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1366E"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rPr>
                <w:lang w:eastAsia="zh-CN"/>
              </w:rPr>
            </w:pPr>
            <w:r w:rsidRPr="00B9445E">
              <w:rPr>
                <w:lang w:eastAsia="zh-CN"/>
              </w:rPr>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rPr>
                <w:lang w:eastAsia="zh-CN"/>
              </w:rPr>
            </w:pPr>
            <w:r w:rsidRPr="00E71A85">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lang w:eastAsia="zh-CN"/>
              </w:rPr>
            </w:pPr>
            <w:r w:rsidRPr="00E71A85">
              <w:rPr>
                <w:bCs/>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lang w:eastAsia="zh-CN"/>
              </w:rPr>
            </w:pPr>
            <w:r w:rsidRPr="00E71A85">
              <w:rPr>
                <w:bCs/>
                <w:lang w:eastAsia="zh-CN"/>
              </w:rPr>
              <w:t>Cell 1: N/A</w:t>
            </w:r>
          </w:p>
          <w:p w14:paraId="232554FF" w14:textId="77777777" w:rsidR="002A606F" w:rsidRPr="00E71A85" w:rsidRDefault="002A606F" w:rsidP="002A606F">
            <w:pPr>
              <w:pStyle w:val="TAC"/>
              <w:rPr>
                <w:bCs/>
                <w:lang w:eastAsia="zh-CN"/>
              </w:rPr>
            </w:pPr>
            <w:r w:rsidRPr="00E71A85">
              <w:rPr>
                <w:bCs/>
                <w:lang w:eastAsia="zh-CN"/>
              </w:rPr>
              <w:t xml:space="preserve">Cell 2,3: </w:t>
            </w:r>
            <w:r>
              <w:rPr>
                <w:bCs/>
                <w:lang w:eastAsia="zh-CN"/>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lang w:eastAsia="zh-CN"/>
              </w:rPr>
            </w:pPr>
          </w:p>
        </w:tc>
      </w:tr>
      <w:tr w:rsidR="002A606F" w:rsidRPr="00E71A85" w14:paraId="6D4653D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09215D" w:rsidRPr="00E71A85" w14:paraId="659B6519"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FEDDDB4" w:rsidR="0009215D" w:rsidRPr="00E71A85" w:rsidRDefault="0009215D" w:rsidP="0009215D">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09215D" w:rsidRPr="00E71A85" w:rsidRDefault="0009215D" w:rsidP="0009215D">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00D4E8" w:rsidR="0009215D" w:rsidRPr="00E71A85" w:rsidRDefault="0009215D" w:rsidP="0009215D">
            <w:pPr>
              <w:pStyle w:val="TAC"/>
              <w:rPr>
                <w:lang w:eastAsia="zh-CN"/>
              </w:rPr>
            </w:pPr>
            <w:r w:rsidRPr="00BA77F9">
              <w:rPr>
                <w:lang w:eastAsia="zh-CN"/>
              </w:rPr>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4AA7EFA0" w:rsidR="0009215D" w:rsidRPr="00E71A85" w:rsidRDefault="0009215D" w:rsidP="0009215D">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57B6B479" w14:textId="77777777" w:rsidR="0009215D" w:rsidRPr="00BA77F9" w:rsidRDefault="0009215D" w:rsidP="0009215D">
            <w:pPr>
              <w:keepNext/>
              <w:keepLines/>
              <w:spacing w:after="0"/>
              <w:rPr>
                <w:rFonts w:ascii="Arial" w:hAnsi="Arial"/>
                <w:sz w:val="18"/>
              </w:rPr>
            </w:pPr>
            <w:r w:rsidRPr="00BA77F9">
              <w:rPr>
                <w:rFonts w:ascii="Arial" w:hAnsi="Arial"/>
                <w:sz w:val="18"/>
              </w:rPr>
              <w:t>Asynchronous cells.</w:t>
            </w:r>
          </w:p>
          <w:p w14:paraId="78581144" w14:textId="564E8CA0" w:rsidR="0009215D" w:rsidRPr="00E71A85" w:rsidRDefault="0009215D" w:rsidP="0009215D">
            <w:pPr>
              <w:pStyle w:val="TAL"/>
            </w:pPr>
            <w:r w:rsidRPr="00BA77F9">
              <w:t xml:space="preserve">The timing of Cell </w:t>
            </w:r>
            <w:r>
              <w:t>2</w:t>
            </w:r>
            <w:r w:rsidRPr="00BA77F9">
              <w:t xml:space="preserve"> is 3ms later than the timing of Cell </w:t>
            </w:r>
            <w:r>
              <w:t>1</w:t>
            </w:r>
            <w:r w:rsidRPr="00BA77F9">
              <w:t>.</w:t>
            </w:r>
          </w:p>
        </w:tc>
      </w:tr>
      <w:tr w:rsidR="002A606F" w:rsidRPr="00E71A85" w14:paraId="6E0205A2"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rPr>
                <w:lang w:eastAsia="zh-CN"/>
              </w:rPr>
            </w:pPr>
            <w:r w:rsidRPr="00E71A85">
              <w:rPr>
                <w:lang w:eastAsia="zh-CN"/>
              </w:rPr>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rPr>
                <w:lang w:eastAsia="zh-CN"/>
              </w:rPr>
            </w:pPr>
            <w:r w:rsidRPr="00E71A85">
              <w:rPr>
                <w:lang w:eastAsia="zh-CN"/>
              </w:rPr>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rPr>
                <w:lang w:eastAsia="zh-CN"/>
              </w:rPr>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rPr>
                <w:lang w:eastAsia="zh-CN"/>
              </w:rPr>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7E47E4">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rPr>
                <w:lang w:eastAsia="zh-CN"/>
              </w:rPr>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rPr>
                <w:lang w:eastAsia="zh-CN"/>
              </w:rPr>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09215D" w:rsidRPr="00BA77F9" w14:paraId="4824513F" w14:textId="77777777" w:rsidTr="00EC13EE">
        <w:trPr>
          <w:cantSplit/>
          <w:trHeight w:val="150"/>
        </w:trPr>
        <w:tc>
          <w:tcPr>
            <w:tcW w:w="1838" w:type="dxa"/>
            <w:gridSpan w:val="3"/>
            <w:vMerge w:val="restart"/>
            <w:tcBorders>
              <w:top w:val="single" w:sz="4" w:space="0" w:color="auto"/>
              <w:left w:val="single" w:sz="4" w:space="0" w:color="auto"/>
            </w:tcBorders>
          </w:tcPr>
          <w:p w14:paraId="7A4F6F61" w14:textId="77777777" w:rsidR="0009215D" w:rsidRPr="00BA77F9" w:rsidRDefault="0009215D" w:rsidP="00EC13EE">
            <w:pPr>
              <w:pStyle w:val="TAH"/>
              <w:rPr>
                <w:rFonts w:cs="Arial"/>
              </w:rPr>
            </w:pPr>
            <w:r w:rsidRPr="00BA77F9">
              <w:lastRenderedPageBreak/>
              <w:t>Parameter</w:t>
            </w:r>
          </w:p>
        </w:tc>
        <w:tc>
          <w:tcPr>
            <w:tcW w:w="709" w:type="dxa"/>
            <w:vMerge w:val="restart"/>
            <w:tcBorders>
              <w:top w:val="single" w:sz="4" w:space="0" w:color="auto"/>
            </w:tcBorders>
          </w:tcPr>
          <w:p w14:paraId="5470DF70" w14:textId="77777777" w:rsidR="0009215D" w:rsidRPr="00BA77F9" w:rsidRDefault="0009215D" w:rsidP="00EC13EE">
            <w:pPr>
              <w:pStyle w:val="TAH"/>
              <w:rPr>
                <w:rFonts w:cs="Arial"/>
              </w:rPr>
            </w:pPr>
            <w:r w:rsidRPr="00BA77F9">
              <w:t>Unit</w:t>
            </w:r>
          </w:p>
        </w:tc>
        <w:tc>
          <w:tcPr>
            <w:tcW w:w="1417" w:type="dxa"/>
            <w:vMerge w:val="restart"/>
            <w:tcBorders>
              <w:top w:val="single" w:sz="4" w:space="0" w:color="auto"/>
            </w:tcBorders>
          </w:tcPr>
          <w:p w14:paraId="0938A7A1" w14:textId="77777777" w:rsidR="0009215D" w:rsidRPr="00BA77F9" w:rsidRDefault="0009215D" w:rsidP="00EC13EE">
            <w:pPr>
              <w:pStyle w:val="TAH"/>
            </w:pPr>
            <w:r w:rsidRPr="00BA77F9">
              <w:rPr>
                <w:rFonts w:cs="Arial"/>
              </w:rPr>
              <w:t>Test configuration</w:t>
            </w:r>
          </w:p>
        </w:tc>
        <w:tc>
          <w:tcPr>
            <w:tcW w:w="1843" w:type="dxa"/>
            <w:gridSpan w:val="2"/>
            <w:tcBorders>
              <w:top w:val="single" w:sz="4" w:space="0" w:color="auto"/>
            </w:tcBorders>
          </w:tcPr>
          <w:p w14:paraId="5D837A18" w14:textId="77777777" w:rsidR="0009215D" w:rsidRPr="00BA77F9" w:rsidRDefault="0009215D" w:rsidP="00EC13EE">
            <w:pPr>
              <w:pStyle w:val="TAH"/>
              <w:rPr>
                <w:rFonts w:cs="Arial"/>
              </w:rPr>
            </w:pPr>
            <w:r w:rsidRPr="00BA77F9">
              <w:t>Cell 1</w:t>
            </w:r>
          </w:p>
        </w:tc>
        <w:tc>
          <w:tcPr>
            <w:tcW w:w="1843" w:type="dxa"/>
            <w:gridSpan w:val="2"/>
            <w:tcBorders>
              <w:top w:val="single" w:sz="4" w:space="0" w:color="auto"/>
              <w:right w:val="single" w:sz="4" w:space="0" w:color="auto"/>
            </w:tcBorders>
          </w:tcPr>
          <w:p w14:paraId="17EFC3D0" w14:textId="77777777" w:rsidR="0009215D" w:rsidRPr="00BA77F9" w:rsidRDefault="0009215D" w:rsidP="00EC13EE">
            <w:pPr>
              <w:pStyle w:val="TAH"/>
              <w:rPr>
                <w:rFonts w:cs="Arial"/>
              </w:rPr>
            </w:pPr>
            <w:r w:rsidRPr="00BA77F9">
              <w:t>Cell 2</w:t>
            </w:r>
          </w:p>
        </w:tc>
        <w:tc>
          <w:tcPr>
            <w:tcW w:w="1701" w:type="dxa"/>
            <w:gridSpan w:val="2"/>
            <w:tcBorders>
              <w:top w:val="single" w:sz="4" w:space="0" w:color="auto"/>
              <w:right w:val="single" w:sz="4" w:space="0" w:color="auto"/>
            </w:tcBorders>
          </w:tcPr>
          <w:p w14:paraId="6437B4EA" w14:textId="77777777" w:rsidR="0009215D" w:rsidRPr="00BA77F9" w:rsidRDefault="0009215D" w:rsidP="00EC13EE">
            <w:pPr>
              <w:pStyle w:val="TAH"/>
            </w:pPr>
            <w:r w:rsidRPr="00BA77F9">
              <w:t>Cell 3</w:t>
            </w:r>
          </w:p>
        </w:tc>
      </w:tr>
      <w:tr w:rsidR="0009215D" w:rsidRPr="00BA77F9" w14:paraId="40A2BD0A" w14:textId="77777777" w:rsidTr="00EC13EE">
        <w:trPr>
          <w:cantSplit/>
          <w:trHeight w:val="150"/>
        </w:trPr>
        <w:tc>
          <w:tcPr>
            <w:tcW w:w="1838" w:type="dxa"/>
            <w:gridSpan w:val="3"/>
            <w:vMerge/>
            <w:tcBorders>
              <w:left w:val="single" w:sz="4" w:space="0" w:color="auto"/>
              <w:bottom w:val="single" w:sz="4" w:space="0" w:color="auto"/>
            </w:tcBorders>
          </w:tcPr>
          <w:p w14:paraId="344DA85E" w14:textId="77777777" w:rsidR="0009215D" w:rsidRPr="00BA77F9" w:rsidRDefault="0009215D" w:rsidP="00EC13EE">
            <w:pPr>
              <w:pStyle w:val="TAH"/>
              <w:rPr>
                <w:rFonts w:cs="Arial"/>
              </w:rPr>
            </w:pPr>
          </w:p>
        </w:tc>
        <w:tc>
          <w:tcPr>
            <w:tcW w:w="709" w:type="dxa"/>
            <w:vMerge/>
            <w:tcBorders>
              <w:bottom w:val="single" w:sz="4" w:space="0" w:color="auto"/>
            </w:tcBorders>
          </w:tcPr>
          <w:p w14:paraId="2240E6C2" w14:textId="77777777" w:rsidR="0009215D" w:rsidRPr="00BA77F9" w:rsidRDefault="0009215D" w:rsidP="00EC13EE">
            <w:pPr>
              <w:pStyle w:val="TAH"/>
              <w:rPr>
                <w:rFonts w:cs="Arial"/>
              </w:rPr>
            </w:pPr>
          </w:p>
        </w:tc>
        <w:tc>
          <w:tcPr>
            <w:tcW w:w="1417" w:type="dxa"/>
            <w:vMerge/>
            <w:tcBorders>
              <w:bottom w:val="single" w:sz="4" w:space="0" w:color="auto"/>
            </w:tcBorders>
          </w:tcPr>
          <w:p w14:paraId="2EE15454" w14:textId="77777777" w:rsidR="0009215D" w:rsidRPr="00BA77F9" w:rsidRDefault="0009215D" w:rsidP="00EC13EE">
            <w:pPr>
              <w:pStyle w:val="TAH"/>
            </w:pPr>
          </w:p>
        </w:tc>
        <w:tc>
          <w:tcPr>
            <w:tcW w:w="851" w:type="dxa"/>
            <w:tcBorders>
              <w:bottom w:val="single" w:sz="4" w:space="0" w:color="auto"/>
            </w:tcBorders>
          </w:tcPr>
          <w:p w14:paraId="156CE8AB" w14:textId="77777777" w:rsidR="0009215D" w:rsidRPr="00BA77F9" w:rsidRDefault="0009215D" w:rsidP="00EC13EE">
            <w:pPr>
              <w:pStyle w:val="TAH"/>
              <w:rPr>
                <w:rFonts w:cs="Arial"/>
              </w:rPr>
            </w:pPr>
            <w:r w:rsidRPr="00BA77F9">
              <w:t>T1</w:t>
            </w:r>
          </w:p>
        </w:tc>
        <w:tc>
          <w:tcPr>
            <w:tcW w:w="992" w:type="dxa"/>
            <w:tcBorders>
              <w:bottom w:val="single" w:sz="4" w:space="0" w:color="auto"/>
            </w:tcBorders>
          </w:tcPr>
          <w:p w14:paraId="0E26ACE9" w14:textId="77777777" w:rsidR="0009215D" w:rsidRPr="00BA77F9" w:rsidRDefault="0009215D" w:rsidP="00EC13EE">
            <w:pPr>
              <w:pStyle w:val="TAH"/>
              <w:rPr>
                <w:rFonts w:cs="Arial"/>
              </w:rPr>
            </w:pPr>
            <w:r w:rsidRPr="00BA77F9">
              <w:t>T2</w:t>
            </w:r>
          </w:p>
        </w:tc>
        <w:tc>
          <w:tcPr>
            <w:tcW w:w="851" w:type="dxa"/>
            <w:tcBorders>
              <w:bottom w:val="single" w:sz="4" w:space="0" w:color="auto"/>
            </w:tcBorders>
          </w:tcPr>
          <w:p w14:paraId="7CC41060" w14:textId="77777777" w:rsidR="0009215D" w:rsidRPr="00BA77F9" w:rsidRDefault="0009215D" w:rsidP="00EC13EE">
            <w:pPr>
              <w:pStyle w:val="TAH"/>
              <w:rPr>
                <w:rFonts w:cs="Arial"/>
              </w:rPr>
            </w:pPr>
            <w:r w:rsidRPr="00BA77F9">
              <w:t>T1</w:t>
            </w:r>
          </w:p>
        </w:tc>
        <w:tc>
          <w:tcPr>
            <w:tcW w:w="992" w:type="dxa"/>
            <w:tcBorders>
              <w:bottom w:val="single" w:sz="4" w:space="0" w:color="auto"/>
            </w:tcBorders>
          </w:tcPr>
          <w:p w14:paraId="08B539C0" w14:textId="77777777" w:rsidR="0009215D" w:rsidRPr="00BA77F9" w:rsidRDefault="0009215D" w:rsidP="00EC13EE">
            <w:pPr>
              <w:pStyle w:val="TAH"/>
              <w:rPr>
                <w:rFonts w:cs="Arial"/>
              </w:rPr>
            </w:pPr>
            <w:r w:rsidRPr="00BA77F9">
              <w:t>T2</w:t>
            </w:r>
          </w:p>
        </w:tc>
        <w:tc>
          <w:tcPr>
            <w:tcW w:w="850" w:type="dxa"/>
            <w:tcBorders>
              <w:bottom w:val="single" w:sz="4" w:space="0" w:color="auto"/>
            </w:tcBorders>
          </w:tcPr>
          <w:p w14:paraId="2B752C6E" w14:textId="77777777" w:rsidR="0009215D" w:rsidRPr="00BA77F9" w:rsidRDefault="0009215D" w:rsidP="00EC13EE">
            <w:pPr>
              <w:pStyle w:val="TAH"/>
            </w:pPr>
            <w:r w:rsidRPr="00BA77F9">
              <w:t>T1</w:t>
            </w:r>
          </w:p>
        </w:tc>
        <w:tc>
          <w:tcPr>
            <w:tcW w:w="851" w:type="dxa"/>
            <w:tcBorders>
              <w:bottom w:val="single" w:sz="4" w:space="0" w:color="auto"/>
            </w:tcBorders>
          </w:tcPr>
          <w:p w14:paraId="49363BD9" w14:textId="77777777" w:rsidR="0009215D" w:rsidRPr="00BA77F9" w:rsidRDefault="0009215D" w:rsidP="00EC13EE">
            <w:pPr>
              <w:pStyle w:val="TAH"/>
            </w:pPr>
            <w:r w:rsidRPr="00BA77F9">
              <w:t>T2</w:t>
            </w:r>
          </w:p>
        </w:tc>
      </w:tr>
      <w:tr w:rsidR="0009215D" w:rsidRPr="00BA77F9" w14:paraId="3936444A" w14:textId="77777777" w:rsidTr="00EC13EE">
        <w:trPr>
          <w:cantSplit/>
          <w:trHeight w:val="292"/>
        </w:trPr>
        <w:tc>
          <w:tcPr>
            <w:tcW w:w="1838" w:type="dxa"/>
            <w:gridSpan w:val="3"/>
            <w:tcBorders>
              <w:left w:val="single" w:sz="4" w:space="0" w:color="auto"/>
              <w:bottom w:val="single" w:sz="4" w:space="0" w:color="auto"/>
            </w:tcBorders>
          </w:tcPr>
          <w:p w14:paraId="3E3AEDDE" w14:textId="77777777" w:rsidR="0009215D" w:rsidRPr="00BA77F9" w:rsidRDefault="0009215D" w:rsidP="00EC13EE">
            <w:pPr>
              <w:pStyle w:val="TAL"/>
              <w:rPr>
                <w:lang w:val="it-IT"/>
              </w:rPr>
            </w:pPr>
            <w:r w:rsidRPr="00BA77F9">
              <w:rPr>
                <w:lang w:val="it-IT"/>
              </w:rPr>
              <w:t>NR RF Channel Number</w:t>
            </w:r>
          </w:p>
        </w:tc>
        <w:tc>
          <w:tcPr>
            <w:tcW w:w="709" w:type="dxa"/>
            <w:tcBorders>
              <w:bottom w:val="single" w:sz="4" w:space="0" w:color="auto"/>
            </w:tcBorders>
          </w:tcPr>
          <w:p w14:paraId="75C43131" w14:textId="77777777" w:rsidR="0009215D" w:rsidRPr="00BA77F9" w:rsidRDefault="0009215D" w:rsidP="00EC13EE">
            <w:pPr>
              <w:pStyle w:val="TAC"/>
              <w:rPr>
                <w:lang w:val="it-IT"/>
              </w:rPr>
            </w:pPr>
          </w:p>
        </w:tc>
        <w:tc>
          <w:tcPr>
            <w:tcW w:w="1417" w:type="dxa"/>
            <w:tcBorders>
              <w:bottom w:val="single" w:sz="4" w:space="0" w:color="auto"/>
            </w:tcBorders>
            <w:vAlign w:val="center"/>
          </w:tcPr>
          <w:p w14:paraId="02A012F3" w14:textId="77777777" w:rsidR="0009215D" w:rsidRPr="00BA77F9" w:rsidRDefault="0009215D" w:rsidP="00EC13EE">
            <w:pPr>
              <w:pStyle w:val="TAC"/>
              <w:rPr>
                <w:rFonts w:cs="v4.2.0"/>
              </w:rPr>
            </w:pPr>
            <w:r w:rsidRPr="00BA77F9">
              <w:t>Config 1,2,3</w:t>
            </w:r>
          </w:p>
        </w:tc>
        <w:tc>
          <w:tcPr>
            <w:tcW w:w="1843" w:type="dxa"/>
            <w:gridSpan w:val="2"/>
            <w:tcBorders>
              <w:bottom w:val="single" w:sz="4" w:space="0" w:color="auto"/>
            </w:tcBorders>
          </w:tcPr>
          <w:p w14:paraId="5203A85A" w14:textId="77777777" w:rsidR="0009215D" w:rsidRPr="00BA77F9" w:rsidRDefault="0009215D" w:rsidP="00EC13EE">
            <w:pPr>
              <w:pStyle w:val="TAC"/>
            </w:pPr>
            <w:r w:rsidRPr="00BA77F9">
              <w:rPr>
                <w:lang w:val="en-US"/>
              </w:rPr>
              <w:t>1</w:t>
            </w:r>
          </w:p>
        </w:tc>
        <w:tc>
          <w:tcPr>
            <w:tcW w:w="1843" w:type="dxa"/>
            <w:gridSpan w:val="2"/>
            <w:tcBorders>
              <w:bottom w:val="single" w:sz="4" w:space="0" w:color="auto"/>
            </w:tcBorders>
          </w:tcPr>
          <w:p w14:paraId="715E67C0" w14:textId="77777777" w:rsidR="0009215D" w:rsidRPr="00BA77F9" w:rsidRDefault="0009215D" w:rsidP="00EC13EE">
            <w:pPr>
              <w:pStyle w:val="TAC"/>
            </w:pPr>
            <w:r w:rsidRPr="00BA77F9">
              <w:rPr>
                <w:lang w:val="en-US"/>
              </w:rPr>
              <w:t>2</w:t>
            </w:r>
          </w:p>
        </w:tc>
        <w:tc>
          <w:tcPr>
            <w:tcW w:w="1701" w:type="dxa"/>
            <w:gridSpan w:val="2"/>
            <w:tcBorders>
              <w:bottom w:val="single" w:sz="4" w:space="0" w:color="auto"/>
            </w:tcBorders>
          </w:tcPr>
          <w:p w14:paraId="4DBF2689" w14:textId="77777777" w:rsidR="0009215D" w:rsidRPr="00BA77F9" w:rsidRDefault="0009215D" w:rsidP="00EC13EE">
            <w:pPr>
              <w:pStyle w:val="TAC"/>
              <w:rPr>
                <w:rFonts w:cs="v4.2.0"/>
              </w:rPr>
            </w:pPr>
            <w:r w:rsidRPr="00BA77F9">
              <w:rPr>
                <w:lang w:val="en-US"/>
              </w:rPr>
              <w:t>2</w:t>
            </w:r>
          </w:p>
        </w:tc>
      </w:tr>
      <w:tr w:rsidR="0009215D" w:rsidRPr="00BA77F9" w14:paraId="019A7F5A" w14:textId="77777777" w:rsidTr="00EC13EE">
        <w:trPr>
          <w:cantSplit/>
          <w:trHeight w:val="150"/>
        </w:trPr>
        <w:tc>
          <w:tcPr>
            <w:tcW w:w="1838" w:type="dxa"/>
            <w:gridSpan w:val="3"/>
            <w:vMerge w:val="restart"/>
            <w:tcBorders>
              <w:left w:val="single" w:sz="4" w:space="0" w:color="auto"/>
            </w:tcBorders>
          </w:tcPr>
          <w:p w14:paraId="71E6A1A6" w14:textId="77777777" w:rsidR="0009215D" w:rsidRPr="00BA77F9" w:rsidRDefault="0009215D" w:rsidP="00EC13EE">
            <w:pPr>
              <w:pStyle w:val="TAL"/>
              <w:rPr>
                <w:bCs/>
              </w:rPr>
            </w:pPr>
            <w:r w:rsidRPr="00BA77F9">
              <w:rPr>
                <w:bCs/>
              </w:rPr>
              <w:t>Duplex mode</w:t>
            </w:r>
          </w:p>
        </w:tc>
        <w:tc>
          <w:tcPr>
            <w:tcW w:w="709" w:type="dxa"/>
          </w:tcPr>
          <w:p w14:paraId="37D4442F"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654881AF" w14:textId="77777777" w:rsidR="0009215D" w:rsidRPr="00BA77F9" w:rsidRDefault="0009215D" w:rsidP="00EC13EE">
            <w:pPr>
              <w:pStyle w:val="TAC"/>
              <w:rPr>
                <w:lang w:val="en-US"/>
              </w:rPr>
            </w:pPr>
            <w:r w:rsidRPr="00BA77F9">
              <w:t>Config 1</w:t>
            </w:r>
          </w:p>
        </w:tc>
        <w:tc>
          <w:tcPr>
            <w:tcW w:w="1843" w:type="dxa"/>
            <w:gridSpan w:val="2"/>
            <w:tcBorders>
              <w:bottom w:val="single" w:sz="4" w:space="0" w:color="auto"/>
            </w:tcBorders>
          </w:tcPr>
          <w:p w14:paraId="29A402C6" w14:textId="77777777" w:rsidR="0009215D" w:rsidRPr="00BA77F9" w:rsidRDefault="0009215D" w:rsidP="00EC13EE">
            <w:pPr>
              <w:pStyle w:val="TAC"/>
              <w:rPr>
                <w:lang w:val="en-US"/>
              </w:rPr>
            </w:pPr>
            <w:r w:rsidRPr="00BA77F9">
              <w:rPr>
                <w:lang w:val="en-US"/>
              </w:rPr>
              <w:t>FDD</w:t>
            </w:r>
          </w:p>
        </w:tc>
        <w:tc>
          <w:tcPr>
            <w:tcW w:w="1843" w:type="dxa"/>
            <w:gridSpan w:val="2"/>
            <w:tcBorders>
              <w:bottom w:val="single" w:sz="4" w:space="0" w:color="auto"/>
            </w:tcBorders>
          </w:tcPr>
          <w:p w14:paraId="140B247F" w14:textId="77777777" w:rsidR="0009215D" w:rsidRPr="00BA77F9" w:rsidRDefault="0009215D" w:rsidP="00EC13EE">
            <w:pPr>
              <w:pStyle w:val="TAC"/>
              <w:rPr>
                <w:lang w:val="en-US"/>
              </w:rPr>
            </w:pPr>
            <w:r w:rsidRPr="00BA77F9">
              <w:rPr>
                <w:lang w:val="en-US"/>
              </w:rPr>
              <w:t>TDD</w:t>
            </w:r>
          </w:p>
        </w:tc>
        <w:tc>
          <w:tcPr>
            <w:tcW w:w="1701" w:type="dxa"/>
            <w:gridSpan w:val="2"/>
            <w:tcBorders>
              <w:bottom w:val="single" w:sz="4" w:space="0" w:color="auto"/>
            </w:tcBorders>
          </w:tcPr>
          <w:p w14:paraId="0A83E951" w14:textId="77777777" w:rsidR="0009215D" w:rsidRPr="00BA77F9" w:rsidRDefault="0009215D" w:rsidP="00EC13EE">
            <w:pPr>
              <w:pStyle w:val="TAC"/>
              <w:rPr>
                <w:lang w:val="en-US"/>
              </w:rPr>
            </w:pPr>
            <w:r w:rsidRPr="00BA77F9">
              <w:rPr>
                <w:lang w:val="en-US"/>
              </w:rPr>
              <w:t>TDD</w:t>
            </w:r>
          </w:p>
        </w:tc>
      </w:tr>
      <w:tr w:rsidR="0009215D" w:rsidRPr="00BA77F9" w14:paraId="4EF4ADDB" w14:textId="77777777" w:rsidTr="00EC13EE">
        <w:trPr>
          <w:cantSplit/>
          <w:trHeight w:val="150"/>
        </w:trPr>
        <w:tc>
          <w:tcPr>
            <w:tcW w:w="1838" w:type="dxa"/>
            <w:gridSpan w:val="3"/>
            <w:vMerge/>
            <w:tcBorders>
              <w:left w:val="single" w:sz="4" w:space="0" w:color="auto"/>
            </w:tcBorders>
          </w:tcPr>
          <w:p w14:paraId="1F1458A5" w14:textId="77777777" w:rsidR="0009215D" w:rsidRPr="00BA77F9" w:rsidRDefault="0009215D" w:rsidP="00EC13EE">
            <w:pPr>
              <w:pStyle w:val="TAL"/>
              <w:rPr>
                <w:bCs/>
              </w:rPr>
            </w:pPr>
          </w:p>
        </w:tc>
        <w:tc>
          <w:tcPr>
            <w:tcW w:w="709" w:type="dxa"/>
          </w:tcPr>
          <w:p w14:paraId="6A996737"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1A1993F1" w14:textId="77777777" w:rsidR="0009215D" w:rsidRPr="00BA77F9" w:rsidRDefault="0009215D" w:rsidP="00EC13EE">
            <w:pPr>
              <w:pStyle w:val="TAC"/>
            </w:pPr>
            <w:r w:rsidRPr="00BA77F9">
              <w:t>Config 2,3</w:t>
            </w:r>
          </w:p>
        </w:tc>
        <w:tc>
          <w:tcPr>
            <w:tcW w:w="1843" w:type="dxa"/>
            <w:gridSpan w:val="2"/>
            <w:tcBorders>
              <w:bottom w:val="single" w:sz="4" w:space="0" w:color="auto"/>
            </w:tcBorders>
          </w:tcPr>
          <w:p w14:paraId="624D565F" w14:textId="77777777" w:rsidR="0009215D" w:rsidRPr="00BA77F9" w:rsidRDefault="0009215D" w:rsidP="00EC13EE">
            <w:pPr>
              <w:pStyle w:val="TAC"/>
              <w:rPr>
                <w:lang w:val="en-US"/>
              </w:rPr>
            </w:pPr>
            <w:r w:rsidRPr="00BA77F9">
              <w:rPr>
                <w:lang w:val="en-US"/>
              </w:rPr>
              <w:t>TDD</w:t>
            </w:r>
          </w:p>
        </w:tc>
        <w:tc>
          <w:tcPr>
            <w:tcW w:w="1843" w:type="dxa"/>
            <w:gridSpan w:val="2"/>
            <w:tcBorders>
              <w:bottom w:val="single" w:sz="4" w:space="0" w:color="auto"/>
            </w:tcBorders>
          </w:tcPr>
          <w:p w14:paraId="4BF761D6" w14:textId="77777777" w:rsidR="0009215D" w:rsidRPr="00BA77F9" w:rsidRDefault="0009215D" w:rsidP="00EC13EE">
            <w:pPr>
              <w:pStyle w:val="TAC"/>
              <w:rPr>
                <w:lang w:val="en-US"/>
              </w:rPr>
            </w:pPr>
            <w:r w:rsidRPr="00BA77F9">
              <w:rPr>
                <w:lang w:val="en-US"/>
              </w:rPr>
              <w:t>TDD</w:t>
            </w:r>
          </w:p>
        </w:tc>
        <w:tc>
          <w:tcPr>
            <w:tcW w:w="1701" w:type="dxa"/>
            <w:gridSpan w:val="2"/>
            <w:tcBorders>
              <w:bottom w:val="single" w:sz="4" w:space="0" w:color="auto"/>
            </w:tcBorders>
          </w:tcPr>
          <w:p w14:paraId="6C713B16" w14:textId="77777777" w:rsidR="0009215D" w:rsidRPr="00BA77F9" w:rsidRDefault="0009215D" w:rsidP="00EC13EE">
            <w:pPr>
              <w:pStyle w:val="TAC"/>
              <w:rPr>
                <w:lang w:val="en-US"/>
              </w:rPr>
            </w:pPr>
            <w:r w:rsidRPr="00BA77F9">
              <w:rPr>
                <w:lang w:val="en-US"/>
              </w:rPr>
              <w:t>TDD</w:t>
            </w:r>
          </w:p>
        </w:tc>
      </w:tr>
      <w:tr w:rsidR="0009215D" w:rsidRPr="00BA77F9" w14:paraId="4242CA8D" w14:textId="77777777" w:rsidTr="00EC13EE">
        <w:trPr>
          <w:cantSplit/>
          <w:trHeight w:val="150"/>
        </w:trPr>
        <w:tc>
          <w:tcPr>
            <w:tcW w:w="1838" w:type="dxa"/>
            <w:gridSpan w:val="3"/>
            <w:vMerge w:val="restart"/>
            <w:tcBorders>
              <w:left w:val="single" w:sz="4" w:space="0" w:color="auto"/>
            </w:tcBorders>
          </w:tcPr>
          <w:p w14:paraId="1BBE95EF" w14:textId="77777777" w:rsidR="0009215D" w:rsidRPr="00BA77F9" w:rsidRDefault="0009215D" w:rsidP="00EC13EE">
            <w:pPr>
              <w:pStyle w:val="TAL"/>
              <w:rPr>
                <w:bCs/>
              </w:rPr>
            </w:pPr>
            <w:r w:rsidRPr="00BA77F9">
              <w:rPr>
                <w:bCs/>
              </w:rPr>
              <w:t>TDD configuration</w:t>
            </w:r>
          </w:p>
        </w:tc>
        <w:tc>
          <w:tcPr>
            <w:tcW w:w="709" w:type="dxa"/>
          </w:tcPr>
          <w:p w14:paraId="798AB076"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58A09960" w14:textId="77777777" w:rsidR="0009215D" w:rsidRPr="00BA77F9" w:rsidRDefault="0009215D" w:rsidP="00EC13EE">
            <w:pPr>
              <w:pStyle w:val="TAC"/>
            </w:pPr>
            <w:r w:rsidRPr="00BA77F9">
              <w:t>Config 1</w:t>
            </w:r>
          </w:p>
        </w:tc>
        <w:tc>
          <w:tcPr>
            <w:tcW w:w="1843" w:type="dxa"/>
            <w:gridSpan w:val="2"/>
            <w:tcBorders>
              <w:bottom w:val="single" w:sz="4" w:space="0" w:color="auto"/>
            </w:tcBorders>
          </w:tcPr>
          <w:p w14:paraId="2428D11E" w14:textId="77777777" w:rsidR="0009215D" w:rsidRPr="00BA77F9" w:rsidRDefault="0009215D" w:rsidP="00EC13EE">
            <w:pPr>
              <w:pStyle w:val="TAC"/>
              <w:rPr>
                <w:lang w:val="en-US"/>
              </w:rPr>
            </w:pPr>
            <w:r w:rsidRPr="00BA77F9">
              <w:rPr>
                <w:lang w:val="en-US"/>
              </w:rPr>
              <w:t>Not Applicable</w:t>
            </w:r>
          </w:p>
        </w:tc>
        <w:tc>
          <w:tcPr>
            <w:tcW w:w="1843" w:type="dxa"/>
            <w:gridSpan w:val="2"/>
            <w:tcBorders>
              <w:bottom w:val="single" w:sz="4" w:space="0" w:color="auto"/>
            </w:tcBorders>
          </w:tcPr>
          <w:p w14:paraId="4CEB2C30"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750B016E" w14:textId="77777777" w:rsidR="0009215D" w:rsidRPr="00BA77F9" w:rsidRDefault="0009215D" w:rsidP="00EC13EE">
            <w:pPr>
              <w:pStyle w:val="TAC"/>
              <w:rPr>
                <w:lang w:val="en-US"/>
              </w:rPr>
            </w:pPr>
            <w:r w:rsidRPr="00BA77F9">
              <w:rPr>
                <w:rFonts w:cs="Arial"/>
              </w:rPr>
              <w:t>TDDConf.1.1 CCA</w:t>
            </w:r>
          </w:p>
        </w:tc>
      </w:tr>
      <w:tr w:rsidR="0009215D" w:rsidRPr="00BA77F9" w14:paraId="0C7F3C00" w14:textId="77777777" w:rsidTr="00EC13EE">
        <w:trPr>
          <w:cantSplit/>
          <w:trHeight w:val="150"/>
        </w:trPr>
        <w:tc>
          <w:tcPr>
            <w:tcW w:w="1838" w:type="dxa"/>
            <w:gridSpan w:val="3"/>
            <w:vMerge/>
            <w:tcBorders>
              <w:left w:val="single" w:sz="4" w:space="0" w:color="auto"/>
            </w:tcBorders>
          </w:tcPr>
          <w:p w14:paraId="17616B27" w14:textId="77777777" w:rsidR="0009215D" w:rsidRPr="00BA77F9" w:rsidRDefault="0009215D" w:rsidP="00EC13EE">
            <w:pPr>
              <w:pStyle w:val="TAL"/>
              <w:rPr>
                <w:bCs/>
              </w:rPr>
            </w:pPr>
          </w:p>
        </w:tc>
        <w:tc>
          <w:tcPr>
            <w:tcW w:w="709" w:type="dxa"/>
          </w:tcPr>
          <w:p w14:paraId="0F58682D"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4DA131E1" w14:textId="77777777" w:rsidR="0009215D" w:rsidRPr="00BA77F9" w:rsidRDefault="0009215D" w:rsidP="00EC13EE">
            <w:pPr>
              <w:pStyle w:val="TAC"/>
            </w:pPr>
            <w:r w:rsidRPr="00BA77F9">
              <w:t>Config 2</w:t>
            </w:r>
          </w:p>
        </w:tc>
        <w:tc>
          <w:tcPr>
            <w:tcW w:w="1843" w:type="dxa"/>
            <w:gridSpan w:val="2"/>
            <w:tcBorders>
              <w:bottom w:val="single" w:sz="4" w:space="0" w:color="auto"/>
            </w:tcBorders>
          </w:tcPr>
          <w:p w14:paraId="3C037309" w14:textId="77777777" w:rsidR="0009215D" w:rsidRPr="00BA77F9" w:rsidRDefault="0009215D" w:rsidP="00EC13EE">
            <w:pPr>
              <w:pStyle w:val="TAC"/>
              <w:rPr>
                <w:lang w:val="en-US"/>
              </w:rPr>
            </w:pPr>
            <w:r w:rsidRPr="00BA77F9">
              <w:rPr>
                <w:lang w:val="en-US"/>
              </w:rPr>
              <w:t>TDDConf.1.1</w:t>
            </w:r>
          </w:p>
        </w:tc>
        <w:tc>
          <w:tcPr>
            <w:tcW w:w="1843" w:type="dxa"/>
            <w:gridSpan w:val="2"/>
            <w:tcBorders>
              <w:bottom w:val="single" w:sz="4" w:space="0" w:color="auto"/>
            </w:tcBorders>
          </w:tcPr>
          <w:p w14:paraId="6B60E221"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7ECFFF39" w14:textId="77777777" w:rsidR="0009215D" w:rsidRPr="00BA77F9" w:rsidRDefault="0009215D" w:rsidP="00EC13EE">
            <w:pPr>
              <w:pStyle w:val="TAC"/>
              <w:rPr>
                <w:lang w:val="en-US"/>
              </w:rPr>
            </w:pPr>
            <w:r w:rsidRPr="00BA77F9">
              <w:rPr>
                <w:rFonts w:cs="Arial"/>
              </w:rPr>
              <w:t>TDDConf.1.1 CCA</w:t>
            </w:r>
          </w:p>
        </w:tc>
      </w:tr>
      <w:tr w:rsidR="0009215D" w:rsidRPr="00BA77F9" w14:paraId="7FA19637" w14:textId="77777777" w:rsidTr="00EC13EE">
        <w:trPr>
          <w:cantSplit/>
          <w:trHeight w:val="150"/>
        </w:trPr>
        <w:tc>
          <w:tcPr>
            <w:tcW w:w="1838" w:type="dxa"/>
            <w:gridSpan w:val="3"/>
            <w:vMerge/>
            <w:tcBorders>
              <w:left w:val="single" w:sz="4" w:space="0" w:color="auto"/>
              <w:bottom w:val="single" w:sz="4" w:space="0" w:color="auto"/>
            </w:tcBorders>
          </w:tcPr>
          <w:p w14:paraId="082D7D15" w14:textId="77777777" w:rsidR="0009215D" w:rsidRPr="00BA77F9" w:rsidRDefault="0009215D" w:rsidP="00EC13EE">
            <w:pPr>
              <w:pStyle w:val="TAL"/>
              <w:rPr>
                <w:bCs/>
              </w:rPr>
            </w:pPr>
          </w:p>
        </w:tc>
        <w:tc>
          <w:tcPr>
            <w:tcW w:w="709" w:type="dxa"/>
          </w:tcPr>
          <w:p w14:paraId="54244121"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0DE3792A" w14:textId="77777777" w:rsidR="0009215D" w:rsidRPr="00BA77F9" w:rsidRDefault="0009215D" w:rsidP="00EC13EE">
            <w:pPr>
              <w:pStyle w:val="TAC"/>
            </w:pPr>
            <w:r w:rsidRPr="00BA77F9">
              <w:t>Config 3</w:t>
            </w:r>
          </w:p>
        </w:tc>
        <w:tc>
          <w:tcPr>
            <w:tcW w:w="1843" w:type="dxa"/>
            <w:gridSpan w:val="2"/>
            <w:tcBorders>
              <w:bottom w:val="single" w:sz="4" w:space="0" w:color="auto"/>
            </w:tcBorders>
          </w:tcPr>
          <w:p w14:paraId="6AAC027E" w14:textId="77777777" w:rsidR="0009215D" w:rsidRPr="00BA77F9" w:rsidRDefault="0009215D" w:rsidP="00EC13EE">
            <w:pPr>
              <w:pStyle w:val="TAC"/>
              <w:rPr>
                <w:lang w:val="en-US"/>
              </w:rPr>
            </w:pPr>
            <w:r w:rsidRPr="00BA77F9">
              <w:rPr>
                <w:lang w:val="en-US"/>
              </w:rPr>
              <w:t>TDDConf.2.1</w:t>
            </w:r>
          </w:p>
        </w:tc>
        <w:tc>
          <w:tcPr>
            <w:tcW w:w="1843" w:type="dxa"/>
            <w:gridSpan w:val="2"/>
            <w:tcBorders>
              <w:bottom w:val="single" w:sz="4" w:space="0" w:color="auto"/>
            </w:tcBorders>
          </w:tcPr>
          <w:p w14:paraId="63E88B7D"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6B3C33F1" w14:textId="77777777" w:rsidR="0009215D" w:rsidRPr="00BA77F9" w:rsidRDefault="0009215D" w:rsidP="00EC13EE">
            <w:pPr>
              <w:pStyle w:val="TAC"/>
              <w:rPr>
                <w:lang w:val="en-US"/>
              </w:rPr>
            </w:pPr>
            <w:r w:rsidRPr="00BA77F9">
              <w:rPr>
                <w:rFonts w:cs="Arial"/>
              </w:rPr>
              <w:t>TDDConf.1.1 CCA</w:t>
            </w:r>
          </w:p>
        </w:tc>
      </w:tr>
      <w:tr w:rsidR="0009215D" w:rsidRPr="00BA77F9" w14:paraId="4877F342" w14:textId="77777777" w:rsidTr="00EC13EE">
        <w:trPr>
          <w:cantSplit/>
          <w:trHeight w:val="631"/>
        </w:trPr>
        <w:tc>
          <w:tcPr>
            <w:tcW w:w="919" w:type="dxa"/>
            <w:gridSpan w:val="2"/>
            <w:tcBorders>
              <w:left w:val="single" w:sz="4" w:space="0" w:color="auto"/>
              <w:bottom w:val="nil"/>
            </w:tcBorders>
          </w:tcPr>
          <w:p w14:paraId="750CAAF2" w14:textId="77777777" w:rsidR="0009215D" w:rsidRPr="00BA77F9" w:rsidRDefault="0009215D"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02070692" w14:textId="77777777" w:rsidR="0009215D" w:rsidRPr="00BA77F9" w:rsidRDefault="0009215D"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293BDDE" w14:textId="77777777" w:rsidR="0009215D" w:rsidRPr="00BA77F9" w:rsidRDefault="0009215D" w:rsidP="00EC13EE">
            <w:pPr>
              <w:pStyle w:val="TAC"/>
              <w:rPr>
                <w:rFonts w:cs="v4.2.0"/>
              </w:rPr>
            </w:pPr>
          </w:p>
        </w:tc>
        <w:tc>
          <w:tcPr>
            <w:tcW w:w="1417" w:type="dxa"/>
            <w:vAlign w:val="center"/>
          </w:tcPr>
          <w:p w14:paraId="58E7DBA5" w14:textId="77777777" w:rsidR="0009215D" w:rsidRPr="00BA77F9" w:rsidRDefault="0009215D" w:rsidP="00EC13EE">
            <w:pPr>
              <w:pStyle w:val="TAC"/>
            </w:pPr>
            <w:r w:rsidRPr="00BA77F9">
              <w:t>Config 1,2,3</w:t>
            </w:r>
          </w:p>
        </w:tc>
        <w:tc>
          <w:tcPr>
            <w:tcW w:w="1843" w:type="dxa"/>
            <w:gridSpan w:val="2"/>
            <w:vAlign w:val="center"/>
          </w:tcPr>
          <w:p w14:paraId="51E22C4C"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CCA33E7"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4360C05"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09215D" w:rsidRPr="00BA77F9" w14:paraId="23B03D9A" w14:textId="77777777" w:rsidTr="00EC13EE">
        <w:trPr>
          <w:cantSplit/>
          <w:trHeight w:val="116"/>
        </w:trPr>
        <w:tc>
          <w:tcPr>
            <w:tcW w:w="919" w:type="dxa"/>
            <w:gridSpan w:val="2"/>
            <w:tcBorders>
              <w:top w:val="nil"/>
              <w:left w:val="single" w:sz="4" w:space="0" w:color="auto"/>
              <w:bottom w:val="single" w:sz="4" w:space="0" w:color="auto"/>
            </w:tcBorders>
          </w:tcPr>
          <w:p w14:paraId="3CBC03D8" w14:textId="77777777" w:rsidR="0009215D" w:rsidRPr="00BA77F9" w:rsidRDefault="0009215D" w:rsidP="00EC13EE">
            <w:pPr>
              <w:pStyle w:val="TAL"/>
              <w:rPr>
                <w:lang w:eastAsia="ja-JP"/>
              </w:rPr>
            </w:pPr>
          </w:p>
        </w:tc>
        <w:tc>
          <w:tcPr>
            <w:tcW w:w="919" w:type="dxa"/>
            <w:tcBorders>
              <w:top w:val="single" w:sz="4" w:space="0" w:color="auto"/>
              <w:left w:val="single" w:sz="4" w:space="0" w:color="auto"/>
              <w:bottom w:val="single" w:sz="4" w:space="0" w:color="auto"/>
            </w:tcBorders>
          </w:tcPr>
          <w:p w14:paraId="13EC3948" w14:textId="77777777" w:rsidR="0009215D" w:rsidRPr="00BA77F9" w:rsidRDefault="0009215D"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85E4164"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02FF890D"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20396488"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4D280B6" w14:textId="77777777" w:rsidR="0009215D" w:rsidRPr="00BA77F9" w:rsidRDefault="0009215D" w:rsidP="00EC13EE">
            <w:pPr>
              <w:pStyle w:val="TAC"/>
              <w:rPr>
                <w:lang w:val="en-US"/>
              </w:rPr>
            </w:pPr>
            <w:r w:rsidRPr="00BA77F9">
              <w:rPr>
                <w:lang w:val="en-US"/>
              </w:rPr>
              <w:t>P</w:t>
            </w:r>
            <w:r w:rsidRPr="00BA77F9">
              <w:rPr>
                <w:vertAlign w:val="subscript"/>
                <w:lang w:val="en-US"/>
              </w:rPr>
              <w:t>CCA_DL_1</w:t>
            </w:r>
            <w:r w:rsidRPr="00BA77F9">
              <w:rPr>
                <w:lang w:val="en-US"/>
              </w:rPr>
              <w:t>=0.75</w:t>
            </w:r>
          </w:p>
          <w:p w14:paraId="2AA0A5A7" w14:textId="77777777" w:rsidR="0009215D" w:rsidRPr="00BA77F9" w:rsidRDefault="0009215D" w:rsidP="00EC13EE">
            <w:pPr>
              <w:pStyle w:val="TAC"/>
              <w:rPr>
                <w:lang w:val="en-US"/>
              </w:rPr>
            </w:pPr>
            <w:r w:rsidRPr="00BA77F9">
              <w:rPr>
                <w:lang w:val="en-US"/>
              </w:rPr>
              <w:t>P</w:t>
            </w:r>
            <w:r w:rsidRPr="00BA77F9">
              <w:rPr>
                <w:vertAlign w:val="subscript"/>
                <w:lang w:val="en-US"/>
              </w:rPr>
              <w:t>CCA_DL_2</w:t>
            </w:r>
            <w:r w:rsidRPr="00BA77F9">
              <w:rPr>
                <w:lang w:val="en-US"/>
              </w:rPr>
              <w:t>=0.75</w:t>
            </w:r>
          </w:p>
          <w:p w14:paraId="6FFFC1D8" w14:textId="77777777" w:rsidR="0009215D" w:rsidRPr="00BA77F9" w:rsidRDefault="0009215D"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41BC74EE" w14:textId="77777777" w:rsidR="0009215D" w:rsidRPr="00BA77F9" w:rsidRDefault="0009215D" w:rsidP="00EC13EE">
            <w:pPr>
              <w:pStyle w:val="TAC"/>
              <w:rPr>
                <w:lang w:val="en-US"/>
              </w:rPr>
            </w:pPr>
            <w:r w:rsidRPr="00BA77F9">
              <w:rPr>
                <w:lang w:val="en-US"/>
              </w:rPr>
              <w:t>P</w:t>
            </w:r>
            <w:r w:rsidRPr="00BA77F9">
              <w:rPr>
                <w:vertAlign w:val="subscript"/>
                <w:lang w:val="en-US"/>
              </w:rPr>
              <w:t>CCA_DL_1</w:t>
            </w:r>
            <w:r w:rsidRPr="00BA77F9">
              <w:rPr>
                <w:lang w:val="en-US"/>
              </w:rPr>
              <w:t>=0.75</w:t>
            </w:r>
          </w:p>
          <w:p w14:paraId="75DE92DE" w14:textId="77777777" w:rsidR="0009215D" w:rsidRPr="00BA77F9" w:rsidRDefault="0009215D" w:rsidP="00EC13EE">
            <w:pPr>
              <w:pStyle w:val="TAC"/>
              <w:rPr>
                <w:lang w:val="en-US"/>
              </w:rPr>
            </w:pPr>
            <w:r w:rsidRPr="00BA77F9">
              <w:rPr>
                <w:lang w:val="en-US"/>
              </w:rPr>
              <w:t>P</w:t>
            </w:r>
            <w:r w:rsidRPr="00BA77F9">
              <w:rPr>
                <w:vertAlign w:val="subscript"/>
                <w:lang w:val="en-US"/>
              </w:rPr>
              <w:t>CCA_DL_2</w:t>
            </w:r>
            <w:r w:rsidRPr="00BA77F9">
              <w:rPr>
                <w:lang w:val="en-US"/>
              </w:rPr>
              <w:t>=0.75</w:t>
            </w:r>
          </w:p>
          <w:p w14:paraId="76B548A1" w14:textId="77777777" w:rsidR="0009215D" w:rsidRPr="00BA77F9" w:rsidRDefault="0009215D" w:rsidP="00EC13EE">
            <w:pPr>
              <w:pStyle w:val="TAC"/>
              <w:rPr>
                <w:rFonts w:cs="v4.2.0"/>
                <w:bCs/>
                <w:lang w:eastAsia="zh-CN"/>
              </w:rPr>
            </w:pPr>
          </w:p>
        </w:tc>
      </w:tr>
      <w:tr w:rsidR="0009215D" w:rsidRPr="00BA77F9" w14:paraId="110ECE29" w14:textId="77777777" w:rsidTr="00EC13EE">
        <w:trPr>
          <w:cantSplit/>
          <w:trHeight w:val="150"/>
        </w:trPr>
        <w:tc>
          <w:tcPr>
            <w:tcW w:w="919" w:type="dxa"/>
            <w:gridSpan w:val="2"/>
            <w:tcBorders>
              <w:top w:val="single" w:sz="4" w:space="0" w:color="auto"/>
              <w:left w:val="single" w:sz="4" w:space="0" w:color="auto"/>
              <w:bottom w:val="nil"/>
            </w:tcBorders>
          </w:tcPr>
          <w:p w14:paraId="3B381330" w14:textId="77777777" w:rsidR="0009215D" w:rsidRPr="00BA77F9" w:rsidRDefault="0009215D"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144F4E5" w14:textId="77777777" w:rsidR="0009215D" w:rsidRPr="00BA77F9" w:rsidRDefault="0009215D" w:rsidP="00EC13EE">
            <w:pPr>
              <w:pStyle w:val="TAL"/>
              <w:rPr>
                <w:bCs/>
              </w:rPr>
            </w:pPr>
            <w:r w:rsidRPr="00BA77F9">
              <w:rPr>
                <w:bCs/>
              </w:rPr>
              <w:t>Semi-static channel access</w:t>
            </w:r>
            <w:r w:rsidRPr="00BA77F9">
              <w:rPr>
                <w:bCs/>
                <w:vertAlign w:val="superscript"/>
              </w:rPr>
              <w:t xml:space="preserve"> Note 5,7</w:t>
            </w:r>
          </w:p>
        </w:tc>
        <w:tc>
          <w:tcPr>
            <w:tcW w:w="709" w:type="dxa"/>
          </w:tcPr>
          <w:p w14:paraId="7D73FAEF"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656EABDE"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61C44607"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BF6757"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EC448D"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09215D" w:rsidRPr="00BA77F9" w14:paraId="0D7E00BF" w14:textId="77777777" w:rsidTr="00EC13EE">
        <w:trPr>
          <w:cantSplit/>
          <w:trHeight w:val="150"/>
        </w:trPr>
        <w:tc>
          <w:tcPr>
            <w:tcW w:w="919" w:type="dxa"/>
            <w:gridSpan w:val="2"/>
            <w:tcBorders>
              <w:top w:val="nil"/>
              <w:left w:val="single" w:sz="4" w:space="0" w:color="auto"/>
            </w:tcBorders>
          </w:tcPr>
          <w:p w14:paraId="0007B4D1" w14:textId="77777777" w:rsidR="0009215D" w:rsidRPr="00BA77F9" w:rsidRDefault="0009215D" w:rsidP="00EC13EE">
            <w:pPr>
              <w:pStyle w:val="TAL"/>
              <w:rPr>
                <w:lang w:eastAsia="ja-JP"/>
              </w:rPr>
            </w:pPr>
          </w:p>
        </w:tc>
        <w:tc>
          <w:tcPr>
            <w:tcW w:w="919" w:type="dxa"/>
            <w:tcBorders>
              <w:top w:val="single" w:sz="4" w:space="0" w:color="auto"/>
              <w:left w:val="single" w:sz="4" w:space="0" w:color="auto"/>
            </w:tcBorders>
          </w:tcPr>
          <w:p w14:paraId="42B07910" w14:textId="77777777" w:rsidR="0009215D" w:rsidRPr="00BA77F9" w:rsidRDefault="0009215D"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7212B11"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1E7DDA88"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5D356574"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481E902"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D4D1B5"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09215D" w:rsidRPr="00BA77F9" w14:paraId="47CBBE0A"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5EF59C2" w14:textId="77777777" w:rsidR="0009215D" w:rsidRPr="00BA77F9" w:rsidRDefault="0009215D"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3A532E0F" w14:textId="77777777" w:rsidR="0009215D" w:rsidRPr="00BA77F9" w:rsidRDefault="0009215D"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241AD356" w14:textId="77777777" w:rsidR="0009215D" w:rsidRPr="00BA77F9" w:rsidRDefault="0009215D"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42A5492" w14:textId="77777777" w:rsidR="0009215D" w:rsidRPr="00BA77F9" w:rsidRDefault="0009215D"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6FB4612" w14:textId="77777777" w:rsidR="0009215D" w:rsidRPr="00BA77F9" w:rsidRDefault="0009215D"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00BC0300" w14:textId="77777777" w:rsidR="0009215D" w:rsidRPr="00BA77F9" w:rsidRDefault="0009215D" w:rsidP="00EC13EE">
            <w:pPr>
              <w:pStyle w:val="TAC"/>
              <w:rPr>
                <w:szCs w:val="18"/>
              </w:rPr>
            </w:pPr>
            <w:r w:rsidRPr="00BA77F9">
              <w:rPr>
                <w:lang w:val="en-US" w:eastAsia="zh-CN"/>
              </w:rPr>
              <w:t>12</w:t>
            </w:r>
          </w:p>
        </w:tc>
      </w:tr>
      <w:tr w:rsidR="0009215D" w:rsidRPr="00BA77F9" w14:paraId="5DA41EA5"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6E465175" w14:textId="77777777" w:rsidR="0009215D" w:rsidRPr="00BA77F9" w:rsidRDefault="0009215D"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AFFA48" w14:textId="77777777" w:rsidR="0009215D" w:rsidRPr="00BA77F9" w:rsidRDefault="0009215D"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C214A89" w14:textId="77777777" w:rsidR="0009215D" w:rsidRPr="00BA77F9" w:rsidRDefault="0009215D"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4355451" w14:textId="77777777" w:rsidR="0009215D" w:rsidRPr="00BA77F9" w:rsidRDefault="0009215D"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CF08CA8" w14:textId="77777777" w:rsidR="0009215D" w:rsidRPr="00BA77F9" w:rsidRDefault="0009215D"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350CBB7" w14:textId="77777777" w:rsidR="0009215D" w:rsidRPr="00BA77F9" w:rsidRDefault="0009215D" w:rsidP="00EC13EE">
            <w:pPr>
              <w:pStyle w:val="TAC"/>
              <w:rPr>
                <w:szCs w:val="18"/>
              </w:rPr>
            </w:pPr>
            <w:r w:rsidRPr="00BA77F9">
              <w:t>T</w:t>
            </w:r>
            <w:r w:rsidRPr="00BA77F9">
              <w:rPr>
                <w:vertAlign w:val="subscript"/>
              </w:rPr>
              <w:t>PSS/SSS_sync_inter_cca</w:t>
            </w:r>
          </w:p>
        </w:tc>
      </w:tr>
      <w:tr w:rsidR="0009215D" w:rsidRPr="00BA77F9" w14:paraId="125C1283" w14:textId="77777777" w:rsidTr="00EC13EE">
        <w:trPr>
          <w:cantSplit/>
          <w:trHeight w:val="150"/>
        </w:trPr>
        <w:tc>
          <w:tcPr>
            <w:tcW w:w="1838" w:type="dxa"/>
            <w:gridSpan w:val="3"/>
            <w:vMerge w:val="restart"/>
            <w:tcBorders>
              <w:left w:val="single" w:sz="4" w:space="0" w:color="auto"/>
            </w:tcBorders>
          </w:tcPr>
          <w:p w14:paraId="7C3880BF" w14:textId="77777777" w:rsidR="0009215D" w:rsidRPr="00BA77F9" w:rsidRDefault="0009215D" w:rsidP="00EC13EE">
            <w:pPr>
              <w:pStyle w:val="TAL"/>
            </w:pPr>
            <w:r w:rsidRPr="00BA77F9">
              <w:rPr>
                <w:bCs/>
              </w:rPr>
              <w:t>BW</w:t>
            </w:r>
            <w:r w:rsidRPr="00BA77F9">
              <w:rPr>
                <w:vertAlign w:val="subscript"/>
              </w:rPr>
              <w:t>channel</w:t>
            </w:r>
          </w:p>
        </w:tc>
        <w:tc>
          <w:tcPr>
            <w:tcW w:w="709" w:type="dxa"/>
            <w:vMerge w:val="restart"/>
          </w:tcPr>
          <w:p w14:paraId="1EB0134E" w14:textId="77777777" w:rsidR="0009215D" w:rsidRPr="00BA77F9" w:rsidRDefault="0009215D" w:rsidP="00EC13EE">
            <w:pPr>
              <w:pStyle w:val="TAC"/>
            </w:pPr>
            <w:r w:rsidRPr="00BA77F9">
              <w:rPr>
                <w:rFonts w:cs="v4.2.0"/>
              </w:rPr>
              <w:t>MHz</w:t>
            </w:r>
          </w:p>
        </w:tc>
        <w:tc>
          <w:tcPr>
            <w:tcW w:w="1417" w:type="dxa"/>
            <w:tcBorders>
              <w:bottom w:val="single" w:sz="4" w:space="0" w:color="auto"/>
            </w:tcBorders>
            <w:vAlign w:val="center"/>
          </w:tcPr>
          <w:p w14:paraId="63E14ACF" w14:textId="77777777" w:rsidR="0009215D" w:rsidRPr="00BA77F9" w:rsidRDefault="0009215D"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54FFDF3C" w14:textId="77777777" w:rsidR="0009215D" w:rsidRPr="00BA77F9" w:rsidRDefault="0009215D"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7723DA2F"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57631AA"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2BEAC7" w14:textId="77777777" w:rsidTr="00EC13EE">
        <w:trPr>
          <w:cantSplit/>
          <w:trHeight w:val="150"/>
        </w:trPr>
        <w:tc>
          <w:tcPr>
            <w:tcW w:w="1838" w:type="dxa"/>
            <w:gridSpan w:val="3"/>
            <w:vMerge/>
            <w:tcBorders>
              <w:left w:val="single" w:sz="4" w:space="0" w:color="auto"/>
              <w:bottom w:val="single" w:sz="4" w:space="0" w:color="auto"/>
            </w:tcBorders>
          </w:tcPr>
          <w:p w14:paraId="713EF791" w14:textId="77777777" w:rsidR="0009215D" w:rsidRPr="00BA77F9" w:rsidRDefault="0009215D" w:rsidP="00EC13EE">
            <w:pPr>
              <w:pStyle w:val="TAL"/>
              <w:rPr>
                <w:bCs/>
              </w:rPr>
            </w:pPr>
          </w:p>
        </w:tc>
        <w:tc>
          <w:tcPr>
            <w:tcW w:w="709" w:type="dxa"/>
            <w:vMerge/>
            <w:tcBorders>
              <w:bottom w:val="single" w:sz="4" w:space="0" w:color="auto"/>
            </w:tcBorders>
          </w:tcPr>
          <w:p w14:paraId="17AC5690"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4981808B" w14:textId="77777777" w:rsidR="0009215D" w:rsidRPr="00BA77F9" w:rsidRDefault="0009215D"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82D311C"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48C1C621"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DABA5A"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4843A2B5" w14:textId="77777777" w:rsidTr="00EC13EE">
        <w:trPr>
          <w:cantSplit/>
          <w:trHeight w:val="81"/>
        </w:trPr>
        <w:tc>
          <w:tcPr>
            <w:tcW w:w="1838" w:type="dxa"/>
            <w:gridSpan w:val="3"/>
            <w:vMerge w:val="restart"/>
            <w:tcBorders>
              <w:left w:val="single" w:sz="4" w:space="0" w:color="auto"/>
            </w:tcBorders>
          </w:tcPr>
          <w:p w14:paraId="75DADD8F" w14:textId="77777777" w:rsidR="0009215D" w:rsidRPr="00BA77F9" w:rsidRDefault="0009215D" w:rsidP="00EC13EE">
            <w:pPr>
              <w:pStyle w:val="TAL"/>
              <w:rPr>
                <w:bCs/>
              </w:rPr>
            </w:pPr>
            <w:r w:rsidRPr="00BA77F9">
              <w:rPr>
                <w:lang w:val="en-US"/>
              </w:rPr>
              <w:t>BWP BW</w:t>
            </w:r>
          </w:p>
        </w:tc>
        <w:tc>
          <w:tcPr>
            <w:tcW w:w="709" w:type="dxa"/>
            <w:vMerge w:val="restart"/>
          </w:tcPr>
          <w:p w14:paraId="6872AE28" w14:textId="77777777" w:rsidR="0009215D" w:rsidRPr="00BA77F9" w:rsidRDefault="0009215D" w:rsidP="00EC13EE">
            <w:pPr>
              <w:pStyle w:val="TAC"/>
            </w:pPr>
            <w:r w:rsidRPr="00BA77F9">
              <w:t>MHz</w:t>
            </w:r>
          </w:p>
        </w:tc>
        <w:tc>
          <w:tcPr>
            <w:tcW w:w="1417" w:type="dxa"/>
            <w:tcBorders>
              <w:bottom w:val="single" w:sz="4" w:space="0" w:color="auto"/>
            </w:tcBorders>
            <w:vAlign w:val="center"/>
          </w:tcPr>
          <w:p w14:paraId="12903470" w14:textId="77777777" w:rsidR="0009215D" w:rsidRPr="00BA77F9" w:rsidRDefault="0009215D"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8627C" w14:textId="77777777" w:rsidR="0009215D" w:rsidRPr="00BA77F9" w:rsidRDefault="0009215D"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2B2718EC"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5F3E277"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382111" w14:textId="77777777" w:rsidTr="00EC13EE">
        <w:trPr>
          <w:cantSplit/>
          <w:trHeight w:val="36"/>
        </w:trPr>
        <w:tc>
          <w:tcPr>
            <w:tcW w:w="1838" w:type="dxa"/>
            <w:gridSpan w:val="3"/>
            <w:vMerge/>
            <w:tcBorders>
              <w:left w:val="single" w:sz="4" w:space="0" w:color="auto"/>
              <w:bottom w:val="single" w:sz="4" w:space="0" w:color="auto"/>
            </w:tcBorders>
          </w:tcPr>
          <w:p w14:paraId="65C5CB6C" w14:textId="77777777" w:rsidR="0009215D" w:rsidRPr="00BA77F9" w:rsidRDefault="0009215D" w:rsidP="00EC13EE">
            <w:pPr>
              <w:pStyle w:val="TAL"/>
              <w:rPr>
                <w:bCs/>
              </w:rPr>
            </w:pPr>
          </w:p>
        </w:tc>
        <w:tc>
          <w:tcPr>
            <w:tcW w:w="709" w:type="dxa"/>
            <w:vMerge/>
            <w:tcBorders>
              <w:bottom w:val="single" w:sz="4" w:space="0" w:color="auto"/>
            </w:tcBorders>
          </w:tcPr>
          <w:p w14:paraId="7019EDFC" w14:textId="77777777" w:rsidR="0009215D" w:rsidRPr="00BA77F9" w:rsidRDefault="0009215D" w:rsidP="00EC13EE">
            <w:pPr>
              <w:pStyle w:val="TAC"/>
            </w:pPr>
          </w:p>
        </w:tc>
        <w:tc>
          <w:tcPr>
            <w:tcW w:w="1417" w:type="dxa"/>
            <w:tcBorders>
              <w:bottom w:val="single" w:sz="4" w:space="0" w:color="auto"/>
            </w:tcBorders>
            <w:vAlign w:val="center"/>
          </w:tcPr>
          <w:p w14:paraId="2DCBD123" w14:textId="77777777" w:rsidR="0009215D" w:rsidRPr="00BA77F9" w:rsidRDefault="0009215D"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7F22F777"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7B7C8291"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A9FC12"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2CDC5EED" w14:textId="77777777" w:rsidTr="00EC13EE">
        <w:trPr>
          <w:cantSplit/>
          <w:trHeight w:val="36"/>
        </w:trPr>
        <w:tc>
          <w:tcPr>
            <w:tcW w:w="846" w:type="dxa"/>
            <w:vMerge w:val="restart"/>
            <w:tcBorders>
              <w:left w:val="single" w:sz="4" w:space="0" w:color="auto"/>
            </w:tcBorders>
          </w:tcPr>
          <w:p w14:paraId="4A5983FC" w14:textId="77777777" w:rsidR="0009215D" w:rsidRPr="00BA77F9" w:rsidRDefault="0009215D" w:rsidP="00EC13EE">
            <w:pPr>
              <w:pStyle w:val="TAL"/>
              <w:rPr>
                <w:bCs/>
              </w:rPr>
            </w:pPr>
            <w:r w:rsidRPr="00BA77F9">
              <w:rPr>
                <w:lang w:val="en-US"/>
              </w:rPr>
              <w:t xml:space="preserve">BWP configuration </w:t>
            </w:r>
          </w:p>
        </w:tc>
        <w:tc>
          <w:tcPr>
            <w:tcW w:w="992" w:type="dxa"/>
            <w:gridSpan w:val="2"/>
            <w:tcBorders>
              <w:left w:val="single" w:sz="4" w:space="0" w:color="auto"/>
            </w:tcBorders>
          </w:tcPr>
          <w:p w14:paraId="6729294B" w14:textId="77777777" w:rsidR="0009215D" w:rsidRPr="00BA77F9" w:rsidRDefault="0009215D" w:rsidP="00EC13EE">
            <w:pPr>
              <w:pStyle w:val="TAL"/>
              <w:rPr>
                <w:bCs/>
              </w:rPr>
            </w:pPr>
            <w:r w:rsidRPr="00BA77F9">
              <w:t>Initial DL BWP</w:t>
            </w:r>
          </w:p>
        </w:tc>
        <w:tc>
          <w:tcPr>
            <w:tcW w:w="709" w:type="dxa"/>
            <w:tcBorders>
              <w:bottom w:val="single" w:sz="4" w:space="0" w:color="auto"/>
            </w:tcBorders>
          </w:tcPr>
          <w:p w14:paraId="31221EC7" w14:textId="77777777" w:rsidR="0009215D" w:rsidRPr="00BA77F9" w:rsidRDefault="0009215D" w:rsidP="00EC13EE">
            <w:pPr>
              <w:pStyle w:val="TAC"/>
            </w:pPr>
          </w:p>
        </w:tc>
        <w:tc>
          <w:tcPr>
            <w:tcW w:w="1417" w:type="dxa"/>
            <w:vMerge w:val="restart"/>
            <w:vAlign w:val="center"/>
          </w:tcPr>
          <w:p w14:paraId="05038DCA" w14:textId="77777777" w:rsidR="0009215D" w:rsidRPr="00BA77F9" w:rsidRDefault="0009215D"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74633B85" w14:textId="77777777" w:rsidR="0009215D" w:rsidRPr="00BA77F9" w:rsidRDefault="0009215D" w:rsidP="00EC13EE">
            <w:pPr>
              <w:pStyle w:val="TAC"/>
              <w:rPr>
                <w:szCs w:val="18"/>
              </w:rPr>
            </w:pPr>
            <w:r w:rsidRPr="00BA77F9">
              <w:t>DLBWP.0.1</w:t>
            </w:r>
          </w:p>
        </w:tc>
        <w:tc>
          <w:tcPr>
            <w:tcW w:w="1843" w:type="dxa"/>
            <w:gridSpan w:val="2"/>
            <w:tcBorders>
              <w:bottom w:val="single" w:sz="4" w:space="0" w:color="auto"/>
            </w:tcBorders>
          </w:tcPr>
          <w:p w14:paraId="1DEF65EA" w14:textId="77777777" w:rsidR="0009215D" w:rsidRPr="00BA77F9" w:rsidRDefault="0009215D" w:rsidP="00EC13EE">
            <w:pPr>
              <w:pStyle w:val="TAC"/>
              <w:rPr>
                <w:szCs w:val="18"/>
              </w:rPr>
            </w:pPr>
            <w:r w:rsidRPr="00BA77F9">
              <w:t>DLBWP.0.1</w:t>
            </w:r>
          </w:p>
        </w:tc>
        <w:tc>
          <w:tcPr>
            <w:tcW w:w="1701" w:type="dxa"/>
            <w:gridSpan w:val="2"/>
            <w:tcBorders>
              <w:bottom w:val="single" w:sz="4" w:space="0" w:color="auto"/>
            </w:tcBorders>
          </w:tcPr>
          <w:p w14:paraId="04257A95" w14:textId="77777777" w:rsidR="0009215D" w:rsidRPr="00BA77F9" w:rsidRDefault="0009215D" w:rsidP="00EC13EE">
            <w:pPr>
              <w:pStyle w:val="TAC"/>
              <w:rPr>
                <w:szCs w:val="18"/>
              </w:rPr>
            </w:pPr>
          </w:p>
        </w:tc>
      </w:tr>
      <w:tr w:rsidR="0009215D" w:rsidRPr="00BA77F9" w14:paraId="3DE0A28D" w14:textId="77777777" w:rsidTr="00EC13EE">
        <w:trPr>
          <w:cantSplit/>
          <w:trHeight w:val="36"/>
        </w:trPr>
        <w:tc>
          <w:tcPr>
            <w:tcW w:w="846" w:type="dxa"/>
            <w:vMerge/>
            <w:tcBorders>
              <w:left w:val="single" w:sz="4" w:space="0" w:color="auto"/>
            </w:tcBorders>
          </w:tcPr>
          <w:p w14:paraId="1D3277CD" w14:textId="77777777" w:rsidR="0009215D" w:rsidRPr="00BA77F9" w:rsidRDefault="0009215D" w:rsidP="00EC13EE">
            <w:pPr>
              <w:pStyle w:val="TAL"/>
              <w:rPr>
                <w:lang w:val="en-US"/>
              </w:rPr>
            </w:pPr>
          </w:p>
        </w:tc>
        <w:tc>
          <w:tcPr>
            <w:tcW w:w="992" w:type="dxa"/>
            <w:gridSpan w:val="2"/>
            <w:tcBorders>
              <w:left w:val="single" w:sz="4" w:space="0" w:color="auto"/>
            </w:tcBorders>
          </w:tcPr>
          <w:p w14:paraId="342AB4D0" w14:textId="77777777" w:rsidR="0009215D" w:rsidRPr="00BA77F9" w:rsidRDefault="0009215D" w:rsidP="00EC13EE">
            <w:pPr>
              <w:pStyle w:val="TAL"/>
            </w:pPr>
            <w:r w:rsidRPr="00BA77F9">
              <w:t>Initial UL BWP</w:t>
            </w:r>
          </w:p>
        </w:tc>
        <w:tc>
          <w:tcPr>
            <w:tcW w:w="709" w:type="dxa"/>
            <w:tcBorders>
              <w:bottom w:val="single" w:sz="4" w:space="0" w:color="auto"/>
            </w:tcBorders>
          </w:tcPr>
          <w:p w14:paraId="65675206" w14:textId="77777777" w:rsidR="0009215D" w:rsidRPr="00BA77F9" w:rsidRDefault="0009215D" w:rsidP="00EC13EE">
            <w:pPr>
              <w:pStyle w:val="TAC"/>
            </w:pPr>
          </w:p>
        </w:tc>
        <w:tc>
          <w:tcPr>
            <w:tcW w:w="1417" w:type="dxa"/>
            <w:vMerge/>
            <w:vAlign w:val="center"/>
          </w:tcPr>
          <w:p w14:paraId="47C28E70" w14:textId="77777777" w:rsidR="0009215D" w:rsidRPr="00BA77F9" w:rsidRDefault="0009215D" w:rsidP="00EC13EE">
            <w:pPr>
              <w:pStyle w:val="TAC"/>
            </w:pPr>
          </w:p>
        </w:tc>
        <w:tc>
          <w:tcPr>
            <w:tcW w:w="1843" w:type="dxa"/>
            <w:gridSpan w:val="2"/>
            <w:tcBorders>
              <w:bottom w:val="single" w:sz="4" w:space="0" w:color="auto"/>
            </w:tcBorders>
          </w:tcPr>
          <w:p w14:paraId="0DDF4BDD" w14:textId="77777777" w:rsidR="0009215D" w:rsidRPr="00BA77F9" w:rsidRDefault="0009215D" w:rsidP="00EC13EE">
            <w:pPr>
              <w:pStyle w:val="TAC"/>
            </w:pPr>
            <w:r w:rsidRPr="00BA77F9">
              <w:rPr>
                <w:bCs/>
              </w:rPr>
              <w:t>ULBWP.0.1</w:t>
            </w:r>
          </w:p>
        </w:tc>
        <w:tc>
          <w:tcPr>
            <w:tcW w:w="1843" w:type="dxa"/>
            <w:gridSpan w:val="2"/>
            <w:tcBorders>
              <w:bottom w:val="single" w:sz="4" w:space="0" w:color="auto"/>
            </w:tcBorders>
          </w:tcPr>
          <w:p w14:paraId="4A6E0359" w14:textId="77777777" w:rsidR="0009215D" w:rsidRPr="00BA77F9" w:rsidRDefault="0009215D" w:rsidP="00EC13EE">
            <w:pPr>
              <w:pStyle w:val="TAC"/>
            </w:pPr>
            <w:r w:rsidRPr="00BA77F9">
              <w:rPr>
                <w:bCs/>
              </w:rPr>
              <w:t>ULBWP.0.1</w:t>
            </w:r>
          </w:p>
        </w:tc>
        <w:tc>
          <w:tcPr>
            <w:tcW w:w="1701" w:type="dxa"/>
            <w:gridSpan w:val="2"/>
            <w:tcBorders>
              <w:bottom w:val="single" w:sz="4" w:space="0" w:color="auto"/>
            </w:tcBorders>
          </w:tcPr>
          <w:p w14:paraId="798351A8" w14:textId="77777777" w:rsidR="0009215D" w:rsidRPr="00BA77F9" w:rsidRDefault="0009215D" w:rsidP="00EC13EE">
            <w:pPr>
              <w:pStyle w:val="TAC"/>
            </w:pPr>
          </w:p>
        </w:tc>
      </w:tr>
      <w:tr w:rsidR="0009215D" w:rsidRPr="00BA77F9" w14:paraId="62C73123" w14:textId="77777777" w:rsidTr="00EC13EE">
        <w:trPr>
          <w:cantSplit/>
          <w:trHeight w:val="36"/>
        </w:trPr>
        <w:tc>
          <w:tcPr>
            <w:tcW w:w="846" w:type="dxa"/>
            <w:vMerge/>
            <w:tcBorders>
              <w:left w:val="single" w:sz="4" w:space="0" w:color="auto"/>
            </w:tcBorders>
          </w:tcPr>
          <w:p w14:paraId="6DC8D343" w14:textId="77777777" w:rsidR="0009215D" w:rsidRPr="00BA77F9" w:rsidRDefault="0009215D" w:rsidP="00EC13EE">
            <w:pPr>
              <w:pStyle w:val="TAL"/>
              <w:rPr>
                <w:bCs/>
              </w:rPr>
            </w:pPr>
          </w:p>
        </w:tc>
        <w:tc>
          <w:tcPr>
            <w:tcW w:w="992" w:type="dxa"/>
            <w:gridSpan w:val="2"/>
            <w:tcBorders>
              <w:left w:val="single" w:sz="4" w:space="0" w:color="auto"/>
            </w:tcBorders>
          </w:tcPr>
          <w:p w14:paraId="4C5D9B96" w14:textId="77777777" w:rsidR="0009215D" w:rsidRPr="00BA77F9" w:rsidRDefault="0009215D" w:rsidP="00EC13EE">
            <w:pPr>
              <w:pStyle w:val="TAL"/>
              <w:rPr>
                <w:bCs/>
              </w:rPr>
            </w:pPr>
            <w:r w:rsidRPr="00BA77F9">
              <w:t>Dedicated DL BWP</w:t>
            </w:r>
          </w:p>
        </w:tc>
        <w:tc>
          <w:tcPr>
            <w:tcW w:w="709" w:type="dxa"/>
            <w:tcBorders>
              <w:bottom w:val="single" w:sz="4" w:space="0" w:color="auto"/>
            </w:tcBorders>
          </w:tcPr>
          <w:p w14:paraId="3E26B936" w14:textId="77777777" w:rsidR="0009215D" w:rsidRPr="00BA77F9" w:rsidRDefault="0009215D" w:rsidP="00EC13EE">
            <w:pPr>
              <w:pStyle w:val="TAC"/>
            </w:pPr>
          </w:p>
        </w:tc>
        <w:tc>
          <w:tcPr>
            <w:tcW w:w="1417" w:type="dxa"/>
            <w:vMerge/>
            <w:vAlign w:val="center"/>
          </w:tcPr>
          <w:p w14:paraId="6E9C1FC9" w14:textId="77777777" w:rsidR="0009215D" w:rsidRPr="00BA77F9" w:rsidRDefault="0009215D" w:rsidP="00EC13EE">
            <w:pPr>
              <w:pStyle w:val="TAC"/>
            </w:pPr>
          </w:p>
        </w:tc>
        <w:tc>
          <w:tcPr>
            <w:tcW w:w="1843" w:type="dxa"/>
            <w:gridSpan w:val="2"/>
            <w:tcBorders>
              <w:bottom w:val="single" w:sz="4" w:space="0" w:color="auto"/>
            </w:tcBorders>
          </w:tcPr>
          <w:p w14:paraId="767C53AF" w14:textId="77777777" w:rsidR="0009215D" w:rsidRPr="00BA77F9" w:rsidRDefault="0009215D" w:rsidP="00EC13EE">
            <w:pPr>
              <w:pStyle w:val="TAC"/>
              <w:rPr>
                <w:szCs w:val="18"/>
              </w:rPr>
            </w:pPr>
            <w:r w:rsidRPr="00BA77F9">
              <w:t>DLBWP.1.1</w:t>
            </w:r>
          </w:p>
        </w:tc>
        <w:tc>
          <w:tcPr>
            <w:tcW w:w="1843" w:type="dxa"/>
            <w:gridSpan w:val="2"/>
            <w:tcBorders>
              <w:bottom w:val="single" w:sz="4" w:space="0" w:color="auto"/>
            </w:tcBorders>
          </w:tcPr>
          <w:p w14:paraId="1AA34F8C" w14:textId="77777777" w:rsidR="0009215D" w:rsidRPr="00BA77F9" w:rsidRDefault="0009215D" w:rsidP="00EC13EE">
            <w:pPr>
              <w:pStyle w:val="TAC"/>
              <w:rPr>
                <w:szCs w:val="18"/>
              </w:rPr>
            </w:pPr>
            <w:r w:rsidRPr="00BA77F9">
              <w:t>DLBWP.1.1</w:t>
            </w:r>
          </w:p>
        </w:tc>
        <w:tc>
          <w:tcPr>
            <w:tcW w:w="1701" w:type="dxa"/>
            <w:gridSpan w:val="2"/>
            <w:tcBorders>
              <w:bottom w:val="single" w:sz="4" w:space="0" w:color="auto"/>
            </w:tcBorders>
          </w:tcPr>
          <w:p w14:paraId="062F61CA" w14:textId="77777777" w:rsidR="0009215D" w:rsidRPr="00BA77F9" w:rsidRDefault="0009215D" w:rsidP="00EC13EE">
            <w:pPr>
              <w:pStyle w:val="TAC"/>
              <w:rPr>
                <w:szCs w:val="18"/>
              </w:rPr>
            </w:pPr>
          </w:p>
        </w:tc>
      </w:tr>
      <w:tr w:rsidR="0009215D" w:rsidRPr="00BA77F9" w14:paraId="0164B686" w14:textId="77777777" w:rsidTr="00EC13EE">
        <w:trPr>
          <w:cantSplit/>
          <w:trHeight w:val="36"/>
        </w:trPr>
        <w:tc>
          <w:tcPr>
            <w:tcW w:w="846" w:type="dxa"/>
            <w:vMerge/>
            <w:tcBorders>
              <w:left w:val="single" w:sz="4" w:space="0" w:color="auto"/>
              <w:bottom w:val="single" w:sz="4" w:space="0" w:color="auto"/>
            </w:tcBorders>
          </w:tcPr>
          <w:p w14:paraId="0EB4F2BF" w14:textId="77777777" w:rsidR="0009215D" w:rsidRPr="00BA77F9" w:rsidRDefault="0009215D" w:rsidP="00EC13EE">
            <w:pPr>
              <w:pStyle w:val="TAL"/>
              <w:rPr>
                <w:bCs/>
              </w:rPr>
            </w:pPr>
          </w:p>
        </w:tc>
        <w:tc>
          <w:tcPr>
            <w:tcW w:w="992" w:type="dxa"/>
            <w:gridSpan w:val="2"/>
            <w:tcBorders>
              <w:left w:val="single" w:sz="4" w:space="0" w:color="auto"/>
              <w:bottom w:val="single" w:sz="4" w:space="0" w:color="auto"/>
            </w:tcBorders>
          </w:tcPr>
          <w:p w14:paraId="4ED1337F" w14:textId="77777777" w:rsidR="0009215D" w:rsidRPr="00BA77F9" w:rsidRDefault="0009215D" w:rsidP="00EC13EE">
            <w:pPr>
              <w:pStyle w:val="TAL"/>
              <w:rPr>
                <w:bCs/>
              </w:rPr>
            </w:pPr>
            <w:r w:rsidRPr="00BA77F9">
              <w:rPr>
                <w:bCs/>
              </w:rPr>
              <w:t>Dedicated UL BWP</w:t>
            </w:r>
          </w:p>
        </w:tc>
        <w:tc>
          <w:tcPr>
            <w:tcW w:w="709" w:type="dxa"/>
            <w:tcBorders>
              <w:bottom w:val="single" w:sz="4" w:space="0" w:color="auto"/>
            </w:tcBorders>
          </w:tcPr>
          <w:p w14:paraId="4AB16C1F" w14:textId="77777777" w:rsidR="0009215D" w:rsidRPr="00BA77F9" w:rsidRDefault="0009215D" w:rsidP="00EC13EE">
            <w:pPr>
              <w:pStyle w:val="TAC"/>
            </w:pPr>
          </w:p>
        </w:tc>
        <w:tc>
          <w:tcPr>
            <w:tcW w:w="1417" w:type="dxa"/>
            <w:vMerge/>
            <w:tcBorders>
              <w:bottom w:val="single" w:sz="4" w:space="0" w:color="auto"/>
            </w:tcBorders>
            <w:vAlign w:val="center"/>
          </w:tcPr>
          <w:p w14:paraId="138DCB10" w14:textId="77777777" w:rsidR="0009215D" w:rsidRPr="00BA77F9" w:rsidRDefault="0009215D" w:rsidP="00EC13EE">
            <w:pPr>
              <w:pStyle w:val="TAC"/>
            </w:pPr>
          </w:p>
        </w:tc>
        <w:tc>
          <w:tcPr>
            <w:tcW w:w="1843" w:type="dxa"/>
            <w:gridSpan w:val="2"/>
            <w:tcBorders>
              <w:bottom w:val="single" w:sz="4" w:space="0" w:color="auto"/>
            </w:tcBorders>
            <w:vAlign w:val="center"/>
          </w:tcPr>
          <w:p w14:paraId="41B3EA92" w14:textId="77777777" w:rsidR="0009215D" w:rsidRPr="00BA77F9" w:rsidRDefault="0009215D" w:rsidP="00EC13EE">
            <w:pPr>
              <w:pStyle w:val="TAC"/>
              <w:rPr>
                <w:szCs w:val="18"/>
              </w:rPr>
            </w:pPr>
            <w:r w:rsidRPr="00BA77F9">
              <w:t>ULBWP.1.1</w:t>
            </w:r>
          </w:p>
        </w:tc>
        <w:tc>
          <w:tcPr>
            <w:tcW w:w="1843" w:type="dxa"/>
            <w:gridSpan w:val="2"/>
            <w:tcBorders>
              <w:bottom w:val="single" w:sz="4" w:space="0" w:color="auto"/>
            </w:tcBorders>
            <w:vAlign w:val="center"/>
          </w:tcPr>
          <w:p w14:paraId="2E3AC100" w14:textId="77777777" w:rsidR="0009215D" w:rsidRPr="00BA77F9" w:rsidRDefault="0009215D" w:rsidP="00EC13EE">
            <w:pPr>
              <w:pStyle w:val="TAC"/>
              <w:rPr>
                <w:szCs w:val="18"/>
              </w:rPr>
            </w:pPr>
            <w:r w:rsidRPr="00BA77F9">
              <w:t>ULBWP.1.1</w:t>
            </w:r>
          </w:p>
        </w:tc>
        <w:tc>
          <w:tcPr>
            <w:tcW w:w="1701" w:type="dxa"/>
            <w:gridSpan w:val="2"/>
            <w:tcBorders>
              <w:bottom w:val="single" w:sz="4" w:space="0" w:color="auto"/>
            </w:tcBorders>
          </w:tcPr>
          <w:p w14:paraId="1F0AEE4D" w14:textId="77777777" w:rsidR="0009215D" w:rsidRPr="00BA77F9" w:rsidRDefault="0009215D" w:rsidP="00EC13EE">
            <w:pPr>
              <w:pStyle w:val="TAC"/>
              <w:rPr>
                <w:szCs w:val="18"/>
              </w:rPr>
            </w:pPr>
          </w:p>
        </w:tc>
      </w:tr>
      <w:tr w:rsidR="0009215D" w:rsidRPr="00BA77F9" w14:paraId="76E402F4" w14:textId="77777777" w:rsidTr="00EC13EE">
        <w:trPr>
          <w:cantSplit/>
          <w:trHeight w:val="443"/>
        </w:trPr>
        <w:tc>
          <w:tcPr>
            <w:tcW w:w="1838" w:type="dxa"/>
            <w:gridSpan w:val="3"/>
            <w:vMerge w:val="restart"/>
            <w:tcBorders>
              <w:left w:val="single" w:sz="4" w:space="0" w:color="auto"/>
            </w:tcBorders>
          </w:tcPr>
          <w:p w14:paraId="0FBAEF26" w14:textId="77777777" w:rsidR="0009215D" w:rsidRPr="00BA77F9" w:rsidRDefault="0009215D" w:rsidP="00EC13EE">
            <w:pPr>
              <w:pStyle w:val="TAL"/>
              <w:rPr>
                <w:bCs/>
              </w:rPr>
            </w:pPr>
            <w:r w:rsidRPr="00BA77F9">
              <w:rPr>
                <w:bCs/>
              </w:rPr>
              <w:t>TRS configuration</w:t>
            </w:r>
          </w:p>
        </w:tc>
        <w:tc>
          <w:tcPr>
            <w:tcW w:w="709" w:type="dxa"/>
            <w:vMerge w:val="restart"/>
          </w:tcPr>
          <w:p w14:paraId="11754EB0" w14:textId="77777777" w:rsidR="0009215D" w:rsidRPr="00BA77F9" w:rsidRDefault="0009215D" w:rsidP="00EC13EE">
            <w:pPr>
              <w:pStyle w:val="TAC"/>
            </w:pPr>
          </w:p>
        </w:tc>
        <w:tc>
          <w:tcPr>
            <w:tcW w:w="1417" w:type="dxa"/>
            <w:tcBorders>
              <w:bottom w:val="single" w:sz="4" w:space="0" w:color="auto"/>
            </w:tcBorders>
            <w:vAlign w:val="center"/>
          </w:tcPr>
          <w:p w14:paraId="5C5878A9"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4919CEDD" w14:textId="77777777" w:rsidR="0009215D" w:rsidRPr="00BA77F9" w:rsidRDefault="0009215D" w:rsidP="00EC13EE">
            <w:pPr>
              <w:pStyle w:val="TAC"/>
            </w:pPr>
            <w:r w:rsidRPr="00BA77F9">
              <w:rPr>
                <w:bCs/>
              </w:rPr>
              <w:t>TRS.1.1 FDD</w:t>
            </w:r>
          </w:p>
        </w:tc>
        <w:tc>
          <w:tcPr>
            <w:tcW w:w="1843" w:type="dxa"/>
            <w:gridSpan w:val="2"/>
            <w:tcBorders>
              <w:bottom w:val="single" w:sz="4" w:space="0" w:color="auto"/>
            </w:tcBorders>
          </w:tcPr>
          <w:p w14:paraId="7E21BFCF" w14:textId="77777777" w:rsidR="0009215D" w:rsidRPr="00BA77F9" w:rsidRDefault="0009215D" w:rsidP="00EC13EE">
            <w:pPr>
              <w:pStyle w:val="TAC"/>
            </w:pPr>
            <w:r w:rsidRPr="00BA77F9">
              <w:rPr>
                <w:bCs/>
              </w:rPr>
              <w:t>TRS.1.2 TDD</w:t>
            </w:r>
          </w:p>
        </w:tc>
        <w:tc>
          <w:tcPr>
            <w:tcW w:w="1701" w:type="dxa"/>
            <w:gridSpan w:val="2"/>
            <w:tcBorders>
              <w:bottom w:val="single" w:sz="4" w:space="0" w:color="auto"/>
            </w:tcBorders>
          </w:tcPr>
          <w:p w14:paraId="6FC86BFF" w14:textId="77777777" w:rsidR="0009215D" w:rsidRPr="00BA77F9" w:rsidRDefault="0009215D" w:rsidP="00EC13EE">
            <w:pPr>
              <w:pStyle w:val="TAC"/>
              <w:rPr>
                <w:bCs/>
              </w:rPr>
            </w:pPr>
          </w:p>
        </w:tc>
      </w:tr>
      <w:tr w:rsidR="0009215D" w:rsidRPr="00BA77F9" w14:paraId="37F01B7B" w14:textId="77777777" w:rsidTr="00EC13EE">
        <w:trPr>
          <w:cantSplit/>
          <w:trHeight w:val="443"/>
        </w:trPr>
        <w:tc>
          <w:tcPr>
            <w:tcW w:w="1838" w:type="dxa"/>
            <w:gridSpan w:val="3"/>
            <w:vMerge/>
            <w:tcBorders>
              <w:left w:val="single" w:sz="4" w:space="0" w:color="auto"/>
            </w:tcBorders>
          </w:tcPr>
          <w:p w14:paraId="24524B72" w14:textId="77777777" w:rsidR="0009215D" w:rsidRPr="00BA77F9" w:rsidRDefault="0009215D" w:rsidP="00EC13EE">
            <w:pPr>
              <w:pStyle w:val="TAL"/>
              <w:rPr>
                <w:bCs/>
              </w:rPr>
            </w:pPr>
          </w:p>
        </w:tc>
        <w:tc>
          <w:tcPr>
            <w:tcW w:w="709" w:type="dxa"/>
            <w:vMerge/>
          </w:tcPr>
          <w:p w14:paraId="0425112F" w14:textId="77777777" w:rsidR="0009215D" w:rsidRPr="00BA77F9" w:rsidRDefault="0009215D" w:rsidP="00EC13EE">
            <w:pPr>
              <w:pStyle w:val="TAC"/>
            </w:pPr>
          </w:p>
        </w:tc>
        <w:tc>
          <w:tcPr>
            <w:tcW w:w="1417" w:type="dxa"/>
            <w:tcBorders>
              <w:bottom w:val="single" w:sz="4" w:space="0" w:color="auto"/>
            </w:tcBorders>
            <w:vAlign w:val="center"/>
          </w:tcPr>
          <w:p w14:paraId="1D10F777"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2EF25D55" w14:textId="77777777" w:rsidR="0009215D" w:rsidRPr="00BA77F9" w:rsidRDefault="0009215D" w:rsidP="00EC13EE">
            <w:pPr>
              <w:pStyle w:val="TAC"/>
            </w:pPr>
            <w:r w:rsidRPr="00BA77F9">
              <w:rPr>
                <w:bCs/>
              </w:rPr>
              <w:t>TRS.1.1 TDD</w:t>
            </w:r>
          </w:p>
        </w:tc>
        <w:tc>
          <w:tcPr>
            <w:tcW w:w="1843" w:type="dxa"/>
            <w:gridSpan w:val="2"/>
            <w:tcBorders>
              <w:bottom w:val="single" w:sz="4" w:space="0" w:color="auto"/>
            </w:tcBorders>
          </w:tcPr>
          <w:p w14:paraId="22F35C33" w14:textId="77777777" w:rsidR="0009215D" w:rsidRPr="00BA77F9" w:rsidRDefault="0009215D" w:rsidP="00EC13EE">
            <w:pPr>
              <w:pStyle w:val="TAC"/>
            </w:pPr>
            <w:r w:rsidRPr="00BA77F9">
              <w:rPr>
                <w:bCs/>
              </w:rPr>
              <w:t>TRS.1.2 TDD</w:t>
            </w:r>
          </w:p>
        </w:tc>
        <w:tc>
          <w:tcPr>
            <w:tcW w:w="1701" w:type="dxa"/>
            <w:gridSpan w:val="2"/>
            <w:tcBorders>
              <w:bottom w:val="single" w:sz="4" w:space="0" w:color="auto"/>
            </w:tcBorders>
          </w:tcPr>
          <w:p w14:paraId="6D24CD97" w14:textId="77777777" w:rsidR="0009215D" w:rsidRPr="00BA77F9" w:rsidRDefault="0009215D" w:rsidP="00EC13EE">
            <w:pPr>
              <w:pStyle w:val="TAC"/>
              <w:rPr>
                <w:bCs/>
              </w:rPr>
            </w:pPr>
          </w:p>
        </w:tc>
      </w:tr>
      <w:tr w:rsidR="0009215D" w:rsidRPr="00BA77F9" w14:paraId="02CC97C4" w14:textId="77777777" w:rsidTr="00EC13EE">
        <w:trPr>
          <w:cantSplit/>
          <w:trHeight w:val="443"/>
        </w:trPr>
        <w:tc>
          <w:tcPr>
            <w:tcW w:w="1838" w:type="dxa"/>
            <w:gridSpan w:val="3"/>
            <w:vMerge/>
            <w:tcBorders>
              <w:left w:val="single" w:sz="4" w:space="0" w:color="auto"/>
            </w:tcBorders>
          </w:tcPr>
          <w:p w14:paraId="115B20D1" w14:textId="77777777" w:rsidR="0009215D" w:rsidRPr="00BA77F9" w:rsidRDefault="0009215D" w:rsidP="00EC13EE">
            <w:pPr>
              <w:pStyle w:val="TAL"/>
              <w:rPr>
                <w:bCs/>
              </w:rPr>
            </w:pPr>
          </w:p>
        </w:tc>
        <w:tc>
          <w:tcPr>
            <w:tcW w:w="709" w:type="dxa"/>
            <w:vMerge/>
          </w:tcPr>
          <w:p w14:paraId="7006B150" w14:textId="77777777" w:rsidR="0009215D" w:rsidRPr="00BA77F9" w:rsidRDefault="0009215D" w:rsidP="00EC13EE">
            <w:pPr>
              <w:pStyle w:val="TAC"/>
            </w:pPr>
          </w:p>
        </w:tc>
        <w:tc>
          <w:tcPr>
            <w:tcW w:w="1417" w:type="dxa"/>
            <w:tcBorders>
              <w:bottom w:val="single" w:sz="4" w:space="0" w:color="auto"/>
            </w:tcBorders>
            <w:vAlign w:val="center"/>
          </w:tcPr>
          <w:p w14:paraId="4BCD3D87"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1BBE3A70" w14:textId="77777777" w:rsidR="0009215D" w:rsidRPr="00BA77F9" w:rsidRDefault="0009215D" w:rsidP="00EC13EE">
            <w:pPr>
              <w:pStyle w:val="TAC"/>
              <w:rPr>
                <w:bCs/>
              </w:rPr>
            </w:pPr>
            <w:r w:rsidRPr="00BA77F9">
              <w:rPr>
                <w:bCs/>
              </w:rPr>
              <w:t>TRS.1.2 TDD</w:t>
            </w:r>
          </w:p>
        </w:tc>
        <w:tc>
          <w:tcPr>
            <w:tcW w:w="1843" w:type="dxa"/>
            <w:gridSpan w:val="2"/>
            <w:tcBorders>
              <w:bottom w:val="single" w:sz="4" w:space="0" w:color="auto"/>
            </w:tcBorders>
          </w:tcPr>
          <w:p w14:paraId="6BD49EB8" w14:textId="77777777" w:rsidR="0009215D" w:rsidRPr="00BA77F9" w:rsidRDefault="0009215D" w:rsidP="00EC13EE">
            <w:pPr>
              <w:pStyle w:val="TAC"/>
              <w:rPr>
                <w:bCs/>
              </w:rPr>
            </w:pPr>
            <w:r w:rsidRPr="00BA77F9">
              <w:rPr>
                <w:bCs/>
              </w:rPr>
              <w:t>TRS.1.2 TDD</w:t>
            </w:r>
          </w:p>
        </w:tc>
        <w:tc>
          <w:tcPr>
            <w:tcW w:w="1701" w:type="dxa"/>
            <w:gridSpan w:val="2"/>
            <w:tcBorders>
              <w:bottom w:val="single" w:sz="4" w:space="0" w:color="auto"/>
            </w:tcBorders>
          </w:tcPr>
          <w:p w14:paraId="56D9F659" w14:textId="77777777" w:rsidR="0009215D" w:rsidRPr="00BA77F9" w:rsidRDefault="0009215D" w:rsidP="00EC13EE">
            <w:pPr>
              <w:pStyle w:val="TAC"/>
              <w:rPr>
                <w:bCs/>
              </w:rPr>
            </w:pPr>
          </w:p>
        </w:tc>
      </w:tr>
      <w:tr w:rsidR="0009215D" w:rsidRPr="00BA77F9" w14:paraId="51502774" w14:textId="77777777" w:rsidTr="00EC13EE">
        <w:trPr>
          <w:cantSplit/>
          <w:trHeight w:val="443"/>
        </w:trPr>
        <w:tc>
          <w:tcPr>
            <w:tcW w:w="1838" w:type="dxa"/>
            <w:gridSpan w:val="3"/>
            <w:tcBorders>
              <w:left w:val="single" w:sz="4" w:space="0" w:color="auto"/>
              <w:bottom w:val="single" w:sz="4" w:space="0" w:color="auto"/>
            </w:tcBorders>
          </w:tcPr>
          <w:p w14:paraId="7DE6EF19" w14:textId="77777777" w:rsidR="0009215D" w:rsidRPr="00BA77F9" w:rsidRDefault="0009215D" w:rsidP="00EC13EE">
            <w:pPr>
              <w:pStyle w:val="TAL"/>
            </w:pPr>
            <w:r w:rsidRPr="00BA77F9">
              <w:rPr>
                <w:bCs/>
              </w:rPr>
              <w:t xml:space="preserve">OCNG Patterns defined in A.3.2.1.1 (OP.1) </w:t>
            </w:r>
          </w:p>
        </w:tc>
        <w:tc>
          <w:tcPr>
            <w:tcW w:w="709" w:type="dxa"/>
            <w:tcBorders>
              <w:bottom w:val="single" w:sz="4" w:space="0" w:color="auto"/>
            </w:tcBorders>
          </w:tcPr>
          <w:p w14:paraId="1F6F9B6E" w14:textId="77777777" w:rsidR="0009215D" w:rsidRPr="00BA77F9" w:rsidRDefault="0009215D" w:rsidP="00EC13EE">
            <w:pPr>
              <w:pStyle w:val="TAC"/>
            </w:pPr>
          </w:p>
        </w:tc>
        <w:tc>
          <w:tcPr>
            <w:tcW w:w="1417" w:type="dxa"/>
            <w:tcBorders>
              <w:bottom w:val="single" w:sz="4" w:space="0" w:color="auto"/>
            </w:tcBorders>
          </w:tcPr>
          <w:p w14:paraId="17AA936B" w14:textId="77777777" w:rsidR="0009215D" w:rsidRPr="00BA77F9" w:rsidRDefault="0009215D" w:rsidP="00EC13EE">
            <w:pPr>
              <w:pStyle w:val="TAC"/>
            </w:pPr>
            <w:r w:rsidRPr="00BA77F9">
              <w:t>Config 1,2,3</w:t>
            </w:r>
          </w:p>
        </w:tc>
        <w:tc>
          <w:tcPr>
            <w:tcW w:w="1843" w:type="dxa"/>
            <w:gridSpan w:val="2"/>
            <w:tcBorders>
              <w:bottom w:val="single" w:sz="4" w:space="0" w:color="auto"/>
            </w:tcBorders>
          </w:tcPr>
          <w:p w14:paraId="05E63C27" w14:textId="77777777" w:rsidR="0009215D" w:rsidRPr="00BA77F9" w:rsidRDefault="0009215D" w:rsidP="00EC13EE">
            <w:pPr>
              <w:pStyle w:val="TAC"/>
              <w:rPr>
                <w:rFonts w:cs="v4.2.0"/>
              </w:rPr>
            </w:pPr>
            <w:r w:rsidRPr="00BA77F9">
              <w:t xml:space="preserve">OP.1 </w:t>
            </w:r>
          </w:p>
        </w:tc>
        <w:tc>
          <w:tcPr>
            <w:tcW w:w="1843" w:type="dxa"/>
            <w:gridSpan w:val="2"/>
            <w:tcBorders>
              <w:bottom w:val="single" w:sz="4" w:space="0" w:color="auto"/>
            </w:tcBorders>
          </w:tcPr>
          <w:p w14:paraId="6C9E5432" w14:textId="77777777" w:rsidR="0009215D" w:rsidRPr="00BA77F9" w:rsidRDefault="0009215D" w:rsidP="00EC13EE">
            <w:pPr>
              <w:pStyle w:val="TAC"/>
              <w:rPr>
                <w:rFonts w:cs="v4.2.0"/>
              </w:rPr>
            </w:pPr>
            <w:r w:rsidRPr="00BA77F9">
              <w:t>OP.1</w:t>
            </w:r>
          </w:p>
        </w:tc>
        <w:tc>
          <w:tcPr>
            <w:tcW w:w="1701" w:type="dxa"/>
            <w:gridSpan w:val="2"/>
            <w:tcBorders>
              <w:bottom w:val="single" w:sz="4" w:space="0" w:color="auto"/>
            </w:tcBorders>
          </w:tcPr>
          <w:p w14:paraId="1110EC91" w14:textId="77777777" w:rsidR="0009215D" w:rsidRPr="00BA77F9" w:rsidRDefault="0009215D" w:rsidP="00EC13EE">
            <w:pPr>
              <w:pStyle w:val="TAC"/>
            </w:pPr>
            <w:r w:rsidRPr="00BA77F9">
              <w:t>OP.1</w:t>
            </w:r>
          </w:p>
        </w:tc>
      </w:tr>
      <w:tr w:rsidR="0009215D" w:rsidRPr="00BA77F9" w14:paraId="06D15A61" w14:textId="77777777" w:rsidTr="00EC13EE">
        <w:trPr>
          <w:cantSplit/>
          <w:trHeight w:val="259"/>
        </w:trPr>
        <w:tc>
          <w:tcPr>
            <w:tcW w:w="1838" w:type="dxa"/>
            <w:gridSpan w:val="3"/>
            <w:vMerge w:val="restart"/>
            <w:tcBorders>
              <w:left w:val="single" w:sz="4" w:space="0" w:color="auto"/>
            </w:tcBorders>
          </w:tcPr>
          <w:p w14:paraId="0B067080" w14:textId="77777777" w:rsidR="0009215D" w:rsidRPr="00BA77F9" w:rsidRDefault="0009215D" w:rsidP="00EC13EE">
            <w:pPr>
              <w:pStyle w:val="TAL"/>
              <w:rPr>
                <w:lang w:val="en-US"/>
              </w:rPr>
            </w:pPr>
            <w:r w:rsidRPr="00BA77F9">
              <w:rPr>
                <w:lang w:val="en-US"/>
              </w:rPr>
              <w:t>PDSCH Reference measurement channel</w:t>
            </w:r>
          </w:p>
        </w:tc>
        <w:tc>
          <w:tcPr>
            <w:tcW w:w="709" w:type="dxa"/>
            <w:vMerge w:val="restart"/>
          </w:tcPr>
          <w:p w14:paraId="11168C6F" w14:textId="77777777" w:rsidR="0009215D" w:rsidRPr="00BA77F9" w:rsidRDefault="0009215D" w:rsidP="00EC13EE">
            <w:pPr>
              <w:pStyle w:val="TAC"/>
            </w:pPr>
          </w:p>
        </w:tc>
        <w:tc>
          <w:tcPr>
            <w:tcW w:w="1417" w:type="dxa"/>
            <w:tcBorders>
              <w:bottom w:val="single" w:sz="4" w:space="0" w:color="auto"/>
            </w:tcBorders>
            <w:vAlign w:val="center"/>
          </w:tcPr>
          <w:p w14:paraId="29163F10"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57E2041" w14:textId="77777777" w:rsidR="0009215D" w:rsidRPr="00BA77F9" w:rsidRDefault="0009215D" w:rsidP="00EC13EE">
            <w:pPr>
              <w:pStyle w:val="TAC"/>
            </w:pPr>
            <w:r w:rsidRPr="00BA77F9">
              <w:t>SR.1.1 FDD</w:t>
            </w:r>
            <w:r w:rsidRPr="00BA77F9">
              <w:rPr>
                <w:lang w:val="en-US"/>
              </w:rPr>
              <w:t xml:space="preserve"> </w:t>
            </w:r>
          </w:p>
        </w:tc>
        <w:tc>
          <w:tcPr>
            <w:tcW w:w="1843" w:type="dxa"/>
            <w:gridSpan w:val="2"/>
          </w:tcPr>
          <w:p w14:paraId="62A8367A" w14:textId="77777777" w:rsidR="0009215D" w:rsidRPr="00BA77F9" w:rsidRDefault="0009215D" w:rsidP="00EC13EE">
            <w:pPr>
              <w:pStyle w:val="TAC"/>
            </w:pPr>
            <w:r w:rsidRPr="00BA77F9">
              <w:rPr>
                <w:rFonts w:cs="v4.2.0"/>
                <w:bCs/>
                <w:lang w:eastAsia="zh-CN"/>
              </w:rPr>
              <w:t>SR.1.1 CCA</w:t>
            </w:r>
          </w:p>
        </w:tc>
        <w:tc>
          <w:tcPr>
            <w:tcW w:w="1701" w:type="dxa"/>
            <w:gridSpan w:val="2"/>
          </w:tcPr>
          <w:p w14:paraId="6A3ED07E" w14:textId="77777777" w:rsidR="0009215D" w:rsidRPr="00BA77F9" w:rsidRDefault="0009215D" w:rsidP="00EC13EE">
            <w:pPr>
              <w:pStyle w:val="TAC"/>
            </w:pPr>
          </w:p>
        </w:tc>
      </w:tr>
      <w:tr w:rsidR="0009215D" w:rsidRPr="00BA77F9" w14:paraId="3603C602" w14:textId="77777777" w:rsidTr="00EC13EE">
        <w:trPr>
          <w:cantSplit/>
          <w:trHeight w:val="259"/>
        </w:trPr>
        <w:tc>
          <w:tcPr>
            <w:tcW w:w="1838" w:type="dxa"/>
            <w:gridSpan w:val="3"/>
            <w:vMerge/>
            <w:tcBorders>
              <w:left w:val="single" w:sz="4" w:space="0" w:color="auto"/>
            </w:tcBorders>
          </w:tcPr>
          <w:p w14:paraId="2884DE3B" w14:textId="77777777" w:rsidR="0009215D" w:rsidRPr="00BA77F9" w:rsidRDefault="0009215D" w:rsidP="00EC13EE">
            <w:pPr>
              <w:pStyle w:val="TAL"/>
              <w:rPr>
                <w:lang w:val="en-US"/>
              </w:rPr>
            </w:pPr>
          </w:p>
        </w:tc>
        <w:tc>
          <w:tcPr>
            <w:tcW w:w="709" w:type="dxa"/>
            <w:vMerge/>
          </w:tcPr>
          <w:p w14:paraId="0C4E509C" w14:textId="77777777" w:rsidR="0009215D" w:rsidRPr="00BA77F9" w:rsidRDefault="0009215D" w:rsidP="00EC13EE">
            <w:pPr>
              <w:pStyle w:val="TAC"/>
            </w:pPr>
          </w:p>
        </w:tc>
        <w:tc>
          <w:tcPr>
            <w:tcW w:w="1417" w:type="dxa"/>
            <w:tcBorders>
              <w:bottom w:val="single" w:sz="4" w:space="0" w:color="auto"/>
            </w:tcBorders>
            <w:vAlign w:val="center"/>
          </w:tcPr>
          <w:p w14:paraId="3377159D"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A84F090" w14:textId="77777777" w:rsidR="0009215D" w:rsidRPr="00BA77F9" w:rsidRDefault="0009215D" w:rsidP="00EC13EE">
            <w:pPr>
              <w:pStyle w:val="TAC"/>
            </w:pPr>
            <w:r w:rsidRPr="00BA77F9">
              <w:t>SR.1.1 TDD</w:t>
            </w:r>
          </w:p>
        </w:tc>
        <w:tc>
          <w:tcPr>
            <w:tcW w:w="1843" w:type="dxa"/>
            <w:gridSpan w:val="2"/>
          </w:tcPr>
          <w:p w14:paraId="590DBDEB" w14:textId="77777777" w:rsidR="0009215D" w:rsidRPr="00BA77F9" w:rsidRDefault="0009215D" w:rsidP="00EC13EE">
            <w:pPr>
              <w:pStyle w:val="TAC"/>
            </w:pPr>
            <w:r w:rsidRPr="00BA77F9">
              <w:rPr>
                <w:rFonts w:cs="v4.2.0"/>
                <w:bCs/>
                <w:lang w:eastAsia="zh-CN"/>
              </w:rPr>
              <w:t>SR.1.1 CCA</w:t>
            </w:r>
          </w:p>
        </w:tc>
        <w:tc>
          <w:tcPr>
            <w:tcW w:w="1701" w:type="dxa"/>
            <w:gridSpan w:val="2"/>
          </w:tcPr>
          <w:p w14:paraId="7F3BD914" w14:textId="77777777" w:rsidR="0009215D" w:rsidRPr="00BA77F9" w:rsidRDefault="0009215D" w:rsidP="00EC13EE">
            <w:pPr>
              <w:pStyle w:val="TAC"/>
            </w:pPr>
          </w:p>
        </w:tc>
      </w:tr>
      <w:tr w:rsidR="0009215D" w:rsidRPr="00BA77F9" w14:paraId="4BE1919D" w14:textId="77777777" w:rsidTr="00EC13EE">
        <w:trPr>
          <w:cantSplit/>
          <w:trHeight w:val="259"/>
        </w:trPr>
        <w:tc>
          <w:tcPr>
            <w:tcW w:w="1838" w:type="dxa"/>
            <w:gridSpan w:val="3"/>
            <w:vMerge/>
            <w:tcBorders>
              <w:left w:val="single" w:sz="4" w:space="0" w:color="auto"/>
            </w:tcBorders>
          </w:tcPr>
          <w:p w14:paraId="49D00A60" w14:textId="77777777" w:rsidR="0009215D" w:rsidRPr="00BA77F9" w:rsidRDefault="0009215D" w:rsidP="00EC13EE">
            <w:pPr>
              <w:pStyle w:val="TAL"/>
              <w:rPr>
                <w:lang w:val="en-US"/>
              </w:rPr>
            </w:pPr>
          </w:p>
        </w:tc>
        <w:tc>
          <w:tcPr>
            <w:tcW w:w="709" w:type="dxa"/>
            <w:vMerge/>
          </w:tcPr>
          <w:p w14:paraId="4D2AE1EF" w14:textId="77777777" w:rsidR="0009215D" w:rsidRPr="00BA77F9" w:rsidRDefault="0009215D" w:rsidP="00EC13EE">
            <w:pPr>
              <w:pStyle w:val="TAC"/>
            </w:pPr>
          </w:p>
        </w:tc>
        <w:tc>
          <w:tcPr>
            <w:tcW w:w="1417" w:type="dxa"/>
            <w:tcBorders>
              <w:bottom w:val="single" w:sz="4" w:space="0" w:color="auto"/>
            </w:tcBorders>
            <w:vAlign w:val="center"/>
          </w:tcPr>
          <w:p w14:paraId="012A7E98"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6474EDB" w14:textId="77777777" w:rsidR="0009215D" w:rsidRPr="00BA77F9" w:rsidRDefault="0009215D" w:rsidP="00EC13EE">
            <w:pPr>
              <w:pStyle w:val="TAC"/>
            </w:pPr>
            <w:r w:rsidRPr="00BA77F9">
              <w:t>SR2.1 TDD</w:t>
            </w:r>
          </w:p>
        </w:tc>
        <w:tc>
          <w:tcPr>
            <w:tcW w:w="1843" w:type="dxa"/>
            <w:gridSpan w:val="2"/>
          </w:tcPr>
          <w:p w14:paraId="08A905E6" w14:textId="77777777" w:rsidR="0009215D" w:rsidRPr="00BA77F9" w:rsidRDefault="0009215D" w:rsidP="00EC13EE">
            <w:pPr>
              <w:pStyle w:val="TAC"/>
            </w:pPr>
            <w:r w:rsidRPr="00BA77F9">
              <w:rPr>
                <w:rFonts w:cs="v4.2.0"/>
                <w:bCs/>
                <w:lang w:eastAsia="zh-CN"/>
              </w:rPr>
              <w:t>SR.1.1 CCA</w:t>
            </w:r>
          </w:p>
        </w:tc>
        <w:tc>
          <w:tcPr>
            <w:tcW w:w="1701" w:type="dxa"/>
            <w:gridSpan w:val="2"/>
          </w:tcPr>
          <w:p w14:paraId="5753FB6E" w14:textId="77777777" w:rsidR="0009215D" w:rsidRPr="00BA77F9" w:rsidRDefault="0009215D" w:rsidP="00EC13EE">
            <w:pPr>
              <w:pStyle w:val="TAC"/>
            </w:pPr>
          </w:p>
        </w:tc>
      </w:tr>
      <w:tr w:rsidR="0009215D" w:rsidRPr="00BA77F9" w14:paraId="0A66B6F2" w14:textId="77777777" w:rsidTr="00EC13EE">
        <w:trPr>
          <w:cantSplit/>
          <w:trHeight w:val="259"/>
        </w:trPr>
        <w:tc>
          <w:tcPr>
            <w:tcW w:w="1838" w:type="dxa"/>
            <w:gridSpan w:val="3"/>
            <w:vMerge w:val="restart"/>
            <w:tcBorders>
              <w:left w:val="single" w:sz="4" w:space="0" w:color="auto"/>
            </w:tcBorders>
          </w:tcPr>
          <w:p w14:paraId="279C0808" w14:textId="77777777" w:rsidR="0009215D" w:rsidRPr="00BA77F9" w:rsidRDefault="0009215D" w:rsidP="00EC13EE">
            <w:pPr>
              <w:pStyle w:val="TAL"/>
              <w:rPr>
                <w:lang w:val="en-US"/>
              </w:rPr>
            </w:pPr>
            <w:r w:rsidRPr="00BA77F9">
              <w:rPr>
                <w:rFonts w:cs="v5.0.0"/>
              </w:rPr>
              <w:t>CORESET Reference Channel</w:t>
            </w:r>
          </w:p>
        </w:tc>
        <w:tc>
          <w:tcPr>
            <w:tcW w:w="709" w:type="dxa"/>
            <w:vMerge w:val="restart"/>
          </w:tcPr>
          <w:p w14:paraId="27ECE623" w14:textId="77777777" w:rsidR="0009215D" w:rsidRPr="00BA77F9" w:rsidRDefault="0009215D" w:rsidP="00EC13EE">
            <w:pPr>
              <w:pStyle w:val="TAC"/>
            </w:pPr>
          </w:p>
        </w:tc>
        <w:tc>
          <w:tcPr>
            <w:tcW w:w="1417" w:type="dxa"/>
            <w:tcBorders>
              <w:bottom w:val="single" w:sz="4" w:space="0" w:color="auto"/>
            </w:tcBorders>
            <w:vAlign w:val="center"/>
          </w:tcPr>
          <w:p w14:paraId="46458E47"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701128" w14:textId="77777777" w:rsidR="0009215D" w:rsidRPr="00BA77F9" w:rsidRDefault="0009215D" w:rsidP="00EC13EE">
            <w:pPr>
              <w:pStyle w:val="TAC"/>
            </w:pPr>
            <w:r w:rsidRPr="00BA77F9">
              <w:t>CR.1.1 FDD</w:t>
            </w:r>
            <w:r w:rsidRPr="00BA77F9">
              <w:rPr>
                <w:lang w:val="en-US"/>
              </w:rPr>
              <w:t xml:space="preserve">  </w:t>
            </w:r>
          </w:p>
        </w:tc>
        <w:tc>
          <w:tcPr>
            <w:tcW w:w="1843" w:type="dxa"/>
            <w:gridSpan w:val="2"/>
          </w:tcPr>
          <w:p w14:paraId="674F23CA" w14:textId="77777777" w:rsidR="0009215D" w:rsidRPr="00BA77F9" w:rsidRDefault="0009215D" w:rsidP="00EC13EE">
            <w:pPr>
              <w:pStyle w:val="TAC"/>
            </w:pPr>
            <w:r w:rsidRPr="00BA77F9">
              <w:rPr>
                <w:rFonts w:cs="v4.2.0"/>
                <w:bCs/>
                <w:lang w:eastAsia="zh-CN"/>
              </w:rPr>
              <w:t>CR.1.1 CCA</w:t>
            </w:r>
          </w:p>
        </w:tc>
        <w:tc>
          <w:tcPr>
            <w:tcW w:w="1701" w:type="dxa"/>
            <w:gridSpan w:val="2"/>
          </w:tcPr>
          <w:p w14:paraId="621CEAC0" w14:textId="77777777" w:rsidR="0009215D" w:rsidRPr="00BA77F9" w:rsidRDefault="0009215D" w:rsidP="00EC13EE">
            <w:pPr>
              <w:pStyle w:val="TAC"/>
            </w:pPr>
          </w:p>
        </w:tc>
      </w:tr>
      <w:tr w:rsidR="0009215D" w:rsidRPr="00BA77F9" w14:paraId="6B2F6ABF" w14:textId="77777777" w:rsidTr="00EC13EE">
        <w:trPr>
          <w:cantSplit/>
          <w:trHeight w:val="259"/>
        </w:trPr>
        <w:tc>
          <w:tcPr>
            <w:tcW w:w="1838" w:type="dxa"/>
            <w:gridSpan w:val="3"/>
            <w:vMerge/>
            <w:tcBorders>
              <w:left w:val="single" w:sz="4" w:space="0" w:color="auto"/>
            </w:tcBorders>
          </w:tcPr>
          <w:p w14:paraId="21852AAC" w14:textId="77777777" w:rsidR="0009215D" w:rsidRPr="00BA77F9" w:rsidRDefault="0009215D" w:rsidP="00EC13EE">
            <w:pPr>
              <w:pStyle w:val="TAL"/>
              <w:rPr>
                <w:lang w:val="en-US"/>
              </w:rPr>
            </w:pPr>
          </w:p>
        </w:tc>
        <w:tc>
          <w:tcPr>
            <w:tcW w:w="709" w:type="dxa"/>
            <w:vMerge/>
          </w:tcPr>
          <w:p w14:paraId="0CC2CA46" w14:textId="77777777" w:rsidR="0009215D" w:rsidRPr="00BA77F9" w:rsidRDefault="0009215D" w:rsidP="00EC13EE">
            <w:pPr>
              <w:pStyle w:val="TAC"/>
            </w:pPr>
          </w:p>
        </w:tc>
        <w:tc>
          <w:tcPr>
            <w:tcW w:w="1417" w:type="dxa"/>
            <w:tcBorders>
              <w:bottom w:val="single" w:sz="4" w:space="0" w:color="auto"/>
            </w:tcBorders>
            <w:vAlign w:val="center"/>
          </w:tcPr>
          <w:p w14:paraId="27D6A557"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091C023" w14:textId="77777777" w:rsidR="0009215D" w:rsidRPr="00BA77F9" w:rsidRDefault="0009215D" w:rsidP="00EC13EE">
            <w:pPr>
              <w:pStyle w:val="TAC"/>
            </w:pPr>
            <w:r w:rsidRPr="00BA77F9">
              <w:t>CR.1.1 TDD</w:t>
            </w:r>
          </w:p>
        </w:tc>
        <w:tc>
          <w:tcPr>
            <w:tcW w:w="1843" w:type="dxa"/>
            <w:gridSpan w:val="2"/>
          </w:tcPr>
          <w:p w14:paraId="2284EE23" w14:textId="77777777" w:rsidR="0009215D" w:rsidRPr="00BA77F9" w:rsidRDefault="0009215D" w:rsidP="00EC13EE">
            <w:pPr>
              <w:pStyle w:val="TAC"/>
            </w:pPr>
            <w:r w:rsidRPr="00BA77F9">
              <w:rPr>
                <w:rFonts w:cs="v4.2.0"/>
                <w:bCs/>
                <w:lang w:eastAsia="zh-CN"/>
              </w:rPr>
              <w:t>CR.1.1 CCA</w:t>
            </w:r>
          </w:p>
        </w:tc>
        <w:tc>
          <w:tcPr>
            <w:tcW w:w="1701" w:type="dxa"/>
            <w:gridSpan w:val="2"/>
          </w:tcPr>
          <w:p w14:paraId="60B06C16" w14:textId="77777777" w:rsidR="0009215D" w:rsidRPr="00BA77F9" w:rsidRDefault="0009215D" w:rsidP="00EC13EE">
            <w:pPr>
              <w:pStyle w:val="TAC"/>
            </w:pPr>
          </w:p>
        </w:tc>
      </w:tr>
      <w:tr w:rsidR="0009215D" w:rsidRPr="00BA77F9" w14:paraId="783393A2" w14:textId="77777777" w:rsidTr="00EC13EE">
        <w:trPr>
          <w:cantSplit/>
          <w:trHeight w:val="259"/>
        </w:trPr>
        <w:tc>
          <w:tcPr>
            <w:tcW w:w="1838" w:type="dxa"/>
            <w:gridSpan w:val="3"/>
            <w:vMerge/>
            <w:tcBorders>
              <w:left w:val="single" w:sz="4" w:space="0" w:color="auto"/>
            </w:tcBorders>
          </w:tcPr>
          <w:p w14:paraId="151F0AAA" w14:textId="77777777" w:rsidR="0009215D" w:rsidRPr="00BA77F9" w:rsidRDefault="0009215D" w:rsidP="00EC13EE">
            <w:pPr>
              <w:pStyle w:val="TAL"/>
              <w:rPr>
                <w:lang w:val="en-US"/>
              </w:rPr>
            </w:pPr>
          </w:p>
        </w:tc>
        <w:tc>
          <w:tcPr>
            <w:tcW w:w="709" w:type="dxa"/>
            <w:vMerge/>
          </w:tcPr>
          <w:p w14:paraId="62E8D72D" w14:textId="77777777" w:rsidR="0009215D" w:rsidRPr="00BA77F9" w:rsidRDefault="0009215D" w:rsidP="00EC13EE">
            <w:pPr>
              <w:pStyle w:val="TAC"/>
            </w:pPr>
          </w:p>
        </w:tc>
        <w:tc>
          <w:tcPr>
            <w:tcW w:w="1417" w:type="dxa"/>
            <w:tcBorders>
              <w:bottom w:val="single" w:sz="4" w:space="0" w:color="auto"/>
            </w:tcBorders>
            <w:vAlign w:val="center"/>
          </w:tcPr>
          <w:p w14:paraId="1993B4C3"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28A6765" w14:textId="77777777" w:rsidR="0009215D" w:rsidRPr="00BA77F9" w:rsidRDefault="0009215D" w:rsidP="00EC13EE">
            <w:pPr>
              <w:pStyle w:val="TAC"/>
            </w:pPr>
            <w:r w:rsidRPr="00BA77F9">
              <w:t>CR2.1 TDD</w:t>
            </w:r>
          </w:p>
        </w:tc>
        <w:tc>
          <w:tcPr>
            <w:tcW w:w="1843" w:type="dxa"/>
            <w:gridSpan w:val="2"/>
          </w:tcPr>
          <w:p w14:paraId="22AD5D44" w14:textId="77777777" w:rsidR="0009215D" w:rsidRPr="00BA77F9" w:rsidRDefault="0009215D" w:rsidP="00EC13EE">
            <w:pPr>
              <w:pStyle w:val="TAC"/>
            </w:pPr>
            <w:r w:rsidRPr="00BA77F9">
              <w:rPr>
                <w:rFonts w:cs="v4.2.0"/>
                <w:bCs/>
                <w:lang w:eastAsia="zh-CN"/>
              </w:rPr>
              <w:t>CR.1.1 CCA</w:t>
            </w:r>
          </w:p>
        </w:tc>
        <w:tc>
          <w:tcPr>
            <w:tcW w:w="1701" w:type="dxa"/>
            <w:gridSpan w:val="2"/>
          </w:tcPr>
          <w:p w14:paraId="6FDFCFCB" w14:textId="77777777" w:rsidR="0009215D" w:rsidRPr="00BA77F9" w:rsidRDefault="0009215D" w:rsidP="00EC13EE">
            <w:pPr>
              <w:pStyle w:val="TAC"/>
            </w:pPr>
          </w:p>
        </w:tc>
      </w:tr>
      <w:tr w:rsidR="0009215D" w:rsidRPr="00BA77F9" w14:paraId="2F61DB3F" w14:textId="77777777" w:rsidTr="00EC13EE">
        <w:trPr>
          <w:cantSplit/>
          <w:trHeight w:val="259"/>
        </w:trPr>
        <w:tc>
          <w:tcPr>
            <w:tcW w:w="919" w:type="dxa"/>
            <w:gridSpan w:val="2"/>
            <w:tcBorders>
              <w:left w:val="single" w:sz="4" w:space="0" w:color="auto"/>
              <w:bottom w:val="nil"/>
            </w:tcBorders>
          </w:tcPr>
          <w:p w14:paraId="6DB3957A" w14:textId="77777777" w:rsidR="0009215D" w:rsidRPr="00BA77F9" w:rsidRDefault="0009215D" w:rsidP="00EC13EE">
            <w:pPr>
              <w:pStyle w:val="TAL"/>
            </w:pPr>
            <w:r w:rsidRPr="00BA77F9">
              <w:lastRenderedPageBreak/>
              <w:t xml:space="preserve">SSB </w:t>
            </w:r>
          </w:p>
        </w:tc>
        <w:tc>
          <w:tcPr>
            <w:tcW w:w="919" w:type="dxa"/>
            <w:tcBorders>
              <w:left w:val="single" w:sz="4" w:space="0" w:color="auto"/>
              <w:bottom w:val="nil"/>
            </w:tcBorders>
          </w:tcPr>
          <w:p w14:paraId="1D7A4B41" w14:textId="77777777" w:rsidR="0009215D" w:rsidRPr="00BA77F9" w:rsidRDefault="0009215D" w:rsidP="00EC13EE">
            <w:pPr>
              <w:pStyle w:val="TAL"/>
            </w:pPr>
            <w:r w:rsidRPr="00BA77F9">
              <w:t xml:space="preserve">Semi- </w:t>
            </w:r>
          </w:p>
        </w:tc>
        <w:tc>
          <w:tcPr>
            <w:tcW w:w="709" w:type="dxa"/>
            <w:tcBorders>
              <w:bottom w:val="nil"/>
            </w:tcBorders>
          </w:tcPr>
          <w:p w14:paraId="77A5BFAC" w14:textId="77777777" w:rsidR="0009215D" w:rsidRPr="00BA77F9" w:rsidRDefault="0009215D" w:rsidP="00EC13EE">
            <w:pPr>
              <w:pStyle w:val="TAC"/>
            </w:pPr>
          </w:p>
        </w:tc>
        <w:tc>
          <w:tcPr>
            <w:tcW w:w="1417" w:type="dxa"/>
            <w:tcBorders>
              <w:bottom w:val="single" w:sz="4" w:space="0" w:color="auto"/>
            </w:tcBorders>
            <w:vAlign w:val="center"/>
          </w:tcPr>
          <w:p w14:paraId="2CB71921" w14:textId="77777777" w:rsidR="0009215D" w:rsidRPr="00BA77F9" w:rsidRDefault="0009215D"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074BD358" w14:textId="77777777" w:rsidR="0009215D" w:rsidRPr="00BA77F9" w:rsidRDefault="0009215D" w:rsidP="00EC13EE">
            <w:pPr>
              <w:pStyle w:val="TAC"/>
              <w:rPr>
                <w:lang w:val="en-US"/>
              </w:rPr>
            </w:pPr>
            <w:r w:rsidRPr="00BA77F9">
              <w:rPr>
                <w:lang w:eastAsia="zh-CN"/>
              </w:rPr>
              <w:t>SSB.1 FR1</w:t>
            </w:r>
          </w:p>
        </w:tc>
        <w:tc>
          <w:tcPr>
            <w:tcW w:w="1843" w:type="dxa"/>
            <w:gridSpan w:val="2"/>
          </w:tcPr>
          <w:p w14:paraId="02F78DF8" w14:textId="77777777" w:rsidR="0009215D" w:rsidRPr="00BA77F9" w:rsidRDefault="0009215D" w:rsidP="00EC13EE">
            <w:pPr>
              <w:pStyle w:val="TAC"/>
            </w:pPr>
            <w:r w:rsidRPr="00BA77F9">
              <w:rPr>
                <w:rFonts w:cs="v4.2.0"/>
                <w:bCs/>
                <w:lang w:eastAsia="zh-CN"/>
              </w:rPr>
              <w:t>SSB.1 CCA</w:t>
            </w:r>
          </w:p>
        </w:tc>
        <w:tc>
          <w:tcPr>
            <w:tcW w:w="1701" w:type="dxa"/>
            <w:gridSpan w:val="2"/>
          </w:tcPr>
          <w:p w14:paraId="6E0E2301"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2DD51717" w14:textId="77777777" w:rsidTr="00EC13EE">
        <w:trPr>
          <w:cantSplit/>
          <w:trHeight w:val="232"/>
        </w:trPr>
        <w:tc>
          <w:tcPr>
            <w:tcW w:w="919" w:type="dxa"/>
            <w:gridSpan w:val="2"/>
            <w:tcBorders>
              <w:top w:val="nil"/>
              <w:left w:val="single" w:sz="4" w:space="0" w:color="auto"/>
              <w:bottom w:val="nil"/>
            </w:tcBorders>
          </w:tcPr>
          <w:p w14:paraId="5824D06F" w14:textId="77777777" w:rsidR="0009215D" w:rsidRPr="00BA77F9" w:rsidRDefault="0009215D" w:rsidP="00EC13EE">
            <w:pPr>
              <w:pStyle w:val="TAL"/>
            </w:pPr>
            <w:r w:rsidRPr="00BA77F9">
              <w:t>parameters</w:t>
            </w:r>
          </w:p>
        </w:tc>
        <w:tc>
          <w:tcPr>
            <w:tcW w:w="919" w:type="dxa"/>
            <w:tcBorders>
              <w:top w:val="nil"/>
              <w:left w:val="single" w:sz="4" w:space="0" w:color="auto"/>
              <w:bottom w:val="nil"/>
            </w:tcBorders>
          </w:tcPr>
          <w:p w14:paraId="175D1648" w14:textId="77777777" w:rsidR="0009215D" w:rsidRPr="00BA77F9" w:rsidRDefault="0009215D"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692C8778" w14:textId="77777777" w:rsidR="0009215D" w:rsidRPr="00BA77F9" w:rsidRDefault="0009215D" w:rsidP="00EC13EE">
            <w:pPr>
              <w:pStyle w:val="TAC"/>
            </w:pPr>
          </w:p>
        </w:tc>
        <w:tc>
          <w:tcPr>
            <w:tcW w:w="1417" w:type="dxa"/>
            <w:tcBorders>
              <w:bottom w:val="single" w:sz="4" w:space="0" w:color="auto"/>
            </w:tcBorders>
            <w:vAlign w:val="center"/>
          </w:tcPr>
          <w:p w14:paraId="6C55F316" w14:textId="77777777" w:rsidR="0009215D" w:rsidRPr="00BA77F9" w:rsidRDefault="0009215D"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85B93CB" w14:textId="77777777" w:rsidR="0009215D" w:rsidRPr="00BA77F9" w:rsidRDefault="0009215D" w:rsidP="00EC13EE">
            <w:pPr>
              <w:pStyle w:val="TAC"/>
            </w:pPr>
            <w:r w:rsidRPr="00BA77F9">
              <w:rPr>
                <w:lang w:eastAsia="zh-CN"/>
              </w:rPr>
              <w:t>SSB.1 FR1</w:t>
            </w:r>
          </w:p>
        </w:tc>
        <w:tc>
          <w:tcPr>
            <w:tcW w:w="1843" w:type="dxa"/>
            <w:gridSpan w:val="2"/>
            <w:vAlign w:val="center"/>
          </w:tcPr>
          <w:p w14:paraId="2C41B5E1" w14:textId="77777777" w:rsidR="0009215D" w:rsidRPr="00BA77F9" w:rsidRDefault="0009215D" w:rsidP="00EC13EE">
            <w:pPr>
              <w:pStyle w:val="TAC"/>
            </w:pPr>
            <w:r w:rsidRPr="00BA77F9">
              <w:rPr>
                <w:rFonts w:cs="v4.2.0"/>
                <w:bCs/>
                <w:lang w:eastAsia="zh-CN"/>
              </w:rPr>
              <w:t>SSB.1 CCA</w:t>
            </w:r>
          </w:p>
        </w:tc>
        <w:tc>
          <w:tcPr>
            <w:tcW w:w="1701" w:type="dxa"/>
            <w:gridSpan w:val="2"/>
            <w:vAlign w:val="center"/>
          </w:tcPr>
          <w:p w14:paraId="6FEB3820"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5C02A044" w14:textId="77777777" w:rsidTr="00EC13EE">
        <w:trPr>
          <w:cantSplit/>
          <w:trHeight w:val="232"/>
        </w:trPr>
        <w:tc>
          <w:tcPr>
            <w:tcW w:w="919" w:type="dxa"/>
            <w:gridSpan w:val="2"/>
            <w:tcBorders>
              <w:top w:val="nil"/>
              <w:left w:val="single" w:sz="4" w:space="0" w:color="auto"/>
              <w:bottom w:val="nil"/>
            </w:tcBorders>
          </w:tcPr>
          <w:p w14:paraId="62E3A3BF" w14:textId="77777777" w:rsidR="0009215D" w:rsidRPr="00BA77F9" w:rsidRDefault="0009215D" w:rsidP="00EC13EE">
            <w:pPr>
              <w:pStyle w:val="TAL"/>
            </w:pPr>
          </w:p>
        </w:tc>
        <w:tc>
          <w:tcPr>
            <w:tcW w:w="919" w:type="dxa"/>
            <w:tcBorders>
              <w:top w:val="nil"/>
              <w:left w:val="single" w:sz="4" w:space="0" w:color="auto"/>
              <w:bottom w:val="single" w:sz="4" w:space="0" w:color="auto"/>
            </w:tcBorders>
          </w:tcPr>
          <w:p w14:paraId="520DC0C9" w14:textId="77777777" w:rsidR="0009215D" w:rsidRPr="00BA77F9" w:rsidRDefault="0009215D" w:rsidP="00EC13EE">
            <w:pPr>
              <w:pStyle w:val="TAL"/>
            </w:pPr>
          </w:p>
        </w:tc>
        <w:tc>
          <w:tcPr>
            <w:tcW w:w="709" w:type="dxa"/>
            <w:tcBorders>
              <w:top w:val="nil"/>
            </w:tcBorders>
          </w:tcPr>
          <w:p w14:paraId="74A9B629" w14:textId="77777777" w:rsidR="0009215D" w:rsidRPr="00BA77F9" w:rsidRDefault="0009215D" w:rsidP="00EC13EE">
            <w:pPr>
              <w:pStyle w:val="TAC"/>
            </w:pPr>
          </w:p>
        </w:tc>
        <w:tc>
          <w:tcPr>
            <w:tcW w:w="1417" w:type="dxa"/>
            <w:tcBorders>
              <w:bottom w:val="single" w:sz="4" w:space="0" w:color="auto"/>
            </w:tcBorders>
            <w:vAlign w:val="center"/>
          </w:tcPr>
          <w:p w14:paraId="2DBE2640" w14:textId="77777777" w:rsidR="0009215D" w:rsidRPr="00BA77F9" w:rsidRDefault="0009215D"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72CE39B1" w14:textId="77777777" w:rsidR="0009215D" w:rsidRPr="00BA77F9" w:rsidRDefault="0009215D" w:rsidP="00EC13EE">
            <w:pPr>
              <w:pStyle w:val="TAC"/>
              <w:rPr>
                <w:lang w:eastAsia="zh-CN"/>
              </w:rPr>
            </w:pPr>
            <w:r w:rsidRPr="00BA77F9">
              <w:rPr>
                <w:lang w:eastAsia="zh-CN"/>
              </w:rPr>
              <w:t>SSB.2 FR1</w:t>
            </w:r>
          </w:p>
        </w:tc>
        <w:tc>
          <w:tcPr>
            <w:tcW w:w="1843" w:type="dxa"/>
            <w:gridSpan w:val="2"/>
          </w:tcPr>
          <w:p w14:paraId="6C883056" w14:textId="77777777" w:rsidR="0009215D" w:rsidRPr="00BA77F9" w:rsidDel="008E3263" w:rsidRDefault="0009215D" w:rsidP="00EC13EE">
            <w:pPr>
              <w:pStyle w:val="TAC"/>
              <w:rPr>
                <w:lang w:eastAsia="zh-CN"/>
              </w:rPr>
            </w:pPr>
            <w:r w:rsidRPr="00BA77F9">
              <w:rPr>
                <w:rFonts w:cs="v4.2.0"/>
                <w:bCs/>
                <w:lang w:eastAsia="zh-CN"/>
              </w:rPr>
              <w:t>SSB.1 CCA</w:t>
            </w:r>
          </w:p>
        </w:tc>
        <w:tc>
          <w:tcPr>
            <w:tcW w:w="1701" w:type="dxa"/>
            <w:gridSpan w:val="2"/>
          </w:tcPr>
          <w:p w14:paraId="3FB348F4"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5940ED4A" w14:textId="77777777" w:rsidTr="00EC13EE">
        <w:trPr>
          <w:cantSplit/>
          <w:trHeight w:val="232"/>
        </w:trPr>
        <w:tc>
          <w:tcPr>
            <w:tcW w:w="919" w:type="dxa"/>
            <w:gridSpan w:val="2"/>
            <w:tcBorders>
              <w:top w:val="nil"/>
              <w:left w:val="single" w:sz="4" w:space="0" w:color="auto"/>
              <w:bottom w:val="nil"/>
            </w:tcBorders>
          </w:tcPr>
          <w:p w14:paraId="6BCB328F" w14:textId="77777777" w:rsidR="0009215D" w:rsidRPr="00BA77F9" w:rsidRDefault="0009215D" w:rsidP="00EC13EE">
            <w:pPr>
              <w:pStyle w:val="TAL"/>
            </w:pPr>
          </w:p>
        </w:tc>
        <w:tc>
          <w:tcPr>
            <w:tcW w:w="919" w:type="dxa"/>
            <w:tcBorders>
              <w:top w:val="single" w:sz="4" w:space="0" w:color="auto"/>
              <w:left w:val="single" w:sz="4" w:space="0" w:color="auto"/>
              <w:bottom w:val="nil"/>
            </w:tcBorders>
          </w:tcPr>
          <w:p w14:paraId="6D5F7A54" w14:textId="77777777" w:rsidR="0009215D" w:rsidRPr="00BA77F9" w:rsidRDefault="0009215D" w:rsidP="00EC13EE">
            <w:pPr>
              <w:pStyle w:val="TAL"/>
            </w:pPr>
            <w:r w:rsidRPr="00BA77F9">
              <w:t xml:space="preserve">Dynamic </w:t>
            </w:r>
          </w:p>
        </w:tc>
        <w:tc>
          <w:tcPr>
            <w:tcW w:w="709" w:type="dxa"/>
            <w:tcBorders>
              <w:bottom w:val="nil"/>
            </w:tcBorders>
          </w:tcPr>
          <w:p w14:paraId="02E4D564" w14:textId="77777777" w:rsidR="0009215D" w:rsidRPr="00BA77F9" w:rsidRDefault="0009215D" w:rsidP="00EC13EE">
            <w:pPr>
              <w:pStyle w:val="TAC"/>
            </w:pPr>
          </w:p>
        </w:tc>
        <w:tc>
          <w:tcPr>
            <w:tcW w:w="1417" w:type="dxa"/>
            <w:tcBorders>
              <w:bottom w:val="single" w:sz="4" w:space="0" w:color="auto"/>
            </w:tcBorders>
            <w:vAlign w:val="center"/>
          </w:tcPr>
          <w:p w14:paraId="1FDB0DF5"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31B3456D" w14:textId="77777777" w:rsidR="0009215D" w:rsidRPr="00BA77F9" w:rsidRDefault="0009215D" w:rsidP="00EC13EE">
            <w:pPr>
              <w:pStyle w:val="TAC"/>
              <w:rPr>
                <w:lang w:eastAsia="zh-CN"/>
              </w:rPr>
            </w:pPr>
            <w:r w:rsidRPr="00BA77F9">
              <w:rPr>
                <w:lang w:eastAsia="zh-CN"/>
              </w:rPr>
              <w:t>SSB.1 FR1</w:t>
            </w:r>
          </w:p>
        </w:tc>
        <w:tc>
          <w:tcPr>
            <w:tcW w:w="1843" w:type="dxa"/>
            <w:gridSpan w:val="2"/>
          </w:tcPr>
          <w:p w14:paraId="457B33C6"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227E1038"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4BF546BD" w14:textId="77777777" w:rsidTr="00EC13EE">
        <w:trPr>
          <w:cantSplit/>
          <w:trHeight w:val="232"/>
        </w:trPr>
        <w:tc>
          <w:tcPr>
            <w:tcW w:w="919" w:type="dxa"/>
            <w:gridSpan w:val="2"/>
            <w:tcBorders>
              <w:top w:val="nil"/>
              <w:left w:val="single" w:sz="4" w:space="0" w:color="auto"/>
              <w:bottom w:val="nil"/>
            </w:tcBorders>
          </w:tcPr>
          <w:p w14:paraId="2ADC0B86" w14:textId="77777777" w:rsidR="0009215D" w:rsidRPr="00BA77F9" w:rsidRDefault="0009215D" w:rsidP="00EC13EE">
            <w:pPr>
              <w:pStyle w:val="TAL"/>
            </w:pPr>
          </w:p>
        </w:tc>
        <w:tc>
          <w:tcPr>
            <w:tcW w:w="919" w:type="dxa"/>
            <w:tcBorders>
              <w:top w:val="nil"/>
              <w:left w:val="single" w:sz="4" w:space="0" w:color="auto"/>
              <w:bottom w:val="nil"/>
            </w:tcBorders>
          </w:tcPr>
          <w:p w14:paraId="56B2CCC6" w14:textId="77777777" w:rsidR="0009215D" w:rsidRPr="00BA77F9" w:rsidRDefault="0009215D" w:rsidP="00EC13EE">
            <w:pPr>
              <w:pStyle w:val="TAL"/>
            </w:pPr>
            <w:r w:rsidRPr="00BA77F9">
              <w:t>channel</w:t>
            </w:r>
          </w:p>
        </w:tc>
        <w:tc>
          <w:tcPr>
            <w:tcW w:w="709" w:type="dxa"/>
            <w:tcBorders>
              <w:top w:val="nil"/>
              <w:bottom w:val="nil"/>
            </w:tcBorders>
          </w:tcPr>
          <w:p w14:paraId="2466B181" w14:textId="77777777" w:rsidR="0009215D" w:rsidRPr="00BA77F9" w:rsidRDefault="0009215D" w:rsidP="00EC13EE">
            <w:pPr>
              <w:pStyle w:val="TAC"/>
            </w:pPr>
          </w:p>
        </w:tc>
        <w:tc>
          <w:tcPr>
            <w:tcW w:w="1417" w:type="dxa"/>
            <w:tcBorders>
              <w:bottom w:val="single" w:sz="4" w:space="0" w:color="auto"/>
            </w:tcBorders>
            <w:vAlign w:val="center"/>
          </w:tcPr>
          <w:p w14:paraId="12B47915"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3095DE97" w14:textId="77777777" w:rsidR="0009215D" w:rsidRPr="00BA77F9" w:rsidRDefault="0009215D" w:rsidP="00EC13EE">
            <w:pPr>
              <w:pStyle w:val="TAC"/>
              <w:rPr>
                <w:lang w:eastAsia="zh-CN"/>
              </w:rPr>
            </w:pPr>
            <w:r w:rsidRPr="00BA77F9">
              <w:rPr>
                <w:lang w:eastAsia="zh-CN"/>
              </w:rPr>
              <w:t>SSB.1 FR1</w:t>
            </w:r>
          </w:p>
        </w:tc>
        <w:tc>
          <w:tcPr>
            <w:tcW w:w="1843" w:type="dxa"/>
            <w:gridSpan w:val="2"/>
          </w:tcPr>
          <w:p w14:paraId="00891708"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26454F05"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25311F92" w14:textId="77777777" w:rsidTr="00EC13EE">
        <w:trPr>
          <w:cantSplit/>
          <w:trHeight w:val="232"/>
        </w:trPr>
        <w:tc>
          <w:tcPr>
            <w:tcW w:w="919" w:type="dxa"/>
            <w:gridSpan w:val="2"/>
            <w:tcBorders>
              <w:top w:val="nil"/>
              <w:left w:val="single" w:sz="4" w:space="0" w:color="auto"/>
            </w:tcBorders>
          </w:tcPr>
          <w:p w14:paraId="1BA7906D" w14:textId="77777777" w:rsidR="0009215D" w:rsidRPr="00BA77F9" w:rsidRDefault="0009215D" w:rsidP="00EC13EE">
            <w:pPr>
              <w:pStyle w:val="TAL"/>
            </w:pPr>
          </w:p>
        </w:tc>
        <w:tc>
          <w:tcPr>
            <w:tcW w:w="919" w:type="dxa"/>
            <w:tcBorders>
              <w:top w:val="nil"/>
              <w:left w:val="single" w:sz="4" w:space="0" w:color="auto"/>
            </w:tcBorders>
          </w:tcPr>
          <w:p w14:paraId="065C539C" w14:textId="77777777" w:rsidR="0009215D" w:rsidRPr="00BA77F9" w:rsidRDefault="0009215D"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1F002904" w14:textId="77777777" w:rsidR="0009215D" w:rsidRPr="00BA77F9" w:rsidRDefault="0009215D" w:rsidP="00EC13EE">
            <w:pPr>
              <w:pStyle w:val="TAC"/>
            </w:pPr>
          </w:p>
        </w:tc>
        <w:tc>
          <w:tcPr>
            <w:tcW w:w="1417" w:type="dxa"/>
            <w:tcBorders>
              <w:bottom w:val="single" w:sz="4" w:space="0" w:color="auto"/>
            </w:tcBorders>
            <w:vAlign w:val="center"/>
          </w:tcPr>
          <w:p w14:paraId="643251C6"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977F22B" w14:textId="77777777" w:rsidR="0009215D" w:rsidRPr="00BA77F9" w:rsidRDefault="0009215D" w:rsidP="00EC13EE">
            <w:pPr>
              <w:pStyle w:val="TAC"/>
              <w:rPr>
                <w:lang w:eastAsia="zh-CN"/>
              </w:rPr>
            </w:pPr>
            <w:r w:rsidRPr="00BA77F9">
              <w:rPr>
                <w:lang w:eastAsia="zh-CN"/>
              </w:rPr>
              <w:t>SSB.2 FR1</w:t>
            </w:r>
          </w:p>
        </w:tc>
        <w:tc>
          <w:tcPr>
            <w:tcW w:w="1843" w:type="dxa"/>
            <w:gridSpan w:val="2"/>
          </w:tcPr>
          <w:p w14:paraId="09924247"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4B054B93"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7960C020" w14:textId="77777777" w:rsidTr="00EC13EE">
        <w:trPr>
          <w:cantSplit/>
          <w:trHeight w:val="232"/>
        </w:trPr>
        <w:tc>
          <w:tcPr>
            <w:tcW w:w="1838" w:type="dxa"/>
            <w:gridSpan w:val="3"/>
            <w:tcBorders>
              <w:left w:val="single" w:sz="4" w:space="0" w:color="auto"/>
            </w:tcBorders>
          </w:tcPr>
          <w:p w14:paraId="6894DD5B" w14:textId="77777777" w:rsidR="0009215D" w:rsidRPr="00BA77F9" w:rsidRDefault="0009215D" w:rsidP="00EC13EE">
            <w:pPr>
              <w:pStyle w:val="TAL"/>
            </w:pPr>
            <w:r w:rsidRPr="00BA77F9">
              <w:t>DBT window configuration</w:t>
            </w:r>
          </w:p>
        </w:tc>
        <w:tc>
          <w:tcPr>
            <w:tcW w:w="709" w:type="dxa"/>
          </w:tcPr>
          <w:p w14:paraId="31FCEA8A" w14:textId="77777777" w:rsidR="0009215D" w:rsidRPr="00BA77F9" w:rsidRDefault="0009215D" w:rsidP="00EC13EE">
            <w:pPr>
              <w:pStyle w:val="TAC"/>
            </w:pPr>
          </w:p>
        </w:tc>
        <w:tc>
          <w:tcPr>
            <w:tcW w:w="1417" w:type="dxa"/>
            <w:tcBorders>
              <w:bottom w:val="single" w:sz="4" w:space="0" w:color="auto"/>
            </w:tcBorders>
            <w:vAlign w:val="center"/>
          </w:tcPr>
          <w:p w14:paraId="4EBE7AFC"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7C8100FE" w14:textId="77777777" w:rsidR="0009215D" w:rsidRPr="00BA77F9" w:rsidRDefault="0009215D" w:rsidP="00EC13EE">
            <w:pPr>
              <w:pStyle w:val="TAC"/>
              <w:rPr>
                <w:lang w:eastAsia="zh-CN"/>
              </w:rPr>
            </w:pPr>
            <w:r w:rsidRPr="00BA77F9">
              <w:rPr>
                <w:lang w:val="en-US"/>
              </w:rPr>
              <w:t>Not Applicable</w:t>
            </w:r>
          </w:p>
        </w:tc>
        <w:tc>
          <w:tcPr>
            <w:tcW w:w="1843" w:type="dxa"/>
            <w:gridSpan w:val="2"/>
          </w:tcPr>
          <w:p w14:paraId="7C0FFC3E" w14:textId="77777777" w:rsidR="0009215D" w:rsidRPr="00BA77F9" w:rsidRDefault="0009215D" w:rsidP="00EC13EE">
            <w:pPr>
              <w:pStyle w:val="TAC"/>
              <w:rPr>
                <w:rFonts w:cs="v4.2.0"/>
                <w:bCs/>
                <w:lang w:eastAsia="zh-CN"/>
              </w:rPr>
            </w:pPr>
            <w:r w:rsidRPr="00BA77F9">
              <w:rPr>
                <w:rFonts w:cs="v4.2.0"/>
                <w:bCs/>
                <w:lang w:eastAsia="zh-CN"/>
              </w:rPr>
              <w:t>As defined in A.3.28.1</w:t>
            </w:r>
          </w:p>
        </w:tc>
        <w:tc>
          <w:tcPr>
            <w:tcW w:w="1701" w:type="dxa"/>
            <w:gridSpan w:val="2"/>
          </w:tcPr>
          <w:p w14:paraId="0C4CCCFD" w14:textId="77777777" w:rsidR="0009215D" w:rsidRPr="00BA77F9" w:rsidRDefault="0009215D" w:rsidP="00EC13EE">
            <w:pPr>
              <w:pStyle w:val="TAC"/>
              <w:rPr>
                <w:rFonts w:cs="v4.2.0"/>
                <w:bCs/>
                <w:lang w:eastAsia="zh-CN"/>
              </w:rPr>
            </w:pPr>
            <w:r w:rsidRPr="00BA77F9">
              <w:rPr>
                <w:rFonts w:cs="v4.2.0"/>
                <w:bCs/>
                <w:lang w:eastAsia="zh-CN"/>
              </w:rPr>
              <w:t>As defined in A.3.28.1</w:t>
            </w:r>
          </w:p>
        </w:tc>
      </w:tr>
      <w:tr w:rsidR="0009215D" w:rsidRPr="00BA77F9" w14:paraId="1817BA9C" w14:textId="77777777" w:rsidTr="00EC13EE">
        <w:trPr>
          <w:cantSplit/>
          <w:trHeight w:val="213"/>
        </w:trPr>
        <w:tc>
          <w:tcPr>
            <w:tcW w:w="1838" w:type="dxa"/>
            <w:gridSpan w:val="3"/>
            <w:tcBorders>
              <w:left w:val="single" w:sz="4" w:space="0" w:color="auto"/>
            </w:tcBorders>
          </w:tcPr>
          <w:p w14:paraId="0FB79100" w14:textId="77777777" w:rsidR="0009215D" w:rsidRPr="00BA77F9" w:rsidRDefault="0009215D" w:rsidP="00EC13EE">
            <w:pPr>
              <w:pStyle w:val="TAL"/>
              <w:rPr>
                <w:bCs/>
              </w:rPr>
            </w:pPr>
            <w:r w:rsidRPr="00BA77F9">
              <w:t>SMTC configuration defined in A.3.11</w:t>
            </w:r>
          </w:p>
        </w:tc>
        <w:tc>
          <w:tcPr>
            <w:tcW w:w="709" w:type="dxa"/>
            <w:tcBorders>
              <w:bottom w:val="single" w:sz="4" w:space="0" w:color="auto"/>
            </w:tcBorders>
          </w:tcPr>
          <w:p w14:paraId="10426CC4" w14:textId="77777777" w:rsidR="0009215D" w:rsidRPr="00BA77F9" w:rsidRDefault="0009215D" w:rsidP="00EC13EE">
            <w:pPr>
              <w:pStyle w:val="TAC"/>
            </w:pPr>
          </w:p>
        </w:tc>
        <w:tc>
          <w:tcPr>
            <w:tcW w:w="1417" w:type="dxa"/>
            <w:tcBorders>
              <w:bottom w:val="single" w:sz="4" w:space="0" w:color="auto"/>
            </w:tcBorders>
            <w:vAlign w:val="center"/>
          </w:tcPr>
          <w:p w14:paraId="5F5364C8" w14:textId="77777777" w:rsidR="0009215D" w:rsidRPr="00BA77F9" w:rsidRDefault="0009215D"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1D4E34BC" w14:textId="77777777" w:rsidR="0009215D" w:rsidRPr="00BA77F9" w:rsidRDefault="0009215D" w:rsidP="00EC13EE">
            <w:pPr>
              <w:pStyle w:val="TAC"/>
            </w:pPr>
            <w:r w:rsidRPr="00BA77F9">
              <w:t>SMTC.1</w:t>
            </w:r>
          </w:p>
        </w:tc>
        <w:tc>
          <w:tcPr>
            <w:tcW w:w="1843" w:type="dxa"/>
            <w:gridSpan w:val="2"/>
            <w:tcBorders>
              <w:bottom w:val="single" w:sz="4" w:space="0" w:color="auto"/>
            </w:tcBorders>
            <w:vAlign w:val="center"/>
          </w:tcPr>
          <w:p w14:paraId="5C49CF3C" w14:textId="77777777" w:rsidR="0009215D" w:rsidRPr="00BA77F9" w:rsidRDefault="0009215D" w:rsidP="00EC13EE">
            <w:pPr>
              <w:pStyle w:val="TAC"/>
            </w:pPr>
            <w:r w:rsidRPr="00BA77F9">
              <w:t>SMTC.1</w:t>
            </w:r>
          </w:p>
        </w:tc>
        <w:tc>
          <w:tcPr>
            <w:tcW w:w="1701" w:type="dxa"/>
            <w:gridSpan w:val="2"/>
            <w:tcBorders>
              <w:bottom w:val="single" w:sz="4" w:space="0" w:color="auto"/>
            </w:tcBorders>
            <w:vAlign w:val="center"/>
          </w:tcPr>
          <w:p w14:paraId="16A020D1" w14:textId="77777777" w:rsidR="0009215D" w:rsidRPr="00BA77F9" w:rsidRDefault="0009215D" w:rsidP="00EC13EE">
            <w:pPr>
              <w:pStyle w:val="TAC"/>
            </w:pPr>
            <w:r w:rsidRPr="00BA77F9">
              <w:t>SMTC.1</w:t>
            </w:r>
          </w:p>
        </w:tc>
      </w:tr>
      <w:tr w:rsidR="0009215D" w:rsidRPr="00BA77F9" w14:paraId="4CBFB118" w14:textId="77777777" w:rsidTr="00EC13EE">
        <w:trPr>
          <w:cantSplit/>
          <w:trHeight w:val="193"/>
        </w:trPr>
        <w:tc>
          <w:tcPr>
            <w:tcW w:w="1838" w:type="dxa"/>
            <w:gridSpan w:val="3"/>
            <w:vMerge w:val="restart"/>
            <w:tcBorders>
              <w:left w:val="single" w:sz="4" w:space="0" w:color="auto"/>
            </w:tcBorders>
          </w:tcPr>
          <w:p w14:paraId="615EAD7D" w14:textId="77777777" w:rsidR="0009215D" w:rsidRPr="00BA77F9" w:rsidRDefault="0009215D" w:rsidP="00EC13EE">
            <w:pPr>
              <w:pStyle w:val="TAL"/>
              <w:rPr>
                <w:lang w:val="da-DK"/>
              </w:rPr>
            </w:pPr>
            <w:r w:rsidRPr="00BA77F9">
              <w:rPr>
                <w:lang w:val="da-DK"/>
              </w:rPr>
              <w:t>PDSCH/PDCCH subcarrier spacing</w:t>
            </w:r>
          </w:p>
        </w:tc>
        <w:tc>
          <w:tcPr>
            <w:tcW w:w="709" w:type="dxa"/>
            <w:vMerge w:val="restart"/>
          </w:tcPr>
          <w:p w14:paraId="083284CE" w14:textId="77777777" w:rsidR="0009215D" w:rsidRPr="00BA77F9" w:rsidRDefault="0009215D" w:rsidP="00EC13EE">
            <w:pPr>
              <w:pStyle w:val="TAC"/>
              <w:rPr>
                <w:lang w:val="it-IT"/>
              </w:rPr>
            </w:pPr>
            <w:r w:rsidRPr="00BA77F9">
              <w:rPr>
                <w:lang w:val="it-IT"/>
              </w:rPr>
              <w:t>kHz</w:t>
            </w:r>
          </w:p>
        </w:tc>
        <w:tc>
          <w:tcPr>
            <w:tcW w:w="1417" w:type="dxa"/>
            <w:tcBorders>
              <w:bottom w:val="single" w:sz="4" w:space="0" w:color="auto"/>
            </w:tcBorders>
            <w:vAlign w:val="center"/>
          </w:tcPr>
          <w:p w14:paraId="151D97FF" w14:textId="77777777" w:rsidR="0009215D" w:rsidRPr="00BA77F9" w:rsidRDefault="0009215D"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B5CDE37" w14:textId="77777777" w:rsidR="0009215D" w:rsidRPr="00BA77F9" w:rsidRDefault="0009215D" w:rsidP="00EC13EE">
            <w:pPr>
              <w:pStyle w:val="TAC"/>
              <w:rPr>
                <w:lang w:val="en-US"/>
              </w:rPr>
            </w:pPr>
            <w:r w:rsidRPr="00BA77F9">
              <w:rPr>
                <w:lang w:val="en-US"/>
              </w:rPr>
              <w:t>15</w:t>
            </w:r>
          </w:p>
        </w:tc>
        <w:tc>
          <w:tcPr>
            <w:tcW w:w="1843" w:type="dxa"/>
            <w:gridSpan w:val="2"/>
            <w:tcBorders>
              <w:bottom w:val="single" w:sz="4" w:space="0" w:color="auto"/>
            </w:tcBorders>
            <w:vAlign w:val="center"/>
          </w:tcPr>
          <w:p w14:paraId="24C5AFE3"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4EF94B04" w14:textId="77777777" w:rsidR="0009215D" w:rsidRPr="00BA77F9" w:rsidRDefault="0009215D" w:rsidP="00EC13EE">
            <w:pPr>
              <w:pStyle w:val="TAC"/>
              <w:rPr>
                <w:lang w:val="en-US"/>
              </w:rPr>
            </w:pPr>
            <w:r w:rsidRPr="00BA77F9">
              <w:rPr>
                <w:lang w:val="en-US"/>
              </w:rPr>
              <w:t>30</w:t>
            </w:r>
          </w:p>
        </w:tc>
      </w:tr>
      <w:tr w:rsidR="0009215D" w:rsidRPr="00BA77F9" w14:paraId="4BD7DB07" w14:textId="77777777" w:rsidTr="00EC13EE">
        <w:trPr>
          <w:cantSplit/>
          <w:trHeight w:val="127"/>
        </w:trPr>
        <w:tc>
          <w:tcPr>
            <w:tcW w:w="1838" w:type="dxa"/>
            <w:gridSpan w:val="3"/>
            <w:vMerge/>
            <w:tcBorders>
              <w:left w:val="single" w:sz="4" w:space="0" w:color="auto"/>
            </w:tcBorders>
          </w:tcPr>
          <w:p w14:paraId="70F9BAFC" w14:textId="77777777" w:rsidR="0009215D" w:rsidRPr="00BA77F9" w:rsidRDefault="0009215D" w:rsidP="00EC13EE">
            <w:pPr>
              <w:pStyle w:val="TAL"/>
            </w:pPr>
          </w:p>
        </w:tc>
        <w:tc>
          <w:tcPr>
            <w:tcW w:w="709" w:type="dxa"/>
            <w:vMerge/>
          </w:tcPr>
          <w:p w14:paraId="37874A83" w14:textId="77777777" w:rsidR="0009215D" w:rsidRPr="00BA77F9" w:rsidRDefault="0009215D" w:rsidP="00EC13EE">
            <w:pPr>
              <w:pStyle w:val="TAC"/>
              <w:rPr>
                <w:lang w:val="it-IT"/>
              </w:rPr>
            </w:pPr>
          </w:p>
        </w:tc>
        <w:tc>
          <w:tcPr>
            <w:tcW w:w="1417" w:type="dxa"/>
            <w:tcBorders>
              <w:bottom w:val="single" w:sz="4" w:space="0" w:color="auto"/>
            </w:tcBorders>
            <w:vAlign w:val="center"/>
          </w:tcPr>
          <w:p w14:paraId="5C424BE5" w14:textId="77777777" w:rsidR="0009215D" w:rsidRPr="00BA77F9" w:rsidRDefault="0009215D"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766674E4" w14:textId="77777777" w:rsidR="0009215D" w:rsidRPr="00BA77F9" w:rsidRDefault="0009215D" w:rsidP="00EC13EE">
            <w:pPr>
              <w:pStyle w:val="TAC"/>
              <w:rPr>
                <w:lang w:val="en-US"/>
              </w:rPr>
            </w:pPr>
            <w:r w:rsidRPr="00BA77F9">
              <w:rPr>
                <w:lang w:val="en-US"/>
              </w:rPr>
              <w:t>15</w:t>
            </w:r>
          </w:p>
        </w:tc>
        <w:tc>
          <w:tcPr>
            <w:tcW w:w="1843" w:type="dxa"/>
            <w:gridSpan w:val="2"/>
            <w:tcBorders>
              <w:bottom w:val="single" w:sz="4" w:space="0" w:color="auto"/>
            </w:tcBorders>
            <w:vAlign w:val="center"/>
          </w:tcPr>
          <w:p w14:paraId="539F53D3"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225FAF61" w14:textId="77777777" w:rsidR="0009215D" w:rsidRPr="00BA77F9" w:rsidRDefault="0009215D" w:rsidP="00EC13EE">
            <w:pPr>
              <w:pStyle w:val="TAC"/>
              <w:rPr>
                <w:lang w:val="en-US"/>
              </w:rPr>
            </w:pPr>
            <w:r w:rsidRPr="00BA77F9">
              <w:rPr>
                <w:lang w:val="en-US"/>
              </w:rPr>
              <w:t>30</w:t>
            </w:r>
          </w:p>
        </w:tc>
      </w:tr>
      <w:tr w:rsidR="0009215D" w:rsidRPr="00BA77F9" w14:paraId="1C7CAFCF" w14:textId="77777777" w:rsidTr="00EC13EE">
        <w:trPr>
          <w:cantSplit/>
          <w:trHeight w:val="127"/>
        </w:trPr>
        <w:tc>
          <w:tcPr>
            <w:tcW w:w="1838" w:type="dxa"/>
            <w:gridSpan w:val="3"/>
            <w:vMerge/>
            <w:tcBorders>
              <w:left w:val="single" w:sz="4" w:space="0" w:color="auto"/>
            </w:tcBorders>
          </w:tcPr>
          <w:p w14:paraId="32FA7DA0" w14:textId="77777777" w:rsidR="0009215D" w:rsidRPr="00BA77F9" w:rsidRDefault="0009215D" w:rsidP="00EC13EE">
            <w:pPr>
              <w:pStyle w:val="TAL"/>
            </w:pPr>
          </w:p>
        </w:tc>
        <w:tc>
          <w:tcPr>
            <w:tcW w:w="709" w:type="dxa"/>
            <w:vMerge/>
          </w:tcPr>
          <w:p w14:paraId="4EB2340C" w14:textId="77777777" w:rsidR="0009215D" w:rsidRPr="00BA77F9" w:rsidRDefault="0009215D" w:rsidP="00EC13EE">
            <w:pPr>
              <w:pStyle w:val="TAC"/>
              <w:rPr>
                <w:lang w:val="it-IT"/>
              </w:rPr>
            </w:pPr>
          </w:p>
        </w:tc>
        <w:tc>
          <w:tcPr>
            <w:tcW w:w="1417" w:type="dxa"/>
            <w:tcBorders>
              <w:bottom w:val="single" w:sz="4" w:space="0" w:color="auto"/>
            </w:tcBorders>
            <w:vAlign w:val="center"/>
          </w:tcPr>
          <w:p w14:paraId="258390CB"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68CD2" w14:textId="77777777" w:rsidR="0009215D" w:rsidRPr="00BA77F9" w:rsidRDefault="0009215D" w:rsidP="00EC13EE">
            <w:pPr>
              <w:pStyle w:val="TAC"/>
              <w:rPr>
                <w:lang w:val="en-US"/>
              </w:rPr>
            </w:pPr>
            <w:r w:rsidRPr="00BA77F9">
              <w:rPr>
                <w:lang w:val="en-US"/>
              </w:rPr>
              <w:t>30</w:t>
            </w:r>
          </w:p>
        </w:tc>
        <w:tc>
          <w:tcPr>
            <w:tcW w:w="1843" w:type="dxa"/>
            <w:gridSpan w:val="2"/>
            <w:tcBorders>
              <w:bottom w:val="single" w:sz="4" w:space="0" w:color="auto"/>
            </w:tcBorders>
            <w:vAlign w:val="center"/>
          </w:tcPr>
          <w:p w14:paraId="6A651C4B"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43FB5871" w14:textId="77777777" w:rsidR="0009215D" w:rsidRPr="00BA77F9" w:rsidRDefault="0009215D" w:rsidP="00EC13EE">
            <w:pPr>
              <w:pStyle w:val="TAC"/>
              <w:rPr>
                <w:lang w:val="en-US"/>
              </w:rPr>
            </w:pPr>
            <w:r w:rsidRPr="00BA77F9">
              <w:rPr>
                <w:lang w:val="en-US"/>
              </w:rPr>
              <w:t>30</w:t>
            </w:r>
          </w:p>
        </w:tc>
      </w:tr>
      <w:tr w:rsidR="0009215D" w:rsidRPr="00BA77F9" w14:paraId="55A98136" w14:textId="77777777" w:rsidTr="00EC13EE">
        <w:trPr>
          <w:cantSplit/>
          <w:trHeight w:val="292"/>
        </w:trPr>
        <w:tc>
          <w:tcPr>
            <w:tcW w:w="1838" w:type="dxa"/>
            <w:gridSpan w:val="3"/>
            <w:tcBorders>
              <w:left w:val="single" w:sz="4" w:space="0" w:color="auto"/>
              <w:bottom w:val="single" w:sz="4" w:space="0" w:color="auto"/>
            </w:tcBorders>
          </w:tcPr>
          <w:p w14:paraId="767159FC" w14:textId="77777777" w:rsidR="0009215D" w:rsidRPr="00BA77F9" w:rsidRDefault="0009215D"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759604D1" w14:textId="77777777" w:rsidR="0009215D" w:rsidRPr="00BA77F9" w:rsidRDefault="0009215D" w:rsidP="00EC13EE">
            <w:pPr>
              <w:pStyle w:val="TAC"/>
            </w:pPr>
          </w:p>
        </w:tc>
        <w:tc>
          <w:tcPr>
            <w:tcW w:w="1417" w:type="dxa"/>
            <w:vMerge w:val="restart"/>
            <w:vAlign w:val="center"/>
          </w:tcPr>
          <w:p w14:paraId="1743B1E6" w14:textId="77777777" w:rsidR="0009215D" w:rsidRPr="00BA77F9" w:rsidRDefault="0009215D" w:rsidP="00EC13EE">
            <w:pPr>
              <w:pStyle w:val="TAC"/>
            </w:pPr>
            <w:r w:rsidRPr="00BA77F9">
              <w:t>Config 1,2,3</w:t>
            </w:r>
          </w:p>
        </w:tc>
        <w:tc>
          <w:tcPr>
            <w:tcW w:w="1843" w:type="dxa"/>
            <w:gridSpan w:val="2"/>
            <w:vMerge w:val="restart"/>
            <w:vAlign w:val="center"/>
          </w:tcPr>
          <w:p w14:paraId="1B0C94A8" w14:textId="77777777" w:rsidR="0009215D" w:rsidRPr="00BA77F9" w:rsidRDefault="0009215D" w:rsidP="00EC13EE">
            <w:pPr>
              <w:pStyle w:val="TAC"/>
              <w:rPr>
                <w:rFonts w:cs="v4.2.0"/>
              </w:rPr>
            </w:pPr>
            <w:r w:rsidRPr="00BA77F9">
              <w:rPr>
                <w:rFonts w:cs="v4.2.0"/>
              </w:rPr>
              <w:t>0</w:t>
            </w:r>
          </w:p>
        </w:tc>
        <w:tc>
          <w:tcPr>
            <w:tcW w:w="1843" w:type="dxa"/>
            <w:gridSpan w:val="2"/>
            <w:vMerge w:val="restart"/>
            <w:vAlign w:val="center"/>
          </w:tcPr>
          <w:p w14:paraId="4CAFAB2D" w14:textId="77777777" w:rsidR="0009215D" w:rsidRPr="00BA77F9" w:rsidRDefault="0009215D" w:rsidP="00EC13EE">
            <w:pPr>
              <w:pStyle w:val="TAC"/>
            </w:pPr>
            <w:r w:rsidRPr="00BA77F9">
              <w:t>0</w:t>
            </w:r>
          </w:p>
        </w:tc>
        <w:tc>
          <w:tcPr>
            <w:tcW w:w="1701" w:type="dxa"/>
            <w:gridSpan w:val="2"/>
            <w:vMerge w:val="restart"/>
            <w:vAlign w:val="center"/>
          </w:tcPr>
          <w:p w14:paraId="0A46B564" w14:textId="77777777" w:rsidR="0009215D" w:rsidRPr="00BA77F9" w:rsidRDefault="0009215D" w:rsidP="00EC13EE">
            <w:pPr>
              <w:pStyle w:val="TAC"/>
            </w:pPr>
            <w:r w:rsidRPr="00BA77F9">
              <w:t>0</w:t>
            </w:r>
          </w:p>
        </w:tc>
      </w:tr>
      <w:tr w:rsidR="0009215D" w:rsidRPr="00BA77F9" w14:paraId="460EEE77" w14:textId="77777777" w:rsidTr="00EC13EE">
        <w:trPr>
          <w:cantSplit/>
          <w:trHeight w:val="292"/>
        </w:trPr>
        <w:tc>
          <w:tcPr>
            <w:tcW w:w="1838" w:type="dxa"/>
            <w:gridSpan w:val="3"/>
            <w:tcBorders>
              <w:left w:val="single" w:sz="4" w:space="0" w:color="auto"/>
              <w:bottom w:val="single" w:sz="4" w:space="0" w:color="auto"/>
            </w:tcBorders>
          </w:tcPr>
          <w:p w14:paraId="62CEE42F" w14:textId="77777777" w:rsidR="0009215D" w:rsidRPr="00BA77F9" w:rsidRDefault="0009215D"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3614CAAC" w14:textId="77777777" w:rsidR="0009215D" w:rsidRPr="00BA77F9" w:rsidRDefault="0009215D" w:rsidP="00EC13EE">
            <w:pPr>
              <w:pStyle w:val="TAC"/>
            </w:pPr>
          </w:p>
        </w:tc>
        <w:tc>
          <w:tcPr>
            <w:tcW w:w="1417" w:type="dxa"/>
            <w:vMerge/>
          </w:tcPr>
          <w:p w14:paraId="56AFFC07" w14:textId="77777777" w:rsidR="0009215D" w:rsidRPr="00BA77F9" w:rsidRDefault="0009215D" w:rsidP="00EC13EE">
            <w:pPr>
              <w:pStyle w:val="TAC"/>
            </w:pPr>
          </w:p>
        </w:tc>
        <w:tc>
          <w:tcPr>
            <w:tcW w:w="1843" w:type="dxa"/>
            <w:gridSpan w:val="2"/>
            <w:vMerge/>
          </w:tcPr>
          <w:p w14:paraId="386486B0" w14:textId="77777777" w:rsidR="0009215D" w:rsidRPr="00BA77F9" w:rsidRDefault="0009215D" w:rsidP="00EC13EE">
            <w:pPr>
              <w:pStyle w:val="TAC"/>
              <w:rPr>
                <w:rFonts w:cs="v4.2.0"/>
              </w:rPr>
            </w:pPr>
          </w:p>
        </w:tc>
        <w:tc>
          <w:tcPr>
            <w:tcW w:w="1843" w:type="dxa"/>
            <w:gridSpan w:val="2"/>
            <w:vMerge/>
          </w:tcPr>
          <w:p w14:paraId="038FE83B" w14:textId="77777777" w:rsidR="0009215D" w:rsidRPr="00BA77F9" w:rsidRDefault="0009215D" w:rsidP="00EC13EE">
            <w:pPr>
              <w:pStyle w:val="TAC"/>
            </w:pPr>
          </w:p>
        </w:tc>
        <w:tc>
          <w:tcPr>
            <w:tcW w:w="1701" w:type="dxa"/>
            <w:gridSpan w:val="2"/>
            <w:vMerge/>
          </w:tcPr>
          <w:p w14:paraId="42CCCE30" w14:textId="77777777" w:rsidR="0009215D" w:rsidRPr="00BA77F9" w:rsidRDefault="0009215D" w:rsidP="00EC13EE">
            <w:pPr>
              <w:pStyle w:val="TAC"/>
            </w:pPr>
          </w:p>
        </w:tc>
      </w:tr>
      <w:tr w:rsidR="0009215D" w:rsidRPr="00BA77F9" w14:paraId="4DF473B2" w14:textId="77777777" w:rsidTr="00EC13EE">
        <w:trPr>
          <w:cantSplit/>
          <w:trHeight w:val="292"/>
        </w:trPr>
        <w:tc>
          <w:tcPr>
            <w:tcW w:w="1838" w:type="dxa"/>
            <w:gridSpan w:val="3"/>
            <w:tcBorders>
              <w:left w:val="single" w:sz="4" w:space="0" w:color="auto"/>
              <w:bottom w:val="single" w:sz="4" w:space="0" w:color="auto"/>
            </w:tcBorders>
          </w:tcPr>
          <w:p w14:paraId="45DF1BB4" w14:textId="77777777" w:rsidR="0009215D" w:rsidRPr="00BA77F9" w:rsidRDefault="0009215D"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1B36A561" w14:textId="77777777" w:rsidR="0009215D" w:rsidRPr="00BA77F9" w:rsidRDefault="0009215D" w:rsidP="00EC13EE">
            <w:pPr>
              <w:pStyle w:val="TAC"/>
            </w:pPr>
          </w:p>
        </w:tc>
        <w:tc>
          <w:tcPr>
            <w:tcW w:w="1417" w:type="dxa"/>
            <w:vMerge/>
          </w:tcPr>
          <w:p w14:paraId="1A733DAD" w14:textId="77777777" w:rsidR="0009215D" w:rsidRPr="00BA77F9" w:rsidRDefault="0009215D" w:rsidP="00EC13EE">
            <w:pPr>
              <w:pStyle w:val="TAC"/>
            </w:pPr>
          </w:p>
        </w:tc>
        <w:tc>
          <w:tcPr>
            <w:tcW w:w="1843" w:type="dxa"/>
            <w:gridSpan w:val="2"/>
            <w:vMerge/>
          </w:tcPr>
          <w:p w14:paraId="5211DB9B" w14:textId="77777777" w:rsidR="0009215D" w:rsidRPr="00BA77F9" w:rsidRDefault="0009215D" w:rsidP="00EC13EE">
            <w:pPr>
              <w:pStyle w:val="TAC"/>
              <w:rPr>
                <w:rFonts w:cs="v4.2.0"/>
              </w:rPr>
            </w:pPr>
          </w:p>
        </w:tc>
        <w:tc>
          <w:tcPr>
            <w:tcW w:w="1843" w:type="dxa"/>
            <w:gridSpan w:val="2"/>
            <w:vMerge/>
          </w:tcPr>
          <w:p w14:paraId="1222A746" w14:textId="77777777" w:rsidR="0009215D" w:rsidRPr="00BA77F9" w:rsidRDefault="0009215D" w:rsidP="00EC13EE">
            <w:pPr>
              <w:pStyle w:val="TAC"/>
            </w:pPr>
          </w:p>
        </w:tc>
        <w:tc>
          <w:tcPr>
            <w:tcW w:w="1701" w:type="dxa"/>
            <w:gridSpan w:val="2"/>
            <w:vMerge/>
          </w:tcPr>
          <w:p w14:paraId="5677D35D" w14:textId="77777777" w:rsidR="0009215D" w:rsidRPr="00BA77F9" w:rsidRDefault="0009215D" w:rsidP="00EC13EE">
            <w:pPr>
              <w:pStyle w:val="TAC"/>
            </w:pPr>
          </w:p>
        </w:tc>
      </w:tr>
      <w:tr w:rsidR="0009215D" w:rsidRPr="00BA77F9" w14:paraId="23417C61" w14:textId="77777777" w:rsidTr="00EC13EE">
        <w:trPr>
          <w:cantSplit/>
          <w:trHeight w:val="292"/>
        </w:trPr>
        <w:tc>
          <w:tcPr>
            <w:tcW w:w="1838" w:type="dxa"/>
            <w:gridSpan w:val="3"/>
            <w:tcBorders>
              <w:left w:val="single" w:sz="4" w:space="0" w:color="auto"/>
              <w:bottom w:val="single" w:sz="4" w:space="0" w:color="auto"/>
            </w:tcBorders>
          </w:tcPr>
          <w:p w14:paraId="3607567F" w14:textId="77777777" w:rsidR="0009215D" w:rsidRPr="00BA77F9" w:rsidRDefault="0009215D"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528E1004" w14:textId="77777777" w:rsidR="0009215D" w:rsidRPr="00BA77F9" w:rsidRDefault="0009215D" w:rsidP="00EC13EE">
            <w:pPr>
              <w:pStyle w:val="TAC"/>
            </w:pPr>
          </w:p>
        </w:tc>
        <w:tc>
          <w:tcPr>
            <w:tcW w:w="1417" w:type="dxa"/>
            <w:vMerge/>
          </w:tcPr>
          <w:p w14:paraId="2F09470A" w14:textId="77777777" w:rsidR="0009215D" w:rsidRPr="00BA77F9" w:rsidRDefault="0009215D" w:rsidP="00EC13EE">
            <w:pPr>
              <w:pStyle w:val="TAC"/>
            </w:pPr>
          </w:p>
        </w:tc>
        <w:tc>
          <w:tcPr>
            <w:tcW w:w="1843" w:type="dxa"/>
            <w:gridSpan w:val="2"/>
            <w:vMerge/>
          </w:tcPr>
          <w:p w14:paraId="11F71F74" w14:textId="77777777" w:rsidR="0009215D" w:rsidRPr="00BA77F9" w:rsidRDefault="0009215D" w:rsidP="00EC13EE">
            <w:pPr>
              <w:pStyle w:val="TAC"/>
              <w:rPr>
                <w:rFonts w:cs="v4.2.0"/>
              </w:rPr>
            </w:pPr>
          </w:p>
        </w:tc>
        <w:tc>
          <w:tcPr>
            <w:tcW w:w="1843" w:type="dxa"/>
            <w:gridSpan w:val="2"/>
            <w:vMerge/>
          </w:tcPr>
          <w:p w14:paraId="507E704B" w14:textId="77777777" w:rsidR="0009215D" w:rsidRPr="00BA77F9" w:rsidRDefault="0009215D" w:rsidP="00EC13EE">
            <w:pPr>
              <w:pStyle w:val="TAC"/>
            </w:pPr>
          </w:p>
        </w:tc>
        <w:tc>
          <w:tcPr>
            <w:tcW w:w="1701" w:type="dxa"/>
            <w:gridSpan w:val="2"/>
            <w:vMerge/>
          </w:tcPr>
          <w:p w14:paraId="1DA6CE35" w14:textId="77777777" w:rsidR="0009215D" w:rsidRPr="00BA77F9" w:rsidRDefault="0009215D" w:rsidP="00EC13EE">
            <w:pPr>
              <w:pStyle w:val="TAC"/>
            </w:pPr>
          </w:p>
        </w:tc>
      </w:tr>
      <w:tr w:rsidR="0009215D" w:rsidRPr="00BA77F9" w14:paraId="3707D00E" w14:textId="77777777" w:rsidTr="00EC13EE">
        <w:trPr>
          <w:cantSplit/>
          <w:trHeight w:val="292"/>
        </w:trPr>
        <w:tc>
          <w:tcPr>
            <w:tcW w:w="1838" w:type="dxa"/>
            <w:gridSpan w:val="3"/>
            <w:tcBorders>
              <w:left w:val="single" w:sz="4" w:space="0" w:color="auto"/>
              <w:bottom w:val="single" w:sz="4" w:space="0" w:color="auto"/>
            </w:tcBorders>
          </w:tcPr>
          <w:p w14:paraId="224D66C3" w14:textId="77777777" w:rsidR="0009215D" w:rsidRPr="00BA77F9" w:rsidRDefault="0009215D"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0E6C124C" w14:textId="77777777" w:rsidR="0009215D" w:rsidRPr="00BA77F9" w:rsidRDefault="0009215D" w:rsidP="00EC13EE">
            <w:pPr>
              <w:pStyle w:val="TAC"/>
            </w:pPr>
          </w:p>
        </w:tc>
        <w:tc>
          <w:tcPr>
            <w:tcW w:w="1417" w:type="dxa"/>
            <w:vMerge/>
          </w:tcPr>
          <w:p w14:paraId="63069DB6" w14:textId="77777777" w:rsidR="0009215D" w:rsidRPr="00BA77F9" w:rsidRDefault="0009215D" w:rsidP="00EC13EE">
            <w:pPr>
              <w:pStyle w:val="TAC"/>
            </w:pPr>
          </w:p>
        </w:tc>
        <w:tc>
          <w:tcPr>
            <w:tcW w:w="1843" w:type="dxa"/>
            <w:gridSpan w:val="2"/>
            <w:vMerge/>
          </w:tcPr>
          <w:p w14:paraId="0FDD407D" w14:textId="77777777" w:rsidR="0009215D" w:rsidRPr="00BA77F9" w:rsidRDefault="0009215D" w:rsidP="00EC13EE">
            <w:pPr>
              <w:pStyle w:val="TAC"/>
              <w:rPr>
                <w:rFonts w:cs="v4.2.0"/>
              </w:rPr>
            </w:pPr>
          </w:p>
        </w:tc>
        <w:tc>
          <w:tcPr>
            <w:tcW w:w="1843" w:type="dxa"/>
            <w:gridSpan w:val="2"/>
            <w:vMerge/>
          </w:tcPr>
          <w:p w14:paraId="35FFA812" w14:textId="77777777" w:rsidR="0009215D" w:rsidRPr="00BA77F9" w:rsidRDefault="0009215D" w:rsidP="00EC13EE">
            <w:pPr>
              <w:pStyle w:val="TAC"/>
            </w:pPr>
          </w:p>
        </w:tc>
        <w:tc>
          <w:tcPr>
            <w:tcW w:w="1701" w:type="dxa"/>
            <w:gridSpan w:val="2"/>
            <w:vMerge/>
          </w:tcPr>
          <w:p w14:paraId="2BDF77E8" w14:textId="77777777" w:rsidR="0009215D" w:rsidRPr="00BA77F9" w:rsidRDefault="0009215D" w:rsidP="00EC13EE">
            <w:pPr>
              <w:pStyle w:val="TAC"/>
            </w:pPr>
          </w:p>
        </w:tc>
      </w:tr>
      <w:tr w:rsidR="0009215D" w:rsidRPr="00BA77F9" w14:paraId="55ACD241" w14:textId="77777777" w:rsidTr="00EC13EE">
        <w:trPr>
          <w:cantSplit/>
          <w:trHeight w:val="292"/>
        </w:trPr>
        <w:tc>
          <w:tcPr>
            <w:tcW w:w="1838" w:type="dxa"/>
            <w:gridSpan w:val="3"/>
            <w:tcBorders>
              <w:left w:val="single" w:sz="4" w:space="0" w:color="auto"/>
              <w:bottom w:val="single" w:sz="4" w:space="0" w:color="auto"/>
            </w:tcBorders>
          </w:tcPr>
          <w:p w14:paraId="41C57B95" w14:textId="77777777" w:rsidR="0009215D" w:rsidRPr="00BA77F9" w:rsidRDefault="0009215D"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5022DC71" w14:textId="77777777" w:rsidR="0009215D" w:rsidRPr="00BA77F9" w:rsidRDefault="0009215D" w:rsidP="00EC13EE">
            <w:pPr>
              <w:pStyle w:val="TAC"/>
            </w:pPr>
          </w:p>
        </w:tc>
        <w:tc>
          <w:tcPr>
            <w:tcW w:w="1417" w:type="dxa"/>
            <w:vMerge/>
          </w:tcPr>
          <w:p w14:paraId="646FC8AB" w14:textId="77777777" w:rsidR="0009215D" w:rsidRPr="00BA77F9" w:rsidRDefault="0009215D" w:rsidP="00EC13EE">
            <w:pPr>
              <w:pStyle w:val="TAC"/>
            </w:pPr>
          </w:p>
        </w:tc>
        <w:tc>
          <w:tcPr>
            <w:tcW w:w="1843" w:type="dxa"/>
            <w:gridSpan w:val="2"/>
            <w:vMerge/>
          </w:tcPr>
          <w:p w14:paraId="2F723E5C" w14:textId="77777777" w:rsidR="0009215D" w:rsidRPr="00BA77F9" w:rsidRDefault="0009215D" w:rsidP="00EC13EE">
            <w:pPr>
              <w:pStyle w:val="TAC"/>
              <w:rPr>
                <w:rFonts w:cs="v4.2.0"/>
              </w:rPr>
            </w:pPr>
          </w:p>
        </w:tc>
        <w:tc>
          <w:tcPr>
            <w:tcW w:w="1843" w:type="dxa"/>
            <w:gridSpan w:val="2"/>
            <w:vMerge/>
          </w:tcPr>
          <w:p w14:paraId="4CCF1B06" w14:textId="77777777" w:rsidR="0009215D" w:rsidRPr="00BA77F9" w:rsidRDefault="0009215D" w:rsidP="00EC13EE">
            <w:pPr>
              <w:pStyle w:val="TAC"/>
            </w:pPr>
          </w:p>
        </w:tc>
        <w:tc>
          <w:tcPr>
            <w:tcW w:w="1701" w:type="dxa"/>
            <w:gridSpan w:val="2"/>
            <w:vMerge/>
          </w:tcPr>
          <w:p w14:paraId="404C9995" w14:textId="77777777" w:rsidR="0009215D" w:rsidRPr="00BA77F9" w:rsidRDefault="0009215D" w:rsidP="00EC13EE">
            <w:pPr>
              <w:pStyle w:val="TAC"/>
            </w:pPr>
          </w:p>
        </w:tc>
      </w:tr>
      <w:tr w:rsidR="0009215D" w:rsidRPr="00BA77F9" w14:paraId="240DC9D3" w14:textId="77777777" w:rsidTr="00EC13EE">
        <w:trPr>
          <w:cantSplit/>
          <w:trHeight w:val="292"/>
        </w:trPr>
        <w:tc>
          <w:tcPr>
            <w:tcW w:w="1838" w:type="dxa"/>
            <w:gridSpan w:val="3"/>
            <w:tcBorders>
              <w:left w:val="single" w:sz="4" w:space="0" w:color="auto"/>
              <w:bottom w:val="single" w:sz="4" w:space="0" w:color="auto"/>
            </w:tcBorders>
          </w:tcPr>
          <w:p w14:paraId="620ADB62" w14:textId="77777777" w:rsidR="0009215D" w:rsidRPr="00BA77F9" w:rsidRDefault="0009215D"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58F1B49" w14:textId="77777777" w:rsidR="0009215D" w:rsidRPr="00BA77F9" w:rsidRDefault="0009215D" w:rsidP="00EC13EE">
            <w:pPr>
              <w:pStyle w:val="TAC"/>
            </w:pPr>
          </w:p>
        </w:tc>
        <w:tc>
          <w:tcPr>
            <w:tcW w:w="1417" w:type="dxa"/>
            <w:vMerge/>
          </w:tcPr>
          <w:p w14:paraId="6E16B3CE" w14:textId="77777777" w:rsidR="0009215D" w:rsidRPr="00BA77F9" w:rsidRDefault="0009215D" w:rsidP="00EC13EE">
            <w:pPr>
              <w:pStyle w:val="TAC"/>
            </w:pPr>
          </w:p>
        </w:tc>
        <w:tc>
          <w:tcPr>
            <w:tcW w:w="1843" w:type="dxa"/>
            <w:gridSpan w:val="2"/>
            <w:vMerge/>
          </w:tcPr>
          <w:p w14:paraId="77FCE270" w14:textId="77777777" w:rsidR="0009215D" w:rsidRPr="00BA77F9" w:rsidRDefault="0009215D" w:rsidP="00EC13EE">
            <w:pPr>
              <w:pStyle w:val="TAC"/>
              <w:rPr>
                <w:rFonts w:cs="v4.2.0"/>
              </w:rPr>
            </w:pPr>
          </w:p>
        </w:tc>
        <w:tc>
          <w:tcPr>
            <w:tcW w:w="1843" w:type="dxa"/>
            <w:gridSpan w:val="2"/>
            <w:vMerge/>
          </w:tcPr>
          <w:p w14:paraId="3B87E596" w14:textId="77777777" w:rsidR="0009215D" w:rsidRPr="00BA77F9" w:rsidRDefault="0009215D" w:rsidP="00EC13EE">
            <w:pPr>
              <w:pStyle w:val="TAC"/>
            </w:pPr>
          </w:p>
        </w:tc>
        <w:tc>
          <w:tcPr>
            <w:tcW w:w="1701" w:type="dxa"/>
            <w:gridSpan w:val="2"/>
            <w:vMerge/>
          </w:tcPr>
          <w:p w14:paraId="677F91EB" w14:textId="77777777" w:rsidR="0009215D" w:rsidRPr="00BA77F9" w:rsidRDefault="0009215D" w:rsidP="00EC13EE">
            <w:pPr>
              <w:pStyle w:val="TAC"/>
            </w:pPr>
          </w:p>
        </w:tc>
      </w:tr>
      <w:tr w:rsidR="0009215D" w:rsidRPr="00BA77F9" w14:paraId="404124EB" w14:textId="77777777" w:rsidTr="00EC13EE">
        <w:trPr>
          <w:cantSplit/>
          <w:trHeight w:val="43"/>
        </w:trPr>
        <w:tc>
          <w:tcPr>
            <w:tcW w:w="1838" w:type="dxa"/>
            <w:gridSpan w:val="3"/>
            <w:tcBorders>
              <w:left w:val="single" w:sz="4" w:space="0" w:color="auto"/>
              <w:bottom w:val="single" w:sz="4" w:space="0" w:color="auto"/>
            </w:tcBorders>
          </w:tcPr>
          <w:p w14:paraId="40047B3E" w14:textId="77777777" w:rsidR="0009215D" w:rsidRPr="00BA77F9" w:rsidRDefault="0009215D"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06F8E054" w14:textId="77777777" w:rsidR="0009215D" w:rsidRPr="00BA77F9" w:rsidRDefault="0009215D" w:rsidP="00EC13EE">
            <w:pPr>
              <w:pStyle w:val="TAC"/>
            </w:pPr>
          </w:p>
        </w:tc>
        <w:tc>
          <w:tcPr>
            <w:tcW w:w="1417" w:type="dxa"/>
            <w:vMerge/>
          </w:tcPr>
          <w:p w14:paraId="14C2B216" w14:textId="77777777" w:rsidR="0009215D" w:rsidRPr="00BA77F9" w:rsidRDefault="0009215D" w:rsidP="00EC13EE">
            <w:pPr>
              <w:pStyle w:val="TAC"/>
            </w:pPr>
          </w:p>
        </w:tc>
        <w:tc>
          <w:tcPr>
            <w:tcW w:w="1843" w:type="dxa"/>
            <w:gridSpan w:val="2"/>
            <w:vMerge/>
          </w:tcPr>
          <w:p w14:paraId="0C36B8FB" w14:textId="77777777" w:rsidR="0009215D" w:rsidRPr="00BA77F9" w:rsidRDefault="0009215D" w:rsidP="00EC13EE">
            <w:pPr>
              <w:pStyle w:val="TAC"/>
              <w:rPr>
                <w:rFonts w:cs="v4.2.0"/>
              </w:rPr>
            </w:pPr>
          </w:p>
        </w:tc>
        <w:tc>
          <w:tcPr>
            <w:tcW w:w="1843" w:type="dxa"/>
            <w:gridSpan w:val="2"/>
            <w:vMerge/>
          </w:tcPr>
          <w:p w14:paraId="2A63377F" w14:textId="77777777" w:rsidR="0009215D" w:rsidRPr="00BA77F9" w:rsidRDefault="0009215D" w:rsidP="00EC13EE">
            <w:pPr>
              <w:pStyle w:val="TAC"/>
            </w:pPr>
          </w:p>
        </w:tc>
        <w:tc>
          <w:tcPr>
            <w:tcW w:w="1701" w:type="dxa"/>
            <w:gridSpan w:val="2"/>
            <w:vMerge/>
          </w:tcPr>
          <w:p w14:paraId="3B54D376" w14:textId="77777777" w:rsidR="0009215D" w:rsidRPr="00BA77F9" w:rsidRDefault="0009215D" w:rsidP="00EC13EE">
            <w:pPr>
              <w:pStyle w:val="TAC"/>
            </w:pPr>
          </w:p>
        </w:tc>
      </w:tr>
      <w:tr w:rsidR="0009215D" w:rsidRPr="00BA77F9" w14:paraId="1A21A9C3" w14:textId="77777777" w:rsidTr="00EC13EE">
        <w:trPr>
          <w:cantSplit/>
          <w:trHeight w:val="292"/>
        </w:trPr>
        <w:tc>
          <w:tcPr>
            <w:tcW w:w="1838" w:type="dxa"/>
            <w:gridSpan w:val="3"/>
            <w:tcBorders>
              <w:left w:val="single" w:sz="4" w:space="0" w:color="auto"/>
              <w:bottom w:val="single" w:sz="4" w:space="0" w:color="auto"/>
            </w:tcBorders>
          </w:tcPr>
          <w:p w14:paraId="1E32170D" w14:textId="77777777" w:rsidR="0009215D" w:rsidRPr="00BA77F9" w:rsidRDefault="0009215D" w:rsidP="00EC13EE">
            <w:pPr>
              <w:pStyle w:val="TAL"/>
              <w:rPr>
                <w:bCs/>
              </w:rPr>
            </w:pPr>
            <w:r w:rsidRPr="00BA77F9">
              <w:rPr>
                <w:bCs/>
              </w:rPr>
              <w:t>EPRE ratio of OCNG to OCNG DMRS (Note 1)</w:t>
            </w:r>
          </w:p>
        </w:tc>
        <w:tc>
          <w:tcPr>
            <w:tcW w:w="709" w:type="dxa"/>
            <w:tcBorders>
              <w:bottom w:val="single" w:sz="4" w:space="0" w:color="auto"/>
            </w:tcBorders>
          </w:tcPr>
          <w:p w14:paraId="02AB12BC" w14:textId="77777777" w:rsidR="0009215D" w:rsidRPr="00BA77F9" w:rsidRDefault="0009215D" w:rsidP="00EC13EE">
            <w:pPr>
              <w:pStyle w:val="TAC"/>
            </w:pPr>
          </w:p>
        </w:tc>
        <w:tc>
          <w:tcPr>
            <w:tcW w:w="1417" w:type="dxa"/>
            <w:vMerge/>
            <w:tcBorders>
              <w:bottom w:val="single" w:sz="4" w:space="0" w:color="auto"/>
            </w:tcBorders>
          </w:tcPr>
          <w:p w14:paraId="77FA74EF" w14:textId="77777777" w:rsidR="0009215D" w:rsidRPr="00BA77F9" w:rsidRDefault="0009215D" w:rsidP="00EC13EE">
            <w:pPr>
              <w:pStyle w:val="TAC"/>
            </w:pPr>
          </w:p>
        </w:tc>
        <w:tc>
          <w:tcPr>
            <w:tcW w:w="1843" w:type="dxa"/>
            <w:gridSpan w:val="2"/>
            <w:vMerge/>
            <w:tcBorders>
              <w:bottom w:val="single" w:sz="4" w:space="0" w:color="auto"/>
            </w:tcBorders>
          </w:tcPr>
          <w:p w14:paraId="5E64EF55" w14:textId="77777777" w:rsidR="0009215D" w:rsidRPr="00BA77F9" w:rsidRDefault="0009215D" w:rsidP="00EC13EE">
            <w:pPr>
              <w:pStyle w:val="TAC"/>
              <w:rPr>
                <w:rFonts w:cs="v4.2.0"/>
              </w:rPr>
            </w:pPr>
          </w:p>
        </w:tc>
        <w:tc>
          <w:tcPr>
            <w:tcW w:w="1843" w:type="dxa"/>
            <w:gridSpan w:val="2"/>
            <w:vMerge/>
            <w:tcBorders>
              <w:bottom w:val="single" w:sz="4" w:space="0" w:color="auto"/>
            </w:tcBorders>
          </w:tcPr>
          <w:p w14:paraId="613E800B" w14:textId="77777777" w:rsidR="0009215D" w:rsidRPr="00BA77F9" w:rsidRDefault="0009215D" w:rsidP="00EC13EE">
            <w:pPr>
              <w:pStyle w:val="TAC"/>
            </w:pPr>
          </w:p>
        </w:tc>
        <w:tc>
          <w:tcPr>
            <w:tcW w:w="1701" w:type="dxa"/>
            <w:gridSpan w:val="2"/>
            <w:vMerge/>
            <w:tcBorders>
              <w:bottom w:val="single" w:sz="4" w:space="0" w:color="auto"/>
            </w:tcBorders>
          </w:tcPr>
          <w:p w14:paraId="35C322FA" w14:textId="77777777" w:rsidR="0009215D" w:rsidRPr="00BA77F9" w:rsidRDefault="0009215D" w:rsidP="00EC13EE">
            <w:pPr>
              <w:pStyle w:val="TAC"/>
            </w:pPr>
          </w:p>
        </w:tc>
      </w:tr>
      <w:tr w:rsidR="0009215D" w:rsidRPr="00BA77F9" w14:paraId="43213931" w14:textId="77777777" w:rsidTr="00EC13EE">
        <w:trPr>
          <w:cantSplit/>
          <w:trHeight w:val="150"/>
        </w:trPr>
        <w:tc>
          <w:tcPr>
            <w:tcW w:w="1838" w:type="dxa"/>
            <w:gridSpan w:val="3"/>
          </w:tcPr>
          <w:p w14:paraId="187A689F" w14:textId="77777777" w:rsidR="0009215D" w:rsidRPr="00BA77F9" w:rsidRDefault="0009215D" w:rsidP="00EC13EE">
            <w:pPr>
              <w:pStyle w:val="TAL"/>
            </w:pPr>
            <w:r w:rsidRPr="00BA77F9">
              <w:rPr>
                <w:rFonts w:eastAsia="Calibri"/>
                <w:position w:val="-12"/>
                <w:szCs w:val="22"/>
                <w:lang w:val="en-US"/>
              </w:rPr>
              <w:object w:dxaOrig="405" w:dyaOrig="345" w14:anchorId="56525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5pt;height:15.45pt" o:ole="" fillcolor="window">
                  <v:imagedata r:id="rId11" o:title=""/>
                </v:shape>
                <o:OLEObject Type="Embed" ProgID="Equation.3" ShapeID="_x0000_i1025" DrawAspect="Content" ObjectID="_1813122302" r:id="rId12"/>
              </w:object>
            </w:r>
            <w:r w:rsidRPr="00BA77F9">
              <w:rPr>
                <w:vertAlign w:val="superscript"/>
                <w:lang w:val="en-US"/>
              </w:rPr>
              <w:t>Note2</w:t>
            </w:r>
          </w:p>
        </w:tc>
        <w:tc>
          <w:tcPr>
            <w:tcW w:w="709" w:type="dxa"/>
          </w:tcPr>
          <w:p w14:paraId="2B0C59E1" w14:textId="77777777" w:rsidR="0009215D" w:rsidRPr="00BA77F9" w:rsidRDefault="0009215D" w:rsidP="00EC13EE">
            <w:pPr>
              <w:pStyle w:val="TAC"/>
            </w:pPr>
            <w:r w:rsidRPr="00BA77F9">
              <w:t>dBm/15kHz</w:t>
            </w:r>
          </w:p>
        </w:tc>
        <w:tc>
          <w:tcPr>
            <w:tcW w:w="1417" w:type="dxa"/>
          </w:tcPr>
          <w:p w14:paraId="13E0D679" w14:textId="77777777" w:rsidR="0009215D" w:rsidRPr="00BA77F9" w:rsidRDefault="0009215D" w:rsidP="00EC13EE">
            <w:pPr>
              <w:pStyle w:val="TAC"/>
            </w:pPr>
            <w:r w:rsidRPr="00BA77F9">
              <w:t>Config 1,2,3</w:t>
            </w:r>
          </w:p>
        </w:tc>
        <w:tc>
          <w:tcPr>
            <w:tcW w:w="1843" w:type="dxa"/>
            <w:gridSpan w:val="2"/>
          </w:tcPr>
          <w:p w14:paraId="3390893E" w14:textId="77777777" w:rsidR="0009215D" w:rsidRPr="00BA77F9" w:rsidRDefault="0009215D" w:rsidP="00EC13EE">
            <w:pPr>
              <w:pStyle w:val="TAC"/>
            </w:pPr>
            <w:r w:rsidRPr="00BA77F9">
              <w:t>-98</w:t>
            </w:r>
          </w:p>
        </w:tc>
        <w:tc>
          <w:tcPr>
            <w:tcW w:w="1843" w:type="dxa"/>
            <w:gridSpan w:val="2"/>
          </w:tcPr>
          <w:p w14:paraId="4AEDEC96" w14:textId="1E75BDFA" w:rsidR="0009215D" w:rsidRPr="00BA77F9" w:rsidRDefault="0009215D" w:rsidP="00EC13EE">
            <w:pPr>
              <w:pStyle w:val="TAC"/>
            </w:pPr>
            <w:r>
              <w:t>-98</w:t>
            </w:r>
          </w:p>
        </w:tc>
        <w:tc>
          <w:tcPr>
            <w:tcW w:w="1701" w:type="dxa"/>
            <w:gridSpan w:val="2"/>
          </w:tcPr>
          <w:p w14:paraId="249A00E6" w14:textId="2605F038" w:rsidR="0009215D" w:rsidRPr="00BA77F9" w:rsidRDefault="0009215D" w:rsidP="00EC13EE">
            <w:pPr>
              <w:pStyle w:val="TAC"/>
            </w:pPr>
            <w:r>
              <w:t>-98</w:t>
            </w:r>
          </w:p>
        </w:tc>
      </w:tr>
      <w:tr w:rsidR="0009215D" w:rsidRPr="00BA77F9" w14:paraId="5BC48644" w14:textId="77777777" w:rsidTr="00EC13EE">
        <w:trPr>
          <w:cantSplit/>
          <w:trHeight w:val="150"/>
        </w:trPr>
        <w:tc>
          <w:tcPr>
            <w:tcW w:w="1838" w:type="dxa"/>
            <w:gridSpan w:val="3"/>
            <w:vMerge w:val="restart"/>
          </w:tcPr>
          <w:p w14:paraId="6C9BEB22" w14:textId="77777777" w:rsidR="0009215D" w:rsidRPr="00BA77F9" w:rsidRDefault="0009215D" w:rsidP="00EC13EE">
            <w:pPr>
              <w:pStyle w:val="TAL"/>
            </w:pPr>
            <w:r w:rsidRPr="00BA77F9">
              <w:rPr>
                <w:rFonts w:eastAsia="Calibri"/>
                <w:position w:val="-12"/>
                <w:szCs w:val="22"/>
                <w:lang w:val="en-US"/>
              </w:rPr>
              <w:object w:dxaOrig="405" w:dyaOrig="345" w14:anchorId="2FE71405">
                <v:shape id="_x0000_i1026" type="#_x0000_t75" style="width:20.55pt;height:15.45pt" o:ole="" fillcolor="window">
                  <v:imagedata r:id="rId11" o:title=""/>
                </v:shape>
                <o:OLEObject Type="Embed" ProgID="Equation.3" ShapeID="_x0000_i1026" DrawAspect="Content" ObjectID="_1813122303" r:id="rId13"/>
              </w:object>
            </w:r>
            <w:r w:rsidRPr="00BA77F9">
              <w:rPr>
                <w:vertAlign w:val="superscript"/>
                <w:lang w:val="en-US"/>
              </w:rPr>
              <w:t>Note2</w:t>
            </w:r>
          </w:p>
        </w:tc>
        <w:tc>
          <w:tcPr>
            <w:tcW w:w="709" w:type="dxa"/>
            <w:vMerge w:val="restart"/>
          </w:tcPr>
          <w:p w14:paraId="34986B7E" w14:textId="77777777" w:rsidR="0009215D" w:rsidRPr="00BA77F9" w:rsidRDefault="0009215D" w:rsidP="00EC13EE">
            <w:pPr>
              <w:pStyle w:val="TAC"/>
            </w:pPr>
            <w:r w:rsidRPr="00BA77F9">
              <w:t>dBm/SCS</w:t>
            </w:r>
          </w:p>
        </w:tc>
        <w:tc>
          <w:tcPr>
            <w:tcW w:w="1417" w:type="dxa"/>
          </w:tcPr>
          <w:p w14:paraId="5660893A" w14:textId="77777777" w:rsidR="0009215D" w:rsidRPr="00BA77F9" w:rsidRDefault="0009215D" w:rsidP="00EC13EE">
            <w:pPr>
              <w:pStyle w:val="TAC"/>
              <w:rPr>
                <w:lang w:val="da-DK"/>
              </w:rPr>
            </w:pPr>
            <w:r w:rsidRPr="00BA77F9">
              <w:t>Config</w:t>
            </w:r>
            <w:r w:rsidRPr="00BA77F9">
              <w:rPr>
                <w:szCs w:val="18"/>
              </w:rPr>
              <w:t xml:space="preserve"> </w:t>
            </w:r>
            <w:r w:rsidRPr="00BA77F9">
              <w:t>1,2</w:t>
            </w:r>
          </w:p>
        </w:tc>
        <w:tc>
          <w:tcPr>
            <w:tcW w:w="1843" w:type="dxa"/>
            <w:gridSpan w:val="2"/>
          </w:tcPr>
          <w:p w14:paraId="507D68B6" w14:textId="77777777" w:rsidR="0009215D" w:rsidRPr="00BA77F9" w:rsidRDefault="0009215D" w:rsidP="00EC13EE">
            <w:pPr>
              <w:pStyle w:val="TAC"/>
            </w:pPr>
            <w:r w:rsidRPr="00BA77F9">
              <w:t>-98</w:t>
            </w:r>
          </w:p>
        </w:tc>
        <w:tc>
          <w:tcPr>
            <w:tcW w:w="1843" w:type="dxa"/>
            <w:gridSpan w:val="2"/>
          </w:tcPr>
          <w:p w14:paraId="7626E482" w14:textId="4CDD6A5C" w:rsidR="0009215D" w:rsidRPr="00BA77F9" w:rsidRDefault="0009215D" w:rsidP="00EC13EE">
            <w:pPr>
              <w:pStyle w:val="TAC"/>
            </w:pPr>
            <w:r>
              <w:t>-95</w:t>
            </w:r>
          </w:p>
        </w:tc>
        <w:tc>
          <w:tcPr>
            <w:tcW w:w="1701" w:type="dxa"/>
            <w:gridSpan w:val="2"/>
          </w:tcPr>
          <w:p w14:paraId="4D1939A0" w14:textId="65463957" w:rsidR="0009215D" w:rsidRPr="00BA77F9" w:rsidRDefault="0009215D" w:rsidP="00EC13EE">
            <w:pPr>
              <w:pStyle w:val="TAC"/>
            </w:pPr>
            <w:r>
              <w:t>-95</w:t>
            </w:r>
          </w:p>
        </w:tc>
      </w:tr>
      <w:tr w:rsidR="0009215D" w:rsidRPr="00BA77F9" w14:paraId="03A5112E" w14:textId="77777777" w:rsidTr="00EC13EE">
        <w:trPr>
          <w:cantSplit/>
          <w:trHeight w:val="150"/>
        </w:trPr>
        <w:tc>
          <w:tcPr>
            <w:tcW w:w="1838" w:type="dxa"/>
            <w:gridSpan w:val="3"/>
            <w:vMerge/>
          </w:tcPr>
          <w:p w14:paraId="1D5FC20F" w14:textId="77777777" w:rsidR="0009215D" w:rsidRPr="00BA77F9" w:rsidRDefault="0009215D" w:rsidP="00EC13EE">
            <w:pPr>
              <w:pStyle w:val="TAL"/>
            </w:pPr>
          </w:p>
        </w:tc>
        <w:tc>
          <w:tcPr>
            <w:tcW w:w="709" w:type="dxa"/>
            <w:vMerge/>
          </w:tcPr>
          <w:p w14:paraId="7DA48DBD" w14:textId="77777777" w:rsidR="0009215D" w:rsidRPr="00BA77F9" w:rsidRDefault="0009215D" w:rsidP="00EC13EE">
            <w:pPr>
              <w:pStyle w:val="TAC"/>
            </w:pPr>
          </w:p>
        </w:tc>
        <w:tc>
          <w:tcPr>
            <w:tcW w:w="1417" w:type="dxa"/>
          </w:tcPr>
          <w:p w14:paraId="2CDE9920" w14:textId="77777777" w:rsidR="0009215D" w:rsidRPr="00BA77F9" w:rsidRDefault="0009215D" w:rsidP="00EC13EE">
            <w:pPr>
              <w:pStyle w:val="TAC"/>
              <w:rPr>
                <w:lang w:val="da-DK"/>
              </w:rPr>
            </w:pPr>
            <w:r w:rsidRPr="00BA77F9">
              <w:t>Config</w:t>
            </w:r>
            <w:r w:rsidRPr="00BA77F9">
              <w:rPr>
                <w:szCs w:val="18"/>
              </w:rPr>
              <w:t xml:space="preserve"> </w:t>
            </w:r>
            <w:r w:rsidRPr="00BA77F9">
              <w:t>3</w:t>
            </w:r>
          </w:p>
        </w:tc>
        <w:tc>
          <w:tcPr>
            <w:tcW w:w="1843" w:type="dxa"/>
            <w:gridSpan w:val="2"/>
          </w:tcPr>
          <w:p w14:paraId="72A53810" w14:textId="77777777" w:rsidR="0009215D" w:rsidRPr="00BA77F9" w:rsidRDefault="0009215D" w:rsidP="00EC13EE">
            <w:pPr>
              <w:pStyle w:val="TAC"/>
            </w:pPr>
            <w:r w:rsidRPr="00BA77F9">
              <w:t>-95</w:t>
            </w:r>
          </w:p>
        </w:tc>
        <w:tc>
          <w:tcPr>
            <w:tcW w:w="1843" w:type="dxa"/>
            <w:gridSpan w:val="2"/>
          </w:tcPr>
          <w:p w14:paraId="4764BD0A" w14:textId="5212AA5A" w:rsidR="0009215D" w:rsidRPr="00BA77F9" w:rsidRDefault="0009215D" w:rsidP="00EC13EE">
            <w:pPr>
              <w:pStyle w:val="TAC"/>
            </w:pPr>
            <w:r>
              <w:t>-95</w:t>
            </w:r>
          </w:p>
        </w:tc>
        <w:tc>
          <w:tcPr>
            <w:tcW w:w="1701" w:type="dxa"/>
            <w:gridSpan w:val="2"/>
          </w:tcPr>
          <w:p w14:paraId="7EB512F4" w14:textId="311E202E" w:rsidR="0009215D" w:rsidRPr="00BA77F9" w:rsidRDefault="0009215D" w:rsidP="00EC13EE">
            <w:pPr>
              <w:pStyle w:val="TAC"/>
            </w:pPr>
            <w:r>
              <w:t>-95</w:t>
            </w:r>
          </w:p>
        </w:tc>
      </w:tr>
      <w:tr w:rsidR="0009215D" w:rsidRPr="00BA77F9" w14:paraId="477E6ADE" w14:textId="77777777" w:rsidTr="00EC13EE">
        <w:trPr>
          <w:cantSplit/>
          <w:trHeight w:val="92"/>
        </w:trPr>
        <w:tc>
          <w:tcPr>
            <w:tcW w:w="1838" w:type="dxa"/>
            <w:gridSpan w:val="3"/>
            <w:vMerge w:val="restart"/>
          </w:tcPr>
          <w:p w14:paraId="6E90D2F9" w14:textId="77777777" w:rsidR="0009215D" w:rsidRPr="00BA77F9" w:rsidRDefault="0009215D"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4FA7C50" w14:textId="77777777" w:rsidR="0009215D" w:rsidRPr="00BA77F9" w:rsidRDefault="0009215D" w:rsidP="00EC13EE">
            <w:pPr>
              <w:pStyle w:val="TAC"/>
            </w:pPr>
            <w:r w:rsidRPr="00BA77F9">
              <w:t>dBm/SCS</w:t>
            </w:r>
          </w:p>
        </w:tc>
        <w:tc>
          <w:tcPr>
            <w:tcW w:w="1417" w:type="dxa"/>
          </w:tcPr>
          <w:p w14:paraId="587FEB98" w14:textId="77777777" w:rsidR="0009215D" w:rsidRPr="00BA77F9" w:rsidRDefault="0009215D" w:rsidP="00EC13EE">
            <w:pPr>
              <w:pStyle w:val="TAC"/>
              <w:rPr>
                <w:lang w:val="da-DK"/>
              </w:rPr>
            </w:pPr>
            <w:r w:rsidRPr="00BA77F9">
              <w:t>Config</w:t>
            </w:r>
            <w:r w:rsidRPr="00BA77F9">
              <w:rPr>
                <w:szCs w:val="18"/>
              </w:rPr>
              <w:t xml:space="preserve"> </w:t>
            </w:r>
            <w:r w:rsidRPr="00BA77F9">
              <w:t>1,2</w:t>
            </w:r>
          </w:p>
        </w:tc>
        <w:tc>
          <w:tcPr>
            <w:tcW w:w="851" w:type="dxa"/>
          </w:tcPr>
          <w:p w14:paraId="3E7DFA97" w14:textId="77777777" w:rsidR="0009215D" w:rsidRPr="00BA77F9" w:rsidRDefault="0009215D" w:rsidP="00EC13EE">
            <w:pPr>
              <w:pStyle w:val="TAC"/>
            </w:pPr>
            <w:r w:rsidRPr="00BA77F9">
              <w:t>-94</w:t>
            </w:r>
          </w:p>
        </w:tc>
        <w:tc>
          <w:tcPr>
            <w:tcW w:w="992" w:type="dxa"/>
          </w:tcPr>
          <w:p w14:paraId="02033A91" w14:textId="77777777" w:rsidR="0009215D" w:rsidRPr="00BA77F9" w:rsidRDefault="0009215D" w:rsidP="00EC13EE">
            <w:pPr>
              <w:pStyle w:val="TAC"/>
            </w:pPr>
            <w:r w:rsidRPr="00BA77F9">
              <w:t>-94</w:t>
            </w:r>
          </w:p>
        </w:tc>
        <w:tc>
          <w:tcPr>
            <w:tcW w:w="851" w:type="dxa"/>
          </w:tcPr>
          <w:p w14:paraId="50EA79A2" w14:textId="77777777" w:rsidR="0009215D" w:rsidRPr="00BA77F9" w:rsidRDefault="0009215D" w:rsidP="00EC13EE">
            <w:pPr>
              <w:pStyle w:val="TAC"/>
            </w:pPr>
            <w:r w:rsidRPr="00BA77F9">
              <w:t>-91</w:t>
            </w:r>
          </w:p>
        </w:tc>
        <w:tc>
          <w:tcPr>
            <w:tcW w:w="992" w:type="dxa"/>
          </w:tcPr>
          <w:p w14:paraId="4E491518" w14:textId="77777777" w:rsidR="0009215D" w:rsidRPr="00BA77F9" w:rsidRDefault="0009215D" w:rsidP="00EC13EE">
            <w:pPr>
              <w:pStyle w:val="TAC"/>
            </w:pPr>
            <w:r w:rsidRPr="00BA77F9">
              <w:t>-91</w:t>
            </w:r>
          </w:p>
        </w:tc>
        <w:tc>
          <w:tcPr>
            <w:tcW w:w="850" w:type="dxa"/>
          </w:tcPr>
          <w:p w14:paraId="64BB1102" w14:textId="77777777" w:rsidR="0009215D" w:rsidRPr="00BA77F9" w:rsidRDefault="0009215D" w:rsidP="00EC13EE">
            <w:pPr>
              <w:pStyle w:val="TAC"/>
            </w:pPr>
            <w:r w:rsidRPr="00BA77F9">
              <w:t>-Infinity</w:t>
            </w:r>
          </w:p>
        </w:tc>
        <w:tc>
          <w:tcPr>
            <w:tcW w:w="851" w:type="dxa"/>
          </w:tcPr>
          <w:p w14:paraId="77886B04" w14:textId="77777777" w:rsidR="0009215D" w:rsidRPr="00BA77F9" w:rsidRDefault="0009215D" w:rsidP="00EC13EE">
            <w:pPr>
              <w:pStyle w:val="TAC"/>
            </w:pPr>
            <w:r w:rsidRPr="00BA77F9">
              <w:t>-88</w:t>
            </w:r>
          </w:p>
        </w:tc>
      </w:tr>
      <w:tr w:rsidR="0009215D" w:rsidRPr="00BA77F9" w14:paraId="6EBE2A17" w14:textId="77777777" w:rsidTr="00EC13EE">
        <w:trPr>
          <w:cantSplit/>
          <w:trHeight w:val="92"/>
        </w:trPr>
        <w:tc>
          <w:tcPr>
            <w:tcW w:w="1838" w:type="dxa"/>
            <w:gridSpan w:val="3"/>
            <w:vMerge/>
          </w:tcPr>
          <w:p w14:paraId="57D6AE93" w14:textId="77777777" w:rsidR="0009215D" w:rsidRPr="00BA77F9" w:rsidRDefault="0009215D" w:rsidP="00EC13EE">
            <w:pPr>
              <w:pStyle w:val="TAL"/>
            </w:pPr>
          </w:p>
        </w:tc>
        <w:tc>
          <w:tcPr>
            <w:tcW w:w="709" w:type="dxa"/>
            <w:vMerge/>
          </w:tcPr>
          <w:p w14:paraId="61F414C4" w14:textId="77777777" w:rsidR="0009215D" w:rsidRPr="00BA77F9" w:rsidRDefault="0009215D" w:rsidP="00EC13EE">
            <w:pPr>
              <w:pStyle w:val="TAC"/>
            </w:pPr>
          </w:p>
        </w:tc>
        <w:tc>
          <w:tcPr>
            <w:tcW w:w="1417" w:type="dxa"/>
          </w:tcPr>
          <w:p w14:paraId="6BCD9B76" w14:textId="77777777" w:rsidR="0009215D" w:rsidRPr="00BA77F9" w:rsidRDefault="0009215D" w:rsidP="00EC13EE">
            <w:pPr>
              <w:pStyle w:val="TAC"/>
              <w:rPr>
                <w:lang w:val="da-DK"/>
              </w:rPr>
            </w:pPr>
            <w:r w:rsidRPr="00BA77F9">
              <w:t>Config</w:t>
            </w:r>
            <w:r w:rsidRPr="00BA77F9">
              <w:rPr>
                <w:szCs w:val="18"/>
              </w:rPr>
              <w:t xml:space="preserve"> </w:t>
            </w:r>
            <w:r w:rsidRPr="00BA77F9">
              <w:t>3</w:t>
            </w:r>
          </w:p>
        </w:tc>
        <w:tc>
          <w:tcPr>
            <w:tcW w:w="851" w:type="dxa"/>
          </w:tcPr>
          <w:p w14:paraId="49D1EC29" w14:textId="77777777" w:rsidR="0009215D" w:rsidRPr="00BA77F9" w:rsidRDefault="0009215D" w:rsidP="00EC13EE">
            <w:pPr>
              <w:pStyle w:val="TAC"/>
            </w:pPr>
            <w:r w:rsidRPr="00BA77F9">
              <w:t>-91</w:t>
            </w:r>
          </w:p>
        </w:tc>
        <w:tc>
          <w:tcPr>
            <w:tcW w:w="992" w:type="dxa"/>
          </w:tcPr>
          <w:p w14:paraId="155DC91F" w14:textId="77777777" w:rsidR="0009215D" w:rsidRPr="00BA77F9" w:rsidRDefault="0009215D" w:rsidP="00EC13EE">
            <w:pPr>
              <w:pStyle w:val="TAC"/>
            </w:pPr>
            <w:r w:rsidRPr="00BA77F9">
              <w:t>-91</w:t>
            </w:r>
          </w:p>
        </w:tc>
        <w:tc>
          <w:tcPr>
            <w:tcW w:w="851" w:type="dxa"/>
          </w:tcPr>
          <w:p w14:paraId="49F97723" w14:textId="77777777" w:rsidR="0009215D" w:rsidRPr="00BA77F9" w:rsidRDefault="0009215D" w:rsidP="00EC13EE">
            <w:pPr>
              <w:pStyle w:val="TAC"/>
            </w:pPr>
            <w:r w:rsidRPr="00BA77F9">
              <w:t>-91</w:t>
            </w:r>
          </w:p>
        </w:tc>
        <w:tc>
          <w:tcPr>
            <w:tcW w:w="992" w:type="dxa"/>
          </w:tcPr>
          <w:p w14:paraId="025C617F" w14:textId="77777777" w:rsidR="0009215D" w:rsidRPr="00BA77F9" w:rsidRDefault="0009215D" w:rsidP="00EC13EE">
            <w:pPr>
              <w:pStyle w:val="TAC"/>
            </w:pPr>
            <w:r w:rsidRPr="00BA77F9">
              <w:t>-91</w:t>
            </w:r>
          </w:p>
        </w:tc>
        <w:tc>
          <w:tcPr>
            <w:tcW w:w="850" w:type="dxa"/>
          </w:tcPr>
          <w:p w14:paraId="2D14E834" w14:textId="77777777" w:rsidR="0009215D" w:rsidRPr="00BA77F9" w:rsidRDefault="0009215D" w:rsidP="00EC13EE">
            <w:pPr>
              <w:pStyle w:val="TAC"/>
            </w:pPr>
            <w:r w:rsidRPr="00BA77F9">
              <w:t>-Infinity</w:t>
            </w:r>
          </w:p>
        </w:tc>
        <w:tc>
          <w:tcPr>
            <w:tcW w:w="851" w:type="dxa"/>
          </w:tcPr>
          <w:p w14:paraId="161CED09" w14:textId="77777777" w:rsidR="0009215D" w:rsidRPr="00BA77F9" w:rsidRDefault="0009215D" w:rsidP="00EC13EE">
            <w:pPr>
              <w:pStyle w:val="TAC"/>
            </w:pPr>
            <w:r w:rsidRPr="00BA77F9">
              <w:t>-88</w:t>
            </w:r>
          </w:p>
        </w:tc>
      </w:tr>
      <w:tr w:rsidR="0009215D" w:rsidRPr="00BA77F9" w14:paraId="1A7F3D89" w14:textId="77777777" w:rsidTr="00EC13EE">
        <w:trPr>
          <w:cantSplit/>
          <w:trHeight w:val="94"/>
        </w:trPr>
        <w:tc>
          <w:tcPr>
            <w:tcW w:w="1838" w:type="dxa"/>
            <w:gridSpan w:val="3"/>
          </w:tcPr>
          <w:p w14:paraId="10619A90" w14:textId="77777777" w:rsidR="0009215D" w:rsidRPr="00BA77F9" w:rsidRDefault="0009215D" w:rsidP="00EC13EE">
            <w:pPr>
              <w:pStyle w:val="TAL"/>
            </w:pPr>
            <w:r w:rsidRPr="00BA77F9">
              <w:rPr>
                <w:position w:val="-12"/>
              </w:rPr>
              <w:object w:dxaOrig="620" w:dyaOrig="380" w14:anchorId="4EF7BFE9">
                <v:shape id="_x0000_i1027" type="#_x0000_t75" style="width:20.55pt;height:15.45pt" o:ole="" fillcolor="window">
                  <v:imagedata r:id="rId14" o:title=""/>
                </v:shape>
                <o:OLEObject Type="Embed" ProgID="Equation.3" ShapeID="_x0000_i1027" DrawAspect="Content" ObjectID="_1813122304" r:id="rId15"/>
              </w:object>
            </w:r>
          </w:p>
        </w:tc>
        <w:tc>
          <w:tcPr>
            <w:tcW w:w="709" w:type="dxa"/>
          </w:tcPr>
          <w:p w14:paraId="0B733080" w14:textId="77777777" w:rsidR="0009215D" w:rsidRPr="00BA77F9" w:rsidRDefault="0009215D" w:rsidP="00EC13EE">
            <w:pPr>
              <w:pStyle w:val="TAC"/>
            </w:pPr>
            <w:r w:rsidRPr="00BA77F9">
              <w:t>dB</w:t>
            </w:r>
          </w:p>
        </w:tc>
        <w:tc>
          <w:tcPr>
            <w:tcW w:w="1417" w:type="dxa"/>
          </w:tcPr>
          <w:p w14:paraId="5D185C17" w14:textId="77777777" w:rsidR="0009215D" w:rsidRPr="00BA77F9" w:rsidRDefault="0009215D" w:rsidP="00EC13EE">
            <w:pPr>
              <w:pStyle w:val="TAC"/>
            </w:pPr>
            <w:r w:rsidRPr="00BA77F9">
              <w:t>Config 1,2</w:t>
            </w:r>
            <w:r>
              <w:t>,3</w:t>
            </w:r>
          </w:p>
        </w:tc>
        <w:tc>
          <w:tcPr>
            <w:tcW w:w="851" w:type="dxa"/>
          </w:tcPr>
          <w:p w14:paraId="0A91C409" w14:textId="77777777" w:rsidR="0009215D" w:rsidRPr="00BA77F9" w:rsidDel="004B51DC" w:rsidRDefault="0009215D" w:rsidP="00EC13EE">
            <w:pPr>
              <w:pStyle w:val="TAC"/>
            </w:pPr>
            <w:r w:rsidRPr="00BA77F9">
              <w:t>4</w:t>
            </w:r>
          </w:p>
        </w:tc>
        <w:tc>
          <w:tcPr>
            <w:tcW w:w="992" w:type="dxa"/>
          </w:tcPr>
          <w:p w14:paraId="151A5368" w14:textId="77777777" w:rsidR="0009215D" w:rsidRPr="00BA77F9" w:rsidDel="004B51DC" w:rsidRDefault="0009215D" w:rsidP="00EC13EE">
            <w:pPr>
              <w:pStyle w:val="TAC"/>
            </w:pPr>
            <w:r w:rsidRPr="00BA77F9">
              <w:t>4</w:t>
            </w:r>
          </w:p>
        </w:tc>
        <w:tc>
          <w:tcPr>
            <w:tcW w:w="851" w:type="dxa"/>
          </w:tcPr>
          <w:p w14:paraId="2DFE70DC" w14:textId="77777777" w:rsidR="0009215D" w:rsidRPr="00BA77F9" w:rsidDel="00B36E6D" w:rsidRDefault="0009215D" w:rsidP="00EC13EE">
            <w:pPr>
              <w:pStyle w:val="TAC"/>
            </w:pPr>
            <w:r w:rsidRPr="00BA77F9">
              <w:t>4</w:t>
            </w:r>
          </w:p>
        </w:tc>
        <w:tc>
          <w:tcPr>
            <w:tcW w:w="992" w:type="dxa"/>
          </w:tcPr>
          <w:p w14:paraId="153C649E" w14:textId="6BC5443F" w:rsidR="0009215D" w:rsidRPr="00BA77F9" w:rsidDel="004B51DC" w:rsidRDefault="0009215D" w:rsidP="00EC13EE">
            <w:pPr>
              <w:pStyle w:val="TAC"/>
            </w:pPr>
            <w:r>
              <w:t>-3.79</w:t>
            </w:r>
          </w:p>
        </w:tc>
        <w:tc>
          <w:tcPr>
            <w:tcW w:w="850" w:type="dxa"/>
          </w:tcPr>
          <w:p w14:paraId="48ECB9D2" w14:textId="77777777" w:rsidR="0009215D" w:rsidRPr="00BA77F9" w:rsidRDefault="0009215D" w:rsidP="00EC13EE">
            <w:pPr>
              <w:pStyle w:val="TAC"/>
            </w:pPr>
            <w:r w:rsidRPr="00BA77F9">
              <w:t>-Infinity</w:t>
            </w:r>
          </w:p>
        </w:tc>
        <w:tc>
          <w:tcPr>
            <w:tcW w:w="851" w:type="dxa"/>
          </w:tcPr>
          <w:p w14:paraId="3CA17E83" w14:textId="09D8264B" w:rsidR="0009215D" w:rsidRPr="00BA77F9" w:rsidRDefault="0009215D" w:rsidP="00EC13EE">
            <w:pPr>
              <w:pStyle w:val="TAC"/>
            </w:pPr>
            <w:r>
              <w:t>1.54</w:t>
            </w:r>
          </w:p>
        </w:tc>
      </w:tr>
      <w:tr w:rsidR="0009215D" w:rsidRPr="00BA77F9" w14:paraId="0AD276A3" w14:textId="77777777" w:rsidTr="00EC13EE">
        <w:trPr>
          <w:cantSplit/>
          <w:trHeight w:val="94"/>
        </w:trPr>
        <w:tc>
          <w:tcPr>
            <w:tcW w:w="1838" w:type="dxa"/>
            <w:gridSpan w:val="3"/>
          </w:tcPr>
          <w:p w14:paraId="1E68715C" w14:textId="77777777" w:rsidR="0009215D" w:rsidRPr="00BA77F9" w:rsidRDefault="0009215D" w:rsidP="00EC13EE">
            <w:pPr>
              <w:pStyle w:val="TAL"/>
            </w:pPr>
            <w:r w:rsidRPr="00BA77F9">
              <w:rPr>
                <w:position w:val="-12"/>
              </w:rPr>
              <w:object w:dxaOrig="800" w:dyaOrig="380" w14:anchorId="118A1B0C">
                <v:shape id="_x0000_i1028" type="#_x0000_t75" style="width:25.7pt;height:15.45pt" o:ole="" fillcolor="window">
                  <v:imagedata r:id="rId16" o:title=""/>
                </v:shape>
                <o:OLEObject Type="Embed" ProgID="Equation.3" ShapeID="_x0000_i1028" DrawAspect="Content" ObjectID="_1813122305" r:id="rId17"/>
              </w:object>
            </w:r>
          </w:p>
        </w:tc>
        <w:tc>
          <w:tcPr>
            <w:tcW w:w="709" w:type="dxa"/>
          </w:tcPr>
          <w:p w14:paraId="27D19FEE" w14:textId="77777777" w:rsidR="0009215D" w:rsidRPr="00BA77F9" w:rsidRDefault="0009215D" w:rsidP="00EC13EE">
            <w:pPr>
              <w:pStyle w:val="TAC"/>
            </w:pPr>
            <w:r w:rsidRPr="00BA77F9">
              <w:t>dB</w:t>
            </w:r>
          </w:p>
        </w:tc>
        <w:tc>
          <w:tcPr>
            <w:tcW w:w="1417" w:type="dxa"/>
          </w:tcPr>
          <w:p w14:paraId="2FF12835" w14:textId="77777777" w:rsidR="0009215D" w:rsidRPr="00BA77F9" w:rsidRDefault="0009215D" w:rsidP="00EC13EE">
            <w:pPr>
              <w:pStyle w:val="TAC"/>
            </w:pPr>
            <w:r w:rsidRPr="00BA77F9">
              <w:t>Config 1,2</w:t>
            </w:r>
            <w:r>
              <w:t>,3</w:t>
            </w:r>
          </w:p>
        </w:tc>
        <w:tc>
          <w:tcPr>
            <w:tcW w:w="851" w:type="dxa"/>
          </w:tcPr>
          <w:p w14:paraId="51A03C50" w14:textId="77777777" w:rsidR="0009215D" w:rsidRPr="00BA77F9" w:rsidDel="004B51DC" w:rsidRDefault="0009215D" w:rsidP="00EC13EE">
            <w:pPr>
              <w:pStyle w:val="TAC"/>
            </w:pPr>
            <w:r w:rsidRPr="00BA77F9">
              <w:t>4</w:t>
            </w:r>
          </w:p>
        </w:tc>
        <w:tc>
          <w:tcPr>
            <w:tcW w:w="992" w:type="dxa"/>
          </w:tcPr>
          <w:p w14:paraId="0B36B8B6" w14:textId="77777777" w:rsidR="0009215D" w:rsidRPr="00BA77F9" w:rsidDel="004B51DC" w:rsidRDefault="0009215D" w:rsidP="00EC13EE">
            <w:pPr>
              <w:pStyle w:val="TAC"/>
            </w:pPr>
            <w:r w:rsidRPr="00BA77F9">
              <w:t>4</w:t>
            </w:r>
          </w:p>
        </w:tc>
        <w:tc>
          <w:tcPr>
            <w:tcW w:w="851" w:type="dxa"/>
          </w:tcPr>
          <w:p w14:paraId="4D58C3F5" w14:textId="77777777" w:rsidR="0009215D" w:rsidRPr="00BA77F9" w:rsidDel="00B36E6D" w:rsidRDefault="0009215D" w:rsidP="00EC13EE">
            <w:pPr>
              <w:pStyle w:val="TAC"/>
            </w:pPr>
            <w:r w:rsidRPr="00BA77F9">
              <w:t>4</w:t>
            </w:r>
          </w:p>
        </w:tc>
        <w:tc>
          <w:tcPr>
            <w:tcW w:w="992" w:type="dxa"/>
          </w:tcPr>
          <w:p w14:paraId="61625D6D" w14:textId="77777777" w:rsidR="0009215D" w:rsidRPr="00BA77F9" w:rsidDel="004B51DC" w:rsidRDefault="0009215D" w:rsidP="00EC13EE">
            <w:pPr>
              <w:pStyle w:val="TAC"/>
            </w:pPr>
            <w:r w:rsidRPr="00BA77F9">
              <w:t>4</w:t>
            </w:r>
          </w:p>
        </w:tc>
        <w:tc>
          <w:tcPr>
            <w:tcW w:w="850" w:type="dxa"/>
          </w:tcPr>
          <w:p w14:paraId="15A70D1F" w14:textId="77777777" w:rsidR="0009215D" w:rsidRPr="00BA77F9" w:rsidRDefault="0009215D" w:rsidP="00EC13EE">
            <w:pPr>
              <w:pStyle w:val="TAC"/>
            </w:pPr>
            <w:r w:rsidRPr="00BA77F9">
              <w:t>-Infinity</w:t>
            </w:r>
          </w:p>
        </w:tc>
        <w:tc>
          <w:tcPr>
            <w:tcW w:w="851" w:type="dxa"/>
          </w:tcPr>
          <w:p w14:paraId="44AF0EAA" w14:textId="77777777" w:rsidR="0009215D" w:rsidRPr="00BA77F9" w:rsidRDefault="0009215D" w:rsidP="00EC13EE">
            <w:pPr>
              <w:pStyle w:val="TAC"/>
            </w:pPr>
            <w:r w:rsidRPr="00BA77F9">
              <w:t>7</w:t>
            </w:r>
          </w:p>
        </w:tc>
      </w:tr>
      <w:tr w:rsidR="0009215D" w:rsidRPr="00BA77F9" w14:paraId="3DEE3488" w14:textId="77777777" w:rsidTr="00EC13EE">
        <w:trPr>
          <w:cantSplit/>
          <w:trHeight w:val="94"/>
        </w:trPr>
        <w:tc>
          <w:tcPr>
            <w:tcW w:w="1838" w:type="dxa"/>
            <w:gridSpan w:val="3"/>
            <w:vMerge w:val="restart"/>
          </w:tcPr>
          <w:p w14:paraId="471E0DC0" w14:textId="77777777" w:rsidR="0009215D" w:rsidRPr="00BA77F9" w:rsidRDefault="0009215D"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670263FA" w14:textId="4441B308" w:rsidR="0009215D" w:rsidRPr="00BA77F9" w:rsidRDefault="0009215D" w:rsidP="00EC13EE">
            <w:pPr>
              <w:pStyle w:val="TAC"/>
              <w:rPr>
                <w:rFonts w:cs="Arial"/>
                <w:szCs w:val="18"/>
              </w:rPr>
            </w:pPr>
            <w:r w:rsidRPr="00BA77F9">
              <w:rPr>
                <w:rFonts w:cs="Arial"/>
                <w:szCs w:val="18"/>
              </w:rPr>
              <w:t>dBm/</w:t>
            </w:r>
            <w:r>
              <w:rPr>
                <w:rFonts w:cs="Arial"/>
                <w:szCs w:val="18"/>
              </w:rPr>
              <w:t>ChBW</w:t>
            </w:r>
          </w:p>
        </w:tc>
        <w:tc>
          <w:tcPr>
            <w:tcW w:w="1417" w:type="dxa"/>
          </w:tcPr>
          <w:p w14:paraId="61C256DE" w14:textId="77777777" w:rsidR="0009215D" w:rsidRPr="00BA77F9" w:rsidRDefault="0009215D" w:rsidP="00EC13EE">
            <w:pPr>
              <w:pStyle w:val="TAC"/>
              <w:rPr>
                <w:rFonts w:cs="Arial"/>
                <w:szCs w:val="18"/>
              </w:rPr>
            </w:pPr>
            <w:r w:rsidRPr="00BA77F9">
              <w:rPr>
                <w:rFonts w:cs="Arial"/>
                <w:szCs w:val="18"/>
              </w:rPr>
              <w:t>Config 1,2</w:t>
            </w:r>
          </w:p>
        </w:tc>
        <w:tc>
          <w:tcPr>
            <w:tcW w:w="851" w:type="dxa"/>
          </w:tcPr>
          <w:p w14:paraId="778B75CF" w14:textId="77777777" w:rsidR="0009215D" w:rsidRPr="00BA77F9" w:rsidRDefault="0009215D" w:rsidP="00EC13EE">
            <w:pPr>
              <w:pStyle w:val="TAC"/>
              <w:rPr>
                <w:rFonts w:cs="Arial"/>
                <w:szCs w:val="18"/>
              </w:rPr>
            </w:pPr>
            <w:r w:rsidRPr="00BA77F9">
              <w:rPr>
                <w:rFonts w:cs="Arial"/>
                <w:szCs w:val="18"/>
              </w:rPr>
              <w:t>-64.59</w:t>
            </w:r>
          </w:p>
        </w:tc>
        <w:tc>
          <w:tcPr>
            <w:tcW w:w="992" w:type="dxa"/>
          </w:tcPr>
          <w:p w14:paraId="3C338D5F" w14:textId="77777777" w:rsidR="0009215D" w:rsidRPr="00BA77F9" w:rsidRDefault="0009215D" w:rsidP="00EC13EE">
            <w:pPr>
              <w:pStyle w:val="TAC"/>
              <w:rPr>
                <w:rFonts w:cs="Arial"/>
                <w:szCs w:val="18"/>
              </w:rPr>
            </w:pPr>
            <w:r w:rsidRPr="00BA77F9">
              <w:rPr>
                <w:rFonts w:cs="Arial"/>
                <w:szCs w:val="18"/>
              </w:rPr>
              <w:t>-64.59</w:t>
            </w:r>
          </w:p>
        </w:tc>
        <w:tc>
          <w:tcPr>
            <w:tcW w:w="851" w:type="dxa"/>
          </w:tcPr>
          <w:p w14:paraId="20C34311"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7DF09693" w14:textId="277E250E" w:rsidR="0009215D" w:rsidRPr="00BA77F9" w:rsidRDefault="0009215D" w:rsidP="00EC13EE">
            <w:pPr>
              <w:pStyle w:val="TAC"/>
              <w:rPr>
                <w:rFonts w:cs="Arial"/>
                <w:szCs w:val="18"/>
              </w:rPr>
            </w:pPr>
            <w:r>
              <w:rPr>
                <w:rFonts w:cs="Arial"/>
                <w:szCs w:val="18"/>
              </w:rPr>
              <w:t>-54.64</w:t>
            </w:r>
          </w:p>
        </w:tc>
        <w:tc>
          <w:tcPr>
            <w:tcW w:w="850" w:type="dxa"/>
          </w:tcPr>
          <w:p w14:paraId="11CD7679" w14:textId="2D605A30" w:rsidR="0009215D" w:rsidRPr="00BA77F9" w:rsidRDefault="0009215D" w:rsidP="00EC13EE">
            <w:pPr>
              <w:pStyle w:val="TAC"/>
              <w:rPr>
                <w:rFonts w:cs="Arial"/>
                <w:szCs w:val="18"/>
              </w:rPr>
            </w:pPr>
            <w:r>
              <w:rPr>
                <w:rFonts w:cs="Arial"/>
                <w:szCs w:val="18"/>
              </w:rPr>
              <w:t>-58.49</w:t>
            </w:r>
          </w:p>
        </w:tc>
        <w:tc>
          <w:tcPr>
            <w:tcW w:w="851" w:type="dxa"/>
          </w:tcPr>
          <w:p w14:paraId="1246B72F" w14:textId="64709D94" w:rsidR="0009215D" w:rsidRPr="00BA77F9" w:rsidRDefault="0009215D" w:rsidP="00EC13EE">
            <w:pPr>
              <w:pStyle w:val="TAC"/>
              <w:rPr>
                <w:rFonts w:cs="Arial"/>
                <w:szCs w:val="18"/>
              </w:rPr>
            </w:pPr>
            <w:r>
              <w:rPr>
                <w:rFonts w:cs="Arial"/>
                <w:szCs w:val="18"/>
              </w:rPr>
              <w:t>-54.64</w:t>
            </w:r>
          </w:p>
        </w:tc>
      </w:tr>
      <w:tr w:rsidR="0009215D" w:rsidRPr="00BA77F9" w14:paraId="384DF2AD" w14:textId="77777777" w:rsidTr="00EC13EE">
        <w:trPr>
          <w:cantSplit/>
          <w:trHeight w:val="94"/>
        </w:trPr>
        <w:tc>
          <w:tcPr>
            <w:tcW w:w="1838" w:type="dxa"/>
            <w:gridSpan w:val="3"/>
            <w:vMerge/>
          </w:tcPr>
          <w:p w14:paraId="7662108E" w14:textId="77777777" w:rsidR="0009215D" w:rsidRPr="00BA77F9" w:rsidRDefault="0009215D" w:rsidP="00EC13EE">
            <w:pPr>
              <w:pStyle w:val="TAL"/>
              <w:rPr>
                <w:rFonts w:cs="Arial"/>
                <w:szCs w:val="18"/>
              </w:rPr>
            </w:pPr>
          </w:p>
        </w:tc>
        <w:tc>
          <w:tcPr>
            <w:tcW w:w="709" w:type="dxa"/>
          </w:tcPr>
          <w:p w14:paraId="2B221EE8" w14:textId="4F5A352B" w:rsidR="0009215D" w:rsidRPr="00BA77F9" w:rsidRDefault="0009215D" w:rsidP="00EC13EE">
            <w:pPr>
              <w:pStyle w:val="TAC"/>
              <w:rPr>
                <w:rFonts w:cs="Arial"/>
                <w:szCs w:val="18"/>
              </w:rPr>
            </w:pPr>
            <w:r w:rsidRPr="00BA77F9">
              <w:rPr>
                <w:rFonts w:cs="Arial"/>
                <w:szCs w:val="18"/>
              </w:rPr>
              <w:t>dBm/</w:t>
            </w:r>
            <w:r>
              <w:rPr>
                <w:rFonts w:cs="Arial"/>
                <w:szCs w:val="18"/>
              </w:rPr>
              <w:t>ChBW</w:t>
            </w:r>
          </w:p>
        </w:tc>
        <w:tc>
          <w:tcPr>
            <w:tcW w:w="1417" w:type="dxa"/>
          </w:tcPr>
          <w:p w14:paraId="570885EB" w14:textId="77777777" w:rsidR="0009215D" w:rsidRPr="00BA77F9" w:rsidRDefault="0009215D" w:rsidP="00EC13EE">
            <w:pPr>
              <w:pStyle w:val="TAC"/>
              <w:rPr>
                <w:rFonts w:cs="Arial"/>
                <w:szCs w:val="18"/>
              </w:rPr>
            </w:pPr>
            <w:r w:rsidRPr="00BA77F9">
              <w:rPr>
                <w:rFonts w:cs="Arial"/>
                <w:szCs w:val="18"/>
              </w:rPr>
              <w:t>Config 3</w:t>
            </w:r>
          </w:p>
        </w:tc>
        <w:tc>
          <w:tcPr>
            <w:tcW w:w="851" w:type="dxa"/>
          </w:tcPr>
          <w:p w14:paraId="7D0667D4"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79CA1996" w14:textId="77777777" w:rsidR="0009215D" w:rsidRPr="00BA77F9" w:rsidRDefault="0009215D" w:rsidP="00EC13EE">
            <w:pPr>
              <w:pStyle w:val="TAC"/>
              <w:rPr>
                <w:rFonts w:cs="Arial"/>
                <w:szCs w:val="18"/>
              </w:rPr>
            </w:pPr>
            <w:r w:rsidRPr="00BA77F9">
              <w:rPr>
                <w:rFonts w:cs="Arial"/>
                <w:szCs w:val="18"/>
              </w:rPr>
              <w:t>-58.49</w:t>
            </w:r>
          </w:p>
        </w:tc>
        <w:tc>
          <w:tcPr>
            <w:tcW w:w="851" w:type="dxa"/>
          </w:tcPr>
          <w:p w14:paraId="59448D25"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35E7B5CF" w14:textId="52B69CDE" w:rsidR="0009215D" w:rsidRPr="00BA77F9" w:rsidRDefault="0009215D" w:rsidP="00EC13EE">
            <w:pPr>
              <w:pStyle w:val="TAC"/>
              <w:rPr>
                <w:rFonts w:cs="Arial"/>
                <w:szCs w:val="18"/>
              </w:rPr>
            </w:pPr>
            <w:r>
              <w:rPr>
                <w:rFonts w:cs="Arial"/>
                <w:szCs w:val="18"/>
              </w:rPr>
              <w:t>-54.64</w:t>
            </w:r>
          </w:p>
        </w:tc>
        <w:tc>
          <w:tcPr>
            <w:tcW w:w="850" w:type="dxa"/>
          </w:tcPr>
          <w:p w14:paraId="15369939" w14:textId="42ACE038" w:rsidR="0009215D" w:rsidRPr="00BA77F9" w:rsidRDefault="0009215D" w:rsidP="00EC13EE">
            <w:pPr>
              <w:pStyle w:val="TAC"/>
              <w:rPr>
                <w:rFonts w:cs="Arial"/>
                <w:szCs w:val="18"/>
              </w:rPr>
            </w:pPr>
            <w:r>
              <w:rPr>
                <w:rFonts w:cs="Arial"/>
                <w:szCs w:val="18"/>
              </w:rPr>
              <w:t>-58.49</w:t>
            </w:r>
          </w:p>
        </w:tc>
        <w:tc>
          <w:tcPr>
            <w:tcW w:w="851" w:type="dxa"/>
          </w:tcPr>
          <w:p w14:paraId="6AA0DD12" w14:textId="7D228993" w:rsidR="0009215D" w:rsidRPr="00BA77F9" w:rsidRDefault="0009215D" w:rsidP="00EC13EE">
            <w:pPr>
              <w:pStyle w:val="TAC"/>
              <w:rPr>
                <w:rFonts w:cs="Arial"/>
                <w:szCs w:val="18"/>
              </w:rPr>
            </w:pPr>
            <w:r>
              <w:rPr>
                <w:rFonts w:cs="Arial"/>
                <w:szCs w:val="18"/>
              </w:rPr>
              <w:t>-54.64</w:t>
            </w:r>
          </w:p>
        </w:tc>
      </w:tr>
      <w:tr w:rsidR="0009215D" w:rsidRPr="00BA77F9" w14:paraId="5B9F9A2A" w14:textId="77777777" w:rsidTr="00EC13EE">
        <w:trPr>
          <w:cantSplit/>
          <w:trHeight w:val="150"/>
        </w:trPr>
        <w:tc>
          <w:tcPr>
            <w:tcW w:w="1838" w:type="dxa"/>
            <w:gridSpan w:val="3"/>
          </w:tcPr>
          <w:p w14:paraId="2163A959" w14:textId="77777777" w:rsidR="0009215D" w:rsidRPr="00BA77F9" w:rsidRDefault="0009215D" w:rsidP="00EC13EE">
            <w:pPr>
              <w:pStyle w:val="TAL"/>
            </w:pPr>
            <w:r w:rsidRPr="00BA77F9">
              <w:t xml:space="preserve">Propagation Condition </w:t>
            </w:r>
          </w:p>
        </w:tc>
        <w:tc>
          <w:tcPr>
            <w:tcW w:w="709" w:type="dxa"/>
          </w:tcPr>
          <w:p w14:paraId="07646E49" w14:textId="77777777" w:rsidR="0009215D" w:rsidRPr="00BA77F9" w:rsidRDefault="0009215D" w:rsidP="00EC13EE">
            <w:pPr>
              <w:pStyle w:val="TAC"/>
            </w:pPr>
          </w:p>
        </w:tc>
        <w:tc>
          <w:tcPr>
            <w:tcW w:w="1417" w:type="dxa"/>
          </w:tcPr>
          <w:p w14:paraId="32E7ADC7" w14:textId="77777777" w:rsidR="0009215D" w:rsidRPr="00BA77F9" w:rsidRDefault="0009215D" w:rsidP="00EC13EE">
            <w:pPr>
              <w:pStyle w:val="TAC"/>
              <w:rPr>
                <w:rFonts w:cs="v4.2.0"/>
              </w:rPr>
            </w:pPr>
            <w:r w:rsidRPr="00BA77F9">
              <w:t>Config 1,2,3</w:t>
            </w:r>
          </w:p>
        </w:tc>
        <w:tc>
          <w:tcPr>
            <w:tcW w:w="1843" w:type="dxa"/>
            <w:gridSpan w:val="2"/>
          </w:tcPr>
          <w:p w14:paraId="7D027B2A" w14:textId="77777777" w:rsidR="0009215D" w:rsidRPr="00BA77F9" w:rsidRDefault="0009215D" w:rsidP="00EC13EE">
            <w:pPr>
              <w:pStyle w:val="TAC"/>
            </w:pPr>
            <w:r w:rsidRPr="00BA77F9">
              <w:rPr>
                <w:rFonts w:cs="v4.2.0"/>
              </w:rPr>
              <w:t>AWGN</w:t>
            </w:r>
          </w:p>
        </w:tc>
        <w:tc>
          <w:tcPr>
            <w:tcW w:w="1843" w:type="dxa"/>
            <w:gridSpan w:val="2"/>
          </w:tcPr>
          <w:p w14:paraId="633BEC39" w14:textId="77777777" w:rsidR="0009215D" w:rsidRPr="00BA77F9" w:rsidRDefault="0009215D" w:rsidP="00EC13EE">
            <w:pPr>
              <w:pStyle w:val="TAC"/>
            </w:pPr>
            <w:r w:rsidRPr="00BA77F9">
              <w:t>AWGN</w:t>
            </w:r>
          </w:p>
        </w:tc>
        <w:tc>
          <w:tcPr>
            <w:tcW w:w="1701" w:type="dxa"/>
            <w:gridSpan w:val="2"/>
          </w:tcPr>
          <w:p w14:paraId="0CE22B30" w14:textId="77777777" w:rsidR="0009215D" w:rsidRPr="00BA77F9" w:rsidRDefault="0009215D" w:rsidP="00EC13EE">
            <w:pPr>
              <w:pStyle w:val="TAC"/>
            </w:pPr>
            <w:r w:rsidRPr="00BA77F9">
              <w:t>AWGN</w:t>
            </w:r>
          </w:p>
        </w:tc>
      </w:tr>
      <w:tr w:rsidR="0009215D" w:rsidRPr="00BA77F9" w14:paraId="216B9C11" w14:textId="77777777" w:rsidTr="00EC13EE">
        <w:trPr>
          <w:cantSplit/>
          <w:trHeight w:val="1023"/>
        </w:trPr>
        <w:tc>
          <w:tcPr>
            <w:tcW w:w="9351" w:type="dxa"/>
            <w:gridSpan w:val="11"/>
          </w:tcPr>
          <w:p w14:paraId="14EA3346" w14:textId="77777777" w:rsidR="0009215D" w:rsidRPr="00BA77F9" w:rsidRDefault="0009215D" w:rsidP="00EC13EE">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BDBB20" w14:textId="77777777" w:rsidR="0009215D" w:rsidRPr="00BA77F9" w:rsidRDefault="0009215D"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7A3C672F">
                <v:shape id="_x0000_i1029" type="#_x0000_t75" style="width:20.55pt;height:15.45pt" o:ole="" fillcolor="window">
                  <v:imagedata r:id="rId11" o:title=""/>
                </v:shape>
                <o:OLEObject Type="Embed" ProgID="Equation.3" ShapeID="_x0000_i1029" DrawAspect="Content" ObjectID="_1813122306" r:id="rId18"/>
              </w:object>
            </w:r>
            <w:r w:rsidRPr="00BA77F9">
              <w:rPr>
                <w:lang w:val="en-US"/>
              </w:rPr>
              <w:t xml:space="preserve"> to be fulfilled.</w:t>
            </w:r>
          </w:p>
          <w:p w14:paraId="44C0AB64" w14:textId="77777777" w:rsidR="0009215D" w:rsidRPr="00BA77F9" w:rsidRDefault="0009215D"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2E7C0368" w14:textId="77777777" w:rsidR="0009215D" w:rsidRPr="00BA77F9" w:rsidRDefault="0009215D"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669B6BB8" w14:textId="77777777" w:rsidR="0009215D" w:rsidRPr="00BA77F9" w:rsidRDefault="0009215D" w:rsidP="00EC13EE">
            <w:pPr>
              <w:pStyle w:val="TAN"/>
            </w:pPr>
            <w:r w:rsidRPr="00BA77F9">
              <w:t>Note 5:</w:t>
            </w:r>
            <w:r w:rsidRPr="00BA77F9">
              <w:tab/>
              <w:t>For UE supporting semi-static channel access and network configuring semi-static channel occupancy.</w:t>
            </w:r>
          </w:p>
          <w:p w14:paraId="738061DC" w14:textId="77777777" w:rsidR="0009215D" w:rsidRPr="00BA77F9" w:rsidRDefault="0009215D" w:rsidP="00EC13EE">
            <w:pPr>
              <w:pStyle w:val="TAN"/>
            </w:pPr>
            <w:r w:rsidRPr="00BA77F9">
              <w:t>Note 6:</w:t>
            </w:r>
            <w:r w:rsidRPr="00BA77F9">
              <w:tab/>
              <w:t>For UE supporting dynamic channel access and network configuring dynamic channel occupancy.</w:t>
            </w:r>
          </w:p>
          <w:p w14:paraId="1F3723F8" w14:textId="77777777" w:rsidR="0009215D" w:rsidRPr="00BA77F9" w:rsidRDefault="0009215D"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384EE9C7" w14:textId="77777777" w:rsidR="0009215D" w:rsidRPr="00BA77F9" w:rsidRDefault="0009215D" w:rsidP="0009215D">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lastRenderedPageBreak/>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rPr>
                <w:lang w:eastAsia="zh-CN"/>
              </w:rPr>
            </w:pPr>
            <w:r w:rsidRPr="00B9445E">
              <w:rPr>
                <w:lang w:eastAsia="zh-CN"/>
              </w:rPr>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rPr>
                <w:lang w:eastAsia="zh-CN"/>
              </w:rPr>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rPr>
                <w:lang w:eastAsia="zh-CN"/>
              </w:rPr>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rPr>
                <w:lang w:eastAsia="zh-CN"/>
              </w:rPr>
            </w:pPr>
            <w:r w:rsidRPr="00E71A85">
              <w:rPr>
                <w:lang w:eastAsia="zh-CN"/>
              </w:rPr>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lang w:eastAsia="zh-CN"/>
              </w:rPr>
            </w:pPr>
            <w:r w:rsidRPr="00E71A85">
              <w:rPr>
                <w:bCs/>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lang w:eastAsia="zh-CN"/>
              </w:rPr>
            </w:pPr>
            <w:r w:rsidRPr="00E71A85">
              <w:rPr>
                <w:bCs/>
                <w:lang w:eastAsia="zh-CN"/>
              </w:rPr>
              <w:t>Cell 1: N/A</w:t>
            </w:r>
          </w:p>
          <w:p w14:paraId="6440AF0D" w14:textId="77777777" w:rsidR="0015252B" w:rsidRPr="00E71A85" w:rsidRDefault="0015252B" w:rsidP="0015252B">
            <w:pPr>
              <w:pStyle w:val="TAC"/>
              <w:rPr>
                <w:bCs/>
                <w:lang w:eastAsia="zh-CN"/>
              </w:rPr>
            </w:pPr>
            <w:r w:rsidRPr="00E71A85">
              <w:rPr>
                <w:bCs/>
                <w:lang w:eastAsia="zh-CN"/>
              </w:rPr>
              <w:t xml:space="preserve">Cell 2,3: </w:t>
            </w:r>
            <w:r>
              <w:rPr>
                <w:bCs/>
                <w:lang w:eastAsia="zh-CN"/>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lang w:eastAsia="zh-CN"/>
              </w:rPr>
            </w:pPr>
          </w:p>
        </w:tc>
      </w:tr>
      <w:tr w:rsidR="0015252B" w:rsidRPr="00E71A85" w14:paraId="6E935D74"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647CA6" w:rsidRPr="00E71A85" w14:paraId="3644343B"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1F38B2EC" w:rsidR="00647CA6" w:rsidRPr="00E71A85" w:rsidRDefault="00647CA6" w:rsidP="00647CA6">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647CA6" w:rsidRPr="00E71A85" w:rsidRDefault="00647CA6" w:rsidP="00647CA6">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2524B81E" w:rsidR="00647CA6" w:rsidRPr="00E71A85" w:rsidRDefault="00647CA6" w:rsidP="00647CA6">
            <w:pPr>
              <w:pStyle w:val="TAC"/>
              <w:rPr>
                <w:lang w:eastAsia="zh-CN"/>
              </w:rPr>
            </w:pPr>
            <w:r w:rsidRPr="00BA77F9">
              <w:rPr>
                <w:lang w:eastAsia="zh-CN"/>
              </w:rPr>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0CA388D7" w:rsidR="00647CA6" w:rsidRPr="00E71A85" w:rsidRDefault="00647CA6" w:rsidP="00647CA6">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4899A4F8" w14:textId="77777777" w:rsidR="00647CA6" w:rsidRPr="00BA77F9" w:rsidRDefault="00647CA6" w:rsidP="00647CA6">
            <w:pPr>
              <w:keepNext/>
              <w:keepLines/>
              <w:spacing w:after="0"/>
              <w:rPr>
                <w:rFonts w:ascii="Arial" w:hAnsi="Arial"/>
                <w:sz w:val="18"/>
              </w:rPr>
            </w:pPr>
            <w:r w:rsidRPr="00BA77F9">
              <w:rPr>
                <w:rFonts w:ascii="Arial" w:hAnsi="Arial"/>
                <w:sz w:val="18"/>
              </w:rPr>
              <w:t>Asynchronous cells.</w:t>
            </w:r>
          </w:p>
          <w:p w14:paraId="0E1AD403" w14:textId="4C1B6B7C" w:rsidR="00647CA6" w:rsidRPr="00E71A85" w:rsidRDefault="00647CA6" w:rsidP="00647CA6">
            <w:pPr>
              <w:pStyle w:val="TAL"/>
            </w:pPr>
            <w:r w:rsidRPr="00BA77F9">
              <w:t xml:space="preserve">The timing of Cell </w:t>
            </w:r>
            <w:r>
              <w:t>2</w:t>
            </w:r>
            <w:r w:rsidRPr="00BA77F9">
              <w:t xml:space="preserve"> is 3ms later than the timing of Cell </w:t>
            </w:r>
            <w:r>
              <w:t>1</w:t>
            </w:r>
            <w:r w:rsidRPr="00BA77F9">
              <w:t>.</w:t>
            </w:r>
          </w:p>
        </w:tc>
      </w:tr>
      <w:tr w:rsidR="0015252B" w:rsidRPr="00E71A85" w14:paraId="7EB9DEA0"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rPr>
                <w:lang w:eastAsia="zh-CN"/>
              </w:rPr>
            </w:pPr>
            <w:r w:rsidRPr="00E71A85">
              <w:rPr>
                <w:lang w:eastAsia="zh-CN"/>
              </w:rPr>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rPr>
                <w:lang w:eastAsia="zh-CN"/>
              </w:rPr>
            </w:pPr>
            <w:r w:rsidRPr="00E71A85">
              <w:rPr>
                <w:lang w:eastAsia="zh-CN"/>
              </w:rPr>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rPr>
                <w:lang w:eastAsia="zh-CN"/>
              </w:rPr>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rPr>
                <w:lang w:eastAsia="zh-CN"/>
              </w:rPr>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7E47E4">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rPr>
                <w:lang w:eastAsia="zh-CN"/>
              </w:rPr>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rPr>
                <w:lang w:eastAsia="zh-CN"/>
              </w:rPr>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7E6B75" w:rsidRPr="00BA77F9" w14:paraId="073E30A6" w14:textId="77777777" w:rsidTr="00EC13EE">
        <w:trPr>
          <w:cantSplit/>
          <w:trHeight w:val="150"/>
        </w:trPr>
        <w:tc>
          <w:tcPr>
            <w:tcW w:w="1838" w:type="dxa"/>
            <w:gridSpan w:val="3"/>
            <w:vMerge w:val="restart"/>
            <w:tcBorders>
              <w:top w:val="single" w:sz="4" w:space="0" w:color="auto"/>
              <w:left w:val="single" w:sz="4" w:space="0" w:color="auto"/>
            </w:tcBorders>
          </w:tcPr>
          <w:p w14:paraId="192B9DE9" w14:textId="77777777" w:rsidR="007E6B75" w:rsidRPr="00BA77F9" w:rsidRDefault="007E6B75" w:rsidP="00EC13EE">
            <w:pPr>
              <w:pStyle w:val="TAH"/>
              <w:rPr>
                <w:rFonts w:cs="Arial"/>
              </w:rPr>
            </w:pPr>
            <w:r w:rsidRPr="00BA77F9">
              <w:lastRenderedPageBreak/>
              <w:t>Parameter</w:t>
            </w:r>
          </w:p>
        </w:tc>
        <w:tc>
          <w:tcPr>
            <w:tcW w:w="709" w:type="dxa"/>
            <w:vMerge w:val="restart"/>
            <w:tcBorders>
              <w:top w:val="single" w:sz="4" w:space="0" w:color="auto"/>
            </w:tcBorders>
          </w:tcPr>
          <w:p w14:paraId="3955A8C5" w14:textId="77777777" w:rsidR="007E6B75" w:rsidRPr="00BA77F9" w:rsidRDefault="007E6B75" w:rsidP="00EC13EE">
            <w:pPr>
              <w:pStyle w:val="TAH"/>
              <w:rPr>
                <w:rFonts w:cs="Arial"/>
              </w:rPr>
            </w:pPr>
            <w:r w:rsidRPr="00BA77F9">
              <w:t>Unit</w:t>
            </w:r>
          </w:p>
        </w:tc>
        <w:tc>
          <w:tcPr>
            <w:tcW w:w="1417" w:type="dxa"/>
            <w:vMerge w:val="restart"/>
            <w:tcBorders>
              <w:top w:val="single" w:sz="4" w:space="0" w:color="auto"/>
            </w:tcBorders>
          </w:tcPr>
          <w:p w14:paraId="26385F17" w14:textId="77777777" w:rsidR="007E6B75" w:rsidRPr="00BA77F9" w:rsidRDefault="007E6B75" w:rsidP="00EC13EE">
            <w:pPr>
              <w:pStyle w:val="TAH"/>
            </w:pPr>
            <w:r w:rsidRPr="00BA77F9">
              <w:rPr>
                <w:rFonts w:cs="Arial"/>
              </w:rPr>
              <w:t>Test configuration</w:t>
            </w:r>
          </w:p>
        </w:tc>
        <w:tc>
          <w:tcPr>
            <w:tcW w:w="1843" w:type="dxa"/>
            <w:gridSpan w:val="2"/>
            <w:tcBorders>
              <w:top w:val="single" w:sz="4" w:space="0" w:color="auto"/>
            </w:tcBorders>
          </w:tcPr>
          <w:p w14:paraId="5BA4C0CF" w14:textId="77777777" w:rsidR="007E6B75" w:rsidRPr="00BA77F9" w:rsidRDefault="007E6B75" w:rsidP="00EC13EE">
            <w:pPr>
              <w:pStyle w:val="TAH"/>
              <w:rPr>
                <w:rFonts w:cs="Arial"/>
              </w:rPr>
            </w:pPr>
            <w:r w:rsidRPr="00BA77F9">
              <w:t>Cell 1</w:t>
            </w:r>
          </w:p>
        </w:tc>
        <w:tc>
          <w:tcPr>
            <w:tcW w:w="1843" w:type="dxa"/>
            <w:gridSpan w:val="2"/>
            <w:tcBorders>
              <w:top w:val="single" w:sz="4" w:space="0" w:color="auto"/>
              <w:right w:val="single" w:sz="4" w:space="0" w:color="auto"/>
            </w:tcBorders>
          </w:tcPr>
          <w:p w14:paraId="5A859BAA" w14:textId="77777777" w:rsidR="007E6B75" w:rsidRPr="00BA77F9" w:rsidRDefault="007E6B75" w:rsidP="00EC13EE">
            <w:pPr>
              <w:pStyle w:val="TAH"/>
              <w:rPr>
                <w:rFonts w:cs="Arial"/>
              </w:rPr>
            </w:pPr>
            <w:r w:rsidRPr="00BA77F9">
              <w:t>Cell 2</w:t>
            </w:r>
          </w:p>
        </w:tc>
        <w:tc>
          <w:tcPr>
            <w:tcW w:w="1701" w:type="dxa"/>
            <w:gridSpan w:val="2"/>
            <w:tcBorders>
              <w:top w:val="single" w:sz="4" w:space="0" w:color="auto"/>
              <w:right w:val="single" w:sz="4" w:space="0" w:color="auto"/>
            </w:tcBorders>
          </w:tcPr>
          <w:p w14:paraId="52B1BA20" w14:textId="77777777" w:rsidR="007E6B75" w:rsidRPr="00BA77F9" w:rsidRDefault="007E6B75" w:rsidP="00EC13EE">
            <w:pPr>
              <w:pStyle w:val="TAH"/>
            </w:pPr>
            <w:r w:rsidRPr="00BA77F9">
              <w:t>Cell 3</w:t>
            </w:r>
          </w:p>
        </w:tc>
      </w:tr>
      <w:tr w:rsidR="007E6B75" w:rsidRPr="00BA77F9" w14:paraId="05697617" w14:textId="77777777" w:rsidTr="00EC13EE">
        <w:trPr>
          <w:cantSplit/>
          <w:trHeight w:val="150"/>
        </w:trPr>
        <w:tc>
          <w:tcPr>
            <w:tcW w:w="1838" w:type="dxa"/>
            <w:gridSpan w:val="3"/>
            <w:vMerge/>
            <w:tcBorders>
              <w:left w:val="single" w:sz="4" w:space="0" w:color="auto"/>
              <w:bottom w:val="single" w:sz="4" w:space="0" w:color="auto"/>
            </w:tcBorders>
          </w:tcPr>
          <w:p w14:paraId="77DD0DAB" w14:textId="77777777" w:rsidR="007E6B75" w:rsidRPr="00BA77F9" w:rsidRDefault="007E6B75" w:rsidP="00EC13EE">
            <w:pPr>
              <w:pStyle w:val="TAH"/>
              <w:rPr>
                <w:rFonts w:cs="Arial"/>
              </w:rPr>
            </w:pPr>
          </w:p>
        </w:tc>
        <w:tc>
          <w:tcPr>
            <w:tcW w:w="709" w:type="dxa"/>
            <w:vMerge/>
            <w:tcBorders>
              <w:bottom w:val="single" w:sz="4" w:space="0" w:color="auto"/>
            </w:tcBorders>
          </w:tcPr>
          <w:p w14:paraId="76625041" w14:textId="77777777" w:rsidR="007E6B75" w:rsidRPr="00BA77F9" w:rsidRDefault="007E6B75" w:rsidP="00EC13EE">
            <w:pPr>
              <w:pStyle w:val="TAH"/>
              <w:rPr>
                <w:rFonts w:cs="Arial"/>
              </w:rPr>
            </w:pPr>
          </w:p>
        </w:tc>
        <w:tc>
          <w:tcPr>
            <w:tcW w:w="1417" w:type="dxa"/>
            <w:vMerge/>
            <w:tcBorders>
              <w:bottom w:val="single" w:sz="4" w:space="0" w:color="auto"/>
            </w:tcBorders>
          </w:tcPr>
          <w:p w14:paraId="34ADC6A0" w14:textId="77777777" w:rsidR="007E6B75" w:rsidRPr="00BA77F9" w:rsidRDefault="007E6B75" w:rsidP="00EC13EE">
            <w:pPr>
              <w:pStyle w:val="TAH"/>
            </w:pPr>
          </w:p>
        </w:tc>
        <w:tc>
          <w:tcPr>
            <w:tcW w:w="851" w:type="dxa"/>
            <w:tcBorders>
              <w:bottom w:val="single" w:sz="4" w:space="0" w:color="auto"/>
            </w:tcBorders>
          </w:tcPr>
          <w:p w14:paraId="09A9A917" w14:textId="77777777" w:rsidR="007E6B75" w:rsidRPr="00BA77F9" w:rsidRDefault="007E6B75" w:rsidP="00EC13EE">
            <w:pPr>
              <w:pStyle w:val="TAH"/>
              <w:rPr>
                <w:rFonts w:cs="Arial"/>
              </w:rPr>
            </w:pPr>
            <w:r w:rsidRPr="00BA77F9">
              <w:t>T1</w:t>
            </w:r>
          </w:p>
        </w:tc>
        <w:tc>
          <w:tcPr>
            <w:tcW w:w="992" w:type="dxa"/>
            <w:tcBorders>
              <w:bottom w:val="single" w:sz="4" w:space="0" w:color="auto"/>
            </w:tcBorders>
          </w:tcPr>
          <w:p w14:paraId="4CC89D57" w14:textId="77777777" w:rsidR="007E6B75" w:rsidRPr="00BA77F9" w:rsidRDefault="007E6B75" w:rsidP="00EC13EE">
            <w:pPr>
              <w:pStyle w:val="TAH"/>
              <w:rPr>
                <w:rFonts w:cs="Arial"/>
              </w:rPr>
            </w:pPr>
            <w:r w:rsidRPr="00BA77F9">
              <w:t>T2</w:t>
            </w:r>
          </w:p>
        </w:tc>
        <w:tc>
          <w:tcPr>
            <w:tcW w:w="851" w:type="dxa"/>
            <w:tcBorders>
              <w:bottom w:val="single" w:sz="4" w:space="0" w:color="auto"/>
            </w:tcBorders>
          </w:tcPr>
          <w:p w14:paraId="4748DF1B" w14:textId="77777777" w:rsidR="007E6B75" w:rsidRPr="00BA77F9" w:rsidRDefault="007E6B75" w:rsidP="00EC13EE">
            <w:pPr>
              <w:pStyle w:val="TAH"/>
              <w:rPr>
                <w:rFonts w:cs="Arial"/>
              </w:rPr>
            </w:pPr>
            <w:r w:rsidRPr="00BA77F9">
              <w:t>T1</w:t>
            </w:r>
          </w:p>
        </w:tc>
        <w:tc>
          <w:tcPr>
            <w:tcW w:w="992" w:type="dxa"/>
            <w:tcBorders>
              <w:bottom w:val="single" w:sz="4" w:space="0" w:color="auto"/>
            </w:tcBorders>
          </w:tcPr>
          <w:p w14:paraId="51A3FA1B" w14:textId="77777777" w:rsidR="007E6B75" w:rsidRPr="00BA77F9" w:rsidRDefault="007E6B75" w:rsidP="00EC13EE">
            <w:pPr>
              <w:pStyle w:val="TAH"/>
              <w:rPr>
                <w:rFonts w:cs="Arial"/>
              </w:rPr>
            </w:pPr>
            <w:r w:rsidRPr="00BA77F9">
              <w:t>T2</w:t>
            </w:r>
          </w:p>
        </w:tc>
        <w:tc>
          <w:tcPr>
            <w:tcW w:w="850" w:type="dxa"/>
            <w:tcBorders>
              <w:bottom w:val="single" w:sz="4" w:space="0" w:color="auto"/>
            </w:tcBorders>
          </w:tcPr>
          <w:p w14:paraId="1ABEBBD9" w14:textId="77777777" w:rsidR="007E6B75" w:rsidRPr="00BA77F9" w:rsidRDefault="007E6B75" w:rsidP="00EC13EE">
            <w:pPr>
              <w:pStyle w:val="TAH"/>
            </w:pPr>
            <w:r w:rsidRPr="00BA77F9">
              <w:t>T1</w:t>
            </w:r>
          </w:p>
        </w:tc>
        <w:tc>
          <w:tcPr>
            <w:tcW w:w="851" w:type="dxa"/>
            <w:tcBorders>
              <w:bottom w:val="single" w:sz="4" w:space="0" w:color="auto"/>
            </w:tcBorders>
          </w:tcPr>
          <w:p w14:paraId="223925BD" w14:textId="77777777" w:rsidR="007E6B75" w:rsidRPr="00BA77F9" w:rsidRDefault="007E6B75" w:rsidP="00EC13EE">
            <w:pPr>
              <w:pStyle w:val="TAH"/>
            </w:pPr>
            <w:r w:rsidRPr="00BA77F9">
              <w:t>T2</w:t>
            </w:r>
          </w:p>
        </w:tc>
      </w:tr>
      <w:tr w:rsidR="007E6B75" w:rsidRPr="00BA77F9" w14:paraId="5DDE55A6" w14:textId="77777777" w:rsidTr="00EC13EE">
        <w:trPr>
          <w:cantSplit/>
          <w:trHeight w:val="292"/>
        </w:trPr>
        <w:tc>
          <w:tcPr>
            <w:tcW w:w="1838" w:type="dxa"/>
            <w:gridSpan w:val="3"/>
            <w:tcBorders>
              <w:left w:val="single" w:sz="4" w:space="0" w:color="auto"/>
              <w:bottom w:val="single" w:sz="4" w:space="0" w:color="auto"/>
            </w:tcBorders>
          </w:tcPr>
          <w:p w14:paraId="39E40D33" w14:textId="77777777" w:rsidR="007E6B75" w:rsidRPr="00BA77F9" w:rsidRDefault="007E6B75" w:rsidP="00EC13EE">
            <w:pPr>
              <w:pStyle w:val="TAL"/>
              <w:rPr>
                <w:lang w:val="it-IT"/>
              </w:rPr>
            </w:pPr>
            <w:r w:rsidRPr="00BA77F9">
              <w:rPr>
                <w:lang w:val="it-IT"/>
              </w:rPr>
              <w:t>NR RF Channel Number</w:t>
            </w:r>
          </w:p>
        </w:tc>
        <w:tc>
          <w:tcPr>
            <w:tcW w:w="709" w:type="dxa"/>
            <w:tcBorders>
              <w:bottom w:val="single" w:sz="4" w:space="0" w:color="auto"/>
            </w:tcBorders>
          </w:tcPr>
          <w:p w14:paraId="7CDB23E2" w14:textId="77777777" w:rsidR="007E6B75" w:rsidRPr="00BA77F9" w:rsidRDefault="007E6B75" w:rsidP="00EC13EE">
            <w:pPr>
              <w:pStyle w:val="TAC"/>
              <w:rPr>
                <w:lang w:val="it-IT"/>
              </w:rPr>
            </w:pPr>
          </w:p>
        </w:tc>
        <w:tc>
          <w:tcPr>
            <w:tcW w:w="1417" w:type="dxa"/>
            <w:tcBorders>
              <w:bottom w:val="single" w:sz="4" w:space="0" w:color="auto"/>
            </w:tcBorders>
            <w:vAlign w:val="center"/>
          </w:tcPr>
          <w:p w14:paraId="7DFC8471" w14:textId="77777777" w:rsidR="007E6B75" w:rsidRPr="00BA77F9" w:rsidRDefault="007E6B75" w:rsidP="00EC13EE">
            <w:pPr>
              <w:pStyle w:val="TAC"/>
              <w:rPr>
                <w:rFonts w:cs="v4.2.0"/>
              </w:rPr>
            </w:pPr>
            <w:r w:rsidRPr="00BA77F9">
              <w:t>Config 1,2,3</w:t>
            </w:r>
          </w:p>
        </w:tc>
        <w:tc>
          <w:tcPr>
            <w:tcW w:w="1843" w:type="dxa"/>
            <w:gridSpan w:val="2"/>
            <w:tcBorders>
              <w:bottom w:val="single" w:sz="4" w:space="0" w:color="auto"/>
            </w:tcBorders>
          </w:tcPr>
          <w:p w14:paraId="5B71E041" w14:textId="77777777" w:rsidR="007E6B75" w:rsidRPr="00BA77F9" w:rsidRDefault="007E6B75" w:rsidP="00EC13EE">
            <w:pPr>
              <w:pStyle w:val="TAC"/>
            </w:pPr>
            <w:r w:rsidRPr="00BA77F9">
              <w:rPr>
                <w:lang w:val="en-US"/>
              </w:rPr>
              <w:t>1</w:t>
            </w:r>
          </w:p>
        </w:tc>
        <w:tc>
          <w:tcPr>
            <w:tcW w:w="1843" w:type="dxa"/>
            <w:gridSpan w:val="2"/>
            <w:tcBorders>
              <w:bottom w:val="single" w:sz="4" w:space="0" w:color="auto"/>
            </w:tcBorders>
          </w:tcPr>
          <w:p w14:paraId="3AB50B89" w14:textId="77777777" w:rsidR="007E6B75" w:rsidRPr="00BA77F9" w:rsidRDefault="007E6B75" w:rsidP="00EC13EE">
            <w:pPr>
              <w:pStyle w:val="TAC"/>
            </w:pPr>
            <w:r w:rsidRPr="00BA77F9">
              <w:rPr>
                <w:lang w:val="en-US"/>
              </w:rPr>
              <w:t>2</w:t>
            </w:r>
          </w:p>
        </w:tc>
        <w:tc>
          <w:tcPr>
            <w:tcW w:w="1701" w:type="dxa"/>
            <w:gridSpan w:val="2"/>
            <w:tcBorders>
              <w:bottom w:val="single" w:sz="4" w:space="0" w:color="auto"/>
            </w:tcBorders>
          </w:tcPr>
          <w:p w14:paraId="4E884C27" w14:textId="77777777" w:rsidR="007E6B75" w:rsidRPr="00BA77F9" w:rsidRDefault="007E6B75" w:rsidP="00EC13EE">
            <w:pPr>
              <w:pStyle w:val="TAC"/>
              <w:rPr>
                <w:rFonts w:cs="v4.2.0"/>
              </w:rPr>
            </w:pPr>
            <w:r w:rsidRPr="00BA77F9">
              <w:rPr>
                <w:lang w:val="en-US"/>
              </w:rPr>
              <w:t>2</w:t>
            </w:r>
          </w:p>
        </w:tc>
      </w:tr>
      <w:tr w:rsidR="007E6B75" w:rsidRPr="00BA77F9" w14:paraId="627E17BA" w14:textId="77777777" w:rsidTr="00EC13EE">
        <w:trPr>
          <w:cantSplit/>
          <w:trHeight w:val="150"/>
        </w:trPr>
        <w:tc>
          <w:tcPr>
            <w:tcW w:w="1838" w:type="dxa"/>
            <w:gridSpan w:val="3"/>
            <w:vMerge w:val="restart"/>
            <w:tcBorders>
              <w:left w:val="single" w:sz="4" w:space="0" w:color="auto"/>
            </w:tcBorders>
          </w:tcPr>
          <w:p w14:paraId="3588A735" w14:textId="77777777" w:rsidR="007E6B75" w:rsidRPr="00BA77F9" w:rsidRDefault="007E6B75" w:rsidP="00EC13EE">
            <w:pPr>
              <w:pStyle w:val="TAL"/>
              <w:rPr>
                <w:bCs/>
              </w:rPr>
            </w:pPr>
            <w:r w:rsidRPr="00BA77F9">
              <w:rPr>
                <w:bCs/>
              </w:rPr>
              <w:t>Duplex mode</w:t>
            </w:r>
          </w:p>
        </w:tc>
        <w:tc>
          <w:tcPr>
            <w:tcW w:w="709" w:type="dxa"/>
          </w:tcPr>
          <w:p w14:paraId="5683774A"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0C844653" w14:textId="77777777" w:rsidR="007E6B75" w:rsidRPr="00BA77F9" w:rsidRDefault="007E6B75" w:rsidP="00EC13EE">
            <w:pPr>
              <w:pStyle w:val="TAC"/>
              <w:rPr>
                <w:lang w:val="en-US"/>
              </w:rPr>
            </w:pPr>
            <w:r w:rsidRPr="00BA77F9">
              <w:t>Config 1</w:t>
            </w:r>
          </w:p>
        </w:tc>
        <w:tc>
          <w:tcPr>
            <w:tcW w:w="1843" w:type="dxa"/>
            <w:gridSpan w:val="2"/>
            <w:tcBorders>
              <w:bottom w:val="single" w:sz="4" w:space="0" w:color="auto"/>
            </w:tcBorders>
          </w:tcPr>
          <w:p w14:paraId="498A9BF8" w14:textId="77777777" w:rsidR="007E6B75" w:rsidRPr="00BA77F9" w:rsidRDefault="007E6B75" w:rsidP="00EC13EE">
            <w:pPr>
              <w:pStyle w:val="TAC"/>
              <w:rPr>
                <w:lang w:val="en-US"/>
              </w:rPr>
            </w:pPr>
            <w:r w:rsidRPr="00BA77F9">
              <w:rPr>
                <w:lang w:val="en-US"/>
              </w:rPr>
              <w:t>FDD</w:t>
            </w:r>
          </w:p>
        </w:tc>
        <w:tc>
          <w:tcPr>
            <w:tcW w:w="1843" w:type="dxa"/>
            <w:gridSpan w:val="2"/>
            <w:tcBorders>
              <w:bottom w:val="single" w:sz="4" w:space="0" w:color="auto"/>
            </w:tcBorders>
          </w:tcPr>
          <w:p w14:paraId="658E4D50" w14:textId="77777777" w:rsidR="007E6B75" w:rsidRPr="00BA77F9" w:rsidRDefault="007E6B75" w:rsidP="00EC13EE">
            <w:pPr>
              <w:pStyle w:val="TAC"/>
              <w:rPr>
                <w:lang w:val="en-US"/>
              </w:rPr>
            </w:pPr>
            <w:r w:rsidRPr="00BA77F9">
              <w:rPr>
                <w:lang w:val="en-US"/>
              </w:rPr>
              <w:t>TDD</w:t>
            </w:r>
          </w:p>
        </w:tc>
        <w:tc>
          <w:tcPr>
            <w:tcW w:w="1701" w:type="dxa"/>
            <w:gridSpan w:val="2"/>
            <w:tcBorders>
              <w:bottom w:val="single" w:sz="4" w:space="0" w:color="auto"/>
            </w:tcBorders>
          </w:tcPr>
          <w:p w14:paraId="1F38D633" w14:textId="77777777" w:rsidR="007E6B75" w:rsidRPr="00BA77F9" w:rsidRDefault="007E6B75" w:rsidP="00EC13EE">
            <w:pPr>
              <w:pStyle w:val="TAC"/>
              <w:rPr>
                <w:lang w:val="en-US"/>
              </w:rPr>
            </w:pPr>
            <w:r w:rsidRPr="00BA77F9">
              <w:rPr>
                <w:lang w:val="en-US"/>
              </w:rPr>
              <w:t>TDD</w:t>
            </w:r>
          </w:p>
        </w:tc>
      </w:tr>
      <w:tr w:rsidR="007E6B75" w:rsidRPr="00BA77F9" w14:paraId="3EFAD3B8" w14:textId="77777777" w:rsidTr="00EC13EE">
        <w:trPr>
          <w:cantSplit/>
          <w:trHeight w:val="150"/>
        </w:trPr>
        <w:tc>
          <w:tcPr>
            <w:tcW w:w="1838" w:type="dxa"/>
            <w:gridSpan w:val="3"/>
            <w:vMerge/>
            <w:tcBorders>
              <w:left w:val="single" w:sz="4" w:space="0" w:color="auto"/>
            </w:tcBorders>
          </w:tcPr>
          <w:p w14:paraId="1A611310" w14:textId="77777777" w:rsidR="007E6B75" w:rsidRPr="00BA77F9" w:rsidRDefault="007E6B75" w:rsidP="00EC13EE">
            <w:pPr>
              <w:pStyle w:val="TAL"/>
              <w:rPr>
                <w:bCs/>
              </w:rPr>
            </w:pPr>
          </w:p>
        </w:tc>
        <w:tc>
          <w:tcPr>
            <w:tcW w:w="709" w:type="dxa"/>
          </w:tcPr>
          <w:p w14:paraId="19251426"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3E82A649" w14:textId="77777777" w:rsidR="007E6B75" w:rsidRPr="00BA77F9" w:rsidRDefault="007E6B75" w:rsidP="00EC13EE">
            <w:pPr>
              <w:pStyle w:val="TAC"/>
            </w:pPr>
            <w:r w:rsidRPr="00BA77F9">
              <w:t>Config 2,3</w:t>
            </w:r>
          </w:p>
        </w:tc>
        <w:tc>
          <w:tcPr>
            <w:tcW w:w="1843" w:type="dxa"/>
            <w:gridSpan w:val="2"/>
            <w:tcBorders>
              <w:bottom w:val="single" w:sz="4" w:space="0" w:color="auto"/>
            </w:tcBorders>
          </w:tcPr>
          <w:p w14:paraId="35320601" w14:textId="77777777" w:rsidR="007E6B75" w:rsidRPr="00BA77F9" w:rsidRDefault="007E6B75" w:rsidP="00EC13EE">
            <w:pPr>
              <w:pStyle w:val="TAC"/>
              <w:rPr>
                <w:lang w:val="en-US"/>
              </w:rPr>
            </w:pPr>
            <w:r w:rsidRPr="00BA77F9">
              <w:rPr>
                <w:lang w:val="en-US"/>
              </w:rPr>
              <w:t>TDD</w:t>
            </w:r>
          </w:p>
        </w:tc>
        <w:tc>
          <w:tcPr>
            <w:tcW w:w="1843" w:type="dxa"/>
            <w:gridSpan w:val="2"/>
            <w:tcBorders>
              <w:bottom w:val="single" w:sz="4" w:space="0" w:color="auto"/>
            </w:tcBorders>
          </w:tcPr>
          <w:p w14:paraId="5B1D12C7" w14:textId="77777777" w:rsidR="007E6B75" w:rsidRPr="00BA77F9" w:rsidRDefault="007E6B75" w:rsidP="00EC13EE">
            <w:pPr>
              <w:pStyle w:val="TAC"/>
              <w:rPr>
                <w:lang w:val="en-US"/>
              </w:rPr>
            </w:pPr>
            <w:r w:rsidRPr="00BA77F9">
              <w:rPr>
                <w:lang w:val="en-US"/>
              </w:rPr>
              <w:t>TDD</w:t>
            </w:r>
          </w:p>
        </w:tc>
        <w:tc>
          <w:tcPr>
            <w:tcW w:w="1701" w:type="dxa"/>
            <w:gridSpan w:val="2"/>
            <w:tcBorders>
              <w:bottom w:val="single" w:sz="4" w:space="0" w:color="auto"/>
            </w:tcBorders>
          </w:tcPr>
          <w:p w14:paraId="056641E6" w14:textId="77777777" w:rsidR="007E6B75" w:rsidRPr="00BA77F9" w:rsidRDefault="007E6B75" w:rsidP="00EC13EE">
            <w:pPr>
              <w:pStyle w:val="TAC"/>
              <w:rPr>
                <w:lang w:val="en-US"/>
              </w:rPr>
            </w:pPr>
            <w:r w:rsidRPr="00BA77F9">
              <w:rPr>
                <w:lang w:val="en-US"/>
              </w:rPr>
              <w:t>TDD</w:t>
            </w:r>
          </w:p>
        </w:tc>
      </w:tr>
      <w:tr w:rsidR="007E6B75" w:rsidRPr="00BA77F9" w14:paraId="71CA6E23" w14:textId="77777777" w:rsidTr="00EC13EE">
        <w:trPr>
          <w:cantSplit/>
          <w:trHeight w:val="150"/>
        </w:trPr>
        <w:tc>
          <w:tcPr>
            <w:tcW w:w="1838" w:type="dxa"/>
            <w:gridSpan w:val="3"/>
            <w:vMerge w:val="restart"/>
            <w:tcBorders>
              <w:left w:val="single" w:sz="4" w:space="0" w:color="auto"/>
            </w:tcBorders>
          </w:tcPr>
          <w:p w14:paraId="37991867" w14:textId="77777777" w:rsidR="007E6B75" w:rsidRPr="00BA77F9" w:rsidRDefault="007E6B75" w:rsidP="00EC13EE">
            <w:pPr>
              <w:pStyle w:val="TAL"/>
              <w:rPr>
                <w:bCs/>
              </w:rPr>
            </w:pPr>
            <w:r w:rsidRPr="00BA77F9">
              <w:rPr>
                <w:bCs/>
              </w:rPr>
              <w:t>TDD configuration</w:t>
            </w:r>
          </w:p>
        </w:tc>
        <w:tc>
          <w:tcPr>
            <w:tcW w:w="709" w:type="dxa"/>
          </w:tcPr>
          <w:p w14:paraId="074A0A1A"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3E724363" w14:textId="77777777" w:rsidR="007E6B75" w:rsidRPr="00BA77F9" w:rsidRDefault="007E6B75" w:rsidP="00EC13EE">
            <w:pPr>
              <w:pStyle w:val="TAC"/>
            </w:pPr>
            <w:r w:rsidRPr="00BA77F9">
              <w:t>Config 1</w:t>
            </w:r>
          </w:p>
        </w:tc>
        <w:tc>
          <w:tcPr>
            <w:tcW w:w="1843" w:type="dxa"/>
            <w:gridSpan w:val="2"/>
            <w:tcBorders>
              <w:bottom w:val="single" w:sz="4" w:space="0" w:color="auto"/>
            </w:tcBorders>
          </w:tcPr>
          <w:p w14:paraId="409012CB" w14:textId="77777777" w:rsidR="007E6B75" w:rsidRPr="00BA77F9" w:rsidRDefault="007E6B75" w:rsidP="00EC13EE">
            <w:pPr>
              <w:pStyle w:val="TAC"/>
              <w:rPr>
                <w:lang w:val="en-US"/>
              </w:rPr>
            </w:pPr>
            <w:r w:rsidRPr="00BA77F9">
              <w:rPr>
                <w:lang w:val="en-US"/>
              </w:rPr>
              <w:t>Not Applicable</w:t>
            </w:r>
          </w:p>
        </w:tc>
        <w:tc>
          <w:tcPr>
            <w:tcW w:w="1843" w:type="dxa"/>
            <w:gridSpan w:val="2"/>
            <w:tcBorders>
              <w:bottom w:val="single" w:sz="4" w:space="0" w:color="auto"/>
            </w:tcBorders>
          </w:tcPr>
          <w:p w14:paraId="722DC9D0"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61A4291F" w14:textId="77777777" w:rsidR="007E6B75" w:rsidRPr="00BA77F9" w:rsidRDefault="007E6B75" w:rsidP="00EC13EE">
            <w:pPr>
              <w:pStyle w:val="TAC"/>
              <w:rPr>
                <w:lang w:val="en-US"/>
              </w:rPr>
            </w:pPr>
            <w:r w:rsidRPr="00BA77F9">
              <w:rPr>
                <w:rFonts w:cs="Arial"/>
              </w:rPr>
              <w:t>TDDConf.1.1 CCA</w:t>
            </w:r>
          </w:p>
        </w:tc>
      </w:tr>
      <w:tr w:rsidR="007E6B75" w:rsidRPr="00BA77F9" w14:paraId="2C46A47A" w14:textId="77777777" w:rsidTr="00EC13EE">
        <w:trPr>
          <w:cantSplit/>
          <w:trHeight w:val="150"/>
        </w:trPr>
        <w:tc>
          <w:tcPr>
            <w:tcW w:w="1838" w:type="dxa"/>
            <w:gridSpan w:val="3"/>
            <w:vMerge/>
            <w:tcBorders>
              <w:left w:val="single" w:sz="4" w:space="0" w:color="auto"/>
            </w:tcBorders>
          </w:tcPr>
          <w:p w14:paraId="7DF039C9" w14:textId="77777777" w:rsidR="007E6B75" w:rsidRPr="00BA77F9" w:rsidRDefault="007E6B75" w:rsidP="00EC13EE">
            <w:pPr>
              <w:pStyle w:val="TAL"/>
              <w:rPr>
                <w:bCs/>
              </w:rPr>
            </w:pPr>
          </w:p>
        </w:tc>
        <w:tc>
          <w:tcPr>
            <w:tcW w:w="709" w:type="dxa"/>
          </w:tcPr>
          <w:p w14:paraId="03E5C4A4"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20B57B5B" w14:textId="77777777" w:rsidR="007E6B75" w:rsidRPr="00BA77F9" w:rsidRDefault="007E6B75" w:rsidP="00EC13EE">
            <w:pPr>
              <w:pStyle w:val="TAC"/>
            </w:pPr>
            <w:r w:rsidRPr="00BA77F9">
              <w:t>Config 2</w:t>
            </w:r>
          </w:p>
        </w:tc>
        <w:tc>
          <w:tcPr>
            <w:tcW w:w="1843" w:type="dxa"/>
            <w:gridSpan w:val="2"/>
            <w:tcBorders>
              <w:bottom w:val="single" w:sz="4" w:space="0" w:color="auto"/>
            </w:tcBorders>
          </w:tcPr>
          <w:p w14:paraId="6D4A193D" w14:textId="77777777" w:rsidR="007E6B75" w:rsidRPr="00BA77F9" w:rsidRDefault="007E6B75" w:rsidP="00EC13EE">
            <w:pPr>
              <w:pStyle w:val="TAC"/>
              <w:rPr>
                <w:lang w:val="en-US"/>
              </w:rPr>
            </w:pPr>
            <w:r w:rsidRPr="00BA77F9">
              <w:rPr>
                <w:lang w:val="en-US"/>
              </w:rPr>
              <w:t>TDDConf.1.1</w:t>
            </w:r>
          </w:p>
        </w:tc>
        <w:tc>
          <w:tcPr>
            <w:tcW w:w="1843" w:type="dxa"/>
            <w:gridSpan w:val="2"/>
            <w:tcBorders>
              <w:bottom w:val="single" w:sz="4" w:space="0" w:color="auto"/>
            </w:tcBorders>
          </w:tcPr>
          <w:p w14:paraId="4EB7286E"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6396D3C2" w14:textId="77777777" w:rsidR="007E6B75" w:rsidRPr="00BA77F9" w:rsidRDefault="007E6B75" w:rsidP="00EC13EE">
            <w:pPr>
              <w:pStyle w:val="TAC"/>
              <w:rPr>
                <w:lang w:val="en-US"/>
              </w:rPr>
            </w:pPr>
            <w:r w:rsidRPr="00BA77F9">
              <w:rPr>
                <w:rFonts w:cs="Arial"/>
              </w:rPr>
              <w:t>TDDConf.1.1 CCA</w:t>
            </w:r>
          </w:p>
        </w:tc>
      </w:tr>
      <w:tr w:rsidR="007E6B75" w:rsidRPr="00BA77F9" w14:paraId="0D2869BE" w14:textId="77777777" w:rsidTr="00EC13EE">
        <w:trPr>
          <w:cantSplit/>
          <w:trHeight w:val="150"/>
        </w:trPr>
        <w:tc>
          <w:tcPr>
            <w:tcW w:w="1838" w:type="dxa"/>
            <w:gridSpan w:val="3"/>
            <w:vMerge/>
            <w:tcBorders>
              <w:left w:val="single" w:sz="4" w:space="0" w:color="auto"/>
              <w:bottom w:val="single" w:sz="4" w:space="0" w:color="auto"/>
            </w:tcBorders>
          </w:tcPr>
          <w:p w14:paraId="2D209E7C" w14:textId="77777777" w:rsidR="007E6B75" w:rsidRPr="00BA77F9" w:rsidRDefault="007E6B75" w:rsidP="00EC13EE">
            <w:pPr>
              <w:pStyle w:val="TAL"/>
              <w:rPr>
                <w:bCs/>
              </w:rPr>
            </w:pPr>
          </w:p>
        </w:tc>
        <w:tc>
          <w:tcPr>
            <w:tcW w:w="709" w:type="dxa"/>
          </w:tcPr>
          <w:p w14:paraId="576CBD6F"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01AC229F" w14:textId="77777777" w:rsidR="007E6B75" w:rsidRPr="00BA77F9" w:rsidRDefault="007E6B75" w:rsidP="00EC13EE">
            <w:pPr>
              <w:pStyle w:val="TAC"/>
            </w:pPr>
            <w:r w:rsidRPr="00BA77F9">
              <w:t>Config 3</w:t>
            </w:r>
          </w:p>
        </w:tc>
        <w:tc>
          <w:tcPr>
            <w:tcW w:w="1843" w:type="dxa"/>
            <w:gridSpan w:val="2"/>
            <w:tcBorders>
              <w:bottom w:val="single" w:sz="4" w:space="0" w:color="auto"/>
            </w:tcBorders>
          </w:tcPr>
          <w:p w14:paraId="43B8D254" w14:textId="77777777" w:rsidR="007E6B75" w:rsidRPr="00BA77F9" w:rsidRDefault="007E6B75" w:rsidP="00EC13EE">
            <w:pPr>
              <w:pStyle w:val="TAC"/>
              <w:rPr>
                <w:lang w:val="en-US"/>
              </w:rPr>
            </w:pPr>
            <w:r w:rsidRPr="00BA77F9">
              <w:rPr>
                <w:lang w:val="en-US"/>
              </w:rPr>
              <w:t>TDDConf.2.1</w:t>
            </w:r>
          </w:p>
        </w:tc>
        <w:tc>
          <w:tcPr>
            <w:tcW w:w="1843" w:type="dxa"/>
            <w:gridSpan w:val="2"/>
            <w:tcBorders>
              <w:bottom w:val="single" w:sz="4" w:space="0" w:color="auto"/>
            </w:tcBorders>
          </w:tcPr>
          <w:p w14:paraId="2469AC92"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050E3589" w14:textId="77777777" w:rsidR="007E6B75" w:rsidRPr="00BA77F9" w:rsidRDefault="007E6B75" w:rsidP="00EC13EE">
            <w:pPr>
              <w:pStyle w:val="TAC"/>
              <w:rPr>
                <w:lang w:val="en-US"/>
              </w:rPr>
            </w:pPr>
            <w:r w:rsidRPr="00BA77F9">
              <w:rPr>
                <w:rFonts w:cs="Arial"/>
              </w:rPr>
              <w:t>TDDConf.1.1 CCA</w:t>
            </w:r>
          </w:p>
        </w:tc>
      </w:tr>
      <w:tr w:rsidR="007E6B75" w:rsidRPr="00BA77F9" w14:paraId="2E9B57FC" w14:textId="77777777" w:rsidTr="00EC13EE">
        <w:trPr>
          <w:cantSplit/>
          <w:trHeight w:val="631"/>
        </w:trPr>
        <w:tc>
          <w:tcPr>
            <w:tcW w:w="919" w:type="dxa"/>
            <w:gridSpan w:val="2"/>
            <w:tcBorders>
              <w:left w:val="single" w:sz="4" w:space="0" w:color="auto"/>
              <w:bottom w:val="nil"/>
            </w:tcBorders>
          </w:tcPr>
          <w:p w14:paraId="626D4E80" w14:textId="77777777" w:rsidR="007E6B75" w:rsidRPr="00BA77F9" w:rsidRDefault="007E6B75" w:rsidP="00EC13EE">
            <w:pPr>
              <w:keepNext/>
              <w:keepLines/>
              <w:rPr>
                <w:rFonts w:ascii="Arial" w:hAnsi="Arial"/>
                <w:bCs/>
                <w:sz w:val="18"/>
              </w:rPr>
            </w:pPr>
            <w:r w:rsidRPr="00BA77F9">
              <w:rPr>
                <w:rFonts w:ascii="Arial" w:hAnsi="Arial"/>
                <w:sz w:val="18"/>
                <w:lang w:eastAsia="ja-JP"/>
              </w:rPr>
              <w:t>DL CCA probability P</w:t>
            </w:r>
            <w:r w:rsidRPr="00BA77F9">
              <w:rPr>
                <w:rFonts w:ascii="Arial" w:hAnsi="Arial"/>
                <w:sz w:val="18"/>
                <w:vertAlign w:val="subscript"/>
                <w:lang w:eastAsia="ja-JP"/>
              </w:rPr>
              <w:t>CCA_DL</w:t>
            </w:r>
          </w:p>
        </w:tc>
        <w:tc>
          <w:tcPr>
            <w:tcW w:w="919" w:type="dxa"/>
            <w:tcBorders>
              <w:left w:val="single" w:sz="4" w:space="0" w:color="auto"/>
            </w:tcBorders>
          </w:tcPr>
          <w:p w14:paraId="16697259" w14:textId="77777777" w:rsidR="007E6B75" w:rsidRPr="00BA77F9" w:rsidRDefault="007E6B75"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6547EBF" w14:textId="77777777" w:rsidR="007E6B75" w:rsidRPr="00BA77F9" w:rsidRDefault="007E6B75" w:rsidP="00EC13EE">
            <w:pPr>
              <w:pStyle w:val="TAC"/>
              <w:rPr>
                <w:rFonts w:cs="v4.2.0"/>
              </w:rPr>
            </w:pPr>
          </w:p>
        </w:tc>
        <w:tc>
          <w:tcPr>
            <w:tcW w:w="1417" w:type="dxa"/>
            <w:vAlign w:val="center"/>
          </w:tcPr>
          <w:p w14:paraId="528F4AFD" w14:textId="77777777" w:rsidR="007E6B75" w:rsidRPr="00BA77F9" w:rsidRDefault="007E6B75" w:rsidP="00EC13EE">
            <w:pPr>
              <w:pStyle w:val="TAC"/>
            </w:pPr>
            <w:r w:rsidRPr="00BA77F9">
              <w:t>Config 1,2,3</w:t>
            </w:r>
          </w:p>
        </w:tc>
        <w:tc>
          <w:tcPr>
            <w:tcW w:w="1843" w:type="dxa"/>
            <w:gridSpan w:val="2"/>
            <w:vAlign w:val="center"/>
          </w:tcPr>
          <w:p w14:paraId="5E3CB170"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96FF43F"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36F9F791"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7E6B75" w:rsidRPr="00BA77F9" w14:paraId="237712B9" w14:textId="77777777" w:rsidTr="00EC13EE">
        <w:trPr>
          <w:cantSplit/>
          <w:trHeight w:val="116"/>
        </w:trPr>
        <w:tc>
          <w:tcPr>
            <w:tcW w:w="919" w:type="dxa"/>
            <w:gridSpan w:val="2"/>
            <w:tcBorders>
              <w:top w:val="nil"/>
              <w:left w:val="single" w:sz="4" w:space="0" w:color="auto"/>
              <w:bottom w:val="single" w:sz="4" w:space="0" w:color="auto"/>
            </w:tcBorders>
          </w:tcPr>
          <w:p w14:paraId="188B1E04" w14:textId="77777777" w:rsidR="007E6B75" w:rsidRPr="00BA77F9" w:rsidRDefault="007E6B75" w:rsidP="00EC13EE">
            <w:pPr>
              <w:keepNext/>
              <w:keepLines/>
              <w:rPr>
                <w:rFonts w:ascii="Arial" w:hAnsi="Arial"/>
                <w:sz w:val="18"/>
                <w:lang w:eastAsia="ja-JP"/>
              </w:rPr>
            </w:pPr>
          </w:p>
        </w:tc>
        <w:tc>
          <w:tcPr>
            <w:tcW w:w="919" w:type="dxa"/>
            <w:tcBorders>
              <w:top w:val="single" w:sz="4" w:space="0" w:color="auto"/>
              <w:left w:val="single" w:sz="4" w:space="0" w:color="auto"/>
              <w:bottom w:val="single" w:sz="4" w:space="0" w:color="auto"/>
            </w:tcBorders>
          </w:tcPr>
          <w:p w14:paraId="2C0B2D29" w14:textId="77777777" w:rsidR="007E6B75" w:rsidRPr="00BA77F9" w:rsidRDefault="007E6B75"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3D05017"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299D6629"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16650AA3"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D55DD97" w14:textId="77777777" w:rsidR="007E6B75" w:rsidRPr="00BA77F9" w:rsidRDefault="007E6B75" w:rsidP="00EC13EE">
            <w:pPr>
              <w:pStyle w:val="TAC"/>
              <w:rPr>
                <w:lang w:val="en-US"/>
              </w:rPr>
            </w:pPr>
            <w:r w:rsidRPr="00BA77F9">
              <w:rPr>
                <w:lang w:val="en-US"/>
              </w:rPr>
              <w:t>P</w:t>
            </w:r>
            <w:r w:rsidRPr="00BA77F9">
              <w:rPr>
                <w:vertAlign w:val="subscript"/>
                <w:lang w:val="en-US"/>
              </w:rPr>
              <w:t>CCA_DL_1</w:t>
            </w:r>
            <w:r w:rsidRPr="00BA77F9">
              <w:rPr>
                <w:lang w:val="en-US"/>
              </w:rPr>
              <w:t>=0.75</w:t>
            </w:r>
          </w:p>
          <w:p w14:paraId="2222C38C" w14:textId="77777777" w:rsidR="007E6B75" w:rsidRPr="00BA77F9" w:rsidRDefault="007E6B75" w:rsidP="00EC13EE">
            <w:pPr>
              <w:pStyle w:val="TAC"/>
              <w:rPr>
                <w:lang w:val="en-US"/>
              </w:rPr>
            </w:pPr>
            <w:r w:rsidRPr="00BA77F9">
              <w:rPr>
                <w:lang w:val="en-US"/>
              </w:rPr>
              <w:t>P</w:t>
            </w:r>
            <w:r w:rsidRPr="00BA77F9">
              <w:rPr>
                <w:vertAlign w:val="subscript"/>
                <w:lang w:val="en-US"/>
              </w:rPr>
              <w:t>CCA_DL_2</w:t>
            </w:r>
            <w:r w:rsidRPr="00BA77F9">
              <w:rPr>
                <w:lang w:val="en-US"/>
              </w:rPr>
              <w:t>=0.75</w:t>
            </w:r>
          </w:p>
          <w:p w14:paraId="2AB49599" w14:textId="77777777" w:rsidR="007E6B75" w:rsidRPr="00BA77F9" w:rsidRDefault="007E6B75"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6CDBC9D9" w14:textId="77777777" w:rsidR="007E6B75" w:rsidRPr="00BA77F9" w:rsidRDefault="007E6B75" w:rsidP="00EC13EE">
            <w:pPr>
              <w:pStyle w:val="TAC"/>
              <w:rPr>
                <w:lang w:val="en-US"/>
              </w:rPr>
            </w:pPr>
            <w:r w:rsidRPr="00BA77F9">
              <w:rPr>
                <w:lang w:val="en-US"/>
              </w:rPr>
              <w:t>P</w:t>
            </w:r>
            <w:r w:rsidRPr="00BA77F9">
              <w:rPr>
                <w:vertAlign w:val="subscript"/>
                <w:lang w:val="en-US"/>
              </w:rPr>
              <w:t>CCA_DL_1</w:t>
            </w:r>
            <w:r w:rsidRPr="00BA77F9">
              <w:rPr>
                <w:lang w:val="en-US"/>
              </w:rPr>
              <w:t>=0.75</w:t>
            </w:r>
          </w:p>
          <w:p w14:paraId="46DB7DAC" w14:textId="77777777" w:rsidR="007E6B75" w:rsidRPr="00BA77F9" w:rsidRDefault="007E6B75" w:rsidP="00EC13EE">
            <w:pPr>
              <w:pStyle w:val="TAC"/>
              <w:rPr>
                <w:lang w:val="en-US"/>
              </w:rPr>
            </w:pPr>
            <w:r w:rsidRPr="00BA77F9">
              <w:rPr>
                <w:lang w:val="en-US"/>
              </w:rPr>
              <w:t>P</w:t>
            </w:r>
            <w:r w:rsidRPr="00BA77F9">
              <w:rPr>
                <w:vertAlign w:val="subscript"/>
                <w:lang w:val="en-US"/>
              </w:rPr>
              <w:t>CCA_DL_2</w:t>
            </w:r>
            <w:r w:rsidRPr="00BA77F9">
              <w:rPr>
                <w:lang w:val="en-US"/>
              </w:rPr>
              <w:t>=0.75</w:t>
            </w:r>
          </w:p>
          <w:p w14:paraId="6D71026D" w14:textId="77777777" w:rsidR="007E6B75" w:rsidRPr="00BA77F9" w:rsidRDefault="007E6B75" w:rsidP="00EC13EE">
            <w:pPr>
              <w:pStyle w:val="TAC"/>
              <w:rPr>
                <w:rFonts w:cs="v4.2.0"/>
                <w:bCs/>
                <w:lang w:eastAsia="zh-CN"/>
              </w:rPr>
            </w:pPr>
          </w:p>
        </w:tc>
      </w:tr>
      <w:tr w:rsidR="007E6B75" w:rsidRPr="00BA77F9" w14:paraId="4ECC13C6" w14:textId="77777777" w:rsidTr="00EC13EE">
        <w:trPr>
          <w:cantSplit/>
          <w:trHeight w:val="150"/>
        </w:trPr>
        <w:tc>
          <w:tcPr>
            <w:tcW w:w="919" w:type="dxa"/>
            <w:gridSpan w:val="2"/>
            <w:tcBorders>
              <w:top w:val="single" w:sz="4" w:space="0" w:color="auto"/>
              <w:left w:val="single" w:sz="4" w:space="0" w:color="auto"/>
              <w:bottom w:val="nil"/>
            </w:tcBorders>
          </w:tcPr>
          <w:p w14:paraId="2A161841" w14:textId="77777777" w:rsidR="007E6B75" w:rsidRPr="00BA77F9" w:rsidRDefault="007E6B75" w:rsidP="00EC13EE">
            <w:pPr>
              <w:keepNext/>
              <w:keepLines/>
              <w:rPr>
                <w:rFonts w:ascii="Arial" w:hAnsi="Arial"/>
                <w:bCs/>
                <w:sz w:val="18"/>
              </w:rPr>
            </w:pPr>
            <w:r w:rsidRPr="00BA77F9">
              <w:rPr>
                <w:rFonts w:ascii="Arial" w:hAnsi="Arial"/>
                <w:sz w:val="18"/>
                <w:lang w:eastAsia="ja-JP"/>
              </w:rPr>
              <w:t>UL CCA probability P</w:t>
            </w:r>
            <w:r w:rsidRPr="00BA77F9">
              <w:rPr>
                <w:rFonts w:ascii="Arial" w:hAnsi="Arial"/>
                <w:sz w:val="18"/>
                <w:vertAlign w:val="subscript"/>
                <w:lang w:eastAsia="ja-JP"/>
              </w:rPr>
              <w:t>CCA_UL</w:t>
            </w:r>
          </w:p>
        </w:tc>
        <w:tc>
          <w:tcPr>
            <w:tcW w:w="919" w:type="dxa"/>
            <w:tcBorders>
              <w:top w:val="single" w:sz="4" w:space="0" w:color="auto"/>
              <w:left w:val="single" w:sz="4" w:space="0" w:color="auto"/>
            </w:tcBorders>
          </w:tcPr>
          <w:p w14:paraId="2CAD2F4F" w14:textId="77777777" w:rsidR="007E6B75" w:rsidRPr="00BA77F9" w:rsidRDefault="007E6B75" w:rsidP="00EC13EE">
            <w:pPr>
              <w:pStyle w:val="TAL"/>
              <w:rPr>
                <w:bCs/>
              </w:rPr>
            </w:pPr>
            <w:r w:rsidRPr="00BA77F9">
              <w:rPr>
                <w:bCs/>
              </w:rPr>
              <w:t>Semi-static channel access</w:t>
            </w:r>
            <w:r w:rsidRPr="00BA77F9">
              <w:rPr>
                <w:bCs/>
                <w:vertAlign w:val="superscript"/>
              </w:rPr>
              <w:t xml:space="preserve"> Note 5,7</w:t>
            </w:r>
          </w:p>
        </w:tc>
        <w:tc>
          <w:tcPr>
            <w:tcW w:w="709" w:type="dxa"/>
          </w:tcPr>
          <w:p w14:paraId="0AFCBE4C"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1D1D1FDC"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015C01E2"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C0EF1A"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1A19489"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7E6B75" w:rsidRPr="00BA77F9" w14:paraId="018C95E7" w14:textId="77777777" w:rsidTr="00EC13EE">
        <w:trPr>
          <w:cantSplit/>
          <w:trHeight w:val="150"/>
        </w:trPr>
        <w:tc>
          <w:tcPr>
            <w:tcW w:w="919" w:type="dxa"/>
            <w:gridSpan w:val="2"/>
            <w:tcBorders>
              <w:top w:val="nil"/>
              <w:left w:val="single" w:sz="4" w:space="0" w:color="auto"/>
            </w:tcBorders>
          </w:tcPr>
          <w:p w14:paraId="061F8221" w14:textId="77777777" w:rsidR="007E6B75" w:rsidRPr="00BA77F9" w:rsidRDefault="007E6B75" w:rsidP="00EC13EE">
            <w:pPr>
              <w:keepNext/>
              <w:keepLines/>
              <w:rPr>
                <w:rFonts w:ascii="Arial" w:hAnsi="Arial"/>
                <w:sz w:val="18"/>
                <w:lang w:eastAsia="ja-JP"/>
              </w:rPr>
            </w:pPr>
          </w:p>
        </w:tc>
        <w:tc>
          <w:tcPr>
            <w:tcW w:w="919" w:type="dxa"/>
            <w:tcBorders>
              <w:top w:val="single" w:sz="4" w:space="0" w:color="auto"/>
              <w:left w:val="single" w:sz="4" w:space="0" w:color="auto"/>
            </w:tcBorders>
          </w:tcPr>
          <w:p w14:paraId="01CFCE62" w14:textId="77777777" w:rsidR="007E6B75" w:rsidRPr="00BA77F9" w:rsidRDefault="007E6B75"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1C2D4764"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10188D3E"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18EF39B3"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854805"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10289FF1"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7E6B75" w:rsidRPr="00BA77F9" w14:paraId="157C4C42"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95F7EFC" w14:textId="77777777" w:rsidR="007E6B75" w:rsidRPr="00BA77F9" w:rsidRDefault="007E6B75"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2F9748A4" w14:textId="77777777" w:rsidR="007E6B75" w:rsidRPr="00BA77F9" w:rsidRDefault="007E6B75"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9CA784E" w14:textId="77777777" w:rsidR="007E6B75" w:rsidRPr="00BA77F9" w:rsidRDefault="007E6B7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7763DC9" w14:textId="77777777" w:rsidR="007E6B75" w:rsidRPr="00BA77F9" w:rsidRDefault="007E6B7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E2D2A54" w14:textId="77777777" w:rsidR="007E6B75" w:rsidRPr="00BA77F9" w:rsidRDefault="007E6B75"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45BD97FB" w14:textId="77777777" w:rsidR="007E6B75" w:rsidRPr="00BA77F9" w:rsidRDefault="007E6B75" w:rsidP="00EC13EE">
            <w:pPr>
              <w:pStyle w:val="TAC"/>
              <w:rPr>
                <w:szCs w:val="18"/>
              </w:rPr>
            </w:pPr>
            <w:r w:rsidRPr="00BA77F9">
              <w:rPr>
                <w:lang w:val="en-US" w:eastAsia="zh-CN"/>
              </w:rPr>
              <w:t>12</w:t>
            </w:r>
          </w:p>
        </w:tc>
      </w:tr>
      <w:tr w:rsidR="007E6B75" w:rsidRPr="00BA77F9" w14:paraId="5FBBBED1"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C862BCF" w14:textId="77777777" w:rsidR="007E6B75" w:rsidRPr="00BA77F9" w:rsidRDefault="007E6B75"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224B8801" w14:textId="77777777" w:rsidR="007E6B75" w:rsidRPr="00BA77F9" w:rsidRDefault="007E6B75"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6AD661B" w14:textId="77777777" w:rsidR="007E6B75" w:rsidRPr="00BA77F9" w:rsidRDefault="007E6B7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532E830" w14:textId="77777777" w:rsidR="007E6B75" w:rsidRPr="00BA77F9" w:rsidRDefault="007E6B7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D022CC4" w14:textId="77777777" w:rsidR="007E6B75" w:rsidRPr="00BA77F9" w:rsidRDefault="007E6B75"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77C1EF1" w14:textId="77777777" w:rsidR="007E6B75" w:rsidRPr="00BA77F9" w:rsidRDefault="007E6B75" w:rsidP="00EC13EE">
            <w:pPr>
              <w:pStyle w:val="TAC"/>
              <w:rPr>
                <w:szCs w:val="18"/>
              </w:rPr>
            </w:pPr>
            <w:r w:rsidRPr="00BA77F9">
              <w:t>T</w:t>
            </w:r>
            <w:r w:rsidRPr="00BA77F9">
              <w:rPr>
                <w:vertAlign w:val="subscript"/>
              </w:rPr>
              <w:t>PSS/SSS_sync_inter_cca</w:t>
            </w:r>
          </w:p>
        </w:tc>
      </w:tr>
      <w:tr w:rsidR="007E6B75" w:rsidRPr="00BA77F9" w14:paraId="42AF9A0F" w14:textId="77777777" w:rsidTr="00EC13EE">
        <w:trPr>
          <w:cantSplit/>
          <w:trHeight w:val="150"/>
        </w:trPr>
        <w:tc>
          <w:tcPr>
            <w:tcW w:w="1838" w:type="dxa"/>
            <w:gridSpan w:val="3"/>
            <w:vMerge w:val="restart"/>
            <w:tcBorders>
              <w:left w:val="single" w:sz="4" w:space="0" w:color="auto"/>
            </w:tcBorders>
          </w:tcPr>
          <w:p w14:paraId="40944BC4" w14:textId="77777777" w:rsidR="007E6B75" w:rsidRPr="00BA77F9" w:rsidRDefault="007E6B75" w:rsidP="00EC13EE">
            <w:pPr>
              <w:pStyle w:val="TAL"/>
            </w:pPr>
            <w:r w:rsidRPr="00BA77F9">
              <w:rPr>
                <w:bCs/>
              </w:rPr>
              <w:t>BW</w:t>
            </w:r>
            <w:r w:rsidRPr="00BA77F9">
              <w:rPr>
                <w:vertAlign w:val="subscript"/>
              </w:rPr>
              <w:t>channel</w:t>
            </w:r>
          </w:p>
        </w:tc>
        <w:tc>
          <w:tcPr>
            <w:tcW w:w="709" w:type="dxa"/>
            <w:vMerge w:val="restart"/>
          </w:tcPr>
          <w:p w14:paraId="142B7100" w14:textId="77777777" w:rsidR="007E6B75" w:rsidRPr="00BA77F9" w:rsidRDefault="007E6B75" w:rsidP="00EC13EE">
            <w:pPr>
              <w:pStyle w:val="TAC"/>
            </w:pPr>
            <w:r w:rsidRPr="00BA77F9">
              <w:rPr>
                <w:rFonts w:cs="v4.2.0"/>
              </w:rPr>
              <w:t>MHz</w:t>
            </w:r>
          </w:p>
        </w:tc>
        <w:tc>
          <w:tcPr>
            <w:tcW w:w="1417" w:type="dxa"/>
            <w:tcBorders>
              <w:bottom w:val="single" w:sz="4" w:space="0" w:color="auto"/>
            </w:tcBorders>
            <w:vAlign w:val="center"/>
          </w:tcPr>
          <w:p w14:paraId="619ADBD3" w14:textId="77777777" w:rsidR="007E6B75" w:rsidRPr="00BA77F9" w:rsidRDefault="007E6B7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0CF00ACB" w14:textId="77777777" w:rsidR="007E6B75" w:rsidRPr="00BA77F9" w:rsidRDefault="007E6B7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6FDAB8C1"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4EEA7FE"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7D2C5A99" w14:textId="77777777" w:rsidTr="00EC13EE">
        <w:trPr>
          <w:cantSplit/>
          <w:trHeight w:val="150"/>
        </w:trPr>
        <w:tc>
          <w:tcPr>
            <w:tcW w:w="1838" w:type="dxa"/>
            <w:gridSpan w:val="3"/>
            <w:vMerge/>
            <w:tcBorders>
              <w:left w:val="single" w:sz="4" w:space="0" w:color="auto"/>
              <w:bottom w:val="single" w:sz="4" w:space="0" w:color="auto"/>
            </w:tcBorders>
          </w:tcPr>
          <w:p w14:paraId="65B602AB" w14:textId="77777777" w:rsidR="007E6B75" w:rsidRPr="00BA77F9" w:rsidRDefault="007E6B75" w:rsidP="00EC13EE">
            <w:pPr>
              <w:pStyle w:val="TAL"/>
              <w:rPr>
                <w:bCs/>
              </w:rPr>
            </w:pPr>
          </w:p>
        </w:tc>
        <w:tc>
          <w:tcPr>
            <w:tcW w:w="709" w:type="dxa"/>
            <w:vMerge/>
            <w:tcBorders>
              <w:bottom w:val="single" w:sz="4" w:space="0" w:color="auto"/>
            </w:tcBorders>
          </w:tcPr>
          <w:p w14:paraId="1291566E"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6CAD7A8C" w14:textId="77777777" w:rsidR="007E6B75" w:rsidRPr="00BA77F9" w:rsidRDefault="007E6B7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6433CBA"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6C7D8CC0"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278D9225"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2B6B3DC1" w14:textId="77777777" w:rsidTr="00EC13EE">
        <w:trPr>
          <w:cantSplit/>
          <w:trHeight w:val="81"/>
        </w:trPr>
        <w:tc>
          <w:tcPr>
            <w:tcW w:w="1838" w:type="dxa"/>
            <w:gridSpan w:val="3"/>
            <w:vMerge w:val="restart"/>
            <w:tcBorders>
              <w:left w:val="single" w:sz="4" w:space="0" w:color="auto"/>
            </w:tcBorders>
          </w:tcPr>
          <w:p w14:paraId="299C9286" w14:textId="77777777" w:rsidR="007E6B75" w:rsidRPr="00BA77F9" w:rsidRDefault="007E6B75" w:rsidP="00EC13EE">
            <w:pPr>
              <w:pStyle w:val="TAL"/>
              <w:rPr>
                <w:bCs/>
              </w:rPr>
            </w:pPr>
            <w:r w:rsidRPr="00BA77F9">
              <w:rPr>
                <w:lang w:val="en-US"/>
              </w:rPr>
              <w:t>BWP BW</w:t>
            </w:r>
          </w:p>
        </w:tc>
        <w:tc>
          <w:tcPr>
            <w:tcW w:w="709" w:type="dxa"/>
            <w:vMerge w:val="restart"/>
          </w:tcPr>
          <w:p w14:paraId="76ADEABB" w14:textId="77777777" w:rsidR="007E6B75" w:rsidRPr="00BA77F9" w:rsidRDefault="007E6B75" w:rsidP="00EC13EE">
            <w:pPr>
              <w:pStyle w:val="TAC"/>
            </w:pPr>
            <w:r w:rsidRPr="00BA77F9">
              <w:t>MHz</w:t>
            </w:r>
          </w:p>
        </w:tc>
        <w:tc>
          <w:tcPr>
            <w:tcW w:w="1417" w:type="dxa"/>
            <w:tcBorders>
              <w:bottom w:val="single" w:sz="4" w:space="0" w:color="auto"/>
            </w:tcBorders>
            <w:vAlign w:val="center"/>
          </w:tcPr>
          <w:p w14:paraId="0912EFCA" w14:textId="77777777" w:rsidR="007E6B75" w:rsidRPr="00BA77F9" w:rsidRDefault="007E6B7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3685C291" w14:textId="77777777" w:rsidR="007E6B75" w:rsidRPr="00BA77F9" w:rsidRDefault="007E6B7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48618A1"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676BBE2A"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0F12EF84" w14:textId="77777777" w:rsidTr="00EC13EE">
        <w:trPr>
          <w:cantSplit/>
          <w:trHeight w:val="36"/>
        </w:trPr>
        <w:tc>
          <w:tcPr>
            <w:tcW w:w="1838" w:type="dxa"/>
            <w:gridSpan w:val="3"/>
            <w:vMerge/>
            <w:tcBorders>
              <w:left w:val="single" w:sz="4" w:space="0" w:color="auto"/>
              <w:bottom w:val="single" w:sz="4" w:space="0" w:color="auto"/>
            </w:tcBorders>
          </w:tcPr>
          <w:p w14:paraId="4C2CEF8D" w14:textId="77777777" w:rsidR="007E6B75" w:rsidRPr="00BA77F9" w:rsidRDefault="007E6B75" w:rsidP="00EC13EE">
            <w:pPr>
              <w:pStyle w:val="TAL"/>
              <w:rPr>
                <w:bCs/>
              </w:rPr>
            </w:pPr>
          </w:p>
        </w:tc>
        <w:tc>
          <w:tcPr>
            <w:tcW w:w="709" w:type="dxa"/>
            <w:vMerge/>
            <w:tcBorders>
              <w:bottom w:val="single" w:sz="4" w:space="0" w:color="auto"/>
            </w:tcBorders>
          </w:tcPr>
          <w:p w14:paraId="72EED746" w14:textId="77777777" w:rsidR="007E6B75" w:rsidRPr="00BA77F9" w:rsidRDefault="007E6B75" w:rsidP="00EC13EE">
            <w:pPr>
              <w:pStyle w:val="TAC"/>
            </w:pPr>
          </w:p>
        </w:tc>
        <w:tc>
          <w:tcPr>
            <w:tcW w:w="1417" w:type="dxa"/>
            <w:tcBorders>
              <w:bottom w:val="single" w:sz="4" w:space="0" w:color="auto"/>
            </w:tcBorders>
            <w:vAlign w:val="center"/>
          </w:tcPr>
          <w:p w14:paraId="4FC59D94" w14:textId="77777777" w:rsidR="007E6B75" w:rsidRPr="00BA77F9" w:rsidRDefault="007E6B7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B3B080F"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52B12AB9"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1C0DE09"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39766E2C" w14:textId="77777777" w:rsidTr="00EC13EE">
        <w:trPr>
          <w:cantSplit/>
          <w:trHeight w:val="36"/>
        </w:trPr>
        <w:tc>
          <w:tcPr>
            <w:tcW w:w="846" w:type="dxa"/>
            <w:vMerge w:val="restart"/>
            <w:tcBorders>
              <w:left w:val="single" w:sz="4" w:space="0" w:color="auto"/>
            </w:tcBorders>
          </w:tcPr>
          <w:p w14:paraId="647B5253" w14:textId="77777777" w:rsidR="007E6B75" w:rsidRPr="00BA77F9" w:rsidRDefault="007E6B75" w:rsidP="00EC13EE">
            <w:pPr>
              <w:keepNext/>
              <w:keepLines/>
              <w:rPr>
                <w:rFonts w:ascii="Arial" w:hAnsi="Arial"/>
                <w:bCs/>
                <w:sz w:val="18"/>
              </w:rPr>
            </w:pPr>
            <w:r w:rsidRPr="00BA77F9">
              <w:rPr>
                <w:rFonts w:ascii="Arial" w:hAnsi="Arial"/>
                <w:sz w:val="18"/>
                <w:lang w:val="en-US"/>
              </w:rPr>
              <w:t xml:space="preserve">BWP configuration </w:t>
            </w:r>
          </w:p>
        </w:tc>
        <w:tc>
          <w:tcPr>
            <w:tcW w:w="992" w:type="dxa"/>
            <w:gridSpan w:val="2"/>
            <w:tcBorders>
              <w:left w:val="single" w:sz="4" w:space="0" w:color="auto"/>
            </w:tcBorders>
          </w:tcPr>
          <w:p w14:paraId="6A121CE8" w14:textId="77777777" w:rsidR="007E6B75" w:rsidRPr="00BA77F9" w:rsidRDefault="007E6B75" w:rsidP="00EC13EE">
            <w:pPr>
              <w:pStyle w:val="TAL"/>
              <w:rPr>
                <w:bCs/>
              </w:rPr>
            </w:pPr>
            <w:r w:rsidRPr="00BA77F9">
              <w:t>Initial DL BWP</w:t>
            </w:r>
          </w:p>
        </w:tc>
        <w:tc>
          <w:tcPr>
            <w:tcW w:w="709" w:type="dxa"/>
            <w:tcBorders>
              <w:bottom w:val="single" w:sz="4" w:space="0" w:color="auto"/>
            </w:tcBorders>
          </w:tcPr>
          <w:p w14:paraId="53EBD98E" w14:textId="77777777" w:rsidR="007E6B75" w:rsidRPr="00BA77F9" w:rsidRDefault="007E6B75" w:rsidP="00EC13EE">
            <w:pPr>
              <w:pStyle w:val="TAC"/>
            </w:pPr>
          </w:p>
        </w:tc>
        <w:tc>
          <w:tcPr>
            <w:tcW w:w="1417" w:type="dxa"/>
            <w:vMerge w:val="restart"/>
            <w:vAlign w:val="center"/>
          </w:tcPr>
          <w:p w14:paraId="1A05FE4C" w14:textId="77777777" w:rsidR="007E6B75" w:rsidRPr="00BA77F9" w:rsidRDefault="007E6B75"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72F957B0" w14:textId="77777777" w:rsidR="007E6B75" w:rsidRPr="00BA77F9" w:rsidRDefault="007E6B75" w:rsidP="00EC13EE">
            <w:pPr>
              <w:pStyle w:val="TAC"/>
              <w:rPr>
                <w:szCs w:val="18"/>
              </w:rPr>
            </w:pPr>
            <w:r w:rsidRPr="00BA77F9">
              <w:t>DLBWP.0.1</w:t>
            </w:r>
          </w:p>
        </w:tc>
        <w:tc>
          <w:tcPr>
            <w:tcW w:w="1843" w:type="dxa"/>
            <w:gridSpan w:val="2"/>
            <w:tcBorders>
              <w:bottom w:val="single" w:sz="4" w:space="0" w:color="auto"/>
            </w:tcBorders>
          </w:tcPr>
          <w:p w14:paraId="62A5EFF9" w14:textId="77777777" w:rsidR="007E6B75" w:rsidRPr="00BA77F9" w:rsidRDefault="007E6B75" w:rsidP="00EC13EE">
            <w:pPr>
              <w:pStyle w:val="TAC"/>
              <w:rPr>
                <w:szCs w:val="18"/>
              </w:rPr>
            </w:pPr>
            <w:r w:rsidRPr="00BA77F9">
              <w:t>DLBWP.0.1</w:t>
            </w:r>
          </w:p>
        </w:tc>
        <w:tc>
          <w:tcPr>
            <w:tcW w:w="1701" w:type="dxa"/>
            <w:gridSpan w:val="2"/>
            <w:tcBorders>
              <w:bottom w:val="single" w:sz="4" w:space="0" w:color="auto"/>
            </w:tcBorders>
          </w:tcPr>
          <w:p w14:paraId="12F4192C" w14:textId="77777777" w:rsidR="007E6B75" w:rsidRPr="00BA77F9" w:rsidRDefault="007E6B75" w:rsidP="00EC13EE">
            <w:pPr>
              <w:pStyle w:val="TAC"/>
              <w:rPr>
                <w:szCs w:val="18"/>
              </w:rPr>
            </w:pPr>
          </w:p>
        </w:tc>
      </w:tr>
      <w:tr w:rsidR="007E6B75" w:rsidRPr="00BA77F9" w14:paraId="36F01B02" w14:textId="77777777" w:rsidTr="00EC13EE">
        <w:trPr>
          <w:cantSplit/>
          <w:trHeight w:val="36"/>
        </w:trPr>
        <w:tc>
          <w:tcPr>
            <w:tcW w:w="846" w:type="dxa"/>
            <w:vMerge/>
            <w:tcBorders>
              <w:left w:val="single" w:sz="4" w:space="0" w:color="auto"/>
            </w:tcBorders>
          </w:tcPr>
          <w:p w14:paraId="0F6D68E0" w14:textId="77777777" w:rsidR="007E6B75" w:rsidRPr="00BA77F9" w:rsidRDefault="007E6B75" w:rsidP="00EC13EE">
            <w:pPr>
              <w:keepNext/>
              <w:keepLines/>
              <w:rPr>
                <w:rFonts w:ascii="Arial" w:hAnsi="Arial"/>
                <w:sz w:val="18"/>
                <w:lang w:val="en-US"/>
              </w:rPr>
            </w:pPr>
          </w:p>
        </w:tc>
        <w:tc>
          <w:tcPr>
            <w:tcW w:w="992" w:type="dxa"/>
            <w:gridSpan w:val="2"/>
            <w:tcBorders>
              <w:left w:val="single" w:sz="4" w:space="0" w:color="auto"/>
            </w:tcBorders>
          </w:tcPr>
          <w:p w14:paraId="735D1983" w14:textId="77777777" w:rsidR="007E6B75" w:rsidRPr="00BA77F9" w:rsidRDefault="007E6B75" w:rsidP="00EC13EE">
            <w:pPr>
              <w:pStyle w:val="TAL"/>
            </w:pPr>
            <w:r w:rsidRPr="00BA77F9">
              <w:t>Initial UL BWP</w:t>
            </w:r>
          </w:p>
        </w:tc>
        <w:tc>
          <w:tcPr>
            <w:tcW w:w="709" w:type="dxa"/>
            <w:tcBorders>
              <w:bottom w:val="single" w:sz="4" w:space="0" w:color="auto"/>
            </w:tcBorders>
          </w:tcPr>
          <w:p w14:paraId="55A8A303" w14:textId="77777777" w:rsidR="007E6B75" w:rsidRPr="00BA77F9" w:rsidRDefault="007E6B75" w:rsidP="00EC13EE">
            <w:pPr>
              <w:pStyle w:val="TAC"/>
            </w:pPr>
          </w:p>
        </w:tc>
        <w:tc>
          <w:tcPr>
            <w:tcW w:w="1417" w:type="dxa"/>
            <w:vMerge/>
            <w:vAlign w:val="center"/>
          </w:tcPr>
          <w:p w14:paraId="41827DA3" w14:textId="77777777" w:rsidR="007E6B75" w:rsidRPr="00BA77F9" w:rsidRDefault="007E6B75" w:rsidP="00EC13EE">
            <w:pPr>
              <w:pStyle w:val="TAC"/>
            </w:pPr>
          </w:p>
        </w:tc>
        <w:tc>
          <w:tcPr>
            <w:tcW w:w="1843" w:type="dxa"/>
            <w:gridSpan w:val="2"/>
            <w:tcBorders>
              <w:bottom w:val="single" w:sz="4" w:space="0" w:color="auto"/>
            </w:tcBorders>
          </w:tcPr>
          <w:p w14:paraId="461A9DFF" w14:textId="77777777" w:rsidR="007E6B75" w:rsidRPr="00BA77F9" w:rsidRDefault="007E6B75" w:rsidP="00EC13EE">
            <w:pPr>
              <w:pStyle w:val="TAC"/>
            </w:pPr>
            <w:r w:rsidRPr="00BA77F9">
              <w:rPr>
                <w:bCs/>
              </w:rPr>
              <w:t>ULBWP.0.1</w:t>
            </w:r>
          </w:p>
        </w:tc>
        <w:tc>
          <w:tcPr>
            <w:tcW w:w="1843" w:type="dxa"/>
            <w:gridSpan w:val="2"/>
            <w:tcBorders>
              <w:bottom w:val="single" w:sz="4" w:space="0" w:color="auto"/>
            </w:tcBorders>
          </w:tcPr>
          <w:p w14:paraId="062C19EE" w14:textId="77777777" w:rsidR="007E6B75" w:rsidRPr="00BA77F9" w:rsidRDefault="007E6B75" w:rsidP="00EC13EE">
            <w:pPr>
              <w:pStyle w:val="TAC"/>
            </w:pPr>
            <w:r w:rsidRPr="00BA77F9">
              <w:rPr>
                <w:bCs/>
              </w:rPr>
              <w:t>ULBWP.0.1</w:t>
            </w:r>
          </w:p>
        </w:tc>
        <w:tc>
          <w:tcPr>
            <w:tcW w:w="1701" w:type="dxa"/>
            <w:gridSpan w:val="2"/>
            <w:tcBorders>
              <w:bottom w:val="single" w:sz="4" w:space="0" w:color="auto"/>
            </w:tcBorders>
          </w:tcPr>
          <w:p w14:paraId="64EB6E37" w14:textId="77777777" w:rsidR="007E6B75" w:rsidRPr="00BA77F9" w:rsidRDefault="007E6B75" w:rsidP="00EC13EE">
            <w:pPr>
              <w:pStyle w:val="TAC"/>
            </w:pPr>
          </w:p>
        </w:tc>
      </w:tr>
      <w:tr w:rsidR="007E6B75" w:rsidRPr="00BA77F9" w14:paraId="741F6778" w14:textId="77777777" w:rsidTr="00EC13EE">
        <w:trPr>
          <w:cantSplit/>
          <w:trHeight w:val="36"/>
        </w:trPr>
        <w:tc>
          <w:tcPr>
            <w:tcW w:w="846" w:type="dxa"/>
            <w:vMerge/>
            <w:tcBorders>
              <w:left w:val="single" w:sz="4" w:space="0" w:color="auto"/>
            </w:tcBorders>
          </w:tcPr>
          <w:p w14:paraId="3448EC33" w14:textId="77777777" w:rsidR="007E6B75" w:rsidRPr="00BA77F9" w:rsidRDefault="007E6B75" w:rsidP="00EC13EE">
            <w:pPr>
              <w:keepNext/>
              <w:keepLines/>
              <w:rPr>
                <w:rFonts w:ascii="Arial" w:hAnsi="Arial"/>
                <w:bCs/>
                <w:sz w:val="18"/>
              </w:rPr>
            </w:pPr>
          </w:p>
        </w:tc>
        <w:tc>
          <w:tcPr>
            <w:tcW w:w="992" w:type="dxa"/>
            <w:gridSpan w:val="2"/>
            <w:tcBorders>
              <w:left w:val="single" w:sz="4" w:space="0" w:color="auto"/>
            </w:tcBorders>
          </w:tcPr>
          <w:p w14:paraId="6C9A3D83" w14:textId="77777777" w:rsidR="007E6B75" w:rsidRPr="00BA77F9" w:rsidRDefault="007E6B75" w:rsidP="00EC13EE">
            <w:pPr>
              <w:pStyle w:val="TAL"/>
              <w:rPr>
                <w:bCs/>
              </w:rPr>
            </w:pPr>
            <w:r w:rsidRPr="00BA77F9">
              <w:t>Dedicated DL BWP</w:t>
            </w:r>
          </w:p>
        </w:tc>
        <w:tc>
          <w:tcPr>
            <w:tcW w:w="709" w:type="dxa"/>
            <w:tcBorders>
              <w:bottom w:val="single" w:sz="4" w:space="0" w:color="auto"/>
            </w:tcBorders>
          </w:tcPr>
          <w:p w14:paraId="7436B463" w14:textId="77777777" w:rsidR="007E6B75" w:rsidRPr="00BA77F9" w:rsidRDefault="007E6B75" w:rsidP="00EC13EE">
            <w:pPr>
              <w:pStyle w:val="TAC"/>
            </w:pPr>
          </w:p>
        </w:tc>
        <w:tc>
          <w:tcPr>
            <w:tcW w:w="1417" w:type="dxa"/>
            <w:vMerge/>
            <w:vAlign w:val="center"/>
          </w:tcPr>
          <w:p w14:paraId="71B32615" w14:textId="77777777" w:rsidR="007E6B75" w:rsidRPr="00BA77F9" w:rsidRDefault="007E6B75" w:rsidP="00EC13EE">
            <w:pPr>
              <w:pStyle w:val="TAC"/>
            </w:pPr>
          </w:p>
        </w:tc>
        <w:tc>
          <w:tcPr>
            <w:tcW w:w="1843" w:type="dxa"/>
            <w:gridSpan w:val="2"/>
            <w:tcBorders>
              <w:bottom w:val="single" w:sz="4" w:space="0" w:color="auto"/>
            </w:tcBorders>
          </w:tcPr>
          <w:p w14:paraId="00C8F808" w14:textId="77777777" w:rsidR="007E6B75" w:rsidRPr="00BA77F9" w:rsidRDefault="007E6B75" w:rsidP="00EC13EE">
            <w:pPr>
              <w:pStyle w:val="TAC"/>
              <w:rPr>
                <w:szCs w:val="18"/>
              </w:rPr>
            </w:pPr>
            <w:r w:rsidRPr="00BA77F9">
              <w:t>DLBWP.1.1</w:t>
            </w:r>
          </w:p>
        </w:tc>
        <w:tc>
          <w:tcPr>
            <w:tcW w:w="1843" w:type="dxa"/>
            <w:gridSpan w:val="2"/>
            <w:tcBorders>
              <w:bottom w:val="single" w:sz="4" w:space="0" w:color="auto"/>
            </w:tcBorders>
          </w:tcPr>
          <w:p w14:paraId="38DFFCE2" w14:textId="77777777" w:rsidR="007E6B75" w:rsidRPr="00BA77F9" w:rsidRDefault="007E6B75" w:rsidP="00EC13EE">
            <w:pPr>
              <w:pStyle w:val="TAC"/>
              <w:rPr>
                <w:szCs w:val="18"/>
              </w:rPr>
            </w:pPr>
            <w:r w:rsidRPr="00BA77F9">
              <w:t>DLBWP.1.1</w:t>
            </w:r>
          </w:p>
        </w:tc>
        <w:tc>
          <w:tcPr>
            <w:tcW w:w="1701" w:type="dxa"/>
            <w:gridSpan w:val="2"/>
            <w:tcBorders>
              <w:bottom w:val="single" w:sz="4" w:space="0" w:color="auto"/>
            </w:tcBorders>
          </w:tcPr>
          <w:p w14:paraId="03F549DD" w14:textId="77777777" w:rsidR="007E6B75" w:rsidRPr="00BA77F9" w:rsidRDefault="007E6B75" w:rsidP="00EC13EE">
            <w:pPr>
              <w:pStyle w:val="TAC"/>
              <w:rPr>
                <w:szCs w:val="18"/>
              </w:rPr>
            </w:pPr>
          </w:p>
        </w:tc>
      </w:tr>
      <w:tr w:rsidR="007E6B75" w:rsidRPr="00BA77F9" w14:paraId="2A270D0A" w14:textId="77777777" w:rsidTr="00EC13EE">
        <w:trPr>
          <w:cantSplit/>
          <w:trHeight w:val="36"/>
        </w:trPr>
        <w:tc>
          <w:tcPr>
            <w:tcW w:w="846" w:type="dxa"/>
            <w:vMerge/>
            <w:tcBorders>
              <w:left w:val="single" w:sz="4" w:space="0" w:color="auto"/>
              <w:bottom w:val="single" w:sz="4" w:space="0" w:color="auto"/>
            </w:tcBorders>
          </w:tcPr>
          <w:p w14:paraId="73D14BAB" w14:textId="77777777" w:rsidR="007E6B75" w:rsidRPr="00BA77F9" w:rsidRDefault="007E6B75" w:rsidP="00EC13EE">
            <w:pPr>
              <w:keepNext/>
              <w:keepLines/>
              <w:rPr>
                <w:rFonts w:ascii="Arial" w:hAnsi="Arial"/>
                <w:bCs/>
                <w:sz w:val="18"/>
              </w:rPr>
            </w:pPr>
          </w:p>
        </w:tc>
        <w:tc>
          <w:tcPr>
            <w:tcW w:w="992" w:type="dxa"/>
            <w:gridSpan w:val="2"/>
            <w:tcBorders>
              <w:left w:val="single" w:sz="4" w:space="0" w:color="auto"/>
              <w:bottom w:val="single" w:sz="4" w:space="0" w:color="auto"/>
            </w:tcBorders>
          </w:tcPr>
          <w:p w14:paraId="3F50E0AC" w14:textId="77777777" w:rsidR="007E6B75" w:rsidRPr="00BA77F9" w:rsidRDefault="007E6B75" w:rsidP="00EC13EE">
            <w:pPr>
              <w:pStyle w:val="TAL"/>
              <w:rPr>
                <w:bCs/>
              </w:rPr>
            </w:pPr>
            <w:r w:rsidRPr="00BA77F9">
              <w:rPr>
                <w:bCs/>
              </w:rPr>
              <w:t>Dedicated UL BWP</w:t>
            </w:r>
          </w:p>
        </w:tc>
        <w:tc>
          <w:tcPr>
            <w:tcW w:w="709" w:type="dxa"/>
            <w:tcBorders>
              <w:bottom w:val="single" w:sz="4" w:space="0" w:color="auto"/>
            </w:tcBorders>
          </w:tcPr>
          <w:p w14:paraId="1CC80293" w14:textId="77777777" w:rsidR="007E6B75" w:rsidRPr="00BA77F9" w:rsidRDefault="007E6B75" w:rsidP="00EC13EE">
            <w:pPr>
              <w:pStyle w:val="TAC"/>
            </w:pPr>
          </w:p>
        </w:tc>
        <w:tc>
          <w:tcPr>
            <w:tcW w:w="1417" w:type="dxa"/>
            <w:vMerge/>
            <w:tcBorders>
              <w:bottom w:val="single" w:sz="4" w:space="0" w:color="auto"/>
            </w:tcBorders>
            <w:vAlign w:val="center"/>
          </w:tcPr>
          <w:p w14:paraId="40177DF2" w14:textId="77777777" w:rsidR="007E6B75" w:rsidRPr="00BA77F9" w:rsidRDefault="007E6B75" w:rsidP="00EC13EE">
            <w:pPr>
              <w:pStyle w:val="TAC"/>
            </w:pPr>
          </w:p>
        </w:tc>
        <w:tc>
          <w:tcPr>
            <w:tcW w:w="1843" w:type="dxa"/>
            <w:gridSpan w:val="2"/>
            <w:tcBorders>
              <w:bottom w:val="single" w:sz="4" w:space="0" w:color="auto"/>
            </w:tcBorders>
            <w:vAlign w:val="center"/>
          </w:tcPr>
          <w:p w14:paraId="60477DC3" w14:textId="77777777" w:rsidR="007E6B75" w:rsidRPr="00BA77F9" w:rsidRDefault="007E6B75" w:rsidP="00EC13EE">
            <w:pPr>
              <w:pStyle w:val="TAC"/>
              <w:rPr>
                <w:szCs w:val="18"/>
              </w:rPr>
            </w:pPr>
            <w:r w:rsidRPr="00BA77F9">
              <w:t>ULBWP.1.1</w:t>
            </w:r>
          </w:p>
        </w:tc>
        <w:tc>
          <w:tcPr>
            <w:tcW w:w="1843" w:type="dxa"/>
            <w:gridSpan w:val="2"/>
            <w:tcBorders>
              <w:bottom w:val="single" w:sz="4" w:space="0" w:color="auto"/>
            </w:tcBorders>
            <w:vAlign w:val="center"/>
          </w:tcPr>
          <w:p w14:paraId="31B07B4E" w14:textId="77777777" w:rsidR="007E6B75" w:rsidRPr="00BA77F9" w:rsidRDefault="007E6B75" w:rsidP="00EC13EE">
            <w:pPr>
              <w:pStyle w:val="TAC"/>
              <w:rPr>
                <w:szCs w:val="18"/>
              </w:rPr>
            </w:pPr>
            <w:r w:rsidRPr="00BA77F9">
              <w:t>ULBWP.1.1</w:t>
            </w:r>
          </w:p>
        </w:tc>
        <w:tc>
          <w:tcPr>
            <w:tcW w:w="1701" w:type="dxa"/>
            <w:gridSpan w:val="2"/>
            <w:tcBorders>
              <w:bottom w:val="single" w:sz="4" w:space="0" w:color="auto"/>
            </w:tcBorders>
          </w:tcPr>
          <w:p w14:paraId="5A773487" w14:textId="77777777" w:rsidR="007E6B75" w:rsidRPr="00BA77F9" w:rsidRDefault="007E6B75" w:rsidP="00EC13EE">
            <w:pPr>
              <w:pStyle w:val="TAC"/>
              <w:rPr>
                <w:szCs w:val="18"/>
              </w:rPr>
            </w:pPr>
          </w:p>
        </w:tc>
      </w:tr>
      <w:tr w:rsidR="007E6B75" w:rsidRPr="00BA77F9" w14:paraId="586BEA21" w14:textId="77777777" w:rsidTr="00EC13EE">
        <w:trPr>
          <w:cantSplit/>
          <w:trHeight w:val="443"/>
        </w:trPr>
        <w:tc>
          <w:tcPr>
            <w:tcW w:w="1838" w:type="dxa"/>
            <w:gridSpan w:val="3"/>
            <w:vMerge w:val="restart"/>
            <w:tcBorders>
              <w:left w:val="single" w:sz="4" w:space="0" w:color="auto"/>
            </w:tcBorders>
          </w:tcPr>
          <w:p w14:paraId="372C04FC" w14:textId="77777777" w:rsidR="007E6B75" w:rsidRPr="00BA77F9" w:rsidRDefault="007E6B75" w:rsidP="00EC13EE">
            <w:pPr>
              <w:pStyle w:val="TAL"/>
              <w:rPr>
                <w:bCs/>
              </w:rPr>
            </w:pPr>
            <w:r w:rsidRPr="00BA77F9">
              <w:rPr>
                <w:bCs/>
              </w:rPr>
              <w:t>TRS configuration</w:t>
            </w:r>
          </w:p>
        </w:tc>
        <w:tc>
          <w:tcPr>
            <w:tcW w:w="709" w:type="dxa"/>
            <w:vMerge w:val="restart"/>
          </w:tcPr>
          <w:p w14:paraId="2EC814E9" w14:textId="77777777" w:rsidR="007E6B75" w:rsidRPr="00BA77F9" w:rsidRDefault="007E6B75" w:rsidP="00EC13EE">
            <w:pPr>
              <w:pStyle w:val="TAC"/>
            </w:pPr>
          </w:p>
        </w:tc>
        <w:tc>
          <w:tcPr>
            <w:tcW w:w="1417" w:type="dxa"/>
            <w:tcBorders>
              <w:bottom w:val="single" w:sz="4" w:space="0" w:color="auto"/>
            </w:tcBorders>
            <w:vAlign w:val="center"/>
          </w:tcPr>
          <w:p w14:paraId="4CD6EE8F"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6C8ABB77" w14:textId="77777777" w:rsidR="007E6B75" w:rsidRPr="00BA77F9" w:rsidRDefault="007E6B75" w:rsidP="00EC13EE">
            <w:pPr>
              <w:pStyle w:val="TAC"/>
            </w:pPr>
            <w:r w:rsidRPr="00BA77F9">
              <w:rPr>
                <w:bCs/>
              </w:rPr>
              <w:t>TRS.1.1 FDD</w:t>
            </w:r>
          </w:p>
        </w:tc>
        <w:tc>
          <w:tcPr>
            <w:tcW w:w="1843" w:type="dxa"/>
            <w:gridSpan w:val="2"/>
            <w:tcBorders>
              <w:bottom w:val="single" w:sz="4" w:space="0" w:color="auto"/>
            </w:tcBorders>
          </w:tcPr>
          <w:p w14:paraId="2146A411" w14:textId="77777777" w:rsidR="007E6B75" w:rsidRPr="00BA77F9" w:rsidRDefault="007E6B75" w:rsidP="00EC13EE">
            <w:pPr>
              <w:pStyle w:val="TAC"/>
            </w:pPr>
            <w:r w:rsidRPr="00BA77F9">
              <w:rPr>
                <w:bCs/>
              </w:rPr>
              <w:t>TRS.1.2 TDD</w:t>
            </w:r>
          </w:p>
        </w:tc>
        <w:tc>
          <w:tcPr>
            <w:tcW w:w="1701" w:type="dxa"/>
            <w:gridSpan w:val="2"/>
            <w:tcBorders>
              <w:bottom w:val="single" w:sz="4" w:space="0" w:color="auto"/>
            </w:tcBorders>
          </w:tcPr>
          <w:p w14:paraId="2E10DFF1" w14:textId="77777777" w:rsidR="007E6B75" w:rsidRPr="00BA77F9" w:rsidRDefault="007E6B75" w:rsidP="00EC13EE">
            <w:pPr>
              <w:pStyle w:val="TAC"/>
              <w:rPr>
                <w:bCs/>
              </w:rPr>
            </w:pPr>
          </w:p>
        </w:tc>
      </w:tr>
      <w:tr w:rsidR="007E6B75" w:rsidRPr="00BA77F9" w14:paraId="02C7164D" w14:textId="77777777" w:rsidTr="00EC13EE">
        <w:trPr>
          <w:cantSplit/>
          <w:trHeight w:val="443"/>
        </w:trPr>
        <w:tc>
          <w:tcPr>
            <w:tcW w:w="1838" w:type="dxa"/>
            <w:gridSpan w:val="3"/>
            <w:vMerge/>
            <w:tcBorders>
              <w:left w:val="single" w:sz="4" w:space="0" w:color="auto"/>
            </w:tcBorders>
          </w:tcPr>
          <w:p w14:paraId="3F01DC10" w14:textId="77777777" w:rsidR="007E6B75" w:rsidRPr="00BA77F9" w:rsidRDefault="007E6B75" w:rsidP="00EC13EE">
            <w:pPr>
              <w:pStyle w:val="TAL"/>
              <w:rPr>
                <w:bCs/>
              </w:rPr>
            </w:pPr>
          </w:p>
        </w:tc>
        <w:tc>
          <w:tcPr>
            <w:tcW w:w="709" w:type="dxa"/>
            <w:vMerge/>
          </w:tcPr>
          <w:p w14:paraId="4564371E" w14:textId="77777777" w:rsidR="007E6B75" w:rsidRPr="00BA77F9" w:rsidRDefault="007E6B75" w:rsidP="00EC13EE">
            <w:pPr>
              <w:pStyle w:val="TAC"/>
            </w:pPr>
          </w:p>
        </w:tc>
        <w:tc>
          <w:tcPr>
            <w:tcW w:w="1417" w:type="dxa"/>
            <w:tcBorders>
              <w:bottom w:val="single" w:sz="4" w:space="0" w:color="auto"/>
            </w:tcBorders>
            <w:vAlign w:val="center"/>
          </w:tcPr>
          <w:p w14:paraId="30A3438E"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02636745" w14:textId="77777777" w:rsidR="007E6B75" w:rsidRPr="00BA77F9" w:rsidRDefault="007E6B75" w:rsidP="00EC13EE">
            <w:pPr>
              <w:pStyle w:val="TAC"/>
            </w:pPr>
            <w:r w:rsidRPr="00BA77F9">
              <w:rPr>
                <w:bCs/>
              </w:rPr>
              <w:t>TRS.1.1 TDD</w:t>
            </w:r>
          </w:p>
        </w:tc>
        <w:tc>
          <w:tcPr>
            <w:tcW w:w="1843" w:type="dxa"/>
            <w:gridSpan w:val="2"/>
            <w:tcBorders>
              <w:bottom w:val="single" w:sz="4" w:space="0" w:color="auto"/>
            </w:tcBorders>
          </w:tcPr>
          <w:p w14:paraId="3A7D7CE3" w14:textId="77777777" w:rsidR="007E6B75" w:rsidRPr="00BA77F9" w:rsidRDefault="007E6B75" w:rsidP="00EC13EE">
            <w:pPr>
              <w:pStyle w:val="TAC"/>
            </w:pPr>
            <w:r w:rsidRPr="00BA77F9">
              <w:rPr>
                <w:bCs/>
              </w:rPr>
              <w:t>TRS.1.2 TDD</w:t>
            </w:r>
          </w:p>
        </w:tc>
        <w:tc>
          <w:tcPr>
            <w:tcW w:w="1701" w:type="dxa"/>
            <w:gridSpan w:val="2"/>
            <w:tcBorders>
              <w:bottom w:val="single" w:sz="4" w:space="0" w:color="auto"/>
            </w:tcBorders>
          </w:tcPr>
          <w:p w14:paraId="7B2CDA7E" w14:textId="77777777" w:rsidR="007E6B75" w:rsidRPr="00BA77F9" w:rsidRDefault="007E6B75" w:rsidP="00EC13EE">
            <w:pPr>
              <w:pStyle w:val="TAC"/>
              <w:rPr>
                <w:bCs/>
              </w:rPr>
            </w:pPr>
          </w:p>
        </w:tc>
      </w:tr>
      <w:tr w:rsidR="007E6B75" w:rsidRPr="00BA77F9" w14:paraId="0A60AE20" w14:textId="77777777" w:rsidTr="00EC13EE">
        <w:trPr>
          <w:cantSplit/>
          <w:trHeight w:val="443"/>
        </w:trPr>
        <w:tc>
          <w:tcPr>
            <w:tcW w:w="1838" w:type="dxa"/>
            <w:gridSpan w:val="3"/>
            <w:vMerge/>
            <w:tcBorders>
              <w:left w:val="single" w:sz="4" w:space="0" w:color="auto"/>
            </w:tcBorders>
          </w:tcPr>
          <w:p w14:paraId="2AAF4BA2" w14:textId="77777777" w:rsidR="007E6B75" w:rsidRPr="00BA77F9" w:rsidRDefault="007E6B75" w:rsidP="00EC13EE">
            <w:pPr>
              <w:pStyle w:val="TAL"/>
              <w:rPr>
                <w:bCs/>
              </w:rPr>
            </w:pPr>
          </w:p>
        </w:tc>
        <w:tc>
          <w:tcPr>
            <w:tcW w:w="709" w:type="dxa"/>
            <w:vMerge/>
          </w:tcPr>
          <w:p w14:paraId="21F56085" w14:textId="77777777" w:rsidR="007E6B75" w:rsidRPr="00BA77F9" w:rsidRDefault="007E6B75" w:rsidP="00EC13EE">
            <w:pPr>
              <w:pStyle w:val="TAC"/>
            </w:pPr>
          </w:p>
        </w:tc>
        <w:tc>
          <w:tcPr>
            <w:tcW w:w="1417" w:type="dxa"/>
            <w:tcBorders>
              <w:bottom w:val="single" w:sz="4" w:space="0" w:color="auto"/>
            </w:tcBorders>
            <w:vAlign w:val="center"/>
          </w:tcPr>
          <w:p w14:paraId="5D84908D"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41AA60F1" w14:textId="77777777" w:rsidR="007E6B75" w:rsidRPr="00BA77F9" w:rsidRDefault="007E6B75" w:rsidP="00EC13EE">
            <w:pPr>
              <w:pStyle w:val="TAC"/>
              <w:rPr>
                <w:bCs/>
              </w:rPr>
            </w:pPr>
            <w:r w:rsidRPr="00BA77F9">
              <w:rPr>
                <w:bCs/>
              </w:rPr>
              <w:t>TRS.1.2 TDD</w:t>
            </w:r>
          </w:p>
        </w:tc>
        <w:tc>
          <w:tcPr>
            <w:tcW w:w="1843" w:type="dxa"/>
            <w:gridSpan w:val="2"/>
            <w:tcBorders>
              <w:bottom w:val="single" w:sz="4" w:space="0" w:color="auto"/>
            </w:tcBorders>
          </w:tcPr>
          <w:p w14:paraId="4055D0B9" w14:textId="77777777" w:rsidR="007E6B75" w:rsidRPr="00BA77F9" w:rsidRDefault="007E6B75" w:rsidP="00EC13EE">
            <w:pPr>
              <w:pStyle w:val="TAC"/>
              <w:rPr>
                <w:bCs/>
              </w:rPr>
            </w:pPr>
            <w:r w:rsidRPr="00BA77F9">
              <w:rPr>
                <w:bCs/>
              </w:rPr>
              <w:t>TRS.1.2 TDD</w:t>
            </w:r>
          </w:p>
        </w:tc>
        <w:tc>
          <w:tcPr>
            <w:tcW w:w="1701" w:type="dxa"/>
            <w:gridSpan w:val="2"/>
            <w:tcBorders>
              <w:bottom w:val="single" w:sz="4" w:space="0" w:color="auto"/>
            </w:tcBorders>
          </w:tcPr>
          <w:p w14:paraId="37351483" w14:textId="77777777" w:rsidR="007E6B75" w:rsidRPr="00BA77F9" w:rsidRDefault="007E6B75" w:rsidP="00EC13EE">
            <w:pPr>
              <w:pStyle w:val="TAC"/>
              <w:rPr>
                <w:bCs/>
              </w:rPr>
            </w:pPr>
          </w:p>
        </w:tc>
      </w:tr>
      <w:tr w:rsidR="007E6B75" w:rsidRPr="00BA77F9" w14:paraId="28D0AA11" w14:textId="77777777" w:rsidTr="00EC13EE">
        <w:trPr>
          <w:cantSplit/>
          <w:trHeight w:val="443"/>
        </w:trPr>
        <w:tc>
          <w:tcPr>
            <w:tcW w:w="1838" w:type="dxa"/>
            <w:gridSpan w:val="3"/>
            <w:tcBorders>
              <w:left w:val="single" w:sz="4" w:space="0" w:color="auto"/>
              <w:bottom w:val="single" w:sz="4" w:space="0" w:color="auto"/>
            </w:tcBorders>
          </w:tcPr>
          <w:p w14:paraId="3A04AE82" w14:textId="77777777" w:rsidR="007E6B75" w:rsidRPr="00BA77F9" w:rsidRDefault="007E6B75" w:rsidP="00EC13EE">
            <w:pPr>
              <w:pStyle w:val="TAL"/>
            </w:pPr>
            <w:r w:rsidRPr="00BA77F9">
              <w:rPr>
                <w:bCs/>
              </w:rPr>
              <w:t xml:space="preserve">OCNG Patterns defined in A.3.2.1.1 (OP.1) </w:t>
            </w:r>
          </w:p>
        </w:tc>
        <w:tc>
          <w:tcPr>
            <w:tcW w:w="709" w:type="dxa"/>
            <w:tcBorders>
              <w:bottom w:val="single" w:sz="4" w:space="0" w:color="auto"/>
            </w:tcBorders>
          </w:tcPr>
          <w:p w14:paraId="60A7837F" w14:textId="77777777" w:rsidR="007E6B75" w:rsidRPr="00BA77F9" w:rsidRDefault="007E6B75" w:rsidP="00EC13EE">
            <w:pPr>
              <w:pStyle w:val="TAC"/>
            </w:pPr>
          </w:p>
        </w:tc>
        <w:tc>
          <w:tcPr>
            <w:tcW w:w="1417" w:type="dxa"/>
            <w:tcBorders>
              <w:bottom w:val="single" w:sz="4" w:space="0" w:color="auto"/>
            </w:tcBorders>
          </w:tcPr>
          <w:p w14:paraId="156C89EA" w14:textId="77777777" w:rsidR="007E6B75" w:rsidRPr="00BA77F9" w:rsidRDefault="007E6B75" w:rsidP="00EC13EE">
            <w:pPr>
              <w:pStyle w:val="TAC"/>
            </w:pPr>
            <w:r w:rsidRPr="00BA77F9">
              <w:t>Config 1,2,3</w:t>
            </w:r>
          </w:p>
        </w:tc>
        <w:tc>
          <w:tcPr>
            <w:tcW w:w="1843" w:type="dxa"/>
            <w:gridSpan w:val="2"/>
            <w:tcBorders>
              <w:bottom w:val="single" w:sz="4" w:space="0" w:color="auto"/>
            </w:tcBorders>
          </w:tcPr>
          <w:p w14:paraId="7FF38343" w14:textId="77777777" w:rsidR="007E6B75" w:rsidRPr="00BA77F9" w:rsidRDefault="007E6B75" w:rsidP="00EC13EE">
            <w:pPr>
              <w:pStyle w:val="TAC"/>
              <w:rPr>
                <w:rFonts w:cs="v4.2.0"/>
              </w:rPr>
            </w:pPr>
            <w:r w:rsidRPr="00BA77F9">
              <w:t xml:space="preserve">OP.1 </w:t>
            </w:r>
          </w:p>
        </w:tc>
        <w:tc>
          <w:tcPr>
            <w:tcW w:w="1843" w:type="dxa"/>
            <w:gridSpan w:val="2"/>
            <w:tcBorders>
              <w:bottom w:val="single" w:sz="4" w:space="0" w:color="auto"/>
            </w:tcBorders>
          </w:tcPr>
          <w:p w14:paraId="3BFF9674" w14:textId="77777777" w:rsidR="007E6B75" w:rsidRPr="00BA77F9" w:rsidRDefault="007E6B75" w:rsidP="00EC13EE">
            <w:pPr>
              <w:pStyle w:val="TAC"/>
              <w:rPr>
                <w:rFonts w:cs="v4.2.0"/>
              </w:rPr>
            </w:pPr>
            <w:r w:rsidRPr="00BA77F9">
              <w:t>OP.1</w:t>
            </w:r>
          </w:p>
        </w:tc>
        <w:tc>
          <w:tcPr>
            <w:tcW w:w="1701" w:type="dxa"/>
            <w:gridSpan w:val="2"/>
            <w:tcBorders>
              <w:bottom w:val="single" w:sz="4" w:space="0" w:color="auto"/>
            </w:tcBorders>
          </w:tcPr>
          <w:p w14:paraId="573BB662" w14:textId="77777777" w:rsidR="007E6B75" w:rsidRPr="00BA77F9" w:rsidRDefault="007E6B75" w:rsidP="00EC13EE">
            <w:pPr>
              <w:pStyle w:val="TAC"/>
            </w:pPr>
            <w:r w:rsidRPr="00BA77F9">
              <w:t>OP.1</w:t>
            </w:r>
          </w:p>
        </w:tc>
      </w:tr>
      <w:tr w:rsidR="007E6B75" w:rsidRPr="00BA77F9" w14:paraId="2B5E6CFC" w14:textId="77777777" w:rsidTr="00EC13EE">
        <w:trPr>
          <w:cantSplit/>
          <w:trHeight w:val="259"/>
        </w:trPr>
        <w:tc>
          <w:tcPr>
            <w:tcW w:w="1838" w:type="dxa"/>
            <w:gridSpan w:val="3"/>
            <w:vMerge w:val="restart"/>
            <w:tcBorders>
              <w:left w:val="single" w:sz="4" w:space="0" w:color="auto"/>
            </w:tcBorders>
          </w:tcPr>
          <w:p w14:paraId="68190732" w14:textId="77777777" w:rsidR="007E6B75" w:rsidRPr="00BA77F9" w:rsidRDefault="007E6B75" w:rsidP="00EC13EE">
            <w:pPr>
              <w:pStyle w:val="TAL"/>
              <w:rPr>
                <w:lang w:val="en-US"/>
              </w:rPr>
            </w:pPr>
            <w:r w:rsidRPr="00BA77F9">
              <w:rPr>
                <w:lang w:val="en-US"/>
              </w:rPr>
              <w:t>PDSCH Reference measurement channel</w:t>
            </w:r>
          </w:p>
        </w:tc>
        <w:tc>
          <w:tcPr>
            <w:tcW w:w="709" w:type="dxa"/>
            <w:vMerge w:val="restart"/>
          </w:tcPr>
          <w:p w14:paraId="2335EBC6" w14:textId="77777777" w:rsidR="007E6B75" w:rsidRPr="00BA77F9" w:rsidRDefault="007E6B75" w:rsidP="00EC13EE">
            <w:pPr>
              <w:pStyle w:val="TAC"/>
            </w:pPr>
          </w:p>
        </w:tc>
        <w:tc>
          <w:tcPr>
            <w:tcW w:w="1417" w:type="dxa"/>
            <w:tcBorders>
              <w:bottom w:val="single" w:sz="4" w:space="0" w:color="auto"/>
            </w:tcBorders>
            <w:vAlign w:val="center"/>
          </w:tcPr>
          <w:p w14:paraId="66A2BFE7"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CA8EADF" w14:textId="77777777" w:rsidR="007E6B75" w:rsidRPr="00BA77F9" w:rsidRDefault="007E6B75" w:rsidP="00EC13EE">
            <w:pPr>
              <w:pStyle w:val="TAC"/>
            </w:pPr>
            <w:r w:rsidRPr="00BA77F9">
              <w:t>SR.1.1 FDD</w:t>
            </w:r>
            <w:r w:rsidRPr="00BA77F9">
              <w:rPr>
                <w:lang w:val="en-US"/>
              </w:rPr>
              <w:t xml:space="preserve"> </w:t>
            </w:r>
          </w:p>
        </w:tc>
        <w:tc>
          <w:tcPr>
            <w:tcW w:w="1843" w:type="dxa"/>
            <w:gridSpan w:val="2"/>
          </w:tcPr>
          <w:p w14:paraId="47471A58" w14:textId="77777777" w:rsidR="007E6B75" w:rsidRPr="00BA77F9" w:rsidRDefault="007E6B75" w:rsidP="00EC13EE">
            <w:pPr>
              <w:pStyle w:val="TAC"/>
            </w:pPr>
            <w:r w:rsidRPr="00BA77F9">
              <w:rPr>
                <w:rFonts w:cs="v4.2.0"/>
                <w:bCs/>
                <w:lang w:eastAsia="zh-CN"/>
              </w:rPr>
              <w:t>SR.1.1 CCA</w:t>
            </w:r>
          </w:p>
        </w:tc>
        <w:tc>
          <w:tcPr>
            <w:tcW w:w="1701" w:type="dxa"/>
            <w:gridSpan w:val="2"/>
          </w:tcPr>
          <w:p w14:paraId="0DCA77B1" w14:textId="77777777" w:rsidR="007E6B75" w:rsidRPr="00BA77F9" w:rsidRDefault="007E6B75" w:rsidP="00EC13EE">
            <w:pPr>
              <w:pStyle w:val="TAC"/>
            </w:pPr>
          </w:p>
        </w:tc>
      </w:tr>
      <w:tr w:rsidR="007E6B75" w:rsidRPr="00BA77F9" w14:paraId="52E0AA78" w14:textId="77777777" w:rsidTr="00EC13EE">
        <w:trPr>
          <w:cantSplit/>
          <w:trHeight w:val="259"/>
        </w:trPr>
        <w:tc>
          <w:tcPr>
            <w:tcW w:w="1838" w:type="dxa"/>
            <w:gridSpan w:val="3"/>
            <w:vMerge/>
            <w:tcBorders>
              <w:left w:val="single" w:sz="4" w:space="0" w:color="auto"/>
            </w:tcBorders>
          </w:tcPr>
          <w:p w14:paraId="6087D56A" w14:textId="77777777" w:rsidR="007E6B75" w:rsidRPr="00BA77F9" w:rsidRDefault="007E6B75" w:rsidP="00EC13EE">
            <w:pPr>
              <w:pStyle w:val="TAL"/>
              <w:rPr>
                <w:lang w:val="en-US"/>
              </w:rPr>
            </w:pPr>
          </w:p>
        </w:tc>
        <w:tc>
          <w:tcPr>
            <w:tcW w:w="709" w:type="dxa"/>
            <w:vMerge/>
          </w:tcPr>
          <w:p w14:paraId="5613237D" w14:textId="77777777" w:rsidR="007E6B75" w:rsidRPr="00BA77F9" w:rsidRDefault="007E6B75" w:rsidP="00EC13EE">
            <w:pPr>
              <w:pStyle w:val="TAC"/>
            </w:pPr>
          </w:p>
        </w:tc>
        <w:tc>
          <w:tcPr>
            <w:tcW w:w="1417" w:type="dxa"/>
            <w:tcBorders>
              <w:bottom w:val="single" w:sz="4" w:space="0" w:color="auto"/>
            </w:tcBorders>
            <w:vAlign w:val="center"/>
          </w:tcPr>
          <w:p w14:paraId="37456666"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C7637C9" w14:textId="77777777" w:rsidR="007E6B75" w:rsidRPr="00BA77F9" w:rsidRDefault="007E6B75" w:rsidP="00EC13EE">
            <w:pPr>
              <w:pStyle w:val="TAC"/>
            </w:pPr>
            <w:r w:rsidRPr="00BA77F9">
              <w:t>SR.1.1 TDD</w:t>
            </w:r>
          </w:p>
        </w:tc>
        <w:tc>
          <w:tcPr>
            <w:tcW w:w="1843" w:type="dxa"/>
            <w:gridSpan w:val="2"/>
          </w:tcPr>
          <w:p w14:paraId="5E4706F7" w14:textId="77777777" w:rsidR="007E6B75" w:rsidRPr="00BA77F9" w:rsidRDefault="007E6B75" w:rsidP="00EC13EE">
            <w:pPr>
              <w:pStyle w:val="TAC"/>
            </w:pPr>
            <w:r w:rsidRPr="00BA77F9">
              <w:rPr>
                <w:rFonts w:cs="v4.2.0"/>
                <w:bCs/>
                <w:lang w:eastAsia="zh-CN"/>
              </w:rPr>
              <w:t>SR.1.1 CCA</w:t>
            </w:r>
          </w:p>
        </w:tc>
        <w:tc>
          <w:tcPr>
            <w:tcW w:w="1701" w:type="dxa"/>
            <w:gridSpan w:val="2"/>
          </w:tcPr>
          <w:p w14:paraId="65E30FC3" w14:textId="77777777" w:rsidR="007E6B75" w:rsidRPr="00BA77F9" w:rsidRDefault="007E6B75" w:rsidP="00EC13EE">
            <w:pPr>
              <w:pStyle w:val="TAC"/>
            </w:pPr>
          </w:p>
        </w:tc>
      </w:tr>
      <w:tr w:rsidR="007E6B75" w:rsidRPr="00BA77F9" w14:paraId="1BAC7FED" w14:textId="77777777" w:rsidTr="00EC13EE">
        <w:trPr>
          <w:cantSplit/>
          <w:trHeight w:val="259"/>
        </w:trPr>
        <w:tc>
          <w:tcPr>
            <w:tcW w:w="1838" w:type="dxa"/>
            <w:gridSpan w:val="3"/>
            <w:vMerge/>
            <w:tcBorders>
              <w:left w:val="single" w:sz="4" w:space="0" w:color="auto"/>
            </w:tcBorders>
          </w:tcPr>
          <w:p w14:paraId="0FF89663" w14:textId="77777777" w:rsidR="007E6B75" w:rsidRPr="00BA77F9" w:rsidRDefault="007E6B75" w:rsidP="00EC13EE">
            <w:pPr>
              <w:pStyle w:val="TAL"/>
              <w:rPr>
                <w:lang w:val="en-US"/>
              </w:rPr>
            </w:pPr>
          </w:p>
        </w:tc>
        <w:tc>
          <w:tcPr>
            <w:tcW w:w="709" w:type="dxa"/>
            <w:vMerge/>
          </w:tcPr>
          <w:p w14:paraId="4EAE10CE" w14:textId="77777777" w:rsidR="007E6B75" w:rsidRPr="00BA77F9" w:rsidRDefault="007E6B75" w:rsidP="00EC13EE">
            <w:pPr>
              <w:pStyle w:val="TAC"/>
            </w:pPr>
          </w:p>
        </w:tc>
        <w:tc>
          <w:tcPr>
            <w:tcW w:w="1417" w:type="dxa"/>
            <w:tcBorders>
              <w:bottom w:val="single" w:sz="4" w:space="0" w:color="auto"/>
            </w:tcBorders>
            <w:vAlign w:val="center"/>
          </w:tcPr>
          <w:p w14:paraId="06C79B90"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2A785EE" w14:textId="77777777" w:rsidR="007E6B75" w:rsidRPr="00BA77F9" w:rsidRDefault="007E6B75" w:rsidP="00EC13EE">
            <w:pPr>
              <w:pStyle w:val="TAC"/>
            </w:pPr>
            <w:r w:rsidRPr="00BA77F9">
              <w:t>SR2.1 TDD</w:t>
            </w:r>
          </w:p>
        </w:tc>
        <w:tc>
          <w:tcPr>
            <w:tcW w:w="1843" w:type="dxa"/>
            <w:gridSpan w:val="2"/>
          </w:tcPr>
          <w:p w14:paraId="5FC9D227" w14:textId="77777777" w:rsidR="007E6B75" w:rsidRPr="00BA77F9" w:rsidRDefault="007E6B75" w:rsidP="00EC13EE">
            <w:pPr>
              <w:pStyle w:val="TAC"/>
            </w:pPr>
            <w:r w:rsidRPr="00BA77F9">
              <w:rPr>
                <w:rFonts w:cs="v4.2.0"/>
                <w:bCs/>
                <w:lang w:eastAsia="zh-CN"/>
              </w:rPr>
              <w:t>SR.1.1 CCA</w:t>
            </w:r>
          </w:p>
        </w:tc>
        <w:tc>
          <w:tcPr>
            <w:tcW w:w="1701" w:type="dxa"/>
            <w:gridSpan w:val="2"/>
          </w:tcPr>
          <w:p w14:paraId="5C900213" w14:textId="77777777" w:rsidR="007E6B75" w:rsidRPr="00BA77F9" w:rsidRDefault="007E6B75" w:rsidP="00EC13EE">
            <w:pPr>
              <w:pStyle w:val="TAC"/>
            </w:pPr>
          </w:p>
        </w:tc>
      </w:tr>
      <w:tr w:rsidR="007E6B75" w:rsidRPr="00BA77F9" w14:paraId="3156670C" w14:textId="77777777" w:rsidTr="00EC13EE">
        <w:trPr>
          <w:cantSplit/>
          <w:trHeight w:val="259"/>
        </w:trPr>
        <w:tc>
          <w:tcPr>
            <w:tcW w:w="1838" w:type="dxa"/>
            <w:gridSpan w:val="3"/>
            <w:vMerge w:val="restart"/>
            <w:tcBorders>
              <w:left w:val="single" w:sz="4" w:space="0" w:color="auto"/>
            </w:tcBorders>
          </w:tcPr>
          <w:p w14:paraId="43B46597" w14:textId="77777777" w:rsidR="007E6B75" w:rsidRPr="00BA77F9" w:rsidRDefault="007E6B75" w:rsidP="00EC13EE">
            <w:pPr>
              <w:pStyle w:val="TAL"/>
              <w:rPr>
                <w:lang w:val="en-US"/>
              </w:rPr>
            </w:pPr>
            <w:r w:rsidRPr="00BA77F9">
              <w:rPr>
                <w:rFonts w:cs="v5.0.0"/>
              </w:rPr>
              <w:t>CORESET Reference Channel</w:t>
            </w:r>
          </w:p>
        </w:tc>
        <w:tc>
          <w:tcPr>
            <w:tcW w:w="709" w:type="dxa"/>
            <w:vMerge w:val="restart"/>
          </w:tcPr>
          <w:p w14:paraId="7AAA180F" w14:textId="77777777" w:rsidR="007E6B75" w:rsidRPr="00BA77F9" w:rsidRDefault="007E6B75" w:rsidP="00EC13EE">
            <w:pPr>
              <w:pStyle w:val="TAC"/>
            </w:pPr>
          </w:p>
        </w:tc>
        <w:tc>
          <w:tcPr>
            <w:tcW w:w="1417" w:type="dxa"/>
            <w:tcBorders>
              <w:bottom w:val="single" w:sz="4" w:space="0" w:color="auto"/>
            </w:tcBorders>
            <w:vAlign w:val="center"/>
          </w:tcPr>
          <w:p w14:paraId="6A69FF38"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F70E646" w14:textId="77777777" w:rsidR="007E6B75" w:rsidRPr="00BA77F9" w:rsidRDefault="007E6B75" w:rsidP="00EC13EE">
            <w:pPr>
              <w:pStyle w:val="TAC"/>
            </w:pPr>
            <w:r w:rsidRPr="00BA77F9">
              <w:t>CR.1.1 FDD</w:t>
            </w:r>
            <w:r w:rsidRPr="00BA77F9">
              <w:rPr>
                <w:lang w:val="en-US"/>
              </w:rPr>
              <w:t xml:space="preserve">  </w:t>
            </w:r>
          </w:p>
        </w:tc>
        <w:tc>
          <w:tcPr>
            <w:tcW w:w="1843" w:type="dxa"/>
            <w:gridSpan w:val="2"/>
          </w:tcPr>
          <w:p w14:paraId="293F10F4" w14:textId="77777777" w:rsidR="007E6B75" w:rsidRPr="00BA77F9" w:rsidRDefault="007E6B75" w:rsidP="00EC13EE">
            <w:pPr>
              <w:pStyle w:val="TAC"/>
            </w:pPr>
            <w:r w:rsidRPr="00BA77F9">
              <w:rPr>
                <w:rFonts w:cs="v4.2.0"/>
                <w:bCs/>
                <w:lang w:eastAsia="zh-CN"/>
              </w:rPr>
              <w:t>CR.1.1 CCA</w:t>
            </w:r>
          </w:p>
        </w:tc>
        <w:tc>
          <w:tcPr>
            <w:tcW w:w="1701" w:type="dxa"/>
            <w:gridSpan w:val="2"/>
          </w:tcPr>
          <w:p w14:paraId="737A2E7D" w14:textId="77777777" w:rsidR="007E6B75" w:rsidRPr="00BA77F9" w:rsidRDefault="007E6B75" w:rsidP="00EC13EE">
            <w:pPr>
              <w:pStyle w:val="TAC"/>
            </w:pPr>
          </w:p>
        </w:tc>
      </w:tr>
      <w:tr w:rsidR="007E6B75" w:rsidRPr="00BA77F9" w14:paraId="286A84A4" w14:textId="77777777" w:rsidTr="00EC13EE">
        <w:trPr>
          <w:cantSplit/>
          <w:trHeight w:val="259"/>
        </w:trPr>
        <w:tc>
          <w:tcPr>
            <w:tcW w:w="1838" w:type="dxa"/>
            <w:gridSpan w:val="3"/>
            <w:vMerge/>
            <w:tcBorders>
              <w:left w:val="single" w:sz="4" w:space="0" w:color="auto"/>
            </w:tcBorders>
          </w:tcPr>
          <w:p w14:paraId="5ABC1817" w14:textId="77777777" w:rsidR="007E6B75" w:rsidRPr="00BA77F9" w:rsidRDefault="007E6B75" w:rsidP="00EC13EE">
            <w:pPr>
              <w:pStyle w:val="TAL"/>
              <w:rPr>
                <w:lang w:val="en-US"/>
              </w:rPr>
            </w:pPr>
          </w:p>
        </w:tc>
        <w:tc>
          <w:tcPr>
            <w:tcW w:w="709" w:type="dxa"/>
            <w:vMerge/>
          </w:tcPr>
          <w:p w14:paraId="7CF5174C" w14:textId="77777777" w:rsidR="007E6B75" w:rsidRPr="00BA77F9" w:rsidRDefault="007E6B75" w:rsidP="00EC13EE">
            <w:pPr>
              <w:pStyle w:val="TAC"/>
            </w:pPr>
          </w:p>
        </w:tc>
        <w:tc>
          <w:tcPr>
            <w:tcW w:w="1417" w:type="dxa"/>
            <w:tcBorders>
              <w:bottom w:val="single" w:sz="4" w:space="0" w:color="auto"/>
            </w:tcBorders>
            <w:vAlign w:val="center"/>
          </w:tcPr>
          <w:p w14:paraId="618BC2DB"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9BF3C53" w14:textId="77777777" w:rsidR="007E6B75" w:rsidRPr="00BA77F9" w:rsidRDefault="007E6B75" w:rsidP="00EC13EE">
            <w:pPr>
              <w:pStyle w:val="TAC"/>
            </w:pPr>
            <w:r w:rsidRPr="00BA77F9">
              <w:t>CR.1.1 TDD</w:t>
            </w:r>
          </w:p>
        </w:tc>
        <w:tc>
          <w:tcPr>
            <w:tcW w:w="1843" w:type="dxa"/>
            <w:gridSpan w:val="2"/>
          </w:tcPr>
          <w:p w14:paraId="487A2427" w14:textId="77777777" w:rsidR="007E6B75" w:rsidRPr="00BA77F9" w:rsidRDefault="007E6B75" w:rsidP="00EC13EE">
            <w:pPr>
              <w:pStyle w:val="TAC"/>
            </w:pPr>
            <w:r w:rsidRPr="00BA77F9">
              <w:rPr>
                <w:rFonts w:cs="v4.2.0"/>
                <w:bCs/>
                <w:lang w:eastAsia="zh-CN"/>
              </w:rPr>
              <w:t>CR.1.1 CCA</w:t>
            </w:r>
          </w:p>
        </w:tc>
        <w:tc>
          <w:tcPr>
            <w:tcW w:w="1701" w:type="dxa"/>
            <w:gridSpan w:val="2"/>
          </w:tcPr>
          <w:p w14:paraId="10C9CA82" w14:textId="77777777" w:rsidR="007E6B75" w:rsidRPr="00BA77F9" w:rsidRDefault="007E6B75" w:rsidP="00EC13EE">
            <w:pPr>
              <w:pStyle w:val="TAC"/>
            </w:pPr>
          </w:p>
        </w:tc>
      </w:tr>
      <w:tr w:rsidR="007E6B75" w:rsidRPr="00BA77F9" w14:paraId="09EC4FDA" w14:textId="77777777" w:rsidTr="00EC13EE">
        <w:trPr>
          <w:cantSplit/>
          <w:trHeight w:val="259"/>
        </w:trPr>
        <w:tc>
          <w:tcPr>
            <w:tcW w:w="1838" w:type="dxa"/>
            <w:gridSpan w:val="3"/>
            <w:vMerge/>
            <w:tcBorders>
              <w:left w:val="single" w:sz="4" w:space="0" w:color="auto"/>
            </w:tcBorders>
          </w:tcPr>
          <w:p w14:paraId="196F4FE3" w14:textId="77777777" w:rsidR="007E6B75" w:rsidRPr="00BA77F9" w:rsidRDefault="007E6B75" w:rsidP="00EC13EE">
            <w:pPr>
              <w:pStyle w:val="TAL"/>
              <w:rPr>
                <w:lang w:val="en-US"/>
              </w:rPr>
            </w:pPr>
          </w:p>
        </w:tc>
        <w:tc>
          <w:tcPr>
            <w:tcW w:w="709" w:type="dxa"/>
            <w:vMerge/>
          </w:tcPr>
          <w:p w14:paraId="5E5875CE" w14:textId="77777777" w:rsidR="007E6B75" w:rsidRPr="00BA77F9" w:rsidRDefault="007E6B75" w:rsidP="00EC13EE">
            <w:pPr>
              <w:pStyle w:val="TAC"/>
            </w:pPr>
          </w:p>
        </w:tc>
        <w:tc>
          <w:tcPr>
            <w:tcW w:w="1417" w:type="dxa"/>
            <w:tcBorders>
              <w:bottom w:val="single" w:sz="4" w:space="0" w:color="auto"/>
            </w:tcBorders>
            <w:vAlign w:val="center"/>
          </w:tcPr>
          <w:p w14:paraId="02AC3E79"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4E56B3F" w14:textId="77777777" w:rsidR="007E6B75" w:rsidRPr="00BA77F9" w:rsidRDefault="007E6B75" w:rsidP="00EC13EE">
            <w:pPr>
              <w:pStyle w:val="TAC"/>
            </w:pPr>
            <w:r w:rsidRPr="00BA77F9">
              <w:t>CR2.1 TDD</w:t>
            </w:r>
          </w:p>
        </w:tc>
        <w:tc>
          <w:tcPr>
            <w:tcW w:w="1843" w:type="dxa"/>
            <w:gridSpan w:val="2"/>
          </w:tcPr>
          <w:p w14:paraId="105007B7" w14:textId="77777777" w:rsidR="007E6B75" w:rsidRPr="00BA77F9" w:rsidRDefault="007E6B75" w:rsidP="00EC13EE">
            <w:pPr>
              <w:pStyle w:val="TAC"/>
            </w:pPr>
            <w:r w:rsidRPr="00BA77F9">
              <w:rPr>
                <w:rFonts w:cs="v4.2.0"/>
                <w:bCs/>
                <w:lang w:eastAsia="zh-CN"/>
              </w:rPr>
              <w:t>CR.1.1 CCA</w:t>
            </w:r>
          </w:p>
        </w:tc>
        <w:tc>
          <w:tcPr>
            <w:tcW w:w="1701" w:type="dxa"/>
            <w:gridSpan w:val="2"/>
          </w:tcPr>
          <w:p w14:paraId="6944A7F5" w14:textId="77777777" w:rsidR="007E6B75" w:rsidRPr="00BA77F9" w:rsidRDefault="007E6B75" w:rsidP="00EC13EE">
            <w:pPr>
              <w:pStyle w:val="TAC"/>
            </w:pPr>
          </w:p>
        </w:tc>
      </w:tr>
      <w:tr w:rsidR="007E6B75" w:rsidRPr="00BA77F9" w14:paraId="63AEF3B1" w14:textId="77777777" w:rsidTr="00EC13EE">
        <w:trPr>
          <w:cantSplit/>
          <w:trHeight w:val="259"/>
        </w:trPr>
        <w:tc>
          <w:tcPr>
            <w:tcW w:w="919" w:type="dxa"/>
            <w:gridSpan w:val="2"/>
            <w:tcBorders>
              <w:left w:val="single" w:sz="4" w:space="0" w:color="auto"/>
              <w:bottom w:val="nil"/>
            </w:tcBorders>
          </w:tcPr>
          <w:p w14:paraId="49C01C9C" w14:textId="77777777" w:rsidR="007E6B75" w:rsidRPr="00BA77F9" w:rsidRDefault="007E6B75" w:rsidP="00EC13EE">
            <w:pPr>
              <w:keepNext/>
              <w:keepLines/>
              <w:rPr>
                <w:rFonts w:ascii="Arial" w:hAnsi="Arial"/>
                <w:sz w:val="18"/>
              </w:rPr>
            </w:pPr>
            <w:r w:rsidRPr="00BA77F9">
              <w:rPr>
                <w:rFonts w:ascii="Arial" w:hAnsi="Arial"/>
                <w:sz w:val="18"/>
              </w:rPr>
              <w:lastRenderedPageBreak/>
              <w:t xml:space="preserve">SSB </w:t>
            </w:r>
          </w:p>
        </w:tc>
        <w:tc>
          <w:tcPr>
            <w:tcW w:w="919" w:type="dxa"/>
            <w:tcBorders>
              <w:left w:val="single" w:sz="4" w:space="0" w:color="auto"/>
              <w:bottom w:val="nil"/>
            </w:tcBorders>
          </w:tcPr>
          <w:p w14:paraId="6A167246" w14:textId="77777777" w:rsidR="007E6B75" w:rsidRPr="00BA77F9" w:rsidRDefault="007E6B75" w:rsidP="00EC13EE">
            <w:pPr>
              <w:pStyle w:val="TAL"/>
            </w:pPr>
            <w:r w:rsidRPr="00BA77F9">
              <w:t xml:space="preserve">Semi- </w:t>
            </w:r>
          </w:p>
        </w:tc>
        <w:tc>
          <w:tcPr>
            <w:tcW w:w="709" w:type="dxa"/>
            <w:tcBorders>
              <w:bottom w:val="nil"/>
            </w:tcBorders>
          </w:tcPr>
          <w:p w14:paraId="7A2ACCF4" w14:textId="77777777" w:rsidR="007E6B75" w:rsidRPr="00BA77F9" w:rsidRDefault="007E6B75" w:rsidP="00EC13EE">
            <w:pPr>
              <w:pStyle w:val="TAC"/>
            </w:pPr>
          </w:p>
        </w:tc>
        <w:tc>
          <w:tcPr>
            <w:tcW w:w="1417" w:type="dxa"/>
            <w:tcBorders>
              <w:bottom w:val="single" w:sz="4" w:space="0" w:color="auto"/>
            </w:tcBorders>
            <w:vAlign w:val="center"/>
          </w:tcPr>
          <w:p w14:paraId="5705B190" w14:textId="77777777" w:rsidR="007E6B75" w:rsidRPr="00BA77F9" w:rsidRDefault="007E6B75"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1079C425" w14:textId="77777777" w:rsidR="007E6B75" w:rsidRPr="00BA77F9" w:rsidRDefault="007E6B75" w:rsidP="00EC13EE">
            <w:pPr>
              <w:pStyle w:val="TAC"/>
              <w:rPr>
                <w:lang w:val="en-US"/>
              </w:rPr>
            </w:pPr>
            <w:r w:rsidRPr="00BA77F9">
              <w:rPr>
                <w:lang w:eastAsia="zh-CN"/>
              </w:rPr>
              <w:t>SSB.1 FR1</w:t>
            </w:r>
          </w:p>
        </w:tc>
        <w:tc>
          <w:tcPr>
            <w:tcW w:w="1843" w:type="dxa"/>
            <w:gridSpan w:val="2"/>
          </w:tcPr>
          <w:p w14:paraId="2A668953" w14:textId="77777777" w:rsidR="007E6B75" w:rsidRPr="00BA77F9" w:rsidRDefault="007E6B75" w:rsidP="00EC13EE">
            <w:pPr>
              <w:pStyle w:val="TAC"/>
            </w:pPr>
            <w:r w:rsidRPr="00BA77F9">
              <w:rPr>
                <w:rFonts w:cs="v4.2.0"/>
                <w:bCs/>
                <w:lang w:eastAsia="zh-CN"/>
              </w:rPr>
              <w:t>SSB.1 CCA</w:t>
            </w:r>
          </w:p>
        </w:tc>
        <w:tc>
          <w:tcPr>
            <w:tcW w:w="1701" w:type="dxa"/>
            <w:gridSpan w:val="2"/>
          </w:tcPr>
          <w:p w14:paraId="3AAEEC60"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013E7310" w14:textId="77777777" w:rsidTr="00EC13EE">
        <w:trPr>
          <w:cantSplit/>
          <w:trHeight w:val="232"/>
        </w:trPr>
        <w:tc>
          <w:tcPr>
            <w:tcW w:w="919" w:type="dxa"/>
            <w:gridSpan w:val="2"/>
            <w:tcBorders>
              <w:top w:val="nil"/>
              <w:left w:val="single" w:sz="4" w:space="0" w:color="auto"/>
              <w:bottom w:val="nil"/>
            </w:tcBorders>
          </w:tcPr>
          <w:p w14:paraId="49C7BED1" w14:textId="77777777" w:rsidR="007E6B75" w:rsidRPr="00BA77F9" w:rsidRDefault="007E6B75" w:rsidP="00EC13EE">
            <w:pPr>
              <w:keepNext/>
              <w:keepLines/>
              <w:rPr>
                <w:rFonts w:ascii="Arial" w:hAnsi="Arial"/>
                <w:sz w:val="18"/>
              </w:rPr>
            </w:pPr>
            <w:r w:rsidRPr="00BA77F9">
              <w:rPr>
                <w:rFonts w:ascii="Arial" w:hAnsi="Arial"/>
                <w:sz w:val="18"/>
              </w:rPr>
              <w:t>parameters</w:t>
            </w:r>
          </w:p>
        </w:tc>
        <w:tc>
          <w:tcPr>
            <w:tcW w:w="919" w:type="dxa"/>
            <w:tcBorders>
              <w:top w:val="nil"/>
              <w:left w:val="single" w:sz="4" w:space="0" w:color="auto"/>
              <w:bottom w:val="nil"/>
            </w:tcBorders>
          </w:tcPr>
          <w:p w14:paraId="0EF038E3" w14:textId="77777777" w:rsidR="007E6B75" w:rsidRPr="00BA77F9" w:rsidRDefault="007E6B75"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30C31197" w14:textId="77777777" w:rsidR="007E6B75" w:rsidRPr="00BA77F9" w:rsidRDefault="007E6B75" w:rsidP="00EC13EE">
            <w:pPr>
              <w:pStyle w:val="TAC"/>
            </w:pPr>
          </w:p>
        </w:tc>
        <w:tc>
          <w:tcPr>
            <w:tcW w:w="1417" w:type="dxa"/>
            <w:tcBorders>
              <w:bottom w:val="single" w:sz="4" w:space="0" w:color="auto"/>
            </w:tcBorders>
            <w:vAlign w:val="center"/>
          </w:tcPr>
          <w:p w14:paraId="46869F61" w14:textId="77777777" w:rsidR="007E6B75" w:rsidRPr="00BA77F9" w:rsidRDefault="007E6B75"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59D17B1" w14:textId="77777777" w:rsidR="007E6B75" w:rsidRPr="00BA77F9" w:rsidRDefault="007E6B75" w:rsidP="00EC13EE">
            <w:pPr>
              <w:pStyle w:val="TAC"/>
            </w:pPr>
            <w:r w:rsidRPr="00BA77F9">
              <w:rPr>
                <w:lang w:eastAsia="zh-CN"/>
              </w:rPr>
              <w:t>SSB.1 FR1</w:t>
            </w:r>
          </w:p>
        </w:tc>
        <w:tc>
          <w:tcPr>
            <w:tcW w:w="1843" w:type="dxa"/>
            <w:gridSpan w:val="2"/>
            <w:vAlign w:val="center"/>
          </w:tcPr>
          <w:p w14:paraId="66A2B7C4" w14:textId="77777777" w:rsidR="007E6B75" w:rsidRPr="00BA77F9" w:rsidRDefault="007E6B75" w:rsidP="00EC13EE">
            <w:pPr>
              <w:pStyle w:val="TAC"/>
            </w:pPr>
            <w:r w:rsidRPr="00BA77F9">
              <w:rPr>
                <w:rFonts w:cs="v4.2.0"/>
                <w:bCs/>
                <w:lang w:eastAsia="zh-CN"/>
              </w:rPr>
              <w:t>SSB.1 CCA</w:t>
            </w:r>
          </w:p>
        </w:tc>
        <w:tc>
          <w:tcPr>
            <w:tcW w:w="1701" w:type="dxa"/>
            <w:gridSpan w:val="2"/>
            <w:vAlign w:val="center"/>
          </w:tcPr>
          <w:p w14:paraId="0B70CB93"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2AC8E037" w14:textId="77777777" w:rsidTr="00EC13EE">
        <w:trPr>
          <w:cantSplit/>
          <w:trHeight w:val="232"/>
        </w:trPr>
        <w:tc>
          <w:tcPr>
            <w:tcW w:w="919" w:type="dxa"/>
            <w:gridSpan w:val="2"/>
            <w:tcBorders>
              <w:top w:val="nil"/>
              <w:left w:val="single" w:sz="4" w:space="0" w:color="auto"/>
              <w:bottom w:val="nil"/>
            </w:tcBorders>
          </w:tcPr>
          <w:p w14:paraId="53D0EA2E" w14:textId="77777777" w:rsidR="007E6B75" w:rsidRPr="00BA77F9" w:rsidRDefault="007E6B75" w:rsidP="00EC13EE">
            <w:pPr>
              <w:keepNext/>
              <w:keepLines/>
              <w:rPr>
                <w:rFonts w:ascii="Arial" w:hAnsi="Arial"/>
                <w:sz w:val="18"/>
              </w:rPr>
            </w:pPr>
          </w:p>
        </w:tc>
        <w:tc>
          <w:tcPr>
            <w:tcW w:w="919" w:type="dxa"/>
            <w:tcBorders>
              <w:top w:val="nil"/>
              <w:left w:val="single" w:sz="4" w:space="0" w:color="auto"/>
              <w:bottom w:val="single" w:sz="4" w:space="0" w:color="auto"/>
            </w:tcBorders>
          </w:tcPr>
          <w:p w14:paraId="10B4B77D" w14:textId="77777777" w:rsidR="007E6B75" w:rsidRPr="00BA77F9" w:rsidRDefault="007E6B75" w:rsidP="00EC13EE">
            <w:pPr>
              <w:pStyle w:val="TAL"/>
            </w:pPr>
          </w:p>
        </w:tc>
        <w:tc>
          <w:tcPr>
            <w:tcW w:w="709" w:type="dxa"/>
            <w:tcBorders>
              <w:top w:val="nil"/>
            </w:tcBorders>
          </w:tcPr>
          <w:p w14:paraId="7FEFEE01" w14:textId="77777777" w:rsidR="007E6B75" w:rsidRPr="00BA77F9" w:rsidRDefault="007E6B75" w:rsidP="00EC13EE">
            <w:pPr>
              <w:pStyle w:val="TAC"/>
            </w:pPr>
          </w:p>
        </w:tc>
        <w:tc>
          <w:tcPr>
            <w:tcW w:w="1417" w:type="dxa"/>
            <w:tcBorders>
              <w:bottom w:val="single" w:sz="4" w:space="0" w:color="auto"/>
            </w:tcBorders>
            <w:vAlign w:val="center"/>
          </w:tcPr>
          <w:p w14:paraId="328A9406" w14:textId="77777777" w:rsidR="007E6B75" w:rsidRPr="00BA77F9" w:rsidRDefault="007E6B75"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095D872B" w14:textId="77777777" w:rsidR="007E6B75" w:rsidRPr="00BA77F9" w:rsidRDefault="007E6B75" w:rsidP="00EC13EE">
            <w:pPr>
              <w:pStyle w:val="TAC"/>
              <w:rPr>
                <w:lang w:eastAsia="zh-CN"/>
              </w:rPr>
            </w:pPr>
            <w:r w:rsidRPr="00BA77F9">
              <w:rPr>
                <w:lang w:eastAsia="zh-CN"/>
              </w:rPr>
              <w:t>SSB.2 FR1</w:t>
            </w:r>
          </w:p>
        </w:tc>
        <w:tc>
          <w:tcPr>
            <w:tcW w:w="1843" w:type="dxa"/>
            <w:gridSpan w:val="2"/>
          </w:tcPr>
          <w:p w14:paraId="6417400E" w14:textId="77777777" w:rsidR="007E6B75" w:rsidRPr="00BA77F9" w:rsidDel="008E3263" w:rsidRDefault="007E6B75" w:rsidP="00EC13EE">
            <w:pPr>
              <w:pStyle w:val="TAC"/>
              <w:rPr>
                <w:lang w:eastAsia="zh-CN"/>
              </w:rPr>
            </w:pPr>
            <w:r w:rsidRPr="00BA77F9">
              <w:rPr>
                <w:rFonts w:cs="v4.2.0"/>
                <w:bCs/>
                <w:lang w:eastAsia="zh-CN"/>
              </w:rPr>
              <w:t>SSB.1 CCA</w:t>
            </w:r>
          </w:p>
        </w:tc>
        <w:tc>
          <w:tcPr>
            <w:tcW w:w="1701" w:type="dxa"/>
            <w:gridSpan w:val="2"/>
          </w:tcPr>
          <w:p w14:paraId="6B014535"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1F4AAE0F" w14:textId="77777777" w:rsidTr="00EC13EE">
        <w:trPr>
          <w:cantSplit/>
          <w:trHeight w:val="232"/>
        </w:trPr>
        <w:tc>
          <w:tcPr>
            <w:tcW w:w="919" w:type="dxa"/>
            <w:gridSpan w:val="2"/>
            <w:tcBorders>
              <w:top w:val="nil"/>
              <w:left w:val="single" w:sz="4" w:space="0" w:color="auto"/>
              <w:bottom w:val="nil"/>
            </w:tcBorders>
          </w:tcPr>
          <w:p w14:paraId="774E6F6D" w14:textId="77777777" w:rsidR="007E6B75" w:rsidRPr="00BA77F9" w:rsidRDefault="007E6B75" w:rsidP="00EC13EE">
            <w:pPr>
              <w:keepNext/>
              <w:keepLines/>
              <w:rPr>
                <w:rFonts w:ascii="Arial" w:hAnsi="Arial"/>
                <w:sz w:val="18"/>
              </w:rPr>
            </w:pPr>
          </w:p>
        </w:tc>
        <w:tc>
          <w:tcPr>
            <w:tcW w:w="919" w:type="dxa"/>
            <w:tcBorders>
              <w:top w:val="single" w:sz="4" w:space="0" w:color="auto"/>
              <w:left w:val="single" w:sz="4" w:space="0" w:color="auto"/>
              <w:bottom w:val="nil"/>
            </w:tcBorders>
          </w:tcPr>
          <w:p w14:paraId="17159373" w14:textId="77777777" w:rsidR="007E6B75" w:rsidRPr="00BA77F9" w:rsidRDefault="007E6B75" w:rsidP="00EC13EE">
            <w:pPr>
              <w:pStyle w:val="TAL"/>
            </w:pPr>
            <w:r w:rsidRPr="00BA77F9">
              <w:t xml:space="preserve">Dynamic </w:t>
            </w:r>
          </w:p>
        </w:tc>
        <w:tc>
          <w:tcPr>
            <w:tcW w:w="709" w:type="dxa"/>
            <w:tcBorders>
              <w:bottom w:val="nil"/>
            </w:tcBorders>
          </w:tcPr>
          <w:p w14:paraId="31C65727" w14:textId="77777777" w:rsidR="007E6B75" w:rsidRPr="00BA77F9" w:rsidRDefault="007E6B75" w:rsidP="00EC13EE">
            <w:pPr>
              <w:pStyle w:val="TAC"/>
            </w:pPr>
          </w:p>
        </w:tc>
        <w:tc>
          <w:tcPr>
            <w:tcW w:w="1417" w:type="dxa"/>
            <w:tcBorders>
              <w:bottom w:val="single" w:sz="4" w:space="0" w:color="auto"/>
            </w:tcBorders>
            <w:vAlign w:val="center"/>
          </w:tcPr>
          <w:p w14:paraId="210A4BBC"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3083999" w14:textId="77777777" w:rsidR="007E6B75" w:rsidRPr="00BA77F9" w:rsidRDefault="007E6B75" w:rsidP="00EC13EE">
            <w:pPr>
              <w:pStyle w:val="TAC"/>
              <w:rPr>
                <w:lang w:eastAsia="zh-CN"/>
              </w:rPr>
            </w:pPr>
            <w:r w:rsidRPr="00BA77F9">
              <w:rPr>
                <w:lang w:eastAsia="zh-CN"/>
              </w:rPr>
              <w:t>SSB.1 FR1</w:t>
            </w:r>
          </w:p>
        </w:tc>
        <w:tc>
          <w:tcPr>
            <w:tcW w:w="1843" w:type="dxa"/>
            <w:gridSpan w:val="2"/>
          </w:tcPr>
          <w:p w14:paraId="0D96754E"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601EF931"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4F88CF8D" w14:textId="77777777" w:rsidTr="00EC13EE">
        <w:trPr>
          <w:cantSplit/>
          <w:trHeight w:val="232"/>
        </w:trPr>
        <w:tc>
          <w:tcPr>
            <w:tcW w:w="919" w:type="dxa"/>
            <w:gridSpan w:val="2"/>
            <w:tcBorders>
              <w:top w:val="nil"/>
              <w:left w:val="single" w:sz="4" w:space="0" w:color="auto"/>
              <w:bottom w:val="nil"/>
            </w:tcBorders>
          </w:tcPr>
          <w:p w14:paraId="0F044673" w14:textId="77777777" w:rsidR="007E6B75" w:rsidRPr="00BA77F9" w:rsidRDefault="007E6B75" w:rsidP="00EC13EE">
            <w:pPr>
              <w:keepNext/>
              <w:keepLines/>
              <w:rPr>
                <w:rFonts w:ascii="Arial" w:hAnsi="Arial"/>
                <w:sz w:val="18"/>
              </w:rPr>
            </w:pPr>
          </w:p>
        </w:tc>
        <w:tc>
          <w:tcPr>
            <w:tcW w:w="919" w:type="dxa"/>
            <w:tcBorders>
              <w:top w:val="nil"/>
              <w:left w:val="single" w:sz="4" w:space="0" w:color="auto"/>
              <w:bottom w:val="nil"/>
            </w:tcBorders>
          </w:tcPr>
          <w:p w14:paraId="320F6AD1" w14:textId="77777777" w:rsidR="007E6B75" w:rsidRPr="00BA77F9" w:rsidRDefault="007E6B75" w:rsidP="00EC13EE">
            <w:pPr>
              <w:pStyle w:val="TAL"/>
            </w:pPr>
            <w:r w:rsidRPr="00BA77F9">
              <w:t>channel</w:t>
            </w:r>
          </w:p>
        </w:tc>
        <w:tc>
          <w:tcPr>
            <w:tcW w:w="709" w:type="dxa"/>
            <w:tcBorders>
              <w:top w:val="nil"/>
              <w:bottom w:val="nil"/>
            </w:tcBorders>
          </w:tcPr>
          <w:p w14:paraId="1481A0E1" w14:textId="77777777" w:rsidR="007E6B75" w:rsidRPr="00BA77F9" w:rsidRDefault="007E6B75" w:rsidP="00EC13EE">
            <w:pPr>
              <w:pStyle w:val="TAC"/>
            </w:pPr>
          </w:p>
        </w:tc>
        <w:tc>
          <w:tcPr>
            <w:tcW w:w="1417" w:type="dxa"/>
            <w:tcBorders>
              <w:bottom w:val="single" w:sz="4" w:space="0" w:color="auto"/>
            </w:tcBorders>
            <w:vAlign w:val="center"/>
          </w:tcPr>
          <w:p w14:paraId="4C05A01E"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EDC8A93" w14:textId="77777777" w:rsidR="007E6B75" w:rsidRPr="00BA77F9" w:rsidRDefault="007E6B75" w:rsidP="00EC13EE">
            <w:pPr>
              <w:pStyle w:val="TAC"/>
              <w:rPr>
                <w:lang w:eastAsia="zh-CN"/>
              </w:rPr>
            </w:pPr>
            <w:r w:rsidRPr="00BA77F9">
              <w:rPr>
                <w:lang w:eastAsia="zh-CN"/>
              </w:rPr>
              <w:t>SSB.1 FR1</w:t>
            </w:r>
          </w:p>
        </w:tc>
        <w:tc>
          <w:tcPr>
            <w:tcW w:w="1843" w:type="dxa"/>
            <w:gridSpan w:val="2"/>
          </w:tcPr>
          <w:p w14:paraId="3DBCDD8E"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118C5440"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5229972D" w14:textId="77777777" w:rsidTr="00EC13EE">
        <w:trPr>
          <w:cantSplit/>
          <w:trHeight w:val="232"/>
        </w:trPr>
        <w:tc>
          <w:tcPr>
            <w:tcW w:w="919" w:type="dxa"/>
            <w:gridSpan w:val="2"/>
            <w:tcBorders>
              <w:top w:val="nil"/>
              <w:left w:val="single" w:sz="4" w:space="0" w:color="auto"/>
            </w:tcBorders>
          </w:tcPr>
          <w:p w14:paraId="4E8F25D2" w14:textId="77777777" w:rsidR="007E6B75" w:rsidRPr="00BA77F9" w:rsidRDefault="007E6B75" w:rsidP="00EC13EE">
            <w:pPr>
              <w:keepNext/>
              <w:keepLines/>
              <w:rPr>
                <w:rFonts w:ascii="Arial" w:hAnsi="Arial"/>
                <w:sz w:val="18"/>
              </w:rPr>
            </w:pPr>
          </w:p>
        </w:tc>
        <w:tc>
          <w:tcPr>
            <w:tcW w:w="919" w:type="dxa"/>
            <w:tcBorders>
              <w:top w:val="nil"/>
              <w:left w:val="single" w:sz="4" w:space="0" w:color="auto"/>
            </w:tcBorders>
          </w:tcPr>
          <w:p w14:paraId="64AABBB5" w14:textId="77777777" w:rsidR="007E6B75" w:rsidRPr="00BA77F9" w:rsidRDefault="007E6B75"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04F00778" w14:textId="77777777" w:rsidR="007E6B75" w:rsidRPr="00BA77F9" w:rsidRDefault="007E6B75" w:rsidP="00EC13EE">
            <w:pPr>
              <w:pStyle w:val="TAC"/>
            </w:pPr>
          </w:p>
        </w:tc>
        <w:tc>
          <w:tcPr>
            <w:tcW w:w="1417" w:type="dxa"/>
            <w:tcBorders>
              <w:bottom w:val="single" w:sz="4" w:space="0" w:color="auto"/>
            </w:tcBorders>
            <w:vAlign w:val="center"/>
          </w:tcPr>
          <w:p w14:paraId="075B2B9D"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FA4CF2C" w14:textId="77777777" w:rsidR="007E6B75" w:rsidRPr="00BA77F9" w:rsidRDefault="007E6B75" w:rsidP="00EC13EE">
            <w:pPr>
              <w:pStyle w:val="TAC"/>
              <w:rPr>
                <w:lang w:eastAsia="zh-CN"/>
              </w:rPr>
            </w:pPr>
            <w:r w:rsidRPr="00BA77F9">
              <w:rPr>
                <w:lang w:eastAsia="zh-CN"/>
              </w:rPr>
              <w:t>SSB.2 FR1</w:t>
            </w:r>
          </w:p>
        </w:tc>
        <w:tc>
          <w:tcPr>
            <w:tcW w:w="1843" w:type="dxa"/>
            <w:gridSpan w:val="2"/>
          </w:tcPr>
          <w:p w14:paraId="00AC9A1D"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78A0F6D1"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354D77A8" w14:textId="77777777" w:rsidTr="00EC13EE">
        <w:trPr>
          <w:cantSplit/>
          <w:trHeight w:val="232"/>
        </w:trPr>
        <w:tc>
          <w:tcPr>
            <w:tcW w:w="1838" w:type="dxa"/>
            <w:gridSpan w:val="3"/>
            <w:tcBorders>
              <w:left w:val="single" w:sz="4" w:space="0" w:color="auto"/>
            </w:tcBorders>
          </w:tcPr>
          <w:p w14:paraId="20998A44" w14:textId="77777777" w:rsidR="007E6B75" w:rsidRPr="00BA77F9" w:rsidRDefault="007E6B75" w:rsidP="00EC13EE">
            <w:pPr>
              <w:pStyle w:val="TAL"/>
            </w:pPr>
            <w:r w:rsidRPr="00BA77F9">
              <w:t>DBT window configuration</w:t>
            </w:r>
          </w:p>
        </w:tc>
        <w:tc>
          <w:tcPr>
            <w:tcW w:w="709" w:type="dxa"/>
          </w:tcPr>
          <w:p w14:paraId="3D5A2247" w14:textId="77777777" w:rsidR="007E6B75" w:rsidRPr="00BA77F9" w:rsidRDefault="007E6B75" w:rsidP="00EC13EE">
            <w:pPr>
              <w:pStyle w:val="TAC"/>
            </w:pPr>
          </w:p>
        </w:tc>
        <w:tc>
          <w:tcPr>
            <w:tcW w:w="1417" w:type="dxa"/>
            <w:tcBorders>
              <w:bottom w:val="single" w:sz="4" w:space="0" w:color="auto"/>
            </w:tcBorders>
            <w:vAlign w:val="center"/>
          </w:tcPr>
          <w:p w14:paraId="45E1D3E3"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038A79FE" w14:textId="77777777" w:rsidR="007E6B75" w:rsidRPr="00BA77F9" w:rsidRDefault="007E6B75" w:rsidP="00EC13EE">
            <w:pPr>
              <w:pStyle w:val="TAC"/>
              <w:rPr>
                <w:lang w:eastAsia="zh-CN"/>
              </w:rPr>
            </w:pPr>
            <w:r w:rsidRPr="00BA77F9">
              <w:rPr>
                <w:lang w:val="en-US"/>
              </w:rPr>
              <w:t>Not Applicable</w:t>
            </w:r>
          </w:p>
        </w:tc>
        <w:tc>
          <w:tcPr>
            <w:tcW w:w="1843" w:type="dxa"/>
            <w:gridSpan w:val="2"/>
          </w:tcPr>
          <w:p w14:paraId="7276C689" w14:textId="77777777" w:rsidR="007E6B75" w:rsidRPr="00BA77F9" w:rsidRDefault="007E6B75" w:rsidP="00EC13EE">
            <w:pPr>
              <w:pStyle w:val="TAC"/>
              <w:rPr>
                <w:rFonts w:cs="v4.2.0"/>
                <w:bCs/>
                <w:lang w:eastAsia="zh-CN"/>
              </w:rPr>
            </w:pPr>
            <w:r w:rsidRPr="00BA77F9">
              <w:rPr>
                <w:rFonts w:cs="v4.2.0"/>
                <w:bCs/>
                <w:lang w:eastAsia="zh-CN"/>
              </w:rPr>
              <w:t>As defined in A.3.28.1</w:t>
            </w:r>
          </w:p>
        </w:tc>
        <w:tc>
          <w:tcPr>
            <w:tcW w:w="1701" w:type="dxa"/>
            <w:gridSpan w:val="2"/>
          </w:tcPr>
          <w:p w14:paraId="51AB57A0" w14:textId="77777777" w:rsidR="007E6B75" w:rsidRPr="00BA77F9" w:rsidRDefault="007E6B75" w:rsidP="00EC13EE">
            <w:pPr>
              <w:pStyle w:val="TAC"/>
              <w:rPr>
                <w:rFonts w:cs="v4.2.0"/>
                <w:bCs/>
                <w:lang w:eastAsia="zh-CN"/>
              </w:rPr>
            </w:pPr>
            <w:r w:rsidRPr="00BA77F9">
              <w:rPr>
                <w:rFonts w:cs="v4.2.0"/>
                <w:bCs/>
                <w:lang w:eastAsia="zh-CN"/>
              </w:rPr>
              <w:t>As defined in A.3.28.1</w:t>
            </w:r>
          </w:p>
        </w:tc>
      </w:tr>
      <w:tr w:rsidR="007E6B75" w:rsidRPr="00BA77F9" w14:paraId="36100365" w14:textId="77777777" w:rsidTr="00EC13EE">
        <w:trPr>
          <w:cantSplit/>
          <w:trHeight w:val="213"/>
        </w:trPr>
        <w:tc>
          <w:tcPr>
            <w:tcW w:w="1838" w:type="dxa"/>
            <w:gridSpan w:val="3"/>
            <w:tcBorders>
              <w:left w:val="single" w:sz="4" w:space="0" w:color="auto"/>
            </w:tcBorders>
          </w:tcPr>
          <w:p w14:paraId="77F43C66" w14:textId="77777777" w:rsidR="007E6B75" w:rsidRPr="00BA77F9" w:rsidRDefault="007E6B75" w:rsidP="00EC13EE">
            <w:pPr>
              <w:pStyle w:val="TAL"/>
              <w:rPr>
                <w:bCs/>
              </w:rPr>
            </w:pPr>
            <w:r w:rsidRPr="00BA77F9">
              <w:t>SMTC configuration defined in A.3.11</w:t>
            </w:r>
          </w:p>
        </w:tc>
        <w:tc>
          <w:tcPr>
            <w:tcW w:w="709" w:type="dxa"/>
            <w:tcBorders>
              <w:bottom w:val="single" w:sz="4" w:space="0" w:color="auto"/>
            </w:tcBorders>
          </w:tcPr>
          <w:p w14:paraId="6FBE031F" w14:textId="77777777" w:rsidR="007E6B75" w:rsidRPr="00BA77F9" w:rsidRDefault="007E6B75" w:rsidP="00EC13EE">
            <w:pPr>
              <w:pStyle w:val="TAC"/>
            </w:pPr>
          </w:p>
        </w:tc>
        <w:tc>
          <w:tcPr>
            <w:tcW w:w="1417" w:type="dxa"/>
            <w:tcBorders>
              <w:bottom w:val="single" w:sz="4" w:space="0" w:color="auto"/>
            </w:tcBorders>
            <w:vAlign w:val="center"/>
          </w:tcPr>
          <w:p w14:paraId="678AB605" w14:textId="77777777" w:rsidR="007E6B75" w:rsidRPr="00BA77F9" w:rsidRDefault="007E6B75"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4F75BE19" w14:textId="77777777" w:rsidR="007E6B75" w:rsidRPr="00BA77F9" w:rsidRDefault="007E6B75" w:rsidP="00EC13EE">
            <w:pPr>
              <w:pStyle w:val="TAC"/>
            </w:pPr>
            <w:r w:rsidRPr="00BA77F9">
              <w:t>SMTC.1</w:t>
            </w:r>
          </w:p>
        </w:tc>
        <w:tc>
          <w:tcPr>
            <w:tcW w:w="1843" w:type="dxa"/>
            <w:gridSpan w:val="2"/>
            <w:tcBorders>
              <w:bottom w:val="single" w:sz="4" w:space="0" w:color="auto"/>
            </w:tcBorders>
            <w:vAlign w:val="center"/>
          </w:tcPr>
          <w:p w14:paraId="730AAE94" w14:textId="77777777" w:rsidR="007E6B75" w:rsidRPr="00BA77F9" w:rsidRDefault="007E6B75" w:rsidP="00EC13EE">
            <w:pPr>
              <w:pStyle w:val="TAC"/>
            </w:pPr>
            <w:r w:rsidRPr="00BA77F9">
              <w:t>SMTC.1</w:t>
            </w:r>
          </w:p>
        </w:tc>
        <w:tc>
          <w:tcPr>
            <w:tcW w:w="1701" w:type="dxa"/>
            <w:gridSpan w:val="2"/>
            <w:tcBorders>
              <w:bottom w:val="single" w:sz="4" w:space="0" w:color="auto"/>
            </w:tcBorders>
            <w:vAlign w:val="center"/>
          </w:tcPr>
          <w:p w14:paraId="7BD85A60" w14:textId="77777777" w:rsidR="007E6B75" w:rsidRPr="00BA77F9" w:rsidRDefault="007E6B75" w:rsidP="00EC13EE">
            <w:pPr>
              <w:pStyle w:val="TAC"/>
            </w:pPr>
            <w:r w:rsidRPr="00BA77F9">
              <w:t>SMTC.1</w:t>
            </w:r>
          </w:p>
        </w:tc>
      </w:tr>
      <w:tr w:rsidR="007E6B75" w:rsidRPr="00BA77F9" w14:paraId="46646A59" w14:textId="77777777" w:rsidTr="00EC13EE">
        <w:trPr>
          <w:cantSplit/>
          <w:trHeight w:val="193"/>
        </w:trPr>
        <w:tc>
          <w:tcPr>
            <w:tcW w:w="1838" w:type="dxa"/>
            <w:gridSpan w:val="3"/>
            <w:vMerge w:val="restart"/>
            <w:tcBorders>
              <w:left w:val="single" w:sz="4" w:space="0" w:color="auto"/>
            </w:tcBorders>
          </w:tcPr>
          <w:p w14:paraId="1F5F1089" w14:textId="77777777" w:rsidR="007E6B75" w:rsidRPr="00BA77F9" w:rsidRDefault="007E6B75" w:rsidP="00EC13EE">
            <w:pPr>
              <w:pStyle w:val="TAL"/>
              <w:rPr>
                <w:lang w:val="da-DK"/>
              </w:rPr>
            </w:pPr>
            <w:r w:rsidRPr="00BA77F9">
              <w:rPr>
                <w:lang w:val="da-DK"/>
              </w:rPr>
              <w:t>PDSCH/PDCCH subcarrier spacing</w:t>
            </w:r>
          </w:p>
        </w:tc>
        <w:tc>
          <w:tcPr>
            <w:tcW w:w="709" w:type="dxa"/>
            <w:vMerge w:val="restart"/>
          </w:tcPr>
          <w:p w14:paraId="1D0A1F41" w14:textId="77777777" w:rsidR="007E6B75" w:rsidRPr="00BA77F9" w:rsidRDefault="007E6B75" w:rsidP="00EC13EE">
            <w:pPr>
              <w:pStyle w:val="TAC"/>
              <w:rPr>
                <w:lang w:val="it-IT"/>
              </w:rPr>
            </w:pPr>
            <w:r w:rsidRPr="00BA77F9">
              <w:rPr>
                <w:lang w:val="it-IT"/>
              </w:rPr>
              <w:t>kHz</w:t>
            </w:r>
          </w:p>
        </w:tc>
        <w:tc>
          <w:tcPr>
            <w:tcW w:w="1417" w:type="dxa"/>
            <w:tcBorders>
              <w:bottom w:val="single" w:sz="4" w:space="0" w:color="auto"/>
            </w:tcBorders>
            <w:vAlign w:val="center"/>
          </w:tcPr>
          <w:p w14:paraId="285DBF08" w14:textId="77777777" w:rsidR="007E6B75" w:rsidRPr="00BA77F9" w:rsidRDefault="007E6B75"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F765526" w14:textId="77777777" w:rsidR="007E6B75" w:rsidRPr="00BA77F9" w:rsidRDefault="007E6B75" w:rsidP="00EC13EE">
            <w:pPr>
              <w:pStyle w:val="TAC"/>
              <w:rPr>
                <w:lang w:val="en-US"/>
              </w:rPr>
            </w:pPr>
            <w:r w:rsidRPr="00BA77F9">
              <w:rPr>
                <w:lang w:val="en-US"/>
              </w:rPr>
              <w:t>15</w:t>
            </w:r>
          </w:p>
        </w:tc>
        <w:tc>
          <w:tcPr>
            <w:tcW w:w="1843" w:type="dxa"/>
            <w:gridSpan w:val="2"/>
            <w:tcBorders>
              <w:bottom w:val="single" w:sz="4" w:space="0" w:color="auto"/>
            </w:tcBorders>
            <w:vAlign w:val="center"/>
          </w:tcPr>
          <w:p w14:paraId="69AD51F8"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392E75A7" w14:textId="77777777" w:rsidR="007E6B75" w:rsidRPr="00BA77F9" w:rsidRDefault="007E6B75" w:rsidP="00EC13EE">
            <w:pPr>
              <w:pStyle w:val="TAC"/>
              <w:rPr>
                <w:lang w:val="en-US"/>
              </w:rPr>
            </w:pPr>
            <w:r w:rsidRPr="00BA77F9">
              <w:rPr>
                <w:lang w:val="en-US"/>
              </w:rPr>
              <w:t>30</w:t>
            </w:r>
          </w:p>
        </w:tc>
      </w:tr>
      <w:tr w:rsidR="007E6B75" w:rsidRPr="00BA77F9" w14:paraId="467CFFFF" w14:textId="77777777" w:rsidTr="00EC13EE">
        <w:trPr>
          <w:cantSplit/>
          <w:trHeight w:val="127"/>
        </w:trPr>
        <w:tc>
          <w:tcPr>
            <w:tcW w:w="1838" w:type="dxa"/>
            <w:gridSpan w:val="3"/>
            <w:vMerge/>
            <w:tcBorders>
              <w:left w:val="single" w:sz="4" w:space="0" w:color="auto"/>
            </w:tcBorders>
          </w:tcPr>
          <w:p w14:paraId="1550BAA4" w14:textId="77777777" w:rsidR="007E6B75" w:rsidRPr="00BA77F9" w:rsidRDefault="007E6B75" w:rsidP="00EC13EE">
            <w:pPr>
              <w:pStyle w:val="TAL"/>
            </w:pPr>
          </w:p>
        </w:tc>
        <w:tc>
          <w:tcPr>
            <w:tcW w:w="709" w:type="dxa"/>
            <w:vMerge/>
          </w:tcPr>
          <w:p w14:paraId="5514E50B" w14:textId="77777777" w:rsidR="007E6B75" w:rsidRPr="00BA77F9" w:rsidRDefault="007E6B75" w:rsidP="00EC13EE">
            <w:pPr>
              <w:pStyle w:val="TAC"/>
              <w:rPr>
                <w:lang w:val="it-IT"/>
              </w:rPr>
            </w:pPr>
          </w:p>
        </w:tc>
        <w:tc>
          <w:tcPr>
            <w:tcW w:w="1417" w:type="dxa"/>
            <w:tcBorders>
              <w:bottom w:val="single" w:sz="4" w:space="0" w:color="auto"/>
            </w:tcBorders>
            <w:vAlign w:val="center"/>
          </w:tcPr>
          <w:p w14:paraId="1DA3AB11" w14:textId="77777777" w:rsidR="007E6B75" w:rsidRPr="00BA77F9" w:rsidRDefault="007E6B75"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2AE67D60" w14:textId="77777777" w:rsidR="007E6B75" w:rsidRPr="00BA77F9" w:rsidRDefault="007E6B75" w:rsidP="00EC13EE">
            <w:pPr>
              <w:pStyle w:val="TAC"/>
              <w:rPr>
                <w:lang w:val="en-US"/>
              </w:rPr>
            </w:pPr>
            <w:r w:rsidRPr="00BA77F9">
              <w:rPr>
                <w:lang w:val="en-US"/>
              </w:rPr>
              <w:t>15</w:t>
            </w:r>
          </w:p>
        </w:tc>
        <w:tc>
          <w:tcPr>
            <w:tcW w:w="1843" w:type="dxa"/>
            <w:gridSpan w:val="2"/>
            <w:tcBorders>
              <w:bottom w:val="single" w:sz="4" w:space="0" w:color="auto"/>
            </w:tcBorders>
            <w:vAlign w:val="center"/>
          </w:tcPr>
          <w:p w14:paraId="67648950"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16F4C02B" w14:textId="77777777" w:rsidR="007E6B75" w:rsidRPr="00BA77F9" w:rsidRDefault="007E6B75" w:rsidP="00EC13EE">
            <w:pPr>
              <w:pStyle w:val="TAC"/>
              <w:rPr>
                <w:lang w:val="en-US"/>
              </w:rPr>
            </w:pPr>
            <w:r w:rsidRPr="00BA77F9">
              <w:rPr>
                <w:lang w:val="en-US"/>
              </w:rPr>
              <w:t>30</w:t>
            </w:r>
          </w:p>
        </w:tc>
      </w:tr>
      <w:tr w:rsidR="007E6B75" w:rsidRPr="00BA77F9" w14:paraId="00A97F22" w14:textId="77777777" w:rsidTr="00EC13EE">
        <w:trPr>
          <w:cantSplit/>
          <w:trHeight w:val="127"/>
        </w:trPr>
        <w:tc>
          <w:tcPr>
            <w:tcW w:w="1838" w:type="dxa"/>
            <w:gridSpan w:val="3"/>
            <w:vMerge/>
            <w:tcBorders>
              <w:left w:val="single" w:sz="4" w:space="0" w:color="auto"/>
            </w:tcBorders>
          </w:tcPr>
          <w:p w14:paraId="4475B353" w14:textId="77777777" w:rsidR="007E6B75" w:rsidRPr="00BA77F9" w:rsidRDefault="007E6B75" w:rsidP="00EC13EE">
            <w:pPr>
              <w:pStyle w:val="TAL"/>
            </w:pPr>
          </w:p>
        </w:tc>
        <w:tc>
          <w:tcPr>
            <w:tcW w:w="709" w:type="dxa"/>
            <w:vMerge/>
          </w:tcPr>
          <w:p w14:paraId="726D6140" w14:textId="77777777" w:rsidR="007E6B75" w:rsidRPr="00BA77F9" w:rsidRDefault="007E6B75" w:rsidP="00EC13EE">
            <w:pPr>
              <w:pStyle w:val="TAC"/>
              <w:rPr>
                <w:lang w:val="it-IT"/>
              </w:rPr>
            </w:pPr>
          </w:p>
        </w:tc>
        <w:tc>
          <w:tcPr>
            <w:tcW w:w="1417" w:type="dxa"/>
            <w:tcBorders>
              <w:bottom w:val="single" w:sz="4" w:space="0" w:color="auto"/>
            </w:tcBorders>
            <w:vAlign w:val="center"/>
          </w:tcPr>
          <w:p w14:paraId="6938B5E1"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FA66CA7" w14:textId="77777777" w:rsidR="007E6B75" w:rsidRPr="00BA77F9" w:rsidRDefault="007E6B75" w:rsidP="00EC13EE">
            <w:pPr>
              <w:pStyle w:val="TAC"/>
              <w:rPr>
                <w:lang w:val="en-US"/>
              </w:rPr>
            </w:pPr>
            <w:r w:rsidRPr="00BA77F9">
              <w:rPr>
                <w:lang w:val="en-US"/>
              </w:rPr>
              <w:t>30</w:t>
            </w:r>
          </w:p>
        </w:tc>
        <w:tc>
          <w:tcPr>
            <w:tcW w:w="1843" w:type="dxa"/>
            <w:gridSpan w:val="2"/>
            <w:tcBorders>
              <w:bottom w:val="single" w:sz="4" w:space="0" w:color="auto"/>
            </w:tcBorders>
            <w:vAlign w:val="center"/>
          </w:tcPr>
          <w:p w14:paraId="6EA31C6E"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02869908" w14:textId="77777777" w:rsidR="007E6B75" w:rsidRPr="00BA77F9" w:rsidRDefault="007E6B75" w:rsidP="00EC13EE">
            <w:pPr>
              <w:pStyle w:val="TAC"/>
              <w:rPr>
                <w:lang w:val="en-US"/>
              </w:rPr>
            </w:pPr>
            <w:r w:rsidRPr="00BA77F9">
              <w:rPr>
                <w:lang w:val="en-US"/>
              </w:rPr>
              <w:t>30</w:t>
            </w:r>
          </w:p>
        </w:tc>
      </w:tr>
      <w:tr w:rsidR="007E6B75" w:rsidRPr="00BA77F9" w14:paraId="1A2E7746" w14:textId="77777777" w:rsidTr="00EC13EE">
        <w:trPr>
          <w:cantSplit/>
          <w:trHeight w:val="292"/>
        </w:trPr>
        <w:tc>
          <w:tcPr>
            <w:tcW w:w="1838" w:type="dxa"/>
            <w:gridSpan w:val="3"/>
            <w:tcBorders>
              <w:left w:val="single" w:sz="4" w:space="0" w:color="auto"/>
              <w:bottom w:val="single" w:sz="4" w:space="0" w:color="auto"/>
            </w:tcBorders>
          </w:tcPr>
          <w:p w14:paraId="017EE9D0" w14:textId="77777777" w:rsidR="007E6B75" w:rsidRPr="00BA77F9" w:rsidRDefault="007E6B75"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7CDC8C59" w14:textId="77777777" w:rsidR="007E6B75" w:rsidRPr="00BA77F9" w:rsidRDefault="007E6B75" w:rsidP="00EC13EE">
            <w:pPr>
              <w:pStyle w:val="TAC"/>
            </w:pPr>
          </w:p>
        </w:tc>
        <w:tc>
          <w:tcPr>
            <w:tcW w:w="1417" w:type="dxa"/>
            <w:vMerge w:val="restart"/>
            <w:vAlign w:val="center"/>
          </w:tcPr>
          <w:p w14:paraId="34011D76" w14:textId="77777777" w:rsidR="007E6B75" w:rsidRPr="00BA77F9" w:rsidRDefault="007E6B75" w:rsidP="00EC13EE">
            <w:pPr>
              <w:pStyle w:val="TAC"/>
            </w:pPr>
            <w:r w:rsidRPr="00BA77F9">
              <w:t>Config 1,2,3</w:t>
            </w:r>
          </w:p>
        </w:tc>
        <w:tc>
          <w:tcPr>
            <w:tcW w:w="1843" w:type="dxa"/>
            <w:gridSpan w:val="2"/>
            <w:vMerge w:val="restart"/>
            <w:vAlign w:val="center"/>
          </w:tcPr>
          <w:p w14:paraId="29D40FE9" w14:textId="77777777" w:rsidR="007E6B75" w:rsidRPr="00BA77F9" w:rsidRDefault="007E6B75" w:rsidP="00EC13EE">
            <w:pPr>
              <w:pStyle w:val="TAC"/>
              <w:rPr>
                <w:rFonts w:cs="v4.2.0"/>
              </w:rPr>
            </w:pPr>
            <w:r w:rsidRPr="00BA77F9">
              <w:rPr>
                <w:rFonts w:cs="v4.2.0"/>
              </w:rPr>
              <w:t>0</w:t>
            </w:r>
          </w:p>
        </w:tc>
        <w:tc>
          <w:tcPr>
            <w:tcW w:w="1843" w:type="dxa"/>
            <w:gridSpan w:val="2"/>
            <w:vMerge w:val="restart"/>
            <w:vAlign w:val="center"/>
          </w:tcPr>
          <w:p w14:paraId="47732188" w14:textId="77777777" w:rsidR="007E6B75" w:rsidRPr="00BA77F9" w:rsidRDefault="007E6B75" w:rsidP="00EC13EE">
            <w:pPr>
              <w:pStyle w:val="TAC"/>
            </w:pPr>
            <w:r w:rsidRPr="00BA77F9">
              <w:t>0</w:t>
            </w:r>
          </w:p>
        </w:tc>
        <w:tc>
          <w:tcPr>
            <w:tcW w:w="1701" w:type="dxa"/>
            <w:gridSpan w:val="2"/>
            <w:vMerge w:val="restart"/>
            <w:vAlign w:val="center"/>
          </w:tcPr>
          <w:p w14:paraId="26DA279D" w14:textId="77777777" w:rsidR="007E6B75" w:rsidRPr="00BA77F9" w:rsidRDefault="007E6B75" w:rsidP="00EC13EE">
            <w:pPr>
              <w:pStyle w:val="TAC"/>
            </w:pPr>
            <w:r w:rsidRPr="00BA77F9">
              <w:t>0</w:t>
            </w:r>
          </w:p>
        </w:tc>
      </w:tr>
      <w:tr w:rsidR="007E6B75" w:rsidRPr="00BA77F9" w14:paraId="0B150515" w14:textId="77777777" w:rsidTr="00EC13EE">
        <w:trPr>
          <w:cantSplit/>
          <w:trHeight w:val="292"/>
        </w:trPr>
        <w:tc>
          <w:tcPr>
            <w:tcW w:w="1838" w:type="dxa"/>
            <w:gridSpan w:val="3"/>
            <w:tcBorders>
              <w:left w:val="single" w:sz="4" w:space="0" w:color="auto"/>
              <w:bottom w:val="single" w:sz="4" w:space="0" w:color="auto"/>
            </w:tcBorders>
          </w:tcPr>
          <w:p w14:paraId="03A2659E" w14:textId="77777777" w:rsidR="007E6B75" w:rsidRPr="00BA77F9" w:rsidRDefault="007E6B75"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0820FFD2" w14:textId="77777777" w:rsidR="007E6B75" w:rsidRPr="00BA77F9" w:rsidRDefault="007E6B75" w:rsidP="00EC13EE">
            <w:pPr>
              <w:pStyle w:val="TAC"/>
            </w:pPr>
          </w:p>
        </w:tc>
        <w:tc>
          <w:tcPr>
            <w:tcW w:w="1417" w:type="dxa"/>
            <w:vMerge/>
          </w:tcPr>
          <w:p w14:paraId="7502CF36" w14:textId="77777777" w:rsidR="007E6B75" w:rsidRPr="00BA77F9" w:rsidRDefault="007E6B75" w:rsidP="00EC13EE">
            <w:pPr>
              <w:pStyle w:val="TAC"/>
            </w:pPr>
          </w:p>
        </w:tc>
        <w:tc>
          <w:tcPr>
            <w:tcW w:w="1843" w:type="dxa"/>
            <w:gridSpan w:val="2"/>
            <w:vMerge/>
          </w:tcPr>
          <w:p w14:paraId="07D4461A" w14:textId="77777777" w:rsidR="007E6B75" w:rsidRPr="00BA77F9" w:rsidRDefault="007E6B75" w:rsidP="00EC13EE">
            <w:pPr>
              <w:pStyle w:val="TAC"/>
              <w:rPr>
                <w:rFonts w:cs="v4.2.0"/>
              </w:rPr>
            </w:pPr>
          </w:p>
        </w:tc>
        <w:tc>
          <w:tcPr>
            <w:tcW w:w="1843" w:type="dxa"/>
            <w:gridSpan w:val="2"/>
            <w:vMerge/>
          </w:tcPr>
          <w:p w14:paraId="7592141B" w14:textId="77777777" w:rsidR="007E6B75" w:rsidRPr="00BA77F9" w:rsidRDefault="007E6B75" w:rsidP="00EC13EE">
            <w:pPr>
              <w:pStyle w:val="TAC"/>
            </w:pPr>
          </w:p>
        </w:tc>
        <w:tc>
          <w:tcPr>
            <w:tcW w:w="1701" w:type="dxa"/>
            <w:gridSpan w:val="2"/>
            <w:vMerge/>
          </w:tcPr>
          <w:p w14:paraId="001A46A6" w14:textId="77777777" w:rsidR="007E6B75" w:rsidRPr="00BA77F9" w:rsidRDefault="007E6B75" w:rsidP="00EC13EE">
            <w:pPr>
              <w:pStyle w:val="TAC"/>
            </w:pPr>
          </w:p>
        </w:tc>
      </w:tr>
      <w:tr w:rsidR="007E6B75" w:rsidRPr="00BA77F9" w14:paraId="1210D86B" w14:textId="77777777" w:rsidTr="00EC13EE">
        <w:trPr>
          <w:cantSplit/>
          <w:trHeight w:val="292"/>
        </w:trPr>
        <w:tc>
          <w:tcPr>
            <w:tcW w:w="1838" w:type="dxa"/>
            <w:gridSpan w:val="3"/>
            <w:tcBorders>
              <w:left w:val="single" w:sz="4" w:space="0" w:color="auto"/>
              <w:bottom w:val="single" w:sz="4" w:space="0" w:color="auto"/>
            </w:tcBorders>
          </w:tcPr>
          <w:p w14:paraId="4070A1A4" w14:textId="77777777" w:rsidR="007E6B75" w:rsidRPr="00BA77F9" w:rsidRDefault="007E6B75"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3BF5DC79" w14:textId="77777777" w:rsidR="007E6B75" w:rsidRPr="00BA77F9" w:rsidRDefault="007E6B75" w:rsidP="00EC13EE">
            <w:pPr>
              <w:pStyle w:val="TAC"/>
            </w:pPr>
          </w:p>
        </w:tc>
        <w:tc>
          <w:tcPr>
            <w:tcW w:w="1417" w:type="dxa"/>
            <w:vMerge/>
          </w:tcPr>
          <w:p w14:paraId="6217D895" w14:textId="77777777" w:rsidR="007E6B75" w:rsidRPr="00BA77F9" w:rsidRDefault="007E6B75" w:rsidP="00EC13EE">
            <w:pPr>
              <w:pStyle w:val="TAC"/>
            </w:pPr>
          </w:p>
        </w:tc>
        <w:tc>
          <w:tcPr>
            <w:tcW w:w="1843" w:type="dxa"/>
            <w:gridSpan w:val="2"/>
            <w:vMerge/>
          </w:tcPr>
          <w:p w14:paraId="47DCC909" w14:textId="77777777" w:rsidR="007E6B75" w:rsidRPr="00BA77F9" w:rsidRDefault="007E6B75" w:rsidP="00EC13EE">
            <w:pPr>
              <w:pStyle w:val="TAC"/>
              <w:rPr>
                <w:rFonts w:cs="v4.2.0"/>
              </w:rPr>
            </w:pPr>
          </w:p>
        </w:tc>
        <w:tc>
          <w:tcPr>
            <w:tcW w:w="1843" w:type="dxa"/>
            <w:gridSpan w:val="2"/>
            <w:vMerge/>
          </w:tcPr>
          <w:p w14:paraId="7C19303D" w14:textId="77777777" w:rsidR="007E6B75" w:rsidRPr="00BA77F9" w:rsidRDefault="007E6B75" w:rsidP="00EC13EE">
            <w:pPr>
              <w:pStyle w:val="TAC"/>
            </w:pPr>
          </w:p>
        </w:tc>
        <w:tc>
          <w:tcPr>
            <w:tcW w:w="1701" w:type="dxa"/>
            <w:gridSpan w:val="2"/>
            <w:vMerge/>
          </w:tcPr>
          <w:p w14:paraId="6D5C896C" w14:textId="77777777" w:rsidR="007E6B75" w:rsidRPr="00BA77F9" w:rsidRDefault="007E6B75" w:rsidP="00EC13EE">
            <w:pPr>
              <w:pStyle w:val="TAC"/>
            </w:pPr>
          </w:p>
        </w:tc>
      </w:tr>
      <w:tr w:rsidR="007E6B75" w:rsidRPr="00BA77F9" w14:paraId="0E3D39B7" w14:textId="77777777" w:rsidTr="00EC13EE">
        <w:trPr>
          <w:cantSplit/>
          <w:trHeight w:val="292"/>
        </w:trPr>
        <w:tc>
          <w:tcPr>
            <w:tcW w:w="1838" w:type="dxa"/>
            <w:gridSpan w:val="3"/>
            <w:tcBorders>
              <w:left w:val="single" w:sz="4" w:space="0" w:color="auto"/>
              <w:bottom w:val="single" w:sz="4" w:space="0" w:color="auto"/>
            </w:tcBorders>
          </w:tcPr>
          <w:p w14:paraId="2B4B2ECE" w14:textId="77777777" w:rsidR="007E6B75" w:rsidRPr="00BA77F9" w:rsidRDefault="007E6B75"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7E4F5592" w14:textId="77777777" w:rsidR="007E6B75" w:rsidRPr="00BA77F9" w:rsidRDefault="007E6B75" w:rsidP="00EC13EE">
            <w:pPr>
              <w:pStyle w:val="TAC"/>
            </w:pPr>
          </w:p>
        </w:tc>
        <w:tc>
          <w:tcPr>
            <w:tcW w:w="1417" w:type="dxa"/>
            <w:vMerge/>
          </w:tcPr>
          <w:p w14:paraId="4492BFD8" w14:textId="77777777" w:rsidR="007E6B75" w:rsidRPr="00BA77F9" w:rsidRDefault="007E6B75" w:rsidP="00EC13EE">
            <w:pPr>
              <w:pStyle w:val="TAC"/>
            </w:pPr>
          </w:p>
        </w:tc>
        <w:tc>
          <w:tcPr>
            <w:tcW w:w="1843" w:type="dxa"/>
            <w:gridSpan w:val="2"/>
            <w:vMerge/>
          </w:tcPr>
          <w:p w14:paraId="4CD69A68" w14:textId="77777777" w:rsidR="007E6B75" w:rsidRPr="00BA77F9" w:rsidRDefault="007E6B75" w:rsidP="00EC13EE">
            <w:pPr>
              <w:pStyle w:val="TAC"/>
              <w:rPr>
                <w:rFonts w:cs="v4.2.0"/>
              </w:rPr>
            </w:pPr>
          </w:p>
        </w:tc>
        <w:tc>
          <w:tcPr>
            <w:tcW w:w="1843" w:type="dxa"/>
            <w:gridSpan w:val="2"/>
            <w:vMerge/>
          </w:tcPr>
          <w:p w14:paraId="5FEE78EC" w14:textId="77777777" w:rsidR="007E6B75" w:rsidRPr="00BA77F9" w:rsidRDefault="007E6B75" w:rsidP="00EC13EE">
            <w:pPr>
              <w:pStyle w:val="TAC"/>
            </w:pPr>
          </w:p>
        </w:tc>
        <w:tc>
          <w:tcPr>
            <w:tcW w:w="1701" w:type="dxa"/>
            <w:gridSpan w:val="2"/>
            <w:vMerge/>
          </w:tcPr>
          <w:p w14:paraId="5AA1DA36" w14:textId="77777777" w:rsidR="007E6B75" w:rsidRPr="00BA77F9" w:rsidRDefault="007E6B75" w:rsidP="00EC13EE">
            <w:pPr>
              <w:pStyle w:val="TAC"/>
            </w:pPr>
          </w:p>
        </w:tc>
      </w:tr>
      <w:tr w:rsidR="007E6B75" w:rsidRPr="00BA77F9" w14:paraId="6F94CF2A" w14:textId="77777777" w:rsidTr="00EC13EE">
        <w:trPr>
          <w:cantSplit/>
          <w:trHeight w:val="292"/>
        </w:trPr>
        <w:tc>
          <w:tcPr>
            <w:tcW w:w="1838" w:type="dxa"/>
            <w:gridSpan w:val="3"/>
            <w:tcBorders>
              <w:left w:val="single" w:sz="4" w:space="0" w:color="auto"/>
              <w:bottom w:val="single" w:sz="4" w:space="0" w:color="auto"/>
            </w:tcBorders>
          </w:tcPr>
          <w:p w14:paraId="5DDBCAC4" w14:textId="77777777" w:rsidR="007E6B75" w:rsidRPr="00BA77F9" w:rsidRDefault="007E6B75"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53FE9E43" w14:textId="77777777" w:rsidR="007E6B75" w:rsidRPr="00BA77F9" w:rsidRDefault="007E6B75" w:rsidP="00EC13EE">
            <w:pPr>
              <w:pStyle w:val="TAC"/>
            </w:pPr>
          </w:p>
        </w:tc>
        <w:tc>
          <w:tcPr>
            <w:tcW w:w="1417" w:type="dxa"/>
            <w:vMerge/>
          </w:tcPr>
          <w:p w14:paraId="6A0A611B" w14:textId="77777777" w:rsidR="007E6B75" w:rsidRPr="00BA77F9" w:rsidRDefault="007E6B75" w:rsidP="00EC13EE">
            <w:pPr>
              <w:pStyle w:val="TAC"/>
            </w:pPr>
          </w:p>
        </w:tc>
        <w:tc>
          <w:tcPr>
            <w:tcW w:w="1843" w:type="dxa"/>
            <w:gridSpan w:val="2"/>
            <w:vMerge/>
          </w:tcPr>
          <w:p w14:paraId="2B3C30D0" w14:textId="77777777" w:rsidR="007E6B75" w:rsidRPr="00BA77F9" w:rsidRDefault="007E6B75" w:rsidP="00EC13EE">
            <w:pPr>
              <w:pStyle w:val="TAC"/>
              <w:rPr>
                <w:rFonts w:cs="v4.2.0"/>
              </w:rPr>
            </w:pPr>
          </w:p>
        </w:tc>
        <w:tc>
          <w:tcPr>
            <w:tcW w:w="1843" w:type="dxa"/>
            <w:gridSpan w:val="2"/>
            <w:vMerge/>
          </w:tcPr>
          <w:p w14:paraId="3F295389" w14:textId="77777777" w:rsidR="007E6B75" w:rsidRPr="00BA77F9" w:rsidRDefault="007E6B75" w:rsidP="00EC13EE">
            <w:pPr>
              <w:pStyle w:val="TAC"/>
            </w:pPr>
          </w:p>
        </w:tc>
        <w:tc>
          <w:tcPr>
            <w:tcW w:w="1701" w:type="dxa"/>
            <w:gridSpan w:val="2"/>
            <w:vMerge/>
          </w:tcPr>
          <w:p w14:paraId="2F767C8C" w14:textId="77777777" w:rsidR="007E6B75" w:rsidRPr="00BA77F9" w:rsidRDefault="007E6B75" w:rsidP="00EC13EE">
            <w:pPr>
              <w:pStyle w:val="TAC"/>
            </w:pPr>
          </w:p>
        </w:tc>
      </w:tr>
      <w:tr w:rsidR="007E6B75" w:rsidRPr="00BA77F9" w14:paraId="5AA9C928" w14:textId="77777777" w:rsidTr="00EC13EE">
        <w:trPr>
          <w:cantSplit/>
          <w:trHeight w:val="292"/>
        </w:trPr>
        <w:tc>
          <w:tcPr>
            <w:tcW w:w="1838" w:type="dxa"/>
            <w:gridSpan w:val="3"/>
            <w:tcBorders>
              <w:left w:val="single" w:sz="4" w:space="0" w:color="auto"/>
              <w:bottom w:val="single" w:sz="4" w:space="0" w:color="auto"/>
            </w:tcBorders>
          </w:tcPr>
          <w:p w14:paraId="3ADC62F6" w14:textId="77777777" w:rsidR="007E6B75" w:rsidRPr="00BA77F9" w:rsidRDefault="007E6B75"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33CD5601" w14:textId="77777777" w:rsidR="007E6B75" w:rsidRPr="00BA77F9" w:rsidRDefault="007E6B75" w:rsidP="00EC13EE">
            <w:pPr>
              <w:pStyle w:val="TAC"/>
            </w:pPr>
          </w:p>
        </w:tc>
        <w:tc>
          <w:tcPr>
            <w:tcW w:w="1417" w:type="dxa"/>
            <w:vMerge/>
          </w:tcPr>
          <w:p w14:paraId="676927A6" w14:textId="77777777" w:rsidR="007E6B75" w:rsidRPr="00BA77F9" w:rsidRDefault="007E6B75" w:rsidP="00EC13EE">
            <w:pPr>
              <w:pStyle w:val="TAC"/>
            </w:pPr>
          </w:p>
        </w:tc>
        <w:tc>
          <w:tcPr>
            <w:tcW w:w="1843" w:type="dxa"/>
            <w:gridSpan w:val="2"/>
            <w:vMerge/>
          </w:tcPr>
          <w:p w14:paraId="4822E97D" w14:textId="77777777" w:rsidR="007E6B75" w:rsidRPr="00BA77F9" w:rsidRDefault="007E6B75" w:rsidP="00EC13EE">
            <w:pPr>
              <w:pStyle w:val="TAC"/>
              <w:rPr>
                <w:rFonts w:cs="v4.2.0"/>
              </w:rPr>
            </w:pPr>
          </w:p>
        </w:tc>
        <w:tc>
          <w:tcPr>
            <w:tcW w:w="1843" w:type="dxa"/>
            <w:gridSpan w:val="2"/>
            <w:vMerge/>
          </w:tcPr>
          <w:p w14:paraId="7E64469C" w14:textId="77777777" w:rsidR="007E6B75" w:rsidRPr="00BA77F9" w:rsidRDefault="007E6B75" w:rsidP="00EC13EE">
            <w:pPr>
              <w:pStyle w:val="TAC"/>
            </w:pPr>
          </w:p>
        </w:tc>
        <w:tc>
          <w:tcPr>
            <w:tcW w:w="1701" w:type="dxa"/>
            <w:gridSpan w:val="2"/>
            <w:vMerge/>
          </w:tcPr>
          <w:p w14:paraId="67F5C595" w14:textId="77777777" w:rsidR="007E6B75" w:rsidRPr="00BA77F9" w:rsidRDefault="007E6B75" w:rsidP="00EC13EE">
            <w:pPr>
              <w:pStyle w:val="TAC"/>
            </w:pPr>
          </w:p>
        </w:tc>
      </w:tr>
      <w:tr w:rsidR="007E6B75" w:rsidRPr="00BA77F9" w14:paraId="2E65A72F" w14:textId="77777777" w:rsidTr="00EC13EE">
        <w:trPr>
          <w:cantSplit/>
          <w:trHeight w:val="292"/>
        </w:trPr>
        <w:tc>
          <w:tcPr>
            <w:tcW w:w="1838" w:type="dxa"/>
            <w:gridSpan w:val="3"/>
            <w:tcBorders>
              <w:left w:val="single" w:sz="4" w:space="0" w:color="auto"/>
              <w:bottom w:val="single" w:sz="4" w:space="0" w:color="auto"/>
            </w:tcBorders>
          </w:tcPr>
          <w:p w14:paraId="3E96F02D" w14:textId="77777777" w:rsidR="007E6B75" w:rsidRPr="00BA77F9" w:rsidRDefault="007E6B75"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3F88D6B9" w14:textId="77777777" w:rsidR="007E6B75" w:rsidRPr="00BA77F9" w:rsidRDefault="007E6B75" w:rsidP="00EC13EE">
            <w:pPr>
              <w:pStyle w:val="TAC"/>
            </w:pPr>
          </w:p>
        </w:tc>
        <w:tc>
          <w:tcPr>
            <w:tcW w:w="1417" w:type="dxa"/>
            <w:vMerge/>
          </w:tcPr>
          <w:p w14:paraId="7FA25204" w14:textId="77777777" w:rsidR="007E6B75" w:rsidRPr="00BA77F9" w:rsidRDefault="007E6B75" w:rsidP="00EC13EE">
            <w:pPr>
              <w:pStyle w:val="TAC"/>
            </w:pPr>
          </w:p>
        </w:tc>
        <w:tc>
          <w:tcPr>
            <w:tcW w:w="1843" w:type="dxa"/>
            <w:gridSpan w:val="2"/>
            <w:vMerge/>
          </w:tcPr>
          <w:p w14:paraId="1131695A" w14:textId="77777777" w:rsidR="007E6B75" w:rsidRPr="00BA77F9" w:rsidRDefault="007E6B75" w:rsidP="00EC13EE">
            <w:pPr>
              <w:pStyle w:val="TAC"/>
              <w:rPr>
                <w:rFonts w:cs="v4.2.0"/>
              </w:rPr>
            </w:pPr>
          </w:p>
        </w:tc>
        <w:tc>
          <w:tcPr>
            <w:tcW w:w="1843" w:type="dxa"/>
            <w:gridSpan w:val="2"/>
            <w:vMerge/>
          </w:tcPr>
          <w:p w14:paraId="2FA36BF3" w14:textId="77777777" w:rsidR="007E6B75" w:rsidRPr="00BA77F9" w:rsidRDefault="007E6B75" w:rsidP="00EC13EE">
            <w:pPr>
              <w:pStyle w:val="TAC"/>
            </w:pPr>
          </w:p>
        </w:tc>
        <w:tc>
          <w:tcPr>
            <w:tcW w:w="1701" w:type="dxa"/>
            <w:gridSpan w:val="2"/>
            <w:vMerge/>
          </w:tcPr>
          <w:p w14:paraId="2B712358" w14:textId="77777777" w:rsidR="007E6B75" w:rsidRPr="00BA77F9" w:rsidRDefault="007E6B75" w:rsidP="00EC13EE">
            <w:pPr>
              <w:pStyle w:val="TAC"/>
            </w:pPr>
          </w:p>
        </w:tc>
      </w:tr>
      <w:tr w:rsidR="007E6B75" w:rsidRPr="00BA77F9" w14:paraId="4B36F185" w14:textId="77777777" w:rsidTr="00EC13EE">
        <w:trPr>
          <w:cantSplit/>
          <w:trHeight w:val="43"/>
        </w:trPr>
        <w:tc>
          <w:tcPr>
            <w:tcW w:w="1838" w:type="dxa"/>
            <w:gridSpan w:val="3"/>
            <w:tcBorders>
              <w:left w:val="single" w:sz="4" w:space="0" w:color="auto"/>
              <w:bottom w:val="single" w:sz="4" w:space="0" w:color="auto"/>
            </w:tcBorders>
          </w:tcPr>
          <w:p w14:paraId="0CCB831B" w14:textId="77777777" w:rsidR="007E6B75" w:rsidRPr="00BA77F9" w:rsidRDefault="007E6B75"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76714BCB" w14:textId="77777777" w:rsidR="007E6B75" w:rsidRPr="00BA77F9" w:rsidRDefault="007E6B75" w:rsidP="00EC13EE">
            <w:pPr>
              <w:pStyle w:val="TAC"/>
            </w:pPr>
          </w:p>
        </w:tc>
        <w:tc>
          <w:tcPr>
            <w:tcW w:w="1417" w:type="dxa"/>
            <w:vMerge/>
          </w:tcPr>
          <w:p w14:paraId="7375924B" w14:textId="77777777" w:rsidR="007E6B75" w:rsidRPr="00BA77F9" w:rsidRDefault="007E6B75" w:rsidP="00EC13EE">
            <w:pPr>
              <w:pStyle w:val="TAC"/>
            </w:pPr>
          </w:p>
        </w:tc>
        <w:tc>
          <w:tcPr>
            <w:tcW w:w="1843" w:type="dxa"/>
            <w:gridSpan w:val="2"/>
            <w:vMerge/>
          </w:tcPr>
          <w:p w14:paraId="007A48A7" w14:textId="77777777" w:rsidR="007E6B75" w:rsidRPr="00BA77F9" w:rsidRDefault="007E6B75" w:rsidP="00EC13EE">
            <w:pPr>
              <w:pStyle w:val="TAC"/>
              <w:rPr>
                <w:rFonts w:cs="v4.2.0"/>
              </w:rPr>
            </w:pPr>
          </w:p>
        </w:tc>
        <w:tc>
          <w:tcPr>
            <w:tcW w:w="1843" w:type="dxa"/>
            <w:gridSpan w:val="2"/>
            <w:vMerge/>
          </w:tcPr>
          <w:p w14:paraId="6E41D674" w14:textId="77777777" w:rsidR="007E6B75" w:rsidRPr="00BA77F9" w:rsidRDefault="007E6B75" w:rsidP="00EC13EE">
            <w:pPr>
              <w:pStyle w:val="TAC"/>
            </w:pPr>
          </w:p>
        </w:tc>
        <w:tc>
          <w:tcPr>
            <w:tcW w:w="1701" w:type="dxa"/>
            <w:gridSpan w:val="2"/>
            <w:vMerge/>
          </w:tcPr>
          <w:p w14:paraId="6ECD0B49" w14:textId="77777777" w:rsidR="007E6B75" w:rsidRPr="00BA77F9" w:rsidRDefault="007E6B75" w:rsidP="00EC13EE">
            <w:pPr>
              <w:pStyle w:val="TAC"/>
            </w:pPr>
          </w:p>
        </w:tc>
      </w:tr>
      <w:tr w:rsidR="007E6B75" w:rsidRPr="00BA77F9" w14:paraId="7B7BC4C2" w14:textId="77777777" w:rsidTr="00EC13EE">
        <w:trPr>
          <w:cantSplit/>
          <w:trHeight w:val="292"/>
        </w:trPr>
        <w:tc>
          <w:tcPr>
            <w:tcW w:w="1838" w:type="dxa"/>
            <w:gridSpan w:val="3"/>
            <w:tcBorders>
              <w:left w:val="single" w:sz="4" w:space="0" w:color="auto"/>
              <w:bottom w:val="single" w:sz="4" w:space="0" w:color="auto"/>
            </w:tcBorders>
          </w:tcPr>
          <w:p w14:paraId="15DC5ADA" w14:textId="77777777" w:rsidR="007E6B75" w:rsidRPr="00BA77F9" w:rsidRDefault="007E6B75" w:rsidP="00EC13EE">
            <w:pPr>
              <w:pStyle w:val="TAL"/>
              <w:rPr>
                <w:bCs/>
              </w:rPr>
            </w:pPr>
            <w:r w:rsidRPr="00BA77F9">
              <w:rPr>
                <w:bCs/>
              </w:rPr>
              <w:t>EPRE ratio of OCNG to OCNG DMRS (Note 1)</w:t>
            </w:r>
          </w:p>
        </w:tc>
        <w:tc>
          <w:tcPr>
            <w:tcW w:w="709" w:type="dxa"/>
            <w:tcBorders>
              <w:bottom w:val="single" w:sz="4" w:space="0" w:color="auto"/>
            </w:tcBorders>
          </w:tcPr>
          <w:p w14:paraId="41962760" w14:textId="77777777" w:rsidR="007E6B75" w:rsidRPr="00BA77F9" w:rsidRDefault="007E6B75" w:rsidP="00EC13EE">
            <w:pPr>
              <w:pStyle w:val="TAC"/>
            </w:pPr>
          </w:p>
        </w:tc>
        <w:tc>
          <w:tcPr>
            <w:tcW w:w="1417" w:type="dxa"/>
            <w:vMerge/>
            <w:tcBorders>
              <w:bottom w:val="single" w:sz="4" w:space="0" w:color="auto"/>
            </w:tcBorders>
          </w:tcPr>
          <w:p w14:paraId="387160F9" w14:textId="77777777" w:rsidR="007E6B75" w:rsidRPr="00BA77F9" w:rsidRDefault="007E6B75" w:rsidP="00EC13EE">
            <w:pPr>
              <w:pStyle w:val="TAC"/>
            </w:pPr>
          </w:p>
        </w:tc>
        <w:tc>
          <w:tcPr>
            <w:tcW w:w="1843" w:type="dxa"/>
            <w:gridSpan w:val="2"/>
            <w:vMerge/>
            <w:tcBorders>
              <w:bottom w:val="single" w:sz="4" w:space="0" w:color="auto"/>
            </w:tcBorders>
          </w:tcPr>
          <w:p w14:paraId="70A1F4CA" w14:textId="77777777" w:rsidR="007E6B75" w:rsidRPr="00BA77F9" w:rsidRDefault="007E6B75" w:rsidP="00EC13EE">
            <w:pPr>
              <w:pStyle w:val="TAC"/>
              <w:rPr>
                <w:rFonts w:cs="v4.2.0"/>
              </w:rPr>
            </w:pPr>
          </w:p>
        </w:tc>
        <w:tc>
          <w:tcPr>
            <w:tcW w:w="1843" w:type="dxa"/>
            <w:gridSpan w:val="2"/>
            <w:vMerge/>
            <w:tcBorders>
              <w:bottom w:val="single" w:sz="4" w:space="0" w:color="auto"/>
            </w:tcBorders>
          </w:tcPr>
          <w:p w14:paraId="1038DC67" w14:textId="77777777" w:rsidR="007E6B75" w:rsidRPr="00BA77F9" w:rsidRDefault="007E6B75" w:rsidP="00EC13EE">
            <w:pPr>
              <w:pStyle w:val="TAC"/>
            </w:pPr>
          </w:p>
        </w:tc>
        <w:tc>
          <w:tcPr>
            <w:tcW w:w="1701" w:type="dxa"/>
            <w:gridSpan w:val="2"/>
            <w:vMerge/>
            <w:tcBorders>
              <w:bottom w:val="single" w:sz="4" w:space="0" w:color="auto"/>
            </w:tcBorders>
          </w:tcPr>
          <w:p w14:paraId="706C07FF" w14:textId="77777777" w:rsidR="007E6B75" w:rsidRPr="00BA77F9" w:rsidRDefault="007E6B75" w:rsidP="00EC13EE">
            <w:pPr>
              <w:pStyle w:val="TAC"/>
            </w:pPr>
          </w:p>
        </w:tc>
      </w:tr>
      <w:tr w:rsidR="007E6B75" w:rsidRPr="00BA77F9" w14:paraId="345B93C2" w14:textId="77777777" w:rsidTr="00EC13EE">
        <w:trPr>
          <w:cantSplit/>
          <w:trHeight w:val="150"/>
        </w:trPr>
        <w:tc>
          <w:tcPr>
            <w:tcW w:w="1838" w:type="dxa"/>
            <w:gridSpan w:val="3"/>
          </w:tcPr>
          <w:p w14:paraId="563841E2" w14:textId="77777777" w:rsidR="007E6B75" w:rsidRPr="00BA77F9" w:rsidRDefault="007E6B75" w:rsidP="00EC13EE">
            <w:pPr>
              <w:pStyle w:val="TAL"/>
            </w:pPr>
            <w:r w:rsidRPr="00BA77F9">
              <w:rPr>
                <w:rFonts w:eastAsia="Calibri"/>
                <w:position w:val="-12"/>
                <w:szCs w:val="22"/>
                <w:lang w:val="en-US"/>
              </w:rPr>
              <w:object w:dxaOrig="405" w:dyaOrig="345" w14:anchorId="3A992283">
                <v:shape id="_x0000_i1030" type="#_x0000_t75" style="width:20.55pt;height:15.45pt" o:ole="" fillcolor="window">
                  <v:imagedata r:id="rId11" o:title=""/>
                </v:shape>
                <o:OLEObject Type="Embed" ProgID="Equation.3" ShapeID="_x0000_i1030" DrawAspect="Content" ObjectID="_1813122307" r:id="rId19"/>
              </w:object>
            </w:r>
            <w:r w:rsidRPr="00BA77F9">
              <w:rPr>
                <w:vertAlign w:val="superscript"/>
                <w:lang w:val="en-US"/>
              </w:rPr>
              <w:t>Note2</w:t>
            </w:r>
          </w:p>
        </w:tc>
        <w:tc>
          <w:tcPr>
            <w:tcW w:w="709" w:type="dxa"/>
          </w:tcPr>
          <w:p w14:paraId="47445B3C" w14:textId="77777777" w:rsidR="007E6B75" w:rsidRPr="00BA77F9" w:rsidRDefault="007E6B75" w:rsidP="00EC13EE">
            <w:pPr>
              <w:pStyle w:val="TAC"/>
            </w:pPr>
            <w:r w:rsidRPr="00BA77F9">
              <w:t>dBm/15kHz</w:t>
            </w:r>
          </w:p>
        </w:tc>
        <w:tc>
          <w:tcPr>
            <w:tcW w:w="1417" w:type="dxa"/>
          </w:tcPr>
          <w:p w14:paraId="246CE85C" w14:textId="77777777" w:rsidR="007E6B75" w:rsidRPr="00BA77F9" w:rsidRDefault="007E6B75" w:rsidP="00EC13EE">
            <w:pPr>
              <w:pStyle w:val="TAC"/>
            </w:pPr>
            <w:r w:rsidRPr="00BA77F9">
              <w:t>Config 1,2,3</w:t>
            </w:r>
          </w:p>
        </w:tc>
        <w:tc>
          <w:tcPr>
            <w:tcW w:w="1843" w:type="dxa"/>
            <w:gridSpan w:val="2"/>
          </w:tcPr>
          <w:p w14:paraId="011AE9EB" w14:textId="77777777" w:rsidR="007E6B75" w:rsidRPr="00BA77F9" w:rsidRDefault="007E6B75" w:rsidP="00EC13EE">
            <w:pPr>
              <w:pStyle w:val="TAC"/>
            </w:pPr>
            <w:r w:rsidRPr="00BA77F9">
              <w:t>-98</w:t>
            </w:r>
          </w:p>
        </w:tc>
        <w:tc>
          <w:tcPr>
            <w:tcW w:w="1843" w:type="dxa"/>
            <w:gridSpan w:val="2"/>
          </w:tcPr>
          <w:p w14:paraId="008C7D58" w14:textId="52F75B72" w:rsidR="007E6B75" w:rsidRPr="00BA77F9" w:rsidRDefault="007E6B75" w:rsidP="00EC13EE">
            <w:pPr>
              <w:pStyle w:val="TAC"/>
            </w:pPr>
            <w:r>
              <w:t>-98</w:t>
            </w:r>
          </w:p>
        </w:tc>
        <w:tc>
          <w:tcPr>
            <w:tcW w:w="1701" w:type="dxa"/>
            <w:gridSpan w:val="2"/>
          </w:tcPr>
          <w:p w14:paraId="28B14973" w14:textId="767C17BA" w:rsidR="007E6B75" w:rsidRPr="00BA77F9" w:rsidRDefault="007E6B75" w:rsidP="00EC13EE">
            <w:pPr>
              <w:pStyle w:val="TAC"/>
            </w:pPr>
            <w:r>
              <w:t>-98</w:t>
            </w:r>
          </w:p>
        </w:tc>
      </w:tr>
      <w:tr w:rsidR="007E6B75" w:rsidRPr="00BA77F9" w14:paraId="5C7E4C2B" w14:textId="77777777" w:rsidTr="00EC13EE">
        <w:trPr>
          <w:cantSplit/>
          <w:trHeight w:val="150"/>
        </w:trPr>
        <w:tc>
          <w:tcPr>
            <w:tcW w:w="1838" w:type="dxa"/>
            <w:gridSpan w:val="3"/>
            <w:vMerge w:val="restart"/>
          </w:tcPr>
          <w:p w14:paraId="384055E7" w14:textId="77777777" w:rsidR="007E6B75" w:rsidRPr="00BA77F9" w:rsidRDefault="007E6B75" w:rsidP="00EC13EE">
            <w:pPr>
              <w:pStyle w:val="TAL"/>
            </w:pPr>
            <w:r w:rsidRPr="00BA77F9">
              <w:rPr>
                <w:rFonts w:eastAsia="Calibri"/>
                <w:position w:val="-12"/>
                <w:szCs w:val="22"/>
                <w:lang w:val="en-US"/>
              </w:rPr>
              <w:object w:dxaOrig="405" w:dyaOrig="345" w14:anchorId="1FCDC579">
                <v:shape id="_x0000_i1031" type="#_x0000_t75" style="width:20.55pt;height:15.45pt" o:ole="" fillcolor="window">
                  <v:imagedata r:id="rId11" o:title=""/>
                </v:shape>
                <o:OLEObject Type="Embed" ProgID="Equation.3" ShapeID="_x0000_i1031" DrawAspect="Content" ObjectID="_1813122308" r:id="rId20"/>
              </w:object>
            </w:r>
            <w:r w:rsidRPr="00BA77F9">
              <w:rPr>
                <w:vertAlign w:val="superscript"/>
                <w:lang w:val="en-US"/>
              </w:rPr>
              <w:t>Note2</w:t>
            </w:r>
          </w:p>
        </w:tc>
        <w:tc>
          <w:tcPr>
            <w:tcW w:w="709" w:type="dxa"/>
            <w:vMerge w:val="restart"/>
          </w:tcPr>
          <w:p w14:paraId="172C47A4" w14:textId="77777777" w:rsidR="007E6B75" w:rsidRPr="00BA77F9" w:rsidRDefault="007E6B75" w:rsidP="00EC13EE">
            <w:pPr>
              <w:pStyle w:val="TAC"/>
            </w:pPr>
            <w:r w:rsidRPr="00BA77F9">
              <w:t>dBm/SCS</w:t>
            </w:r>
          </w:p>
        </w:tc>
        <w:tc>
          <w:tcPr>
            <w:tcW w:w="1417" w:type="dxa"/>
          </w:tcPr>
          <w:p w14:paraId="18C509BD" w14:textId="77777777" w:rsidR="007E6B75" w:rsidRPr="00BA77F9" w:rsidRDefault="007E6B75" w:rsidP="00EC13EE">
            <w:pPr>
              <w:pStyle w:val="TAC"/>
              <w:rPr>
                <w:lang w:val="da-DK"/>
              </w:rPr>
            </w:pPr>
            <w:r w:rsidRPr="00BA77F9">
              <w:t>Config</w:t>
            </w:r>
            <w:r w:rsidRPr="00BA77F9">
              <w:rPr>
                <w:szCs w:val="18"/>
              </w:rPr>
              <w:t xml:space="preserve"> </w:t>
            </w:r>
            <w:r w:rsidRPr="00BA77F9">
              <w:t>1,2</w:t>
            </w:r>
          </w:p>
        </w:tc>
        <w:tc>
          <w:tcPr>
            <w:tcW w:w="1843" w:type="dxa"/>
            <w:gridSpan w:val="2"/>
          </w:tcPr>
          <w:p w14:paraId="5A13631D" w14:textId="77777777" w:rsidR="007E6B75" w:rsidRPr="00BA77F9" w:rsidRDefault="007E6B75" w:rsidP="00EC13EE">
            <w:pPr>
              <w:pStyle w:val="TAC"/>
            </w:pPr>
            <w:r w:rsidRPr="00BA77F9">
              <w:t>-98</w:t>
            </w:r>
          </w:p>
        </w:tc>
        <w:tc>
          <w:tcPr>
            <w:tcW w:w="1843" w:type="dxa"/>
            <w:gridSpan w:val="2"/>
          </w:tcPr>
          <w:p w14:paraId="34CE2601" w14:textId="11A72951" w:rsidR="007E6B75" w:rsidRPr="00BA77F9" w:rsidRDefault="007E6B75" w:rsidP="00EC13EE">
            <w:pPr>
              <w:pStyle w:val="TAC"/>
            </w:pPr>
            <w:r>
              <w:t>-95</w:t>
            </w:r>
          </w:p>
        </w:tc>
        <w:tc>
          <w:tcPr>
            <w:tcW w:w="1701" w:type="dxa"/>
            <w:gridSpan w:val="2"/>
          </w:tcPr>
          <w:p w14:paraId="6394BF5D" w14:textId="54E8CDE2" w:rsidR="007E6B75" w:rsidRPr="00BA77F9" w:rsidRDefault="007E6B75" w:rsidP="00EC13EE">
            <w:pPr>
              <w:pStyle w:val="TAC"/>
            </w:pPr>
            <w:r>
              <w:t>-95</w:t>
            </w:r>
          </w:p>
        </w:tc>
      </w:tr>
      <w:tr w:rsidR="007E6B75" w:rsidRPr="00BA77F9" w14:paraId="2AA519AE" w14:textId="77777777" w:rsidTr="00EC13EE">
        <w:trPr>
          <w:cantSplit/>
          <w:trHeight w:val="150"/>
        </w:trPr>
        <w:tc>
          <w:tcPr>
            <w:tcW w:w="1838" w:type="dxa"/>
            <w:gridSpan w:val="3"/>
            <w:vMerge/>
          </w:tcPr>
          <w:p w14:paraId="743CF159" w14:textId="77777777" w:rsidR="007E6B75" w:rsidRPr="00BA77F9" w:rsidRDefault="007E6B75" w:rsidP="00EC13EE">
            <w:pPr>
              <w:pStyle w:val="TAL"/>
            </w:pPr>
          </w:p>
        </w:tc>
        <w:tc>
          <w:tcPr>
            <w:tcW w:w="709" w:type="dxa"/>
            <w:vMerge/>
          </w:tcPr>
          <w:p w14:paraId="6103DA77" w14:textId="77777777" w:rsidR="007E6B75" w:rsidRPr="00BA77F9" w:rsidRDefault="007E6B75" w:rsidP="00EC13EE">
            <w:pPr>
              <w:pStyle w:val="TAC"/>
            </w:pPr>
          </w:p>
        </w:tc>
        <w:tc>
          <w:tcPr>
            <w:tcW w:w="1417" w:type="dxa"/>
          </w:tcPr>
          <w:p w14:paraId="6BE1003D" w14:textId="77777777" w:rsidR="007E6B75" w:rsidRPr="00BA77F9" w:rsidRDefault="007E6B75" w:rsidP="00EC13EE">
            <w:pPr>
              <w:pStyle w:val="TAC"/>
              <w:rPr>
                <w:lang w:val="da-DK"/>
              </w:rPr>
            </w:pPr>
            <w:r w:rsidRPr="00BA77F9">
              <w:t>Config</w:t>
            </w:r>
            <w:r w:rsidRPr="00BA77F9">
              <w:rPr>
                <w:szCs w:val="18"/>
              </w:rPr>
              <w:t xml:space="preserve"> </w:t>
            </w:r>
            <w:r w:rsidRPr="00BA77F9">
              <w:t>3</w:t>
            </w:r>
          </w:p>
        </w:tc>
        <w:tc>
          <w:tcPr>
            <w:tcW w:w="1843" w:type="dxa"/>
            <w:gridSpan w:val="2"/>
          </w:tcPr>
          <w:p w14:paraId="31D30B6A" w14:textId="77777777" w:rsidR="007E6B75" w:rsidRPr="00BA77F9" w:rsidRDefault="007E6B75" w:rsidP="00EC13EE">
            <w:pPr>
              <w:pStyle w:val="TAC"/>
            </w:pPr>
            <w:r w:rsidRPr="00BA77F9">
              <w:t>-95</w:t>
            </w:r>
          </w:p>
        </w:tc>
        <w:tc>
          <w:tcPr>
            <w:tcW w:w="1843" w:type="dxa"/>
            <w:gridSpan w:val="2"/>
          </w:tcPr>
          <w:p w14:paraId="0869A0AD" w14:textId="022F3F8E" w:rsidR="007E6B75" w:rsidRPr="00BA77F9" w:rsidRDefault="007E6B75" w:rsidP="00EC13EE">
            <w:pPr>
              <w:pStyle w:val="TAC"/>
            </w:pPr>
            <w:r>
              <w:t>-95</w:t>
            </w:r>
          </w:p>
        </w:tc>
        <w:tc>
          <w:tcPr>
            <w:tcW w:w="1701" w:type="dxa"/>
            <w:gridSpan w:val="2"/>
          </w:tcPr>
          <w:p w14:paraId="5745C50B" w14:textId="69A5E600" w:rsidR="007E6B75" w:rsidRPr="00BA77F9" w:rsidRDefault="007E6B75" w:rsidP="00EC13EE">
            <w:pPr>
              <w:pStyle w:val="TAC"/>
            </w:pPr>
            <w:r>
              <w:t>-95</w:t>
            </w:r>
          </w:p>
        </w:tc>
      </w:tr>
      <w:tr w:rsidR="007E6B75" w:rsidRPr="00BA77F9" w14:paraId="709A2F1D" w14:textId="77777777" w:rsidTr="00EC13EE">
        <w:trPr>
          <w:cantSplit/>
          <w:trHeight w:val="92"/>
        </w:trPr>
        <w:tc>
          <w:tcPr>
            <w:tcW w:w="1838" w:type="dxa"/>
            <w:gridSpan w:val="3"/>
            <w:vMerge w:val="restart"/>
          </w:tcPr>
          <w:p w14:paraId="1AD6E428" w14:textId="77777777" w:rsidR="007E6B75" w:rsidRPr="00BA77F9" w:rsidRDefault="007E6B75"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0FB91FF" w14:textId="77777777" w:rsidR="007E6B75" w:rsidRPr="00BA77F9" w:rsidRDefault="007E6B75" w:rsidP="00EC13EE">
            <w:pPr>
              <w:pStyle w:val="TAC"/>
            </w:pPr>
            <w:r w:rsidRPr="00BA77F9">
              <w:t>dBm/SCS</w:t>
            </w:r>
          </w:p>
        </w:tc>
        <w:tc>
          <w:tcPr>
            <w:tcW w:w="1417" w:type="dxa"/>
          </w:tcPr>
          <w:p w14:paraId="0E1CB7B6" w14:textId="77777777" w:rsidR="007E6B75" w:rsidRPr="00BA77F9" w:rsidRDefault="007E6B75" w:rsidP="00EC13EE">
            <w:pPr>
              <w:pStyle w:val="TAC"/>
              <w:rPr>
                <w:lang w:val="da-DK"/>
              </w:rPr>
            </w:pPr>
            <w:r w:rsidRPr="00BA77F9">
              <w:t>Config</w:t>
            </w:r>
            <w:r w:rsidRPr="00BA77F9">
              <w:rPr>
                <w:szCs w:val="18"/>
              </w:rPr>
              <w:t xml:space="preserve"> </w:t>
            </w:r>
            <w:r w:rsidRPr="00BA77F9">
              <w:t>1,2</w:t>
            </w:r>
          </w:p>
        </w:tc>
        <w:tc>
          <w:tcPr>
            <w:tcW w:w="851" w:type="dxa"/>
          </w:tcPr>
          <w:p w14:paraId="7EC06CF2" w14:textId="77777777" w:rsidR="007E6B75" w:rsidRPr="00BA77F9" w:rsidRDefault="007E6B75" w:rsidP="00EC13EE">
            <w:pPr>
              <w:pStyle w:val="TAC"/>
            </w:pPr>
            <w:r w:rsidRPr="00BA77F9">
              <w:t>-94</w:t>
            </w:r>
          </w:p>
        </w:tc>
        <w:tc>
          <w:tcPr>
            <w:tcW w:w="992" w:type="dxa"/>
          </w:tcPr>
          <w:p w14:paraId="37208A15" w14:textId="77777777" w:rsidR="007E6B75" w:rsidRPr="00BA77F9" w:rsidRDefault="007E6B75" w:rsidP="00EC13EE">
            <w:pPr>
              <w:pStyle w:val="TAC"/>
            </w:pPr>
            <w:r w:rsidRPr="00BA77F9">
              <w:t>-94</w:t>
            </w:r>
          </w:p>
        </w:tc>
        <w:tc>
          <w:tcPr>
            <w:tcW w:w="851" w:type="dxa"/>
          </w:tcPr>
          <w:p w14:paraId="765E1F5E" w14:textId="77777777" w:rsidR="007E6B75" w:rsidRPr="00BA77F9" w:rsidRDefault="007E6B75" w:rsidP="00EC13EE">
            <w:pPr>
              <w:pStyle w:val="TAC"/>
            </w:pPr>
            <w:r w:rsidRPr="00BA77F9">
              <w:t>-91</w:t>
            </w:r>
          </w:p>
        </w:tc>
        <w:tc>
          <w:tcPr>
            <w:tcW w:w="992" w:type="dxa"/>
          </w:tcPr>
          <w:p w14:paraId="13E64DE4" w14:textId="77777777" w:rsidR="007E6B75" w:rsidRPr="00BA77F9" w:rsidRDefault="007E6B75" w:rsidP="00EC13EE">
            <w:pPr>
              <w:pStyle w:val="TAC"/>
            </w:pPr>
            <w:r w:rsidRPr="00BA77F9">
              <w:t>-91</w:t>
            </w:r>
          </w:p>
        </w:tc>
        <w:tc>
          <w:tcPr>
            <w:tcW w:w="850" w:type="dxa"/>
          </w:tcPr>
          <w:p w14:paraId="0546D74F" w14:textId="77777777" w:rsidR="007E6B75" w:rsidRPr="00BA77F9" w:rsidRDefault="007E6B75" w:rsidP="00EC13EE">
            <w:pPr>
              <w:pStyle w:val="TAC"/>
            </w:pPr>
            <w:r w:rsidRPr="00BA77F9">
              <w:t>-Infinity</w:t>
            </w:r>
          </w:p>
        </w:tc>
        <w:tc>
          <w:tcPr>
            <w:tcW w:w="851" w:type="dxa"/>
          </w:tcPr>
          <w:p w14:paraId="09BE9D03" w14:textId="77777777" w:rsidR="007E6B75" w:rsidRPr="00BA77F9" w:rsidRDefault="007E6B75" w:rsidP="00EC13EE">
            <w:pPr>
              <w:pStyle w:val="TAC"/>
            </w:pPr>
            <w:r w:rsidRPr="00BA77F9">
              <w:t>-88</w:t>
            </w:r>
          </w:p>
        </w:tc>
      </w:tr>
      <w:tr w:rsidR="007E6B75" w:rsidRPr="00BA77F9" w14:paraId="29519D2E" w14:textId="77777777" w:rsidTr="00EC13EE">
        <w:trPr>
          <w:cantSplit/>
          <w:trHeight w:val="92"/>
        </w:trPr>
        <w:tc>
          <w:tcPr>
            <w:tcW w:w="1838" w:type="dxa"/>
            <w:gridSpan w:val="3"/>
            <w:vMerge/>
          </w:tcPr>
          <w:p w14:paraId="660E601F" w14:textId="77777777" w:rsidR="007E6B75" w:rsidRPr="00BA77F9" w:rsidRDefault="007E6B75" w:rsidP="00EC13EE">
            <w:pPr>
              <w:pStyle w:val="TAL"/>
            </w:pPr>
          </w:p>
        </w:tc>
        <w:tc>
          <w:tcPr>
            <w:tcW w:w="709" w:type="dxa"/>
            <w:vMerge/>
          </w:tcPr>
          <w:p w14:paraId="508A7760" w14:textId="77777777" w:rsidR="007E6B75" w:rsidRPr="00BA77F9" w:rsidRDefault="007E6B75" w:rsidP="00EC13EE">
            <w:pPr>
              <w:pStyle w:val="TAC"/>
            </w:pPr>
          </w:p>
        </w:tc>
        <w:tc>
          <w:tcPr>
            <w:tcW w:w="1417" w:type="dxa"/>
          </w:tcPr>
          <w:p w14:paraId="6B129037" w14:textId="77777777" w:rsidR="007E6B75" w:rsidRPr="00BA77F9" w:rsidRDefault="007E6B75" w:rsidP="00EC13EE">
            <w:pPr>
              <w:pStyle w:val="TAC"/>
              <w:rPr>
                <w:lang w:val="da-DK"/>
              </w:rPr>
            </w:pPr>
            <w:r w:rsidRPr="00BA77F9">
              <w:t>Config</w:t>
            </w:r>
            <w:r w:rsidRPr="00BA77F9">
              <w:rPr>
                <w:szCs w:val="18"/>
              </w:rPr>
              <w:t xml:space="preserve"> </w:t>
            </w:r>
            <w:r w:rsidRPr="00BA77F9">
              <w:t>3</w:t>
            </w:r>
          </w:p>
        </w:tc>
        <w:tc>
          <w:tcPr>
            <w:tcW w:w="851" w:type="dxa"/>
          </w:tcPr>
          <w:p w14:paraId="42336EDD" w14:textId="77777777" w:rsidR="007E6B75" w:rsidRPr="00BA77F9" w:rsidRDefault="007E6B75" w:rsidP="00EC13EE">
            <w:pPr>
              <w:pStyle w:val="TAC"/>
            </w:pPr>
            <w:r w:rsidRPr="00BA77F9">
              <w:t>-91</w:t>
            </w:r>
          </w:p>
        </w:tc>
        <w:tc>
          <w:tcPr>
            <w:tcW w:w="992" w:type="dxa"/>
          </w:tcPr>
          <w:p w14:paraId="4A30E8E1" w14:textId="77777777" w:rsidR="007E6B75" w:rsidRPr="00BA77F9" w:rsidRDefault="007E6B75" w:rsidP="00EC13EE">
            <w:pPr>
              <w:pStyle w:val="TAC"/>
            </w:pPr>
            <w:r w:rsidRPr="00BA77F9">
              <w:t>-91</w:t>
            </w:r>
          </w:p>
        </w:tc>
        <w:tc>
          <w:tcPr>
            <w:tcW w:w="851" w:type="dxa"/>
          </w:tcPr>
          <w:p w14:paraId="5162DC59" w14:textId="77777777" w:rsidR="007E6B75" w:rsidRPr="00BA77F9" w:rsidRDefault="007E6B75" w:rsidP="00EC13EE">
            <w:pPr>
              <w:pStyle w:val="TAC"/>
            </w:pPr>
            <w:r w:rsidRPr="00BA77F9">
              <w:t>-91</w:t>
            </w:r>
          </w:p>
        </w:tc>
        <w:tc>
          <w:tcPr>
            <w:tcW w:w="992" w:type="dxa"/>
          </w:tcPr>
          <w:p w14:paraId="58AC2FA7" w14:textId="77777777" w:rsidR="007E6B75" w:rsidRPr="00BA77F9" w:rsidRDefault="007E6B75" w:rsidP="00EC13EE">
            <w:pPr>
              <w:pStyle w:val="TAC"/>
            </w:pPr>
            <w:r w:rsidRPr="00BA77F9">
              <w:t>-91</w:t>
            </w:r>
          </w:p>
        </w:tc>
        <w:tc>
          <w:tcPr>
            <w:tcW w:w="850" w:type="dxa"/>
          </w:tcPr>
          <w:p w14:paraId="60ACF408" w14:textId="77777777" w:rsidR="007E6B75" w:rsidRPr="00BA77F9" w:rsidRDefault="007E6B75" w:rsidP="00EC13EE">
            <w:pPr>
              <w:pStyle w:val="TAC"/>
            </w:pPr>
            <w:r w:rsidRPr="00BA77F9">
              <w:t>-Infinity</w:t>
            </w:r>
          </w:p>
        </w:tc>
        <w:tc>
          <w:tcPr>
            <w:tcW w:w="851" w:type="dxa"/>
          </w:tcPr>
          <w:p w14:paraId="661AB2FE" w14:textId="77777777" w:rsidR="007E6B75" w:rsidRPr="00BA77F9" w:rsidRDefault="007E6B75" w:rsidP="00EC13EE">
            <w:pPr>
              <w:pStyle w:val="TAC"/>
            </w:pPr>
            <w:r w:rsidRPr="00BA77F9">
              <w:t>-88</w:t>
            </w:r>
          </w:p>
        </w:tc>
      </w:tr>
      <w:tr w:rsidR="007E6B75" w:rsidRPr="00BA77F9" w14:paraId="722DA379" w14:textId="77777777" w:rsidTr="00EC13EE">
        <w:trPr>
          <w:cantSplit/>
          <w:trHeight w:val="94"/>
        </w:trPr>
        <w:tc>
          <w:tcPr>
            <w:tcW w:w="1838" w:type="dxa"/>
            <w:gridSpan w:val="3"/>
          </w:tcPr>
          <w:p w14:paraId="3B07BE8F" w14:textId="77777777" w:rsidR="007E6B75" w:rsidRPr="00BA77F9" w:rsidRDefault="007E6B75" w:rsidP="00EC13EE">
            <w:pPr>
              <w:pStyle w:val="TAL"/>
            </w:pPr>
            <w:r w:rsidRPr="00BA77F9">
              <w:rPr>
                <w:position w:val="-12"/>
              </w:rPr>
              <w:object w:dxaOrig="620" w:dyaOrig="380" w14:anchorId="341D6A2E">
                <v:shape id="_x0000_i1032" type="#_x0000_t75" style="width:20.55pt;height:15.45pt" o:ole="" fillcolor="window">
                  <v:imagedata r:id="rId14" o:title=""/>
                </v:shape>
                <o:OLEObject Type="Embed" ProgID="Equation.3" ShapeID="_x0000_i1032" DrawAspect="Content" ObjectID="_1813122309" r:id="rId21"/>
              </w:object>
            </w:r>
          </w:p>
        </w:tc>
        <w:tc>
          <w:tcPr>
            <w:tcW w:w="709" w:type="dxa"/>
          </w:tcPr>
          <w:p w14:paraId="33264D6A" w14:textId="77777777" w:rsidR="007E6B75" w:rsidRPr="00BA77F9" w:rsidRDefault="007E6B75" w:rsidP="00EC13EE">
            <w:pPr>
              <w:pStyle w:val="TAC"/>
            </w:pPr>
            <w:r w:rsidRPr="00BA77F9">
              <w:t>dB</w:t>
            </w:r>
          </w:p>
        </w:tc>
        <w:tc>
          <w:tcPr>
            <w:tcW w:w="1417" w:type="dxa"/>
          </w:tcPr>
          <w:p w14:paraId="5F74B0B3" w14:textId="77777777" w:rsidR="007E6B75" w:rsidRPr="00BA77F9" w:rsidRDefault="007E6B75" w:rsidP="00EC13EE">
            <w:pPr>
              <w:pStyle w:val="TAC"/>
            </w:pPr>
            <w:r w:rsidRPr="00BA77F9">
              <w:t>Config 1,2</w:t>
            </w:r>
            <w:r>
              <w:t>,3</w:t>
            </w:r>
          </w:p>
        </w:tc>
        <w:tc>
          <w:tcPr>
            <w:tcW w:w="851" w:type="dxa"/>
          </w:tcPr>
          <w:p w14:paraId="1AABB106" w14:textId="77777777" w:rsidR="007E6B75" w:rsidRPr="00BA77F9" w:rsidDel="004B51DC" w:rsidRDefault="007E6B75" w:rsidP="00EC13EE">
            <w:pPr>
              <w:pStyle w:val="TAC"/>
            </w:pPr>
            <w:r w:rsidRPr="00BA77F9">
              <w:t>4</w:t>
            </w:r>
          </w:p>
        </w:tc>
        <w:tc>
          <w:tcPr>
            <w:tcW w:w="992" w:type="dxa"/>
          </w:tcPr>
          <w:p w14:paraId="47B2FF88" w14:textId="77777777" w:rsidR="007E6B75" w:rsidRPr="00BA77F9" w:rsidDel="004B51DC" w:rsidRDefault="007E6B75" w:rsidP="00EC13EE">
            <w:pPr>
              <w:pStyle w:val="TAC"/>
            </w:pPr>
            <w:r w:rsidRPr="00BA77F9">
              <w:t>4</w:t>
            </w:r>
          </w:p>
        </w:tc>
        <w:tc>
          <w:tcPr>
            <w:tcW w:w="851" w:type="dxa"/>
          </w:tcPr>
          <w:p w14:paraId="3901E1C5" w14:textId="77777777" w:rsidR="007E6B75" w:rsidRPr="00BA77F9" w:rsidDel="00B36E6D" w:rsidRDefault="007E6B75" w:rsidP="00EC13EE">
            <w:pPr>
              <w:pStyle w:val="TAC"/>
            </w:pPr>
            <w:r w:rsidRPr="00BA77F9">
              <w:t>4</w:t>
            </w:r>
          </w:p>
        </w:tc>
        <w:tc>
          <w:tcPr>
            <w:tcW w:w="992" w:type="dxa"/>
          </w:tcPr>
          <w:p w14:paraId="183F027C" w14:textId="1C758FC8" w:rsidR="007E6B75" w:rsidRPr="00BA77F9" w:rsidDel="004B51DC" w:rsidRDefault="007E6B75" w:rsidP="00EC13EE">
            <w:pPr>
              <w:pStyle w:val="TAC"/>
            </w:pPr>
            <w:r>
              <w:t>-3.79</w:t>
            </w:r>
          </w:p>
        </w:tc>
        <w:tc>
          <w:tcPr>
            <w:tcW w:w="850" w:type="dxa"/>
          </w:tcPr>
          <w:p w14:paraId="444F0033" w14:textId="77777777" w:rsidR="007E6B75" w:rsidRPr="00BA77F9" w:rsidRDefault="007E6B75" w:rsidP="00EC13EE">
            <w:pPr>
              <w:pStyle w:val="TAC"/>
            </w:pPr>
            <w:r w:rsidRPr="00BA77F9">
              <w:t>-Infinity</w:t>
            </w:r>
          </w:p>
        </w:tc>
        <w:tc>
          <w:tcPr>
            <w:tcW w:w="851" w:type="dxa"/>
          </w:tcPr>
          <w:p w14:paraId="25C7845D" w14:textId="6519A6D9" w:rsidR="007E6B75" w:rsidRPr="00BA77F9" w:rsidRDefault="007E6B75" w:rsidP="00EC13EE">
            <w:pPr>
              <w:pStyle w:val="TAC"/>
            </w:pPr>
            <w:r>
              <w:t>1.54</w:t>
            </w:r>
          </w:p>
        </w:tc>
      </w:tr>
      <w:tr w:rsidR="007E6B75" w:rsidRPr="00BA77F9" w14:paraId="3E0DD052" w14:textId="77777777" w:rsidTr="00EC13EE">
        <w:trPr>
          <w:cantSplit/>
          <w:trHeight w:val="94"/>
        </w:trPr>
        <w:tc>
          <w:tcPr>
            <w:tcW w:w="1838" w:type="dxa"/>
            <w:gridSpan w:val="3"/>
          </w:tcPr>
          <w:p w14:paraId="5BE541EE" w14:textId="77777777" w:rsidR="007E6B75" w:rsidRPr="00BA77F9" w:rsidRDefault="007E6B75" w:rsidP="00EC13EE">
            <w:pPr>
              <w:pStyle w:val="TAL"/>
            </w:pPr>
            <w:r w:rsidRPr="00BA77F9">
              <w:rPr>
                <w:position w:val="-12"/>
              </w:rPr>
              <w:object w:dxaOrig="800" w:dyaOrig="380" w14:anchorId="677F3B87">
                <v:shape id="_x0000_i1033" type="#_x0000_t75" style="width:25.7pt;height:15.45pt" o:ole="" fillcolor="window">
                  <v:imagedata r:id="rId16" o:title=""/>
                </v:shape>
                <o:OLEObject Type="Embed" ProgID="Equation.3" ShapeID="_x0000_i1033" DrawAspect="Content" ObjectID="_1813122310" r:id="rId22"/>
              </w:object>
            </w:r>
          </w:p>
        </w:tc>
        <w:tc>
          <w:tcPr>
            <w:tcW w:w="709" w:type="dxa"/>
          </w:tcPr>
          <w:p w14:paraId="051F33BC" w14:textId="77777777" w:rsidR="007E6B75" w:rsidRPr="00BA77F9" w:rsidRDefault="007E6B75" w:rsidP="00EC13EE">
            <w:pPr>
              <w:pStyle w:val="TAC"/>
            </w:pPr>
            <w:r w:rsidRPr="00BA77F9">
              <w:t>dB</w:t>
            </w:r>
          </w:p>
        </w:tc>
        <w:tc>
          <w:tcPr>
            <w:tcW w:w="1417" w:type="dxa"/>
          </w:tcPr>
          <w:p w14:paraId="191078D5" w14:textId="77777777" w:rsidR="007E6B75" w:rsidRPr="00BA77F9" w:rsidRDefault="007E6B75" w:rsidP="00EC13EE">
            <w:pPr>
              <w:pStyle w:val="TAC"/>
            </w:pPr>
            <w:r w:rsidRPr="00BA77F9">
              <w:t>Config 1,2</w:t>
            </w:r>
            <w:r>
              <w:t>,3</w:t>
            </w:r>
          </w:p>
        </w:tc>
        <w:tc>
          <w:tcPr>
            <w:tcW w:w="851" w:type="dxa"/>
          </w:tcPr>
          <w:p w14:paraId="27F84C70" w14:textId="77777777" w:rsidR="007E6B75" w:rsidRPr="00BA77F9" w:rsidDel="004B51DC" w:rsidRDefault="007E6B75" w:rsidP="00EC13EE">
            <w:pPr>
              <w:pStyle w:val="TAC"/>
            </w:pPr>
            <w:r w:rsidRPr="00BA77F9">
              <w:t>4</w:t>
            </w:r>
          </w:p>
        </w:tc>
        <w:tc>
          <w:tcPr>
            <w:tcW w:w="992" w:type="dxa"/>
          </w:tcPr>
          <w:p w14:paraId="7B991BFB" w14:textId="77777777" w:rsidR="007E6B75" w:rsidRPr="00BA77F9" w:rsidDel="004B51DC" w:rsidRDefault="007E6B75" w:rsidP="00EC13EE">
            <w:pPr>
              <w:pStyle w:val="TAC"/>
            </w:pPr>
            <w:r w:rsidRPr="00BA77F9">
              <w:t>4</w:t>
            </w:r>
          </w:p>
        </w:tc>
        <w:tc>
          <w:tcPr>
            <w:tcW w:w="851" w:type="dxa"/>
          </w:tcPr>
          <w:p w14:paraId="3BD36E56" w14:textId="77777777" w:rsidR="007E6B75" w:rsidRPr="00BA77F9" w:rsidDel="00B36E6D" w:rsidRDefault="007E6B75" w:rsidP="00EC13EE">
            <w:pPr>
              <w:pStyle w:val="TAC"/>
            </w:pPr>
            <w:r w:rsidRPr="00BA77F9">
              <w:t>4</w:t>
            </w:r>
          </w:p>
        </w:tc>
        <w:tc>
          <w:tcPr>
            <w:tcW w:w="992" w:type="dxa"/>
          </w:tcPr>
          <w:p w14:paraId="393CA05A" w14:textId="77777777" w:rsidR="007E6B75" w:rsidRPr="00BA77F9" w:rsidDel="004B51DC" w:rsidRDefault="007E6B75" w:rsidP="00EC13EE">
            <w:pPr>
              <w:pStyle w:val="TAC"/>
            </w:pPr>
            <w:r w:rsidRPr="00BA77F9">
              <w:t>4</w:t>
            </w:r>
          </w:p>
        </w:tc>
        <w:tc>
          <w:tcPr>
            <w:tcW w:w="850" w:type="dxa"/>
          </w:tcPr>
          <w:p w14:paraId="65E05EA1" w14:textId="77777777" w:rsidR="007E6B75" w:rsidRPr="00BA77F9" w:rsidRDefault="007E6B75" w:rsidP="00EC13EE">
            <w:pPr>
              <w:pStyle w:val="TAC"/>
            </w:pPr>
            <w:r w:rsidRPr="00BA77F9">
              <w:t>-Infinity</w:t>
            </w:r>
          </w:p>
        </w:tc>
        <w:tc>
          <w:tcPr>
            <w:tcW w:w="851" w:type="dxa"/>
          </w:tcPr>
          <w:p w14:paraId="6B9B40B2" w14:textId="77777777" w:rsidR="007E6B75" w:rsidRPr="00BA77F9" w:rsidRDefault="007E6B75" w:rsidP="00EC13EE">
            <w:pPr>
              <w:pStyle w:val="TAC"/>
            </w:pPr>
            <w:r w:rsidRPr="00BA77F9">
              <w:t>7</w:t>
            </w:r>
          </w:p>
        </w:tc>
      </w:tr>
      <w:tr w:rsidR="007E6B75" w:rsidRPr="00BA77F9" w14:paraId="4E4C4D80" w14:textId="77777777" w:rsidTr="00EC13EE">
        <w:trPr>
          <w:cantSplit/>
          <w:trHeight w:val="94"/>
        </w:trPr>
        <w:tc>
          <w:tcPr>
            <w:tcW w:w="1838" w:type="dxa"/>
            <w:gridSpan w:val="3"/>
            <w:vMerge w:val="restart"/>
          </w:tcPr>
          <w:p w14:paraId="32FDA3BF" w14:textId="77777777" w:rsidR="007E6B75" w:rsidRPr="00BA77F9" w:rsidRDefault="007E6B75"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477F9494" w14:textId="2422BFB4" w:rsidR="007E6B75" w:rsidRPr="00BA77F9" w:rsidRDefault="007E6B75" w:rsidP="00EC13EE">
            <w:pPr>
              <w:pStyle w:val="TAC"/>
              <w:rPr>
                <w:rFonts w:cs="Arial"/>
                <w:szCs w:val="18"/>
              </w:rPr>
            </w:pPr>
            <w:r w:rsidRPr="00BA77F9">
              <w:rPr>
                <w:rFonts w:cs="Arial"/>
                <w:szCs w:val="18"/>
              </w:rPr>
              <w:t>dBm/</w:t>
            </w:r>
            <w:r>
              <w:rPr>
                <w:rFonts w:cs="Arial"/>
                <w:szCs w:val="18"/>
              </w:rPr>
              <w:t>ChBW</w:t>
            </w:r>
          </w:p>
        </w:tc>
        <w:tc>
          <w:tcPr>
            <w:tcW w:w="1417" w:type="dxa"/>
          </w:tcPr>
          <w:p w14:paraId="0473C278" w14:textId="77777777" w:rsidR="007E6B75" w:rsidRPr="00BA77F9" w:rsidRDefault="007E6B75" w:rsidP="00EC13EE">
            <w:pPr>
              <w:pStyle w:val="TAC"/>
              <w:rPr>
                <w:rFonts w:cs="Arial"/>
                <w:szCs w:val="18"/>
              </w:rPr>
            </w:pPr>
            <w:r w:rsidRPr="00BA77F9">
              <w:rPr>
                <w:rFonts w:cs="Arial"/>
                <w:szCs w:val="18"/>
              </w:rPr>
              <w:t>Config 1,2</w:t>
            </w:r>
          </w:p>
        </w:tc>
        <w:tc>
          <w:tcPr>
            <w:tcW w:w="851" w:type="dxa"/>
          </w:tcPr>
          <w:p w14:paraId="67F81AC2" w14:textId="77777777" w:rsidR="007E6B75" w:rsidRPr="00BA77F9" w:rsidRDefault="007E6B75" w:rsidP="00EC13EE">
            <w:pPr>
              <w:pStyle w:val="TAC"/>
              <w:rPr>
                <w:rFonts w:cs="Arial"/>
                <w:szCs w:val="18"/>
              </w:rPr>
            </w:pPr>
            <w:r w:rsidRPr="00BA77F9">
              <w:rPr>
                <w:rFonts w:cs="Arial"/>
                <w:szCs w:val="18"/>
              </w:rPr>
              <w:t>-64.59</w:t>
            </w:r>
          </w:p>
        </w:tc>
        <w:tc>
          <w:tcPr>
            <w:tcW w:w="992" w:type="dxa"/>
          </w:tcPr>
          <w:p w14:paraId="342761EA" w14:textId="77777777" w:rsidR="007E6B75" w:rsidRPr="00BA77F9" w:rsidRDefault="007E6B75" w:rsidP="00EC13EE">
            <w:pPr>
              <w:pStyle w:val="TAC"/>
              <w:rPr>
                <w:rFonts w:cs="Arial"/>
                <w:szCs w:val="18"/>
              </w:rPr>
            </w:pPr>
            <w:r w:rsidRPr="00BA77F9">
              <w:rPr>
                <w:rFonts w:cs="Arial"/>
                <w:szCs w:val="18"/>
              </w:rPr>
              <w:t>-64.59</w:t>
            </w:r>
          </w:p>
        </w:tc>
        <w:tc>
          <w:tcPr>
            <w:tcW w:w="851" w:type="dxa"/>
          </w:tcPr>
          <w:p w14:paraId="65E414E3"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7A024238" w14:textId="6421334E" w:rsidR="007E6B75" w:rsidRPr="00BA77F9" w:rsidRDefault="007E6B75" w:rsidP="00EC13EE">
            <w:pPr>
              <w:pStyle w:val="TAC"/>
              <w:rPr>
                <w:rFonts w:cs="Arial"/>
                <w:szCs w:val="18"/>
              </w:rPr>
            </w:pPr>
            <w:r>
              <w:rPr>
                <w:rFonts w:cs="Arial"/>
                <w:szCs w:val="18"/>
              </w:rPr>
              <w:t>-54.64</w:t>
            </w:r>
          </w:p>
        </w:tc>
        <w:tc>
          <w:tcPr>
            <w:tcW w:w="850" w:type="dxa"/>
          </w:tcPr>
          <w:p w14:paraId="43B364EA" w14:textId="68BA2C26" w:rsidR="007E6B75" w:rsidRPr="00BA77F9" w:rsidRDefault="007E6B75" w:rsidP="00EC13EE">
            <w:pPr>
              <w:pStyle w:val="TAC"/>
              <w:rPr>
                <w:rFonts w:cs="Arial"/>
                <w:szCs w:val="18"/>
              </w:rPr>
            </w:pPr>
            <w:r>
              <w:rPr>
                <w:rFonts w:cs="Arial"/>
                <w:szCs w:val="18"/>
              </w:rPr>
              <w:t>-58.49</w:t>
            </w:r>
          </w:p>
        </w:tc>
        <w:tc>
          <w:tcPr>
            <w:tcW w:w="851" w:type="dxa"/>
          </w:tcPr>
          <w:p w14:paraId="5433478A" w14:textId="493C8E76" w:rsidR="007E6B75" w:rsidRPr="00BA77F9" w:rsidRDefault="007E6B75" w:rsidP="00EC13EE">
            <w:pPr>
              <w:pStyle w:val="TAC"/>
              <w:rPr>
                <w:rFonts w:cs="Arial"/>
                <w:szCs w:val="18"/>
              </w:rPr>
            </w:pPr>
            <w:r>
              <w:rPr>
                <w:rFonts w:cs="Arial"/>
                <w:szCs w:val="18"/>
              </w:rPr>
              <w:t>-54.64</w:t>
            </w:r>
          </w:p>
        </w:tc>
      </w:tr>
      <w:tr w:rsidR="007E6B75" w:rsidRPr="00BA77F9" w14:paraId="7CFC0CAB" w14:textId="77777777" w:rsidTr="00EC13EE">
        <w:trPr>
          <w:cantSplit/>
          <w:trHeight w:val="94"/>
        </w:trPr>
        <w:tc>
          <w:tcPr>
            <w:tcW w:w="1838" w:type="dxa"/>
            <w:gridSpan w:val="3"/>
            <w:vMerge/>
          </w:tcPr>
          <w:p w14:paraId="60461591" w14:textId="77777777" w:rsidR="007E6B75" w:rsidRPr="00BA77F9" w:rsidRDefault="007E6B75" w:rsidP="00EC13EE">
            <w:pPr>
              <w:pStyle w:val="TAL"/>
              <w:rPr>
                <w:rFonts w:cs="Arial"/>
                <w:szCs w:val="18"/>
              </w:rPr>
            </w:pPr>
          </w:p>
        </w:tc>
        <w:tc>
          <w:tcPr>
            <w:tcW w:w="709" w:type="dxa"/>
          </w:tcPr>
          <w:p w14:paraId="7BB6555B" w14:textId="33322AD8" w:rsidR="007E6B75" w:rsidRPr="00BA77F9" w:rsidRDefault="007E6B75" w:rsidP="00EC13EE">
            <w:pPr>
              <w:pStyle w:val="TAC"/>
              <w:rPr>
                <w:rFonts w:cs="Arial"/>
                <w:szCs w:val="18"/>
              </w:rPr>
            </w:pPr>
            <w:r w:rsidRPr="00BA77F9">
              <w:rPr>
                <w:rFonts w:cs="Arial"/>
                <w:szCs w:val="18"/>
              </w:rPr>
              <w:t>dBm/</w:t>
            </w:r>
            <w:r>
              <w:rPr>
                <w:rFonts w:cs="Arial"/>
                <w:szCs w:val="18"/>
              </w:rPr>
              <w:t>ChBW</w:t>
            </w:r>
          </w:p>
        </w:tc>
        <w:tc>
          <w:tcPr>
            <w:tcW w:w="1417" w:type="dxa"/>
          </w:tcPr>
          <w:p w14:paraId="1CF583AA" w14:textId="77777777" w:rsidR="007E6B75" w:rsidRPr="00BA77F9" w:rsidRDefault="007E6B75" w:rsidP="00EC13EE">
            <w:pPr>
              <w:pStyle w:val="TAC"/>
              <w:rPr>
                <w:rFonts w:cs="Arial"/>
                <w:szCs w:val="18"/>
              </w:rPr>
            </w:pPr>
            <w:r w:rsidRPr="00BA77F9">
              <w:rPr>
                <w:rFonts w:cs="Arial"/>
                <w:szCs w:val="18"/>
              </w:rPr>
              <w:t>Config 3</w:t>
            </w:r>
          </w:p>
        </w:tc>
        <w:tc>
          <w:tcPr>
            <w:tcW w:w="851" w:type="dxa"/>
          </w:tcPr>
          <w:p w14:paraId="11C8D120"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600B6D39" w14:textId="77777777" w:rsidR="007E6B75" w:rsidRPr="00BA77F9" w:rsidRDefault="007E6B75" w:rsidP="00EC13EE">
            <w:pPr>
              <w:pStyle w:val="TAC"/>
              <w:rPr>
                <w:rFonts w:cs="Arial"/>
                <w:szCs w:val="18"/>
              </w:rPr>
            </w:pPr>
            <w:r w:rsidRPr="00BA77F9">
              <w:rPr>
                <w:rFonts w:cs="Arial"/>
                <w:szCs w:val="18"/>
              </w:rPr>
              <w:t>-58.49</w:t>
            </w:r>
          </w:p>
        </w:tc>
        <w:tc>
          <w:tcPr>
            <w:tcW w:w="851" w:type="dxa"/>
          </w:tcPr>
          <w:p w14:paraId="316A112E"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4D21D3A6" w14:textId="26A2827A" w:rsidR="007E6B75" w:rsidRPr="00BA77F9" w:rsidRDefault="007E6B75" w:rsidP="00EC13EE">
            <w:pPr>
              <w:pStyle w:val="TAC"/>
              <w:rPr>
                <w:rFonts w:cs="Arial"/>
                <w:szCs w:val="18"/>
              </w:rPr>
            </w:pPr>
            <w:r>
              <w:rPr>
                <w:rFonts w:cs="Arial"/>
                <w:szCs w:val="18"/>
              </w:rPr>
              <w:t>-54.64</w:t>
            </w:r>
          </w:p>
        </w:tc>
        <w:tc>
          <w:tcPr>
            <w:tcW w:w="850" w:type="dxa"/>
          </w:tcPr>
          <w:p w14:paraId="25C15B27" w14:textId="43744C46" w:rsidR="007E6B75" w:rsidRPr="00BA77F9" w:rsidRDefault="007E6B75" w:rsidP="00EC13EE">
            <w:pPr>
              <w:pStyle w:val="TAC"/>
              <w:rPr>
                <w:rFonts w:cs="Arial"/>
                <w:szCs w:val="18"/>
              </w:rPr>
            </w:pPr>
            <w:r>
              <w:rPr>
                <w:rFonts w:cs="Arial"/>
                <w:szCs w:val="18"/>
              </w:rPr>
              <w:t>-58.49</w:t>
            </w:r>
          </w:p>
        </w:tc>
        <w:tc>
          <w:tcPr>
            <w:tcW w:w="851" w:type="dxa"/>
          </w:tcPr>
          <w:p w14:paraId="05D2A477" w14:textId="5F9EFDFB" w:rsidR="007E6B75" w:rsidRPr="00BA77F9" w:rsidRDefault="007E6B75" w:rsidP="00EC13EE">
            <w:pPr>
              <w:pStyle w:val="TAC"/>
              <w:rPr>
                <w:rFonts w:cs="Arial"/>
                <w:szCs w:val="18"/>
              </w:rPr>
            </w:pPr>
            <w:r>
              <w:rPr>
                <w:rFonts w:cs="Arial"/>
                <w:szCs w:val="18"/>
              </w:rPr>
              <w:t>-54.64</w:t>
            </w:r>
          </w:p>
        </w:tc>
      </w:tr>
      <w:tr w:rsidR="007E6B75" w:rsidRPr="00BA77F9" w14:paraId="06838CF4" w14:textId="77777777" w:rsidTr="00EC13EE">
        <w:trPr>
          <w:cantSplit/>
          <w:trHeight w:val="150"/>
        </w:trPr>
        <w:tc>
          <w:tcPr>
            <w:tcW w:w="1838" w:type="dxa"/>
            <w:gridSpan w:val="3"/>
          </w:tcPr>
          <w:p w14:paraId="6C7EF919" w14:textId="77777777" w:rsidR="007E6B75" w:rsidRPr="00BA77F9" w:rsidRDefault="007E6B75" w:rsidP="00EC13EE">
            <w:pPr>
              <w:pStyle w:val="TAL"/>
            </w:pPr>
            <w:r w:rsidRPr="00BA77F9">
              <w:lastRenderedPageBreak/>
              <w:t xml:space="preserve">Propagation Condition </w:t>
            </w:r>
          </w:p>
        </w:tc>
        <w:tc>
          <w:tcPr>
            <w:tcW w:w="709" w:type="dxa"/>
          </w:tcPr>
          <w:p w14:paraId="5E273362" w14:textId="77777777" w:rsidR="007E6B75" w:rsidRPr="00BA77F9" w:rsidRDefault="007E6B75" w:rsidP="00EC13EE">
            <w:pPr>
              <w:pStyle w:val="TAC"/>
            </w:pPr>
          </w:p>
        </w:tc>
        <w:tc>
          <w:tcPr>
            <w:tcW w:w="1417" w:type="dxa"/>
          </w:tcPr>
          <w:p w14:paraId="20EB27D2" w14:textId="77777777" w:rsidR="007E6B75" w:rsidRPr="00BA77F9" w:rsidRDefault="007E6B75" w:rsidP="00EC13EE">
            <w:pPr>
              <w:pStyle w:val="TAC"/>
              <w:rPr>
                <w:rFonts w:cs="v4.2.0"/>
              </w:rPr>
            </w:pPr>
            <w:r w:rsidRPr="00BA77F9">
              <w:t>Config 1,2,3</w:t>
            </w:r>
          </w:p>
        </w:tc>
        <w:tc>
          <w:tcPr>
            <w:tcW w:w="1843" w:type="dxa"/>
            <w:gridSpan w:val="2"/>
          </w:tcPr>
          <w:p w14:paraId="7863685F" w14:textId="77777777" w:rsidR="007E6B75" w:rsidRPr="00BA77F9" w:rsidRDefault="007E6B75" w:rsidP="00EC13EE">
            <w:pPr>
              <w:pStyle w:val="TAC"/>
            </w:pPr>
            <w:r w:rsidRPr="00BA77F9">
              <w:rPr>
                <w:rFonts w:cs="v4.2.0"/>
              </w:rPr>
              <w:t>AWGN</w:t>
            </w:r>
          </w:p>
        </w:tc>
        <w:tc>
          <w:tcPr>
            <w:tcW w:w="1843" w:type="dxa"/>
            <w:gridSpan w:val="2"/>
          </w:tcPr>
          <w:p w14:paraId="18A7F07C" w14:textId="77777777" w:rsidR="007E6B75" w:rsidRPr="00BA77F9" w:rsidRDefault="007E6B75" w:rsidP="00EC13EE">
            <w:pPr>
              <w:pStyle w:val="TAC"/>
            </w:pPr>
            <w:r w:rsidRPr="00BA77F9">
              <w:t>AWGN</w:t>
            </w:r>
          </w:p>
        </w:tc>
        <w:tc>
          <w:tcPr>
            <w:tcW w:w="1701" w:type="dxa"/>
            <w:gridSpan w:val="2"/>
          </w:tcPr>
          <w:p w14:paraId="7DC19524" w14:textId="77777777" w:rsidR="007E6B75" w:rsidRPr="00BA77F9" w:rsidRDefault="007E6B75" w:rsidP="00EC13EE">
            <w:pPr>
              <w:pStyle w:val="TAC"/>
            </w:pPr>
            <w:r w:rsidRPr="00BA77F9">
              <w:t>AWGN</w:t>
            </w:r>
          </w:p>
        </w:tc>
      </w:tr>
      <w:tr w:rsidR="007E6B75" w:rsidRPr="00BA77F9" w14:paraId="76D038E4" w14:textId="77777777" w:rsidTr="00EC13EE">
        <w:trPr>
          <w:cantSplit/>
          <w:trHeight w:val="1023"/>
        </w:trPr>
        <w:tc>
          <w:tcPr>
            <w:tcW w:w="9351" w:type="dxa"/>
            <w:gridSpan w:val="11"/>
          </w:tcPr>
          <w:p w14:paraId="7FC31E51" w14:textId="77777777" w:rsidR="007E6B75" w:rsidRPr="00BA77F9" w:rsidRDefault="007E6B75" w:rsidP="00EC13EE">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6EF3AC" w14:textId="77777777" w:rsidR="007E6B75" w:rsidRPr="00BA77F9" w:rsidRDefault="007E6B75"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171B9B90">
                <v:shape id="_x0000_i1034" type="#_x0000_t75" style="width:20.55pt;height:15.45pt" o:ole="" fillcolor="window">
                  <v:imagedata r:id="rId11" o:title=""/>
                </v:shape>
                <o:OLEObject Type="Embed" ProgID="Equation.3" ShapeID="_x0000_i1034" DrawAspect="Content" ObjectID="_1813122311" r:id="rId23"/>
              </w:object>
            </w:r>
            <w:r w:rsidRPr="00BA77F9">
              <w:rPr>
                <w:lang w:val="en-US"/>
              </w:rPr>
              <w:t xml:space="preserve"> to be fulfilled.</w:t>
            </w:r>
          </w:p>
          <w:p w14:paraId="6A86FD33" w14:textId="77777777" w:rsidR="007E6B75" w:rsidRPr="00BA77F9" w:rsidRDefault="007E6B75"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57AC8723" w14:textId="77777777" w:rsidR="007E6B75" w:rsidRPr="00BA77F9" w:rsidRDefault="007E6B75"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10C91BFD" w14:textId="77777777" w:rsidR="007E6B75" w:rsidRPr="00BA77F9" w:rsidRDefault="007E6B75" w:rsidP="00EC13EE">
            <w:pPr>
              <w:pStyle w:val="TAN"/>
            </w:pPr>
            <w:r w:rsidRPr="00BA77F9">
              <w:t>Note 5:</w:t>
            </w:r>
            <w:r w:rsidRPr="00BA77F9">
              <w:tab/>
              <w:t>For UE supporting semi-static channel access and network configuring semi-static channel occupancy.</w:t>
            </w:r>
          </w:p>
          <w:p w14:paraId="0E437D53" w14:textId="77777777" w:rsidR="007E6B75" w:rsidRPr="00BA77F9" w:rsidRDefault="007E6B75" w:rsidP="00EC13EE">
            <w:pPr>
              <w:pStyle w:val="TAN"/>
            </w:pPr>
            <w:r w:rsidRPr="00BA77F9">
              <w:t>Note 6:</w:t>
            </w:r>
            <w:r w:rsidRPr="00BA77F9">
              <w:tab/>
              <w:t>For UE supporting dynamic channel access and network configuring dynamic channel occupancy.</w:t>
            </w:r>
          </w:p>
          <w:p w14:paraId="4E2B8669" w14:textId="77777777" w:rsidR="007E6B75" w:rsidRPr="00BA77F9" w:rsidRDefault="007E6B75"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2D237F5C" w14:textId="77777777" w:rsidR="007E6B75" w:rsidRPr="00BA77F9" w:rsidRDefault="007E6B75" w:rsidP="007E6B75">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D5B0F1" w:rsidR="00AC7E86" w:rsidRPr="00E71A85" w:rsidRDefault="002E33BC" w:rsidP="00AC7E86">
      <w:pPr>
        <w:rPr>
          <w:snapToGrid w:val="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502A2C4E" w14:textId="77777777" w:rsidR="009428D8" w:rsidRPr="007275DF" w:rsidRDefault="009428D8" w:rsidP="009428D8">
      <w:pPr>
        <w:pStyle w:val="TH"/>
      </w:pPr>
      <w:r w:rsidRPr="007275DF">
        <w:lastRenderedPageBreak/>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rPr>
                <w:lang w:eastAsia="zh-CN"/>
              </w:rPr>
            </w:pPr>
            <w:r w:rsidRPr="00B9445E">
              <w:rPr>
                <w:lang w:eastAsia="zh-CN"/>
              </w:rPr>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2E33BC" w:rsidRPr="00E71A85" w14:paraId="04D6AEB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2E33BC" w:rsidRPr="00E71A85" w:rsidRDefault="002E33BC" w:rsidP="002E33BC">
            <w:pPr>
              <w:pStyle w:val="TAL"/>
            </w:pPr>
            <w:r w:rsidRPr="00E71A85">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E71FD96" w14:textId="77777777" w:rsidR="002E33BC" w:rsidRPr="00E71A85" w:rsidRDefault="002E33BC" w:rsidP="002E33BC">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661A2547" w14:textId="6D2F37A7" w:rsidR="002E33BC" w:rsidRPr="00E71A85" w:rsidRDefault="002E33BC" w:rsidP="002E33BC">
            <w:pPr>
              <w:pStyle w:val="TAC"/>
              <w:rPr>
                <w:bCs/>
              </w:rPr>
            </w:pPr>
            <w:r w:rsidRPr="00BA77F9">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2E33BC" w:rsidRPr="00E71A85" w:rsidRDefault="002E33BC" w:rsidP="002E33BC">
            <w:pPr>
              <w:pStyle w:val="TAL"/>
              <w:rPr>
                <w:bCs/>
              </w:rPr>
            </w:pPr>
          </w:p>
        </w:tc>
      </w:tr>
      <w:tr w:rsidR="002E33BC" w:rsidRPr="00E71A85" w14:paraId="595BE9C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2E33BC" w:rsidRPr="00E71A85" w:rsidRDefault="002E33BC" w:rsidP="002E33BC">
            <w:pPr>
              <w:pStyle w:val="TAL"/>
            </w:pPr>
            <w:r w:rsidRPr="00E71A85">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53D43BB" w14:textId="77777777" w:rsidR="002E33BC" w:rsidRPr="00E71A85" w:rsidRDefault="002E33BC" w:rsidP="002E33BC">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A5C23F7" w14:textId="38DAD900" w:rsidR="002E33BC" w:rsidRPr="00E71A85" w:rsidRDefault="002E33BC" w:rsidP="002E33BC">
            <w:pPr>
              <w:pStyle w:val="TAC"/>
              <w:rPr>
                <w:bCs/>
              </w:rPr>
            </w:pPr>
            <w:r w:rsidRPr="00BA77F9">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2E33BC" w:rsidRPr="00E71A85" w:rsidRDefault="002E33BC" w:rsidP="002E33BC">
            <w:pPr>
              <w:pStyle w:val="TAL"/>
              <w:rPr>
                <w:bCs/>
              </w:rPr>
            </w:pPr>
          </w:p>
        </w:tc>
      </w:tr>
      <w:tr w:rsidR="00F80D34" w:rsidRPr="00E71A85" w14:paraId="22CD7D8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rPr>
                <w:lang w:eastAsia="zh-CN"/>
              </w:rPr>
            </w:pPr>
            <w:r w:rsidRPr="00E71A85">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lang w:eastAsia="zh-CN"/>
              </w:rPr>
            </w:pPr>
            <w:r w:rsidRPr="00E71A85">
              <w:rPr>
                <w:bCs/>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lang w:eastAsia="zh-CN"/>
              </w:rPr>
            </w:pPr>
            <w:r w:rsidRPr="00E71A85">
              <w:rPr>
                <w:bCs/>
                <w:lang w:eastAsia="zh-CN"/>
              </w:rPr>
              <w:t>Cell 1: N/A</w:t>
            </w:r>
          </w:p>
          <w:p w14:paraId="48BC9A91" w14:textId="77777777" w:rsidR="00F80D34" w:rsidRPr="00E71A85" w:rsidRDefault="00F80D34" w:rsidP="00F80D34">
            <w:pPr>
              <w:pStyle w:val="TAC"/>
              <w:rPr>
                <w:bCs/>
                <w:lang w:eastAsia="zh-CN"/>
              </w:rPr>
            </w:pPr>
            <w:r w:rsidRPr="00E71A85">
              <w:rPr>
                <w:bCs/>
                <w:lang w:eastAsia="zh-CN"/>
              </w:rPr>
              <w:t xml:space="preserve">Cell 2,3: </w:t>
            </w:r>
            <w:r>
              <w:rPr>
                <w:bCs/>
                <w:lang w:eastAsia="zh-CN"/>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lang w:eastAsia="zh-CN"/>
              </w:rPr>
            </w:pPr>
          </w:p>
        </w:tc>
      </w:tr>
      <w:tr w:rsidR="00F80D34" w:rsidRPr="00E71A85" w14:paraId="7C5C5CB2" w14:textId="77777777" w:rsidTr="007E47E4">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rPr>
                <w:lang w:eastAsia="zh-CN"/>
              </w:rPr>
            </w:pPr>
            <w:r w:rsidRPr="00E71A85">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lang w:eastAsia="zh-CN"/>
              </w:rPr>
            </w:pPr>
            <w:r w:rsidRPr="00E71A85">
              <w:rPr>
                <w:bCs/>
                <w:lang w:eastAsia="zh-CN"/>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lang w:eastAsia="zh-CN"/>
              </w:rPr>
            </w:pPr>
            <w:r w:rsidRPr="00E71A85">
              <w:rPr>
                <w:rFonts w:cs="v4.2.0"/>
                <w:bCs/>
                <w:lang w:eastAsia="zh-CN"/>
              </w:rPr>
              <w:t>CSI-RS.1.2 FDD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lang w:eastAsia="zh-CN"/>
              </w:rPr>
            </w:pPr>
          </w:p>
        </w:tc>
      </w:tr>
      <w:tr w:rsidR="00F80D34" w:rsidRPr="00E71A85" w14:paraId="5A1A5C0C" w14:textId="77777777" w:rsidTr="007E47E4">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lang w:eastAsia="zh-CN"/>
              </w:rPr>
            </w:pPr>
            <w:r w:rsidRPr="00E71A85">
              <w:rPr>
                <w:bCs/>
                <w:lang w:eastAsia="zh-CN"/>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lang w:eastAsia="zh-CN"/>
              </w:rPr>
            </w:pPr>
            <w:r w:rsidRPr="00E71A85">
              <w:rPr>
                <w:rFonts w:cs="v4.2.0"/>
                <w:bCs/>
                <w:lang w:eastAsia="zh-CN"/>
              </w:rPr>
              <w:t>CSI-RS.1.2 TDD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lang w:eastAsia="zh-CN"/>
              </w:rPr>
            </w:pPr>
          </w:p>
        </w:tc>
      </w:tr>
      <w:tr w:rsidR="00F80D34" w:rsidRPr="00E71A85" w14:paraId="316D8DFF" w14:textId="77777777" w:rsidTr="007E47E4">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lang w:eastAsia="zh-CN"/>
              </w:rPr>
            </w:pPr>
            <w:r w:rsidRPr="00E71A85">
              <w:rPr>
                <w:bCs/>
                <w:lang w:eastAsia="zh-CN"/>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lang w:eastAsia="zh-CN"/>
              </w:rPr>
            </w:pPr>
            <w:r w:rsidRPr="00E71A85">
              <w:rPr>
                <w:rFonts w:cs="v4.2.0"/>
                <w:bCs/>
                <w:lang w:eastAsia="zh-CN"/>
              </w:rPr>
              <w:t>CSI-RS.2.2 TDD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lang w:eastAsia="zh-CN"/>
              </w:rPr>
            </w:pPr>
          </w:p>
        </w:tc>
      </w:tr>
      <w:tr w:rsidR="00F80D34" w:rsidRPr="00E71A85" w14:paraId="1CDAE3C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2E33BC" w:rsidRPr="00E71A85" w14:paraId="640196CA"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578CFDE" w:rsidR="002E33BC" w:rsidRPr="00E71A85" w:rsidRDefault="002E33BC" w:rsidP="002E33BC">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2E33BC" w:rsidRPr="00E71A85" w:rsidRDefault="002E33BC" w:rsidP="002E33BC">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3966FBDD" w:rsidR="002E33BC" w:rsidRPr="00E71A85" w:rsidRDefault="002E33BC" w:rsidP="002E33BC">
            <w:pPr>
              <w:pStyle w:val="TAC"/>
              <w:rPr>
                <w:lang w:eastAsia="zh-CN"/>
              </w:rPr>
            </w:pPr>
            <w:r w:rsidRPr="00BA77F9">
              <w:rPr>
                <w:lang w:eastAsia="zh-CN"/>
              </w:rPr>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2B5FEC91" w:rsidR="002E33BC" w:rsidRPr="00E71A85" w:rsidRDefault="002E33BC" w:rsidP="002E33BC">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0985A88A" w14:textId="77777777" w:rsidR="002E33BC" w:rsidRPr="00BA77F9" w:rsidRDefault="002E33BC" w:rsidP="002E33BC">
            <w:pPr>
              <w:keepNext/>
              <w:keepLines/>
              <w:spacing w:after="0"/>
              <w:rPr>
                <w:rFonts w:ascii="Arial" w:hAnsi="Arial"/>
                <w:sz w:val="18"/>
              </w:rPr>
            </w:pPr>
            <w:r w:rsidRPr="00BA77F9">
              <w:rPr>
                <w:rFonts w:ascii="Arial" w:hAnsi="Arial"/>
                <w:sz w:val="18"/>
              </w:rPr>
              <w:t>Asynchronous cells.</w:t>
            </w:r>
          </w:p>
          <w:p w14:paraId="7D6698D1" w14:textId="357726BE" w:rsidR="002E33BC" w:rsidRPr="00E71A85" w:rsidRDefault="002E33BC" w:rsidP="002E33BC">
            <w:pPr>
              <w:pStyle w:val="TAL"/>
            </w:pPr>
            <w:r w:rsidRPr="00BA77F9">
              <w:t xml:space="preserve">The timing of Cell </w:t>
            </w:r>
            <w:r>
              <w:t>2</w:t>
            </w:r>
            <w:r w:rsidRPr="00BA77F9">
              <w:t xml:space="preserve"> is 3ms later than the timing of Cell </w:t>
            </w:r>
            <w:r>
              <w:t>1</w:t>
            </w:r>
            <w:r w:rsidRPr="00BA77F9">
              <w:t>.</w:t>
            </w:r>
          </w:p>
        </w:tc>
      </w:tr>
      <w:tr w:rsidR="00F80D34" w:rsidRPr="00E71A85" w14:paraId="6E529976"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rPr>
                <w:lang w:eastAsia="zh-CN"/>
              </w:rPr>
            </w:pPr>
            <w:r w:rsidRPr="00E71A85">
              <w:rPr>
                <w:lang w:eastAsia="zh-CN"/>
              </w:rPr>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rPr>
                <w:lang w:eastAsia="zh-CN"/>
              </w:rPr>
            </w:pPr>
            <w:r w:rsidRPr="00E71A85">
              <w:rPr>
                <w:lang w:eastAsia="zh-CN"/>
              </w:rPr>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rPr>
                <w:lang w:eastAsia="zh-CN"/>
              </w:rPr>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rPr>
                <w:lang w:eastAsia="zh-CN"/>
              </w:rPr>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7E47E4">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rPr>
                <w:lang w:eastAsia="zh-CN"/>
              </w:rPr>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rPr>
                <w:lang w:eastAsia="zh-CN"/>
              </w:rPr>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2E33BC" w:rsidRPr="00BA77F9" w14:paraId="4739E906" w14:textId="77777777" w:rsidTr="00EC13EE">
        <w:trPr>
          <w:cantSplit/>
          <w:trHeight w:val="150"/>
        </w:trPr>
        <w:tc>
          <w:tcPr>
            <w:tcW w:w="1838" w:type="dxa"/>
            <w:gridSpan w:val="3"/>
            <w:vMerge w:val="restart"/>
            <w:tcBorders>
              <w:top w:val="single" w:sz="4" w:space="0" w:color="auto"/>
              <w:left w:val="single" w:sz="4" w:space="0" w:color="auto"/>
            </w:tcBorders>
          </w:tcPr>
          <w:p w14:paraId="733B9A80" w14:textId="77777777" w:rsidR="002E33BC" w:rsidRPr="00BA77F9" w:rsidRDefault="002E33BC" w:rsidP="00EC13EE">
            <w:pPr>
              <w:pStyle w:val="TAH"/>
              <w:rPr>
                <w:rFonts w:cs="Arial"/>
              </w:rPr>
            </w:pPr>
            <w:r w:rsidRPr="00BA77F9">
              <w:lastRenderedPageBreak/>
              <w:t>Parameter</w:t>
            </w:r>
          </w:p>
        </w:tc>
        <w:tc>
          <w:tcPr>
            <w:tcW w:w="709" w:type="dxa"/>
            <w:vMerge w:val="restart"/>
            <w:tcBorders>
              <w:top w:val="single" w:sz="4" w:space="0" w:color="auto"/>
            </w:tcBorders>
          </w:tcPr>
          <w:p w14:paraId="50A314CA" w14:textId="77777777" w:rsidR="002E33BC" w:rsidRPr="00BA77F9" w:rsidRDefault="002E33BC" w:rsidP="00EC13EE">
            <w:pPr>
              <w:pStyle w:val="TAH"/>
              <w:rPr>
                <w:rFonts w:cs="Arial"/>
              </w:rPr>
            </w:pPr>
            <w:r w:rsidRPr="00BA77F9">
              <w:t>Unit</w:t>
            </w:r>
          </w:p>
        </w:tc>
        <w:tc>
          <w:tcPr>
            <w:tcW w:w="1417" w:type="dxa"/>
            <w:vMerge w:val="restart"/>
            <w:tcBorders>
              <w:top w:val="single" w:sz="4" w:space="0" w:color="auto"/>
            </w:tcBorders>
          </w:tcPr>
          <w:p w14:paraId="1B615FA1" w14:textId="77777777" w:rsidR="002E33BC" w:rsidRPr="00BA77F9" w:rsidRDefault="002E33BC" w:rsidP="00EC13EE">
            <w:pPr>
              <w:pStyle w:val="TAH"/>
            </w:pPr>
            <w:r w:rsidRPr="00BA77F9">
              <w:rPr>
                <w:rFonts w:cs="Arial"/>
              </w:rPr>
              <w:t>Test configuration</w:t>
            </w:r>
          </w:p>
        </w:tc>
        <w:tc>
          <w:tcPr>
            <w:tcW w:w="1843" w:type="dxa"/>
            <w:gridSpan w:val="2"/>
            <w:tcBorders>
              <w:top w:val="single" w:sz="4" w:space="0" w:color="auto"/>
            </w:tcBorders>
          </w:tcPr>
          <w:p w14:paraId="019E5997" w14:textId="77777777" w:rsidR="002E33BC" w:rsidRPr="00BA77F9" w:rsidRDefault="002E33BC" w:rsidP="00EC13EE">
            <w:pPr>
              <w:pStyle w:val="TAH"/>
              <w:rPr>
                <w:rFonts w:cs="Arial"/>
              </w:rPr>
            </w:pPr>
            <w:r w:rsidRPr="00BA77F9">
              <w:t>Cell 1</w:t>
            </w:r>
          </w:p>
        </w:tc>
        <w:tc>
          <w:tcPr>
            <w:tcW w:w="1843" w:type="dxa"/>
            <w:gridSpan w:val="2"/>
            <w:tcBorders>
              <w:top w:val="single" w:sz="4" w:space="0" w:color="auto"/>
              <w:right w:val="single" w:sz="4" w:space="0" w:color="auto"/>
            </w:tcBorders>
          </w:tcPr>
          <w:p w14:paraId="32DFAEE1" w14:textId="77777777" w:rsidR="002E33BC" w:rsidRPr="00BA77F9" w:rsidRDefault="002E33BC" w:rsidP="00EC13EE">
            <w:pPr>
              <w:pStyle w:val="TAH"/>
              <w:rPr>
                <w:rFonts w:cs="Arial"/>
              </w:rPr>
            </w:pPr>
            <w:r w:rsidRPr="00BA77F9">
              <w:t>Cell 2</w:t>
            </w:r>
          </w:p>
        </w:tc>
        <w:tc>
          <w:tcPr>
            <w:tcW w:w="1701" w:type="dxa"/>
            <w:gridSpan w:val="2"/>
            <w:tcBorders>
              <w:top w:val="single" w:sz="4" w:space="0" w:color="auto"/>
              <w:right w:val="single" w:sz="4" w:space="0" w:color="auto"/>
            </w:tcBorders>
          </w:tcPr>
          <w:p w14:paraId="4A44A9FB" w14:textId="77777777" w:rsidR="002E33BC" w:rsidRPr="00BA77F9" w:rsidRDefault="002E33BC" w:rsidP="00EC13EE">
            <w:pPr>
              <w:pStyle w:val="TAH"/>
            </w:pPr>
            <w:r w:rsidRPr="00BA77F9">
              <w:t>Cell 3</w:t>
            </w:r>
          </w:p>
        </w:tc>
      </w:tr>
      <w:tr w:rsidR="002E33BC" w:rsidRPr="00BA77F9" w14:paraId="534F444D" w14:textId="77777777" w:rsidTr="00EC13EE">
        <w:trPr>
          <w:cantSplit/>
          <w:trHeight w:val="150"/>
        </w:trPr>
        <w:tc>
          <w:tcPr>
            <w:tcW w:w="1838" w:type="dxa"/>
            <w:gridSpan w:val="3"/>
            <w:vMerge/>
            <w:tcBorders>
              <w:left w:val="single" w:sz="4" w:space="0" w:color="auto"/>
              <w:bottom w:val="single" w:sz="4" w:space="0" w:color="auto"/>
            </w:tcBorders>
          </w:tcPr>
          <w:p w14:paraId="13AD5D74" w14:textId="77777777" w:rsidR="002E33BC" w:rsidRPr="00BA77F9" w:rsidRDefault="002E33BC" w:rsidP="00EC13EE">
            <w:pPr>
              <w:pStyle w:val="TAH"/>
              <w:rPr>
                <w:rFonts w:cs="Arial"/>
              </w:rPr>
            </w:pPr>
          </w:p>
        </w:tc>
        <w:tc>
          <w:tcPr>
            <w:tcW w:w="709" w:type="dxa"/>
            <w:vMerge/>
            <w:tcBorders>
              <w:bottom w:val="single" w:sz="4" w:space="0" w:color="auto"/>
            </w:tcBorders>
          </w:tcPr>
          <w:p w14:paraId="7CE6EF8C" w14:textId="77777777" w:rsidR="002E33BC" w:rsidRPr="00BA77F9" w:rsidRDefault="002E33BC" w:rsidP="00EC13EE">
            <w:pPr>
              <w:pStyle w:val="TAH"/>
              <w:rPr>
                <w:rFonts w:cs="Arial"/>
              </w:rPr>
            </w:pPr>
          </w:p>
        </w:tc>
        <w:tc>
          <w:tcPr>
            <w:tcW w:w="1417" w:type="dxa"/>
            <w:vMerge/>
            <w:tcBorders>
              <w:bottom w:val="single" w:sz="4" w:space="0" w:color="auto"/>
            </w:tcBorders>
          </w:tcPr>
          <w:p w14:paraId="4280C7D8" w14:textId="77777777" w:rsidR="002E33BC" w:rsidRPr="00BA77F9" w:rsidRDefault="002E33BC" w:rsidP="00EC13EE">
            <w:pPr>
              <w:pStyle w:val="TAH"/>
            </w:pPr>
          </w:p>
        </w:tc>
        <w:tc>
          <w:tcPr>
            <w:tcW w:w="851" w:type="dxa"/>
            <w:tcBorders>
              <w:bottom w:val="single" w:sz="4" w:space="0" w:color="auto"/>
            </w:tcBorders>
          </w:tcPr>
          <w:p w14:paraId="617F7837" w14:textId="77777777" w:rsidR="002E33BC" w:rsidRPr="00BA77F9" w:rsidRDefault="002E33BC" w:rsidP="00EC13EE">
            <w:pPr>
              <w:pStyle w:val="TAH"/>
              <w:rPr>
                <w:rFonts w:cs="Arial"/>
              </w:rPr>
            </w:pPr>
            <w:r w:rsidRPr="00BA77F9">
              <w:t>T1</w:t>
            </w:r>
          </w:p>
        </w:tc>
        <w:tc>
          <w:tcPr>
            <w:tcW w:w="992" w:type="dxa"/>
            <w:tcBorders>
              <w:bottom w:val="single" w:sz="4" w:space="0" w:color="auto"/>
            </w:tcBorders>
          </w:tcPr>
          <w:p w14:paraId="7233D282" w14:textId="77777777" w:rsidR="002E33BC" w:rsidRPr="00BA77F9" w:rsidRDefault="002E33BC" w:rsidP="00EC13EE">
            <w:pPr>
              <w:pStyle w:val="TAH"/>
              <w:rPr>
                <w:rFonts w:cs="Arial"/>
              </w:rPr>
            </w:pPr>
            <w:r w:rsidRPr="00BA77F9">
              <w:t>T2</w:t>
            </w:r>
          </w:p>
        </w:tc>
        <w:tc>
          <w:tcPr>
            <w:tcW w:w="851" w:type="dxa"/>
            <w:tcBorders>
              <w:bottom w:val="single" w:sz="4" w:space="0" w:color="auto"/>
            </w:tcBorders>
          </w:tcPr>
          <w:p w14:paraId="491FC115" w14:textId="77777777" w:rsidR="002E33BC" w:rsidRPr="00BA77F9" w:rsidRDefault="002E33BC" w:rsidP="00EC13EE">
            <w:pPr>
              <w:pStyle w:val="TAH"/>
              <w:rPr>
                <w:rFonts w:cs="Arial"/>
              </w:rPr>
            </w:pPr>
            <w:r w:rsidRPr="00BA77F9">
              <w:t>T1</w:t>
            </w:r>
          </w:p>
        </w:tc>
        <w:tc>
          <w:tcPr>
            <w:tcW w:w="992" w:type="dxa"/>
            <w:tcBorders>
              <w:bottom w:val="single" w:sz="4" w:space="0" w:color="auto"/>
            </w:tcBorders>
          </w:tcPr>
          <w:p w14:paraId="623F2635" w14:textId="77777777" w:rsidR="002E33BC" w:rsidRPr="00BA77F9" w:rsidRDefault="002E33BC" w:rsidP="00EC13EE">
            <w:pPr>
              <w:pStyle w:val="TAH"/>
              <w:rPr>
                <w:rFonts w:cs="Arial"/>
              </w:rPr>
            </w:pPr>
            <w:r w:rsidRPr="00BA77F9">
              <w:t>T2</w:t>
            </w:r>
          </w:p>
        </w:tc>
        <w:tc>
          <w:tcPr>
            <w:tcW w:w="850" w:type="dxa"/>
            <w:tcBorders>
              <w:bottom w:val="single" w:sz="4" w:space="0" w:color="auto"/>
            </w:tcBorders>
          </w:tcPr>
          <w:p w14:paraId="2BA9A874" w14:textId="77777777" w:rsidR="002E33BC" w:rsidRPr="00BA77F9" w:rsidRDefault="002E33BC" w:rsidP="00EC13EE">
            <w:pPr>
              <w:pStyle w:val="TAH"/>
            </w:pPr>
            <w:r w:rsidRPr="00BA77F9">
              <w:t>T1</w:t>
            </w:r>
          </w:p>
        </w:tc>
        <w:tc>
          <w:tcPr>
            <w:tcW w:w="851" w:type="dxa"/>
            <w:tcBorders>
              <w:bottom w:val="single" w:sz="4" w:space="0" w:color="auto"/>
            </w:tcBorders>
          </w:tcPr>
          <w:p w14:paraId="26B044E1" w14:textId="77777777" w:rsidR="002E33BC" w:rsidRPr="00BA77F9" w:rsidRDefault="002E33BC" w:rsidP="00EC13EE">
            <w:pPr>
              <w:pStyle w:val="TAH"/>
            </w:pPr>
            <w:r w:rsidRPr="00BA77F9">
              <w:t>T2</w:t>
            </w:r>
          </w:p>
        </w:tc>
      </w:tr>
      <w:tr w:rsidR="002E33BC" w:rsidRPr="00BA77F9" w14:paraId="046EC682" w14:textId="77777777" w:rsidTr="00EC13EE">
        <w:trPr>
          <w:cantSplit/>
          <w:trHeight w:val="292"/>
        </w:trPr>
        <w:tc>
          <w:tcPr>
            <w:tcW w:w="1838" w:type="dxa"/>
            <w:gridSpan w:val="3"/>
            <w:tcBorders>
              <w:left w:val="single" w:sz="4" w:space="0" w:color="auto"/>
              <w:bottom w:val="single" w:sz="4" w:space="0" w:color="auto"/>
            </w:tcBorders>
          </w:tcPr>
          <w:p w14:paraId="22FC32A3" w14:textId="77777777" w:rsidR="002E33BC" w:rsidRPr="00BA77F9" w:rsidRDefault="002E33BC" w:rsidP="00EC13EE">
            <w:pPr>
              <w:pStyle w:val="TAL"/>
              <w:rPr>
                <w:lang w:val="it-IT"/>
              </w:rPr>
            </w:pPr>
            <w:r w:rsidRPr="00BA77F9">
              <w:rPr>
                <w:lang w:val="it-IT"/>
              </w:rPr>
              <w:t>NR RF Channel Number</w:t>
            </w:r>
          </w:p>
        </w:tc>
        <w:tc>
          <w:tcPr>
            <w:tcW w:w="709" w:type="dxa"/>
            <w:tcBorders>
              <w:bottom w:val="single" w:sz="4" w:space="0" w:color="auto"/>
            </w:tcBorders>
          </w:tcPr>
          <w:p w14:paraId="402F69F0" w14:textId="77777777" w:rsidR="002E33BC" w:rsidRPr="00BA77F9" w:rsidRDefault="002E33BC" w:rsidP="00EC13EE">
            <w:pPr>
              <w:pStyle w:val="TAC"/>
              <w:rPr>
                <w:lang w:val="it-IT"/>
              </w:rPr>
            </w:pPr>
          </w:p>
        </w:tc>
        <w:tc>
          <w:tcPr>
            <w:tcW w:w="1417" w:type="dxa"/>
            <w:tcBorders>
              <w:bottom w:val="single" w:sz="4" w:space="0" w:color="auto"/>
            </w:tcBorders>
            <w:vAlign w:val="center"/>
          </w:tcPr>
          <w:p w14:paraId="75FFE40A" w14:textId="77777777" w:rsidR="002E33BC" w:rsidRPr="00BA77F9" w:rsidRDefault="002E33BC" w:rsidP="00EC13EE">
            <w:pPr>
              <w:pStyle w:val="TAC"/>
              <w:rPr>
                <w:rFonts w:cs="v4.2.0"/>
              </w:rPr>
            </w:pPr>
            <w:r w:rsidRPr="00BA77F9">
              <w:t>Config 1,2,3</w:t>
            </w:r>
          </w:p>
        </w:tc>
        <w:tc>
          <w:tcPr>
            <w:tcW w:w="1843" w:type="dxa"/>
            <w:gridSpan w:val="2"/>
            <w:tcBorders>
              <w:bottom w:val="single" w:sz="4" w:space="0" w:color="auto"/>
            </w:tcBorders>
          </w:tcPr>
          <w:p w14:paraId="74DC5B40" w14:textId="77777777" w:rsidR="002E33BC" w:rsidRPr="00BA77F9" w:rsidRDefault="002E33BC" w:rsidP="00EC13EE">
            <w:pPr>
              <w:pStyle w:val="TAC"/>
            </w:pPr>
            <w:r w:rsidRPr="00BA77F9">
              <w:rPr>
                <w:lang w:val="en-US"/>
              </w:rPr>
              <w:t>1</w:t>
            </w:r>
          </w:p>
        </w:tc>
        <w:tc>
          <w:tcPr>
            <w:tcW w:w="1843" w:type="dxa"/>
            <w:gridSpan w:val="2"/>
            <w:tcBorders>
              <w:bottom w:val="single" w:sz="4" w:space="0" w:color="auto"/>
            </w:tcBorders>
          </w:tcPr>
          <w:p w14:paraId="44A59DC3" w14:textId="77777777" w:rsidR="002E33BC" w:rsidRPr="00BA77F9" w:rsidRDefault="002E33BC" w:rsidP="00EC13EE">
            <w:pPr>
              <w:pStyle w:val="TAC"/>
            </w:pPr>
            <w:r w:rsidRPr="00BA77F9">
              <w:rPr>
                <w:lang w:val="en-US"/>
              </w:rPr>
              <w:t>2</w:t>
            </w:r>
          </w:p>
        </w:tc>
        <w:tc>
          <w:tcPr>
            <w:tcW w:w="1701" w:type="dxa"/>
            <w:gridSpan w:val="2"/>
            <w:tcBorders>
              <w:bottom w:val="single" w:sz="4" w:space="0" w:color="auto"/>
            </w:tcBorders>
          </w:tcPr>
          <w:p w14:paraId="20A210E4" w14:textId="77777777" w:rsidR="002E33BC" w:rsidRPr="00BA77F9" w:rsidRDefault="002E33BC" w:rsidP="00EC13EE">
            <w:pPr>
              <w:pStyle w:val="TAC"/>
              <w:rPr>
                <w:rFonts w:cs="v4.2.0"/>
              </w:rPr>
            </w:pPr>
            <w:r w:rsidRPr="00BA77F9">
              <w:rPr>
                <w:lang w:val="en-US"/>
              </w:rPr>
              <w:t>2</w:t>
            </w:r>
          </w:p>
        </w:tc>
      </w:tr>
      <w:tr w:rsidR="002E33BC" w:rsidRPr="00BA77F9" w14:paraId="3895B9F8" w14:textId="77777777" w:rsidTr="00EC13EE">
        <w:trPr>
          <w:cantSplit/>
          <w:trHeight w:val="150"/>
        </w:trPr>
        <w:tc>
          <w:tcPr>
            <w:tcW w:w="1838" w:type="dxa"/>
            <w:gridSpan w:val="3"/>
            <w:vMerge w:val="restart"/>
            <w:tcBorders>
              <w:left w:val="single" w:sz="4" w:space="0" w:color="auto"/>
            </w:tcBorders>
          </w:tcPr>
          <w:p w14:paraId="28C22E3D" w14:textId="77777777" w:rsidR="002E33BC" w:rsidRPr="00BA77F9" w:rsidRDefault="002E33BC" w:rsidP="00EC13EE">
            <w:pPr>
              <w:pStyle w:val="TAL"/>
              <w:rPr>
                <w:bCs/>
              </w:rPr>
            </w:pPr>
            <w:r w:rsidRPr="00BA77F9">
              <w:rPr>
                <w:bCs/>
              </w:rPr>
              <w:t>Duplex mode</w:t>
            </w:r>
          </w:p>
        </w:tc>
        <w:tc>
          <w:tcPr>
            <w:tcW w:w="709" w:type="dxa"/>
          </w:tcPr>
          <w:p w14:paraId="3C7498CD"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016C49E" w14:textId="77777777" w:rsidR="002E33BC" w:rsidRPr="00BA77F9" w:rsidRDefault="002E33BC" w:rsidP="00EC13EE">
            <w:pPr>
              <w:pStyle w:val="TAC"/>
              <w:rPr>
                <w:lang w:val="en-US"/>
              </w:rPr>
            </w:pPr>
            <w:r w:rsidRPr="00BA77F9">
              <w:t>Config 1</w:t>
            </w:r>
          </w:p>
        </w:tc>
        <w:tc>
          <w:tcPr>
            <w:tcW w:w="1843" w:type="dxa"/>
            <w:gridSpan w:val="2"/>
            <w:tcBorders>
              <w:bottom w:val="single" w:sz="4" w:space="0" w:color="auto"/>
            </w:tcBorders>
          </w:tcPr>
          <w:p w14:paraId="6481BA90" w14:textId="77777777" w:rsidR="002E33BC" w:rsidRPr="00BA77F9" w:rsidRDefault="002E33BC" w:rsidP="00EC13EE">
            <w:pPr>
              <w:pStyle w:val="TAC"/>
              <w:rPr>
                <w:lang w:val="en-US"/>
              </w:rPr>
            </w:pPr>
            <w:r w:rsidRPr="00BA77F9">
              <w:rPr>
                <w:lang w:val="en-US"/>
              </w:rPr>
              <w:t>FDD</w:t>
            </w:r>
          </w:p>
        </w:tc>
        <w:tc>
          <w:tcPr>
            <w:tcW w:w="1843" w:type="dxa"/>
            <w:gridSpan w:val="2"/>
            <w:tcBorders>
              <w:bottom w:val="single" w:sz="4" w:space="0" w:color="auto"/>
            </w:tcBorders>
          </w:tcPr>
          <w:p w14:paraId="5FDF05FF" w14:textId="77777777" w:rsidR="002E33BC" w:rsidRPr="00BA77F9" w:rsidRDefault="002E33BC" w:rsidP="00EC13EE">
            <w:pPr>
              <w:pStyle w:val="TAC"/>
              <w:rPr>
                <w:lang w:val="en-US"/>
              </w:rPr>
            </w:pPr>
            <w:r w:rsidRPr="00BA77F9">
              <w:rPr>
                <w:lang w:val="en-US"/>
              </w:rPr>
              <w:t>TDD</w:t>
            </w:r>
          </w:p>
        </w:tc>
        <w:tc>
          <w:tcPr>
            <w:tcW w:w="1701" w:type="dxa"/>
            <w:gridSpan w:val="2"/>
            <w:tcBorders>
              <w:bottom w:val="single" w:sz="4" w:space="0" w:color="auto"/>
            </w:tcBorders>
          </w:tcPr>
          <w:p w14:paraId="09F5DFC2" w14:textId="77777777" w:rsidR="002E33BC" w:rsidRPr="00BA77F9" w:rsidRDefault="002E33BC" w:rsidP="00EC13EE">
            <w:pPr>
              <w:pStyle w:val="TAC"/>
              <w:rPr>
                <w:lang w:val="en-US"/>
              </w:rPr>
            </w:pPr>
            <w:r w:rsidRPr="00BA77F9">
              <w:rPr>
                <w:lang w:val="en-US"/>
              </w:rPr>
              <w:t>TDD</w:t>
            </w:r>
          </w:p>
        </w:tc>
      </w:tr>
      <w:tr w:rsidR="002E33BC" w:rsidRPr="00BA77F9" w14:paraId="0F4446B2" w14:textId="77777777" w:rsidTr="00EC13EE">
        <w:trPr>
          <w:cantSplit/>
          <w:trHeight w:val="150"/>
        </w:trPr>
        <w:tc>
          <w:tcPr>
            <w:tcW w:w="1838" w:type="dxa"/>
            <w:gridSpan w:val="3"/>
            <w:vMerge/>
            <w:tcBorders>
              <w:left w:val="single" w:sz="4" w:space="0" w:color="auto"/>
            </w:tcBorders>
          </w:tcPr>
          <w:p w14:paraId="630C242D" w14:textId="77777777" w:rsidR="002E33BC" w:rsidRPr="00BA77F9" w:rsidRDefault="002E33BC" w:rsidP="00EC13EE">
            <w:pPr>
              <w:pStyle w:val="TAL"/>
              <w:rPr>
                <w:bCs/>
              </w:rPr>
            </w:pPr>
          </w:p>
        </w:tc>
        <w:tc>
          <w:tcPr>
            <w:tcW w:w="709" w:type="dxa"/>
          </w:tcPr>
          <w:p w14:paraId="63D4BE51"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73961FCF" w14:textId="77777777" w:rsidR="002E33BC" w:rsidRPr="00BA77F9" w:rsidRDefault="002E33BC" w:rsidP="00EC13EE">
            <w:pPr>
              <w:pStyle w:val="TAC"/>
            </w:pPr>
            <w:r w:rsidRPr="00BA77F9">
              <w:t>Config 2,3</w:t>
            </w:r>
          </w:p>
        </w:tc>
        <w:tc>
          <w:tcPr>
            <w:tcW w:w="1843" w:type="dxa"/>
            <w:gridSpan w:val="2"/>
            <w:tcBorders>
              <w:bottom w:val="single" w:sz="4" w:space="0" w:color="auto"/>
            </w:tcBorders>
          </w:tcPr>
          <w:p w14:paraId="614F481A" w14:textId="77777777" w:rsidR="002E33BC" w:rsidRPr="00BA77F9" w:rsidRDefault="002E33BC" w:rsidP="00EC13EE">
            <w:pPr>
              <w:pStyle w:val="TAC"/>
              <w:rPr>
                <w:lang w:val="en-US"/>
              </w:rPr>
            </w:pPr>
            <w:r w:rsidRPr="00BA77F9">
              <w:rPr>
                <w:lang w:val="en-US"/>
              </w:rPr>
              <w:t>TDD</w:t>
            </w:r>
          </w:p>
        </w:tc>
        <w:tc>
          <w:tcPr>
            <w:tcW w:w="1843" w:type="dxa"/>
            <w:gridSpan w:val="2"/>
            <w:tcBorders>
              <w:bottom w:val="single" w:sz="4" w:space="0" w:color="auto"/>
            </w:tcBorders>
          </w:tcPr>
          <w:p w14:paraId="398DE9AF" w14:textId="77777777" w:rsidR="002E33BC" w:rsidRPr="00BA77F9" w:rsidRDefault="002E33BC" w:rsidP="00EC13EE">
            <w:pPr>
              <w:pStyle w:val="TAC"/>
              <w:rPr>
                <w:lang w:val="en-US"/>
              </w:rPr>
            </w:pPr>
            <w:r w:rsidRPr="00BA77F9">
              <w:rPr>
                <w:lang w:val="en-US"/>
              </w:rPr>
              <w:t>TDD</w:t>
            </w:r>
          </w:p>
        </w:tc>
        <w:tc>
          <w:tcPr>
            <w:tcW w:w="1701" w:type="dxa"/>
            <w:gridSpan w:val="2"/>
            <w:tcBorders>
              <w:bottom w:val="single" w:sz="4" w:space="0" w:color="auto"/>
            </w:tcBorders>
          </w:tcPr>
          <w:p w14:paraId="144AA90E" w14:textId="77777777" w:rsidR="002E33BC" w:rsidRPr="00BA77F9" w:rsidRDefault="002E33BC" w:rsidP="00EC13EE">
            <w:pPr>
              <w:pStyle w:val="TAC"/>
              <w:rPr>
                <w:lang w:val="en-US"/>
              </w:rPr>
            </w:pPr>
            <w:r w:rsidRPr="00BA77F9">
              <w:rPr>
                <w:lang w:val="en-US"/>
              </w:rPr>
              <w:t>TDD</w:t>
            </w:r>
          </w:p>
        </w:tc>
      </w:tr>
      <w:tr w:rsidR="002E33BC" w:rsidRPr="00BA77F9" w14:paraId="33B0CAF1" w14:textId="77777777" w:rsidTr="00EC13EE">
        <w:trPr>
          <w:cantSplit/>
          <w:trHeight w:val="150"/>
        </w:trPr>
        <w:tc>
          <w:tcPr>
            <w:tcW w:w="1838" w:type="dxa"/>
            <w:gridSpan w:val="3"/>
            <w:vMerge w:val="restart"/>
            <w:tcBorders>
              <w:left w:val="single" w:sz="4" w:space="0" w:color="auto"/>
            </w:tcBorders>
          </w:tcPr>
          <w:p w14:paraId="4958CE84" w14:textId="77777777" w:rsidR="002E33BC" w:rsidRPr="00BA77F9" w:rsidRDefault="002E33BC" w:rsidP="00EC13EE">
            <w:pPr>
              <w:pStyle w:val="TAL"/>
              <w:rPr>
                <w:bCs/>
              </w:rPr>
            </w:pPr>
            <w:r w:rsidRPr="00BA77F9">
              <w:rPr>
                <w:bCs/>
              </w:rPr>
              <w:t>TDD configuration</w:t>
            </w:r>
          </w:p>
        </w:tc>
        <w:tc>
          <w:tcPr>
            <w:tcW w:w="709" w:type="dxa"/>
          </w:tcPr>
          <w:p w14:paraId="6EF76C1A"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24FB0C98" w14:textId="77777777" w:rsidR="002E33BC" w:rsidRPr="00BA77F9" w:rsidRDefault="002E33BC" w:rsidP="00EC13EE">
            <w:pPr>
              <w:pStyle w:val="TAC"/>
            </w:pPr>
            <w:r w:rsidRPr="00BA77F9">
              <w:t>Config 1</w:t>
            </w:r>
          </w:p>
        </w:tc>
        <w:tc>
          <w:tcPr>
            <w:tcW w:w="1843" w:type="dxa"/>
            <w:gridSpan w:val="2"/>
            <w:tcBorders>
              <w:bottom w:val="single" w:sz="4" w:space="0" w:color="auto"/>
            </w:tcBorders>
          </w:tcPr>
          <w:p w14:paraId="4E1EF377" w14:textId="77777777" w:rsidR="002E33BC" w:rsidRPr="00BA77F9" w:rsidRDefault="002E33BC" w:rsidP="00EC13EE">
            <w:pPr>
              <w:pStyle w:val="TAC"/>
              <w:rPr>
                <w:lang w:val="en-US"/>
              </w:rPr>
            </w:pPr>
            <w:r w:rsidRPr="00BA77F9">
              <w:rPr>
                <w:lang w:val="en-US"/>
              </w:rPr>
              <w:t>Not Applicable</w:t>
            </w:r>
          </w:p>
        </w:tc>
        <w:tc>
          <w:tcPr>
            <w:tcW w:w="1843" w:type="dxa"/>
            <w:gridSpan w:val="2"/>
            <w:tcBorders>
              <w:bottom w:val="single" w:sz="4" w:space="0" w:color="auto"/>
            </w:tcBorders>
          </w:tcPr>
          <w:p w14:paraId="146F0AAE"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02F95EA6" w14:textId="77777777" w:rsidR="002E33BC" w:rsidRPr="00BA77F9" w:rsidRDefault="002E33BC" w:rsidP="00EC13EE">
            <w:pPr>
              <w:pStyle w:val="TAC"/>
              <w:rPr>
                <w:lang w:val="en-US"/>
              </w:rPr>
            </w:pPr>
            <w:r w:rsidRPr="00BA77F9">
              <w:rPr>
                <w:rFonts w:cs="Arial"/>
              </w:rPr>
              <w:t>TDDConf.1.1 CCA</w:t>
            </w:r>
          </w:p>
        </w:tc>
      </w:tr>
      <w:tr w:rsidR="002E33BC" w:rsidRPr="00BA77F9" w14:paraId="0471CE3A" w14:textId="77777777" w:rsidTr="00EC13EE">
        <w:trPr>
          <w:cantSplit/>
          <w:trHeight w:val="150"/>
        </w:trPr>
        <w:tc>
          <w:tcPr>
            <w:tcW w:w="1838" w:type="dxa"/>
            <w:gridSpan w:val="3"/>
            <w:vMerge/>
            <w:tcBorders>
              <w:left w:val="single" w:sz="4" w:space="0" w:color="auto"/>
            </w:tcBorders>
          </w:tcPr>
          <w:p w14:paraId="206641B8" w14:textId="77777777" w:rsidR="002E33BC" w:rsidRPr="00BA77F9" w:rsidRDefault="002E33BC" w:rsidP="00EC13EE">
            <w:pPr>
              <w:pStyle w:val="TAL"/>
              <w:rPr>
                <w:bCs/>
              </w:rPr>
            </w:pPr>
          </w:p>
        </w:tc>
        <w:tc>
          <w:tcPr>
            <w:tcW w:w="709" w:type="dxa"/>
          </w:tcPr>
          <w:p w14:paraId="0DF3E2E0"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053533C" w14:textId="77777777" w:rsidR="002E33BC" w:rsidRPr="00BA77F9" w:rsidRDefault="002E33BC" w:rsidP="00EC13EE">
            <w:pPr>
              <w:pStyle w:val="TAC"/>
            </w:pPr>
            <w:r w:rsidRPr="00BA77F9">
              <w:t>Config 2</w:t>
            </w:r>
          </w:p>
        </w:tc>
        <w:tc>
          <w:tcPr>
            <w:tcW w:w="1843" w:type="dxa"/>
            <w:gridSpan w:val="2"/>
            <w:tcBorders>
              <w:bottom w:val="single" w:sz="4" w:space="0" w:color="auto"/>
            </w:tcBorders>
          </w:tcPr>
          <w:p w14:paraId="77AD16E9" w14:textId="77777777" w:rsidR="002E33BC" w:rsidRPr="00BA77F9" w:rsidRDefault="002E33BC" w:rsidP="00EC13EE">
            <w:pPr>
              <w:pStyle w:val="TAC"/>
              <w:rPr>
                <w:lang w:val="en-US"/>
              </w:rPr>
            </w:pPr>
            <w:r w:rsidRPr="00BA77F9">
              <w:rPr>
                <w:lang w:val="en-US"/>
              </w:rPr>
              <w:t>TDDConf.1.1</w:t>
            </w:r>
          </w:p>
        </w:tc>
        <w:tc>
          <w:tcPr>
            <w:tcW w:w="1843" w:type="dxa"/>
            <w:gridSpan w:val="2"/>
            <w:tcBorders>
              <w:bottom w:val="single" w:sz="4" w:space="0" w:color="auto"/>
            </w:tcBorders>
          </w:tcPr>
          <w:p w14:paraId="4654DAFC"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4061D694" w14:textId="77777777" w:rsidR="002E33BC" w:rsidRPr="00BA77F9" w:rsidRDefault="002E33BC" w:rsidP="00EC13EE">
            <w:pPr>
              <w:pStyle w:val="TAC"/>
              <w:rPr>
                <w:lang w:val="en-US"/>
              </w:rPr>
            </w:pPr>
            <w:r w:rsidRPr="00BA77F9">
              <w:rPr>
                <w:rFonts w:cs="Arial"/>
              </w:rPr>
              <w:t>TDDConf.1.1 CCA</w:t>
            </w:r>
          </w:p>
        </w:tc>
      </w:tr>
      <w:tr w:rsidR="002E33BC" w:rsidRPr="00BA77F9" w14:paraId="0857BA10" w14:textId="77777777" w:rsidTr="00EC13EE">
        <w:trPr>
          <w:cantSplit/>
          <w:trHeight w:val="150"/>
        </w:trPr>
        <w:tc>
          <w:tcPr>
            <w:tcW w:w="1838" w:type="dxa"/>
            <w:gridSpan w:val="3"/>
            <w:vMerge/>
            <w:tcBorders>
              <w:left w:val="single" w:sz="4" w:space="0" w:color="auto"/>
              <w:bottom w:val="single" w:sz="4" w:space="0" w:color="auto"/>
            </w:tcBorders>
          </w:tcPr>
          <w:p w14:paraId="1D012E1C" w14:textId="77777777" w:rsidR="002E33BC" w:rsidRPr="00BA77F9" w:rsidRDefault="002E33BC" w:rsidP="00EC13EE">
            <w:pPr>
              <w:pStyle w:val="TAL"/>
              <w:rPr>
                <w:bCs/>
              </w:rPr>
            </w:pPr>
          </w:p>
        </w:tc>
        <w:tc>
          <w:tcPr>
            <w:tcW w:w="709" w:type="dxa"/>
          </w:tcPr>
          <w:p w14:paraId="5152B400"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CD036F1" w14:textId="77777777" w:rsidR="002E33BC" w:rsidRPr="00BA77F9" w:rsidRDefault="002E33BC" w:rsidP="00EC13EE">
            <w:pPr>
              <w:pStyle w:val="TAC"/>
            </w:pPr>
            <w:r w:rsidRPr="00BA77F9">
              <w:t>Config 3</w:t>
            </w:r>
          </w:p>
        </w:tc>
        <w:tc>
          <w:tcPr>
            <w:tcW w:w="1843" w:type="dxa"/>
            <w:gridSpan w:val="2"/>
            <w:tcBorders>
              <w:bottom w:val="single" w:sz="4" w:space="0" w:color="auto"/>
            </w:tcBorders>
          </w:tcPr>
          <w:p w14:paraId="0AD8BEAE" w14:textId="77777777" w:rsidR="002E33BC" w:rsidRPr="00BA77F9" w:rsidRDefault="002E33BC" w:rsidP="00EC13EE">
            <w:pPr>
              <w:pStyle w:val="TAC"/>
              <w:rPr>
                <w:lang w:val="en-US"/>
              </w:rPr>
            </w:pPr>
            <w:r w:rsidRPr="00BA77F9">
              <w:rPr>
                <w:lang w:val="en-US"/>
              </w:rPr>
              <w:t>TDDConf.2.1</w:t>
            </w:r>
          </w:p>
        </w:tc>
        <w:tc>
          <w:tcPr>
            <w:tcW w:w="1843" w:type="dxa"/>
            <w:gridSpan w:val="2"/>
            <w:tcBorders>
              <w:bottom w:val="single" w:sz="4" w:space="0" w:color="auto"/>
            </w:tcBorders>
          </w:tcPr>
          <w:p w14:paraId="3817C7E4"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035C55E4" w14:textId="77777777" w:rsidR="002E33BC" w:rsidRPr="00BA77F9" w:rsidRDefault="002E33BC" w:rsidP="00EC13EE">
            <w:pPr>
              <w:pStyle w:val="TAC"/>
              <w:rPr>
                <w:lang w:val="en-US"/>
              </w:rPr>
            </w:pPr>
            <w:r w:rsidRPr="00BA77F9">
              <w:rPr>
                <w:rFonts w:cs="Arial"/>
              </w:rPr>
              <w:t>TDDConf.1.1 CCA</w:t>
            </w:r>
          </w:p>
        </w:tc>
      </w:tr>
      <w:tr w:rsidR="002E33BC" w:rsidRPr="00BA77F9" w14:paraId="04A75ED6" w14:textId="77777777" w:rsidTr="00EC13EE">
        <w:trPr>
          <w:cantSplit/>
          <w:trHeight w:val="631"/>
        </w:trPr>
        <w:tc>
          <w:tcPr>
            <w:tcW w:w="919" w:type="dxa"/>
            <w:gridSpan w:val="2"/>
            <w:tcBorders>
              <w:left w:val="single" w:sz="4" w:space="0" w:color="auto"/>
              <w:bottom w:val="nil"/>
            </w:tcBorders>
          </w:tcPr>
          <w:p w14:paraId="2889AE10" w14:textId="77777777" w:rsidR="002E33BC" w:rsidRPr="00BA77F9" w:rsidRDefault="002E33BC"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44E762C5" w14:textId="77777777" w:rsidR="002E33BC" w:rsidRPr="00BA77F9" w:rsidRDefault="002E33BC"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7BC4F9ED" w14:textId="77777777" w:rsidR="002E33BC" w:rsidRPr="00BA77F9" w:rsidRDefault="002E33BC" w:rsidP="00EC13EE">
            <w:pPr>
              <w:pStyle w:val="TAC"/>
              <w:rPr>
                <w:rFonts w:cs="v4.2.0"/>
              </w:rPr>
            </w:pPr>
          </w:p>
        </w:tc>
        <w:tc>
          <w:tcPr>
            <w:tcW w:w="1417" w:type="dxa"/>
            <w:vAlign w:val="center"/>
          </w:tcPr>
          <w:p w14:paraId="4EB4FB8C" w14:textId="77777777" w:rsidR="002E33BC" w:rsidRPr="00BA77F9" w:rsidRDefault="002E33BC" w:rsidP="00EC13EE">
            <w:pPr>
              <w:pStyle w:val="TAC"/>
            </w:pPr>
            <w:r w:rsidRPr="00BA77F9">
              <w:t>Config 1,2,3</w:t>
            </w:r>
          </w:p>
        </w:tc>
        <w:tc>
          <w:tcPr>
            <w:tcW w:w="1843" w:type="dxa"/>
            <w:gridSpan w:val="2"/>
            <w:vAlign w:val="center"/>
          </w:tcPr>
          <w:p w14:paraId="10230CD8"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BB06BEC"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A291214"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2E33BC" w:rsidRPr="00BA77F9" w14:paraId="781064AC" w14:textId="77777777" w:rsidTr="00EC13EE">
        <w:trPr>
          <w:cantSplit/>
          <w:trHeight w:val="116"/>
        </w:trPr>
        <w:tc>
          <w:tcPr>
            <w:tcW w:w="919" w:type="dxa"/>
            <w:gridSpan w:val="2"/>
            <w:tcBorders>
              <w:top w:val="nil"/>
              <w:left w:val="single" w:sz="4" w:space="0" w:color="auto"/>
              <w:bottom w:val="single" w:sz="4" w:space="0" w:color="auto"/>
            </w:tcBorders>
          </w:tcPr>
          <w:p w14:paraId="23EDFBDB" w14:textId="77777777" w:rsidR="002E33BC" w:rsidRPr="00BA77F9" w:rsidRDefault="002E33BC" w:rsidP="00EC13EE">
            <w:pPr>
              <w:pStyle w:val="TAL"/>
              <w:rPr>
                <w:lang w:eastAsia="ja-JP"/>
              </w:rPr>
            </w:pPr>
          </w:p>
        </w:tc>
        <w:tc>
          <w:tcPr>
            <w:tcW w:w="919" w:type="dxa"/>
            <w:tcBorders>
              <w:top w:val="single" w:sz="4" w:space="0" w:color="auto"/>
              <w:left w:val="single" w:sz="4" w:space="0" w:color="auto"/>
              <w:bottom w:val="single" w:sz="4" w:space="0" w:color="auto"/>
            </w:tcBorders>
          </w:tcPr>
          <w:p w14:paraId="7BE3B84D" w14:textId="77777777" w:rsidR="002E33BC" w:rsidRPr="00BA77F9" w:rsidRDefault="002E33BC"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A226791"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44EC20C8"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31B28335"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86046F8" w14:textId="77777777" w:rsidR="002E33BC" w:rsidRPr="00BA77F9" w:rsidRDefault="002E33BC" w:rsidP="00EC13EE">
            <w:pPr>
              <w:pStyle w:val="TAC"/>
              <w:rPr>
                <w:lang w:val="en-US"/>
              </w:rPr>
            </w:pPr>
            <w:r w:rsidRPr="00BA77F9">
              <w:rPr>
                <w:lang w:val="en-US"/>
              </w:rPr>
              <w:t>P</w:t>
            </w:r>
            <w:r w:rsidRPr="00BA77F9">
              <w:rPr>
                <w:vertAlign w:val="subscript"/>
                <w:lang w:val="en-US"/>
              </w:rPr>
              <w:t>CCA_DL_1</w:t>
            </w:r>
            <w:r w:rsidRPr="00BA77F9">
              <w:rPr>
                <w:lang w:val="en-US"/>
              </w:rPr>
              <w:t>=0.75</w:t>
            </w:r>
          </w:p>
          <w:p w14:paraId="108F7336" w14:textId="77777777" w:rsidR="002E33BC" w:rsidRPr="00BA77F9" w:rsidRDefault="002E33BC" w:rsidP="00EC13EE">
            <w:pPr>
              <w:pStyle w:val="TAC"/>
              <w:rPr>
                <w:lang w:val="en-US"/>
              </w:rPr>
            </w:pPr>
            <w:r w:rsidRPr="00BA77F9">
              <w:rPr>
                <w:lang w:val="en-US"/>
              </w:rPr>
              <w:t>P</w:t>
            </w:r>
            <w:r w:rsidRPr="00BA77F9">
              <w:rPr>
                <w:vertAlign w:val="subscript"/>
                <w:lang w:val="en-US"/>
              </w:rPr>
              <w:t>CCA_DL_2</w:t>
            </w:r>
            <w:r w:rsidRPr="00BA77F9">
              <w:rPr>
                <w:lang w:val="en-US"/>
              </w:rPr>
              <w:t>=0.75</w:t>
            </w:r>
          </w:p>
          <w:p w14:paraId="6A438D4C" w14:textId="77777777" w:rsidR="002E33BC" w:rsidRPr="00BA77F9" w:rsidRDefault="002E33BC"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3C907CAB" w14:textId="77777777" w:rsidR="002E33BC" w:rsidRPr="00BA77F9" w:rsidRDefault="002E33BC" w:rsidP="00EC13EE">
            <w:pPr>
              <w:pStyle w:val="TAC"/>
              <w:rPr>
                <w:lang w:val="en-US"/>
              </w:rPr>
            </w:pPr>
            <w:r w:rsidRPr="00BA77F9">
              <w:rPr>
                <w:lang w:val="en-US"/>
              </w:rPr>
              <w:t>P</w:t>
            </w:r>
            <w:r w:rsidRPr="00BA77F9">
              <w:rPr>
                <w:vertAlign w:val="subscript"/>
                <w:lang w:val="en-US"/>
              </w:rPr>
              <w:t>CCA_DL_1</w:t>
            </w:r>
            <w:r w:rsidRPr="00BA77F9">
              <w:rPr>
                <w:lang w:val="en-US"/>
              </w:rPr>
              <w:t>=0.75</w:t>
            </w:r>
          </w:p>
          <w:p w14:paraId="0E0B80B8" w14:textId="77777777" w:rsidR="002E33BC" w:rsidRPr="00BA77F9" w:rsidRDefault="002E33BC" w:rsidP="00EC13EE">
            <w:pPr>
              <w:pStyle w:val="TAC"/>
              <w:rPr>
                <w:lang w:val="en-US"/>
              </w:rPr>
            </w:pPr>
            <w:r w:rsidRPr="00BA77F9">
              <w:rPr>
                <w:lang w:val="en-US"/>
              </w:rPr>
              <w:t>P</w:t>
            </w:r>
            <w:r w:rsidRPr="00BA77F9">
              <w:rPr>
                <w:vertAlign w:val="subscript"/>
                <w:lang w:val="en-US"/>
              </w:rPr>
              <w:t>CCA_DL_2</w:t>
            </w:r>
            <w:r w:rsidRPr="00BA77F9">
              <w:rPr>
                <w:lang w:val="en-US"/>
              </w:rPr>
              <w:t>=0.75</w:t>
            </w:r>
          </w:p>
          <w:p w14:paraId="6A55C917" w14:textId="77777777" w:rsidR="002E33BC" w:rsidRPr="00BA77F9" w:rsidRDefault="002E33BC" w:rsidP="00EC13EE">
            <w:pPr>
              <w:pStyle w:val="TAC"/>
              <w:rPr>
                <w:rFonts w:cs="v4.2.0"/>
                <w:bCs/>
                <w:lang w:eastAsia="zh-CN"/>
              </w:rPr>
            </w:pPr>
          </w:p>
        </w:tc>
      </w:tr>
      <w:tr w:rsidR="002E33BC" w:rsidRPr="00BA77F9" w14:paraId="31B7C87C" w14:textId="77777777" w:rsidTr="00EC13EE">
        <w:trPr>
          <w:cantSplit/>
          <w:trHeight w:val="150"/>
        </w:trPr>
        <w:tc>
          <w:tcPr>
            <w:tcW w:w="919" w:type="dxa"/>
            <w:gridSpan w:val="2"/>
            <w:tcBorders>
              <w:top w:val="single" w:sz="4" w:space="0" w:color="auto"/>
              <w:left w:val="single" w:sz="4" w:space="0" w:color="auto"/>
              <w:bottom w:val="nil"/>
            </w:tcBorders>
          </w:tcPr>
          <w:p w14:paraId="27F31B37" w14:textId="77777777" w:rsidR="002E33BC" w:rsidRPr="00BA77F9" w:rsidRDefault="002E33BC"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3467C2DB" w14:textId="77777777" w:rsidR="002E33BC" w:rsidRPr="00BA77F9" w:rsidRDefault="002E33BC" w:rsidP="00EC13EE">
            <w:pPr>
              <w:pStyle w:val="TAL"/>
              <w:rPr>
                <w:bCs/>
              </w:rPr>
            </w:pPr>
            <w:r w:rsidRPr="00BA77F9">
              <w:rPr>
                <w:bCs/>
              </w:rPr>
              <w:t>Semi-static channel access</w:t>
            </w:r>
            <w:r w:rsidRPr="00BA77F9">
              <w:rPr>
                <w:bCs/>
                <w:vertAlign w:val="superscript"/>
              </w:rPr>
              <w:t xml:space="preserve"> Note 5,7</w:t>
            </w:r>
          </w:p>
        </w:tc>
        <w:tc>
          <w:tcPr>
            <w:tcW w:w="709" w:type="dxa"/>
          </w:tcPr>
          <w:p w14:paraId="0BAB160A"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3D79463D"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70886C5F"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B26D07"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40D6A67"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2E33BC" w:rsidRPr="00BA77F9" w14:paraId="56EC7C4D" w14:textId="77777777" w:rsidTr="00EC13EE">
        <w:trPr>
          <w:cantSplit/>
          <w:trHeight w:val="150"/>
        </w:trPr>
        <w:tc>
          <w:tcPr>
            <w:tcW w:w="919" w:type="dxa"/>
            <w:gridSpan w:val="2"/>
            <w:tcBorders>
              <w:top w:val="nil"/>
              <w:left w:val="single" w:sz="4" w:space="0" w:color="auto"/>
            </w:tcBorders>
          </w:tcPr>
          <w:p w14:paraId="7293196E" w14:textId="77777777" w:rsidR="002E33BC" w:rsidRPr="00BA77F9" w:rsidRDefault="002E33BC" w:rsidP="00EC13EE">
            <w:pPr>
              <w:pStyle w:val="TAL"/>
              <w:rPr>
                <w:lang w:eastAsia="ja-JP"/>
              </w:rPr>
            </w:pPr>
          </w:p>
        </w:tc>
        <w:tc>
          <w:tcPr>
            <w:tcW w:w="919" w:type="dxa"/>
            <w:tcBorders>
              <w:top w:val="single" w:sz="4" w:space="0" w:color="auto"/>
              <w:left w:val="single" w:sz="4" w:space="0" w:color="auto"/>
            </w:tcBorders>
          </w:tcPr>
          <w:p w14:paraId="10438FBE" w14:textId="77777777" w:rsidR="002E33BC" w:rsidRPr="00BA77F9" w:rsidRDefault="002E33BC"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AEE2C64"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E29ACED"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4FDBED91"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335BC0D"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7F7C1988"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2E33BC" w:rsidRPr="00BA77F9" w14:paraId="04F872B8"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9698697" w14:textId="77777777" w:rsidR="002E33BC" w:rsidRPr="00BA77F9" w:rsidRDefault="002E33BC"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05D28EB" w14:textId="77777777" w:rsidR="002E33BC" w:rsidRPr="00BA77F9" w:rsidRDefault="002E33BC"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0F7A5F3" w14:textId="77777777" w:rsidR="002E33BC" w:rsidRPr="00BA77F9" w:rsidRDefault="002E33BC"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77A62860" w14:textId="77777777" w:rsidR="002E33BC" w:rsidRPr="00BA77F9" w:rsidRDefault="002E33BC"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67E78E" w14:textId="77777777" w:rsidR="002E33BC" w:rsidRPr="00BA77F9" w:rsidRDefault="002E33BC"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792B1603" w14:textId="77777777" w:rsidR="002E33BC" w:rsidRPr="00BA77F9" w:rsidRDefault="002E33BC" w:rsidP="00EC13EE">
            <w:pPr>
              <w:pStyle w:val="TAC"/>
              <w:rPr>
                <w:szCs w:val="18"/>
              </w:rPr>
            </w:pPr>
            <w:r w:rsidRPr="00BA77F9">
              <w:rPr>
                <w:lang w:val="en-US" w:eastAsia="zh-CN"/>
              </w:rPr>
              <w:t>12</w:t>
            </w:r>
          </w:p>
        </w:tc>
      </w:tr>
      <w:tr w:rsidR="002E33BC" w:rsidRPr="00BA77F9" w14:paraId="1E1B01CB"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A55B99C" w14:textId="77777777" w:rsidR="002E33BC" w:rsidRPr="00BA77F9" w:rsidRDefault="002E33BC"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55BE7B6C" w14:textId="77777777" w:rsidR="002E33BC" w:rsidRPr="00BA77F9" w:rsidRDefault="002E33BC"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91D1B4" w14:textId="77777777" w:rsidR="002E33BC" w:rsidRPr="00BA77F9" w:rsidRDefault="002E33BC"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0269659" w14:textId="77777777" w:rsidR="002E33BC" w:rsidRPr="00BA77F9" w:rsidRDefault="002E33BC"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3629166" w14:textId="77777777" w:rsidR="002E33BC" w:rsidRPr="00BA77F9" w:rsidRDefault="002E33BC"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770D151" w14:textId="77777777" w:rsidR="002E33BC" w:rsidRPr="00BA77F9" w:rsidRDefault="002E33BC" w:rsidP="00EC13EE">
            <w:pPr>
              <w:pStyle w:val="TAC"/>
              <w:rPr>
                <w:szCs w:val="18"/>
              </w:rPr>
            </w:pPr>
            <w:r w:rsidRPr="00BA77F9">
              <w:t>T</w:t>
            </w:r>
            <w:r w:rsidRPr="00BA77F9">
              <w:rPr>
                <w:vertAlign w:val="subscript"/>
              </w:rPr>
              <w:t>PSS/SSS_sync_inter_cca</w:t>
            </w:r>
          </w:p>
        </w:tc>
      </w:tr>
      <w:tr w:rsidR="002E33BC" w:rsidRPr="00BA77F9" w14:paraId="37AA7AD7" w14:textId="77777777" w:rsidTr="00EC13EE">
        <w:trPr>
          <w:cantSplit/>
          <w:trHeight w:val="150"/>
        </w:trPr>
        <w:tc>
          <w:tcPr>
            <w:tcW w:w="1838" w:type="dxa"/>
            <w:gridSpan w:val="3"/>
            <w:vMerge w:val="restart"/>
            <w:tcBorders>
              <w:left w:val="single" w:sz="4" w:space="0" w:color="auto"/>
            </w:tcBorders>
          </w:tcPr>
          <w:p w14:paraId="0D209BC5" w14:textId="77777777" w:rsidR="002E33BC" w:rsidRPr="00BA77F9" w:rsidRDefault="002E33BC" w:rsidP="00EC13EE">
            <w:pPr>
              <w:pStyle w:val="TAL"/>
            </w:pPr>
            <w:r w:rsidRPr="00BA77F9">
              <w:rPr>
                <w:bCs/>
              </w:rPr>
              <w:t>BW</w:t>
            </w:r>
            <w:r w:rsidRPr="00BA77F9">
              <w:rPr>
                <w:vertAlign w:val="subscript"/>
              </w:rPr>
              <w:t>channel</w:t>
            </w:r>
          </w:p>
        </w:tc>
        <w:tc>
          <w:tcPr>
            <w:tcW w:w="709" w:type="dxa"/>
            <w:vMerge w:val="restart"/>
          </w:tcPr>
          <w:p w14:paraId="370491EF" w14:textId="77777777" w:rsidR="002E33BC" w:rsidRPr="00BA77F9" w:rsidRDefault="002E33BC" w:rsidP="00EC13EE">
            <w:pPr>
              <w:pStyle w:val="TAC"/>
            </w:pPr>
            <w:r w:rsidRPr="00BA77F9">
              <w:rPr>
                <w:rFonts w:cs="v4.2.0"/>
              </w:rPr>
              <w:t>MHz</w:t>
            </w:r>
          </w:p>
        </w:tc>
        <w:tc>
          <w:tcPr>
            <w:tcW w:w="1417" w:type="dxa"/>
            <w:tcBorders>
              <w:bottom w:val="single" w:sz="4" w:space="0" w:color="auto"/>
            </w:tcBorders>
            <w:vAlign w:val="center"/>
          </w:tcPr>
          <w:p w14:paraId="455F4E99" w14:textId="77777777" w:rsidR="002E33BC" w:rsidRPr="00BA77F9" w:rsidRDefault="002E33BC"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74571613" w14:textId="77777777" w:rsidR="002E33BC" w:rsidRPr="00BA77F9" w:rsidRDefault="002E33BC"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BF6D694"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792D962"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6FC3CD87" w14:textId="77777777" w:rsidTr="00EC13EE">
        <w:trPr>
          <w:cantSplit/>
          <w:trHeight w:val="150"/>
        </w:trPr>
        <w:tc>
          <w:tcPr>
            <w:tcW w:w="1838" w:type="dxa"/>
            <w:gridSpan w:val="3"/>
            <w:vMerge/>
            <w:tcBorders>
              <w:left w:val="single" w:sz="4" w:space="0" w:color="auto"/>
              <w:bottom w:val="single" w:sz="4" w:space="0" w:color="auto"/>
            </w:tcBorders>
          </w:tcPr>
          <w:p w14:paraId="223755B6" w14:textId="77777777" w:rsidR="002E33BC" w:rsidRPr="00BA77F9" w:rsidRDefault="002E33BC" w:rsidP="00EC13EE">
            <w:pPr>
              <w:pStyle w:val="TAL"/>
              <w:rPr>
                <w:bCs/>
              </w:rPr>
            </w:pPr>
          </w:p>
        </w:tc>
        <w:tc>
          <w:tcPr>
            <w:tcW w:w="709" w:type="dxa"/>
            <w:vMerge/>
            <w:tcBorders>
              <w:bottom w:val="single" w:sz="4" w:space="0" w:color="auto"/>
            </w:tcBorders>
          </w:tcPr>
          <w:p w14:paraId="3FDFE528"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0B6718A9" w14:textId="77777777" w:rsidR="002E33BC" w:rsidRPr="00BA77F9" w:rsidRDefault="002E33BC"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D29B8CE"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4A36D29"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C9F8BD2"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9E59D9E" w14:textId="77777777" w:rsidTr="00EC13EE">
        <w:trPr>
          <w:cantSplit/>
          <w:trHeight w:val="81"/>
        </w:trPr>
        <w:tc>
          <w:tcPr>
            <w:tcW w:w="1838" w:type="dxa"/>
            <w:gridSpan w:val="3"/>
            <w:vMerge w:val="restart"/>
            <w:tcBorders>
              <w:left w:val="single" w:sz="4" w:space="0" w:color="auto"/>
            </w:tcBorders>
          </w:tcPr>
          <w:p w14:paraId="45B0B6DE" w14:textId="77777777" w:rsidR="002E33BC" w:rsidRPr="00BA77F9" w:rsidRDefault="002E33BC" w:rsidP="00EC13EE">
            <w:pPr>
              <w:pStyle w:val="TAL"/>
              <w:rPr>
                <w:bCs/>
              </w:rPr>
            </w:pPr>
            <w:r w:rsidRPr="00BA77F9">
              <w:rPr>
                <w:lang w:val="en-US"/>
              </w:rPr>
              <w:t>BWP BW</w:t>
            </w:r>
          </w:p>
        </w:tc>
        <w:tc>
          <w:tcPr>
            <w:tcW w:w="709" w:type="dxa"/>
            <w:vMerge w:val="restart"/>
          </w:tcPr>
          <w:p w14:paraId="2764422F" w14:textId="77777777" w:rsidR="002E33BC" w:rsidRPr="00BA77F9" w:rsidRDefault="002E33BC" w:rsidP="00EC13EE">
            <w:pPr>
              <w:pStyle w:val="TAC"/>
            </w:pPr>
            <w:r w:rsidRPr="00BA77F9">
              <w:t>MHz</w:t>
            </w:r>
          </w:p>
        </w:tc>
        <w:tc>
          <w:tcPr>
            <w:tcW w:w="1417" w:type="dxa"/>
            <w:tcBorders>
              <w:bottom w:val="single" w:sz="4" w:space="0" w:color="auto"/>
            </w:tcBorders>
            <w:vAlign w:val="center"/>
          </w:tcPr>
          <w:p w14:paraId="4C4BCF41" w14:textId="77777777" w:rsidR="002E33BC" w:rsidRPr="00BA77F9" w:rsidRDefault="002E33BC"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35AC3B6" w14:textId="77777777" w:rsidR="002E33BC" w:rsidRPr="00BA77F9" w:rsidRDefault="002E33BC"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1C12E174"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B5FEBCB"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53DF25DC" w14:textId="77777777" w:rsidTr="00EC13EE">
        <w:trPr>
          <w:cantSplit/>
          <w:trHeight w:val="36"/>
        </w:trPr>
        <w:tc>
          <w:tcPr>
            <w:tcW w:w="1838" w:type="dxa"/>
            <w:gridSpan w:val="3"/>
            <w:vMerge/>
            <w:tcBorders>
              <w:left w:val="single" w:sz="4" w:space="0" w:color="auto"/>
              <w:bottom w:val="single" w:sz="4" w:space="0" w:color="auto"/>
            </w:tcBorders>
          </w:tcPr>
          <w:p w14:paraId="08DC8C32" w14:textId="77777777" w:rsidR="002E33BC" w:rsidRPr="00BA77F9" w:rsidRDefault="002E33BC" w:rsidP="00EC13EE">
            <w:pPr>
              <w:pStyle w:val="TAL"/>
              <w:rPr>
                <w:bCs/>
              </w:rPr>
            </w:pPr>
          </w:p>
        </w:tc>
        <w:tc>
          <w:tcPr>
            <w:tcW w:w="709" w:type="dxa"/>
            <w:vMerge/>
            <w:tcBorders>
              <w:bottom w:val="single" w:sz="4" w:space="0" w:color="auto"/>
            </w:tcBorders>
          </w:tcPr>
          <w:p w14:paraId="0FFB0CD2" w14:textId="77777777" w:rsidR="002E33BC" w:rsidRPr="00BA77F9" w:rsidRDefault="002E33BC" w:rsidP="00EC13EE">
            <w:pPr>
              <w:pStyle w:val="TAC"/>
            </w:pPr>
          </w:p>
        </w:tc>
        <w:tc>
          <w:tcPr>
            <w:tcW w:w="1417" w:type="dxa"/>
            <w:tcBorders>
              <w:bottom w:val="single" w:sz="4" w:space="0" w:color="auto"/>
            </w:tcBorders>
            <w:vAlign w:val="center"/>
          </w:tcPr>
          <w:p w14:paraId="2D277FAD" w14:textId="77777777" w:rsidR="002E33BC" w:rsidRPr="00BA77F9" w:rsidRDefault="002E33BC"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F59C9D7"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2A12D93"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5E2C87"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5C069F3" w14:textId="77777777" w:rsidTr="00EC13EE">
        <w:trPr>
          <w:cantSplit/>
          <w:trHeight w:val="36"/>
        </w:trPr>
        <w:tc>
          <w:tcPr>
            <w:tcW w:w="846" w:type="dxa"/>
            <w:vMerge w:val="restart"/>
            <w:tcBorders>
              <w:left w:val="single" w:sz="4" w:space="0" w:color="auto"/>
            </w:tcBorders>
          </w:tcPr>
          <w:p w14:paraId="32BC5B90" w14:textId="77777777" w:rsidR="002E33BC" w:rsidRPr="00BA77F9" w:rsidRDefault="002E33BC" w:rsidP="00EC13EE">
            <w:pPr>
              <w:pStyle w:val="TAL"/>
              <w:rPr>
                <w:bCs/>
              </w:rPr>
            </w:pPr>
            <w:r w:rsidRPr="00BA77F9">
              <w:rPr>
                <w:lang w:val="en-US"/>
              </w:rPr>
              <w:t xml:space="preserve">BWP configuration </w:t>
            </w:r>
          </w:p>
        </w:tc>
        <w:tc>
          <w:tcPr>
            <w:tcW w:w="992" w:type="dxa"/>
            <w:gridSpan w:val="2"/>
            <w:tcBorders>
              <w:left w:val="single" w:sz="4" w:space="0" w:color="auto"/>
            </w:tcBorders>
          </w:tcPr>
          <w:p w14:paraId="7F1179B4" w14:textId="77777777" w:rsidR="002E33BC" w:rsidRPr="00BA77F9" w:rsidRDefault="002E33BC" w:rsidP="00EC13EE">
            <w:pPr>
              <w:pStyle w:val="TAL"/>
              <w:rPr>
                <w:bCs/>
              </w:rPr>
            </w:pPr>
            <w:r w:rsidRPr="00BA77F9">
              <w:t>Initial DL BWP</w:t>
            </w:r>
          </w:p>
        </w:tc>
        <w:tc>
          <w:tcPr>
            <w:tcW w:w="709" w:type="dxa"/>
            <w:tcBorders>
              <w:bottom w:val="single" w:sz="4" w:space="0" w:color="auto"/>
            </w:tcBorders>
          </w:tcPr>
          <w:p w14:paraId="5C76D8CA" w14:textId="77777777" w:rsidR="002E33BC" w:rsidRPr="00BA77F9" w:rsidRDefault="002E33BC" w:rsidP="00EC13EE">
            <w:pPr>
              <w:pStyle w:val="TAC"/>
            </w:pPr>
          </w:p>
        </w:tc>
        <w:tc>
          <w:tcPr>
            <w:tcW w:w="1417" w:type="dxa"/>
            <w:vMerge w:val="restart"/>
            <w:vAlign w:val="center"/>
          </w:tcPr>
          <w:p w14:paraId="56679486" w14:textId="77777777" w:rsidR="002E33BC" w:rsidRPr="00BA77F9" w:rsidRDefault="002E33BC"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5EB9BC08" w14:textId="77777777" w:rsidR="002E33BC" w:rsidRPr="00BA77F9" w:rsidRDefault="002E33BC" w:rsidP="00EC13EE">
            <w:pPr>
              <w:pStyle w:val="TAC"/>
              <w:rPr>
                <w:szCs w:val="18"/>
              </w:rPr>
            </w:pPr>
            <w:r w:rsidRPr="00BA77F9">
              <w:t>DLBWP.0.1</w:t>
            </w:r>
          </w:p>
        </w:tc>
        <w:tc>
          <w:tcPr>
            <w:tcW w:w="1843" w:type="dxa"/>
            <w:gridSpan w:val="2"/>
            <w:tcBorders>
              <w:bottom w:val="single" w:sz="4" w:space="0" w:color="auto"/>
            </w:tcBorders>
          </w:tcPr>
          <w:p w14:paraId="166F7991" w14:textId="77777777" w:rsidR="002E33BC" w:rsidRPr="00BA77F9" w:rsidRDefault="002E33BC" w:rsidP="00EC13EE">
            <w:pPr>
              <w:pStyle w:val="TAC"/>
              <w:rPr>
                <w:szCs w:val="18"/>
              </w:rPr>
            </w:pPr>
            <w:r w:rsidRPr="00BA77F9">
              <w:t>DLBWP.0.1</w:t>
            </w:r>
          </w:p>
        </w:tc>
        <w:tc>
          <w:tcPr>
            <w:tcW w:w="1701" w:type="dxa"/>
            <w:gridSpan w:val="2"/>
            <w:tcBorders>
              <w:bottom w:val="single" w:sz="4" w:space="0" w:color="auto"/>
            </w:tcBorders>
          </w:tcPr>
          <w:p w14:paraId="4D97706A" w14:textId="77777777" w:rsidR="002E33BC" w:rsidRPr="00BA77F9" w:rsidRDefault="002E33BC" w:rsidP="00EC13EE">
            <w:pPr>
              <w:pStyle w:val="TAC"/>
              <w:rPr>
                <w:szCs w:val="18"/>
              </w:rPr>
            </w:pPr>
          </w:p>
        </w:tc>
      </w:tr>
      <w:tr w:rsidR="002E33BC" w:rsidRPr="00BA77F9" w14:paraId="07544464" w14:textId="77777777" w:rsidTr="00EC13EE">
        <w:trPr>
          <w:cantSplit/>
          <w:trHeight w:val="36"/>
        </w:trPr>
        <w:tc>
          <w:tcPr>
            <w:tcW w:w="846" w:type="dxa"/>
            <w:vMerge/>
            <w:tcBorders>
              <w:left w:val="single" w:sz="4" w:space="0" w:color="auto"/>
            </w:tcBorders>
          </w:tcPr>
          <w:p w14:paraId="01AD6825" w14:textId="77777777" w:rsidR="002E33BC" w:rsidRPr="00BA77F9" w:rsidRDefault="002E33BC" w:rsidP="00EC13EE">
            <w:pPr>
              <w:pStyle w:val="TAL"/>
              <w:rPr>
                <w:lang w:val="en-US"/>
              </w:rPr>
            </w:pPr>
          </w:p>
        </w:tc>
        <w:tc>
          <w:tcPr>
            <w:tcW w:w="992" w:type="dxa"/>
            <w:gridSpan w:val="2"/>
            <w:tcBorders>
              <w:left w:val="single" w:sz="4" w:space="0" w:color="auto"/>
            </w:tcBorders>
          </w:tcPr>
          <w:p w14:paraId="74811740" w14:textId="77777777" w:rsidR="002E33BC" w:rsidRPr="00BA77F9" w:rsidRDefault="002E33BC" w:rsidP="00EC13EE">
            <w:pPr>
              <w:pStyle w:val="TAL"/>
            </w:pPr>
            <w:r w:rsidRPr="00BA77F9">
              <w:t>Initial UL BWP</w:t>
            </w:r>
          </w:p>
        </w:tc>
        <w:tc>
          <w:tcPr>
            <w:tcW w:w="709" w:type="dxa"/>
            <w:tcBorders>
              <w:bottom w:val="single" w:sz="4" w:space="0" w:color="auto"/>
            </w:tcBorders>
          </w:tcPr>
          <w:p w14:paraId="1765DADB" w14:textId="77777777" w:rsidR="002E33BC" w:rsidRPr="00BA77F9" w:rsidRDefault="002E33BC" w:rsidP="00EC13EE">
            <w:pPr>
              <w:pStyle w:val="TAC"/>
            </w:pPr>
          </w:p>
        </w:tc>
        <w:tc>
          <w:tcPr>
            <w:tcW w:w="1417" w:type="dxa"/>
            <w:vMerge/>
            <w:vAlign w:val="center"/>
          </w:tcPr>
          <w:p w14:paraId="3989BDA1" w14:textId="77777777" w:rsidR="002E33BC" w:rsidRPr="00BA77F9" w:rsidRDefault="002E33BC" w:rsidP="00EC13EE">
            <w:pPr>
              <w:pStyle w:val="TAC"/>
            </w:pPr>
          </w:p>
        </w:tc>
        <w:tc>
          <w:tcPr>
            <w:tcW w:w="1843" w:type="dxa"/>
            <w:gridSpan w:val="2"/>
            <w:tcBorders>
              <w:bottom w:val="single" w:sz="4" w:space="0" w:color="auto"/>
            </w:tcBorders>
          </w:tcPr>
          <w:p w14:paraId="743C9A8F" w14:textId="77777777" w:rsidR="002E33BC" w:rsidRPr="00BA77F9" w:rsidRDefault="002E33BC" w:rsidP="00EC13EE">
            <w:pPr>
              <w:pStyle w:val="TAC"/>
            </w:pPr>
            <w:r w:rsidRPr="00BA77F9">
              <w:rPr>
                <w:bCs/>
              </w:rPr>
              <w:t>ULBWP.0.1</w:t>
            </w:r>
          </w:p>
        </w:tc>
        <w:tc>
          <w:tcPr>
            <w:tcW w:w="1843" w:type="dxa"/>
            <w:gridSpan w:val="2"/>
            <w:tcBorders>
              <w:bottom w:val="single" w:sz="4" w:space="0" w:color="auto"/>
            </w:tcBorders>
          </w:tcPr>
          <w:p w14:paraId="54024E51" w14:textId="77777777" w:rsidR="002E33BC" w:rsidRPr="00BA77F9" w:rsidRDefault="002E33BC" w:rsidP="00EC13EE">
            <w:pPr>
              <w:pStyle w:val="TAC"/>
            </w:pPr>
            <w:r w:rsidRPr="00BA77F9">
              <w:rPr>
                <w:bCs/>
              </w:rPr>
              <w:t>ULBWP.0.1</w:t>
            </w:r>
          </w:p>
        </w:tc>
        <w:tc>
          <w:tcPr>
            <w:tcW w:w="1701" w:type="dxa"/>
            <w:gridSpan w:val="2"/>
            <w:tcBorders>
              <w:bottom w:val="single" w:sz="4" w:space="0" w:color="auto"/>
            </w:tcBorders>
          </w:tcPr>
          <w:p w14:paraId="778368B1" w14:textId="77777777" w:rsidR="002E33BC" w:rsidRPr="00BA77F9" w:rsidRDefault="002E33BC" w:rsidP="00EC13EE">
            <w:pPr>
              <w:pStyle w:val="TAC"/>
            </w:pPr>
          </w:p>
        </w:tc>
      </w:tr>
      <w:tr w:rsidR="002E33BC" w:rsidRPr="00BA77F9" w14:paraId="3D2E8C97" w14:textId="77777777" w:rsidTr="00EC13EE">
        <w:trPr>
          <w:cantSplit/>
          <w:trHeight w:val="36"/>
        </w:trPr>
        <w:tc>
          <w:tcPr>
            <w:tcW w:w="846" w:type="dxa"/>
            <w:vMerge/>
            <w:tcBorders>
              <w:left w:val="single" w:sz="4" w:space="0" w:color="auto"/>
            </w:tcBorders>
          </w:tcPr>
          <w:p w14:paraId="46D06DFE" w14:textId="77777777" w:rsidR="002E33BC" w:rsidRPr="00BA77F9" w:rsidRDefault="002E33BC" w:rsidP="00EC13EE">
            <w:pPr>
              <w:pStyle w:val="TAL"/>
              <w:rPr>
                <w:bCs/>
              </w:rPr>
            </w:pPr>
          </w:p>
        </w:tc>
        <w:tc>
          <w:tcPr>
            <w:tcW w:w="992" w:type="dxa"/>
            <w:gridSpan w:val="2"/>
            <w:tcBorders>
              <w:left w:val="single" w:sz="4" w:space="0" w:color="auto"/>
            </w:tcBorders>
          </w:tcPr>
          <w:p w14:paraId="451895EB" w14:textId="77777777" w:rsidR="002E33BC" w:rsidRPr="00BA77F9" w:rsidRDefault="002E33BC" w:rsidP="00EC13EE">
            <w:pPr>
              <w:pStyle w:val="TAL"/>
              <w:rPr>
                <w:bCs/>
              </w:rPr>
            </w:pPr>
            <w:r w:rsidRPr="00BA77F9">
              <w:t>Dedicated DL BWP</w:t>
            </w:r>
          </w:p>
        </w:tc>
        <w:tc>
          <w:tcPr>
            <w:tcW w:w="709" w:type="dxa"/>
            <w:tcBorders>
              <w:bottom w:val="single" w:sz="4" w:space="0" w:color="auto"/>
            </w:tcBorders>
          </w:tcPr>
          <w:p w14:paraId="5B3C40BF" w14:textId="77777777" w:rsidR="002E33BC" w:rsidRPr="00BA77F9" w:rsidRDefault="002E33BC" w:rsidP="00EC13EE">
            <w:pPr>
              <w:pStyle w:val="TAC"/>
            </w:pPr>
          </w:p>
        </w:tc>
        <w:tc>
          <w:tcPr>
            <w:tcW w:w="1417" w:type="dxa"/>
            <w:vMerge/>
            <w:vAlign w:val="center"/>
          </w:tcPr>
          <w:p w14:paraId="318CBA33" w14:textId="77777777" w:rsidR="002E33BC" w:rsidRPr="00BA77F9" w:rsidRDefault="002E33BC" w:rsidP="00EC13EE">
            <w:pPr>
              <w:pStyle w:val="TAC"/>
            </w:pPr>
          </w:p>
        </w:tc>
        <w:tc>
          <w:tcPr>
            <w:tcW w:w="1843" w:type="dxa"/>
            <w:gridSpan w:val="2"/>
            <w:tcBorders>
              <w:bottom w:val="single" w:sz="4" w:space="0" w:color="auto"/>
            </w:tcBorders>
          </w:tcPr>
          <w:p w14:paraId="7ED0160F" w14:textId="77777777" w:rsidR="002E33BC" w:rsidRPr="00BA77F9" w:rsidRDefault="002E33BC" w:rsidP="00EC13EE">
            <w:pPr>
              <w:pStyle w:val="TAC"/>
              <w:rPr>
                <w:szCs w:val="18"/>
              </w:rPr>
            </w:pPr>
            <w:r w:rsidRPr="00BA77F9">
              <w:t>DLBWP.1.1</w:t>
            </w:r>
          </w:p>
        </w:tc>
        <w:tc>
          <w:tcPr>
            <w:tcW w:w="1843" w:type="dxa"/>
            <w:gridSpan w:val="2"/>
            <w:tcBorders>
              <w:bottom w:val="single" w:sz="4" w:space="0" w:color="auto"/>
            </w:tcBorders>
          </w:tcPr>
          <w:p w14:paraId="0FEB2DFF" w14:textId="77777777" w:rsidR="002E33BC" w:rsidRPr="00BA77F9" w:rsidRDefault="002E33BC" w:rsidP="00EC13EE">
            <w:pPr>
              <w:pStyle w:val="TAC"/>
              <w:rPr>
                <w:szCs w:val="18"/>
              </w:rPr>
            </w:pPr>
            <w:r w:rsidRPr="00BA77F9">
              <w:t>DLBWP.1.1</w:t>
            </w:r>
          </w:p>
        </w:tc>
        <w:tc>
          <w:tcPr>
            <w:tcW w:w="1701" w:type="dxa"/>
            <w:gridSpan w:val="2"/>
            <w:tcBorders>
              <w:bottom w:val="single" w:sz="4" w:space="0" w:color="auto"/>
            </w:tcBorders>
          </w:tcPr>
          <w:p w14:paraId="4C503C85" w14:textId="77777777" w:rsidR="002E33BC" w:rsidRPr="00BA77F9" w:rsidRDefault="002E33BC" w:rsidP="00EC13EE">
            <w:pPr>
              <w:pStyle w:val="TAC"/>
              <w:rPr>
                <w:szCs w:val="18"/>
              </w:rPr>
            </w:pPr>
          </w:p>
        </w:tc>
      </w:tr>
      <w:tr w:rsidR="002E33BC" w:rsidRPr="00BA77F9" w14:paraId="72991376" w14:textId="77777777" w:rsidTr="00EC13EE">
        <w:trPr>
          <w:cantSplit/>
          <w:trHeight w:val="36"/>
        </w:trPr>
        <w:tc>
          <w:tcPr>
            <w:tcW w:w="846" w:type="dxa"/>
            <w:vMerge/>
            <w:tcBorders>
              <w:left w:val="single" w:sz="4" w:space="0" w:color="auto"/>
              <w:bottom w:val="single" w:sz="4" w:space="0" w:color="auto"/>
            </w:tcBorders>
          </w:tcPr>
          <w:p w14:paraId="3DD44144" w14:textId="77777777" w:rsidR="002E33BC" w:rsidRPr="00BA77F9" w:rsidRDefault="002E33BC" w:rsidP="00EC13EE">
            <w:pPr>
              <w:pStyle w:val="TAL"/>
              <w:rPr>
                <w:bCs/>
              </w:rPr>
            </w:pPr>
          </w:p>
        </w:tc>
        <w:tc>
          <w:tcPr>
            <w:tcW w:w="992" w:type="dxa"/>
            <w:gridSpan w:val="2"/>
            <w:tcBorders>
              <w:left w:val="single" w:sz="4" w:space="0" w:color="auto"/>
              <w:bottom w:val="single" w:sz="4" w:space="0" w:color="auto"/>
            </w:tcBorders>
          </w:tcPr>
          <w:p w14:paraId="12D8A154" w14:textId="77777777" w:rsidR="002E33BC" w:rsidRPr="00BA77F9" w:rsidRDefault="002E33BC" w:rsidP="00EC13EE">
            <w:pPr>
              <w:pStyle w:val="TAL"/>
              <w:rPr>
                <w:bCs/>
              </w:rPr>
            </w:pPr>
            <w:r w:rsidRPr="00BA77F9">
              <w:rPr>
                <w:bCs/>
              </w:rPr>
              <w:t>Dedicated UL BWP</w:t>
            </w:r>
          </w:p>
        </w:tc>
        <w:tc>
          <w:tcPr>
            <w:tcW w:w="709" w:type="dxa"/>
            <w:tcBorders>
              <w:bottom w:val="single" w:sz="4" w:space="0" w:color="auto"/>
            </w:tcBorders>
          </w:tcPr>
          <w:p w14:paraId="1BB1BBE8" w14:textId="77777777" w:rsidR="002E33BC" w:rsidRPr="00BA77F9" w:rsidRDefault="002E33BC" w:rsidP="00EC13EE">
            <w:pPr>
              <w:pStyle w:val="TAC"/>
            </w:pPr>
          </w:p>
        </w:tc>
        <w:tc>
          <w:tcPr>
            <w:tcW w:w="1417" w:type="dxa"/>
            <w:vMerge/>
            <w:tcBorders>
              <w:bottom w:val="single" w:sz="4" w:space="0" w:color="auto"/>
            </w:tcBorders>
            <w:vAlign w:val="center"/>
          </w:tcPr>
          <w:p w14:paraId="0C826317" w14:textId="77777777" w:rsidR="002E33BC" w:rsidRPr="00BA77F9" w:rsidRDefault="002E33BC" w:rsidP="00EC13EE">
            <w:pPr>
              <w:pStyle w:val="TAC"/>
            </w:pPr>
          </w:p>
        </w:tc>
        <w:tc>
          <w:tcPr>
            <w:tcW w:w="1843" w:type="dxa"/>
            <w:gridSpan w:val="2"/>
            <w:tcBorders>
              <w:bottom w:val="single" w:sz="4" w:space="0" w:color="auto"/>
            </w:tcBorders>
            <w:vAlign w:val="center"/>
          </w:tcPr>
          <w:p w14:paraId="0120187D" w14:textId="77777777" w:rsidR="002E33BC" w:rsidRPr="00BA77F9" w:rsidRDefault="002E33BC" w:rsidP="00EC13EE">
            <w:pPr>
              <w:pStyle w:val="TAC"/>
              <w:rPr>
                <w:szCs w:val="18"/>
              </w:rPr>
            </w:pPr>
            <w:r w:rsidRPr="00BA77F9">
              <w:t>ULBWP.1.1</w:t>
            </w:r>
          </w:p>
        </w:tc>
        <w:tc>
          <w:tcPr>
            <w:tcW w:w="1843" w:type="dxa"/>
            <w:gridSpan w:val="2"/>
            <w:tcBorders>
              <w:bottom w:val="single" w:sz="4" w:space="0" w:color="auto"/>
            </w:tcBorders>
            <w:vAlign w:val="center"/>
          </w:tcPr>
          <w:p w14:paraId="4758308D" w14:textId="77777777" w:rsidR="002E33BC" w:rsidRPr="00BA77F9" w:rsidRDefault="002E33BC" w:rsidP="00EC13EE">
            <w:pPr>
              <w:pStyle w:val="TAC"/>
              <w:rPr>
                <w:szCs w:val="18"/>
              </w:rPr>
            </w:pPr>
            <w:r w:rsidRPr="00BA77F9">
              <w:t>ULBWP.1.1</w:t>
            </w:r>
          </w:p>
        </w:tc>
        <w:tc>
          <w:tcPr>
            <w:tcW w:w="1701" w:type="dxa"/>
            <w:gridSpan w:val="2"/>
            <w:tcBorders>
              <w:bottom w:val="single" w:sz="4" w:space="0" w:color="auto"/>
            </w:tcBorders>
          </w:tcPr>
          <w:p w14:paraId="1D4B7375" w14:textId="77777777" w:rsidR="002E33BC" w:rsidRPr="00BA77F9" w:rsidRDefault="002E33BC" w:rsidP="00EC13EE">
            <w:pPr>
              <w:pStyle w:val="TAC"/>
              <w:rPr>
                <w:szCs w:val="18"/>
              </w:rPr>
            </w:pPr>
          </w:p>
        </w:tc>
      </w:tr>
      <w:tr w:rsidR="002E33BC" w:rsidRPr="00BA77F9" w14:paraId="41CED943" w14:textId="77777777" w:rsidTr="00EC13EE">
        <w:trPr>
          <w:cantSplit/>
          <w:trHeight w:val="443"/>
        </w:trPr>
        <w:tc>
          <w:tcPr>
            <w:tcW w:w="1838" w:type="dxa"/>
            <w:gridSpan w:val="3"/>
            <w:vMerge w:val="restart"/>
            <w:tcBorders>
              <w:left w:val="single" w:sz="4" w:space="0" w:color="auto"/>
            </w:tcBorders>
          </w:tcPr>
          <w:p w14:paraId="758C8C67" w14:textId="77777777" w:rsidR="002E33BC" w:rsidRPr="00BA77F9" w:rsidRDefault="002E33BC" w:rsidP="00EC13EE">
            <w:pPr>
              <w:pStyle w:val="TAL"/>
              <w:rPr>
                <w:bCs/>
              </w:rPr>
            </w:pPr>
            <w:r w:rsidRPr="00BA77F9">
              <w:rPr>
                <w:bCs/>
              </w:rPr>
              <w:t>TRS configuration</w:t>
            </w:r>
          </w:p>
        </w:tc>
        <w:tc>
          <w:tcPr>
            <w:tcW w:w="709" w:type="dxa"/>
            <w:vMerge w:val="restart"/>
          </w:tcPr>
          <w:p w14:paraId="2BF3330C" w14:textId="77777777" w:rsidR="002E33BC" w:rsidRPr="00BA77F9" w:rsidRDefault="002E33BC" w:rsidP="00EC13EE">
            <w:pPr>
              <w:pStyle w:val="TAC"/>
            </w:pPr>
          </w:p>
        </w:tc>
        <w:tc>
          <w:tcPr>
            <w:tcW w:w="1417" w:type="dxa"/>
            <w:tcBorders>
              <w:bottom w:val="single" w:sz="4" w:space="0" w:color="auto"/>
            </w:tcBorders>
            <w:vAlign w:val="center"/>
          </w:tcPr>
          <w:p w14:paraId="2BFA0EEE"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331B8373" w14:textId="77777777" w:rsidR="002E33BC" w:rsidRPr="00BA77F9" w:rsidRDefault="002E33BC" w:rsidP="00EC13EE">
            <w:pPr>
              <w:pStyle w:val="TAC"/>
            </w:pPr>
            <w:r w:rsidRPr="00BA77F9">
              <w:rPr>
                <w:bCs/>
              </w:rPr>
              <w:t>TRS.1.1 FDD</w:t>
            </w:r>
          </w:p>
        </w:tc>
        <w:tc>
          <w:tcPr>
            <w:tcW w:w="1843" w:type="dxa"/>
            <w:gridSpan w:val="2"/>
            <w:tcBorders>
              <w:bottom w:val="single" w:sz="4" w:space="0" w:color="auto"/>
            </w:tcBorders>
          </w:tcPr>
          <w:p w14:paraId="418E9517" w14:textId="77777777" w:rsidR="002E33BC" w:rsidRPr="00BA77F9" w:rsidRDefault="002E33BC" w:rsidP="00EC13EE">
            <w:pPr>
              <w:pStyle w:val="TAC"/>
            </w:pPr>
            <w:r w:rsidRPr="00BA77F9">
              <w:rPr>
                <w:bCs/>
              </w:rPr>
              <w:t>TRS.1.2 TDD</w:t>
            </w:r>
          </w:p>
        </w:tc>
        <w:tc>
          <w:tcPr>
            <w:tcW w:w="1701" w:type="dxa"/>
            <w:gridSpan w:val="2"/>
            <w:tcBorders>
              <w:bottom w:val="single" w:sz="4" w:space="0" w:color="auto"/>
            </w:tcBorders>
          </w:tcPr>
          <w:p w14:paraId="15FA63AE" w14:textId="77777777" w:rsidR="002E33BC" w:rsidRPr="00BA77F9" w:rsidRDefault="002E33BC" w:rsidP="00EC13EE">
            <w:pPr>
              <w:pStyle w:val="TAC"/>
              <w:rPr>
                <w:bCs/>
              </w:rPr>
            </w:pPr>
          </w:p>
        </w:tc>
      </w:tr>
      <w:tr w:rsidR="002E33BC" w:rsidRPr="00BA77F9" w14:paraId="693E0A6F" w14:textId="77777777" w:rsidTr="00EC13EE">
        <w:trPr>
          <w:cantSplit/>
          <w:trHeight w:val="443"/>
        </w:trPr>
        <w:tc>
          <w:tcPr>
            <w:tcW w:w="1838" w:type="dxa"/>
            <w:gridSpan w:val="3"/>
            <w:vMerge/>
            <w:tcBorders>
              <w:left w:val="single" w:sz="4" w:space="0" w:color="auto"/>
            </w:tcBorders>
          </w:tcPr>
          <w:p w14:paraId="3771AB05" w14:textId="77777777" w:rsidR="002E33BC" w:rsidRPr="00BA77F9" w:rsidRDefault="002E33BC" w:rsidP="00EC13EE">
            <w:pPr>
              <w:pStyle w:val="TAL"/>
              <w:rPr>
                <w:bCs/>
              </w:rPr>
            </w:pPr>
          </w:p>
        </w:tc>
        <w:tc>
          <w:tcPr>
            <w:tcW w:w="709" w:type="dxa"/>
            <w:vMerge/>
          </w:tcPr>
          <w:p w14:paraId="1EBAA3D4" w14:textId="77777777" w:rsidR="002E33BC" w:rsidRPr="00BA77F9" w:rsidRDefault="002E33BC" w:rsidP="00EC13EE">
            <w:pPr>
              <w:pStyle w:val="TAC"/>
            </w:pPr>
          </w:p>
        </w:tc>
        <w:tc>
          <w:tcPr>
            <w:tcW w:w="1417" w:type="dxa"/>
            <w:tcBorders>
              <w:bottom w:val="single" w:sz="4" w:space="0" w:color="auto"/>
            </w:tcBorders>
            <w:vAlign w:val="center"/>
          </w:tcPr>
          <w:p w14:paraId="792BBAA7"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1DA4932E" w14:textId="77777777" w:rsidR="002E33BC" w:rsidRPr="00BA77F9" w:rsidRDefault="002E33BC" w:rsidP="00EC13EE">
            <w:pPr>
              <w:pStyle w:val="TAC"/>
            </w:pPr>
            <w:r w:rsidRPr="00BA77F9">
              <w:rPr>
                <w:bCs/>
              </w:rPr>
              <w:t>TRS.1.1 TDD</w:t>
            </w:r>
          </w:p>
        </w:tc>
        <w:tc>
          <w:tcPr>
            <w:tcW w:w="1843" w:type="dxa"/>
            <w:gridSpan w:val="2"/>
            <w:tcBorders>
              <w:bottom w:val="single" w:sz="4" w:space="0" w:color="auto"/>
            </w:tcBorders>
          </w:tcPr>
          <w:p w14:paraId="4DAEFE96" w14:textId="77777777" w:rsidR="002E33BC" w:rsidRPr="00BA77F9" w:rsidRDefault="002E33BC" w:rsidP="00EC13EE">
            <w:pPr>
              <w:pStyle w:val="TAC"/>
            </w:pPr>
            <w:r w:rsidRPr="00BA77F9">
              <w:rPr>
                <w:bCs/>
              </w:rPr>
              <w:t>TRS.1.2 TDD</w:t>
            </w:r>
          </w:p>
        </w:tc>
        <w:tc>
          <w:tcPr>
            <w:tcW w:w="1701" w:type="dxa"/>
            <w:gridSpan w:val="2"/>
            <w:tcBorders>
              <w:bottom w:val="single" w:sz="4" w:space="0" w:color="auto"/>
            </w:tcBorders>
          </w:tcPr>
          <w:p w14:paraId="4D69A725" w14:textId="77777777" w:rsidR="002E33BC" w:rsidRPr="00BA77F9" w:rsidRDefault="002E33BC" w:rsidP="00EC13EE">
            <w:pPr>
              <w:pStyle w:val="TAC"/>
              <w:rPr>
                <w:bCs/>
              </w:rPr>
            </w:pPr>
          </w:p>
        </w:tc>
      </w:tr>
      <w:tr w:rsidR="002E33BC" w:rsidRPr="00BA77F9" w14:paraId="70470B4F" w14:textId="77777777" w:rsidTr="00EC13EE">
        <w:trPr>
          <w:cantSplit/>
          <w:trHeight w:val="443"/>
        </w:trPr>
        <w:tc>
          <w:tcPr>
            <w:tcW w:w="1838" w:type="dxa"/>
            <w:gridSpan w:val="3"/>
            <w:vMerge/>
            <w:tcBorders>
              <w:left w:val="single" w:sz="4" w:space="0" w:color="auto"/>
            </w:tcBorders>
          </w:tcPr>
          <w:p w14:paraId="0C2335EB" w14:textId="77777777" w:rsidR="002E33BC" w:rsidRPr="00BA77F9" w:rsidRDefault="002E33BC" w:rsidP="00EC13EE">
            <w:pPr>
              <w:pStyle w:val="TAL"/>
              <w:rPr>
                <w:bCs/>
              </w:rPr>
            </w:pPr>
          </w:p>
        </w:tc>
        <w:tc>
          <w:tcPr>
            <w:tcW w:w="709" w:type="dxa"/>
            <w:vMerge/>
          </w:tcPr>
          <w:p w14:paraId="3DD839EF" w14:textId="77777777" w:rsidR="002E33BC" w:rsidRPr="00BA77F9" w:rsidRDefault="002E33BC" w:rsidP="00EC13EE">
            <w:pPr>
              <w:pStyle w:val="TAC"/>
            </w:pPr>
          </w:p>
        </w:tc>
        <w:tc>
          <w:tcPr>
            <w:tcW w:w="1417" w:type="dxa"/>
            <w:tcBorders>
              <w:bottom w:val="single" w:sz="4" w:space="0" w:color="auto"/>
            </w:tcBorders>
            <w:vAlign w:val="center"/>
          </w:tcPr>
          <w:p w14:paraId="2B335D31"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6C8AF2B2" w14:textId="77777777" w:rsidR="002E33BC" w:rsidRPr="00BA77F9" w:rsidRDefault="002E33BC" w:rsidP="00EC13EE">
            <w:pPr>
              <w:pStyle w:val="TAC"/>
              <w:rPr>
                <w:bCs/>
              </w:rPr>
            </w:pPr>
            <w:r w:rsidRPr="00BA77F9">
              <w:rPr>
                <w:bCs/>
              </w:rPr>
              <w:t>TRS.1.2 TDD</w:t>
            </w:r>
          </w:p>
        </w:tc>
        <w:tc>
          <w:tcPr>
            <w:tcW w:w="1843" w:type="dxa"/>
            <w:gridSpan w:val="2"/>
            <w:tcBorders>
              <w:bottom w:val="single" w:sz="4" w:space="0" w:color="auto"/>
            </w:tcBorders>
          </w:tcPr>
          <w:p w14:paraId="298D84F6" w14:textId="77777777" w:rsidR="002E33BC" w:rsidRPr="00BA77F9" w:rsidRDefault="002E33BC" w:rsidP="00EC13EE">
            <w:pPr>
              <w:pStyle w:val="TAC"/>
              <w:rPr>
                <w:bCs/>
              </w:rPr>
            </w:pPr>
            <w:r w:rsidRPr="00BA77F9">
              <w:rPr>
                <w:bCs/>
              </w:rPr>
              <w:t>TRS.1.2 TDD</w:t>
            </w:r>
          </w:p>
        </w:tc>
        <w:tc>
          <w:tcPr>
            <w:tcW w:w="1701" w:type="dxa"/>
            <w:gridSpan w:val="2"/>
            <w:tcBorders>
              <w:bottom w:val="single" w:sz="4" w:space="0" w:color="auto"/>
            </w:tcBorders>
          </w:tcPr>
          <w:p w14:paraId="3532933B" w14:textId="77777777" w:rsidR="002E33BC" w:rsidRPr="00BA77F9" w:rsidRDefault="002E33BC" w:rsidP="00EC13EE">
            <w:pPr>
              <w:pStyle w:val="TAC"/>
              <w:rPr>
                <w:bCs/>
              </w:rPr>
            </w:pPr>
          </w:p>
        </w:tc>
      </w:tr>
      <w:tr w:rsidR="002E33BC" w:rsidRPr="00BA77F9" w14:paraId="71FE53ED" w14:textId="77777777" w:rsidTr="00EC13EE">
        <w:trPr>
          <w:cantSplit/>
          <w:trHeight w:val="443"/>
        </w:trPr>
        <w:tc>
          <w:tcPr>
            <w:tcW w:w="1838" w:type="dxa"/>
            <w:gridSpan w:val="3"/>
            <w:tcBorders>
              <w:left w:val="single" w:sz="4" w:space="0" w:color="auto"/>
              <w:bottom w:val="single" w:sz="4" w:space="0" w:color="auto"/>
            </w:tcBorders>
          </w:tcPr>
          <w:p w14:paraId="7089BD79" w14:textId="77777777" w:rsidR="002E33BC" w:rsidRPr="00BA77F9" w:rsidRDefault="002E33BC" w:rsidP="00EC13EE">
            <w:pPr>
              <w:pStyle w:val="TAL"/>
            </w:pPr>
            <w:r w:rsidRPr="00BA77F9">
              <w:rPr>
                <w:bCs/>
              </w:rPr>
              <w:t xml:space="preserve">OCNG Patterns defined in A.3.2.1.1 (OP.1) </w:t>
            </w:r>
          </w:p>
        </w:tc>
        <w:tc>
          <w:tcPr>
            <w:tcW w:w="709" w:type="dxa"/>
            <w:tcBorders>
              <w:bottom w:val="single" w:sz="4" w:space="0" w:color="auto"/>
            </w:tcBorders>
          </w:tcPr>
          <w:p w14:paraId="6F36BAD3" w14:textId="77777777" w:rsidR="002E33BC" w:rsidRPr="00BA77F9" w:rsidRDefault="002E33BC" w:rsidP="00EC13EE">
            <w:pPr>
              <w:pStyle w:val="TAC"/>
            </w:pPr>
          </w:p>
        </w:tc>
        <w:tc>
          <w:tcPr>
            <w:tcW w:w="1417" w:type="dxa"/>
            <w:tcBorders>
              <w:bottom w:val="single" w:sz="4" w:space="0" w:color="auto"/>
            </w:tcBorders>
          </w:tcPr>
          <w:p w14:paraId="21AA11D6" w14:textId="77777777" w:rsidR="002E33BC" w:rsidRPr="00BA77F9" w:rsidRDefault="002E33BC" w:rsidP="00EC13EE">
            <w:pPr>
              <w:pStyle w:val="TAC"/>
            </w:pPr>
            <w:r w:rsidRPr="00BA77F9">
              <w:t>Config 1,2,3</w:t>
            </w:r>
          </w:p>
        </w:tc>
        <w:tc>
          <w:tcPr>
            <w:tcW w:w="1843" w:type="dxa"/>
            <w:gridSpan w:val="2"/>
            <w:tcBorders>
              <w:bottom w:val="single" w:sz="4" w:space="0" w:color="auto"/>
            </w:tcBorders>
          </w:tcPr>
          <w:p w14:paraId="147B08D9" w14:textId="77777777" w:rsidR="002E33BC" w:rsidRPr="00BA77F9" w:rsidRDefault="002E33BC" w:rsidP="00EC13EE">
            <w:pPr>
              <w:pStyle w:val="TAC"/>
              <w:rPr>
                <w:rFonts w:cs="v4.2.0"/>
              </w:rPr>
            </w:pPr>
            <w:r w:rsidRPr="00BA77F9">
              <w:t xml:space="preserve">OP.1 </w:t>
            </w:r>
          </w:p>
        </w:tc>
        <w:tc>
          <w:tcPr>
            <w:tcW w:w="1843" w:type="dxa"/>
            <w:gridSpan w:val="2"/>
            <w:tcBorders>
              <w:bottom w:val="single" w:sz="4" w:space="0" w:color="auto"/>
            </w:tcBorders>
          </w:tcPr>
          <w:p w14:paraId="4F0F38F5" w14:textId="77777777" w:rsidR="002E33BC" w:rsidRPr="00BA77F9" w:rsidRDefault="002E33BC" w:rsidP="00EC13EE">
            <w:pPr>
              <w:pStyle w:val="TAC"/>
              <w:rPr>
                <w:rFonts w:cs="v4.2.0"/>
              </w:rPr>
            </w:pPr>
            <w:r w:rsidRPr="00BA77F9">
              <w:t>OP.1</w:t>
            </w:r>
          </w:p>
        </w:tc>
        <w:tc>
          <w:tcPr>
            <w:tcW w:w="1701" w:type="dxa"/>
            <w:gridSpan w:val="2"/>
            <w:tcBorders>
              <w:bottom w:val="single" w:sz="4" w:space="0" w:color="auto"/>
            </w:tcBorders>
          </w:tcPr>
          <w:p w14:paraId="1608FDD3" w14:textId="77777777" w:rsidR="002E33BC" w:rsidRPr="00BA77F9" w:rsidRDefault="002E33BC" w:rsidP="00EC13EE">
            <w:pPr>
              <w:pStyle w:val="TAC"/>
            </w:pPr>
            <w:r w:rsidRPr="00BA77F9">
              <w:t>OP.1</w:t>
            </w:r>
          </w:p>
        </w:tc>
      </w:tr>
      <w:tr w:rsidR="002E33BC" w:rsidRPr="00BA77F9" w14:paraId="57350E91" w14:textId="77777777" w:rsidTr="00EC13EE">
        <w:trPr>
          <w:cantSplit/>
          <w:trHeight w:val="259"/>
        </w:trPr>
        <w:tc>
          <w:tcPr>
            <w:tcW w:w="1838" w:type="dxa"/>
            <w:gridSpan w:val="3"/>
            <w:vMerge w:val="restart"/>
            <w:tcBorders>
              <w:left w:val="single" w:sz="4" w:space="0" w:color="auto"/>
            </w:tcBorders>
          </w:tcPr>
          <w:p w14:paraId="44E6A7DA" w14:textId="77777777" w:rsidR="002E33BC" w:rsidRPr="00BA77F9" w:rsidRDefault="002E33BC" w:rsidP="00EC13EE">
            <w:pPr>
              <w:pStyle w:val="TAL"/>
              <w:rPr>
                <w:lang w:val="en-US"/>
              </w:rPr>
            </w:pPr>
            <w:r w:rsidRPr="00BA77F9">
              <w:rPr>
                <w:lang w:val="en-US"/>
              </w:rPr>
              <w:t>PDSCH Reference measurement channel</w:t>
            </w:r>
          </w:p>
        </w:tc>
        <w:tc>
          <w:tcPr>
            <w:tcW w:w="709" w:type="dxa"/>
            <w:vMerge w:val="restart"/>
          </w:tcPr>
          <w:p w14:paraId="5FC240AB" w14:textId="77777777" w:rsidR="002E33BC" w:rsidRPr="00BA77F9" w:rsidRDefault="002E33BC" w:rsidP="00EC13EE">
            <w:pPr>
              <w:pStyle w:val="TAC"/>
            </w:pPr>
          </w:p>
        </w:tc>
        <w:tc>
          <w:tcPr>
            <w:tcW w:w="1417" w:type="dxa"/>
            <w:tcBorders>
              <w:bottom w:val="single" w:sz="4" w:space="0" w:color="auto"/>
            </w:tcBorders>
            <w:vAlign w:val="center"/>
          </w:tcPr>
          <w:p w14:paraId="3A37BE3B"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789BCAC" w14:textId="77777777" w:rsidR="002E33BC" w:rsidRPr="00BA77F9" w:rsidRDefault="002E33BC" w:rsidP="00EC13EE">
            <w:pPr>
              <w:pStyle w:val="TAC"/>
            </w:pPr>
            <w:r w:rsidRPr="00BA77F9">
              <w:t>SR.1.1 FDD</w:t>
            </w:r>
            <w:r w:rsidRPr="00BA77F9">
              <w:rPr>
                <w:lang w:val="en-US"/>
              </w:rPr>
              <w:t xml:space="preserve"> </w:t>
            </w:r>
          </w:p>
        </w:tc>
        <w:tc>
          <w:tcPr>
            <w:tcW w:w="1843" w:type="dxa"/>
            <w:gridSpan w:val="2"/>
          </w:tcPr>
          <w:p w14:paraId="4A17C0CA" w14:textId="77777777" w:rsidR="002E33BC" w:rsidRPr="00BA77F9" w:rsidRDefault="002E33BC" w:rsidP="00EC13EE">
            <w:pPr>
              <w:pStyle w:val="TAC"/>
            </w:pPr>
            <w:r w:rsidRPr="00BA77F9">
              <w:rPr>
                <w:rFonts w:cs="v4.2.0"/>
                <w:bCs/>
                <w:lang w:eastAsia="zh-CN"/>
              </w:rPr>
              <w:t>SR.1.1 CCA</w:t>
            </w:r>
          </w:p>
        </w:tc>
        <w:tc>
          <w:tcPr>
            <w:tcW w:w="1701" w:type="dxa"/>
            <w:gridSpan w:val="2"/>
          </w:tcPr>
          <w:p w14:paraId="0C4BE8F7" w14:textId="77777777" w:rsidR="002E33BC" w:rsidRPr="00BA77F9" w:rsidRDefault="002E33BC" w:rsidP="00EC13EE">
            <w:pPr>
              <w:pStyle w:val="TAC"/>
            </w:pPr>
          </w:p>
        </w:tc>
      </w:tr>
      <w:tr w:rsidR="002E33BC" w:rsidRPr="00BA77F9" w14:paraId="0F1AD0DD" w14:textId="77777777" w:rsidTr="00EC13EE">
        <w:trPr>
          <w:cantSplit/>
          <w:trHeight w:val="259"/>
        </w:trPr>
        <w:tc>
          <w:tcPr>
            <w:tcW w:w="1838" w:type="dxa"/>
            <w:gridSpan w:val="3"/>
            <w:vMerge/>
            <w:tcBorders>
              <w:left w:val="single" w:sz="4" w:space="0" w:color="auto"/>
            </w:tcBorders>
          </w:tcPr>
          <w:p w14:paraId="297CAB6A" w14:textId="77777777" w:rsidR="002E33BC" w:rsidRPr="00BA77F9" w:rsidRDefault="002E33BC" w:rsidP="00EC13EE">
            <w:pPr>
              <w:pStyle w:val="TAL"/>
              <w:rPr>
                <w:lang w:val="en-US"/>
              </w:rPr>
            </w:pPr>
          </w:p>
        </w:tc>
        <w:tc>
          <w:tcPr>
            <w:tcW w:w="709" w:type="dxa"/>
            <w:vMerge/>
          </w:tcPr>
          <w:p w14:paraId="2EC8DA13" w14:textId="77777777" w:rsidR="002E33BC" w:rsidRPr="00BA77F9" w:rsidRDefault="002E33BC" w:rsidP="00EC13EE">
            <w:pPr>
              <w:pStyle w:val="TAC"/>
            </w:pPr>
          </w:p>
        </w:tc>
        <w:tc>
          <w:tcPr>
            <w:tcW w:w="1417" w:type="dxa"/>
            <w:tcBorders>
              <w:bottom w:val="single" w:sz="4" w:space="0" w:color="auto"/>
            </w:tcBorders>
            <w:vAlign w:val="center"/>
          </w:tcPr>
          <w:p w14:paraId="6A62D933"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D33729C" w14:textId="77777777" w:rsidR="002E33BC" w:rsidRPr="00BA77F9" w:rsidRDefault="002E33BC" w:rsidP="00EC13EE">
            <w:pPr>
              <w:pStyle w:val="TAC"/>
            </w:pPr>
            <w:r w:rsidRPr="00BA77F9">
              <w:t>SR.1.1 TDD</w:t>
            </w:r>
          </w:p>
        </w:tc>
        <w:tc>
          <w:tcPr>
            <w:tcW w:w="1843" w:type="dxa"/>
            <w:gridSpan w:val="2"/>
          </w:tcPr>
          <w:p w14:paraId="69C0B8E4" w14:textId="77777777" w:rsidR="002E33BC" w:rsidRPr="00BA77F9" w:rsidRDefault="002E33BC" w:rsidP="00EC13EE">
            <w:pPr>
              <w:pStyle w:val="TAC"/>
            </w:pPr>
            <w:r w:rsidRPr="00BA77F9">
              <w:rPr>
                <w:rFonts w:cs="v4.2.0"/>
                <w:bCs/>
                <w:lang w:eastAsia="zh-CN"/>
              </w:rPr>
              <w:t>SR.1.1 CCA</w:t>
            </w:r>
          </w:p>
        </w:tc>
        <w:tc>
          <w:tcPr>
            <w:tcW w:w="1701" w:type="dxa"/>
            <w:gridSpan w:val="2"/>
          </w:tcPr>
          <w:p w14:paraId="2181E42A" w14:textId="77777777" w:rsidR="002E33BC" w:rsidRPr="00BA77F9" w:rsidRDefault="002E33BC" w:rsidP="00EC13EE">
            <w:pPr>
              <w:pStyle w:val="TAC"/>
            </w:pPr>
          </w:p>
        </w:tc>
      </w:tr>
      <w:tr w:rsidR="002E33BC" w:rsidRPr="00BA77F9" w14:paraId="03A677B3" w14:textId="77777777" w:rsidTr="00EC13EE">
        <w:trPr>
          <w:cantSplit/>
          <w:trHeight w:val="259"/>
        </w:trPr>
        <w:tc>
          <w:tcPr>
            <w:tcW w:w="1838" w:type="dxa"/>
            <w:gridSpan w:val="3"/>
            <w:vMerge/>
            <w:tcBorders>
              <w:left w:val="single" w:sz="4" w:space="0" w:color="auto"/>
            </w:tcBorders>
          </w:tcPr>
          <w:p w14:paraId="12CB6B34" w14:textId="77777777" w:rsidR="002E33BC" w:rsidRPr="00BA77F9" w:rsidRDefault="002E33BC" w:rsidP="00EC13EE">
            <w:pPr>
              <w:pStyle w:val="TAL"/>
              <w:rPr>
                <w:lang w:val="en-US"/>
              </w:rPr>
            </w:pPr>
          </w:p>
        </w:tc>
        <w:tc>
          <w:tcPr>
            <w:tcW w:w="709" w:type="dxa"/>
            <w:vMerge/>
          </w:tcPr>
          <w:p w14:paraId="20DC7738" w14:textId="77777777" w:rsidR="002E33BC" w:rsidRPr="00BA77F9" w:rsidRDefault="002E33BC" w:rsidP="00EC13EE">
            <w:pPr>
              <w:pStyle w:val="TAC"/>
            </w:pPr>
          </w:p>
        </w:tc>
        <w:tc>
          <w:tcPr>
            <w:tcW w:w="1417" w:type="dxa"/>
            <w:tcBorders>
              <w:bottom w:val="single" w:sz="4" w:space="0" w:color="auto"/>
            </w:tcBorders>
            <w:vAlign w:val="center"/>
          </w:tcPr>
          <w:p w14:paraId="44D66434"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FCEF5F4" w14:textId="77777777" w:rsidR="002E33BC" w:rsidRPr="00BA77F9" w:rsidRDefault="002E33BC" w:rsidP="00EC13EE">
            <w:pPr>
              <w:pStyle w:val="TAC"/>
            </w:pPr>
            <w:r w:rsidRPr="00BA77F9">
              <w:t>SR2.1 TDD</w:t>
            </w:r>
          </w:p>
        </w:tc>
        <w:tc>
          <w:tcPr>
            <w:tcW w:w="1843" w:type="dxa"/>
            <w:gridSpan w:val="2"/>
          </w:tcPr>
          <w:p w14:paraId="71BE9463" w14:textId="77777777" w:rsidR="002E33BC" w:rsidRPr="00BA77F9" w:rsidRDefault="002E33BC" w:rsidP="00EC13EE">
            <w:pPr>
              <w:pStyle w:val="TAC"/>
            </w:pPr>
            <w:r w:rsidRPr="00BA77F9">
              <w:rPr>
                <w:rFonts w:cs="v4.2.0"/>
                <w:bCs/>
                <w:lang w:eastAsia="zh-CN"/>
              </w:rPr>
              <w:t>SR.1.1 CCA</w:t>
            </w:r>
          </w:p>
        </w:tc>
        <w:tc>
          <w:tcPr>
            <w:tcW w:w="1701" w:type="dxa"/>
            <w:gridSpan w:val="2"/>
          </w:tcPr>
          <w:p w14:paraId="374F98D2" w14:textId="77777777" w:rsidR="002E33BC" w:rsidRPr="00BA77F9" w:rsidRDefault="002E33BC" w:rsidP="00EC13EE">
            <w:pPr>
              <w:pStyle w:val="TAC"/>
            </w:pPr>
          </w:p>
        </w:tc>
      </w:tr>
      <w:tr w:rsidR="002E33BC" w:rsidRPr="00BA77F9" w14:paraId="43A98608" w14:textId="77777777" w:rsidTr="00EC13EE">
        <w:trPr>
          <w:cantSplit/>
          <w:trHeight w:val="259"/>
        </w:trPr>
        <w:tc>
          <w:tcPr>
            <w:tcW w:w="1838" w:type="dxa"/>
            <w:gridSpan w:val="3"/>
            <w:vMerge w:val="restart"/>
            <w:tcBorders>
              <w:left w:val="single" w:sz="4" w:space="0" w:color="auto"/>
            </w:tcBorders>
          </w:tcPr>
          <w:p w14:paraId="244AC57A" w14:textId="77777777" w:rsidR="002E33BC" w:rsidRPr="00BA77F9" w:rsidRDefault="002E33BC" w:rsidP="00EC13EE">
            <w:pPr>
              <w:pStyle w:val="TAL"/>
              <w:rPr>
                <w:lang w:val="en-US"/>
              </w:rPr>
            </w:pPr>
            <w:r w:rsidRPr="00BA77F9">
              <w:rPr>
                <w:rFonts w:cs="v5.0.0"/>
              </w:rPr>
              <w:t>CORESET Reference Channel</w:t>
            </w:r>
          </w:p>
        </w:tc>
        <w:tc>
          <w:tcPr>
            <w:tcW w:w="709" w:type="dxa"/>
            <w:vMerge w:val="restart"/>
          </w:tcPr>
          <w:p w14:paraId="63869CAE" w14:textId="77777777" w:rsidR="002E33BC" w:rsidRPr="00BA77F9" w:rsidRDefault="002E33BC" w:rsidP="00EC13EE">
            <w:pPr>
              <w:pStyle w:val="TAC"/>
            </w:pPr>
          </w:p>
        </w:tc>
        <w:tc>
          <w:tcPr>
            <w:tcW w:w="1417" w:type="dxa"/>
            <w:tcBorders>
              <w:bottom w:val="single" w:sz="4" w:space="0" w:color="auto"/>
            </w:tcBorders>
            <w:vAlign w:val="center"/>
          </w:tcPr>
          <w:p w14:paraId="3E35A45D"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AEF65DE" w14:textId="77777777" w:rsidR="002E33BC" w:rsidRPr="00BA77F9" w:rsidRDefault="002E33BC" w:rsidP="00EC13EE">
            <w:pPr>
              <w:pStyle w:val="TAC"/>
            </w:pPr>
            <w:r w:rsidRPr="00BA77F9">
              <w:t>CR.1.1 FDD</w:t>
            </w:r>
            <w:r w:rsidRPr="00BA77F9">
              <w:rPr>
                <w:lang w:val="en-US"/>
              </w:rPr>
              <w:t xml:space="preserve">  </w:t>
            </w:r>
          </w:p>
        </w:tc>
        <w:tc>
          <w:tcPr>
            <w:tcW w:w="1843" w:type="dxa"/>
            <w:gridSpan w:val="2"/>
          </w:tcPr>
          <w:p w14:paraId="3D23C692" w14:textId="77777777" w:rsidR="002E33BC" w:rsidRPr="00BA77F9" w:rsidRDefault="002E33BC" w:rsidP="00EC13EE">
            <w:pPr>
              <w:pStyle w:val="TAC"/>
            </w:pPr>
            <w:r w:rsidRPr="00BA77F9">
              <w:rPr>
                <w:rFonts w:cs="v4.2.0"/>
                <w:bCs/>
                <w:lang w:eastAsia="zh-CN"/>
              </w:rPr>
              <w:t>CR.1.1 CCA</w:t>
            </w:r>
          </w:p>
        </w:tc>
        <w:tc>
          <w:tcPr>
            <w:tcW w:w="1701" w:type="dxa"/>
            <w:gridSpan w:val="2"/>
          </w:tcPr>
          <w:p w14:paraId="2085AF79" w14:textId="77777777" w:rsidR="002E33BC" w:rsidRPr="00BA77F9" w:rsidRDefault="002E33BC" w:rsidP="00EC13EE">
            <w:pPr>
              <w:pStyle w:val="TAC"/>
            </w:pPr>
          </w:p>
        </w:tc>
      </w:tr>
      <w:tr w:rsidR="002E33BC" w:rsidRPr="00BA77F9" w14:paraId="7DC2B001" w14:textId="77777777" w:rsidTr="00EC13EE">
        <w:trPr>
          <w:cantSplit/>
          <w:trHeight w:val="259"/>
        </w:trPr>
        <w:tc>
          <w:tcPr>
            <w:tcW w:w="1838" w:type="dxa"/>
            <w:gridSpan w:val="3"/>
            <w:vMerge/>
            <w:tcBorders>
              <w:left w:val="single" w:sz="4" w:space="0" w:color="auto"/>
            </w:tcBorders>
          </w:tcPr>
          <w:p w14:paraId="5987A8E9" w14:textId="77777777" w:rsidR="002E33BC" w:rsidRPr="00BA77F9" w:rsidRDefault="002E33BC" w:rsidP="00EC13EE">
            <w:pPr>
              <w:pStyle w:val="TAL"/>
              <w:rPr>
                <w:lang w:val="en-US"/>
              </w:rPr>
            </w:pPr>
          </w:p>
        </w:tc>
        <w:tc>
          <w:tcPr>
            <w:tcW w:w="709" w:type="dxa"/>
            <w:vMerge/>
          </w:tcPr>
          <w:p w14:paraId="4467E1D7" w14:textId="77777777" w:rsidR="002E33BC" w:rsidRPr="00BA77F9" w:rsidRDefault="002E33BC" w:rsidP="00EC13EE">
            <w:pPr>
              <w:pStyle w:val="TAC"/>
            </w:pPr>
          </w:p>
        </w:tc>
        <w:tc>
          <w:tcPr>
            <w:tcW w:w="1417" w:type="dxa"/>
            <w:tcBorders>
              <w:bottom w:val="single" w:sz="4" w:space="0" w:color="auto"/>
            </w:tcBorders>
            <w:vAlign w:val="center"/>
          </w:tcPr>
          <w:p w14:paraId="604FBDDC"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E338912" w14:textId="77777777" w:rsidR="002E33BC" w:rsidRPr="00BA77F9" w:rsidRDefault="002E33BC" w:rsidP="00EC13EE">
            <w:pPr>
              <w:pStyle w:val="TAC"/>
            </w:pPr>
            <w:r w:rsidRPr="00BA77F9">
              <w:t>CR.1.1 TDD</w:t>
            </w:r>
          </w:p>
        </w:tc>
        <w:tc>
          <w:tcPr>
            <w:tcW w:w="1843" w:type="dxa"/>
            <w:gridSpan w:val="2"/>
          </w:tcPr>
          <w:p w14:paraId="4A1E63CF" w14:textId="77777777" w:rsidR="002E33BC" w:rsidRPr="00BA77F9" w:rsidRDefault="002E33BC" w:rsidP="00EC13EE">
            <w:pPr>
              <w:pStyle w:val="TAC"/>
            </w:pPr>
            <w:r w:rsidRPr="00BA77F9">
              <w:rPr>
                <w:rFonts w:cs="v4.2.0"/>
                <w:bCs/>
                <w:lang w:eastAsia="zh-CN"/>
              </w:rPr>
              <w:t>CR.1.1 CCA</w:t>
            </w:r>
          </w:p>
        </w:tc>
        <w:tc>
          <w:tcPr>
            <w:tcW w:w="1701" w:type="dxa"/>
            <w:gridSpan w:val="2"/>
          </w:tcPr>
          <w:p w14:paraId="0AE7E82D" w14:textId="77777777" w:rsidR="002E33BC" w:rsidRPr="00BA77F9" w:rsidRDefault="002E33BC" w:rsidP="00EC13EE">
            <w:pPr>
              <w:pStyle w:val="TAC"/>
            </w:pPr>
          </w:p>
        </w:tc>
      </w:tr>
      <w:tr w:rsidR="002E33BC" w:rsidRPr="00BA77F9" w14:paraId="56224EB1" w14:textId="77777777" w:rsidTr="00EC13EE">
        <w:trPr>
          <w:cantSplit/>
          <w:trHeight w:val="259"/>
        </w:trPr>
        <w:tc>
          <w:tcPr>
            <w:tcW w:w="1838" w:type="dxa"/>
            <w:gridSpan w:val="3"/>
            <w:vMerge/>
            <w:tcBorders>
              <w:left w:val="single" w:sz="4" w:space="0" w:color="auto"/>
            </w:tcBorders>
          </w:tcPr>
          <w:p w14:paraId="30E71644" w14:textId="77777777" w:rsidR="002E33BC" w:rsidRPr="00BA77F9" w:rsidRDefault="002E33BC" w:rsidP="00EC13EE">
            <w:pPr>
              <w:pStyle w:val="TAL"/>
              <w:rPr>
                <w:lang w:val="en-US"/>
              </w:rPr>
            </w:pPr>
          </w:p>
        </w:tc>
        <w:tc>
          <w:tcPr>
            <w:tcW w:w="709" w:type="dxa"/>
            <w:vMerge/>
          </w:tcPr>
          <w:p w14:paraId="2C4E0AF1" w14:textId="77777777" w:rsidR="002E33BC" w:rsidRPr="00BA77F9" w:rsidRDefault="002E33BC" w:rsidP="00EC13EE">
            <w:pPr>
              <w:pStyle w:val="TAC"/>
            </w:pPr>
          </w:p>
        </w:tc>
        <w:tc>
          <w:tcPr>
            <w:tcW w:w="1417" w:type="dxa"/>
            <w:tcBorders>
              <w:bottom w:val="single" w:sz="4" w:space="0" w:color="auto"/>
            </w:tcBorders>
            <w:vAlign w:val="center"/>
          </w:tcPr>
          <w:p w14:paraId="49068A07"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EA1D84" w14:textId="77777777" w:rsidR="002E33BC" w:rsidRPr="00BA77F9" w:rsidRDefault="002E33BC" w:rsidP="00EC13EE">
            <w:pPr>
              <w:pStyle w:val="TAC"/>
            </w:pPr>
            <w:r w:rsidRPr="00BA77F9">
              <w:t>CR2.1 TDD</w:t>
            </w:r>
          </w:p>
        </w:tc>
        <w:tc>
          <w:tcPr>
            <w:tcW w:w="1843" w:type="dxa"/>
            <w:gridSpan w:val="2"/>
          </w:tcPr>
          <w:p w14:paraId="227B04CE" w14:textId="77777777" w:rsidR="002E33BC" w:rsidRPr="00BA77F9" w:rsidRDefault="002E33BC" w:rsidP="00EC13EE">
            <w:pPr>
              <w:pStyle w:val="TAC"/>
            </w:pPr>
            <w:r w:rsidRPr="00BA77F9">
              <w:rPr>
                <w:rFonts w:cs="v4.2.0"/>
                <w:bCs/>
                <w:lang w:eastAsia="zh-CN"/>
              </w:rPr>
              <w:t>CR.1.1 CCA</w:t>
            </w:r>
          </w:p>
        </w:tc>
        <w:tc>
          <w:tcPr>
            <w:tcW w:w="1701" w:type="dxa"/>
            <w:gridSpan w:val="2"/>
          </w:tcPr>
          <w:p w14:paraId="647420FC" w14:textId="77777777" w:rsidR="002E33BC" w:rsidRPr="00BA77F9" w:rsidRDefault="002E33BC" w:rsidP="00EC13EE">
            <w:pPr>
              <w:pStyle w:val="TAC"/>
            </w:pPr>
          </w:p>
        </w:tc>
      </w:tr>
      <w:tr w:rsidR="002E33BC" w:rsidRPr="00BA77F9" w14:paraId="57902A4C" w14:textId="77777777" w:rsidTr="00EC13EE">
        <w:trPr>
          <w:cantSplit/>
          <w:trHeight w:val="259"/>
        </w:trPr>
        <w:tc>
          <w:tcPr>
            <w:tcW w:w="919" w:type="dxa"/>
            <w:gridSpan w:val="2"/>
            <w:tcBorders>
              <w:left w:val="single" w:sz="4" w:space="0" w:color="auto"/>
              <w:bottom w:val="nil"/>
            </w:tcBorders>
          </w:tcPr>
          <w:p w14:paraId="7D31D2C2" w14:textId="77777777" w:rsidR="002E33BC" w:rsidRPr="00BA77F9" w:rsidRDefault="002E33BC" w:rsidP="00EC13EE">
            <w:pPr>
              <w:pStyle w:val="TAL"/>
            </w:pPr>
            <w:r w:rsidRPr="00BA77F9">
              <w:lastRenderedPageBreak/>
              <w:t xml:space="preserve">SSB </w:t>
            </w:r>
          </w:p>
        </w:tc>
        <w:tc>
          <w:tcPr>
            <w:tcW w:w="919" w:type="dxa"/>
            <w:tcBorders>
              <w:left w:val="single" w:sz="4" w:space="0" w:color="auto"/>
              <w:bottom w:val="nil"/>
            </w:tcBorders>
          </w:tcPr>
          <w:p w14:paraId="7B6F6358" w14:textId="77777777" w:rsidR="002E33BC" w:rsidRPr="00BA77F9" w:rsidRDefault="002E33BC" w:rsidP="00EC13EE">
            <w:pPr>
              <w:pStyle w:val="TAL"/>
            </w:pPr>
            <w:r w:rsidRPr="00BA77F9">
              <w:t xml:space="preserve">Semi- </w:t>
            </w:r>
          </w:p>
        </w:tc>
        <w:tc>
          <w:tcPr>
            <w:tcW w:w="709" w:type="dxa"/>
            <w:tcBorders>
              <w:bottom w:val="nil"/>
            </w:tcBorders>
          </w:tcPr>
          <w:p w14:paraId="7B43255F" w14:textId="77777777" w:rsidR="002E33BC" w:rsidRPr="00BA77F9" w:rsidRDefault="002E33BC" w:rsidP="00EC13EE">
            <w:pPr>
              <w:pStyle w:val="TAC"/>
            </w:pPr>
          </w:p>
        </w:tc>
        <w:tc>
          <w:tcPr>
            <w:tcW w:w="1417" w:type="dxa"/>
            <w:tcBorders>
              <w:bottom w:val="single" w:sz="4" w:space="0" w:color="auto"/>
            </w:tcBorders>
            <w:vAlign w:val="center"/>
          </w:tcPr>
          <w:p w14:paraId="59FD97D5" w14:textId="77777777" w:rsidR="002E33BC" w:rsidRPr="00BA77F9" w:rsidRDefault="002E33BC"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0B6BCFD" w14:textId="77777777" w:rsidR="002E33BC" w:rsidRPr="00BA77F9" w:rsidRDefault="002E33BC" w:rsidP="00EC13EE">
            <w:pPr>
              <w:pStyle w:val="TAC"/>
              <w:rPr>
                <w:lang w:val="en-US"/>
              </w:rPr>
            </w:pPr>
            <w:r w:rsidRPr="00BA77F9">
              <w:rPr>
                <w:lang w:eastAsia="zh-CN"/>
              </w:rPr>
              <w:t>SSB.1 FR1</w:t>
            </w:r>
          </w:p>
        </w:tc>
        <w:tc>
          <w:tcPr>
            <w:tcW w:w="1843" w:type="dxa"/>
            <w:gridSpan w:val="2"/>
          </w:tcPr>
          <w:p w14:paraId="2D7D245B" w14:textId="77777777" w:rsidR="002E33BC" w:rsidRPr="00BA77F9" w:rsidRDefault="002E33BC" w:rsidP="00EC13EE">
            <w:pPr>
              <w:pStyle w:val="TAC"/>
            </w:pPr>
            <w:r w:rsidRPr="00BA77F9">
              <w:rPr>
                <w:rFonts w:cs="v4.2.0"/>
                <w:bCs/>
                <w:lang w:eastAsia="zh-CN"/>
              </w:rPr>
              <w:t>SSB.1 CCA</w:t>
            </w:r>
          </w:p>
        </w:tc>
        <w:tc>
          <w:tcPr>
            <w:tcW w:w="1701" w:type="dxa"/>
            <w:gridSpan w:val="2"/>
          </w:tcPr>
          <w:p w14:paraId="34E88702"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38C2363A" w14:textId="77777777" w:rsidTr="00EC13EE">
        <w:trPr>
          <w:cantSplit/>
          <w:trHeight w:val="232"/>
        </w:trPr>
        <w:tc>
          <w:tcPr>
            <w:tcW w:w="919" w:type="dxa"/>
            <w:gridSpan w:val="2"/>
            <w:tcBorders>
              <w:top w:val="nil"/>
              <w:left w:val="single" w:sz="4" w:space="0" w:color="auto"/>
              <w:bottom w:val="nil"/>
            </w:tcBorders>
          </w:tcPr>
          <w:p w14:paraId="50B385E4" w14:textId="77777777" w:rsidR="002E33BC" w:rsidRPr="00BA77F9" w:rsidRDefault="002E33BC" w:rsidP="00EC13EE">
            <w:pPr>
              <w:pStyle w:val="TAL"/>
            </w:pPr>
            <w:r w:rsidRPr="00BA77F9">
              <w:t>parameters</w:t>
            </w:r>
          </w:p>
        </w:tc>
        <w:tc>
          <w:tcPr>
            <w:tcW w:w="919" w:type="dxa"/>
            <w:tcBorders>
              <w:top w:val="nil"/>
              <w:left w:val="single" w:sz="4" w:space="0" w:color="auto"/>
              <w:bottom w:val="nil"/>
            </w:tcBorders>
          </w:tcPr>
          <w:p w14:paraId="12246555" w14:textId="77777777" w:rsidR="002E33BC" w:rsidRPr="00BA77F9" w:rsidRDefault="002E33BC"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195017C4" w14:textId="77777777" w:rsidR="002E33BC" w:rsidRPr="00BA77F9" w:rsidRDefault="002E33BC" w:rsidP="00EC13EE">
            <w:pPr>
              <w:pStyle w:val="TAC"/>
            </w:pPr>
          </w:p>
        </w:tc>
        <w:tc>
          <w:tcPr>
            <w:tcW w:w="1417" w:type="dxa"/>
            <w:tcBorders>
              <w:bottom w:val="single" w:sz="4" w:space="0" w:color="auto"/>
            </w:tcBorders>
            <w:vAlign w:val="center"/>
          </w:tcPr>
          <w:p w14:paraId="30AC8249" w14:textId="77777777" w:rsidR="002E33BC" w:rsidRPr="00BA77F9" w:rsidRDefault="002E33BC"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0EFA51" w14:textId="77777777" w:rsidR="002E33BC" w:rsidRPr="00BA77F9" w:rsidRDefault="002E33BC" w:rsidP="00EC13EE">
            <w:pPr>
              <w:pStyle w:val="TAC"/>
            </w:pPr>
            <w:r w:rsidRPr="00BA77F9">
              <w:rPr>
                <w:lang w:eastAsia="zh-CN"/>
              </w:rPr>
              <w:t>SSB.1 FR1</w:t>
            </w:r>
          </w:p>
        </w:tc>
        <w:tc>
          <w:tcPr>
            <w:tcW w:w="1843" w:type="dxa"/>
            <w:gridSpan w:val="2"/>
            <w:vAlign w:val="center"/>
          </w:tcPr>
          <w:p w14:paraId="0AA5E06D" w14:textId="77777777" w:rsidR="002E33BC" w:rsidRPr="00BA77F9" w:rsidRDefault="002E33BC" w:rsidP="00EC13EE">
            <w:pPr>
              <w:pStyle w:val="TAC"/>
            </w:pPr>
            <w:r w:rsidRPr="00BA77F9">
              <w:rPr>
                <w:rFonts w:cs="v4.2.0"/>
                <w:bCs/>
                <w:lang w:eastAsia="zh-CN"/>
              </w:rPr>
              <w:t>SSB.1 CCA</w:t>
            </w:r>
          </w:p>
        </w:tc>
        <w:tc>
          <w:tcPr>
            <w:tcW w:w="1701" w:type="dxa"/>
            <w:gridSpan w:val="2"/>
            <w:vAlign w:val="center"/>
          </w:tcPr>
          <w:p w14:paraId="189F77C3"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5BB17822" w14:textId="77777777" w:rsidTr="00EC13EE">
        <w:trPr>
          <w:cantSplit/>
          <w:trHeight w:val="232"/>
        </w:trPr>
        <w:tc>
          <w:tcPr>
            <w:tcW w:w="919" w:type="dxa"/>
            <w:gridSpan w:val="2"/>
            <w:tcBorders>
              <w:top w:val="nil"/>
              <w:left w:val="single" w:sz="4" w:space="0" w:color="auto"/>
              <w:bottom w:val="nil"/>
            </w:tcBorders>
          </w:tcPr>
          <w:p w14:paraId="0DA7265D" w14:textId="77777777" w:rsidR="002E33BC" w:rsidRPr="00BA77F9" w:rsidRDefault="002E33BC" w:rsidP="00EC13EE">
            <w:pPr>
              <w:pStyle w:val="TAL"/>
            </w:pPr>
          </w:p>
        </w:tc>
        <w:tc>
          <w:tcPr>
            <w:tcW w:w="919" w:type="dxa"/>
            <w:tcBorders>
              <w:top w:val="nil"/>
              <w:left w:val="single" w:sz="4" w:space="0" w:color="auto"/>
              <w:bottom w:val="single" w:sz="4" w:space="0" w:color="auto"/>
            </w:tcBorders>
          </w:tcPr>
          <w:p w14:paraId="607788B6" w14:textId="77777777" w:rsidR="002E33BC" w:rsidRPr="00BA77F9" w:rsidRDefault="002E33BC" w:rsidP="00EC13EE">
            <w:pPr>
              <w:pStyle w:val="TAL"/>
            </w:pPr>
          </w:p>
        </w:tc>
        <w:tc>
          <w:tcPr>
            <w:tcW w:w="709" w:type="dxa"/>
            <w:tcBorders>
              <w:top w:val="nil"/>
            </w:tcBorders>
          </w:tcPr>
          <w:p w14:paraId="64C4A088" w14:textId="77777777" w:rsidR="002E33BC" w:rsidRPr="00BA77F9" w:rsidRDefault="002E33BC" w:rsidP="00EC13EE">
            <w:pPr>
              <w:pStyle w:val="TAC"/>
            </w:pPr>
          </w:p>
        </w:tc>
        <w:tc>
          <w:tcPr>
            <w:tcW w:w="1417" w:type="dxa"/>
            <w:tcBorders>
              <w:bottom w:val="single" w:sz="4" w:space="0" w:color="auto"/>
            </w:tcBorders>
            <w:vAlign w:val="center"/>
          </w:tcPr>
          <w:p w14:paraId="664F6941" w14:textId="77777777" w:rsidR="002E33BC" w:rsidRPr="00BA77F9" w:rsidRDefault="002E33BC"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0F85D961" w14:textId="77777777" w:rsidR="002E33BC" w:rsidRPr="00BA77F9" w:rsidRDefault="002E33BC" w:rsidP="00EC13EE">
            <w:pPr>
              <w:pStyle w:val="TAC"/>
              <w:rPr>
                <w:lang w:eastAsia="zh-CN"/>
              </w:rPr>
            </w:pPr>
            <w:r w:rsidRPr="00BA77F9">
              <w:rPr>
                <w:lang w:eastAsia="zh-CN"/>
              </w:rPr>
              <w:t>SSB.2 FR1</w:t>
            </w:r>
          </w:p>
        </w:tc>
        <w:tc>
          <w:tcPr>
            <w:tcW w:w="1843" w:type="dxa"/>
            <w:gridSpan w:val="2"/>
          </w:tcPr>
          <w:p w14:paraId="1CF10DE5" w14:textId="77777777" w:rsidR="002E33BC" w:rsidRPr="00BA77F9" w:rsidDel="008E3263" w:rsidRDefault="002E33BC" w:rsidP="00EC13EE">
            <w:pPr>
              <w:pStyle w:val="TAC"/>
              <w:rPr>
                <w:lang w:eastAsia="zh-CN"/>
              </w:rPr>
            </w:pPr>
            <w:r w:rsidRPr="00BA77F9">
              <w:rPr>
                <w:rFonts w:cs="v4.2.0"/>
                <w:bCs/>
                <w:lang w:eastAsia="zh-CN"/>
              </w:rPr>
              <w:t>SSB.1 CCA</w:t>
            </w:r>
          </w:p>
        </w:tc>
        <w:tc>
          <w:tcPr>
            <w:tcW w:w="1701" w:type="dxa"/>
            <w:gridSpan w:val="2"/>
          </w:tcPr>
          <w:p w14:paraId="66AED1BF"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15C188A9" w14:textId="77777777" w:rsidTr="00EC13EE">
        <w:trPr>
          <w:cantSplit/>
          <w:trHeight w:val="232"/>
        </w:trPr>
        <w:tc>
          <w:tcPr>
            <w:tcW w:w="919" w:type="dxa"/>
            <w:gridSpan w:val="2"/>
            <w:tcBorders>
              <w:top w:val="nil"/>
              <w:left w:val="single" w:sz="4" w:space="0" w:color="auto"/>
              <w:bottom w:val="nil"/>
            </w:tcBorders>
          </w:tcPr>
          <w:p w14:paraId="425A91D5" w14:textId="77777777" w:rsidR="002E33BC" w:rsidRPr="00BA77F9" w:rsidRDefault="002E33BC" w:rsidP="00EC13EE">
            <w:pPr>
              <w:pStyle w:val="TAL"/>
            </w:pPr>
          </w:p>
        </w:tc>
        <w:tc>
          <w:tcPr>
            <w:tcW w:w="919" w:type="dxa"/>
            <w:tcBorders>
              <w:top w:val="single" w:sz="4" w:space="0" w:color="auto"/>
              <w:left w:val="single" w:sz="4" w:space="0" w:color="auto"/>
              <w:bottom w:val="nil"/>
            </w:tcBorders>
          </w:tcPr>
          <w:p w14:paraId="27997E48" w14:textId="77777777" w:rsidR="002E33BC" w:rsidRPr="00BA77F9" w:rsidRDefault="002E33BC" w:rsidP="00EC13EE">
            <w:pPr>
              <w:pStyle w:val="TAL"/>
            </w:pPr>
            <w:r w:rsidRPr="00BA77F9">
              <w:t xml:space="preserve">Dynamic </w:t>
            </w:r>
          </w:p>
        </w:tc>
        <w:tc>
          <w:tcPr>
            <w:tcW w:w="709" w:type="dxa"/>
            <w:tcBorders>
              <w:bottom w:val="nil"/>
            </w:tcBorders>
          </w:tcPr>
          <w:p w14:paraId="468E6B32" w14:textId="77777777" w:rsidR="002E33BC" w:rsidRPr="00BA77F9" w:rsidRDefault="002E33BC" w:rsidP="00EC13EE">
            <w:pPr>
              <w:pStyle w:val="TAC"/>
            </w:pPr>
          </w:p>
        </w:tc>
        <w:tc>
          <w:tcPr>
            <w:tcW w:w="1417" w:type="dxa"/>
            <w:tcBorders>
              <w:bottom w:val="single" w:sz="4" w:space="0" w:color="auto"/>
            </w:tcBorders>
            <w:vAlign w:val="center"/>
          </w:tcPr>
          <w:p w14:paraId="60B32B3D"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48EA757" w14:textId="77777777" w:rsidR="002E33BC" w:rsidRPr="00BA77F9" w:rsidRDefault="002E33BC" w:rsidP="00EC13EE">
            <w:pPr>
              <w:pStyle w:val="TAC"/>
              <w:rPr>
                <w:lang w:eastAsia="zh-CN"/>
              </w:rPr>
            </w:pPr>
            <w:r w:rsidRPr="00BA77F9">
              <w:rPr>
                <w:lang w:eastAsia="zh-CN"/>
              </w:rPr>
              <w:t>SSB.1 FR1</w:t>
            </w:r>
          </w:p>
        </w:tc>
        <w:tc>
          <w:tcPr>
            <w:tcW w:w="1843" w:type="dxa"/>
            <w:gridSpan w:val="2"/>
          </w:tcPr>
          <w:p w14:paraId="7FB688D2"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18ABE6CA"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35BE9FE1" w14:textId="77777777" w:rsidTr="00EC13EE">
        <w:trPr>
          <w:cantSplit/>
          <w:trHeight w:val="232"/>
        </w:trPr>
        <w:tc>
          <w:tcPr>
            <w:tcW w:w="919" w:type="dxa"/>
            <w:gridSpan w:val="2"/>
            <w:tcBorders>
              <w:top w:val="nil"/>
              <w:left w:val="single" w:sz="4" w:space="0" w:color="auto"/>
              <w:bottom w:val="nil"/>
            </w:tcBorders>
          </w:tcPr>
          <w:p w14:paraId="3CA4747E" w14:textId="77777777" w:rsidR="002E33BC" w:rsidRPr="00BA77F9" w:rsidRDefault="002E33BC" w:rsidP="00EC13EE">
            <w:pPr>
              <w:pStyle w:val="TAL"/>
            </w:pPr>
          </w:p>
        </w:tc>
        <w:tc>
          <w:tcPr>
            <w:tcW w:w="919" w:type="dxa"/>
            <w:tcBorders>
              <w:top w:val="nil"/>
              <w:left w:val="single" w:sz="4" w:space="0" w:color="auto"/>
              <w:bottom w:val="nil"/>
            </w:tcBorders>
          </w:tcPr>
          <w:p w14:paraId="0C15C8FD" w14:textId="77777777" w:rsidR="002E33BC" w:rsidRPr="00BA77F9" w:rsidRDefault="002E33BC" w:rsidP="00EC13EE">
            <w:pPr>
              <w:pStyle w:val="TAL"/>
            </w:pPr>
            <w:r w:rsidRPr="00BA77F9">
              <w:t>channel</w:t>
            </w:r>
          </w:p>
        </w:tc>
        <w:tc>
          <w:tcPr>
            <w:tcW w:w="709" w:type="dxa"/>
            <w:tcBorders>
              <w:top w:val="nil"/>
              <w:bottom w:val="nil"/>
            </w:tcBorders>
          </w:tcPr>
          <w:p w14:paraId="3ACC42C4" w14:textId="77777777" w:rsidR="002E33BC" w:rsidRPr="00BA77F9" w:rsidRDefault="002E33BC" w:rsidP="00EC13EE">
            <w:pPr>
              <w:pStyle w:val="TAC"/>
            </w:pPr>
          </w:p>
        </w:tc>
        <w:tc>
          <w:tcPr>
            <w:tcW w:w="1417" w:type="dxa"/>
            <w:tcBorders>
              <w:bottom w:val="single" w:sz="4" w:space="0" w:color="auto"/>
            </w:tcBorders>
            <w:vAlign w:val="center"/>
          </w:tcPr>
          <w:p w14:paraId="492A1D2A"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FADA46E" w14:textId="77777777" w:rsidR="002E33BC" w:rsidRPr="00BA77F9" w:rsidRDefault="002E33BC" w:rsidP="00EC13EE">
            <w:pPr>
              <w:pStyle w:val="TAC"/>
              <w:rPr>
                <w:lang w:eastAsia="zh-CN"/>
              </w:rPr>
            </w:pPr>
            <w:r w:rsidRPr="00BA77F9">
              <w:rPr>
                <w:lang w:eastAsia="zh-CN"/>
              </w:rPr>
              <w:t>SSB.1 FR1</w:t>
            </w:r>
          </w:p>
        </w:tc>
        <w:tc>
          <w:tcPr>
            <w:tcW w:w="1843" w:type="dxa"/>
            <w:gridSpan w:val="2"/>
          </w:tcPr>
          <w:p w14:paraId="7389F76F"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0EE657AF"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6F9ADA95" w14:textId="77777777" w:rsidTr="00EC13EE">
        <w:trPr>
          <w:cantSplit/>
          <w:trHeight w:val="232"/>
        </w:trPr>
        <w:tc>
          <w:tcPr>
            <w:tcW w:w="919" w:type="dxa"/>
            <w:gridSpan w:val="2"/>
            <w:tcBorders>
              <w:top w:val="nil"/>
              <w:left w:val="single" w:sz="4" w:space="0" w:color="auto"/>
            </w:tcBorders>
          </w:tcPr>
          <w:p w14:paraId="6D084344" w14:textId="77777777" w:rsidR="002E33BC" w:rsidRPr="00BA77F9" w:rsidRDefault="002E33BC" w:rsidP="00EC13EE">
            <w:pPr>
              <w:pStyle w:val="TAL"/>
            </w:pPr>
          </w:p>
        </w:tc>
        <w:tc>
          <w:tcPr>
            <w:tcW w:w="919" w:type="dxa"/>
            <w:tcBorders>
              <w:top w:val="nil"/>
              <w:left w:val="single" w:sz="4" w:space="0" w:color="auto"/>
            </w:tcBorders>
          </w:tcPr>
          <w:p w14:paraId="7109814F" w14:textId="77777777" w:rsidR="002E33BC" w:rsidRPr="00BA77F9" w:rsidRDefault="002E33BC"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14B2AC69" w14:textId="77777777" w:rsidR="002E33BC" w:rsidRPr="00BA77F9" w:rsidRDefault="002E33BC" w:rsidP="00EC13EE">
            <w:pPr>
              <w:pStyle w:val="TAC"/>
            </w:pPr>
          </w:p>
        </w:tc>
        <w:tc>
          <w:tcPr>
            <w:tcW w:w="1417" w:type="dxa"/>
            <w:tcBorders>
              <w:bottom w:val="single" w:sz="4" w:space="0" w:color="auto"/>
            </w:tcBorders>
            <w:vAlign w:val="center"/>
          </w:tcPr>
          <w:p w14:paraId="258D0399"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DCFDB0D" w14:textId="77777777" w:rsidR="002E33BC" w:rsidRPr="00BA77F9" w:rsidRDefault="002E33BC" w:rsidP="00EC13EE">
            <w:pPr>
              <w:pStyle w:val="TAC"/>
              <w:rPr>
                <w:lang w:eastAsia="zh-CN"/>
              </w:rPr>
            </w:pPr>
            <w:r w:rsidRPr="00BA77F9">
              <w:rPr>
                <w:lang w:eastAsia="zh-CN"/>
              </w:rPr>
              <w:t>SSB.2 FR1</w:t>
            </w:r>
          </w:p>
        </w:tc>
        <w:tc>
          <w:tcPr>
            <w:tcW w:w="1843" w:type="dxa"/>
            <w:gridSpan w:val="2"/>
          </w:tcPr>
          <w:p w14:paraId="1A134CBB"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71734E97"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08E0D0D0" w14:textId="77777777" w:rsidTr="00EC13EE">
        <w:trPr>
          <w:cantSplit/>
          <w:trHeight w:val="232"/>
        </w:trPr>
        <w:tc>
          <w:tcPr>
            <w:tcW w:w="1838" w:type="dxa"/>
            <w:gridSpan w:val="3"/>
            <w:tcBorders>
              <w:left w:val="single" w:sz="4" w:space="0" w:color="auto"/>
            </w:tcBorders>
          </w:tcPr>
          <w:p w14:paraId="22C07D58" w14:textId="77777777" w:rsidR="002E33BC" w:rsidRPr="00BA77F9" w:rsidRDefault="002E33BC" w:rsidP="00EC13EE">
            <w:pPr>
              <w:pStyle w:val="TAL"/>
            </w:pPr>
            <w:r w:rsidRPr="00BA77F9">
              <w:t>DBT window configuration</w:t>
            </w:r>
          </w:p>
        </w:tc>
        <w:tc>
          <w:tcPr>
            <w:tcW w:w="709" w:type="dxa"/>
          </w:tcPr>
          <w:p w14:paraId="4D954C25" w14:textId="77777777" w:rsidR="002E33BC" w:rsidRPr="00BA77F9" w:rsidRDefault="002E33BC" w:rsidP="00EC13EE">
            <w:pPr>
              <w:pStyle w:val="TAC"/>
            </w:pPr>
          </w:p>
        </w:tc>
        <w:tc>
          <w:tcPr>
            <w:tcW w:w="1417" w:type="dxa"/>
            <w:tcBorders>
              <w:bottom w:val="single" w:sz="4" w:space="0" w:color="auto"/>
            </w:tcBorders>
            <w:vAlign w:val="center"/>
          </w:tcPr>
          <w:p w14:paraId="7397039A"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037214D3" w14:textId="77777777" w:rsidR="002E33BC" w:rsidRPr="00BA77F9" w:rsidRDefault="002E33BC" w:rsidP="00EC13EE">
            <w:pPr>
              <w:pStyle w:val="TAC"/>
              <w:rPr>
                <w:lang w:eastAsia="zh-CN"/>
              </w:rPr>
            </w:pPr>
            <w:r w:rsidRPr="00BA77F9">
              <w:rPr>
                <w:lang w:val="en-US"/>
              </w:rPr>
              <w:t>Not Applicable</w:t>
            </w:r>
          </w:p>
        </w:tc>
        <w:tc>
          <w:tcPr>
            <w:tcW w:w="1843" w:type="dxa"/>
            <w:gridSpan w:val="2"/>
          </w:tcPr>
          <w:p w14:paraId="4A958917" w14:textId="77777777" w:rsidR="002E33BC" w:rsidRPr="00BA77F9" w:rsidRDefault="002E33BC" w:rsidP="00EC13EE">
            <w:pPr>
              <w:pStyle w:val="TAC"/>
              <w:rPr>
                <w:rFonts w:cs="v4.2.0"/>
                <w:bCs/>
                <w:lang w:eastAsia="zh-CN"/>
              </w:rPr>
            </w:pPr>
            <w:r w:rsidRPr="00BA77F9">
              <w:rPr>
                <w:rFonts w:cs="v4.2.0"/>
                <w:bCs/>
                <w:lang w:eastAsia="zh-CN"/>
              </w:rPr>
              <w:t>As defined in A.3.28.1</w:t>
            </w:r>
          </w:p>
        </w:tc>
        <w:tc>
          <w:tcPr>
            <w:tcW w:w="1701" w:type="dxa"/>
            <w:gridSpan w:val="2"/>
          </w:tcPr>
          <w:p w14:paraId="65B91829" w14:textId="77777777" w:rsidR="002E33BC" w:rsidRPr="00BA77F9" w:rsidRDefault="002E33BC" w:rsidP="00EC13EE">
            <w:pPr>
              <w:pStyle w:val="TAC"/>
              <w:rPr>
                <w:rFonts w:cs="v4.2.0"/>
                <w:bCs/>
                <w:lang w:eastAsia="zh-CN"/>
              </w:rPr>
            </w:pPr>
            <w:r w:rsidRPr="00BA77F9">
              <w:rPr>
                <w:rFonts w:cs="v4.2.0"/>
                <w:bCs/>
                <w:lang w:eastAsia="zh-CN"/>
              </w:rPr>
              <w:t>As defined in A.3.28.1</w:t>
            </w:r>
          </w:p>
        </w:tc>
      </w:tr>
      <w:tr w:rsidR="002E33BC" w:rsidRPr="00BA77F9" w14:paraId="5E58AA1B" w14:textId="77777777" w:rsidTr="00EC13EE">
        <w:trPr>
          <w:cantSplit/>
          <w:trHeight w:val="213"/>
        </w:trPr>
        <w:tc>
          <w:tcPr>
            <w:tcW w:w="1838" w:type="dxa"/>
            <w:gridSpan w:val="3"/>
            <w:tcBorders>
              <w:left w:val="single" w:sz="4" w:space="0" w:color="auto"/>
            </w:tcBorders>
          </w:tcPr>
          <w:p w14:paraId="33B76EF7" w14:textId="77777777" w:rsidR="002E33BC" w:rsidRPr="00BA77F9" w:rsidRDefault="002E33BC" w:rsidP="00EC13EE">
            <w:pPr>
              <w:pStyle w:val="TAL"/>
              <w:rPr>
                <w:bCs/>
              </w:rPr>
            </w:pPr>
            <w:r w:rsidRPr="00BA77F9">
              <w:t>SMTC configuration defined in A.3.11</w:t>
            </w:r>
          </w:p>
        </w:tc>
        <w:tc>
          <w:tcPr>
            <w:tcW w:w="709" w:type="dxa"/>
            <w:tcBorders>
              <w:bottom w:val="single" w:sz="4" w:space="0" w:color="auto"/>
            </w:tcBorders>
          </w:tcPr>
          <w:p w14:paraId="1F28C470" w14:textId="77777777" w:rsidR="002E33BC" w:rsidRPr="00BA77F9" w:rsidRDefault="002E33BC" w:rsidP="00EC13EE">
            <w:pPr>
              <w:pStyle w:val="TAC"/>
            </w:pPr>
          </w:p>
        </w:tc>
        <w:tc>
          <w:tcPr>
            <w:tcW w:w="1417" w:type="dxa"/>
            <w:tcBorders>
              <w:bottom w:val="single" w:sz="4" w:space="0" w:color="auto"/>
            </w:tcBorders>
            <w:vAlign w:val="center"/>
          </w:tcPr>
          <w:p w14:paraId="7A04B3D5" w14:textId="77777777" w:rsidR="002E33BC" w:rsidRPr="00BA77F9" w:rsidRDefault="002E33BC"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173E698" w14:textId="77777777" w:rsidR="002E33BC" w:rsidRPr="00BA77F9" w:rsidRDefault="002E33BC" w:rsidP="00EC13EE">
            <w:pPr>
              <w:pStyle w:val="TAC"/>
            </w:pPr>
            <w:r w:rsidRPr="00BA77F9">
              <w:t>SMTC.1</w:t>
            </w:r>
          </w:p>
        </w:tc>
        <w:tc>
          <w:tcPr>
            <w:tcW w:w="1843" w:type="dxa"/>
            <w:gridSpan w:val="2"/>
            <w:tcBorders>
              <w:bottom w:val="single" w:sz="4" w:space="0" w:color="auto"/>
            </w:tcBorders>
            <w:vAlign w:val="center"/>
          </w:tcPr>
          <w:p w14:paraId="76622491" w14:textId="77777777" w:rsidR="002E33BC" w:rsidRPr="00BA77F9" w:rsidRDefault="002E33BC" w:rsidP="00EC13EE">
            <w:pPr>
              <w:pStyle w:val="TAC"/>
            </w:pPr>
            <w:r w:rsidRPr="00BA77F9">
              <w:t>SMTC.1</w:t>
            </w:r>
          </w:p>
        </w:tc>
        <w:tc>
          <w:tcPr>
            <w:tcW w:w="1701" w:type="dxa"/>
            <w:gridSpan w:val="2"/>
            <w:tcBorders>
              <w:bottom w:val="single" w:sz="4" w:space="0" w:color="auto"/>
            </w:tcBorders>
            <w:vAlign w:val="center"/>
          </w:tcPr>
          <w:p w14:paraId="2E21B63A" w14:textId="77777777" w:rsidR="002E33BC" w:rsidRPr="00BA77F9" w:rsidRDefault="002E33BC" w:rsidP="00EC13EE">
            <w:pPr>
              <w:pStyle w:val="TAC"/>
            </w:pPr>
            <w:r w:rsidRPr="00BA77F9">
              <w:t>SMTC.1</w:t>
            </w:r>
          </w:p>
        </w:tc>
      </w:tr>
      <w:tr w:rsidR="002E33BC" w:rsidRPr="00BA77F9" w14:paraId="69D0BE49" w14:textId="77777777" w:rsidTr="00EC13EE">
        <w:trPr>
          <w:cantSplit/>
          <w:trHeight w:val="193"/>
        </w:trPr>
        <w:tc>
          <w:tcPr>
            <w:tcW w:w="1838" w:type="dxa"/>
            <w:gridSpan w:val="3"/>
            <w:vMerge w:val="restart"/>
            <w:tcBorders>
              <w:left w:val="single" w:sz="4" w:space="0" w:color="auto"/>
            </w:tcBorders>
          </w:tcPr>
          <w:p w14:paraId="0A82C240" w14:textId="77777777" w:rsidR="002E33BC" w:rsidRPr="00BA77F9" w:rsidRDefault="002E33BC" w:rsidP="00EC13EE">
            <w:pPr>
              <w:pStyle w:val="TAL"/>
              <w:rPr>
                <w:lang w:val="da-DK"/>
              </w:rPr>
            </w:pPr>
            <w:r w:rsidRPr="00BA77F9">
              <w:rPr>
                <w:lang w:val="da-DK"/>
              </w:rPr>
              <w:t>PDSCH/PDCCH subcarrier spacing</w:t>
            </w:r>
          </w:p>
        </w:tc>
        <w:tc>
          <w:tcPr>
            <w:tcW w:w="709" w:type="dxa"/>
            <w:vMerge w:val="restart"/>
          </w:tcPr>
          <w:p w14:paraId="5562CF11" w14:textId="77777777" w:rsidR="002E33BC" w:rsidRPr="00BA77F9" w:rsidRDefault="002E33BC" w:rsidP="00EC13EE">
            <w:pPr>
              <w:pStyle w:val="TAC"/>
              <w:rPr>
                <w:lang w:val="it-IT"/>
              </w:rPr>
            </w:pPr>
            <w:r w:rsidRPr="00BA77F9">
              <w:rPr>
                <w:lang w:val="it-IT"/>
              </w:rPr>
              <w:t>kHz</w:t>
            </w:r>
          </w:p>
        </w:tc>
        <w:tc>
          <w:tcPr>
            <w:tcW w:w="1417" w:type="dxa"/>
            <w:tcBorders>
              <w:bottom w:val="single" w:sz="4" w:space="0" w:color="auto"/>
            </w:tcBorders>
            <w:vAlign w:val="center"/>
          </w:tcPr>
          <w:p w14:paraId="4AAE9365" w14:textId="77777777" w:rsidR="002E33BC" w:rsidRPr="00BA77F9" w:rsidRDefault="002E33BC"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65969D4" w14:textId="77777777" w:rsidR="002E33BC" w:rsidRPr="00BA77F9" w:rsidRDefault="002E33BC" w:rsidP="00EC13EE">
            <w:pPr>
              <w:pStyle w:val="TAC"/>
              <w:rPr>
                <w:lang w:val="en-US"/>
              </w:rPr>
            </w:pPr>
            <w:r w:rsidRPr="00BA77F9">
              <w:rPr>
                <w:lang w:val="en-US"/>
              </w:rPr>
              <w:t>15</w:t>
            </w:r>
          </w:p>
        </w:tc>
        <w:tc>
          <w:tcPr>
            <w:tcW w:w="1843" w:type="dxa"/>
            <w:gridSpan w:val="2"/>
            <w:tcBorders>
              <w:bottom w:val="single" w:sz="4" w:space="0" w:color="auto"/>
            </w:tcBorders>
            <w:vAlign w:val="center"/>
          </w:tcPr>
          <w:p w14:paraId="4F3D9F37"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0A11D979" w14:textId="77777777" w:rsidR="002E33BC" w:rsidRPr="00BA77F9" w:rsidRDefault="002E33BC" w:rsidP="00EC13EE">
            <w:pPr>
              <w:pStyle w:val="TAC"/>
              <w:rPr>
                <w:lang w:val="en-US"/>
              </w:rPr>
            </w:pPr>
            <w:r w:rsidRPr="00BA77F9">
              <w:rPr>
                <w:lang w:val="en-US"/>
              </w:rPr>
              <w:t>30</w:t>
            </w:r>
          </w:p>
        </w:tc>
      </w:tr>
      <w:tr w:rsidR="002E33BC" w:rsidRPr="00BA77F9" w14:paraId="21ACBA57" w14:textId="77777777" w:rsidTr="00EC13EE">
        <w:trPr>
          <w:cantSplit/>
          <w:trHeight w:val="127"/>
        </w:trPr>
        <w:tc>
          <w:tcPr>
            <w:tcW w:w="1838" w:type="dxa"/>
            <w:gridSpan w:val="3"/>
            <w:vMerge/>
            <w:tcBorders>
              <w:left w:val="single" w:sz="4" w:space="0" w:color="auto"/>
            </w:tcBorders>
          </w:tcPr>
          <w:p w14:paraId="0820F3BA" w14:textId="77777777" w:rsidR="002E33BC" w:rsidRPr="00BA77F9" w:rsidRDefault="002E33BC" w:rsidP="00EC13EE">
            <w:pPr>
              <w:pStyle w:val="TAL"/>
            </w:pPr>
          </w:p>
        </w:tc>
        <w:tc>
          <w:tcPr>
            <w:tcW w:w="709" w:type="dxa"/>
            <w:vMerge/>
          </w:tcPr>
          <w:p w14:paraId="7332EE0D" w14:textId="77777777" w:rsidR="002E33BC" w:rsidRPr="00BA77F9" w:rsidRDefault="002E33BC" w:rsidP="00EC13EE">
            <w:pPr>
              <w:pStyle w:val="TAC"/>
              <w:rPr>
                <w:lang w:val="it-IT"/>
              </w:rPr>
            </w:pPr>
          </w:p>
        </w:tc>
        <w:tc>
          <w:tcPr>
            <w:tcW w:w="1417" w:type="dxa"/>
            <w:tcBorders>
              <w:bottom w:val="single" w:sz="4" w:space="0" w:color="auto"/>
            </w:tcBorders>
            <w:vAlign w:val="center"/>
          </w:tcPr>
          <w:p w14:paraId="03E34D81" w14:textId="77777777" w:rsidR="002E33BC" w:rsidRPr="00BA77F9" w:rsidRDefault="002E33BC"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42210D2E" w14:textId="77777777" w:rsidR="002E33BC" w:rsidRPr="00BA77F9" w:rsidRDefault="002E33BC" w:rsidP="00EC13EE">
            <w:pPr>
              <w:pStyle w:val="TAC"/>
              <w:rPr>
                <w:lang w:val="en-US"/>
              </w:rPr>
            </w:pPr>
            <w:r w:rsidRPr="00BA77F9">
              <w:rPr>
                <w:lang w:val="en-US"/>
              </w:rPr>
              <w:t>15</w:t>
            </w:r>
          </w:p>
        </w:tc>
        <w:tc>
          <w:tcPr>
            <w:tcW w:w="1843" w:type="dxa"/>
            <w:gridSpan w:val="2"/>
            <w:tcBorders>
              <w:bottom w:val="single" w:sz="4" w:space="0" w:color="auto"/>
            </w:tcBorders>
            <w:vAlign w:val="center"/>
          </w:tcPr>
          <w:p w14:paraId="090363D9"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621A2FE8" w14:textId="77777777" w:rsidR="002E33BC" w:rsidRPr="00BA77F9" w:rsidRDefault="002E33BC" w:rsidP="00EC13EE">
            <w:pPr>
              <w:pStyle w:val="TAC"/>
              <w:rPr>
                <w:lang w:val="en-US"/>
              </w:rPr>
            </w:pPr>
            <w:r w:rsidRPr="00BA77F9">
              <w:rPr>
                <w:lang w:val="en-US"/>
              </w:rPr>
              <w:t>30</w:t>
            </w:r>
          </w:p>
        </w:tc>
      </w:tr>
      <w:tr w:rsidR="002E33BC" w:rsidRPr="00BA77F9" w14:paraId="2B82C1D1" w14:textId="77777777" w:rsidTr="00EC13EE">
        <w:trPr>
          <w:cantSplit/>
          <w:trHeight w:val="127"/>
        </w:trPr>
        <w:tc>
          <w:tcPr>
            <w:tcW w:w="1838" w:type="dxa"/>
            <w:gridSpan w:val="3"/>
            <w:vMerge/>
            <w:tcBorders>
              <w:left w:val="single" w:sz="4" w:space="0" w:color="auto"/>
            </w:tcBorders>
          </w:tcPr>
          <w:p w14:paraId="7A755406" w14:textId="77777777" w:rsidR="002E33BC" w:rsidRPr="00BA77F9" w:rsidRDefault="002E33BC" w:rsidP="00EC13EE">
            <w:pPr>
              <w:pStyle w:val="TAL"/>
            </w:pPr>
          </w:p>
        </w:tc>
        <w:tc>
          <w:tcPr>
            <w:tcW w:w="709" w:type="dxa"/>
            <w:vMerge/>
          </w:tcPr>
          <w:p w14:paraId="022561C5" w14:textId="77777777" w:rsidR="002E33BC" w:rsidRPr="00BA77F9" w:rsidRDefault="002E33BC" w:rsidP="00EC13EE">
            <w:pPr>
              <w:pStyle w:val="TAC"/>
              <w:rPr>
                <w:lang w:val="it-IT"/>
              </w:rPr>
            </w:pPr>
          </w:p>
        </w:tc>
        <w:tc>
          <w:tcPr>
            <w:tcW w:w="1417" w:type="dxa"/>
            <w:tcBorders>
              <w:bottom w:val="single" w:sz="4" w:space="0" w:color="auto"/>
            </w:tcBorders>
            <w:vAlign w:val="center"/>
          </w:tcPr>
          <w:p w14:paraId="6F247225"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43BDC65" w14:textId="77777777" w:rsidR="002E33BC" w:rsidRPr="00BA77F9" w:rsidRDefault="002E33BC" w:rsidP="00EC13EE">
            <w:pPr>
              <w:pStyle w:val="TAC"/>
              <w:rPr>
                <w:lang w:val="en-US"/>
              </w:rPr>
            </w:pPr>
            <w:r w:rsidRPr="00BA77F9">
              <w:rPr>
                <w:lang w:val="en-US"/>
              </w:rPr>
              <w:t>30</w:t>
            </w:r>
          </w:p>
        </w:tc>
        <w:tc>
          <w:tcPr>
            <w:tcW w:w="1843" w:type="dxa"/>
            <w:gridSpan w:val="2"/>
            <w:tcBorders>
              <w:bottom w:val="single" w:sz="4" w:space="0" w:color="auto"/>
            </w:tcBorders>
            <w:vAlign w:val="center"/>
          </w:tcPr>
          <w:p w14:paraId="6782EF46"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25222F71" w14:textId="77777777" w:rsidR="002E33BC" w:rsidRPr="00BA77F9" w:rsidRDefault="002E33BC" w:rsidP="00EC13EE">
            <w:pPr>
              <w:pStyle w:val="TAC"/>
              <w:rPr>
                <w:lang w:val="en-US"/>
              </w:rPr>
            </w:pPr>
            <w:r w:rsidRPr="00BA77F9">
              <w:rPr>
                <w:lang w:val="en-US"/>
              </w:rPr>
              <w:t>30</w:t>
            </w:r>
          </w:p>
        </w:tc>
      </w:tr>
      <w:tr w:rsidR="002E33BC" w:rsidRPr="00BA77F9" w14:paraId="3A3881DF" w14:textId="77777777" w:rsidTr="00EC13EE">
        <w:trPr>
          <w:cantSplit/>
          <w:trHeight w:val="292"/>
        </w:trPr>
        <w:tc>
          <w:tcPr>
            <w:tcW w:w="1838" w:type="dxa"/>
            <w:gridSpan w:val="3"/>
            <w:tcBorders>
              <w:left w:val="single" w:sz="4" w:space="0" w:color="auto"/>
              <w:bottom w:val="single" w:sz="4" w:space="0" w:color="auto"/>
            </w:tcBorders>
          </w:tcPr>
          <w:p w14:paraId="52523881" w14:textId="77777777" w:rsidR="002E33BC" w:rsidRPr="00BA77F9" w:rsidRDefault="002E33BC"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374E94F1" w14:textId="77777777" w:rsidR="002E33BC" w:rsidRPr="00BA77F9" w:rsidRDefault="002E33BC" w:rsidP="00EC13EE">
            <w:pPr>
              <w:pStyle w:val="TAC"/>
            </w:pPr>
          </w:p>
        </w:tc>
        <w:tc>
          <w:tcPr>
            <w:tcW w:w="1417" w:type="dxa"/>
            <w:vMerge w:val="restart"/>
            <w:vAlign w:val="center"/>
          </w:tcPr>
          <w:p w14:paraId="5CB4A07D" w14:textId="77777777" w:rsidR="002E33BC" w:rsidRPr="00BA77F9" w:rsidRDefault="002E33BC" w:rsidP="00EC13EE">
            <w:pPr>
              <w:pStyle w:val="TAC"/>
            </w:pPr>
            <w:r w:rsidRPr="00BA77F9">
              <w:t>Config 1,2,3</w:t>
            </w:r>
          </w:p>
        </w:tc>
        <w:tc>
          <w:tcPr>
            <w:tcW w:w="1843" w:type="dxa"/>
            <w:gridSpan w:val="2"/>
            <w:vMerge w:val="restart"/>
            <w:vAlign w:val="center"/>
          </w:tcPr>
          <w:p w14:paraId="187DCB6E" w14:textId="77777777" w:rsidR="002E33BC" w:rsidRPr="00BA77F9" w:rsidRDefault="002E33BC" w:rsidP="00EC13EE">
            <w:pPr>
              <w:pStyle w:val="TAC"/>
              <w:rPr>
                <w:rFonts w:cs="v4.2.0"/>
              </w:rPr>
            </w:pPr>
            <w:r w:rsidRPr="00BA77F9">
              <w:rPr>
                <w:rFonts w:cs="v4.2.0"/>
              </w:rPr>
              <w:t>0</w:t>
            </w:r>
          </w:p>
        </w:tc>
        <w:tc>
          <w:tcPr>
            <w:tcW w:w="1843" w:type="dxa"/>
            <w:gridSpan w:val="2"/>
            <w:vMerge w:val="restart"/>
            <w:vAlign w:val="center"/>
          </w:tcPr>
          <w:p w14:paraId="2CF203A5" w14:textId="77777777" w:rsidR="002E33BC" w:rsidRPr="00BA77F9" w:rsidRDefault="002E33BC" w:rsidP="00EC13EE">
            <w:pPr>
              <w:pStyle w:val="TAC"/>
            </w:pPr>
            <w:r w:rsidRPr="00BA77F9">
              <w:t>0</w:t>
            </w:r>
          </w:p>
        </w:tc>
        <w:tc>
          <w:tcPr>
            <w:tcW w:w="1701" w:type="dxa"/>
            <w:gridSpan w:val="2"/>
            <w:vMerge w:val="restart"/>
            <w:vAlign w:val="center"/>
          </w:tcPr>
          <w:p w14:paraId="5B828BC2" w14:textId="77777777" w:rsidR="002E33BC" w:rsidRPr="00BA77F9" w:rsidRDefault="002E33BC" w:rsidP="00EC13EE">
            <w:pPr>
              <w:pStyle w:val="TAC"/>
            </w:pPr>
            <w:r w:rsidRPr="00BA77F9">
              <w:t>0</w:t>
            </w:r>
          </w:p>
        </w:tc>
      </w:tr>
      <w:tr w:rsidR="002E33BC" w:rsidRPr="00BA77F9" w14:paraId="2B0E4857" w14:textId="77777777" w:rsidTr="00EC13EE">
        <w:trPr>
          <w:cantSplit/>
          <w:trHeight w:val="292"/>
        </w:trPr>
        <w:tc>
          <w:tcPr>
            <w:tcW w:w="1838" w:type="dxa"/>
            <w:gridSpan w:val="3"/>
            <w:tcBorders>
              <w:left w:val="single" w:sz="4" w:space="0" w:color="auto"/>
              <w:bottom w:val="single" w:sz="4" w:space="0" w:color="auto"/>
            </w:tcBorders>
          </w:tcPr>
          <w:p w14:paraId="24DB0D2C" w14:textId="77777777" w:rsidR="002E33BC" w:rsidRPr="00BA77F9" w:rsidRDefault="002E33BC"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02951D91" w14:textId="77777777" w:rsidR="002E33BC" w:rsidRPr="00BA77F9" w:rsidRDefault="002E33BC" w:rsidP="00EC13EE">
            <w:pPr>
              <w:pStyle w:val="TAC"/>
            </w:pPr>
          </w:p>
        </w:tc>
        <w:tc>
          <w:tcPr>
            <w:tcW w:w="1417" w:type="dxa"/>
            <w:vMerge/>
          </w:tcPr>
          <w:p w14:paraId="2D9BE937" w14:textId="77777777" w:rsidR="002E33BC" w:rsidRPr="00BA77F9" w:rsidRDefault="002E33BC" w:rsidP="00EC13EE">
            <w:pPr>
              <w:pStyle w:val="TAC"/>
            </w:pPr>
          </w:p>
        </w:tc>
        <w:tc>
          <w:tcPr>
            <w:tcW w:w="1843" w:type="dxa"/>
            <w:gridSpan w:val="2"/>
            <w:vMerge/>
          </w:tcPr>
          <w:p w14:paraId="514EBCE5" w14:textId="77777777" w:rsidR="002E33BC" w:rsidRPr="00BA77F9" w:rsidRDefault="002E33BC" w:rsidP="00EC13EE">
            <w:pPr>
              <w:pStyle w:val="TAC"/>
              <w:rPr>
                <w:rFonts w:cs="v4.2.0"/>
              </w:rPr>
            </w:pPr>
          </w:p>
        </w:tc>
        <w:tc>
          <w:tcPr>
            <w:tcW w:w="1843" w:type="dxa"/>
            <w:gridSpan w:val="2"/>
            <w:vMerge/>
          </w:tcPr>
          <w:p w14:paraId="54B18CD5" w14:textId="77777777" w:rsidR="002E33BC" w:rsidRPr="00BA77F9" w:rsidRDefault="002E33BC" w:rsidP="00EC13EE">
            <w:pPr>
              <w:pStyle w:val="TAC"/>
            </w:pPr>
          </w:p>
        </w:tc>
        <w:tc>
          <w:tcPr>
            <w:tcW w:w="1701" w:type="dxa"/>
            <w:gridSpan w:val="2"/>
            <w:vMerge/>
          </w:tcPr>
          <w:p w14:paraId="3A74B9F2" w14:textId="77777777" w:rsidR="002E33BC" w:rsidRPr="00BA77F9" w:rsidRDefault="002E33BC" w:rsidP="00EC13EE">
            <w:pPr>
              <w:pStyle w:val="TAC"/>
            </w:pPr>
          </w:p>
        </w:tc>
      </w:tr>
      <w:tr w:rsidR="002E33BC" w:rsidRPr="00BA77F9" w14:paraId="55A3A1ED" w14:textId="77777777" w:rsidTr="00EC13EE">
        <w:trPr>
          <w:cantSplit/>
          <w:trHeight w:val="292"/>
        </w:trPr>
        <w:tc>
          <w:tcPr>
            <w:tcW w:w="1838" w:type="dxa"/>
            <w:gridSpan w:val="3"/>
            <w:tcBorders>
              <w:left w:val="single" w:sz="4" w:space="0" w:color="auto"/>
              <w:bottom w:val="single" w:sz="4" w:space="0" w:color="auto"/>
            </w:tcBorders>
          </w:tcPr>
          <w:p w14:paraId="5DF9F9C3" w14:textId="77777777" w:rsidR="002E33BC" w:rsidRPr="00BA77F9" w:rsidRDefault="002E33BC"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59EF849B" w14:textId="77777777" w:rsidR="002E33BC" w:rsidRPr="00BA77F9" w:rsidRDefault="002E33BC" w:rsidP="00EC13EE">
            <w:pPr>
              <w:pStyle w:val="TAC"/>
            </w:pPr>
          </w:p>
        </w:tc>
        <w:tc>
          <w:tcPr>
            <w:tcW w:w="1417" w:type="dxa"/>
            <w:vMerge/>
          </w:tcPr>
          <w:p w14:paraId="54BF152F" w14:textId="77777777" w:rsidR="002E33BC" w:rsidRPr="00BA77F9" w:rsidRDefault="002E33BC" w:rsidP="00EC13EE">
            <w:pPr>
              <w:pStyle w:val="TAC"/>
            </w:pPr>
          </w:p>
        </w:tc>
        <w:tc>
          <w:tcPr>
            <w:tcW w:w="1843" w:type="dxa"/>
            <w:gridSpan w:val="2"/>
            <w:vMerge/>
          </w:tcPr>
          <w:p w14:paraId="419C94F9" w14:textId="77777777" w:rsidR="002E33BC" w:rsidRPr="00BA77F9" w:rsidRDefault="002E33BC" w:rsidP="00EC13EE">
            <w:pPr>
              <w:pStyle w:val="TAC"/>
              <w:rPr>
                <w:rFonts w:cs="v4.2.0"/>
              </w:rPr>
            </w:pPr>
          </w:p>
        </w:tc>
        <w:tc>
          <w:tcPr>
            <w:tcW w:w="1843" w:type="dxa"/>
            <w:gridSpan w:val="2"/>
            <w:vMerge/>
          </w:tcPr>
          <w:p w14:paraId="2F0BF9B0" w14:textId="77777777" w:rsidR="002E33BC" w:rsidRPr="00BA77F9" w:rsidRDefault="002E33BC" w:rsidP="00EC13EE">
            <w:pPr>
              <w:pStyle w:val="TAC"/>
            </w:pPr>
          </w:p>
        </w:tc>
        <w:tc>
          <w:tcPr>
            <w:tcW w:w="1701" w:type="dxa"/>
            <w:gridSpan w:val="2"/>
            <w:vMerge/>
          </w:tcPr>
          <w:p w14:paraId="7976979F" w14:textId="77777777" w:rsidR="002E33BC" w:rsidRPr="00BA77F9" w:rsidRDefault="002E33BC" w:rsidP="00EC13EE">
            <w:pPr>
              <w:pStyle w:val="TAC"/>
            </w:pPr>
          </w:p>
        </w:tc>
      </w:tr>
      <w:tr w:rsidR="002E33BC" w:rsidRPr="00BA77F9" w14:paraId="5CE4E739" w14:textId="77777777" w:rsidTr="00EC13EE">
        <w:trPr>
          <w:cantSplit/>
          <w:trHeight w:val="292"/>
        </w:trPr>
        <w:tc>
          <w:tcPr>
            <w:tcW w:w="1838" w:type="dxa"/>
            <w:gridSpan w:val="3"/>
            <w:tcBorders>
              <w:left w:val="single" w:sz="4" w:space="0" w:color="auto"/>
              <w:bottom w:val="single" w:sz="4" w:space="0" w:color="auto"/>
            </w:tcBorders>
          </w:tcPr>
          <w:p w14:paraId="0187E1FC" w14:textId="77777777" w:rsidR="002E33BC" w:rsidRPr="00BA77F9" w:rsidRDefault="002E33BC"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54F52EB4" w14:textId="77777777" w:rsidR="002E33BC" w:rsidRPr="00BA77F9" w:rsidRDefault="002E33BC" w:rsidP="00EC13EE">
            <w:pPr>
              <w:pStyle w:val="TAC"/>
            </w:pPr>
          </w:p>
        </w:tc>
        <w:tc>
          <w:tcPr>
            <w:tcW w:w="1417" w:type="dxa"/>
            <w:vMerge/>
          </w:tcPr>
          <w:p w14:paraId="5D0D8509" w14:textId="77777777" w:rsidR="002E33BC" w:rsidRPr="00BA77F9" w:rsidRDefault="002E33BC" w:rsidP="00EC13EE">
            <w:pPr>
              <w:pStyle w:val="TAC"/>
            </w:pPr>
          </w:p>
        </w:tc>
        <w:tc>
          <w:tcPr>
            <w:tcW w:w="1843" w:type="dxa"/>
            <w:gridSpan w:val="2"/>
            <w:vMerge/>
          </w:tcPr>
          <w:p w14:paraId="6AB580CF" w14:textId="77777777" w:rsidR="002E33BC" w:rsidRPr="00BA77F9" w:rsidRDefault="002E33BC" w:rsidP="00EC13EE">
            <w:pPr>
              <w:pStyle w:val="TAC"/>
              <w:rPr>
                <w:rFonts w:cs="v4.2.0"/>
              </w:rPr>
            </w:pPr>
          </w:p>
        </w:tc>
        <w:tc>
          <w:tcPr>
            <w:tcW w:w="1843" w:type="dxa"/>
            <w:gridSpan w:val="2"/>
            <w:vMerge/>
          </w:tcPr>
          <w:p w14:paraId="501B7D89" w14:textId="77777777" w:rsidR="002E33BC" w:rsidRPr="00BA77F9" w:rsidRDefault="002E33BC" w:rsidP="00EC13EE">
            <w:pPr>
              <w:pStyle w:val="TAC"/>
            </w:pPr>
          </w:p>
        </w:tc>
        <w:tc>
          <w:tcPr>
            <w:tcW w:w="1701" w:type="dxa"/>
            <w:gridSpan w:val="2"/>
            <w:vMerge/>
          </w:tcPr>
          <w:p w14:paraId="49ABBFAB" w14:textId="77777777" w:rsidR="002E33BC" w:rsidRPr="00BA77F9" w:rsidRDefault="002E33BC" w:rsidP="00EC13EE">
            <w:pPr>
              <w:pStyle w:val="TAC"/>
            </w:pPr>
          </w:p>
        </w:tc>
      </w:tr>
      <w:tr w:rsidR="002E33BC" w:rsidRPr="00BA77F9" w14:paraId="2549C20D" w14:textId="77777777" w:rsidTr="00EC13EE">
        <w:trPr>
          <w:cantSplit/>
          <w:trHeight w:val="292"/>
        </w:trPr>
        <w:tc>
          <w:tcPr>
            <w:tcW w:w="1838" w:type="dxa"/>
            <w:gridSpan w:val="3"/>
            <w:tcBorders>
              <w:left w:val="single" w:sz="4" w:space="0" w:color="auto"/>
              <w:bottom w:val="single" w:sz="4" w:space="0" w:color="auto"/>
            </w:tcBorders>
          </w:tcPr>
          <w:p w14:paraId="54876952" w14:textId="77777777" w:rsidR="002E33BC" w:rsidRPr="00BA77F9" w:rsidRDefault="002E33BC"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69E0530A" w14:textId="77777777" w:rsidR="002E33BC" w:rsidRPr="00BA77F9" w:rsidRDefault="002E33BC" w:rsidP="00EC13EE">
            <w:pPr>
              <w:pStyle w:val="TAC"/>
            </w:pPr>
          </w:p>
        </w:tc>
        <w:tc>
          <w:tcPr>
            <w:tcW w:w="1417" w:type="dxa"/>
            <w:vMerge/>
          </w:tcPr>
          <w:p w14:paraId="5DDEA82F" w14:textId="77777777" w:rsidR="002E33BC" w:rsidRPr="00BA77F9" w:rsidRDefault="002E33BC" w:rsidP="00EC13EE">
            <w:pPr>
              <w:pStyle w:val="TAC"/>
            </w:pPr>
          </w:p>
        </w:tc>
        <w:tc>
          <w:tcPr>
            <w:tcW w:w="1843" w:type="dxa"/>
            <w:gridSpan w:val="2"/>
            <w:vMerge/>
          </w:tcPr>
          <w:p w14:paraId="41E6EF16" w14:textId="77777777" w:rsidR="002E33BC" w:rsidRPr="00BA77F9" w:rsidRDefault="002E33BC" w:rsidP="00EC13EE">
            <w:pPr>
              <w:pStyle w:val="TAC"/>
              <w:rPr>
                <w:rFonts w:cs="v4.2.0"/>
              </w:rPr>
            </w:pPr>
          </w:p>
        </w:tc>
        <w:tc>
          <w:tcPr>
            <w:tcW w:w="1843" w:type="dxa"/>
            <w:gridSpan w:val="2"/>
            <w:vMerge/>
          </w:tcPr>
          <w:p w14:paraId="536EFAEE" w14:textId="77777777" w:rsidR="002E33BC" w:rsidRPr="00BA77F9" w:rsidRDefault="002E33BC" w:rsidP="00EC13EE">
            <w:pPr>
              <w:pStyle w:val="TAC"/>
            </w:pPr>
          </w:p>
        </w:tc>
        <w:tc>
          <w:tcPr>
            <w:tcW w:w="1701" w:type="dxa"/>
            <w:gridSpan w:val="2"/>
            <w:vMerge/>
          </w:tcPr>
          <w:p w14:paraId="639D516E" w14:textId="77777777" w:rsidR="002E33BC" w:rsidRPr="00BA77F9" w:rsidRDefault="002E33BC" w:rsidP="00EC13EE">
            <w:pPr>
              <w:pStyle w:val="TAC"/>
            </w:pPr>
          </w:p>
        </w:tc>
      </w:tr>
      <w:tr w:rsidR="002E33BC" w:rsidRPr="00BA77F9" w14:paraId="78FDA9FD" w14:textId="77777777" w:rsidTr="00EC13EE">
        <w:trPr>
          <w:cantSplit/>
          <w:trHeight w:val="292"/>
        </w:trPr>
        <w:tc>
          <w:tcPr>
            <w:tcW w:w="1838" w:type="dxa"/>
            <w:gridSpan w:val="3"/>
            <w:tcBorders>
              <w:left w:val="single" w:sz="4" w:space="0" w:color="auto"/>
              <w:bottom w:val="single" w:sz="4" w:space="0" w:color="auto"/>
            </w:tcBorders>
          </w:tcPr>
          <w:p w14:paraId="19A64571" w14:textId="77777777" w:rsidR="002E33BC" w:rsidRPr="00BA77F9" w:rsidRDefault="002E33BC"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AC2B5ED" w14:textId="77777777" w:rsidR="002E33BC" w:rsidRPr="00BA77F9" w:rsidRDefault="002E33BC" w:rsidP="00EC13EE">
            <w:pPr>
              <w:pStyle w:val="TAC"/>
            </w:pPr>
          </w:p>
        </w:tc>
        <w:tc>
          <w:tcPr>
            <w:tcW w:w="1417" w:type="dxa"/>
            <w:vMerge/>
          </w:tcPr>
          <w:p w14:paraId="3ACA0F94" w14:textId="77777777" w:rsidR="002E33BC" w:rsidRPr="00BA77F9" w:rsidRDefault="002E33BC" w:rsidP="00EC13EE">
            <w:pPr>
              <w:pStyle w:val="TAC"/>
            </w:pPr>
          </w:p>
        </w:tc>
        <w:tc>
          <w:tcPr>
            <w:tcW w:w="1843" w:type="dxa"/>
            <w:gridSpan w:val="2"/>
            <w:vMerge/>
          </w:tcPr>
          <w:p w14:paraId="74C4695E" w14:textId="77777777" w:rsidR="002E33BC" w:rsidRPr="00BA77F9" w:rsidRDefault="002E33BC" w:rsidP="00EC13EE">
            <w:pPr>
              <w:pStyle w:val="TAC"/>
              <w:rPr>
                <w:rFonts w:cs="v4.2.0"/>
              </w:rPr>
            </w:pPr>
          </w:p>
        </w:tc>
        <w:tc>
          <w:tcPr>
            <w:tcW w:w="1843" w:type="dxa"/>
            <w:gridSpan w:val="2"/>
            <w:vMerge/>
          </w:tcPr>
          <w:p w14:paraId="2E0B3BBA" w14:textId="77777777" w:rsidR="002E33BC" w:rsidRPr="00BA77F9" w:rsidRDefault="002E33BC" w:rsidP="00EC13EE">
            <w:pPr>
              <w:pStyle w:val="TAC"/>
            </w:pPr>
          </w:p>
        </w:tc>
        <w:tc>
          <w:tcPr>
            <w:tcW w:w="1701" w:type="dxa"/>
            <w:gridSpan w:val="2"/>
            <w:vMerge/>
          </w:tcPr>
          <w:p w14:paraId="7FFF1CB8" w14:textId="77777777" w:rsidR="002E33BC" w:rsidRPr="00BA77F9" w:rsidRDefault="002E33BC" w:rsidP="00EC13EE">
            <w:pPr>
              <w:pStyle w:val="TAC"/>
            </w:pPr>
          </w:p>
        </w:tc>
      </w:tr>
      <w:tr w:rsidR="002E33BC" w:rsidRPr="00BA77F9" w14:paraId="61108136" w14:textId="77777777" w:rsidTr="00EC13EE">
        <w:trPr>
          <w:cantSplit/>
          <w:trHeight w:val="292"/>
        </w:trPr>
        <w:tc>
          <w:tcPr>
            <w:tcW w:w="1838" w:type="dxa"/>
            <w:gridSpan w:val="3"/>
            <w:tcBorders>
              <w:left w:val="single" w:sz="4" w:space="0" w:color="auto"/>
              <w:bottom w:val="single" w:sz="4" w:space="0" w:color="auto"/>
            </w:tcBorders>
          </w:tcPr>
          <w:p w14:paraId="366F4586" w14:textId="77777777" w:rsidR="002E33BC" w:rsidRPr="00BA77F9" w:rsidRDefault="002E33BC"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65CAEDD5" w14:textId="77777777" w:rsidR="002E33BC" w:rsidRPr="00BA77F9" w:rsidRDefault="002E33BC" w:rsidP="00EC13EE">
            <w:pPr>
              <w:pStyle w:val="TAC"/>
            </w:pPr>
          </w:p>
        </w:tc>
        <w:tc>
          <w:tcPr>
            <w:tcW w:w="1417" w:type="dxa"/>
            <w:vMerge/>
          </w:tcPr>
          <w:p w14:paraId="35130183" w14:textId="77777777" w:rsidR="002E33BC" w:rsidRPr="00BA77F9" w:rsidRDefault="002E33BC" w:rsidP="00EC13EE">
            <w:pPr>
              <w:pStyle w:val="TAC"/>
            </w:pPr>
          </w:p>
        </w:tc>
        <w:tc>
          <w:tcPr>
            <w:tcW w:w="1843" w:type="dxa"/>
            <w:gridSpan w:val="2"/>
            <w:vMerge/>
          </w:tcPr>
          <w:p w14:paraId="352DBF1B" w14:textId="77777777" w:rsidR="002E33BC" w:rsidRPr="00BA77F9" w:rsidRDefault="002E33BC" w:rsidP="00EC13EE">
            <w:pPr>
              <w:pStyle w:val="TAC"/>
              <w:rPr>
                <w:rFonts w:cs="v4.2.0"/>
              </w:rPr>
            </w:pPr>
          </w:p>
        </w:tc>
        <w:tc>
          <w:tcPr>
            <w:tcW w:w="1843" w:type="dxa"/>
            <w:gridSpan w:val="2"/>
            <w:vMerge/>
          </w:tcPr>
          <w:p w14:paraId="37093159" w14:textId="77777777" w:rsidR="002E33BC" w:rsidRPr="00BA77F9" w:rsidRDefault="002E33BC" w:rsidP="00EC13EE">
            <w:pPr>
              <w:pStyle w:val="TAC"/>
            </w:pPr>
          </w:p>
        </w:tc>
        <w:tc>
          <w:tcPr>
            <w:tcW w:w="1701" w:type="dxa"/>
            <w:gridSpan w:val="2"/>
            <w:vMerge/>
          </w:tcPr>
          <w:p w14:paraId="76B6E232" w14:textId="77777777" w:rsidR="002E33BC" w:rsidRPr="00BA77F9" w:rsidRDefault="002E33BC" w:rsidP="00EC13EE">
            <w:pPr>
              <w:pStyle w:val="TAC"/>
            </w:pPr>
          </w:p>
        </w:tc>
      </w:tr>
      <w:tr w:rsidR="002E33BC" w:rsidRPr="00BA77F9" w14:paraId="088F7631" w14:textId="77777777" w:rsidTr="00EC13EE">
        <w:trPr>
          <w:cantSplit/>
          <w:trHeight w:val="43"/>
        </w:trPr>
        <w:tc>
          <w:tcPr>
            <w:tcW w:w="1838" w:type="dxa"/>
            <w:gridSpan w:val="3"/>
            <w:tcBorders>
              <w:left w:val="single" w:sz="4" w:space="0" w:color="auto"/>
              <w:bottom w:val="single" w:sz="4" w:space="0" w:color="auto"/>
            </w:tcBorders>
          </w:tcPr>
          <w:p w14:paraId="5139E7EE" w14:textId="77777777" w:rsidR="002E33BC" w:rsidRPr="00BA77F9" w:rsidRDefault="002E33BC"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35838435" w14:textId="77777777" w:rsidR="002E33BC" w:rsidRPr="00BA77F9" w:rsidRDefault="002E33BC" w:rsidP="00EC13EE">
            <w:pPr>
              <w:pStyle w:val="TAC"/>
            </w:pPr>
          </w:p>
        </w:tc>
        <w:tc>
          <w:tcPr>
            <w:tcW w:w="1417" w:type="dxa"/>
            <w:vMerge/>
          </w:tcPr>
          <w:p w14:paraId="1173AA91" w14:textId="77777777" w:rsidR="002E33BC" w:rsidRPr="00BA77F9" w:rsidRDefault="002E33BC" w:rsidP="00EC13EE">
            <w:pPr>
              <w:pStyle w:val="TAC"/>
            </w:pPr>
          </w:p>
        </w:tc>
        <w:tc>
          <w:tcPr>
            <w:tcW w:w="1843" w:type="dxa"/>
            <w:gridSpan w:val="2"/>
            <w:vMerge/>
          </w:tcPr>
          <w:p w14:paraId="1D6330D4" w14:textId="77777777" w:rsidR="002E33BC" w:rsidRPr="00BA77F9" w:rsidRDefault="002E33BC" w:rsidP="00EC13EE">
            <w:pPr>
              <w:pStyle w:val="TAC"/>
              <w:rPr>
                <w:rFonts w:cs="v4.2.0"/>
              </w:rPr>
            </w:pPr>
          </w:p>
        </w:tc>
        <w:tc>
          <w:tcPr>
            <w:tcW w:w="1843" w:type="dxa"/>
            <w:gridSpan w:val="2"/>
            <w:vMerge/>
          </w:tcPr>
          <w:p w14:paraId="0154F8AE" w14:textId="77777777" w:rsidR="002E33BC" w:rsidRPr="00BA77F9" w:rsidRDefault="002E33BC" w:rsidP="00EC13EE">
            <w:pPr>
              <w:pStyle w:val="TAC"/>
            </w:pPr>
          </w:p>
        </w:tc>
        <w:tc>
          <w:tcPr>
            <w:tcW w:w="1701" w:type="dxa"/>
            <w:gridSpan w:val="2"/>
            <w:vMerge/>
          </w:tcPr>
          <w:p w14:paraId="33D4DF83" w14:textId="77777777" w:rsidR="002E33BC" w:rsidRPr="00BA77F9" w:rsidRDefault="002E33BC" w:rsidP="00EC13EE">
            <w:pPr>
              <w:pStyle w:val="TAC"/>
            </w:pPr>
          </w:p>
        </w:tc>
      </w:tr>
      <w:tr w:rsidR="002E33BC" w:rsidRPr="00BA77F9" w14:paraId="2B7296CF" w14:textId="77777777" w:rsidTr="00EC13EE">
        <w:trPr>
          <w:cantSplit/>
          <w:trHeight w:val="292"/>
        </w:trPr>
        <w:tc>
          <w:tcPr>
            <w:tcW w:w="1838" w:type="dxa"/>
            <w:gridSpan w:val="3"/>
            <w:tcBorders>
              <w:left w:val="single" w:sz="4" w:space="0" w:color="auto"/>
              <w:bottom w:val="single" w:sz="4" w:space="0" w:color="auto"/>
            </w:tcBorders>
          </w:tcPr>
          <w:p w14:paraId="02B5ED5D" w14:textId="77777777" w:rsidR="002E33BC" w:rsidRPr="00BA77F9" w:rsidRDefault="002E33BC" w:rsidP="00EC13EE">
            <w:pPr>
              <w:pStyle w:val="TAL"/>
              <w:rPr>
                <w:bCs/>
              </w:rPr>
            </w:pPr>
            <w:r w:rsidRPr="00BA77F9">
              <w:rPr>
                <w:bCs/>
              </w:rPr>
              <w:t>EPRE ratio of OCNG to OCNG DMRS (Note 1)</w:t>
            </w:r>
          </w:p>
        </w:tc>
        <w:tc>
          <w:tcPr>
            <w:tcW w:w="709" w:type="dxa"/>
            <w:tcBorders>
              <w:bottom w:val="single" w:sz="4" w:space="0" w:color="auto"/>
            </w:tcBorders>
          </w:tcPr>
          <w:p w14:paraId="185FC36B" w14:textId="77777777" w:rsidR="002E33BC" w:rsidRPr="00BA77F9" w:rsidRDefault="002E33BC" w:rsidP="00EC13EE">
            <w:pPr>
              <w:pStyle w:val="TAC"/>
            </w:pPr>
          </w:p>
        </w:tc>
        <w:tc>
          <w:tcPr>
            <w:tcW w:w="1417" w:type="dxa"/>
            <w:vMerge/>
            <w:tcBorders>
              <w:bottom w:val="single" w:sz="4" w:space="0" w:color="auto"/>
            </w:tcBorders>
          </w:tcPr>
          <w:p w14:paraId="2CD8ABAA" w14:textId="77777777" w:rsidR="002E33BC" w:rsidRPr="00BA77F9" w:rsidRDefault="002E33BC" w:rsidP="00EC13EE">
            <w:pPr>
              <w:pStyle w:val="TAC"/>
            </w:pPr>
          </w:p>
        </w:tc>
        <w:tc>
          <w:tcPr>
            <w:tcW w:w="1843" w:type="dxa"/>
            <w:gridSpan w:val="2"/>
            <w:vMerge/>
            <w:tcBorders>
              <w:bottom w:val="single" w:sz="4" w:space="0" w:color="auto"/>
            </w:tcBorders>
          </w:tcPr>
          <w:p w14:paraId="0F3E6C0B" w14:textId="77777777" w:rsidR="002E33BC" w:rsidRPr="00BA77F9" w:rsidRDefault="002E33BC" w:rsidP="00EC13EE">
            <w:pPr>
              <w:pStyle w:val="TAC"/>
              <w:rPr>
                <w:rFonts w:cs="v4.2.0"/>
              </w:rPr>
            </w:pPr>
          </w:p>
        </w:tc>
        <w:tc>
          <w:tcPr>
            <w:tcW w:w="1843" w:type="dxa"/>
            <w:gridSpan w:val="2"/>
            <w:vMerge/>
            <w:tcBorders>
              <w:bottom w:val="single" w:sz="4" w:space="0" w:color="auto"/>
            </w:tcBorders>
          </w:tcPr>
          <w:p w14:paraId="68C3A491" w14:textId="77777777" w:rsidR="002E33BC" w:rsidRPr="00BA77F9" w:rsidRDefault="002E33BC" w:rsidP="00EC13EE">
            <w:pPr>
              <w:pStyle w:val="TAC"/>
            </w:pPr>
          </w:p>
        </w:tc>
        <w:tc>
          <w:tcPr>
            <w:tcW w:w="1701" w:type="dxa"/>
            <w:gridSpan w:val="2"/>
            <w:vMerge/>
            <w:tcBorders>
              <w:bottom w:val="single" w:sz="4" w:space="0" w:color="auto"/>
            </w:tcBorders>
          </w:tcPr>
          <w:p w14:paraId="348D4A92" w14:textId="77777777" w:rsidR="002E33BC" w:rsidRPr="00BA77F9" w:rsidRDefault="002E33BC" w:rsidP="00EC13EE">
            <w:pPr>
              <w:pStyle w:val="TAC"/>
            </w:pPr>
          </w:p>
        </w:tc>
      </w:tr>
      <w:tr w:rsidR="002E33BC" w:rsidRPr="00BA77F9" w14:paraId="024AC418" w14:textId="77777777" w:rsidTr="00EC13EE">
        <w:trPr>
          <w:cantSplit/>
          <w:trHeight w:val="150"/>
        </w:trPr>
        <w:tc>
          <w:tcPr>
            <w:tcW w:w="1838" w:type="dxa"/>
            <w:gridSpan w:val="3"/>
          </w:tcPr>
          <w:p w14:paraId="66105FE2" w14:textId="77777777" w:rsidR="002E33BC" w:rsidRPr="00BA77F9" w:rsidRDefault="002E33BC" w:rsidP="00EC13EE">
            <w:pPr>
              <w:pStyle w:val="TAL"/>
            </w:pPr>
            <w:r w:rsidRPr="00BA77F9">
              <w:rPr>
                <w:rFonts w:eastAsia="Calibri"/>
                <w:position w:val="-12"/>
                <w:szCs w:val="22"/>
                <w:lang w:val="en-US"/>
              </w:rPr>
              <w:object w:dxaOrig="405" w:dyaOrig="345" w14:anchorId="44030A8F">
                <v:shape id="_x0000_i1035" type="#_x0000_t75" style="width:20.55pt;height:15.45pt" o:ole="" fillcolor="window">
                  <v:imagedata r:id="rId11" o:title=""/>
                </v:shape>
                <o:OLEObject Type="Embed" ProgID="Equation.3" ShapeID="_x0000_i1035" DrawAspect="Content" ObjectID="_1813122312" r:id="rId24"/>
              </w:object>
            </w:r>
            <w:r w:rsidRPr="00BA77F9">
              <w:rPr>
                <w:vertAlign w:val="superscript"/>
                <w:lang w:val="en-US"/>
              </w:rPr>
              <w:t>Note2</w:t>
            </w:r>
          </w:p>
        </w:tc>
        <w:tc>
          <w:tcPr>
            <w:tcW w:w="709" w:type="dxa"/>
          </w:tcPr>
          <w:p w14:paraId="1D3B5565" w14:textId="77777777" w:rsidR="002E33BC" w:rsidRPr="00BA77F9" w:rsidRDefault="002E33BC" w:rsidP="00EC13EE">
            <w:pPr>
              <w:pStyle w:val="TAC"/>
            </w:pPr>
            <w:r w:rsidRPr="00BA77F9">
              <w:t>dBm/15kHz</w:t>
            </w:r>
          </w:p>
        </w:tc>
        <w:tc>
          <w:tcPr>
            <w:tcW w:w="1417" w:type="dxa"/>
          </w:tcPr>
          <w:p w14:paraId="0847B393" w14:textId="77777777" w:rsidR="002E33BC" w:rsidRPr="00BA77F9" w:rsidRDefault="002E33BC" w:rsidP="00EC13EE">
            <w:pPr>
              <w:pStyle w:val="TAC"/>
            </w:pPr>
            <w:r w:rsidRPr="00BA77F9">
              <w:t>Config 1,2,3</w:t>
            </w:r>
          </w:p>
        </w:tc>
        <w:tc>
          <w:tcPr>
            <w:tcW w:w="1843" w:type="dxa"/>
            <w:gridSpan w:val="2"/>
          </w:tcPr>
          <w:p w14:paraId="41C0C480" w14:textId="77777777" w:rsidR="002E33BC" w:rsidRPr="00BA77F9" w:rsidRDefault="002E33BC" w:rsidP="00EC13EE">
            <w:pPr>
              <w:pStyle w:val="TAC"/>
            </w:pPr>
            <w:r w:rsidRPr="00BA77F9">
              <w:t>-98</w:t>
            </w:r>
          </w:p>
        </w:tc>
        <w:tc>
          <w:tcPr>
            <w:tcW w:w="1843" w:type="dxa"/>
            <w:gridSpan w:val="2"/>
          </w:tcPr>
          <w:p w14:paraId="1B3F41E3" w14:textId="3716079D" w:rsidR="002E33BC" w:rsidRPr="00BA77F9" w:rsidRDefault="002E33BC" w:rsidP="00EC13EE">
            <w:pPr>
              <w:pStyle w:val="TAC"/>
            </w:pPr>
            <w:r>
              <w:t>-98</w:t>
            </w:r>
          </w:p>
        </w:tc>
        <w:tc>
          <w:tcPr>
            <w:tcW w:w="1701" w:type="dxa"/>
            <w:gridSpan w:val="2"/>
          </w:tcPr>
          <w:p w14:paraId="64CF5DB5" w14:textId="632EDB8A" w:rsidR="002E33BC" w:rsidRPr="00BA77F9" w:rsidRDefault="002E33BC" w:rsidP="00EC13EE">
            <w:pPr>
              <w:pStyle w:val="TAC"/>
            </w:pPr>
            <w:r>
              <w:t>-98</w:t>
            </w:r>
          </w:p>
        </w:tc>
      </w:tr>
      <w:tr w:rsidR="002E33BC" w:rsidRPr="00BA77F9" w14:paraId="7FD1B3A8" w14:textId="77777777" w:rsidTr="00EC13EE">
        <w:trPr>
          <w:cantSplit/>
          <w:trHeight w:val="150"/>
        </w:trPr>
        <w:tc>
          <w:tcPr>
            <w:tcW w:w="1838" w:type="dxa"/>
            <w:gridSpan w:val="3"/>
            <w:vMerge w:val="restart"/>
          </w:tcPr>
          <w:p w14:paraId="0951904F" w14:textId="77777777" w:rsidR="002E33BC" w:rsidRPr="00BA77F9" w:rsidRDefault="002E33BC" w:rsidP="00EC13EE">
            <w:pPr>
              <w:pStyle w:val="TAL"/>
            </w:pPr>
            <w:r w:rsidRPr="00BA77F9">
              <w:rPr>
                <w:rFonts w:eastAsia="Calibri"/>
                <w:position w:val="-12"/>
                <w:szCs w:val="22"/>
                <w:lang w:val="en-US"/>
              </w:rPr>
              <w:object w:dxaOrig="405" w:dyaOrig="345" w14:anchorId="43B8DB8D">
                <v:shape id="_x0000_i1036" type="#_x0000_t75" style="width:20.55pt;height:15.45pt" o:ole="" fillcolor="window">
                  <v:imagedata r:id="rId11" o:title=""/>
                </v:shape>
                <o:OLEObject Type="Embed" ProgID="Equation.3" ShapeID="_x0000_i1036" DrawAspect="Content" ObjectID="_1813122313" r:id="rId25"/>
              </w:object>
            </w:r>
            <w:r w:rsidRPr="00BA77F9">
              <w:rPr>
                <w:vertAlign w:val="superscript"/>
                <w:lang w:val="en-US"/>
              </w:rPr>
              <w:t>Note2</w:t>
            </w:r>
          </w:p>
        </w:tc>
        <w:tc>
          <w:tcPr>
            <w:tcW w:w="709" w:type="dxa"/>
            <w:vMerge w:val="restart"/>
          </w:tcPr>
          <w:p w14:paraId="1919D409" w14:textId="77777777" w:rsidR="002E33BC" w:rsidRPr="00BA77F9" w:rsidRDefault="002E33BC" w:rsidP="00EC13EE">
            <w:pPr>
              <w:pStyle w:val="TAC"/>
            </w:pPr>
            <w:r w:rsidRPr="00BA77F9">
              <w:t>dBm/SCS</w:t>
            </w:r>
          </w:p>
        </w:tc>
        <w:tc>
          <w:tcPr>
            <w:tcW w:w="1417" w:type="dxa"/>
          </w:tcPr>
          <w:p w14:paraId="0EE8239F" w14:textId="77777777" w:rsidR="002E33BC" w:rsidRPr="00BA77F9" w:rsidRDefault="002E33BC" w:rsidP="00EC13EE">
            <w:pPr>
              <w:pStyle w:val="TAC"/>
              <w:rPr>
                <w:lang w:val="da-DK"/>
              </w:rPr>
            </w:pPr>
            <w:r w:rsidRPr="00BA77F9">
              <w:t>Config</w:t>
            </w:r>
            <w:r w:rsidRPr="00BA77F9">
              <w:rPr>
                <w:szCs w:val="18"/>
              </w:rPr>
              <w:t xml:space="preserve"> </w:t>
            </w:r>
            <w:r w:rsidRPr="00BA77F9">
              <w:t>1,2</w:t>
            </w:r>
          </w:p>
        </w:tc>
        <w:tc>
          <w:tcPr>
            <w:tcW w:w="1843" w:type="dxa"/>
            <w:gridSpan w:val="2"/>
          </w:tcPr>
          <w:p w14:paraId="7AAB447E" w14:textId="77777777" w:rsidR="002E33BC" w:rsidRPr="00BA77F9" w:rsidRDefault="002E33BC" w:rsidP="00EC13EE">
            <w:pPr>
              <w:pStyle w:val="TAC"/>
            </w:pPr>
            <w:r w:rsidRPr="00BA77F9">
              <w:t>-98</w:t>
            </w:r>
          </w:p>
        </w:tc>
        <w:tc>
          <w:tcPr>
            <w:tcW w:w="1843" w:type="dxa"/>
            <w:gridSpan w:val="2"/>
          </w:tcPr>
          <w:p w14:paraId="176F8109" w14:textId="17A91E3E" w:rsidR="002E33BC" w:rsidRPr="00BA77F9" w:rsidRDefault="002E33BC" w:rsidP="00EC13EE">
            <w:pPr>
              <w:pStyle w:val="TAC"/>
            </w:pPr>
            <w:r>
              <w:t>-95</w:t>
            </w:r>
          </w:p>
        </w:tc>
        <w:tc>
          <w:tcPr>
            <w:tcW w:w="1701" w:type="dxa"/>
            <w:gridSpan w:val="2"/>
          </w:tcPr>
          <w:p w14:paraId="2BB5FDAE" w14:textId="4DF9F395" w:rsidR="002E33BC" w:rsidRPr="00BA77F9" w:rsidRDefault="002E33BC" w:rsidP="00EC13EE">
            <w:pPr>
              <w:pStyle w:val="TAC"/>
            </w:pPr>
            <w:r>
              <w:t>-95</w:t>
            </w:r>
          </w:p>
        </w:tc>
      </w:tr>
      <w:tr w:rsidR="002E33BC" w:rsidRPr="00BA77F9" w14:paraId="65FFF6AC" w14:textId="77777777" w:rsidTr="00EC13EE">
        <w:trPr>
          <w:cantSplit/>
          <w:trHeight w:val="150"/>
        </w:trPr>
        <w:tc>
          <w:tcPr>
            <w:tcW w:w="1838" w:type="dxa"/>
            <w:gridSpan w:val="3"/>
            <w:vMerge/>
          </w:tcPr>
          <w:p w14:paraId="2AE61DC2" w14:textId="77777777" w:rsidR="002E33BC" w:rsidRPr="00BA77F9" w:rsidRDefault="002E33BC" w:rsidP="00EC13EE">
            <w:pPr>
              <w:pStyle w:val="TAL"/>
            </w:pPr>
          </w:p>
        </w:tc>
        <w:tc>
          <w:tcPr>
            <w:tcW w:w="709" w:type="dxa"/>
            <w:vMerge/>
          </w:tcPr>
          <w:p w14:paraId="59105A57" w14:textId="77777777" w:rsidR="002E33BC" w:rsidRPr="00BA77F9" w:rsidRDefault="002E33BC" w:rsidP="00EC13EE">
            <w:pPr>
              <w:pStyle w:val="TAC"/>
            </w:pPr>
          </w:p>
        </w:tc>
        <w:tc>
          <w:tcPr>
            <w:tcW w:w="1417" w:type="dxa"/>
          </w:tcPr>
          <w:p w14:paraId="6366A4A7" w14:textId="77777777" w:rsidR="002E33BC" w:rsidRPr="00BA77F9" w:rsidRDefault="002E33BC" w:rsidP="00EC13EE">
            <w:pPr>
              <w:pStyle w:val="TAC"/>
              <w:rPr>
                <w:lang w:val="da-DK"/>
              </w:rPr>
            </w:pPr>
            <w:r w:rsidRPr="00BA77F9">
              <w:t>Config</w:t>
            </w:r>
            <w:r w:rsidRPr="00BA77F9">
              <w:rPr>
                <w:szCs w:val="18"/>
              </w:rPr>
              <w:t xml:space="preserve"> </w:t>
            </w:r>
            <w:r w:rsidRPr="00BA77F9">
              <w:t>3</w:t>
            </w:r>
          </w:p>
        </w:tc>
        <w:tc>
          <w:tcPr>
            <w:tcW w:w="1843" w:type="dxa"/>
            <w:gridSpan w:val="2"/>
          </w:tcPr>
          <w:p w14:paraId="73C78DD4" w14:textId="77777777" w:rsidR="002E33BC" w:rsidRPr="00BA77F9" w:rsidRDefault="002E33BC" w:rsidP="00EC13EE">
            <w:pPr>
              <w:pStyle w:val="TAC"/>
            </w:pPr>
            <w:r w:rsidRPr="00BA77F9">
              <w:t>-95</w:t>
            </w:r>
          </w:p>
        </w:tc>
        <w:tc>
          <w:tcPr>
            <w:tcW w:w="1843" w:type="dxa"/>
            <w:gridSpan w:val="2"/>
          </w:tcPr>
          <w:p w14:paraId="49990530" w14:textId="09028AC7" w:rsidR="002E33BC" w:rsidRPr="00BA77F9" w:rsidRDefault="002E33BC" w:rsidP="00EC13EE">
            <w:pPr>
              <w:pStyle w:val="TAC"/>
            </w:pPr>
            <w:r>
              <w:t>-95</w:t>
            </w:r>
          </w:p>
        </w:tc>
        <w:tc>
          <w:tcPr>
            <w:tcW w:w="1701" w:type="dxa"/>
            <w:gridSpan w:val="2"/>
          </w:tcPr>
          <w:p w14:paraId="0E68CFFE" w14:textId="41929A22" w:rsidR="002E33BC" w:rsidRPr="00BA77F9" w:rsidRDefault="002E33BC" w:rsidP="00EC13EE">
            <w:pPr>
              <w:pStyle w:val="TAC"/>
            </w:pPr>
            <w:r>
              <w:t>-95</w:t>
            </w:r>
          </w:p>
        </w:tc>
      </w:tr>
      <w:tr w:rsidR="002E33BC" w:rsidRPr="00BA77F9" w14:paraId="44A466A8" w14:textId="77777777" w:rsidTr="00EC13EE">
        <w:trPr>
          <w:cantSplit/>
          <w:trHeight w:val="92"/>
        </w:trPr>
        <w:tc>
          <w:tcPr>
            <w:tcW w:w="1838" w:type="dxa"/>
            <w:gridSpan w:val="3"/>
            <w:vMerge w:val="restart"/>
          </w:tcPr>
          <w:p w14:paraId="27A7158E" w14:textId="77777777" w:rsidR="002E33BC" w:rsidRPr="00BA77F9" w:rsidRDefault="002E33BC"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FF29FBC" w14:textId="77777777" w:rsidR="002E33BC" w:rsidRPr="00BA77F9" w:rsidRDefault="002E33BC" w:rsidP="00EC13EE">
            <w:pPr>
              <w:pStyle w:val="TAC"/>
            </w:pPr>
            <w:r w:rsidRPr="00BA77F9">
              <w:t>dBm/SCS</w:t>
            </w:r>
          </w:p>
        </w:tc>
        <w:tc>
          <w:tcPr>
            <w:tcW w:w="1417" w:type="dxa"/>
          </w:tcPr>
          <w:p w14:paraId="29E6BD26" w14:textId="77777777" w:rsidR="002E33BC" w:rsidRPr="00BA77F9" w:rsidRDefault="002E33BC" w:rsidP="00EC13EE">
            <w:pPr>
              <w:pStyle w:val="TAC"/>
              <w:rPr>
                <w:lang w:val="da-DK"/>
              </w:rPr>
            </w:pPr>
            <w:r w:rsidRPr="00BA77F9">
              <w:t>Config</w:t>
            </w:r>
            <w:r w:rsidRPr="00BA77F9">
              <w:rPr>
                <w:szCs w:val="18"/>
              </w:rPr>
              <w:t xml:space="preserve"> </w:t>
            </w:r>
            <w:r w:rsidRPr="00BA77F9">
              <w:t>1,2</w:t>
            </w:r>
          </w:p>
        </w:tc>
        <w:tc>
          <w:tcPr>
            <w:tcW w:w="851" w:type="dxa"/>
          </w:tcPr>
          <w:p w14:paraId="13F32A15" w14:textId="77777777" w:rsidR="002E33BC" w:rsidRPr="00BA77F9" w:rsidRDefault="002E33BC" w:rsidP="00EC13EE">
            <w:pPr>
              <w:pStyle w:val="TAC"/>
            </w:pPr>
            <w:r w:rsidRPr="00BA77F9">
              <w:t>-94</w:t>
            </w:r>
          </w:p>
        </w:tc>
        <w:tc>
          <w:tcPr>
            <w:tcW w:w="992" w:type="dxa"/>
          </w:tcPr>
          <w:p w14:paraId="72A221D8" w14:textId="77777777" w:rsidR="002E33BC" w:rsidRPr="00BA77F9" w:rsidRDefault="002E33BC" w:rsidP="00EC13EE">
            <w:pPr>
              <w:pStyle w:val="TAC"/>
            </w:pPr>
            <w:r w:rsidRPr="00BA77F9">
              <w:t>-94</w:t>
            </w:r>
          </w:p>
        </w:tc>
        <w:tc>
          <w:tcPr>
            <w:tcW w:w="851" w:type="dxa"/>
          </w:tcPr>
          <w:p w14:paraId="50F960D7" w14:textId="77777777" w:rsidR="002E33BC" w:rsidRPr="00BA77F9" w:rsidRDefault="002E33BC" w:rsidP="00EC13EE">
            <w:pPr>
              <w:pStyle w:val="TAC"/>
            </w:pPr>
            <w:r w:rsidRPr="00BA77F9">
              <w:t>-91</w:t>
            </w:r>
          </w:p>
        </w:tc>
        <w:tc>
          <w:tcPr>
            <w:tcW w:w="992" w:type="dxa"/>
          </w:tcPr>
          <w:p w14:paraId="0A04FE3D" w14:textId="77777777" w:rsidR="002E33BC" w:rsidRPr="00BA77F9" w:rsidRDefault="002E33BC" w:rsidP="00EC13EE">
            <w:pPr>
              <w:pStyle w:val="TAC"/>
            </w:pPr>
            <w:r w:rsidRPr="00BA77F9">
              <w:t>-91</w:t>
            </w:r>
          </w:p>
        </w:tc>
        <w:tc>
          <w:tcPr>
            <w:tcW w:w="850" w:type="dxa"/>
          </w:tcPr>
          <w:p w14:paraId="7C9A0D60" w14:textId="77777777" w:rsidR="002E33BC" w:rsidRPr="00BA77F9" w:rsidRDefault="002E33BC" w:rsidP="00EC13EE">
            <w:pPr>
              <w:pStyle w:val="TAC"/>
            </w:pPr>
            <w:r w:rsidRPr="00BA77F9">
              <w:t>-Infinity</w:t>
            </w:r>
          </w:p>
        </w:tc>
        <w:tc>
          <w:tcPr>
            <w:tcW w:w="851" w:type="dxa"/>
          </w:tcPr>
          <w:p w14:paraId="3D0003F3" w14:textId="77777777" w:rsidR="002E33BC" w:rsidRPr="00BA77F9" w:rsidRDefault="002E33BC" w:rsidP="00EC13EE">
            <w:pPr>
              <w:pStyle w:val="TAC"/>
            </w:pPr>
            <w:r w:rsidRPr="00BA77F9">
              <w:t>-88</w:t>
            </w:r>
          </w:p>
        </w:tc>
      </w:tr>
      <w:tr w:rsidR="002E33BC" w:rsidRPr="00BA77F9" w14:paraId="6D621C2A" w14:textId="77777777" w:rsidTr="00EC13EE">
        <w:trPr>
          <w:cantSplit/>
          <w:trHeight w:val="92"/>
        </w:trPr>
        <w:tc>
          <w:tcPr>
            <w:tcW w:w="1838" w:type="dxa"/>
            <w:gridSpan w:val="3"/>
            <w:vMerge/>
          </w:tcPr>
          <w:p w14:paraId="72030BA7" w14:textId="77777777" w:rsidR="002E33BC" w:rsidRPr="00BA77F9" w:rsidRDefault="002E33BC" w:rsidP="00EC13EE">
            <w:pPr>
              <w:pStyle w:val="TAL"/>
            </w:pPr>
          </w:p>
        </w:tc>
        <w:tc>
          <w:tcPr>
            <w:tcW w:w="709" w:type="dxa"/>
            <w:vMerge/>
          </w:tcPr>
          <w:p w14:paraId="79E2F096" w14:textId="77777777" w:rsidR="002E33BC" w:rsidRPr="00BA77F9" w:rsidRDefault="002E33BC" w:rsidP="00EC13EE">
            <w:pPr>
              <w:pStyle w:val="TAC"/>
            </w:pPr>
          </w:p>
        </w:tc>
        <w:tc>
          <w:tcPr>
            <w:tcW w:w="1417" w:type="dxa"/>
          </w:tcPr>
          <w:p w14:paraId="1234B27D" w14:textId="77777777" w:rsidR="002E33BC" w:rsidRPr="00BA77F9" w:rsidRDefault="002E33BC" w:rsidP="00EC13EE">
            <w:pPr>
              <w:pStyle w:val="TAC"/>
              <w:rPr>
                <w:lang w:val="da-DK"/>
              </w:rPr>
            </w:pPr>
            <w:r w:rsidRPr="00BA77F9">
              <w:t>Config</w:t>
            </w:r>
            <w:r w:rsidRPr="00BA77F9">
              <w:rPr>
                <w:szCs w:val="18"/>
              </w:rPr>
              <w:t xml:space="preserve"> </w:t>
            </w:r>
            <w:r w:rsidRPr="00BA77F9">
              <w:t>3</w:t>
            </w:r>
          </w:p>
        </w:tc>
        <w:tc>
          <w:tcPr>
            <w:tcW w:w="851" w:type="dxa"/>
          </w:tcPr>
          <w:p w14:paraId="0AB032F7" w14:textId="77777777" w:rsidR="002E33BC" w:rsidRPr="00BA77F9" w:rsidRDefault="002E33BC" w:rsidP="00EC13EE">
            <w:pPr>
              <w:pStyle w:val="TAC"/>
            </w:pPr>
            <w:r w:rsidRPr="00BA77F9">
              <w:t>-91</w:t>
            </w:r>
          </w:p>
        </w:tc>
        <w:tc>
          <w:tcPr>
            <w:tcW w:w="992" w:type="dxa"/>
          </w:tcPr>
          <w:p w14:paraId="249FE122" w14:textId="77777777" w:rsidR="002E33BC" w:rsidRPr="00BA77F9" w:rsidRDefault="002E33BC" w:rsidP="00EC13EE">
            <w:pPr>
              <w:pStyle w:val="TAC"/>
            </w:pPr>
            <w:r w:rsidRPr="00BA77F9">
              <w:t>-91</w:t>
            </w:r>
          </w:p>
        </w:tc>
        <w:tc>
          <w:tcPr>
            <w:tcW w:w="851" w:type="dxa"/>
          </w:tcPr>
          <w:p w14:paraId="248CA00F" w14:textId="77777777" w:rsidR="002E33BC" w:rsidRPr="00BA77F9" w:rsidRDefault="002E33BC" w:rsidP="00EC13EE">
            <w:pPr>
              <w:pStyle w:val="TAC"/>
            </w:pPr>
            <w:r w:rsidRPr="00BA77F9">
              <w:t>-91</w:t>
            </w:r>
          </w:p>
        </w:tc>
        <w:tc>
          <w:tcPr>
            <w:tcW w:w="992" w:type="dxa"/>
          </w:tcPr>
          <w:p w14:paraId="41E51699" w14:textId="77777777" w:rsidR="002E33BC" w:rsidRPr="00BA77F9" w:rsidRDefault="002E33BC" w:rsidP="00EC13EE">
            <w:pPr>
              <w:pStyle w:val="TAC"/>
            </w:pPr>
            <w:r w:rsidRPr="00BA77F9">
              <w:t>-91</w:t>
            </w:r>
          </w:p>
        </w:tc>
        <w:tc>
          <w:tcPr>
            <w:tcW w:w="850" w:type="dxa"/>
          </w:tcPr>
          <w:p w14:paraId="0CA0B970" w14:textId="77777777" w:rsidR="002E33BC" w:rsidRPr="00BA77F9" w:rsidRDefault="002E33BC" w:rsidP="00EC13EE">
            <w:pPr>
              <w:pStyle w:val="TAC"/>
            </w:pPr>
            <w:r w:rsidRPr="00BA77F9">
              <w:t>-Infinity</w:t>
            </w:r>
          </w:p>
        </w:tc>
        <w:tc>
          <w:tcPr>
            <w:tcW w:w="851" w:type="dxa"/>
          </w:tcPr>
          <w:p w14:paraId="0CF6A69A" w14:textId="77777777" w:rsidR="002E33BC" w:rsidRPr="00BA77F9" w:rsidRDefault="002E33BC" w:rsidP="00EC13EE">
            <w:pPr>
              <w:pStyle w:val="TAC"/>
            </w:pPr>
            <w:r w:rsidRPr="00BA77F9">
              <w:t>-88</w:t>
            </w:r>
          </w:p>
        </w:tc>
      </w:tr>
      <w:tr w:rsidR="002E33BC" w:rsidRPr="00BA77F9" w14:paraId="46F0A5E7" w14:textId="77777777" w:rsidTr="00EC13EE">
        <w:trPr>
          <w:cantSplit/>
          <w:trHeight w:val="94"/>
        </w:trPr>
        <w:tc>
          <w:tcPr>
            <w:tcW w:w="1838" w:type="dxa"/>
            <w:gridSpan w:val="3"/>
          </w:tcPr>
          <w:p w14:paraId="67DF5644" w14:textId="77777777" w:rsidR="002E33BC" w:rsidRPr="00BA77F9" w:rsidRDefault="002E33BC" w:rsidP="00EC13EE">
            <w:pPr>
              <w:pStyle w:val="TAL"/>
            </w:pPr>
            <w:r w:rsidRPr="00BA77F9">
              <w:rPr>
                <w:position w:val="-12"/>
              </w:rPr>
              <w:object w:dxaOrig="620" w:dyaOrig="380" w14:anchorId="25CB94A1">
                <v:shape id="_x0000_i1037" type="#_x0000_t75" style="width:20.55pt;height:15.45pt" o:ole="" fillcolor="window">
                  <v:imagedata r:id="rId14" o:title=""/>
                </v:shape>
                <o:OLEObject Type="Embed" ProgID="Equation.3" ShapeID="_x0000_i1037" DrawAspect="Content" ObjectID="_1813122314" r:id="rId26"/>
              </w:object>
            </w:r>
          </w:p>
        </w:tc>
        <w:tc>
          <w:tcPr>
            <w:tcW w:w="709" w:type="dxa"/>
          </w:tcPr>
          <w:p w14:paraId="7DFD54D4" w14:textId="77777777" w:rsidR="002E33BC" w:rsidRPr="00BA77F9" w:rsidRDefault="002E33BC" w:rsidP="00EC13EE">
            <w:pPr>
              <w:pStyle w:val="TAC"/>
            </w:pPr>
            <w:r w:rsidRPr="00BA77F9">
              <w:t>dB</w:t>
            </w:r>
          </w:p>
        </w:tc>
        <w:tc>
          <w:tcPr>
            <w:tcW w:w="1417" w:type="dxa"/>
          </w:tcPr>
          <w:p w14:paraId="7AAC38F5" w14:textId="77777777" w:rsidR="002E33BC" w:rsidRPr="00BA77F9" w:rsidRDefault="002E33BC" w:rsidP="00EC13EE">
            <w:pPr>
              <w:pStyle w:val="TAC"/>
            </w:pPr>
            <w:r w:rsidRPr="00BA77F9">
              <w:t>Config 1,2</w:t>
            </w:r>
            <w:r>
              <w:t>,3</w:t>
            </w:r>
          </w:p>
        </w:tc>
        <w:tc>
          <w:tcPr>
            <w:tcW w:w="851" w:type="dxa"/>
          </w:tcPr>
          <w:p w14:paraId="3C11F73B" w14:textId="77777777" w:rsidR="002E33BC" w:rsidRPr="00BA77F9" w:rsidDel="004B51DC" w:rsidRDefault="002E33BC" w:rsidP="00EC13EE">
            <w:pPr>
              <w:pStyle w:val="TAC"/>
            </w:pPr>
            <w:r w:rsidRPr="00BA77F9">
              <w:t>4</w:t>
            </w:r>
          </w:p>
        </w:tc>
        <w:tc>
          <w:tcPr>
            <w:tcW w:w="992" w:type="dxa"/>
          </w:tcPr>
          <w:p w14:paraId="18465F63" w14:textId="77777777" w:rsidR="002E33BC" w:rsidRPr="00BA77F9" w:rsidDel="004B51DC" w:rsidRDefault="002E33BC" w:rsidP="00EC13EE">
            <w:pPr>
              <w:pStyle w:val="TAC"/>
            </w:pPr>
            <w:r w:rsidRPr="00BA77F9">
              <w:t>4</w:t>
            </w:r>
          </w:p>
        </w:tc>
        <w:tc>
          <w:tcPr>
            <w:tcW w:w="851" w:type="dxa"/>
          </w:tcPr>
          <w:p w14:paraId="5EC62158" w14:textId="77777777" w:rsidR="002E33BC" w:rsidRPr="00BA77F9" w:rsidDel="00B36E6D" w:rsidRDefault="002E33BC" w:rsidP="00EC13EE">
            <w:pPr>
              <w:pStyle w:val="TAC"/>
            </w:pPr>
            <w:r w:rsidRPr="00BA77F9">
              <w:t>4</w:t>
            </w:r>
          </w:p>
        </w:tc>
        <w:tc>
          <w:tcPr>
            <w:tcW w:w="992" w:type="dxa"/>
          </w:tcPr>
          <w:p w14:paraId="71FA18A3" w14:textId="302FD9C7" w:rsidR="002E33BC" w:rsidRPr="00BA77F9" w:rsidDel="004B51DC" w:rsidRDefault="002E33BC" w:rsidP="00EC13EE">
            <w:pPr>
              <w:pStyle w:val="TAC"/>
            </w:pPr>
            <w:r>
              <w:t>-3.79</w:t>
            </w:r>
          </w:p>
        </w:tc>
        <w:tc>
          <w:tcPr>
            <w:tcW w:w="850" w:type="dxa"/>
          </w:tcPr>
          <w:p w14:paraId="22902618" w14:textId="77777777" w:rsidR="002E33BC" w:rsidRPr="00BA77F9" w:rsidRDefault="002E33BC" w:rsidP="00EC13EE">
            <w:pPr>
              <w:pStyle w:val="TAC"/>
            </w:pPr>
            <w:r w:rsidRPr="00BA77F9">
              <w:t>-Infinity</w:t>
            </w:r>
          </w:p>
        </w:tc>
        <w:tc>
          <w:tcPr>
            <w:tcW w:w="851" w:type="dxa"/>
          </w:tcPr>
          <w:p w14:paraId="0F122A62" w14:textId="36C26F73" w:rsidR="002E33BC" w:rsidRPr="00BA77F9" w:rsidRDefault="002E33BC" w:rsidP="00EC13EE">
            <w:pPr>
              <w:pStyle w:val="TAC"/>
            </w:pPr>
            <w:r>
              <w:t>1.54</w:t>
            </w:r>
          </w:p>
        </w:tc>
      </w:tr>
      <w:tr w:rsidR="002E33BC" w:rsidRPr="00BA77F9" w14:paraId="5C328F69" w14:textId="77777777" w:rsidTr="00EC13EE">
        <w:trPr>
          <w:cantSplit/>
          <w:trHeight w:val="94"/>
        </w:trPr>
        <w:tc>
          <w:tcPr>
            <w:tcW w:w="1838" w:type="dxa"/>
            <w:gridSpan w:val="3"/>
          </w:tcPr>
          <w:p w14:paraId="19196085" w14:textId="77777777" w:rsidR="002E33BC" w:rsidRPr="00BA77F9" w:rsidRDefault="002E33BC" w:rsidP="00EC13EE">
            <w:pPr>
              <w:pStyle w:val="TAL"/>
            </w:pPr>
            <w:r w:rsidRPr="00BA77F9">
              <w:rPr>
                <w:position w:val="-12"/>
              </w:rPr>
              <w:object w:dxaOrig="800" w:dyaOrig="380" w14:anchorId="0E11A741">
                <v:shape id="_x0000_i1038" type="#_x0000_t75" style="width:25.7pt;height:15.45pt" o:ole="" fillcolor="window">
                  <v:imagedata r:id="rId16" o:title=""/>
                </v:shape>
                <o:OLEObject Type="Embed" ProgID="Equation.3" ShapeID="_x0000_i1038" DrawAspect="Content" ObjectID="_1813122315" r:id="rId27"/>
              </w:object>
            </w:r>
          </w:p>
        </w:tc>
        <w:tc>
          <w:tcPr>
            <w:tcW w:w="709" w:type="dxa"/>
          </w:tcPr>
          <w:p w14:paraId="7D987A5F" w14:textId="77777777" w:rsidR="002E33BC" w:rsidRPr="00BA77F9" w:rsidRDefault="002E33BC" w:rsidP="00EC13EE">
            <w:pPr>
              <w:pStyle w:val="TAC"/>
            </w:pPr>
            <w:r w:rsidRPr="00BA77F9">
              <w:t>dB</w:t>
            </w:r>
          </w:p>
        </w:tc>
        <w:tc>
          <w:tcPr>
            <w:tcW w:w="1417" w:type="dxa"/>
          </w:tcPr>
          <w:p w14:paraId="5D9B8738" w14:textId="77777777" w:rsidR="002E33BC" w:rsidRPr="00BA77F9" w:rsidRDefault="002E33BC" w:rsidP="00EC13EE">
            <w:pPr>
              <w:pStyle w:val="TAC"/>
            </w:pPr>
            <w:r w:rsidRPr="00BA77F9">
              <w:t>Config 1,2</w:t>
            </w:r>
            <w:r>
              <w:t>,3</w:t>
            </w:r>
          </w:p>
        </w:tc>
        <w:tc>
          <w:tcPr>
            <w:tcW w:w="851" w:type="dxa"/>
          </w:tcPr>
          <w:p w14:paraId="329F6129" w14:textId="77777777" w:rsidR="002E33BC" w:rsidRPr="00BA77F9" w:rsidDel="004B51DC" w:rsidRDefault="002E33BC" w:rsidP="00EC13EE">
            <w:pPr>
              <w:pStyle w:val="TAC"/>
            </w:pPr>
            <w:r w:rsidRPr="00BA77F9">
              <w:t>4</w:t>
            </w:r>
          </w:p>
        </w:tc>
        <w:tc>
          <w:tcPr>
            <w:tcW w:w="992" w:type="dxa"/>
          </w:tcPr>
          <w:p w14:paraId="275F385D" w14:textId="77777777" w:rsidR="002E33BC" w:rsidRPr="00BA77F9" w:rsidDel="004B51DC" w:rsidRDefault="002E33BC" w:rsidP="00EC13EE">
            <w:pPr>
              <w:pStyle w:val="TAC"/>
            </w:pPr>
            <w:r w:rsidRPr="00BA77F9">
              <w:t>4</w:t>
            </w:r>
          </w:p>
        </w:tc>
        <w:tc>
          <w:tcPr>
            <w:tcW w:w="851" w:type="dxa"/>
          </w:tcPr>
          <w:p w14:paraId="0B0212CB" w14:textId="77777777" w:rsidR="002E33BC" w:rsidRPr="00BA77F9" w:rsidDel="00B36E6D" w:rsidRDefault="002E33BC" w:rsidP="00EC13EE">
            <w:pPr>
              <w:pStyle w:val="TAC"/>
            </w:pPr>
            <w:r w:rsidRPr="00BA77F9">
              <w:t>4</w:t>
            </w:r>
          </w:p>
        </w:tc>
        <w:tc>
          <w:tcPr>
            <w:tcW w:w="992" w:type="dxa"/>
          </w:tcPr>
          <w:p w14:paraId="6997A267" w14:textId="77777777" w:rsidR="002E33BC" w:rsidRPr="00BA77F9" w:rsidDel="004B51DC" w:rsidRDefault="002E33BC" w:rsidP="00EC13EE">
            <w:pPr>
              <w:pStyle w:val="TAC"/>
            </w:pPr>
            <w:r w:rsidRPr="00BA77F9">
              <w:t>4</w:t>
            </w:r>
          </w:p>
        </w:tc>
        <w:tc>
          <w:tcPr>
            <w:tcW w:w="850" w:type="dxa"/>
          </w:tcPr>
          <w:p w14:paraId="793E2D25" w14:textId="77777777" w:rsidR="002E33BC" w:rsidRPr="00BA77F9" w:rsidRDefault="002E33BC" w:rsidP="00EC13EE">
            <w:pPr>
              <w:pStyle w:val="TAC"/>
            </w:pPr>
            <w:r w:rsidRPr="00BA77F9">
              <w:t>-Infinity</w:t>
            </w:r>
          </w:p>
        </w:tc>
        <w:tc>
          <w:tcPr>
            <w:tcW w:w="851" w:type="dxa"/>
          </w:tcPr>
          <w:p w14:paraId="6156DB93" w14:textId="77777777" w:rsidR="002E33BC" w:rsidRPr="00BA77F9" w:rsidRDefault="002E33BC" w:rsidP="00EC13EE">
            <w:pPr>
              <w:pStyle w:val="TAC"/>
            </w:pPr>
            <w:r w:rsidRPr="00BA77F9">
              <w:t>7</w:t>
            </w:r>
          </w:p>
        </w:tc>
      </w:tr>
      <w:tr w:rsidR="002E33BC" w:rsidRPr="00BA77F9" w14:paraId="48ACDB60" w14:textId="77777777" w:rsidTr="00EC13EE">
        <w:trPr>
          <w:cantSplit/>
          <w:trHeight w:val="94"/>
        </w:trPr>
        <w:tc>
          <w:tcPr>
            <w:tcW w:w="1838" w:type="dxa"/>
            <w:gridSpan w:val="3"/>
            <w:vMerge w:val="restart"/>
          </w:tcPr>
          <w:p w14:paraId="1AB49666" w14:textId="77777777" w:rsidR="002E33BC" w:rsidRPr="00BA77F9" w:rsidRDefault="002E33BC"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1CFA8612" w14:textId="5C3A658B" w:rsidR="002E33BC" w:rsidRPr="00BA77F9" w:rsidRDefault="002E33BC" w:rsidP="00EC13EE">
            <w:pPr>
              <w:pStyle w:val="TAC"/>
              <w:rPr>
                <w:rFonts w:cs="Arial"/>
                <w:szCs w:val="18"/>
              </w:rPr>
            </w:pPr>
            <w:r w:rsidRPr="00BA77F9">
              <w:rPr>
                <w:rFonts w:cs="Arial"/>
                <w:szCs w:val="18"/>
              </w:rPr>
              <w:t>dBm/</w:t>
            </w:r>
            <w:r>
              <w:rPr>
                <w:rFonts w:cs="Arial"/>
                <w:szCs w:val="18"/>
              </w:rPr>
              <w:t>ChBW</w:t>
            </w:r>
          </w:p>
        </w:tc>
        <w:tc>
          <w:tcPr>
            <w:tcW w:w="1417" w:type="dxa"/>
          </w:tcPr>
          <w:p w14:paraId="51F63129" w14:textId="77777777" w:rsidR="002E33BC" w:rsidRPr="00BA77F9" w:rsidRDefault="002E33BC" w:rsidP="00EC13EE">
            <w:pPr>
              <w:pStyle w:val="TAC"/>
              <w:rPr>
                <w:rFonts w:cs="Arial"/>
                <w:szCs w:val="18"/>
              </w:rPr>
            </w:pPr>
            <w:r w:rsidRPr="00BA77F9">
              <w:rPr>
                <w:rFonts w:cs="Arial"/>
                <w:szCs w:val="18"/>
              </w:rPr>
              <w:t>Config 1,2</w:t>
            </w:r>
          </w:p>
        </w:tc>
        <w:tc>
          <w:tcPr>
            <w:tcW w:w="851" w:type="dxa"/>
          </w:tcPr>
          <w:p w14:paraId="6CC8DCD1" w14:textId="77777777" w:rsidR="002E33BC" w:rsidRPr="00BA77F9" w:rsidRDefault="002E33BC" w:rsidP="00EC13EE">
            <w:pPr>
              <w:pStyle w:val="TAC"/>
              <w:rPr>
                <w:rFonts w:cs="Arial"/>
                <w:szCs w:val="18"/>
              </w:rPr>
            </w:pPr>
            <w:r w:rsidRPr="00BA77F9">
              <w:rPr>
                <w:rFonts w:cs="Arial"/>
                <w:szCs w:val="18"/>
              </w:rPr>
              <w:t>-64.59</w:t>
            </w:r>
          </w:p>
        </w:tc>
        <w:tc>
          <w:tcPr>
            <w:tcW w:w="992" w:type="dxa"/>
          </w:tcPr>
          <w:p w14:paraId="70CC1F7B" w14:textId="77777777" w:rsidR="002E33BC" w:rsidRPr="00BA77F9" w:rsidRDefault="002E33BC" w:rsidP="00EC13EE">
            <w:pPr>
              <w:pStyle w:val="TAC"/>
              <w:rPr>
                <w:rFonts w:cs="Arial"/>
                <w:szCs w:val="18"/>
              </w:rPr>
            </w:pPr>
            <w:r w:rsidRPr="00BA77F9">
              <w:rPr>
                <w:rFonts w:cs="Arial"/>
                <w:szCs w:val="18"/>
              </w:rPr>
              <w:t>-64.59</w:t>
            </w:r>
          </w:p>
        </w:tc>
        <w:tc>
          <w:tcPr>
            <w:tcW w:w="851" w:type="dxa"/>
          </w:tcPr>
          <w:p w14:paraId="61E09EB4"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01354453" w14:textId="47566C5F" w:rsidR="002E33BC" w:rsidRPr="00BA77F9" w:rsidRDefault="002E33BC" w:rsidP="00EC13EE">
            <w:pPr>
              <w:pStyle w:val="TAC"/>
              <w:rPr>
                <w:rFonts w:cs="Arial"/>
                <w:szCs w:val="18"/>
              </w:rPr>
            </w:pPr>
            <w:r>
              <w:rPr>
                <w:rFonts w:cs="Arial"/>
                <w:szCs w:val="18"/>
              </w:rPr>
              <w:t>-54.64</w:t>
            </w:r>
          </w:p>
        </w:tc>
        <w:tc>
          <w:tcPr>
            <w:tcW w:w="850" w:type="dxa"/>
          </w:tcPr>
          <w:p w14:paraId="738ACAF6" w14:textId="59886169" w:rsidR="002E33BC" w:rsidRPr="00BA77F9" w:rsidRDefault="002E33BC" w:rsidP="00EC13EE">
            <w:pPr>
              <w:pStyle w:val="TAC"/>
              <w:rPr>
                <w:rFonts w:cs="Arial"/>
                <w:szCs w:val="18"/>
              </w:rPr>
            </w:pPr>
            <w:r>
              <w:rPr>
                <w:rFonts w:cs="Arial"/>
                <w:szCs w:val="18"/>
              </w:rPr>
              <w:t>-58.49</w:t>
            </w:r>
          </w:p>
        </w:tc>
        <w:tc>
          <w:tcPr>
            <w:tcW w:w="851" w:type="dxa"/>
          </w:tcPr>
          <w:p w14:paraId="2E994305" w14:textId="600DDE5F" w:rsidR="002E33BC" w:rsidRPr="00BA77F9" w:rsidRDefault="002E33BC" w:rsidP="00EC13EE">
            <w:pPr>
              <w:pStyle w:val="TAC"/>
              <w:rPr>
                <w:rFonts w:cs="Arial"/>
                <w:szCs w:val="18"/>
              </w:rPr>
            </w:pPr>
            <w:r>
              <w:rPr>
                <w:rFonts w:cs="Arial"/>
                <w:szCs w:val="18"/>
              </w:rPr>
              <w:t>-54.64</w:t>
            </w:r>
          </w:p>
        </w:tc>
      </w:tr>
      <w:tr w:rsidR="002E33BC" w:rsidRPr="00BA77F9" w14:paraId="1B30FCE8" w14:textId="77777777" w:rsidTr="00EC13EE">
        <w:trPr>
          <w:cantSplit/>
          <w:trHeight w:val="94"/>
        </w:trPr>
        <w:tc>
          <w:tcPr>
            <w:tcW w:w="1838" w:type="dxa"/>
            <w:gridSpan w:val="3"/>
            <w:vMerge/>
          </w:tcPr>
          <w:p w14:paraId="2A68D36F" w14:textId="77777777" w:rsidR="002E33BC" w:rsidRPr="00BA77F9" w:rsidRDefault="002E33BC" w:rsidP="00EC13EE">
            <w:pPr>
              <w:pStyle w:val="TAL"/>
              <w:rPr>
                <w:rFonts w:cs="Arial"/>
                <w:szCs w:val="18"/>
              </w:rPr>
            </w:pPr>
          </w:p>
        </w:tc>
        <w:tc>
          <w:tcPr>
            <w:tcW w:w="709" w:type="dxa"/>
          </w:tcPr>
          <w:p w14:paraId="12840FD6" w14:textId="0F18CB91" w:rsidR="002E33BC" w:rsidRPr="00BA77F9" w:rsidRDefault="002E33BC" w:rsidP="00EC13EE">
            <w:pPr>
              <w:pStyle w:val="TAC"/>
              <w:rPr>
                <w:rFonts w:cs="Arial"/>
                <w:szCs w:val="18"/>
              </w:rPr>
            </w:pPr>
            <w:r w:rsidRPr="00BA77F9">
              <w:rPr>
                <w:rFonts w:cs="Arial"/>
                <w:szCs w:val="18"/>
              </w:rPr>
              <w:t>dBm/</w:t>
            </w:r>
            <w:r>
              <w:rPr>
                <w:rFonts w:cs="Arial"/>
                <w:szCs w:val="18"/>
              </w:rPr>
              <w:t>ChBW</w:t>
            </w:r>
          </w:p>
        </w:tc>
        <w:tc>
          <w:tcPr>
            <w:tcW w:w="1417" w:type="dxa"/>
          </w:tcPr>
          <w:p w14:paraId="6F60354B" w14:textId="77777777" w:rsidR="002E33BC" w:rsidRPr="00BA77F9" w:rsidRDefault="002E33BC" w:rsidP="00EC13EE">
            <w:pPr>
              <w:pStyle w:val="TAC"/>
              <w:rPr>
                <w:rFonts w:cs="Arial"/>
                <w:szCs w:val="18"/>
              </w:rPr>
            </w:pPr>
            <w:r w:rsidRPr="00BA77F9">
              <w:rPr>
                <w:rFonts w:cs="Arial"/>
                <w:szCs w:val="18"/>
              </w:rPr>
              <w:t>Config 3</w:t>
            </w:r>
          </w:p>
        </w:tc>
        <w:tc>
          <w:tcPr>
            <w:tcW w:w="851" w:type="dxa"/>
          </w:tcPr>
          <w:p w14:paraId="58E9730F"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0EEFE72F" w14:textId="77777777" w:rsidR="002E33BC" w:rsidRPr="00BA77F9" w:rsidRDefault="002E33BC" w:rsidP="00EC13EE">
            <w:pPr>
              <w:pStyle w:val="TAC"/>
              <w:rPr>
                <w:rFonts w:cs="Arial"/>
                <w:szCs w:val="18"/>
              </w:rPr>
            </w:pPr>
            <w:r w:rsidRPr="00BA77F9">
              <w:rPr>
                <w:rFonts w:cs="Arial"/>
                <w:szCs w:val="18"/>
              </w:rPr>
              <w:t>-58.49</w:t>
            </w:r>
          </w:p>
        </w:tc>
        <w:tc>
          <w:tcPr>
            <w:tcW w:w="851" w:type="dxa"/>
          </w:tcPr>
          <w:p w14:paraId="2484BCA9"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134656EB" w14:textId="4546201D" w:rsidR="002E33BC" w:rsidRPr="00BA77F9" w:rsidRDefault="002E33BC" w:rsidP="00EC13EE">
            <w:pPr>
              <w:pStyle w:val="TAC"/>
              <w:rPr>
                <w:rFonts w:cs="Arial"/>
                <w:szCs w:val="18"/>
              </w:rPr>
            </w:pPr>
            <w:r>
              <w:rPr>
                <w:rFonts w:cs="Arial"/>
                <w:szCs w:val="18"/>
              </w:rPr>
              <w:t>-54.64</w:t>
            </w:r>
          </w:p>
        </w:tc>
        <w:tc>
          <w:tcPr>
            <w:tcW w:w="850" w:type="dxa"/>
          </w:tcPr>
          <w:p w14:paraId="0C813FB4" w14:textId="2E4AD958" w:rsidR="002E33BC" w:rsidRPr="00BA77F9" w:rsidRDefault="002E33BC" w:rsidP="00EC13EE">
            <w:pPr>
              <w:pStyle w:val="TAC"/>
              <w:rPr>
                <w:rFonts w:cs="Arial"/>
                <w:szCs w:val="18"/>
              </w:rPr>
            </w:pPr>
            <w:r>
              <w:rPr>
                <w:rFonts w:cs="Arial"/>
                <w:szCs w:val="18"/>
              </w:rPr>
              <w:t>-58.49</w:t>
            </w:r>
          </w:p>
        </w:tc>
        <w:tc>
          <w:tcPr>
            <w:tcW w:w="851" w:type="dxa"/>
          </w:tcPr>
          <w:p w14:paraId="5575970F" w14:textId="0880D286" w:rsidR="002E33BC" w:rsidRPr="00BA77F9" w:rsidRDefault="002E33BC" w:rsidP="00EC13EE">
            <w:pPr>
              <w:pStyle w:val="TAC"/>
              <w:rPr>
                <w:rFonts w:cs="Arial"/>
                <w:szCs w:val="18"/>
              </w:rPr>
            </w:pPr>
            <w:r>
              <w:rPr>
                <w:rFonts w:cs="Arial"/>
                <w:szCs w:val="18"/>
              </w:rPr>
              <w:t>-54.64</w:t>
            </w:r>
          </w:p>
        </w:tc>
      </w:tr>
      <w:tr w:rsidR="002E33BC" w:rsidRPr="00BA77F9" w14:paraId="6761BBA2" w14:textId="77777777" w:rsidTr="00EC13EE">
        <w:trPr>
          <w:cantSplit/>
          <w:trHeight w:val="150"/>
        </w:trPr>
        <w:tc>
          <w:tcPr>
            <w:tcW w:w="1838" w:type="dxa"/>
            <w:gridSpan w:val="3"/>
          </w:tcPr>
          <w:p w14:paraId="41631DAF" w14:textId="77777777" w:rsidR="002E33BC" w:rsidRPr="00BA77F9" w:rsidRDefault="002E33BC" w:rsidP="00EC13EE">
            <w:pPr>
              <w:pStyle w:val="TAL"/>
            </w:pPr>
            <w:r w:rsidRPr="00BA77F9">
              <w:t xml:space="preserve">Propagation Condition </w:t>
            </w:r>
          </w:p>
        </w:tc>
        <w:tc>
          <w:tcPr>
            <w:tcW w:w="709" w:type="dxa"/>
          </w:tcPr>
          <w:p w14:paraId="12768E68" w14:textId="77777777" w:rsidR="002E33BC" w:rsidRPr="00BA77F9" w:rsidRDefault="002E33BC" w:rsidP="00EC13EE">
            <w:pPr>
              <w:pStyle w:val="TAC"/>
            </w:pPr>
          </w:p>
        </w:tc>
        <w:tc>
          <w:tcPr>
            <w:tcW w:w="1417" w:type="dxa"/>
          </w:tcPr>
          <w:p w14:paraId="6941D85D" w14:textId="77777777" w:rsidR="002E33BC" w:rsidRPr="00BA77F9" w:rsidRDefault="002E33BC" w:rsidP="00EC13EE">
            <w:pPr>
              <w:pStyle w:val="TAC"/>
              <w:rPr>
                <w:rFonts w:cs="v4.2.0"/>
              </w:rPr>
            </w:pPr>
            <w:r w:rsidRPr="00BA77F9">
              <w:t>Config 1,2,3</w:t>
            </w:r>
          </w:p>
        </w:tc>
        <w:tc>
          <w:tcPr>
            <w:tcW w:w="1843" w:type="dxa"/>
            <w:gridSpan w:val="2"/>
          </w:tcPr>
          <w:p w14:paraId="1E16448C" w14:textId="77777777" w:rsidR="002E33BC" w:rsidRPr="00BA77F9" w:rsidRDefault="002E33BC" w:rsidP="00EC13EE">
            <w:pPr>
              <w:pStyle w:val="TAC"/>
            </w:pPr>
            <w:r w:rsidRPr="00BA77F9">
              <w:rPr>
                <w:rFonts w:cs="v4.2.0"/>
              </w:rPr>
              <w:t>AWGN</w:t>
            </w:r>
          </w:p>
        </w:tc>
        <w:tc>
          <w:tcPr>
            <w:tcW w:w="1843" w:type="dxa"/>
            <w:gridSpan w:val="2"/>
          </w:tcPr>
          <w:p w14:paraId="575083C1" w14:textId="77777777" w:rsidR="002E33BC" w:rsidRPr="00BA77F9" w:rsidRDefault="002E33BC" w:rsidP="00EC13EE">
            <w:pPr>
              <w:pStyle w:val="TAC"/>
            </w:pPr>
            <w:r w:rsidRPr="00BA77F9">
              <w:t>AWGN</w:t>
            </w:r>
          </w:p>
        </w:tc>
        <w:tc>
          <w:tcPr>
            <w:tcW w:w="1701" w:type="dxa"/>
            <w:gridSpan w:val="2"/>
          </w:tcPr>
          <w:p w14:paraId="46DB553C" w14:textId="77777777" w:rsidR="002E33BC" w:rsidRPr="00BA77F9" w:rsidRDefault="002E33BC" w:rsidP="00EC13EE">
            <w:pPr>
              <w:pStyle w:val="TAC"/>
            </w:pPr>
            <w:r w:rsidRPr="00BA77F9">
              <w:t>AWGN</w:t>
            </w:r>
          </w:p>
        </w:tc>
      </w:tr>
      <w:tr w:rsidR="002E33BC" w:rsidRPr="00BA77F9" w14:paraId="227852DA" w14:textId="77777777" w:rsidTr="00EC13EE">
        <w:trPr>
          <w:cantSplit/>
          <w:trHeight w:val="1023"/>
        </w:trPr>
        <w:tc>
          <w:tcPr>
            <w:tcW w:w="9351" w:type="dxa"/>
            <w:gridSpan w:val="11"/>
          </w:tcPr>
          <w:p w14:paraId="2B6811B7" w14:textId="77777777" w:rsidR="002E33BC" w:rsidRPr="00BA77F9" w:rsidRDefault="002E33BC" w:rsidP="00EC13EE">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27C677B" w14:textId="77777777" w:rsidR="002E33BC" w:rsidRPr="00BA77F9" w:rsidRDefault="002E33BC"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564A1605">
                <v:shape id="_x0000_i1039" type="#_x0000_t75" style="width:20.55pt;height:15.45pt" o:ole="" fillcolor="window">
                  <v:imagedata r:id="rId11" o:title=""/>
                </v:shape>
                <o:OLEObject Type="Embed" ProgID="Equation.3" ShapeID="_x0000_i1039" DrawAspect="Content" ObjectID="_1813122316" r:id="rId28"/>
              </w:object>
            </w:r>
            <w:r w:rsidRPr="00BA77F9">
              <w:rPr>
                <w:lang w:val="en-US"/>
              </w:rPr>
              <w:t xml:space="preserve"> to be fulfilled.</w:t>
            </w:r>
          </w:p>
          <w:p w14:paraId="099AB6E6" w14:textId="77777777" w:rsidR="002E33BC" w:rsidRPr="00BA77F9" w:rsidRDefault="002E33BC"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0F674789" w14:textId="77777777" w:rsidR="002E33BC" w:rsidRPr="00BA77F9" w:rsidRDefault="002E33BC"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8300C2B" w14:textId="77777777" w:rsidR="002E33BC" w:rsidRPr="00BA77F9" w:rsidRDefault="002E33BC" w:rsidP="00EC13EE">
            <w:pPr>
              <w:pStyle w:val="TAN"/>
            </w:pPr>
            <w:r w:rsidRPr="00BA77F9">
              <w:t>Note 5:</w:t>
            </w:r>
            <w:r w:rsidRPr="00BA77F9">
              <w:tab/>
              <w:t>For UE supporting semi-static channel access and network configuring semi-static channel occupancy.</w:t>
            </w:r>
          </w:p>
          <w:p w14:paraId="364F8658" w14:textId="77777777" w:rsidR="002E33BC" w:rsidRPr="00BA77F9" w:rsidRDefault="002E33BC" w:rsidP="00EC13EE">
            <w:pPr>
              <w:pStyle w:val="TAN"/>
            </w:pPr>
            <w:r w:rsidRPr="00BA77F9">
              <w:t>Note 6:</w:t>
            </w:r>
            <w:r w:rsidRPr="00BA77F9">
              <w:tab/>
              <w:t>For UE supporting dynamic channel access and network configuring dynamic channel occupancy.</w:t>
            </w:r>
          </w:p>
          <w:p w14:paraId="23E1A4B4" w14:textId="77777777" w:rsidR="002E33BC" w:rsidRPr="00BA77F9" w:rsidRDefault="002E33BC"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7D0F3747" w14:textId="77777777" w:rsidR="002E33BC" w:rsidRPr="00BA77F9" w:rsidRDefault="002E33BC" w:rsidP="002E33BC"/>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6A7CEC63" w:rsidR="00525AEC" w:rsidRPr="00E71A85" w:rsidRDefault="009A75E5" w:rsidP="00525AEC">
      <w:pPr>
        <w:rPr>
          <w:rFonts w:cs="v4.2.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0FFDBF66" w14:textId="77777777" w:rsidR="00525AEC" w:rsidRPr="00E71A85" w:rsidRDefault="00525AEC" w:rsidP="00525AEC">
      <w:pPr>
        <w:rPr>
          <w:noProof/>
        </w:rPr>
      </w:pPr>
      <w:r w:rsidRPr="00E71A85">
        <w:rPr>
          <w:rFonts w:cs="v4.2.0"/>
        </w:rPr>
        <w:lastRenderedPageBreak/>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rPr>
                <w:lang w:eastAsia="zh-CN"/>
              </w:rPr>
            </w:pPr>
            <w:r w:rsidRPr="00B9445E">
              <w:rPr>
                <w:lang w:eastAsia="zh-CN"/>
              </w:rPr>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rPr>
                <w:lang w:eastAsia="zh-CN"/>
              </w:rPr>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rPr>
                <w:lang w:eastAsia="zh-CN"/>
              </w:rPr>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rPr>
                <w:lang w:eastAsia="zh-CN"/>
              </w:rPr>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lang w:eastAsia="zh-CN"/>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rPr>
                <w:lang w:eastAsia="zh-CN"/>
              </w:rPr>
              <w:t>Measurement gap repitition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lang w:eastAsia="zh-CN"/>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rPr>
                <w:lang w:eastAsia="zh-CN"/>
              </w:rPr>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lang w:eastAsia="zh-CN"/>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rPr>
                <w:lang w:eastAsia="zh-CN"/>
              </w:rPr>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lang w:eastAsia="zh-CN"/>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rPr>
                <w:lang w:eastAsia="zh-CN"/>
              </w:rPr>
            </w:pPr>
            <w:r w:rsidRPr="00E71A85">
              <w:rPr>
                <w:lang w:eastAsia="zh-CN"/>
              </w:rPr>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lang w:eastAsia="zh-CN"/>
              </w:rPr>
            </w:pPr>
            <w:r w:rsidRPr="00E71A85">
              <w:rPr>
                <w:bCs/>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lang w:eastAsia="zh-CN"/>
              </w:rPr>
            </w:pPr>
            <w:r w:rsidRPr="00E71A85">
              <w:rPr>
                <w:bCs/>
                <w:lang w:eastAsia="zh-CN"/>
              </w:rPr>
              <w:t>Cell 1: N/A</w:t>
            </w:r>
          </w:p>
          <w:p w14:paraId="448D91FD" w14:textId="77777777" w:rsidR="00812D2A" w:rsidRPr="00E71A85" w:rsidRDefault="00812D2A" w:rsidP="00812D2A">
            <w:pPr>
              <w:pStyle w:val="TAC"/>
              <w:rPr>
                <w:bCs/>
                <w:lang w:eastAsia="zh-CN"/>
              </w:rPr>
            </w:pPr>
            <w:r w:rsidRPr="00E71A85">
              <w:rPr>
                <w:bCs/>
                <w:lang w:eastAsia="zh-CN"/>
              </w:rPr>
              <w:t xml:space="preserve">Cell 2,3: </w:t>
            </w:r>
            <w:r>
              <w:rPr>
                <w:bCs/>
                <w:lang w:eastAsia="zh-CN"/>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lang w:eastAsia="zh-CN"/>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rPr>
                <w:lang w:eastAsia="zh-CN"/>
              </w:rPr>
            </w:pPr>
            <w:r w:rsidRPr="00E71A85">
              <w:rPr>
                <w:lang w:eastAsia="zh-CN"/>
              </w:rPr>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lang w:eastAsia="zh-CN"/>
              </w:rPr>
            </w:pPr>
            <w:r w:rsidRPr="00E71A85">
              <w:rPr>
                <w:bCs/>
                <w:lang w:eastAsia="zh-CN"/>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lang w:eastAsia="zh-CN"/>
              </w:rPr>
            </w:pPr>
            <w:r w:rsidRPr="00E71A85">
              <w:rPr>
                <w:rFonts w:cs="v4.2.0"/>
                <w:bCs/>
                <w:lang w:eastAsia="zh-CN"/>
              </w:rPr>
              <w:t>CSI-RS.1.2 FDD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lang w:eastAsia="zh-CN"/>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rPr>
                <w:lang w:eastAsia="zh-CN"/>
              </w:rPr>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lang w:eastAsia="zh-CN"/>
              </w:rPr>
            </w:pPr>
            <w:r w:rsidRPr="00E71A85">
              <w:rPr>
                <w:bCs/>
                <w:lang w:eastAsia="zh-CN"/>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lang w:eastAsia="zh-CN"/>
              </w:rPr>
            </w:pPr>
            <w:r w:rsidRPr="00E71A85">
              <w:rPr>
                <w:rFonts w:cs="v4.2.0"/>
                <w:bCs/>
                <w:lang w:eastAsia="zh-CN"/>
              </w:rPr>
              <w:t>CSI-RS.1.2 TDD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lang w:eastAsia="zh-CN"/>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rPr>
                <w:lang w:eastAsia="zh-CN"/>
              </w:rPr>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lang w:eastAsia="zh-CN"/>
              </w:rPr>
            </w:pPr>
            <w:r w:rsidRPr="00E71A85">
              <w:rPr>
                <w:bCs/>
                <w:lang w:eastAsia="zh-CN"/>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lang w:eastAsia="zh-CN"/>
              </w:rPr>
            </w:pPr>
            <w:r w:rsidRPr="00E71A85">
              <w:rPr>
                <w:rFonts w:cs="v4.2.0"/>
                <w:bCs/>
                <w:lang w:eastAsia="zh-CN"/>
              </w:rPr>
              <w:t>CSI-RS.2.2 TDD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lang w:eastAsia="zh-CN"/>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9A75E5" w:rsidRPr="00E71A85" w14:paraId="10BB95CA"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E7961FB" w:rsidR="009A75E5" w:rsidRPr="00E71A85" w:rsidRDefault="009A75E5" w:rsidP="009A75E5">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9A75E5" w:rsidRPr="00E71A85" w:rsidRDefault="009A75E5" w:rsidP="009A75E5">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5397D619" w:rsidR="009A75E5" w:rsidRPr="00E71A85" w:rsidRDefault="009A75E5" w:rsidP="009A75E5">
            <w:pPr>
              <w:pStyle w:val="TAC"/>
              <w:rPr>
                <w:lang w:eastAsia="zh-CN"/>
              </w:rPr>
            </w:pPr>
            <w:r w:rsidRPr="00BA77F9">
              <w:rPr>
                <w:lang w:eastAsia="zh-CN"/>
              </w:rPr>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4ADA1A78" w:rsidR="009A75E5" w:rsidRPr="00E71A85" w:rsidRDefault="009A75E5" w:rsidP="009A75E5">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3870C0BC" w14:textId="77777777" w:rsidR="009A75E5" w:rsidRPr="00BA77F9" w:rsidRDefault="009A75E5" w:rsidP="009A75E5">
            <w:pPr>
              <w:keepNext/>
              <w:keepLines/>
              <w:spacing w:after="0"/>
              <w:rPr>
                <w:rFonts w:ascii="Arial" w:hAnsi="Arial"/>
                <w:sz w:val="18"/>
              </w:rPr>
            </w:pPr>
            <w:r w:rsidRPr="00BA77F9">
              <w:rPr>
                <w:rFonts w:ascii="Arial" w:hAnsi="Arial"/>
                <w:sz w:val="18"/>
              </w:rPr>
              <w:t>Asynchronous cells.</w:t>
            </w:r>
          </w:p>
          <w:p w14:paraId="08D5E4EA" w14:textId="49B98E12" w:rsidR="009A75E5" w:rsidRPr="00E71A85" w:rsidRDefault="009A75E5" w:rsidP="009A75E5">
            <w:pPr>
              <w:pStyle w:val="TAL"/>
            </w:pPr>
            <w:r w:rsidRPr="00BA77F9">
              <w:t xml:space="preserve">The timing of Cell </w:t>
            </w:r>
            <w:r>
              <w:t>2</w:t>
            </w:r>
            <w:r w:rsidRPr="00BA77F9">
              <w:t xml:space="preserve"> is 3ms later than the timing of Cell </w:t>
            </w:r>
            <w:r>
              <w:t>1</w:t>
            </w:r>
            <w:r w:rsidRPr="00BA77F9">
              <w:t>.</w:t>
            </w:r>
          </w:p>
        </w:tc>
      </w:tr>
      <w:tr w:rsidR="00812D2A" w:rsidRPr="00E71A85" w14:paraId="738AA6CB"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rPr>
                <w:lang w:eastAsia="zh-CN"/>
              </w:rPr>
            </w:pPr>
            <w:r w:rsidRPr="00E71A85">
              <w:rPr>
                <w:lang w:eastAsia="zh-CN"/>
              </w:rPr>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rPr>
                <w:lang w:eastAsia="zh-CN"/>
              </w:rPr>
            </w:pPr>
            <w:r w:rsidRPr="00E71A85">
              <w:rPr>
                <w:lang w:eastAsia="zh-CN"/>
              </w:rPr>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rPr>
                <w:lang w:eastAsia="zh-CN"/>
              </w:rPr>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rPr>
                <w:lang w:eastAsia="zh-CN"/>
              </w:rPr>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7E47E4">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rPr>
                <w:lang w:eastAsia="zh-CN"/>
              </w:rPr>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rPr>
                <w:lang w:eastAsia="zh-CN"/>
              </w:rPr>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A75E5" w:rsidRPr="00BA77F9" w14:paraId="220707EE" w14:textId="77777777" w:rsidTr="00EC13EE">
        <w:trPr>
          <w:cantSplit/>
          <w:trHeight w:val="150"/>
        </w:trPr>
        <w:tc>
          <w:tcPr>
            <w:tcW w:w="1838" w:type="dxa"/>
            <w:gridSpan w:val="3"/>
            <w:vMerge w:val="restart"/>
            <w:tcBorders>
              <w:top w:val="single" w:sz="4" w:space="0" w:color="auto"/>
              <w:left w:val="single" w:sz="4" w:space="0" w:color="auto"/>
            </w:tcBorders>
          </w:tcPr>
          <w:p w14:paraId="3B94C919" w14:textId="77777777" w:rsidR="009A75E5" w:rsidRPr="00BA77F9" w:rsidRDefault="009A75E5" w:rsidP="00EC13EE">
            <w:pPr>
              <w:pStyle w:val="TAH"/>
              <w:rPr>
                <w:rFonts w:cs="Arial"/>
              </w:rPr>
            </w:pPr>
            <w:r w:rsidRPr="00BA77F9">
              <w:lastRenderedPageBreak/>
              <w:t>Parameter</w:t>
            </w:r>
          </w:p>
        </w:tc>
        <w:tc>
          <w:tcPr>
            <w:tcW w:w="709" w:type="dxa"/>
            <w:vMerge w:val="restart"/>
            <w:tcBorders>
              <w:top w:val="single" w:sz="4" w:space="0" w:color="auto"/>
            </w:tcBorders>
          </w:tcPr>
          <w:p w14:paraId="55F388DD" w14:textId="77777777" w:rsidR="009A75E5" w:rsidRPr="00BA77F9" w:rsidRDefault="009A75E5" w:rsidP="00EC13EE">
            <w:pPr>
              <w:pStyle w:val="TAH"/>
              <w:rPr>
                <w:rFonts w:cs="Arial"/>
              </w:rPr>
            </w:pPr>
            <w:r w:rsidRPr="00BA77F9">
              <w:t>Unit</w:t>
            </w:r>
          </w:p>
        </w:tc>
        <w:tc>
          <w:tcPr>
            <w:tcW w:w="1417" w:type="dxa"/>
            <w:vMerge w:val="restart"/>
            <w:tcBorders>
              <w:top w:val="single" w:sz="4" w:space="0" w:color="auto"/>
            </w:tcBorders>
          </w:tcPr>
          <w:p w14:paraId="7AD67CBE" w14:textId="77777777" w:rsidR="009A75E5" w:rsidRPr="00BA77F9" w:rsidRDefault="009A75E5" w:rsidP="00EC13EE">
            <w:pPr>
              <w:pStyle w:val="TAH"/>
            </w:pPr>
            <w:r w:rsidRPr="00BA77F9">
              <w:rPr>
                <w:rFonts w:cs="Arial"/>
              </w:rPr>
              <w:t>Test configuration</w:t>
            </w:r>
          </w:p>
        </w:tc>
        <w:tc>
          <w:tcPr>
            <w:tcW w:w="1843" w:type="dxa"/>
            <w:gridSpan w:val="2"/>
            <w:tcBorders>
              <w:top w:val="single" w:sz="4" w:space="0" w:color="auto"/>
            </w:tcBorders>
          </w:tcPr>
          <w:p w14:paraId="117C8BE6" w14:textId="77777777" w:rsidR="009A75E5" w:rsidRPr="00BA77F9" w:rsidRDefault="009A75E5" w:rsidP="00EC13EE">
            <w:pPr>
              <w:pStyle w:val="TAH"/>
              <w:rPr>
                <w:rFonts w:cs="Arial"/>
              </w:rPr>
            </w:pPr>
            <w:r w:rsidRPr="00BA77F9">
              <w:t>Cell 1</w:t>
            </w:r>
          </w:p>
        </w:tc>
        <w:tc>
          <w:tcPr>
            <w:tcW w:w="1843" w:type="dxa"/>
            <w:gridSpan w:val="2"/>
            <w:tcBorders>
              <w:top w:val="single" w:sz="4" w:space="0" w:color="auto"/>
              <w:right w:val="single" w:sz="4" w:space="0" w:color="auto"/>
            </w:tcBorders>
          </w:tcPr>
          <w:p w14:paraId="720FA83B" w14:textId="77777777" w:rsidR="009A75E5" w:rsidRPr="00BA77F9" w:rsidRDefault="009A75E5" w:rsidP="00EC13EE">
            <w:pPr>
              <w:pStyle w:val="TAH"/>
              <w:rPr>
                <w:rFonts w:cs="Arial"/>
              </w:rPr>
            </w:pPr>
            <w:r w:rsidRPr="00BA77F9">
              <w:t>Cell 2</w:t>
            </w:r>
          </w:p>
        </w:tc>
        <w:tc>
          <w:tcPr>
            <w:tcW w:w="1701" w:type="dxa"/>
            <w:gridSpan w:val="2"/>
            <w:tcBorders>
              <w:top w:val="single" w:sz="4" w:space="0" w:color="auto"/>
              <w:right w:val="single" w:sz="4" w:space="0" w:color="auto"/>
            </w:tcBorders>
          </w:tcPr>
          <w:p w14:paraId="5DB5C9AE" w14:textId="77777777" w:rsidR="009A75E5" w:rsidRPr="00BA77F9" w:rsidRDefault="009A75E5" w:rsidP="00EC13EE">
            <w:pPr>
              <w:pStyle w:val="TAH"/>
            </w:pPr>
            <w:r w:rsidRPr="00BA77F9">
              <w:t>Cell 3</w:t>
            </w:r>
          </w:p>
        </w:tc>
      </w:tr>
      <w:tr w:rsidR="009A75E5" w:rsidRPr="00BA77F9" w14:paraId="3C709E1F" w14:textId="77777777" w:rsidTr="00EC13EE">
        <w:trPr>
          <w:cantSplit/>
          <w:trHeight w:val="150"/>
        </w:trPr>
        <w:tc>
          <w:tcPr>
            <w:tcW w:w="1838" w:type="dxa"/>
            <w:gridSpan w:val="3"/>
            <w:vMerge/>
            <w:tcBorders>
              <w:left w:val="single" w:sz="4" w:space="0" w:color="auto"/>
              <w:bottom w:val="single" w:sz="4" w:space="0" w:color="auto"/>
            </w:tcBorders>
          </w:tcPr>
          <w:p w14:paraId="02C808A3" w14:textId="77777777" w:rsidR="009A75E5" w:rsidRPr="00BA77F9" w:rsidRDefault="009A75E5" w:rsidP="00EC13EE">
            <w:pPr>
              <w:pStyle w:val="TAH"/>
              <w:rPr>
                <w:rFonts w:cs="Arial"/>
              </w:rPr>
            </w:pPr>
          </w:p>
        </w:tc>
        <w:tc>
          <w:tcPr>
            <w:tcW w:w="709" w:type="dxa"/>
            <w:vMerge/>
            <w:tcBorders>
              <w:bottom w:val="single" w:sz="4" w:space="0" w:color="auto"/>
            </w:tcBorders>
          </w:tcPr>
          <w:p w14:paraId="4EFFFA27" w14:textId="77777777" w:rsidR="009A75E5" w:rsidRPr="00BA77F9" w:rsidRDefault="009A75E5" w:rsidP="00EC13EE">
            <w:pPr>
              <w:pStyle w:val="TAH"/>
              <w:rPr>
                <w:rFonts w:cs="Arial"/>
              </w:rPr>
            </w:pPr>
          </w:p>
        </w:tc>
        <w:tc>
          <w:tcPr>
            <w:tcW w:w="1417" w:type="dxa"/>
            <w:vMerge/>
            <w:tcBorders>
              <w:bottom w:val="single" w:sz="4" w:space="0" w:color="auto"/>
            </w:tcBorders>
          </w:tcPr>
          <w:p w14:paraId="4D2C9910" w14:textId="77777777" w:rsidR="009A75E5" w:rsidRPr="00BA77F9" w:rsidRDefault="009A75E5" w:rsidP="00EC13EE">
            <w:pPr>
              <w:pStyle w:val="TAH"/>
            </w:pPr>
          </w:p>
        </w:tc>
        <w:tc>
          <w:tcPr>
            <w:tcW w:w="851" w:type="dxa"/>
            <w:tcBorders>
              <w:bottom w:val="single" w:sz="4" w:space="0" w:color="auto"/>
            </w:tcBorders>
          </w:tcPr>
          <w:p w14:paraId="42F8E510" w14:textId="77777777" w:rsidR="009A75E5" w:rsidRPr="00BA77F9" w:rsidRDefault="009A75E5" w:rsidP="00EC13EE">
            <w:pPr>
              <w:pStyle w:val="TAH"/>
              <w:rPr>
                <w:rFonts w:cs="Arial"/>
              </w:rPr>
            </w:pPr>
            <w:r w:rsidRPr="00BA77F9">
              <w:t>T1</w:t>
            </w:r>
          </w:p>
        </w:tc>
        <w:tc>
          <w:tcPr>
            <w:tcW w:w="992" w:type="dxa"/>
            <w:tcBorders>
              <w:bottom w:val="single" w:sz="4" w:space="0" w:color="auto"/>
            </w:tcBorders>
          </w:tcPr>
          <w:p w14:paraId="61786004" w14:textId="77777777" w:rsidR="009A75E5" w:rsidRPr="00BA77F9" w:rsidRDefault="009A75E5" w:rsidP="00EC13EE">
            <w:pPr>
              <w:pStyle w:val="TAH"/>
              <w:rPr>
                <w:rFonts w:cs="Arial"/>
              </w:rPr>
            </w:pPr>
            <w:r w:rsidRPr="00BA77F9">
              <w:t>T2</w:t>
            </w:r>
          </w:p>
        </w:tc>
        <w:tc>
          <w:tcPr>
            <w:tcW w:w="851" w:type="dxa"/>
            <w:tcBorders>
              <w:bottom w:val="single" w:sz="4" w:space="0" w:color="auto"/>
            </w:tcBorders>
          </w:tcPr>
          <w:p w14:paraId="6208650C" w14:textId="77777777" w:rsidR="009A75E5" w:rsidRPr="00BA77F9" w:rsidRDefault="009A75E5" w:rsidP="00EC13EE">
            <w:pPr>
              <w:pStyle w:val="TAH"/>
              <w:rPr>
                <w:rFonts w:cs="Arial"/>
              </w:rPr>
            </w:pPr>
            <w:r w:rsidRPr="00BA77F9">
              <w:t>T1</w:t>
            </w:r>
          </w:p>
        </w:tc>
        <w:tc>
          <w:tcPr>
            <w:tcW w:w="992" w:type="dxa"/>
            <w:tcBorders>
              <w:bottom w:val="single" w:sz="4" w:space="0" w:color="auto"/>
            </w:tcBorders>
          </w:tcPr>
          <w:p w14:paraId="77197744" w14:textId="77777777" w:rsidR="009A75E5" w:rsidRPr="00BA77F9" w:rsidRDefault="009A75E5" w:rsidP="00EC13EE">
            <w:pPr>
              <w:pStyle w:val="TAH"/>
              <w:rPr>
                <w:rFonts w:cs="Arial"/>
              </w:rPr>
            </w:pPr>
            <w:r w:rsidRPr="00BA77F9">
              <w:t>T2</w:t>
            </w:r>
          </w:p>
        </w:tc>
        <w:tc>
          <w:tcPr>
            <w:tcW w:w="850" w:type="dxa"/>
            <w:tcBorders>
              <w:bottom w:val="single" w:sz="4" w:space="0" w:color="auto"/>
            </w:tcBorders>
          </w:tcPr>
          <w:p w14:paraId="270159D9" w14:textId="77777777" w:rsidR="009A75E5" w:rsidRPr="00BA77F9" w:rsidRDefault="009A75E5" w:rsidP="00EC13EE">
            <w:pPr>
              <w:pStyle w:val="TAH"/>
            </w:pPr>
            <w:r w:rsidRPr="00BA77F9">
              <w:t>T1</w:t>
            </w:r>
          </w:p>
        </w:tc>
        <w:tc>
          <w:tcPr>
            <w:tcW w:w="851" w:type="dxa"/>
            <w:tcBorders>
              <w:bottom w:val="single" w:sz="4" w:space="0" w:color="auto"/>
            </w:tcBorders>
          </w:tcPr>
          <w:p w14:paraId="79E0B444" w14:textId="77777777" w:rsidR="009A75E5" w:rsidRPr="00BA77F9" w:rsidRDefault="009A75E5" w:rsidP="00EC13EE">
            <w:pPr>
              <w:pStyle w:val="TAH"/>
            </w:pPr>
            <w:r w:rsidRPr="00BA77F9">
              <w:t>T2</w:t>
            </w:r>
          </w:p>
        </w:tc>
      </w:tr>
      <w:tr w:rsidR="009A75E5" w:rsidRPr="00BA77F9" w14:paraId="2FD19270" w14:textId="77777777" w:rsidTr="00EC13EE">
        <w:trPr>
          <w:cantSplit/>
          <w:trHeight w:val="292"/>
        </w:trPr>
        <w:tc>
          <w:tcPr>
            <w:tcW w:w="1838" w:type="dxa"/>
            <w:gridSpan w:val="3"/>
            <w:tcBorders>
              <w:left w:val="single" w:sz="4" w:space="0" w:color="auto"/>
              <w:bottom w:val="single" w:sz="4" w:space="0" w:color="auto"/>
            </w:tcBorders>
          </w:tcPr>
          <w:p w14:paraId="476EEA32" w14:textId="77777777" w:rsidR="009A75E5" w:rsidRPr="00BA77F9" w:rsidRDefault="009A75E5" w:rsidP="00EC13EE">
            <w:pPr>
              <w:pStyle w:val="TAL"/>
              <w:rPr>
                <w:lang w:val="it-IT"/>
              </w:rPr>
            </w:pPr>
            <w:r w:rsidRPr="00BA77F9">
              <w:rPr>
                <w:lang w:val="it-IT"/>
              </w:rPr>
              <w:t>NR RF Channel Number</w:t>
            </w:r>
          </w:p>
        </w:tc>
        <w:tc>
          <w:tcPr>
            <w:tcW w:w="709" w:type="dxa"/>
            <w:tcBorders>
              <w:bottom w:val="single" w:sz="4" w:space="0" w:color="auto"/>
            </w:tcBorders>
          </w:tcPr>
          <w:p w14:paraId="051B5F54" w14:textId="77777777" w:rsidR="009A75E5" w:rsidRPr="00BA77F9" w:rsidRDefault="009A75E5" w:rsidP="00EC13EE">
            <w:pPr>
              <w:pStyle w:val="TAC"/>
              <w:rPr>
                <w:lang w:val="it-IT"/>
              </w:rPr>
            </w:pPr>
          </w:p>
        </w:tc>
        <w:tc>
          <w:tcPr>
            <w:tcW w:w="1417" w:type="dxa"/>
            <w:tcBorders>
              <w:bottom w:val="single" w:sz="4" w:space="0" w:color="auto"/>
            </w:tcBorders>
            <w:vAlign w:val="center"/>
          </w:tcPr>
          <w:p w14:paraId="0624C0DB" w14:textId="77777777" w:rsidR="009A75E5" w:rsidRPr="00BA77F9" w:rsidRDefault="009A75E5" w:rsidP="00EC13EE">
            <w:pPr>
              <w:pStyle w:val="TAC"/>
              <w:rPr>
                <w:rFonts w:cs="v4.2.0"/>
              </w:rPr>
            </w:pPr>
            <w:r w:rsidRPr="00BA77F9">
              <w:t>Config 1,2,3</w:t>
            </w:r>
          </w:p>
        </w:tc>
        <w:tc>
          <w:tcPr>
            <w:tcW w:w="1843" w:type="dxa"/>
            <w:gridSpan w:val="2"/>
            <w:tcBorders>
              <w:bottom w:val="single" w:sz="4" w:space="0" w:color="auto"/>
            </w:tcBorders>
          </w:tcPr>
          <w:p w14:paraId="4B0752E5" w14:textId="77777777" w:rsidR="009A75E5" w:rsidRPr="00BA77F9" w:rsidRDefault="009A75E5" w:rsidP="00EC13EE">
            <w:pPr>
              <w:pStyle w:val="TAC"/>
            </w:pPr>
            <w:r w:rsidRPr="00BA77F9">
              <w:rPr>
                <w:lang w:val="en-US"/>
              </w:rPr>
              <w:t>1</w:t>
            </w:r>
          </w:p>
        </w:tc>
        <w:tc>
          <w:tcPr>
            <w:tcW w:w="1843" w:type="dxa"/>
            <w:gridSpan w:val="2"/>
            <w:tcBorders>
              <w:bottom w:val="single" w:sz="4" w:space="0" w:color="auto"/>
            </w:tcBorders>
          </w:tcPr>
          <w:p w14:paraId="73040403" w14:textId="77777777" w:rsidR="009A75E5" w:rsidRPr="00BA77F9" w:rsidRDefault="009A75E5" w:rsidP="00EC13EE">
            <w:pPr>
              <w:pStyle w:val="TAC"/>
            </w:pPr>
            <w:r w:rsidRPr="00BA77F9">
              <w:rPr>
                <w:lang w:val="en-US"/>
              </w:rPr>
              <w:t>2</w:t>
            </w:r>
          </w:p>
        </w:tc>
        <w:tc>
          <w:tcPr>
            <w:tcW w:w="1701" w:type="dxa"/>
            <w:gridSpan w:val="2"/>
            <w:tcBorders>
              <w:bottom w:val="single" w:sz="4" w:space="0" w:color="auto"/>
            </w:tcBorders>
          </w:tcPr>
          <w:p w14:paraId="7C1AEBB6" w14:textId="77777777" w:rsidR="009A75E5" w:rsidRPr="00BA77F9" w:rsidRDefault="009A75E5" w:rsidP="00EC13EE">
            <w:pPr>
              <w:pStyle w:val="TAC"/>
              <w:rPr>
                <w:rFonts w:cs="v4.2.0"/>
              </w:rPr>
            </w:pPr>
            <w:r w:rsidRPr="00BA77F9">
              <w:rPr>
                <w:lang w:val="en-US"/>
              </w:rPr>
              <w:t>2</w:t>
            </w:r>
          </w:p>
        </w:tc>
      </w:tr>
      <w:tr w:rsidR="009A75E5" w:rsidRPr="00BA77F9" w14:paraId="5ACD92AA" w14:textId="77777777" w:rsidTr="00EC13EE">
        <w:trPr>
          <w:cantSplit/>
          <w:trHeight w:val="150"/>
        </w:trPr>
        <w:tc>
          <w:tcPr>
            <w:tcW w:w="1838" w:type="dxa"/>
            <w:gridSpan w:val="3"/>
            <w:vMerge w:val="restart"/>
            <w:tcBorders>
              <w:left w:val="single" w:sz="4" w:space="0" w:color="auto"/>
            </w:tcBorders>
          </w:tcPr>
          <w:p w14:paraId="15EBAD21" w14:textId="77777777" w:rsidR="009A75E5" w:rsidRPr="00BA77F9" w:rsidRDefault="009A75E5" w:rsidP="00EC13EE">
            <w:pPr>
              <w:pStyle w:val="TAL"/>
              <w:rPr>
                <w:bCs/>
              </w:rPr>
            </w:pPr>
            <w:r w:rsidRPr="00BA77F9">
              <w:rPr>
                <w:bCs/>
              </w:rPr>
              <w:t>Duplex mode</w:t>
            </w:r>
          </w:p>
        </w:tc>
        <w:tc>
          <w:tcPr>
            <w:tcW w:w="709" w:type="dxa"/>
          </w:tcPr>
          <w:p w14:paraId="0D5D87AF"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582AFCFE" w14:textId="77777777" w:rsidR="009A75E5" w:rsidRPr="00BA77F9" w:rsidRDefault="009A75E5" w:rsidP="00EC13EE">
            <w:pPr>
              <w:pStyle w:val="TAC"/>
              <w:rPr>
                <w:lang w:val="en-US"/>
              </w:rPr>
            </w:pPr>
            <w:r w:rsidRPr="00BA77F9">
              <w:t>Config 1</w:t>
            </w:r>
          </w:p>
        </w:tc>
        <w:tc>
          <w:tcPr>
            <w:tcW w:w="1843" w:type="dxa"/>
            <w:gridSpan w:val="2"/>
            <w:tcBorders>
              <w:bottom w:val="single" w:sz="4" w:space="0" w:color="auto"/>
            </w:tcBorders>
          </w:tcPr>
          <w:p w14:paraId="043893DD" w14:textId="77777777" w:rsidR="009A75E5" w:rsidRPr="00BA77F9" w:rsidRDefault="009A75E5" w:rsidP="00EC13EE">
            <w:pPr>
              <w:pStyle w:val="TAC"/>
              <w:rPr>
                <w:lang w:val="en-US"/>
              </w:rPr>
            </w:pPr>
            <w:r w:rsidRPr="00BA77F9">
              <w:rPr>
                <w:lang w:val="en-US"/>
              </w:rPr>
              <w:t>FDD</w:t>
            </w:r>
          </w:p>
        </w:tc>
        <w:tc>
          <w:tcPr>
            <w:tcW w:w="1843" w:type="dxa"/>
            <w:gridSpan w:val="2"/>
            <w:tcBorders>
              <w:bottom w:val="single" w:sz="4" w:space="0" w:color="auto"/>
            </w:tcBorders>
          </w:tcPr>
          <w:p w14:paraId="098D34DE" w14:textId="77777777" w:rsidR="009A75E5" w:rsidRPr="00BA77F9" w:rsidRDefault="009A75E5" w:rsidP="00EC13EE">
            <w:pPr>
              <w:pStyle w:val="TAC"/>
              <w:rPr>
                <w:lang w:val="en-US"/>
              </w:rPr>
            </w:pPr>
            <w:r w:rsidRPr="00BA77F9">
              <w:rPr>
                <w:lang w:val="en-US"/>
              </w:rPr>
              <w:t>TDD</w:t>
            </w:r>
          </w:p>
        </w:tc>
        <w:tc>
          <w:tcPr>
            <w:tcW w:w="1701" w:type="dxa"/>
            <w:gridSpan w:val="2"/>
            <w:tcBorders>
              <w:bottom w:val="single" w:sz="4" w:space="0" w:color="auto"/>
            </w:tcBorders>
          </w:tcPr>
          <w:p w14:paraId="0931E93E" w14:textId="77777777" w:rsidR="009A75E5" w:rsidRPr="00BA77F9" w:rsidRDefault="009A75E5" w:rsidP="00EC13EE">
            <w:pPr>
              <w:pStyle w:val="TAC"/>
              <w:rPr>
                <w:lang w:val="en-US"/>
              </w:rPr>
            </w:pPr>
            <w:r w:rsidRPr="00BA77F9">
              <w:rPr>
                <w:lang w:val="en-US"/>
              </w:rPr>
              <w:t>TDD</w:t>
            </w:r>
          </w:p>
        </w:tc>
      </w:tr>
      <w:tr w:rsidR="009A75E5" w:rsidRPr="00BA77F9" w14:paraId="56C24B2B" w14:textId="77777777" w:rsidTr="00EC13EE">
        <w:trPr>
          <w:cantSplit/>
          <w:trHeight w:val="150"/>
        </w:trPr>
        <w:tc>
          <w:tcPr>
            <w:tcW w:w="1838" w:type="dxa"/>
            <w:gridSpan w:val="3"/>
            <w:vMerge/>
            <w:tcBorders>
              <w:left w:val="single" w:sz="4" w:space="0" w:color="auto"/>
            </w:tcBorders>
          </w:tcPr>
          <w:p w14:paraId="1B8064DE" w14:textId="77777777" w:rsidR="009A75E5" w:rsidRPr="00BA77F9" w:rsidRDefault="009A75E5" w:rsidP="00EC13EE">
            <w:pPr>
              <w:pStyle w:val="TAL"/>
              <w:rPr>
                <w:bCs/>
              </w:rPr>
            </w:pPr>
          </w:p>
        </w:tc>
        <w:tc>
          <w:tcPr>
            <w:tcW w:w="709" w:type="dxa"/>
          </w:tcPr>
          <w:p w14:paraId="27AA5BB6"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4D8D1E66" w14:textId="77777777" w:rsidR="009A75E5" w:rsidRPr="00BA77F9" w:rsidRDefault="009A75E5" w:rsidP="00EC13EE">
            <w:pPr>
              <w:pStyle w:val="TAC"/>
            </w:pPr>
            <w:r w:rsidRPr="00BA77F9">
              <w:t>Config 2,3</w:t>
            </w:r>
          </w:p>
        </w:tc>
        <w:tc>
          <w:tcPr>
            <w:tcW w:w="1843" w:type="dxa"/>
            <w:gridSpan w:val="2"/>
            <w:tcBorders>
              <w:bottom w:val="single" w:sz="4" w:space="0" w:color="auto"/>
            </w:tcBorders>
          </w:tcPr>
          <w:p w14:paraId="39D3FB42" w14:textId="77777777" w:rsidR="009A75E5" w:rsidRPr="00BA77F9" w:rsidRDefault="009A75E5" w:rsidP="00EC13EE">
            <w:pPr>
              <w:pStyle w:val="TAC"/>
              <w:rPr>
                <w:lang w:val="en-US"/>
              </w:rPr>
            </w:pPr>
            <w:r w:rsidRPr="00BA77F9">
              <w:rPr>
                <w:lang w:val="en-US"/>
              </w:rPr>
              <w:t>TDD</w:t>
            </w:r>
          </w:p>
        </w:tc>
        <w:tc>
          <w:tcPr>
            <w:tcW w:w="1843" w:type="dxa"/>
            <w:gridSpan w:val="2"/>
            <w:tcBorders>
              <w:bottom w:val="single" w:sz="4" w:space="0" w:color="auto"/>
            </w:tcBorders>
          </w:tcPr>
          <w:p w14:paraId="145AE267" w14:textId="77777777" w:rsidR="009A75E5" w:rsidRPr="00BA77F9" w:rsidRDefault="009A75E5" w:rsidP="00EC13EE">
            <w:pPr>
              <w:pStyle w:val="TAC"/>
              <w:rPr>
                <w:lang w:val="en-US"/>
              </w:rPr>
            </w:pPr>
            <w:r w:rsidRPr="00BA77F9">
              <w:rPr>
                <w:lang w:val="en-US"/>
              </w:rPr>
              <w:t>TDD</w:t>
            </w:r>
          </w:p>
        </w:tc>
        <w:tc>
          <w:tcPr>
            <w:tcW w:w="1701" w:type="dxa"/>
            <w:gridSpan w:val="2"/>
            <w:tcBorders>
              <w:bottom w:val="single" w:sz="4" w:space="0" w:color="auto"/>
            </w:tcBorders>
          </w:tcPr>
          <w:p w14:paraId="7DAC5192" w14:textId="77777777" w:rsidR="009A75E5" w:rsidRPr="00BA77F9" w:rsidRDefault="009A75E5" w:rsidP="00EC13EE">
            <w:pPr>
              <w:pStyle w:val="TAC"/>
              <w:rPr>
                <w:lang w:val="en-US"/>
              </w:rPr>
            </w:pPr>
            <w:r w:rsidRPr="00BA77F9">
              <w:rPr>
                <w:lang w:val="en-US"/>
              </w:rPr>
              <w:t>TDD</w:t>
            </w:r>
          </w:p>
        </w:tc>
      </w:tr>
      <w:tr w:rsidR="009A75E5" w:rsidRPr="00BA77F9" w14:paraId="78EE37B0" w14:textId="77777777" w:rsidTr="00EC13EE">
        <w:trPr>
          <w:cantSplit/>
          <w:trHeight w:val="150"/>
        </w:trPr>
        <w:tc>
          <w:tcPr>
            <w:tcW w:w="1838" w:type="dxa"/>
            <w:gridSpan w:val="3"/>
            <w:vMerge w:val="restart"/>
            <w:tcBorders>
              <w:left w:val="single" w:sz="4" w:space="0" w:color="auto"/>
            </w:tcBorders>
          </w:tcPr>
          <w:p w14:paraId="76CA97A5" w14:textId="77777777" w:rsidR="009A75E5" w:rsidRPr="00BA77F9" w:rsidRDefault="009A75E5" w:rsidP="00EC13EE">
            <w:pPr>
              <w:pStyle w:val="TAL"/>
              <w:rPr>
                <w:bCs/>
              </w:rPr>
            </w:pPr>
            <w:r w:rsidRPr="00BA77F9">
              <w:rPr>
                <w:bCs/>
              </w:rPr>
              <w:t>TDD configuration</w:t>
            </w:r>
          </w:p>
        </w:tc>
        <w:tc>
          <w:tcPr>
            <w:tcW w:w="709" w:type="dxa"/>
          </w:tcPr>
          <w:p w14:paraId="55288BC7"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0F872E6F" w14:textId="77777777" w:rsidR="009A75E5" w:rsidRPr="00BA77F9" w:rsidRDefault="009A75E5" w:rsidP="00EC13EE">
            <w:pPr>
              <w:pStyle w:val="TAC"/>
            </w:pPr>
            <w:r w:rsidRPr="00BA77F9">
              <w:t>Config 1</w:t>
            </w:r>
          </w:p>
        </w:tc>
        <w:tc>
          <w:tcPr>
            <w:tcW w:w="1843" w:type="dxa"/>
            <w:gridSpan w:val="2"/>
            <w:tcBorders>
              <w:bottom w:val="single" w:sz="4" w:space="0" w:color="auto"/>
            </w:tcBorders>
          </w:tcPr>
          <w:p w14:paraId="500D0355" w14:textId="77777777" w:rsidR="009A75E5" w:rsidRPr="00BA77F9" w:rsidRDefault="009A75E5" w:rsidP="00EC13EE">
            <w:pPr>
              <w:pStyle w:val="TAC"/>
              <w:rPr>
                <w:lang w:val="en-US"/>
              </w:rPr>
            </w:pPr>
            <w:r w:rsidRPr="00BA77F9">
              <w:rPr>
                <w:lang w:val="en-US"/>
              </w:rPr>
              <w:t>Not Applicable</w:t>
            </w:r>
          </w:p>
        </w:tc>
        <w:tc>
          <w:tcPr>
            <w:tcW w:w="1843" w:type="dxa"/>
            <w:gridSpan w:val="2"/>
            <w:tcBorders>
              <w:bottom w:val="single" w:sz="4" w:space="0" w:color="auto"/>
            </w:tcBorders>
          </w:tcPr>
          <w:p w14:paraId="1E45B7C3"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3A76C2F" w14:textId="77777777" w:rsidR="009A75E5" w:rsidRPr="00BA77F9" w:rsidRDefault="009A75E5" w:rsidP="00EC13EE">
            <w:pPr>
              <w:pStyle w:val="TAC"/>
              <w:rPr>
                <w:lang w:val="en-US"/>
              </w:rPr>
            </w:pPr>
            <w:r w:rsidRPr="00BA77F9">
              <w:rPr>
                <w:rFonts w:cs="Arial"/>
              </w:rPr>
              <w:t>TDDConf.1.1 CCA</w:t>
            </w:r>
          </w:p>
        </w:tc>
      </w:tr>
      <w:tr w:rsidR="009A75E5" w:rsidRPr="00BA77F9" w14:paraId="16B9725D" w14:textId="77777777" w:rsidTr="00EC13EE">
        <w:trPr>
          <w:cantSplit/>
          <w:trHeight w:val="150"/>
        </w:trPr>
        <w:tc>
          <w:tcPr>
            <w:tcW w:w="1838" w:type="dxa"/>
            <w:gridSpan w:val="3"/>
            <w:vMerge/>
            <w:tcBorders>
              <w:left w:val="single" w:sz="4" w:space="0" w:color="auto"/>
            </w:tcBorders>
          </w:tcPr>
          <w:p w14:paraId="65DB5B70" w14:textId="77777777" w:rsidR="009A75E5" w:rsidRPr="00BA77F9" w:rsidRDefault="009A75E5" w:rsidP="00EC13EE">
            <w:pPr>
              <w:pStyle w:val="TAL"/>
              <w:rPr>
                <w:bCs/>
              </w:rPr>
            </w:pPr>
          </w:p>
        </w:tc>
        <w:tc>
          <w:tcPr>
            <w:tcW w:w="709" w:type="dxa"/>
          </w:tcPr>
          <w:p w14:paraId="2B4FC54F"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2E513793" w14:textId="77777777" w:rsidR="009A75E5" w:rsidRPr="00BA77F9" w:rsidRDefault="009A75E5" w:rsidP="00EC13EE">
            <w:pPr>
              <w:pStyle w:val="TAC"/>
            </w:pPr>
            <w:r w:rsidRPr="00BA77F9">
              <w:t>Config 2</w:t>
            </w:r>
          </w:p>
        </w:tc>
        <w:tc>
          <w:tcPr>
            <w:tcW w:w="1843" w:type="dxa"/>
            <w:gridSpan w:val="2"/>
            <w:tcBorders>
              <w:bottom w:val="single" w:sz="4" w:space="0" w:color="auto"/>
            </w:tcBorders>
          </w:tcPr>
          <w:p w14:paraId="7CCDCE00" w14:textId="77777777" w:rsidR="009A75E5" w:rsidRPr="00BA77F9" w:rsidRDefault="009A75E5" w:rsidP="00EC13EE">
            <w:pPr>
              <w:pStyle w:val="TAC"/>
              <w:rPr>
                <w:lang w:val="en-US"/>
              </w:rPr>
            </w:pPr>
            <w:r w:rsidRPr="00BA77F9">
              <w:rPr>
                <w:lang w:val="en-US"/>
              </w:rPr>
              <w:t>TDDConf.1.1</w:t>
            </w:r>
          </w:p>
        </w:tc>
        <w:tc>
          <w:tcPr>
            <w:tcW w:w="1843" w:type="dxa"/>
            <w:gridSpan w:val="2"/>
            <w:tcBorders>
              <w:bottom w:val="single" w:sz="4" w:space="0" w:color="auto"/>
            </w:tcBorders>
          </w:tcPr>
          <w:p w14:paraId="7E64E0C4"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F0FA853" w14:textId="77777777" w:rsidR="009A75E5" w:rsidRPr="00BA77F9" w:rsidRDefault="009A75E5" w:rsidP="00EC13EE">
            <w:pPr>
              <w:pStyle w:val="TAC"/>
              <w:rPr>
                <w:lang w:val="en-US"/>
              </w:rPr>
            </w:pPr>
            <w:r w:rsidRPr="00BA77F9">
              <w:rPr>
                <w:rFonts w:cs="Arial"/>
              </w:rPr>
              <w:t>TDDConf.1.1 CCA</w:t>
            </w:r>
          </w:p>
        </w:tc>
      </w:tr>
      <w:tr w:rsidR="009A75E5" w:rsidRPr="00BA77F9" w14:paraId="39FCB820" w14:textId="77777777" w:rsidTr="00EC13EE">
        <w:trPr>
          <w:cantSplit/>
          <w:trHeight w:val="150"/>
        </w:trPr>
        <w:tc>
          <w:tcPr>
            <w:tcW w:w="1838" w:type="dxa"/>
            <w:gridSpan w:val="3"/>
            <w:vMerge/>
            <w:tcBorders>
              <w:left w:val="single" w:sz="4" w:space="0" w:color="auto"/>
              <w:bottom w:val="single" w:sz="4" w:space="0" w:color="auto"/>
            </w:tcBorders>
          </w:tcPr>
          <w:p w14:paraId="63651726" w14:textId="77777777" w:rsidR="009A75E5" w:rsidRPr="00BA77F9" w:rsidRDefault="009A75E5" w:rsidP="00EC13EE">
            <w:pPr>
              <w:pStyle w:val="TAL"/>
              <w:rPr>
                <w:bCs/>
              </w:rPr>
            </w:pPr>
          </w:p>
        </w:tc>
        <w:tc>
          <w:tcPr>
            <w:tcW w:w="709" w:type="dxa"/>
          </w:tcPr>
          <w:p w14:paraId="383603F1"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0B42070D" w14:textId="77777777" w:rsidR="009A75E5" w:rsidRPr="00BA77F9" w:rsidRDefault="009A75E5" w:rsidP="00EC13EE">
            <w:pPr>
              <w:pStyle w:val="TAC"/>
            </w:pPr>
            <w:r w:rsidRPr="00BA77F9">
              <w:t>Config 3</w:t>
            </w:r>
          </w:p>
        </w:tc>
        <w:tc>
          <w:tcPr>
            <w:tcW w:w="1843" w:type="dxa"/>
            <w:gridSpan w:val="2"/>
            <w:tcBorders>
              <w:bottom w:val="single" w:sz="4" w:space="0" w:color="auto"/>
            </w:tcBorders>
          </w:tcPr>
          <w:p w14:paraId="7F1530AC" w14:textId="77777777" w:rsidR="009A75E5" w:rsidRPr="00BA77F9" w:rsidRDefault="009A75E5" w:rsidP="00EC13EE">
            <w:pPr>
              <w:pStyle w:val="TAC"/>
              <w:rPr>
                <w:lang w:val="en-US"/>
              </w:rPr>
            </w:pPr>
            <w:r w:rsidRPr="00BA77F9">
              <w:rPr>
                <w:lang w:val="en-US"/>
              </w:rPr>
              <w:t>TDDConf.2.1</w:t>
            </w:r>
          </w:p>
        </w:tc>
        <w:tc>
          <w:tcPr>
            <w:tcW w:w="1843" w:type="dxa"/>
            <w:gridSpan w:val="2"/>
            <w:tcBorders>
              <w:bottom w:val="single" w:sz="4" w:space="0" w:color="auto"/>
            </w:tcBorders>
          </w:tcPr>
          <w:p w14:paraId="6AF9241A"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2EAEFC1" w14:textId="77777777" w:rsidR="009A75E5" w:rsidRPr="00BA77F9" w:rsidRDefault="009A75E5" w:rsidP="00EC13EE">
            <w:pPr>
              <w:pStyle w:val="TAC"/>
              <w:rPr>
                <w:lang w:val="en-US"/>
              </w:rPr>
            </w:pPr>
            <w:r w:rsidRPr="00BA77F9">
              <w:rPr>
                <w:rFonts w:cs="Arial"/>
              </w:rPr>
              <w:t>TDDConf.1.1 CCA</w:t>
            </w:r>
          </w:p>
        </w:tc>
      </w:tr>
      <w:tr w:rsidR="009A75E5" w:rsidRPr="00BA77F9" w14:paraId="286EC611" w14:textId="77777777" w:rsidTr="00EC13EE">
        <w:trPr>
          <w:cantSplit/>
          <w:trHeight w:val="631"/>
        </w:trPr>
        <w:tc>
          <w:tcPr>
            <w:tcW w:w="919" w:type="dxa"/>
            <w:gridSpan w:val="2"/>
            <w:tcBorders>
              <w:left w:val="single" w:sz="4" w:space="0" w:color="auto"/>
              <w:bottom w:val="nil"/>
            </w:tcBorders>
          </w:tcPr>
          <w:p w14:paraId="2F306497" w14:textId="77777777" w:rsidR="009A75E5" w:rsidRPr="00BA77F9" w:rsidRDefault="009A75E5"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6E8FBAD6" w14:textId="77777777" w:rsidR="009A75E5" w:rsidRPr="00BA77F9" w:rsidRDefault="009A75E5"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1AFF969C" w14:textId="77777777" w:rsidR="009A75E5" w:rsidRPr="00BA77F9" w:rsidRDefault="009A75E5" w:rsidP="00EC13EE">
            <w:pPr>
              <w:pStyle w:val="TAC"/>
              <w:rPr>
                <w:rFonts w:cs="v4.2.0"/>
              </w:rPr>
            </w:pPr>
          </w:p>
        </w:tc>
        <w:tc>
          <w:tcPr>
            <w:tcW w:w="1417" w:type="dxa"/>
            <w:vAlign w:val="center"/>
          </w:tcPr>
          <w:p w14:paraId="5A41A3AE" w14:textId="77777777" w:rsidR="009A75E5" w:rsidRPr="00BA77F9" w:rsidRDefault="009A75E5" w:rsidP="00EC13EE">
            <w:pPr>
              <w:pStyle w:val="TAC"/>
            </w:pPr>
            <w:r w:rsidRPr="00BA77F9">
              <w:t>Config 1,2,3</w:t>
            </w:r>
          </w:p>
        </w:tc>
        <w:tc>
          <w:tcPr>
            <w:tcW w:w="1843" w:type="dxa"/>
            <w:gridSpan w:val="2"/>
            <w:vAlign w:val="center"/>
          </w:tcPr>
          <w:p w14:paraId="23312F37"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ED2520"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14B615CB"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9A75E5" w:rsidRPr="00BA77F9" w14:paraId="3B7089BA" w14:textId="77777777" w:rsidTr="00EC13EE">
        <w:trPr>
          <w:cantSplit/>
          <w:trHeight w:val="116"/>
        </w:trPr>
        <w:tc>
          <w:tcPr>
            <w:tcW w:w="919" w:type="dxa"/>
            <w:gridSpan w:val="2"/>
            <w:tcBorders>
              <w:top w:val="nil"/>
              <w:left w:val="single" w:sz="4" w:space="0" w:color="auto"/>
              <w:bottom w:val="single" w:sz="4" w:space="0" w:color="auto"/>
            </w:tcBorders>
          </w:tcPr>
          <w:p w14:paraId="3CB1524B" w14:textId="77777777" w:rsidR="009A75E5" w:rsidRPr="00BA77F9" w:rsidRDefault="009A75E5" w:rsidP="00EC13EE">
            <w:pPr>
              <w:pStyle w:val="TAL"/>
              <w:rPr>
                <w:lang w:eastAsia="ja-JP"/>
              </w:rPr>
            </w:pPr>
          </w:p>
        </w:tc>
        <w:tc>
          <w:tcPr>
            <w:tcW w:w="919" w:type="dxa"/>
            <w:tcBorders>
              <w:top w:val="single" w:sz="4" w:space="0" w:color="auto"/>
              <w:left w:val="single" w:sz="4" w:space="0" w:color="auto"/>
              <w:bottom w:val="single" w:sz="4" w:space="0" w:color="auto"/>
            </w:tcBorders>
          </w:tcPr>
          <w:p w14:paraId="79AED219" w14:textId="77777777" w:rsidR="009A75E5" w:rsidRPr="00BA77F9" w:rsidRDefault="009A75E5"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2BEF488"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32B7CB2A"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4FF9E838"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4E7DA4" w14:textId="77777777" w:rsidR="009A75E5" w:rsidRPr="00BA77F9" w:rsidRDefault="009A75E5" w:rsidP="00EC13EE">
            <w:pPr>
              <w:pStyle w:val="TAC"/>
              <w:rPr>
                <w:lang w:val="en-US"/>
              </w:rPr>
            </w:pPr>
            <w:r w:rsidRPr="00BA77F9">
              <w:rPr>
                <w:lang w:val="en-US"/>
              </w:rPr>
              <w:t>P</w:t>
            </w:r>
            <w:r w:rsidRPr="00BA77F9">
              <w:rPr>
                <w:vertAlign w:val="subscript"/>
                <w:lang w:val="en-US"/>
              </w:rPr>
              <w:t>CCA_DL_1</w:t>
            </w:r>
            <w:r w:rsidRPr="00BA77F9">
              <w:rPr>
                <w:lang w:val="en-US"/>
              </w:rPr>
              <w:t>=0.75</w:t>
            </w:r>
          </w:p>
          <w:p w14:paraId="7B36D97C" w14:textId="77777777" w:rsidR="009A75E5" w:rsidRPr="00BA77F9" w:rsidRDefault="009A75E5" w:rsidP="00EC13EE">
            <w:pPr>
              <w:pStyle w:val="TAC"/>
              <w:rPr>
                <w:lang w:val="en-US"/>
              </w:rPr>
            </w:pPr>
            <w:r w:rsidRPr="00BA77F9">
              <w:rPr>
                <w:lang w:val="en-US"/>
              </w:rPr>
              <w:t>P</w:t>
            </w:r>
            <w:r w:rsidRPr="00BA77F9">
              <w:rPr>
                <w:vertAlign w:val="subscript"/>
                <w:lang w:val="en-US"/>
              </w:rPr>
              <w:t>CCA_DL_2</w:t>
            </w:r>
            <w:r w:rsidRPr="00BA77F9">
              <w:rPr>
                <w:lang w:val="en-US"/>
              </w:rPr>
              <w:t>=0.75</w:t>
            </w:r>
          </w:p>
          <w:p w14:paraId="0242733F" w14:textId="77777777" w:rsidR="009A75E5" w:rsidRPr="00BA77F9" w:rsidRDefault="009A75E5"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4A4BDB7A" w14:textId="77777777" w:rsidR="009A75E5" w:rsidRPr="00BA77F9" w:rsidRDefault="009A75E5" w:rsidP="00EC13EE">
            <w:pPr>
              <w:pStyle w:val="TAC"/>
              <w:rPr>
                <w:lang w:val="en-US"/>
              </w:rPr>
            </w:pPr>
            <w:r w:rsidRPr="00BA77F9">
              <w:rPr>
                <w:lang w:val="en-US"/>
              </w:rPr>
              <w:t>P</w:t>
            </w:r>
            <w:r w:rsidRPr="00BA77F9">
              <w:rPr>
                <w:vertAlign w:val="subscript"/>
                <w:lang w:val="en-US"/>
              </w:rPr>
              <w:t>CCA_DL_1</w:t>
            </w:r>
            <w:r w:rsidRPr="00BA77F9">
              <w:rPr>
                <w:lang w:val="en-US"/>
              </w:rPr>
              <w:t>=0.75</w:t>
            </w:r>
          </w:p>
          <w:p w14:paraId="5B2FBBE0" w14:textId="77777777" w:rsidR="009A75E5" w:rsidRPr="00BA77F9" w:rsidRDefault="009A75E5" w:rsidP="00EC13EE">
            <w:pPr>
              <w:pStyle w:val="TAC"/>
              <w:rPr>
                <w:lang w:val="en-US"/>
              </w:rPr>
            </w:pPr>
            <w:r w:rsidRPr="00BA77F9">
              <w:rPr>
                <w:lang w:val="en-US"/>
              </w:rPr>
              <w:t>P</w:t>
            </w:r>
            <w:r w:rsidRPr="00BA77F9">
              <w:rPr>
                <w:vertAlign w:val="subscript"/>
                <w:lang w:val="en-US"/>
              </w:rPr>
              <w:t>CCA_DL_2</w:t>
            </w:r>
            <w:r w:rsidRPr="00BA77F9">
              <w:rPr>
                <w:lang w:val="en-US"/>
              </w:rPr>
              <w:t>=0.75</w:t>
            </w:r>
          </w:p>
          <w:p w14:paraId="51476813" w14:textId="77777777" w:rsidR="009A75E5" w:rsidRPr="00BA77F9" w:rsidRDefault="009A75E5" w:rsidP="00EC13EE">
            <w:pPr>
              <w:pStyle w:val="TAC"/>
              <w:rPr>
                <w:rFonts w:cs="v4.2.0"/>
                <w:bCs/>
                <w:lang w:eastAsia="zh-CN"/>
              </w:rPr>
            </w:pPr>
          </w:p>
        </w:tc>
      </w:tr>
      <w:tr w:rsidR="009A75E5" w:rsidRPr="00BA77F9" w14:paraId="6DF9CD7B" w14:textId="77777777" w:rsidTr="00EC13EE">
        <w:trPr>
          <w:cantSplit/>
          <w:trHeight w:val="150"/>
        </w:trPr>
        <w:tc>
          <w:tcPr>
            <w:tcW w:w="919" w:type="dxa"/>
            <w:gridSpan w:val="2"/>
            <w:tcBorders>
              <w:top w:val="single" w:sz="4" w:space="0" w:color="auto"/>
              <w:left w:val="single" w:sz="4" w:space="0" w:color="auto"/>
              <w:bottom w:val="nil"/>
            </w:tcBorders>
          </w:tcPr>
          <w:p w14:paraId="676082D4" w14:textId="77777777" w:rsidR="009A75E5" w:rsidRPr="00BA77F9" w:rsidRDefault="009A75E5"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C87EC2F" w14:textId="77777777" w:rsidR="009A75E5" w:rsidRPr="00BA77F9" w:rsidRDefault="009A75E5" w:rsidP="00EC13EE">
            <w:pPr>
              <w:pStyle w:val="TAL"/>
              <w:rPr>
                <w:bCs/>
              </w:rPr>
            </w:pPr>
            <w:r w:rsidRPr="00BA77F9">
              <w:rPr>
                <w:bCs/>
              </w:rPr>
              <w:t>Semi-static channel access</w:t>
            </w:r>
            <w:r w:rsidRPr="00BA77F9">
              <w:rPr>
                <w:bCs/>
                <w:vertAlign w:val="superscript"/>
              </w:rPr>
              <w:t xml:space="preserve"> Note 5,7</w:t>
            </w:r>
          </w:p>
        </w:tc>
        <w:tc>
          <w:tcPr>
            <w:tcW w:w="709" w:type="dxa"/>
          </w:tcPr>
          <w:p w14:paraId="057CB9DE"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1CF3379E"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39A96431"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27583B1"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149F99C"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9A75E5" w:rsidRPr="00BA77F9" w14:paraId="4C3E2B67" w14:textId="77777777" w:rsidTr="00EC13EE">
        <w:trPr>
          <w:cantSplit/>
          <w:trHeight w:val="150"/>
        </w:trPr>
        <w:tc>
          <w:tcPr>
            <w:tcW w:w="919" w:type="dxa"/>
            <w:gridSpan w:val="2"/>
            <w:tcBorders>
              <w:top w:val="nil"/>
              <w:left w:val="single" w:sz="4" w:space="0" w:color="auto"/>
            </w:tcBorders>
          </w:tcPr>
          <w:p w14:paraId="234CD289" w14:textId="77777777" w:rsidR="009A75E5" w:rsidRPr="00BA77F9" w:rsidRDefault="009A75E5" w:rsidP="00EC13EE">
            <w:pPr>
              <w:pStyle w:val="TAL"/>
              <w:rPr>
                <w:lang w:eastAsia="ja-JP"/>
              </w:rPr>
            </w:pPr>
          </w:p>
        </w:tc>
        <w:tc>
          <w:tcPr>
            <w:tcW w:w="919" w:type="dxa"/>
            <w:tcBorders>
              <w:top w:val="single" w:sz="4" w:space="0" w:color="auto"/>
              <w:left w:val="single" w:sz="4" w:space="0" w:color="auto"/>
            </w:tcBorders>
          </w:tcPr>
          <w:p w14:paraId="55358625" w14:textId="77777777" w:rsidR="009A75E5" w:rsidRPr="00BA77F9" w:rsidRDefault="009A75E5"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1681203"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1087A508"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3ED2D044"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88C9410"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418F365"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9A75E5" w:rsidRPr="00BA77F9" w14:paraId="5C407798"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813F3BA" w14:textId="77777777" w:rsidR="009A75E5" w:rsidRPr="00BA77F9" w:rsidRDefault="009A75E5"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0079C9DE" w14:textId="77777777" w:rsidR="009A75E5" w:rsidRPr="00BA77F9" w:rsidRDefault="009A75E5"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B41EBF7" w14:textId="77777777" w:rsidR="009A75E5" w:rsidRPr="00BA77F9" w:rsidRDefault="009A75E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B0643EB" w14:textId="77777777" w:rsidR="009A75E5" w:rsidRPr="00BA77F9" w:rsidRDefault="009A75E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683D81" w14:textId="77777777" w:rsidR="009A75E5" w:rsidRPr="00BA77F9" w:rsidRDefault="009A75E5"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C0C3B01" w14:textId="77777777" w:rsidR="009A75E5" w:rsidRPr="00BA77F9" w:rsidRDefault="009A75E5" w:rsidP="00EC13EE">
            <w:pPr>
              <w:pStyle w:val="TAC"/>
              <w:rPr>
                <w:szCs w:val="18"/>
              </w:rPr>
            </w:pPr>
            <w:r w:rsidRPr="00BA77F9">
              <w:rPr>
                <w:lang w:val="en-US" w:eastAsia="zh-CN"/>
              </w:rPr>
              <w:t>12</w:t>
            </w:r>
          </w:p>
        </w:tc>
      </w:tr>
      <w:tr w:rsidR="009A75E5" w:rsidRPr="00BA77F9" w14:paraId="12660010"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038E114" w14:textId="77777777" w:rsidR="009A75E5" w:rsidRPr="00BA77F9" w:rsidRDefault="009A75E5"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11F9476" w14:textId="77777777" w:rsidR="009A75E5" w:rsidRPr="00BA77F9" w:rsidRDefault="009A75E5"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38F1E54" w14:textId="77777777" w:rsidR="009A75E5" w:rsidRPr="00BA77F9" w:rsidRDefault="009A75E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48B3D7B" w14:textId="77777777" w:rsidR="009A75E5" w:rsidRPr="00BA77F9" w:rsidRDefault="009A75E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CC25DAC" w14:textId="77777777" w:rsidR="009A75E5" w:rsidRPr="00BA77F9" w:rsidRDefault="009A75E5"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179035A0" w14:textId="77777777" w:rsidR="009A75E5" w:rsidRPr="00BA77F9" w:rsidRDefault="009A75E5" w:rsidP="00EC13EE">
            <w:pPr>
              <w:pStyle w:val="TAC"/>
              <w:rPr>
                <w:szCs w:val="18"/>
              </w:rPr>
            </w:pPr>
            <w:r w:rsidRPr="00BA77F9">
              <w:t>T</w:t>
            </w:r>
            <w:r w:rsidRPr="00BA77F9">
              <w:rPr>
                <w:vertAlign w:val="subscript"/>
              </w:rPr>
              <w:t>PSS/SSS_sync_inter_cca</w:t>
            </w:r>
          </w:p>
        </w:tc>
      </w:tr>
      <w:tr w:rsidR="009A75E5" w:rsidRPr="00BA77F9" w14:paraId="29C0A810" w14:textId="77777777" w:rsidTr="00EC13EE">
        <w:trPr>
          <w:cantSplit/>
          <w:trHeight w:val="150"/>
        </w:trPr>
        <w:tc>
          <w:tcPr>
            <w:tcW w:w="1838" w:type="dxa"/>
            <w:gridSpan w:val="3"/>
            <w:vMerge w:val="restart"/>
            <w:tcBorders>
              <w:left w:val="single" w:sz="4" w:space="0" w:color="auto"/>
            </w:tcBorders>
          </w:tcPr>
          <w:p w14:paraId="6E1D1D7B" w14:textId="77777777" w:rsidR="009A75E5" w:rsidRPr="00BA77F9" w:rsidRDefault="009A75E5" w:rsidP="00EC13EE">
            <w:pPr>
              <w:pStyle w:val="TAL"/>
            </w:pPr>
            <w:r w:rsidRPr="00BA77F9">
              <w:rPr>
                <w:bCs/>
              </w:rPr>
              <w:t>BW</w:t>
            </w:r>
            <w:r w:rsidRPr="00BA77F9">
              <w:rPr>
                <w:vertAlign w:val="subscript"/>
              </w:rPr>
              <w:t>channel</w:t>
            </w:r>
          </w:p>
        </w:tc>
        <w:tc>
          <w:tcPr>
            <w:tcW w:w="709" w:type="dxa"/>
            <w:vMerge w:val="restart"/>
          </w:tcPr>
          <w:p w14:paraId="6E00F64F" w14:textId="77777777" w:rsidR="009A75E5" w:rsidRPr="00BA77F9" w:rsidRDefault="009A75E5" w:rsidP="00EC13EE">
            <w:pPr>
              <w:pStyle w:val="TAC"/>
            </w:pPr>
            <w:r w:rsidRPr="00BA77F9">
              <w:rPr>
                <w:rFonts w:cs="v4.2.0"/>
              </w:rPr>
              <w:t>MHz</w:t>
            </w:r>
          </w:p>
        </w:tc>
        <w:tc>
          <w:tcPr>
            <w:tcW w:w="1417" w:type="dxa"/>
            <w:tcBorders>
              <w:bottom w:val="single" w:sz="4" w:space="0" w:color="auto"/>
            </w:tcBorders>
            <w:vAlign w:val="center"/>
          </w:tcPr>
          <w:p w14:paraId="35F63401" w14:textId="77777777" w:rsidR="009A75E5" w:rsidRPr="00BA77F9" w:rsidRDefault="009A75E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5D538" w14:textId="77777777" w:rsidR="009A75E5" w:rsidRPr="00BA77F9" w:rsidRDefault="009A75E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9418A6D"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68639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4E1DB6F0" w14:textId="77777777" w:rsidTr="00EC13EE">
        <w:trPr>
          <w:cantSplit/>
          <w:trHeight w:val="150"/>
        </w:trPr>
        <w:tc>
          <w:tcPr>
            <w:tcW w:w="1838" w:type="dxa"/>
            <w:gridSpan w:val="3"/>
            <w:vMerge/>
            <w:tcBorders>
              <w:left w:val="single" w:sz="4" w:space="0" w:color="auto"/>
              <w:bottom w:val="single" w:sz="4" w:space="0" w:color="auto"/>
            </w:tcBorders>
          </w:tcPr>
          <w:p w14:paraId="5EFC475A" w14:textId="77777777" w:rsidR="009A75E5" w:rsidRPr="00BA77F9" w:rsidRDefault="009A75E5" w:rsidP="00EC13EE">
            <w:pPr>
              <w:pStyle w:val="TAL"/>
              <w:rPr>
                <w:bCs/>
              </w:rPr>
            </w:pPr>
          </w:p>
        </w:tc>
        <w:tc>
          <w:tcPr>
            <w:tcW w:w="709" w:type="dxa"/>
            <w:vMerge/>
            <w:tcBorders>
              <w:bottom w:val="single" w:sz="4" w:space="0" w:color="auto"/>
            </w:tcBorders>
          </w:tcPr>
          <w:p w14:paraId="0F4A23DC"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2A4E726F" w14:textId="77777777" w:rsidR="009A75E5" w:rsidRPr="00BA77F9" w:rsidRDefault="009A75E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1E88D90E"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02FBA19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0A71E2FD"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0773364D" w14:textId="77777777" w:rsidTr="00EC13EE">
        <w:trPr>
          <w:cantSplit/>
          <w:trHeight w:val="81"/>
        </w:trPr>
        <w:tc>
          <w:tcPr>
            <w:tcW w:w="1838" w:type="dxa"/>
            <w:gridSpan w:val="3"/>
            <w:vMerge w:val="restart"/>
            <w:tcBorders>
              <w:left w:val="single" w:sz="4" w:space="0" w:color="auto"/>
            </w:tcBorders>
          </w:tcPr>
          <w:p w14:paraId="64FFFA68" w14:textId="77777777" w:rsidR="009A75E5" w:rsidRPr="00BA77F9" w:rsidRDefault="009A75E5" w:rsidP="00EC13EE">
            <w:pPr>
              <w:pStyle w:val="TAL"/>
              <w:rPr>
                <w:bCs/>
              </w:rPr>
            </w:pPr>
            <w:r w:rsidRPr="00BA77F9">
              <w:rPr>
                <w:lang w:val="en-US"/>
              </w:rPr>
              <w:t>BWP BW</w:t>
            </w:r>
          </w:p>
        </w:tc>
        <w:tc>
          <w:tcPr>
            <w:tcW w:w="709" w:type="dxa"/>
            <w:vMerge w:val="restart"/>
          </w:tcPr>
          <w:p w14:paraId="4B36418C" w14:textId="77777777" w:rsidR="009A75E5" w:rsidRPr="00BA77F9" w:rsidRDefault="009A75E5" w:rsidP="00EC13EE">
            <w:pPr>
              <w:pStyle w:val="TAC"/>
            </w:pPr>
            <w:r w:rsidRPr="00BA77F9">
              <w:t>MHz</w:t>
            </w:r>
          </w:p>
        </w:tc>
        <w:tc>
          <w:tcPr>
            <w:tcW w:w="1417" w:type="dxa"/>
            <w:tcBorders>
              <w:bottom w:val="single" w:sz="4" w:space="0" w:color="auto"/>
            </w:tcBorders>
            <w:vAlign w:val="center"/>
          </w:tcPr>
          <w:p w14:paraId="7B7D628F" w14:textId="77777777" w:rsidR="009A75E5" w:rsidRPr="00BA77F9" w:rsidRDefault="009A75E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43B0BD3" w14:textId="77777777" w:rsidR="009A75E5" w:rsidRPr="00BA77F9" w:rsidRDefault="009A75E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38416B8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0C60323"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8DBFAE5" w14:textId="77777777" w:rsidTr="00EC13EE">
        <w:trPr>
          <w:cantSplit/>
          <w:trHeight w:val="36"/>
        </w:trPr>
        <w:tc>
          <w:tcPr>
            <w:tcW w:w="1838" w:type="dxa"/>
            <w:gridSpan w:val="3"/>
            <w:vMerge/>
            <w:tcBorders>
              <w:left w:val="single" w:sz="4" w:space="0" w:color="auto"/>
              <w:bottom w:val="single" w:sz="4" w:space="0" w:color="auto"/>
            </w:tcBorders>
          </w:tcPr>
          <w:p w14:paraId="69F6E09E" w14:textId="77777777" w:rsidR="009A75E5" w:rsidRPr="00BA77F9" w:rsidRDefault="009A75E5" w:rsidP="00EC13EE">
            <w:pPr>
              <w:pStyle w:val="TAL"/>
              <w:rPr>
                <w:bCs/>
              </w:rPr>
            </w:pPr>
          </w:p>
        </w:tc>
        <w:tc>
          <w:tcPr>
            <w:tcW w:w="709" w:type="dxa"/>
            <w:vMerge/>
            <w:tcBorders>
              <w:bottom w:val="single" w:sz="4" w:space="0" w:color="auto"/>
            </w:tcBorders>
          </w:tcPr>
          <w:p w14:paraId="3F13F387" w14:textId="77777777" w:rsidR="009A75E5" w:rsidRPr="00BA77F9" w:rsidRDefault="009A75E5" w:rsidP="00EC13EE">
            <w:pPr>
              <w:pStyle w:val="TAC"/>
            </w:pPr>
          </w:p>
        </w:tc>
        <w:tc>
          <w:tcPr>
            <w:tcW w:w="1417" w:type="dxa"/>
            <w:tcBorders>
              <w:bottom w:val="single" w:sz="4" w:space="0" w:color="auto"/>
            </w:tcBorders>
            <w:vAlign w:val="center"/>
          </w:tcPr>
          <w:p w14:paraId="7B724B9F" w14:textId="77777777" w:rsidR="009A75E5" w:rsidRPr="00BA77F9" w:rsidRDefault="009A75E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ACBFAD6"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2E62C91F"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ECA7AF6"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7953D43" w14:textId="77777777" w:rsidTr="00EC13EE">
        <w:trPr>
          <w:cantSplit/>
          <w:trHeight w:val="36"/>
        </w:trPr>
        <w:tc>
          <w:tcPr>
            <w:tcW w:w="846" w:type="dxa"/>
            <w:vMerge w:val="restart"/>
            <w:tcBorders>
              <w:left w:val="single" w:sz="4" w:space="0" w:color="auto"/>
            </w:tcBorders>
          </w:tcPr>
          <w:p w14:paraId="0A3500A1" w14:textId="77777777" w:rsidR="009A75E5" w:rsidRPr="00BA77F9" w:rsidRDefault="009A75E5" w:rsidP="00EC13EE">
            <w:pPr>
              <w:pStyle w:val="TAL"/>
              <w:rPr>
                <w:bCs/>
              </w:rPr>
            </w:pPr>
            <w:r w:rsidRPr="00BA77F9">
              <w:rPr>
                <w:lang w:val="en-US"/>
              </w:rPr>
              <w:t xml:space="preserve">BWP configuration </w:t>
            </w:r>
          </w:p>
        </w:tc>
        <w:tc>
          <w:tcPr>
            <w:tcW w:w="992" w:type="dxa"/>
            <w:gridSpan w:val="2"/>
            <w:tcBorders>
              <w:left w:val="single" w:sz="4" w:space="0" w:color="auto"/>
            </w:tcBorders>
          </w:tcPr>
          <w:p w14:paraId="2E65E75F" w14:textId="77777777" w:rsidR="009A75E5" w:rsidRPr="00BA77F9" w:rsidRDefault="009A75E5" w:rsidP="00EC13EE">
            <w:pPr>
              <w:pStyle w:val="TAL"/>
              <w:rPr>
                <w:bCs/>
              </w:rPr>
            </w:pPr>
            <w:r w:rsidRPr="00BA77F9">
              <w:t>Initial DL BWP</w:t>
            </w:r>
          </w:p>
        </w:tc>
        <w:tc>
          <w:tcPr>
            <w:tcW w:w="709" w:type="dxa"/>
            <w:tcBorders>
              <w:bottom w:val="single" w:sz="4" w:space="0" w:color="auto"/>
            </w:tcBorders>
          </w:tcPr>
          <w:p w14:paraId="1669FAE9" w14:textId="77777777" w:rsidR="009A75E5" w:rsidRPr="00BA77F9" w:rsidRDefault="009A75E5" w:rsidP="00EC13EE">
            <w:pPr>
              <w:pStyle w:val="TAC"/>
            </w:pPr>
          </w:p>
        </w:tc>
        <w:tc>
          <w:tcPr>
            <w:tcW w:w="1417" w:type="dxa"/>
            <w:vMerge w:val="restart"/>
            <w:vAlign w:val="center"/>
          </w:tcPr>
          <w:p w14:paraId="7ACB767C" w14:textId="77777777" w:rsidR="009A75E5" w:rsidRPr="00BA77F9" w:rsidRDefault="009A75E5"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6A8D7BF0" w14:textId="77777777" w:rsidR="009A75E5" w:rsidRPr="00BA77F9" w:rsidRDefault="009A75E5" w:rsidP="00EC13EE">
            <w:pPr>
              <w:pStyle w:val="TAC"/>
              <w:rPr>
                <w:szCs w:val="18"/>
              </w:rPr>
            </w:pPr>
            <w:r w:rsidRPr="00BA77F9">
              <w:t>DLBWP.0.1</w:t>
            </w:r>
          </w:p>
        </w:tc>
        <w:tc>
          <w:tcPr>
            <w:tcW w:w="1843" w:type="dxa"/>
            <w:gridSpan w:val="2"/>
            <w:tcBorders>
              <w:bottom w:val="single" w:sz="4" w:space="0" w:color="auto"/>
            </w:tcBorders>
          </w:tcPr>
          <w:p w14:paraId="50D8A0FF" w14:textId="77777777" w:rsidR="009A75E5" w:rsidRPr="00BA77F9" w:rsidRDefault="009A75E5" w:rsidP="00EC13EE">
            <w:pPr>
              <w:pStyle w:val="TAC"/>
              <w:rPr>
                <w:szCs w:val="18"/>
              </w:rPr>
            </w:pPr>
            <w:r w:rsidRPr="00BA77F9">
              <w:t>DLBWP.0.1</w:t>
            </w:r>
          </w:p>
        </w:tc>
        <w:tc>
          <w:tcPr>
            <w:tcW w:w="1701" w:type="dxa"/>
            <w:gridSpan w:val="2"/>
            <w:tcBorders>
              <w:bottom w:val="single" w:sz="4" w:space="0" w:color="auto"/>
            </w:tcBorders>
          </w:tcPr>
          <w:p w14:paraId="21A52550" w14:textId="77777777" w:rsidR="009A75E5" w:rsidRPr="00BA77F9" w:rsidRDefault="009A75E5" w:rsidP="00EC13EE">
            <w:pPr>
              <w:pStyle w:val="TAC"/>
              <w:rPr>
                <w:szCs w:val="18"/>
              </w:rPr>
            </w:pPr>
          </w:p>
        </w:tc>
      </w:tr>
      <w:tr w:rsidR="009A75E5" w:rsidRPr="00BA77F9" w14:paraId="6FABBD9C" w14:textId="77777777" w:rsidTr="00EC13EE">
        <w:trPr>
          <w:cantSplit/>
          <w:trHeight w:val="36"/>
        </w:trPr>
        <w:tc>
          <w:tcPr>
            <w:tcW w:w="846" w:type="dxa"/>
            <w:vMerge/>
            <w:tcBorders>
              <w:left w:val="single" w:sz="4" w:space="0" w:color="auto"/>
            </w:tcBorders>
          </w:tcPr>
          <w:p w14:paraId="135C0CF5" w14:textId="77777777" w:rsidR="009A75E5" w:rsidRPr="00BA77F9" w:rsidRDefault="009A75E5" w:rsidP="00EC13EE">
            <w:pPr>
              <w:pStyle w:val="TAL"/>
              <w:rPr>
                <w:lang w:val="en-US"/>
              </w:rPr>
            </w:pPr>
          </w:p>
        </w:tc>
        <w:tc>
          <w:tcPr>
            <w:tcW w:w="992" w:type="dxa"/>
            <w:gridSpan w:val="2"/>
            <w:tcBorders>
              <w:left w:val="single" w:sz="4" w:space="0" w:color="auto"/>
            </w:tcBorders>
          </w:tcPr>
          <w:p w14:paraId="4D69CFC5" w14:textId="77777777" w:rsidR="009A75E5" w:rsidRPr="00BA77F9" w:rsidRDefault="009A75E5" w:rsidP="00EC13EE">
            <w:pPr>
              <w:pStyle w:val="TAL"/>
            </w:pPr>
            <w:r w:rsidRPr="00BA77F9">
              <w:t>Initial UL BWP</w:t>
            </w:r>
          </w:p>
        </w:tc>
        <w:tc>
          <w:tcPr>
            <w:tcW w:w="709" w:type="dxa"/>
            <w:tcBorders>
              <w:bottom w:val="single" w:sz="4" w:space="0" w:color="auto"/>
            </w:tcBorders>
          </w:tcPr>
          <w:p w14:paraId="6F549E51" w14:textId="77777777" w:rsidR="009A75E5" w:rsidRPr="00BA77F9" w:rsidRDefault="009A75E5" w:rsidP="00EC13EE">
            <w:pPr>
              <w:pStyle w:val="TAC"/>
            </w:pPr>
          </w:p>
        </w:tc>
        <w:tc>
          <w:tcPr>
            <w:tcW w:w="1417" w:type="dxa"/>
            <w:vMerge/>
            <w:vAlign w:val="center"/>
          </w:tcPr>
          <w:p w14:paraId="1C4A7CE5" w14:textId="77777777" w:rsidR="009A75E5" w:rsidRPr="00BA77F9" w:rsidRDefault="009A75E5" w:rsidP="00EC13EE">
            <w:pPr>
              <w:pStyle w:val="TAC"/>
            </w:pPr>
          </w:p>
        </w:tc>
        <w:tc>
          <w:tcPr>
            <w:tcW w:w="1843" w:type="dxa"/>
            <w:gridSpan w:val="2"/>
            <w:tcBorders>
              <w:bottom w:val="single" w:sz="4" w:space="0" w:color="auto"/>
            </w:tcBorders>
          </w:tcPr>
          <w:p w14:paraId="70A60D38" w14:textId="77777777" w:rsidR="009A75E5" w:rsidRPr="00BA77F9" w:rsidRDefault="009A75E5" w:rsidP="00EC13EE">
            <w:pPr>
              <w:pStyle w:val="TAC"/>
            </w:pPr>
            <w:r w:rsidRPr="00BA77F9">
              <w:rPr>
                <w:bCs/>
              </w:rPr>
              <w:t>ULBWP.0.1</w:t>
            </w:r>
          </w:p>
        </w:tc>
        <w:tc>
          <w:tcPr>
            <w:tcW w:w="1843" w:type="dxa"/>
            <w:gridSpan w:val="2"/>
            <w:tcBorders>
              <w:bottom w:val="single" w:sz="4" w:space="0" w:color="auto"/>
            </w:tcBorders>
          </w:tcPr>
          <w:p w14:paraId="2D5607BE" w14:textId="77777777" w:rsidR="009A75E5" w:rsidRPr="00BA77F9" w:rsidRDefault="009A75E5" w:rsidP="00EC13EE">
            <w:pPr>
              <w:pStyle w:val="TAC"/>
            </w:pPr>
            <w:r w:rsidRPr="00BA77F9">
              <w:rPr>
                <w:bCs/>
              </w:rPr>
              <w:t>ULBWP.0.1</w:t>
            </w:r>
          </w:p>
        </w:tc>
        <w:tc>
          <w:tcPr>
            <w:tcW w:w="1701" w:type="dxa"/>
            <w:gridSpan w:val="2"/>
            <w:tcBorders>
              <w:bottom w:val="single" w:sz="4" w:space="0" w:color="auto"/>
            </w:tcBorders>
          </w:tcPr>
          <w:p w14:paraId="5873DB2A" w14:textId="77777777" w:rsidR="009A75E5" w:rsidRPr="00BA77F9" w:rsidRDefault="009A75E5" w:rsidP="00EC13EE">
            <w:pPr>
              <w:pStyle w:val="TAC"/>
            </w:pPr>
          </w:p>
        </w:tc>
      </w:tr>
      <w:tr w:rsidR="009A75E5" w:rsidRPr="00BA77F9" w14:paraId="3F911CC6" w14:textId="77777777" w:rsidTr="00EC13EE">
        <w:trPr>
          <w:cantSplit/>
          <w:trHeight w:val="36"/>
        </w:trPr>
        <w:tc>
          <w:tcPr>
            <w:tcW w:w="846" w:type="dxa"/>
            <w:vMerge/>
            <w:tcBorders>
              <w:left w:val="single" w:sz="4" w:space="0" w:color="auto"/>
            </w:tcBorders>
          </w:tcPr>
          <w:p w14:paraId="2A960455" w14:textId="77777777" w:rsidR="009A75E5" w:rsidRPr="00BA77F9" w:rsidRDefault="009A75E5" w:rsidP="00EC13EE">
            <w:pPr>
              <w:pStyle w:val="TAL"/>
              <w:rPr>
                <w:bCs/>
              </w:rPr>
            </w:pPr>
          </w:p>
        </w:tc>
        <w:tc>
          <w:tcPr>
            <w:tcW w:w="992" w:type="dxa"/>
            <w:gridSpan w:val="2"/>
            <w:tcBorders>
              <w:left w:val="single" w:sz="4" w:space="0" w:color="auto"/>
            </w:tcBorders>
          </w:tcPr>
          <w:p w14:paraId="5830F1B1" w14:textId="77777777" w:rsidR="009A75E5" w:rsidRPr="00BA77F9" w:rsidRDefault="009A75E5" w:rsidP="00EC13EE">
            <w:pPr>
              <w:pStyle w:val="TAL"/>
              <w:rPr>
                <w:bCs/>
              </w:rPr>
            </w:pPr>
            <w:r w:rsidRPr="00BA77F9">
              <w:t>Dedicated DL BWP</w:t>
            </w:r>
          </w:p>
        </w:tc>
        <w:tc>
          <w:tcPr>
            <w:tcW w:w="709" w:type="dxa"/>
            <w:tcBorders>
              <w:bottom w:val="single" w:sz="4" w:space="0" w:color="auto"/>
            </w:tcBorders>
          </w:tcPr>
          <w:p w14:paraId="68B4F1B5" w14:textId="77777777" w:rsidR="009A75E5" w:rsidRPr="00BA77F9" w:rsidRDefault="009A75E5" w:rsidP="00EC13EE">
            <w:pPr>
              <w:pStyle w:val="TAC"/>
            </w:pPr>
          </w:p>
        </w:tc>
        <w:tc>
          <w:tcPr>
            <w:tcW w:w="1417" w:type="dxa"/>
            <w:vMerge/>
            <w:vAlign w:val="center"/>
          </w:tcPr>
          <w:p w14:paraId="00A9A7DE" w14:textId="77777777" w:rsidR="009A75E5" w:rsidRPr="00BA77F9" w:rsidRDefault="009A75E5" w:rsidP="00EC13EE">
            <w:pPr>
              <w:pStyle w:val="TAC"/>
            </w:pPr>
          </w:p>
        </w:tc>
        <w:tc>
          <w:tcPr>
            <w:tcW w:w="1843" w:type="dxa"/>
            <w:gridSpan w:val="2"/>
            <w:tcBorders>
              <w:bottom w:val="single" w:sz="4" w:space="0" w:color="auto"/>
            </w:tcBorders>
          </w:tcPr>
          <w:p w14:paraId="07998D79" w14:textId="77777777" w:rsidR="009A75E5" w:rsidRPr="00BA77F9" w:rsidRDefault="009A75E5" w:rsidP="00EC13EE">
            <w:pPr>
              <w:pStyle w:val="TAC"/>
              <w:rPr>
                <w:szCs w:val="18"/>
              </w:rPr>
            </w:pPr>
            <w:r w:rsidRPr="00BA77F9">
              <w:t>DLBWP.1.1</w:t>
            </w:r>
          </w:p>
        </w:tc>
        <w:tc>
          <w:tcPr>
            <w:tcW w:w="1843" w:type="dxa"/>
            <w:gridSpan w:val="2"/>
            <w:tcBorders>
              <w:bottom w:val="single" w:sz="4" w:space="0" w:color="auto"/>
            </w:tcBorders>
          </w:tcPr>
          <w:p w14:paraId="28D519AD" w14:textId="77777777" w:rsidR="009A75E5" w:rsidRPr="00BA77F9" w:rsidRDefault="009A75E5" w:rsidP="00EC13EE">
            <w:pPr>
              <w:pStyle w:val="TAC"/>
              <w:rPr>
                <w:szCs w:val="18"/>
              </w:rPr>
            </w:pPr>
            <w:r w:rsidRPr="00BA77F9">
              <w:t>DLBWP.1.1</w:t>
            </w:r>
          </w:p>
        </w:tc>
        <w:tc>
          <w:tcPr>
            <w:tcW w:w="1701" w:type="dxa"/>
            <w:gridSpan w:val="2"/>
            <w:tcBorders>
              <w:bottom w:val="single" w:sz="4" w:space="0" w:color="auto"/>
            </w:tcBorders>
          </w:tcPr>
          <w:p w14:paraId="1246C21A" w14:textId="77777777" w:rsidR="009A75E5" w:rsidRPr="00BA77F9" w:rsidRDefault="009A75E5" w:rsidP="00EC13EE">
            <w:pPr>
              <w:pStyle w:val="TAC"/>
              <w:rPr>
                <w:szCs w:val="18"/>
              </w:rPr>
            </w:pPr>
          </w:p>
        </w:tc>
      </w:tr>
      <w:tr w:rsidR="009A75E5" w:rsidRPr="00BA77F9" w14:paraId="3E78752F" w14:textId="77777777" w:rsidTr="00EC13EE">
        <w:trPr>
          <w:cantSplit/>
          <w:trHeight w:val="36"/>
        </w:trPr>
        <w:tc>
          <w:tcPr>
            <w:tcW w:w="846" w:type="dxa"/>
            <w:vMerge/>
            <w:tcBorders>
              <w:left w:val="single" w:sz="4" w:space="0" w:color="auto"/>
              <w:bottom w:val="single" w:sz="4" w:space="0" w:color="auto"/>
            </w:tcBorders>
          </w:tcPr>
          <w:p w14:paraId="3D09B866" w14:textId="77777777" w:rsidR="009A75E5" w:rsidRPr="00BA77F9" w:rsidRDefault="009A75E5" w:rsidP="00EC13EE">
            <w:pPr>
              <w:pStyle w:val="TAL"/>
              <w:rPr>
                <w:bCs/>
              </w:rPr>
            </w:pPr>
          </w:p>
        </w:tc>
        <w:tc>
          <w:tcPr>
            <w:tcW w:w="992" w:type="dxa"/>
            <w:gridSpan w:val="2"/>
            <w:tcBorders>
              <w:left w:val="single" w:sz="4" w:space="0" w:color="auto"/>
              <w:bottom w:val="single" w:sz="4" w:space="0" w:color="auto"/>
            </w:tcBorders>
          </w:tcPr>
          <w:p w14:paraId="38F408C2" w14:textId="77777777" w:rsidR="009A75E5" w:rsidRPr="00BA77F9" w:rsidRDefault="009A75E5" w:rsidP="00EC13EE">
            <w:pPr>
              <w:pStyle w:val="TAL"/>
              <w:rPr>
                <w:bCs/>
              </w:rPr>
            </w:pPr>
            <w:r w:rsidRPr="00BA77F9">
              <w:rPr>
                <w:bCs/>
              </w:rPr>
              <w:t>Dedicated UL BWP</w:t>
            </w:r>
          </w:p>
        </w:tc>
        <w:tc>
          <w:tcPr>
            <w:tcW w:w="709" w:type="dxa"/>
            <w:tcBorders>
              <w:bottom w:val="single" w:sz="4" w:space="0" w:color="auto"/>
            </w:tcBorders>
          </w:tcPr>
          <w:p w14:paraId="0500BCF1" w14:textId="77777777" w:rsidR="009A75E5" w:rsidRPr="00BA77F9" w:rsidRDefault="009A75E5" w:rsidP="00EC13EE">
            <w:pPr>
              <w:pStyle w:val="TAC"/>
            </w:pPr>
          </w:p>
        </w:tc>
        <w:tc>
          <w:tcPr>
            <w:tcW w:w="1417" w:type="dxa"/>
            <w:vMerge/>
            <w:tcBorders>
              <w:bottom w:val="single" w:sz="4" w:space="0" w:color="auto"/>
            </w:tcBorders>
            <w:vAlign w:val="center"/>
          </w:tcPr>
          <w:p w14:paraId="085D2173" w14:textId="77777777" w:rsidR="009A75E5" w:rsidRPr="00BA77F9" w:rsidRDefault="009A75E5" w:rsidP="00EC13EE">
            <w:pPr>
              <w:pStyle w:val="TAC"/>
            </w:pPr>
          </w:p>
        </w:tc>
        <w:tc>
          <w:tcPr>
            <w:tcW w:w="1843" w:type="dxa"/>
            <w:gridSpan w:val="2"/>
            <w:tcBorders>
              <w:bottom w:val="single" w:sz="4" w:space="0" w:color="auto"/>
            </w:tcBorders>
            <w:vAlign w:val="center"/>
          </w:tcPr>
          <w:p w14:paraId="77D8FF95" w14:textId="77777777" w:rsidR="009A75E5" w:rsidRPr="00BA77F9" w:rsidRDefault="009A75E5" w:rsidP="00EC13EE">
            <w:pPr>
              <w:pStyle w:val="TAC"/>
              <w:rPr>
                <w:szCs w:val="18"/>
              </w:rPr>
            </w:pPr>
            <w:r w:rsidRPr="00BA77F9">
              <w:t>ULBWP.1.1</w:t>
            </w:r>
          </w:p>
        </w:tc>
        <w:tc>
          <w:tcPr>
            <w:tcW w:w="1843" w:type="dxa"/>
            <w:gridSpan w:val="2"/>
            <w:tcBorders>
              <w:bottom w:val="single" w:sz="4" w:space="0" w:color="auto"/>
            </w:tcBorders>
            <w:vAlign w:val="center"/>
          </w:tcPr>
          <w:p w14:paraId="5AD1E9EB" w14:textId="77777777" w:rsidR="009A75E5" w:rsidRPr="00BA77F9" w:rsidRDefault="009A75E5" w:rsidP="00EC13EE">
            <w:pPr>
              <w:pStyle w:val="TAC"/>
              <w:rPr>
                <w:szCs w:val="18"/>
              </w:rPr>
            </w:pPr>
            <w:r w:rsidRPr="00BA77F9">
              <w:t>ULBWP.1.1</w:t>
            </w:r>
          </w:p>
        </w:tc>
        <w:tc>
          <w:tcPr>
            <w:tcW w:w="1701" w:type="dxa"/>
            <w:gridSpan w:val="2"/>
            <w:tcBorders>
              <w:bottom w:val="single" w:sz="4" w:space="0" w:color="auto"/>
            </w:tcBorders>
          </w:tcPr>
          <w:p w14:paraId="4207C0B3" w14:textId="77777777" w:rsidR="009A75E5" w:rsidRPr="00BA77F9" w:rsidRDefault="009A75E5" w:rsidP="00EC13EE">
            <w:pPr>
              <w:pStyle w:val="TAC"/>
              <w:rPr>
                <w:szCs w:val="18"/>
              </w:rPr>
            </w:pPr>
          </w:p>
        </w:tc>
      </w:tr>
      <w:tr w:rsidR="009A75E5" w:rsidRPr="00BA77F9" w14:paraId="2C359815" w14:textId="77777777" w:rsidTr="00EC13EE">
        <w:trPr>
          <w:cantSplit/>
          <w:trHeight w:val="443"/>
        </w:trPr>
        <w:tc>
          <w:tcPr>
            <w:tcW w:w="1838" w:type="dxa"/>
            <w:gridSpan w:val="3"/>
            <w:vMerge w:val="restart"/>
            <w:tcBorders>
              <w:left w:val="single" w:sz="4" w:space="0" w:color="auto"/>
            </w:tcBorders>
          </w:tcPr>
          <w:p w14:paraId="2E3463F7" w14:textId="77777777" w:rsidR="009A75E5" w:rsidRPr="00BA77F9" w:rsidRDefault="009A75E5" w:rsidP="00EC13EE">
            <w:pPr>
              <w:pStyle w:val="TAL"/>
              <w:rPr>
                <w:bCs/>
              </w:rPr>
            </w:pPr>
            <w:r w:rsidRPr="00BA77F9">
              <w:rPr>
                <w:bCs/>
              </w:rPr>
              <w:t>TRS configuration</w:t>
            </w:r>
          </w:p>
        </w:tc>
        <w:tc>
          <w:tcPr>
            <w:tcW w:w="709" w:type="dxa"/>
            <w:vMerge w:val="restart"/>
          </w:tcPr>
          <w:p w14:paraId="2AEBD70B" w14:textId="77777777" w:rsidR="009A75E5" w:rsidRPr="00BA77F9" w:rsidRDefault="009A75E5" w:rsidP="00EC13EE">
            <w:pPr>
              <w:pStyle w:val="TAC"/>
            </w:pPr>
          </w:p>
        </w:tc>
        <w:tc>
          <w:tcPr>
            <w:tcW w:w="1417" w:type="dxa"/>
            <w:tcBorders>
              <w:bottom w:val="single" w:sz="4" w:space="0" w:color="auto"/>
            </w:tcBorders>
            <w:vAlign w:val="center"/>
          </w:tcPr>
          <w:p w14:paraId="34A59272"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4EEFE3E6" w14:textId="77777777" w:rsidR="009A75E5" w:rsidRPr="00BA77F9" w:rsidRDefault="009A75E5" w:rsidP="00EC13EE">
            <w:pPr>
              <w:pStyle w:val="TAC"/>
            </w:pPr>
            <w:r w:rsidRPr="00BA77F9">
              <w:rPr>
                <w:bCs/>
              </w:rPr>
              <w:t>TRS.1.1 FDD</w:t>
            </w:r>
          </w:p>
        </w:tc>
        <w:tc>
          <w:tcPr>
            <w:tcW w:w="1843" w:type="dxa"/>
            <w:gridSpan w:val="2"/>
            <w:tcBorders>
              <w:bottom w:val="single" w:sz="4" w:space="0" w:color="auto"/>
            </w:tcBorders>
          </w:tcPr>
          <w:p w14:paraId="6406C924" w14:textId="77777777" w:rsidR="009A75E5" w:rsidRPr="00BA77F9" w:rsidRDefault="009A75E5" w:rsidP="00EC13EE">
            <w:pPr>
              <w:pStyle w:val="TAC"/>
            </w:pPr>
            <w:r w:rsidRPr="00BA77F9">
              <w:rPr>
                <w:bCs/>
              </w:rPr>
              <w:t>TRS.1.2 TDD</w:t>
            </w:r>
          </w:p>
        </w:tc>
        <w:tc>
          <w:tcPr>
            <w:tcW w:w="1701" w:type="dxa"/>
            <w:gridSpan w:val="2"/>
            <w:tcBorders>
              <w:bottom w:val="single" w:sz="4" w:space="0" w:color="auto"/>
            </w:tcBorders>
          </w:tcPr>
          <w:p w14:paraId="735F5B11" w14:textId="77777777" w:rsidR="009A75E5" w:rsidRPr="00BA77F9" w:rsidRDefault="009A75E5" w:rsidP="00EC13EE">
            <w:pPr>
              <w:pStyle w:val="TAC"/>
              <w:rPr>
                <w:bCs/>
              </w:rPr>
            </w:pPr>
          </w:p>
        </w:tc>
      </w:tr>
      <w:tr w:rsidR="009A75E5" w:rsidRPr="00BA77F9" w14:paraId="5678332D" w14:textId="77777777" w:rsidTr="00EC13EE">
        <w:trPr>
          <w:cantSplit/>
          <w:trHeight w:val="443"/>
        </w:trPr>
        <w:tc>
          <w:tcPr>
            <w:tcW w:w="1838" w:type="dxa"/>
            <w:gridSpan w:val="3"/>
            <w:vMerge/>
            <w:tcBorders>
              <w:left w:val="single" w:sz="4" w:space="0" w:color="auto"/>
            </w:tcBorders>
          </w:tcPr>
          <w:p w14:paraId="1F182FAD" w14:textId="77777777" w:rsidR="009A75E5" w:rsidRPr="00BA77F9" w:rsidRDefault="009A75E5" w:rsidP="00EC13EE">
            <w:pPr>
              <w:pStyle w:val="TAL"/>
              <w:rPr>
                <w:bCs/>
              </w:rPr>
            </w:pPr>
          </w:p>
        </w:tc>
        <w:tc>
          <w:tcPr>
            <w:tcW w:w="709" w:type="dxa"/>
            <w:vMerge/>
          </w:tcPr>
          <w:p w14:paraId="7DE9D5B6" w14:textId="77777777" w:rsidR="009A75E5" w:rsidRPr="00BA77F9" w:rsidRDefault="009A75E5" w:rsidP="00EC13EE">
            <w:pPr>
              <w:pStyle w:val="TAC"/>
            </w:pPr>
          </w:p>
        </w:tc>
        <w:tc>
          <w:tcPr>
            <w:tcW w:w="1417" w:type="dxa"/>
            <w:tcBorders>
              <w:bottom w:val="single" w:sz="4" w:space="0" w:color="auto"/>
            </w:tcBorders>
            <w:vAlign w:val="center"/>
          </w:tcPr>
          <w:p w14:paraId="0EB8AD78"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5DE37BEE" w14:textId="77777777" w:rsidR="009A75E5" w:rsidRPr="00BA77F9" w:rsidRDefault="009A75E5" w:rsidP="00EC13EE">
            <w:pPr>
              <w:pStyle w:val="TAC"/>
            </w:pPr>
            <w:r w:rsidRPr="00BA77F9">
              <w:rPr>
                <w:bCs/>
              </w:rPr>
              <w:t>TRS.1.1 TDD</w:t>
            </w:r>
          </w:p>
        </w:tc>
        <w:tc>
          <w:tcPr>
            <w:tcW w:w="1843" w:type="dxa"/>
            <w:gridSpan w:val="2"/>
            <w:tcBorders>
              <w:bottom w:val="single" w:sz="4" w:space="0" w:color="auto"/>
            </w:tcBorders>
          </w:tcPr>
          <w:p w14:paraId="7B164129" w14:textId="77777777" w:rsidR="009A75E5" w:rsidRPr="00BA77F9" w:rsidRDefault="009A75E5" w:rsidP="00EC13EE">
            <w:pPr>
              <w:pStyle w:val="TAC"/>
            </w:pPr>
            <w:r w:rsidRPr="00BA77F9">
              <w:rPr>
                <w:bCs/>
              </w:rPr>
              <w:t>TRS.1.2 TDD</w:t>
            </w:r>
          </w:p>
        </w:tc>
        <w:tc>
          <w:tcPr>
            <w:tcW w:w="1701" w:type="dxa"/>
            <w:gridSpan w:val="2"/>
            <w:tcBorders>
              <w:bottom w:val="single" w:sz="4" w:space="0" w:color="auto"/>
            </w:tcBorders>
          </w:tcPr>
          <w:p w14:paraId="1FCEAAB9" w14:textId="77777777" w:rsidR="009A75E5" w:rsidRPr="00BA77F9" w:rsidRDefault="009A75E5" w:rsidP="00EC13EE">
            <w:pPr>
              <w:pStyle w:val="TAC"/>
              <w:rPr>
                <w:bCs/>
              </w:rPr>
            </w:pPr>
          </w:p>
        </w:tc>
      </w:tr>
      <w:tr w:rsidR="009A75E5" w:rsidRPr="00BA77F9" w14:paraId="7E608A25" w14:textId="77777777" w:rsidTr="00EC13EE">
        <w:trPr>
          <w:cantSplit/>
          <w:trHeight w:val="443"/>
        </w:trPr>
        <w:tc>
          <w:tcPr>
            <w:tcW w:w="1838" w:type="dxa"/>
            <w:gridSpan w:val="3"/>
            <w:vMerge/>
            <w:tcBorders>
              <w:left w:val="single" w:sz="4" w:space="0" w:color="auto"/>
            </w:tcBorders>
          </w:tcPr>
          <w:p w14:paraId="5C50397C" w14:textId="77777777" w:rsidR="009A75E5" w:rsidRPr="00BA77F9" w:rsidRDefault="009A75E5" w:rsidP="00EC13EE">
            <w:pPr>
              <w:pStyle w:val="TAL"/>
              <w:rPr>
                <w:bCs/>
              </w:rPr>
            </w:pPr>
          </w:p>
        </w:tc>
        <w:tc>
          <w:tcPr>
            <w:tcW w:w="709" w:type="dxa"/>
            <w:vMerge/>
          </w:tcPr>
          <w:p w14:paraId="0CBA38B8" w14:textId="77777777" w:rsidR="009A75E5" w:rsidRPr="00BA77F9" w:rsidRDefault="009A75E5" w:rsidP="00EC13EE">
            <w:pPr>
              <w:pStyle w:val="TAC"/>
            </w:pPr>
          </w:p>
        </w:tc>
        <w:tc>
          <w:tcPr>
            <w:tcW w:w="1417" w:type="dxa"/>
            <w:tcBorders>
              <w:bottom w:val="single" w:sz="4" w:space="0" w:color="auto"/>
            </w:tcBorders>
            <w:vAlign w:val="center"/>
          </w:tcPr>
          <w:p w14:paraId="5F1EA92F"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364D4EB6" w14:textId="77777777" w:rsidR="009A75E5" w:rsidRPr="00BA77F9" w:rsidRDefault="009A75E5" w:rsidP="00EC13EE">
            <w:pPr>
              <w:pStyle w:val="TAC"/>
              <w:rPr>
                <w:bCs/>
              </w:rPr>
            </w:pPr>
            <w:r w:rsidRPr="00BA77F9">
              <w:rPr>
                <w:bCs/>
              </w:rPr>
              <w:t>TRS.1.2 TDD</w:t>
            </w:r>
          </w:p>
        </w:tc>
        <w:tc>
          <w:tcPr>
            <w:tcW w:w="1843" w:type="dxa"/>
            <w:gridSpan w:val="2"/>
            <w:tcBorders>
              <w:bottom w:val="single" w:sz="4" w:space="0" w:color="auto"/>
            </w:tcBorders>
          </w:tcPr>
          <w:p w14:paraId="4ED15F67" w14:textId="77777777" w:rsidR="009A75E5" w:rsidRPr="00BA77F9" w:rsidRDefault="009A75E5" w:rsidP="00EC13EE">
            <w:pPr>
              <w:pStyle w:val="TAC"/>
              <w:rPr>
                <w:bCs/>
              </w:rPr>
            </w:pPr>
            <w:r w:rsidRPr="00BA77F9">
              <w:rPr>
                <w:bCs/>
              </w:rPr>
              <w:t>TRS.1.2 TDD</w:t>
            </w:r>
          </w:p>
        </w:tc>
        <w:tc>
          <w:tcPr>
            <w:tcW w:w="1701" w:type="dxa"/>
            <w:gridSpan w:val="2"/>
            <w:tcBorders>
              <w:bottom w:val="single" w:sz="4" w:space="0" w:color="auto"/>
            </w:tcBorders>
          </w:tcPr>
          <w:p w14:paraId="5145D09A" w14:textId="77777777" w:rsidR="009A75E5" w:rsidRPr="00BA77F9" w:rsidRDefault="009A75E5" w:rsidP="00EC13EE">
            <w:pPr>
              <w:pStyle w:val="TAC"/>
              <w:rPr>
                <w:bCs/>
              </w:rPr>
            </w:pPr>
          </w:p>
        </w:tc>
      </w:tr>
      <w:tr w:rsidR="009A75E5" w:rsidRPr="00BA77F9" w14:paraId="3DAC3D30" w14:textId="77777777" w:rsidTr="00EC13EE">
        <w:trPr>
          <w:cantSplit/>
          <w:trHeight w:val="443"/>
        </w:trPr>
        <w:tc>
          <w:tcPr>
            <w:tcW w:w="1838" w:type="dxa"/>
            <w:gridSpan w:val="3"/>
            <w:tcBorders>
              <w:left w:val="single" w:sz="4" w:space="0" w:color="auto"/>
              <w:bottom w:val="single" w:sz="4" w:space="0" w:color="auto"/>
            </w:tcBorders>
          </w:tcPr>
          <w:p w14:paraId="58A0A45A" w14:textId="77777777" w:rsidR="009A75E5" w:rsidRPr="00BA77F9" w:rsidRDefault="009A75E5" w:rsidP="00EC13EE">
            <w:pPr>
              <w:pStyle w:val="TAL"/>
            </w:pPr>
            <w:r w:rsidRPr="00BA77F9">
              <w:rPr>
                <w:bCs/>
              </w:rPr>
              <w:t xml:space="preserve">OCNG Patterns defined in A.3.2.1.1 (OP.1) </w:t>
            </w:r>
          </w:p>
        </w:tc>
        <w:tc>
          <w:tcPr>
            <w:tcW w:w="709" w:type="dxa"/>
            <w:tcBorders>
              <w:bottom w:val="single" w:sz="4" w:space="0" w:color="auto"/>
            </w:tcBorders>
          </w:tcPr>
          <w:p w14:paraId="25CDF4BA" w14:textId="77777777" w:rsidR="009A75E5" w:rsidRPr="00BA77F9" w:rsidRDefault="009A75E5" w:rsidP="00EC13EE">
            <w:pPr>
              <w:pStyle w:val="TAC"/>
            </w:pPr>
          </w:p>
        </w:tc>
        <w:tc>
          <w:tcPr>
            <w:tcW w:w="1417" w:type="dxa"/>
            <w:tcBorders>
              <w:bottom w:val="single" w:sz="4" w:space="0" w:color="auto"/>
            </w:tcBorders>
          </w:tcPr>
          <w:p w14:paraId="693249DA" w14:textId="77777777" w:rsidR="009A75E5" w:rsidRPr="00BA77F9" w:rsidRDefault="009A75E5" w:rsidP="00EC13EE">
            <w:pPr>
              <w:pStyle w:val="TAC"/>
            </w:pPr>
            <w:r w:rsidRPr="00BA77F9">
              <w:t>Config 1,2,3</w:t>
            </w:r>
          </w:p>
        </w:tc>
        <w:tc>
          <w:tcPr>
            <w:tcW w:w="1843" w:type="dxa"/>
            <w:gridSpan w:val="2"/>
            <w:tcBorders>
              <w:bottom w:val="single" w:sz="4" w:space="0" w:color="auto"/>
            </w:tcBorders>
          </w:tcPr>
          <w:p w14:paraId="49481892" w14:textId="77777777" w:rsidR="009A75E5" w:rsidRPr="00BA77F9" w:rsidRDefault="009A75E5" w:rsidP="00EC13EE">
            <w:pPr>
              <w:pStyle w:val="TAC"/>
              <w:rPr>
                <w:rFonts w:cs="v4.2.0"/>
              </w:rPr>
            </w:pPr>
            <w:r w:rsidRPr="00BA77F9">
              <w:t xml:space="preserve">OP.1 </w:t>
            </w:r>
          </w:p>
        </w:tc>
        <w:tc>
          <w:tcPr>
            <w:tcW w:w="1843" w:type="dxa"/>
            <w:gridSpan w:val="2"/>
            <w:tcBorders>
              <w:bottom w:val="single" w:sz="4" w:space="0" w:color="auto"/>
            </w:tcBorders>
          </w:tcPr>
          <w:p w14:paraId="6DE373DA" w14:textId="77777777" w:rsidR="009A75E5" w:rsidRPr="00BA77F9" w:rsidRDefault="009A75E5" w:rsidP="00EC13EE">
            <w:pPr>
              <w:pStyle w:val="TAC"/>
              <w:rPr>
                <w:rFonts w:cs="v4.2.0"/>
              </w:rPr>
            </w:pPr>
            <w:r w:rsidRPr="00BA77F9">
              <w:t>OP.1</w:t>
            </w:r>
          </w:p>
        </w:tc>
        <w:tc>
          <w:tcPr>
            <w:tcW w:w="1701" w:type="dxa"/>
            <w:gridSpan w:val="2"/>
            <w:tcBorders>
              <w:bottom w:val="single" w:sz="4" w:space="0" w:color="auto"/>
            </w:tcBorders>
          </w:tcPr>
          <w:p w14:paraId="49E051BB" w14:textId="77777777" w:rsidR="009A75E5" w:rsidRPr="00BA77F9" w:rsidRDefault="009A75E5" w:rsidP="00EC13EE">
            <w:pPr>
              <w:pStyle w:val="TAC"/>
            </w:pPr>
            <w:r w:rsidRPr="00BA77F9">
              <w:t>OP.1</w:t>
            </w:r>
          </w:p>
        </w:tc>
      </w:tr>
      <w:tr w:rsidR="009A75E5" w:rsidRPr="00BA77F9" w14:paraId="61B10EC2" w14:textId="77777777" w:rsidTr="00EC13EE">
        <w:trPr>
          <w:cantSplit/>
          <w:trHeight w:val="259"/>
        </w:trPr>
        <w:tc>
          <w:tcPr>
            <w:tcW w:w="1838" w:type="dxa"/>
            <w:gridSpan w:val="3"/>
            <w:vMerge w:val="restart"/>
            <w:tcBorders>
              <w:left w:val="single" w:sz="4" w:space="0" w:color="auto"/>
            </w:tcBorders>
          </w:tcPr>
          <w:p w14:paraId="13B43481" w14:textId="77777777" w:rsidR="009A75E5" w:rsidRPr="00BA77F9" w:rsidRDefault="009A75E5" w:rsidP="00EC13EE">
            <w:pPr>
              <w:pStyle w:val="TAL"/>
              <w:rPr>
                <w:lang w:val="en-US"/>
              </w:rPr>
            </w:pPr>
            <w:r w:rsidRPr="00BA77F9">
              <w:rPr>
                <w:lang w:val="en-US"/>
              </w:rPr>
              <w:t>PDSCH Reference measurement channel</w:t>
            </w:r>
          </w:p>
        </w:tc>
        <w:tc>
          <w:tcPr>
            <w:tcW w:w="709" w:type="dxa"/>
            <w:vMerge w:val="restart"/>
          </w:tcPr>
          <w:p w14:paraId="034EF915" w14:textId="77777777" w:rsidR="009A75E5" w:rsidRPr="00BA77F9" w:rsidRDefault="009A75E5" w:rsidP="00EC13EE">
            <w:pPr>
              <w:pStyle w:val="TAC"/>
            </w:pPr>
          </w:p>
        </w:tc>
        <w:tc>
          <w:tcPr>
            <w:tcW w:w="1417" w:type="dxa"/>
            <w:tcBorders>
              <w:bottom w:val="single" w:sz="4" w:space="0" w:color="auto"/>
            </w:tcBorders>
            <w:vAlign w:val="center"/>
          </w:tcPr>
          <w:p w14:paraId="07B6414C"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F3A998" w14:textId="77777777" w:rsidR="009A75E5" w:rsidRPr="00BA77F9" w:rsidRDefault="009A75E5" w:rsidP="00EC13EE">
            <w:pPr>
              <w:pStyle w:val="TAC"/>
            </w:pPr>
            <w:r w:rsidRPr="00BA77F9">
              <w:t>SR.1.1 FDD</w:t>
            </w:r>
            <w:r w:rsidRPr="00BA77F9">
              <w:rPr>
                <w:lang w:val="en-US"/>
              </w:rPr>
              <w:t xml:space="preserve"> </w:t>
            </w:r>
          </w:p>
        </w:tc>
        <w:tc>
          <w:tcPr>
            <w:tcW w:w="1843" w:type="dxa"/>
            <w:gridSpan w:val="2"/>
          </w:tcPr>
          <w:p w14:paraId="1FBE2AC4" w14:textId="77777777" w:rsidR="009A75E5" w:rsidRPr="00BA77F9" w:rsidRDefault="009A75E5" w:rsidP="00EC13EE">
            <w:pPr>
              <w:pStyle w:val="TAC"/>
            </w:pPr>
            <w:r w:rsidRPr="00BA77F9">
              <w:rPr>
                <w:rFonts w:cs="v4.2.0"/>
                <w:bCs/>
                <w:lang w:eastAsia="zh-CN"/>
              </w:rPr>
              <w:t>SR.1.1 CCA</w:t>
            </w:r>
          </w:p>
        </w:tc>
        <w:tc>
          <w:tcPr>
            <w:tcW w:w="1701" w:type="dxa"/>
            <w:gridSpan w:val="2"/>
          </w:tcPr>
          <w:p w14:paraId="5D7B63D0" w14:textId="77777777" w:rsidR="009A75E5" w:rsidRPr="00BA77F9" w:rsidRDefault="009A75E5" w:rsidP="00EC13EE">
            <w:pPr>
              <w:pStyle w:val="TAC"/>
            </w:pPr>
          </w:p>
        </w:tc>
      </w:tr>
      <w:tr w:rsidR="009A75E5" w:rsidRPr="00BA77F9" w14:paraId="03D92905" w14:textId="77777777" w:rsidTr="00EC13EE">
        <w:trPr>
          <w:cantSplit/>
          <w:trHeight w:val="259"/>
        </w:trPr>
        <w:tc>
          <w:tcPr>
            <w:tcW w:w="1838" w:type="dxa"/>
            <w:gridSpan w:val="3"/>
            <w:vMerge/>
            <w:tcBorders>
              <w:left w:val="single" w:sz="4" w:space="0" w:color="auto"/>
            </w:tcBorders>
          </w:tcPr>
          <w:p w14:paraId="60900D67" w14:textId="77777777" w:rsidR="009A75E5" w:rsidRPr="00BA77F9" w:rsidRDefault="009A75E5" w:rsidP="00EC13EE">
            <w:pPr>
              <w:pStyle w:val="TAL"/>
              <w:rPr>
                <w:lang w:val="en-US"/>
              </w:rPr>
            </w:pPr>
          </w:p>
        </w:tc>
        <w:tc>
          <w:tcPr>
            <w:tcW w:w="709" w:type="dxa"/>
            <w:vMerge/>
          </w:tcPr>
          <w:p w14:paraId="115F1BF6" w14:textId="77777777" w:rsidR="009A75E5" w:rsidRPr="00BA77F9" w:rsidRDefault="009A75E5" w:rsidP="00EC13EE">
            <w:pPr>
              <w:pStyle w:val="TAC"/>
            </w:pPr>
          </w:p>
        </w:tc>
        <w:tc>
          <w:tcPr>
            <w:tcW w:w="1417" w:type="dxa"/>
            <w:tcBorders>
              <w:bottom w:val="single" w:sz="4" w:space="0" w:color="auto"/>
            </w:tcBorders>
            <w:vAlign w:val="center"/>
          </w:tcPr>
          <w:p w14:paraId="08C0634B"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57ADED31" w14:textId="77777777" w:rsidR="009A75E5" w:rsidRPr="00BA77F9" w:rsidRDefault="009A75E5" w:rsidP="00EC13EE">
            <w:pPr>
              <w:pStyle w:val="TAC"/>
            </w:pPr>
            <w:r w:rsidRPr="00BA77F9">
              <w:t>SR.1.1 TDD</w:t>
            </w:r>
          </w:p>
        </w:tc>
        <w:tc>
          <w:tcPr>
            <w:tcW w:w="1843" w:type="dxa"/>
            <w:gridSpan w:val="2"/>
          </w:tcPr>
          <w:p w14:paraId="46714C70" w14:textId="77777777" w:rsidR="009A75E5" w:rsidRPr="00BA77F9" w:rsidRDefault="009A75E5" w:rsidP="00EC13EE">
            <w:pPr>
              <w:pStyle w:val="TAC"/>
            </w:pPr>
            <w:r w:rsidRPr="00BA77F9">
              <w:rPr>
                <w:rFonts w:cs="v4.2.0"/>
                <w:bCs/>
                <w:lang w:eastAsia="zh-CN"/>
              </w:rPr>
              <w:t>SR.1.1 CCA</w:t>
            </w:r>
          </w:p>
        </w:tc>
        <w:tc>
          <w:tcPr>
            <w:tcW w:w="1701" w:type="dxa"/>
            <w:gridSpan w:val="2"/>
          </w:tcPr>
          <w:p w14:paraId="038E4426" w14:textId="77777777" w:rsidR="009A75E5" w:rsidRPr="00BA77F9" w:rsidRDefault="009A75E5" w:rsidP="00EC13EE">
            <w:pPr>
              <w:pStyle w:val="TAC"/>
            </w:pPr>
          </w:p>
        </w:tc>
      </w:tr>
      <w:tr w:rsidR="009A75E5" w:rsidRPr="00BA77F9" w14:paraId="56AEBC0E" w14:textId="77777777" w:rsidTr="00EC13EE">
        <w:trPr>
          <w:cantSplit/>
          <w:trHeight w:val="259"/>
        </w:trPr>
        <w:tc>
          <w:tcPr>
            <w:tcW w:w="1838" w:type="dxa"/>
            <w:gridSpan w:val="3"/>
            <w:vMerge/>
            <w:tcBorders>
              <w:left w:val="single" w:sz="4" w:space="0" w:color="auto"/>
            </w:tcBorders>
          </w:tcPr>
          <w:p w14:paraId="3D0755AC" w14:textId="77777777" w:rsidR="009A75E5" w:rsidRPr="00BA77F9" w:rsidRDefault="009A75E5" w:rsidP="00EC13EE">
            <w:pPr>
              <w:pStyle w:val="TAL"/>
              <w:rPr>
                <w:lang w:val="en-US"/>
              </w:rPr>
            </w:pPr>
          </w:p>
        </w:tc>
        <w:tc>
          <w:tcPr>
            <w:tcW w:w="709" w:type="dxa"/>
            <w:vMerge/>
          </w:tcPr>
          <w:p w14:paraId="5D6E6B71" w14:textId="77777777" w:rsidR="009A75E5" w:rsidRPr="00BA77F9" w:rsidRDefault="009A75E5" w:rsidP="00EC13EE">
            <w:pPr>
              <w:pStyle w:val="TAC"/>
            </w:pPr>
          </w:p>
        </w:tc>
        <w:tc>
          <w:tcPr>
            <w:tcW w:w="1417" w:type="dxa"/>
            <w:tcBorders>
              <w:bottom w:val="single" w:sz="4" w:space="0" w:color="auto"/>
            </w:tcBorders>
            <w:vAlign w:val="center"/>
          </w:tcPr>
          <w:p w14:paraId="701CC496"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AE95F9" w14:textId="77777777" w:rsidR="009A75E5" w:rsidRPr="00BA77F9" w:rsidRDefault="009A75E5" w:rsidP="00EC13EE">
            <w:pPr>
              <w:pStyle w:val="TAC"/>
            </w:pPr>
            <w:r w:rsidRPr="00BA77F9">
              <w:t>SR2.1 TDD</w:t>
            </w:r>
          </w:p>
        </w:tc>
        <w:tc>
          <w:tcPr>
            <w:tcW w:w="1843" w:type="dxa"/>
            <w:gridSpan w:val="2"/>
          </w:tcPr>
          <w:p w14:paraId="36BC1F17" w14:textId="77777777" w:rsidR="009A75E5" w:rsidRPr="00BA77F9" w:rsidRDefault="009A75E5" w:rsidP="00EC13EE">
            <w:pPr>
              <w:pStyle w:val="TAC"/>
            </w:pPr>
            <w:r w:rsidRPr="00BA77F9">
              <w:rPr>
                <w:rFonts w:cs="v4.2.0"/>
                <w:bCs/>
                <w:lang w:eastAsia="zh-CN"/>
              </w:rPr>
              <w:t>SR.1.1 CCA</w:t>
            </w:r>
          </w:p>
        </w:tc>
        <w:tc>
          <w:tcPr>
            <w:tcW w:w="1701" w:type="dxa"/>
            <w:gridSpan w:val="2"/>
          </w:tcPr>
          <w:p w14:paraId="6A018095" w14:textId="77777777" w:rsidR="009A75E5" w:rsidRPr="00BA77F9" w:rsidRDefault="009A75E5" w:rsidP="00EC13EE">
            <w:pPr>
              <w:pStyle w:val="TAC"/>
            </w:pPr>
          </w:p>
        </w:tc>
      </w:tr>
      <w:tr w:rsidR="009A75E5" w:rsidRPr="00BA77F9" w14:paraId="1FBD6230" w14:textId="77777777" w:rsidTr="00EC13EE">
        <w:trPr>
          <w:cantSplit/>
          <w:trHeight w:val="259"/>
        </w:trPr>
        <w:tc>
          <w:tcPr>
            <w:tcW w:w="1838" w:type="dxa"/>
            <w:gridSpan w:val="3"/>
            <w:vMerge w:val="restart"/>
            <w:tcBorders>
              <w:left w:val="single" w:sz="4" w:space="0" w:color="auto"/>
            </w:tcBorders>
          </w:tcPr>
          <w:p w14:paraId="08713C75" w14:textId="77777777" w:rsidR="009A75E5" w:rsidRPr="00BA77F9" w:rsidRDefault="009A75E5" w:rsidP="00EC13EE">
            <w:pPr>
              <w:pStyle w:val="TAL"/>
              <w:rPr>
                <w:lang w:val="en-US"/>
              </w:rPr>
            </w:pPr>
            <w:r w:rsidRPr="00BA77F9">
              <w:rPr>
                <w:rFonts w:cs="v5.0.0"/>
              </w:rPr>
              <w:t>CORESET Reference Channel</w:t>
            </w:r>
          </w:p>
        </w:tc>
        <w:tc>
          <w:tcPr>
            <w:tcW w:w="709" w:type="dxa"/>
            <w:vMerge w:val="restart"/>
          </w:tcPr>
          <w:p w14:paraId="7B290009" w14:textId="77777777" w:rsidR="009A75E5" w:rsidRPr="00BA77F9" w:rsidRDefault="009A75E5" w:rsidP="00EC13EE">
            <w:pPr>
              <w:pStyle w:val="TAC"/>
            </w:pPr>
          </w:p>
        </w:tc>
        <w:tc>
          <w:tcPr>
            <w:tcW w:w="1417" w:type="dxa"/>
            <w:tcBorders>
              <w:bottom w:val="single" w:sz="4" w:space="0" w:color="auto"/>
            </w:tcBorders>
            <w:vAlign w:val="center"/>
          </w:tcPr>
          <w:p w14:paraId="6EF34790"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60D478B" w14:textId="77777777" w:rsidR="009A75E5" w:rsidRPr="00BA77F9" w:rsidRDefault="009A75E5" w:rsidP="00EC13EE">
            <w:pPr>
              <w:pStyle w:val="TAC"/>
            </w:pPr>
            <w:r w:rsidRPr="00BA77F9">
              <w:t>CR.1.1 FDD</w:t>
            </w:r>
            <w:r w:rsidRPr="00BA77F9">
              <w:rPr>
                <w:lang w:val="en-US"/>
              </w:rPr>
              <w:t xml:space="preserve">  </w:t>
            </w:r>
          </w:p>
        </w:tc>
        <w:tc>
          <w:tcPr>
            <w:tcW w:w="1843" w:type="dxa"/>
            <w:gridSpan w:val="2"/>
          </w:tcPr>
          <w:p w14:paraId="467E4616" w14:textId="77777777" w:rsidR="009A75E5" w:rsidRPr="00BA77F9" w:rsidRDefault="009A75E5" w:rsidP="00EC13EE">
            <w:pPr>
              <w:pStyle w:val="TAC"/>
            </w:pPr>
            <w:r w:rsidRPr="00BA77F9">
              <w:rPr>
                <w:rFonts w:cs="v4.2.0"/>
                <w:bCs/>
                <w:lang w:eastAsia="zh-CN"/>
              </w:rPr>
              <w:t>CR.1.1 CCA</w:t>
            </w:r>
          </w:p>
        </w:tc>
        <w:tc>
          <w:tcPr>
            <w:tcW w:w="1701" w:type="dxa"/>
            <w:gridSpan w:val="2"/>
          </w:tcPr>
          <w:p w14:paraId="7553825F" w14:textId="77777777" w:rsidR="009A75E5" w:rsidRPr="00BA77F9" w:rsidRDefault="009A75E5" w:rsidP="00EC13EE">
            <w:pPr>
              <w:pStyle w:val="TAC"/>
            </w:pPr>
          </w:p>
        </w:tc>
      </w:tr>
      <w:tr w:rsidR="009A75E5" w:rsidRPr="00BA77F9" w14:paraId="3AEB0EA4" w14:textId="77777777" w:rsidTr="00EC13EE">
        <w:trPr>
          <w:cantSplit/>
          <w:trHeight w:val="259"/>
        </w:trPr>
        <w:tc>
          <w:tcPr>
            <w:tcW w:w="1838" w:type="dxa"/>
            <w:gridSpan w:val="3"/>
            <w:vMerge/>
            <w:tcBorders>
              <w:left w:val="single" w:sz="4" w:space="0" w:color="auto"/>
            </w:tcBorders>
          </w:tcPr>
          <w:p w14:paraId="3F6C7FAA" w14:textId="77777777" w:rsidR="009A75E5" w:rsidRPr="00BA77F9" w:rsidRDefault="009A75E5" w:rsidP="00EC13EE">
            <w:pPr>
              <w:pStyle w:val="TAL"/>
              <w:rPr>
                <w:lang w:val="en-US"/>
              </w:rPr>
            </w:pPr>
          </w:p>
        </w:tc>
        <w:tc>
          <w:tcPr>
            <w:tcW w:w="709" w:type="dxa"/>
            <w:vMerge/>
          </w:tcPr>
          <w:p w14:paraId="406A6763" w14:textId="77777777" w:rsidR="009A75E5" w:rsidRPr="00BA77F9" w:rsidRDefault="009A75E5" w:rsidP="00EC13EE">
            <w:pPr>
              <w:pStyle w:val="TAC"/>
            </w:pPr>
          </w:p>
        </w:tc>
        <w:tc>
          <w:tcPr>
            <w:tcW w:w="1417" w:type="dxa"/>
            <w:tcBorders>
              <w:bottom w:val="single" w:sz="4" w:space="0" w:color="auto"/>
            </w:tcBorders>
            <w:vAlign w:val="center"/>
          </w:tcPr>
          <w:p w14:paraId="4D0D1782"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A4BA834" w14:textId="77777777" w:rsidR="009A75E5" w:rsidRPr="00BA77F9" w:rsidRDefault="009A75E5" w:rsidP="00EC13EE">
            <w:pPr>
              <w:pStyle w:val="TAC"/>
            </w:pPr>
            <w:r w:rsidRPr="00BA77F9">
              <w:t>CR.1.1 TDD</w:t>
            </w:r>
          </w:p>
        </w:tc>
        <w:tc>
          <w:tcPr>
            <w:tcW w:w="1843" w:type="dxa"/>
            <w:gridSpan w:val="2"/>
          </w:tcPr>
          <w:p w14:paraId="13807B6E" w14:textId="77777777" w:rsidR="009A75E5" w:rsidRPr="00BA77F9" w:rsidRDefault="009A75E5" w:rsidP="00EC13EE">
            <w:pPr>
              <w:pStyle w:val="TAC"/>
            </w:pPr>
            <w:r w:rsidRPr="00BA77F9">
              <w:rPr>
                <w:rFonts w:cs="v4.2.0"/>
                <w:bCs/>
                <w:lang w:eastAsia="zh-CN"/>
              </w:rPr>
              <w:t>CR.1.1 CCA</w:t>
            </w:r>
          </w:p>
        </w:tc>
        <w:tc>
          <w:tcPr>
            <w:tcW w:w="1701" w:type="dxa"/>
            <w:gridSpan w:val="2"/>
          </w:tcPr>
          <w:p w14:paraId="430BE8B4" w14:textId="77777777" w:rsidR="009A75E5" w:rsidRPr="00BA77F9" w:rsidRDefault="009A75E5" w:rsidP="00EC13EE">
            <w:pPr>
              <w:pStyle w:val="TAC"/>
            </w:pPr>
          </w:p>
        </w:tc>
      </w:tr>
      <w:tr w:rsidR="009A75E5" w:rsidRPr="00BA77F9" w14:paraId="0AD7232B" w14:textId="77777777" w:rsidTr="00EC13EE">
        <w:trPr>
          <w:cantSplit/>
          <w:trHeight w:val="259"/>
        </w:trPr>
        <w:tc>
          <w:tcPr>
            <w:tcW w:w="1838" w:type="dxa"/>
            <w:gridSpan w:val="3"/>
            <w:vMerge/>
            <w:tcBorders>
              <w:left w:val="single" w:sz="4" w:space="0" w:color="auto"/>
            </w:tcBorders>
          </w:tcPr>
          <w:p w14:paraId="669D8DD5" w14:textId="77777777" w:rsidR="009A75E5" w:rsidRPr="00BA77F9" w:rsidRDefault="009A75E5" w:rsidP="00EC13EE">
            <w:pPr>
              <w:pStyle w:val="TAL"/>
              <w:rPr>
                <w:lang w:val="en-US"/>
              </w:rPr>
            </w:pPr>
          </w:p>
        </w:tc>
        <w:tc>
          <w:tcPr>
            <w:tcW w:w="709" w:type="dxa"/>
            <w:vMerge/>
          </w:tcPr>
          <w:p w14:paraId="4556FF91" w14:textId="77777777" w:rsidR="009A75E5" w:rsidRPr="00BA77F9" w:rsidRDefault="009A75E5" w:rsidP="00EC13EE">
            <w:pPr>
              <w:pStyle w:val="TAC"/>
            </w:pPr>
          </w:p>
        </w:tc>
        <w:tc>
          <w:tcPr>
            <w:tcW w:w="1417" w:type="dxa"/>
            <w:tcBorders>
              <w:bottom w:val="single" w:sz="4" w:space="0" w:color="auto"/>
            </w:tcBorders>
            <w:vAlign w:val="center"/>
          </w:tcPr>
          <w:p w14:paraId="359739B0"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58CF0E1" w14:textId="77777777" w:rsidR="009A75E5" w:rsidRPr="00BA77F9" w:rsidRDefault="009A75E5" w:rsidP="00EC13EE">
            <w:pPr>
              <w:pStyle w:val="TAC"/>
            </w:pPr>
            <w:r w:rsidRPr="00BA77F9">
              <w:t>CR2.1 TDD</w:t>
            </w:r>
          </w:p>
        </w:tc>
        <w:tc>
          <w:tcPr>
            <w:tcW w:w="1843" w:type="dxa"/>
            <w:gridSpan w:val="2"/>
          </w:tcPr>
          <w:p w14:paraId="0B019659" w14:textId="77777777" w:rsidR="009A75E5" w:rsidRPr="00BA77F9" w:rsidRDefault="009A75E5" w:rsidP="00EC13EE">
            <w:pPr>
              <w:pStyle w:val="TAC"/>
            </w:pPr>
            <w:r w:rsidRPr="00BA77F9">
              <w:rPr>
                <w:rFonts w:cs="v4.2.0"/>
                <w:bCs/>
                <w:lang w:eastAsia="zh-CN"/>
              </w:rPr>
              <w:t>CR.1.1 CCA</w:t>
            </w:r>
          </w:p>
        </w:tc>
        <w:tc>
          <w:tcPr>
            <w:tcW w:w="1701" w:type="dxa"/>
            <w:gridSpan w:val="2"/>
          </w:tcPr>
          <w:p w14:paraId="56F1870F" w14:textId="77777777" w:rsidR="009A75E5" w:rsidRPr="00BA77F9" w:rsidRDefault="009A75E5" w:rsidP="00EC13EE">
            <w:pPr>
              <w:pStyle w:val="TAC"/>
            </w:pPr>
          </w:p>
        </w:tc>
      </w:tr>
      <w:tr w:rsidR="009A75E5" w:rsidRPr="00BA77F9" w14:paraId="7D0C15CE" w14:textId="77777777" w:rsidTr="00EC13EE">
        <w:trPr>
          <w:cantSplit/>
          <w:trHeight w:val="259"/>
        </w:trPr>
        <w:tc>
          <w:tcPr>
            <w:tcW w:w="919" w:type="dxa"/>
            <w:gridSpan w:val="2"/>
            <w:tcBorders>
              <w:left w:val="single" w:sz="4" w:space="0" w:color="auto"/>
              <w:bottom w:val="nil"/>
            </w:tcBorders>
          </w:tcPr>
          <w:p w14:paraId="7A6CDE7E" w14:textId="77777777" w:rsidR="009A75E5" w:rsidRPr="00BA77F9" w:rsidRDefault="009A75E5" w:rsidP="00EC13EE">
            <w:pPr>
              <w:pStyle w:val="TAL"/>
            </w:pPr>
            <w:r w:rsidRPr="00BA77F9">
              <w:lastRenderedPageBreak/>
              <w:t xml:space="preserve">SSB </w:t>
            </w:r>
          </w:p>
        </w:tc>
        <w:tc>
          <w:tcPr>
            <w:tcW w:w="919" w:type="dxa"/>
            <w:tcBorders>
              <w:left w:val="single" w:sz="4" w:space="0" w:color="auto"/>
              <w:bottom w:val="nil"/>
            </w:tcBorders>
          </w:tcPr>
          <w:p w14:paraId="3DA0789E" w14:textId="77777777" w:rsidR="009A75E5" w:rsidRPr="00BA77F9" w:rsidRDefault="009A75E5" w:rsidP="00EC13EE">
            <w:pPr>
              <w:pStyle w:val="TAL"/>
            </w:pPr>
            <w:r w:rsidRPr="00BA77F9">
              <w:t xml:space="preserve">Semi- </w:t>
            </w:r>
          </w:p>
        </w:tc>
        <w:tc>
          <w:tcPr>
            <w:tcW w:w="709" w:type="dxa"/>
            <w:tcBorders>
              <w:bottom w:val="nil"/>
            </w:tcBorders>
          </w:tcPr>
          <w:p w14:paraId="50400E27" w14:textId="77777777" w:rsidR="009A75E5" w:rsidRPr="00BA77F9" w:rsidRDefault="009A75E5" w:rsidP="00EC13EE">
            <w:pPr>
              <w:pStyle w:val="TAC"/>
            </w:pPr>
          </w:p>
        </w:tc>
        <w:tc>
          <w:tcPr>
            <w:tcW w:w="1417" w:type="dxa"/>
            <w:tcBorders>
              <w:bottom w:val="single" w:sz="4" w:space="0" w:color="auto"/>
            </w:tcBorders>
            <w:vAlign w:val="center"/>
          </w:tcPr>
          <w:p w14:paraId="446BD651" w14:textId="77777777" w:rsidR="009A75E5" w:rsidRPr="00BA77F9" w:rsidRDefault="009A75E5"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809CDB2" w14:textId="77777777" w:rsidR="009A75E5" w:rsidRPr="00BA77F9" w:rsidRDefault="009A75E5" w:rsidP="00EC13EE">
            <w:pPr>
              <w:pStyle w:val="TAC"/>
              <w:rPr>
                <w:lang w:val="en-US"/>
              </w:rPr>
            </w:pPr>
            <w:r w:rsidRPr="00BA77F9">
              <w:rPr>
                <w:lang w:eastAsia="zh-CN"/>
              </w:rPr>
              <w:t>SSB.1 FR1</w:t>
            </w:r>
          </w:p>
        </w:tc>
        <w:tc>
          <w:tcPr>
            <w:tcW w:w="1843" w:type="dxa"/>
            <w:gridSpan w:val="2"/>
          </w:tcPr>
          <w:p w14:paraId="2B251190" w14:textId="77777777" w:rsidR="009A75E5" w:rsidRPr="00BA77F9" w:rsidRDefault="009A75E5" w:rsidP="00EC13EE">
            <w:pPr>
              <w:pStyle w:val="TAC"/>
            </w:pPr>
            <w:r w:rsidRPr="00BA77F9">
              <w:rPr>
                <w:rFonts w:cs="v4.2.0"/>
                <w:bCs/>
                <w:lang w:eastAsia="zh-CN"/>
              </w:rPr>
              <w:t>SSB.1 CCA</w:t>
            </w:r>
          </w:p>
        </w:tc>
        <w:tc>
          <w:tcPr>
            <w:tcW w:w="1701" w:type="dxa"/>
            <w:gridSpan w:val="2"/>
          </w:tcPr>
          <w:p w14:paraId="481F8A5E"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7B5B1461" w14:textId="77777777" w:rsidTr="00EC13EE">
        <w:trPr>
          <w:cantSplit/>
          <w:trHeight w:val="232"/>
        </w:trPr>
        <w:tc>
          <w:tcPr>
            <w:tcW w:w="919" w:type="dxa"/>
            <w:gridSpan w:val="2"/>
            <w:tcBorders>
              <w:top w:val="nil"/>
              <w:left w:val="single" w:sz="4" w:space="0" w:color="auto"/>
              <w:bottom w:val="nil"/>
            </w:tcBorders>
          </w:tcPr>
          <w:p w14:paraId="53AD81FC" w14:textId="77777777" w:rsidR="009A75E5" w:rsidRPr="00BA77F9" w:rsidRDefault="009A75E5" w:rsidP="00EC13EE">
            <w:pPr>
              <w:pStyle w:val="TAL"/>
            </w:pPr>
            <w:r w:rsidRPr="00BA77F9">
              <w:t>parameters</w:t>
            </w:r>
          </w:p>
        </w:tc>
        <w:tc>
          <w:tcPr>
            <w:tcW w:w="919" w:type="dxa"/>
            <w:tcBorders>
              <w:top w:val="nil"/>
              <w:left w:val="single" w:sz="4" w:space="0" w:color="auto"/>
              <w:bottom w:val="nil"/>
            </w:tcBorders>
          </w:tcPr>
          <w:p w14:paraId="42608E04" w14:textId="77777777" w:rsidR="009A75E5" w:rsidRPr="00BA77F9" w:rsidRDefault="009A75E5"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0D3517C2" w14:textId="77777777" w:rsidR="009A75E5" w:rsidRPr="00BA77F9" w:rsidRDefault="009A75E5" w:rsidP="00EC13EE">
            <w:pPr>
              <w:pStyle w:val="TAC"/>
            </w:pPr>
          </w:p>
        </w:tc>
        <w:tc>
          <w:tcPr>
            <w:tcW w:w="1417" w:type="dxa"/>
            <w:tcBorders>
              <w:bottom w:val="single" w:sz="4" w:space="0" w:color="auto"/>
            </w:tcBorders>
            <w:vAlign w:val="center"/>
          </w:tcPr>
          <w:p w14:paraId="48DD1AF5" w14:textId="77777777" w:rsidR="009A75E5" w:rsidRPr="00BA77F9" w:rsidRDefault="009A75E5"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600CA8" w14:textId="77777777" w:rsidR="009A75E5" w:rsidRPr="00BA77F9" w:rsidRDefault="009A75E5" w:rsidP="00EC13EE">
            <w:pPr>
              <w:pStyle w:val="TAC"/>
            </w:pPr>
            <w:r w:rsidRPr="00BA77F9">
              <w:rPr>
                <w:lang w:eastAsia="zh-CN"/>
              </w:rPr>
              <w:t>SSB.1 FR1</w:t>
            </w:r>
          </w:p>
        </w:tc>
        <w:tc>
          <w:tcPr>
            <w:tcW w:w="1843" w:type="dxa"/>
            <w:gridSpan w:val="2"/>
            <w:vAlign w:val="center"/>
          </w:tcPr>
          <w:p w14:paraId="30D27933" w14:textId="77777777" w:rsidR="009A75E5" w:rsidRPr="00BA77F9" w:rsidRDefault="009A75E5" w:rsidP="00EC13EE">
            <w:pPr>
              <w:pStyle w:val="TAC"/>
            </w:pPr>
            <w:r w:rsidRPr="00BA77F9">
              <w:rPr>
                <w:rFonts w:cs="v4.2.0"/>
                <w:bCs/>
                <w:lang w:eastAsia="zh-CN"/>
              </w:rPr>
              <w:t>SSB.1 CCA</w:t>
            </w:r>
          </w:p>
        </w:tc>
        <w:tc>
          <w:tcPr>
            <w:tcW w:w="1701" w:type="dxa"/>
            <w:gridSpan w:val="2"/>
            <w:vAlign w:val="center"/>
          </w:tcPr>
          <w:p w14:paraId="15807026"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1484E46D" w14:textId="77777777" w:rsidTr="00EC13EE">
        <w:trPr>
          <w:cantSplit/>
          <w:trHeight w:val="232"/>
        </w:trPr>
        <w:tc>
          <w:tcPr>
            <w:tcW w:w="919" w:type="dxa"/>
            <w:gridSpan w:val="2"/>
            <w:tcBorders>
              <w:top w:val="nil"/>
              <w:left w:val="single" w:sz="4" w:space="0" w:color="auto"/>
              <w:bottom w:val="nil"/>
            </w:tcBorders>
          </w:tcPr>
          <w:p w14:paraId="7029BE61" w14:textId="77777777" w:rsidR="009A75E5" w:rsidRPr="00BA77F9" w:rsidRDefault="009A75E5" w:rsidP="00EC13EE">
            <w:pPr>
              <w:pStyle w:val="TAL"/>
            </w:pPr>
          </w:p>
        </w:tc>
        <w:tc>
          <w:tcPr>
            <w:tcW w:w="919" w:type="dxa"/>
            <w:tcBorders>
              <w:top w:val="nil"/>
              <w:left w:val="single" w:sz="4" w:space="0" w:color="auto"/>
              <w:bottom w:val="single" w:sz="4" w:space="0" w:color="auto"/>
            </w:tcBorders>
          </w:tcPr>
          <w:p w14:paraId="0C7973DF" w14:textId="77777777" w:rsidR="009A75E5" w:rsidRPr="00BA77F9" w:rsidRDefault="009A75E5" w:rsidP="00EC13EE">
            <w:pPr>
              <w:pStyle w:val="TAL"/>
            </w:pPr>
          </w:p>
        </w:tc>
        <w:tc>
          <w:tcPr>
            <w:tcW w:w="709" w:type="dxa"/>
            <w:tcBorders>
              <w:top w:val="nil"/>
            </w:tcBorders>
          </w:tcPr>
          <w:p w14:paraId="2A5EE364" w14:textId="77777777" w:rsidR="009A75E5" w:rsidRPr="00BA77F9" w:rsidRDefault="009A75E5" w:rsidP="00EC13EE">
            <w:pPr>
              <w:pStyle w:val="TAC"/>
            </w:pPr>
          </w:p>
        </w:tc>
        <w:tc>
          <w:tcPr>
            <w:tcW w:w="1417" w:type="dxa"/>
            <w:tcBorders>
              <w:bottom w:val="single" w:sz="4" w:space="0" w:color="auto"/>
            </w:tcBorders>
            <w:vAlign w:val="center"/>
          </w:tcPr>
          <w:p w14:paraId="154641B5" w14:textId="77777777" w:rsidR="009A75E5" w:rsidRPr="00BA77F9" w:rsidRDefault="009A75E5"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43537014" w14:textId="77777777" w:rsidR="009A75E5" w:rsidRPr="00BA77F9" w:rsidRDefault="009A75E5" w:rsidP="00EC13EE">
            <w:pPr>
              <w:pStyle w:val="TAC"/>
              <w:rPr>
                <w:lang w:eastAsia="zh-CN"/>
              </w:rPr>
            </w:pPr>
            <w:r w:rsidRPr="00BA77F9">
              <w:rPr>
                <w:lang w:eastAsia="zh-CN"/>
              </w:rPr>
              <w:t>SSB.2 FR1</w:t>
            </w:r>
          </w:p>
        </w:tc>
        <w:tc>
          <w:tcPr>
            <w:tcW w:w="1843" w:type="dxa"/>
            <w:gridSpan w:val="2"/>
          </w:tcPr>
          <w:p w14:paraId="72FF995C" w14:textId="77777777" w:rsidR="009A75E5" w:rsidRPr="00BA77F9" w:rsidDel="008E3263" w:rsidRDefault="009A75E5" w:rsidP="00EC13EE">
            <w:pPr>
              <w:pStyle w:val="TAC"/>
              <w:rPr>
                <w:lang w:eastAsia="zh-CN"/>
              </w:rPr>
            </w:pPr>
            <w:r w:rsidRPr="00BA77F9">
              <w:rPr>
                <w:rFonts w:cs="v4.2.0"/>
                <w:bCs/>
                <w:lang w:eastAsia="zh-CN"/>
              </w:rPr>
              <w:t>SSB.1 CCA</w:t>
            </w:r>
          </w:p>
        </w:tc>
        <w:tc>
          <w:tcPr>
            <w:tcW w:w="1701" w:type="dxa"/>
            <w:gridSpan w:val="2"/>
          </w:tcPr>
          <w:p w14:paraId="52AB666A"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1E855FFD" w14:textId="77777777" w:rsidTr="00EC13EE">
        <w:trPr>
          <w:cantSplit/>
          <w:trHeight w:val="232"/>
        </w:trPr>
        <w:tc>
          <w:tcPr>
            <w:tcW w:w="919" w:type="dxa"/>
            <w:gridSpan w:val="2"/>
            <w:tcBorders>
              <w:top w:val="nil"/>
              <w:left w:val="single" w:sz="4" w:space="0" w:color="auto"/>
              <w:bottom w:val="nil"/>
            </w:tcBorders>
          </w:tcPr>
          <w:p w14:paraId="493BDD00" w14:textId="77777777" w:rsidR="009A75E5" w:rsidRPr="00BA77F9" w:rsidRDefault="009A75E5" w:rsidP="00EC13EE">
            <w:pPr>
              <w:pStyle w:val="TAL"/>
            </w:pPr>
          </w:p>
        </w:tc>
        <w:tc>
          <w:tcPr>
            <w:tcW w:w="919" w:type="dxa"/>
            <w:tcBorders>
              <w:top w:val="single" w:sz="4" w:space="0" w:color="auto"/>
              <w:left w:val="single" w:sz="4" w:space="0" w:color="auto"/>
              <w:bottom w:val="nil"/>
            </w:tcBorders>
          </w:tcPr>
          <w:p w14:paraId="189A13B5" w14:textId="77777777" w:rsidR="009A75E5" w:rsidRPr="00BA77F9" w:rsidRDefault="009A75E5" w:rsidP="00EC13EE">
            <w:pPr>
              <w:pStyle w:val="TAL"/>
            </w:pPr>
            <w:r w:rsidRPr="00BA77F9">
              <w:t xml:space="preserve">Dynamic </w:t>
            </w:r>
          </w:p>
        </w:tc>
        <w:tc>
          <w:tcPr>
            <w:tcW w:w="709" w:type="dxa"/>
            <w:tcBorders>
              <w:bottom w:val="nil"/>
            </w:tcBorders>
          </w:tcPr>
          <w:p w14:paraId="69F2BDE6" w14:textId="77777777" w:rsidR="009A75E5" w:rsidRPr="00BA77F9" w:rsidRDefault="009A75E5" w:rsidP="00EC13EE">
            <w:pPr>
              <w:pStyle w:val="TAC"/>
            </w:pPr>
          </w:p>
        </w:tc>
        <w:tc>
          <w:tcPr>
            <w:tcW w:w="1417" w:type="dxa"/>
            <w:tcBorders>
              <w:bottom w:val="single" w:sz="4" w:space="0" w:color="auto"/>
            </w:tcBorders>
            <w:vAlign w:val="center"/>
          </w:tcPr>
          <w:p w14:paraId="206C14C5"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6D6598D7" w14:textId="77777777" w:rsidR="009A75E5" w:rsidRPr="00BA77F9" w:rsidRDefault="009A75E5" w:rsidP="00EC13EE">
            <w:pPr>
              <w:pStyle w:val="TAC"/>
              <w:rPr>
                <w:lang w:eastAsia="zh-CN"/>
              </w:rPr>
            </w:pPr>
            <w:r w:rsidRPr="00BA77F9">
              <w:rPr>
                <w:lang w:eastAsia="zh-CN"/>
              </w:rPr>
              <w:t>SSB.1 FR1</w:t>
            </w:r>
          </w:p>
        </w:tc>
        <w:tc>
          <w:tcPr>
            <w:tcW w:w="1843" w:type="dxa"/>
            <w:gridSpan w:val="2"/>
          </w:tcPr>
          <w:p w14:paraId="6DA550B0"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7A154F05"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6FA4FEEA" w14:textId="77777777" w:rsidTr="00EC13EE">
        <w:trPr>
          <w:cantSplit/>
          <w:trHeight w:val="232"/>
        </w:trPr>
        <w:tc>
          <w:tcPr>
            <w:tcW w:w="919" w:type="dxa"/>
            <w:gridSpan w:val="2"/>
            <w:tcBorders>
              <w:top w:val="nil"/>
              <w:left w:val="single" w:sz="4" w:space="0" w:color="auto"/>
              <w:bottom w:val="nil"/>
            </w:tcBorders>
          </w:tcPr>
          <w:p w14:paraId="7DC03969" w14:textId="77777777" w:rsidR="009A75E5" w:rsidRPr="00BA77F9" w:rsidRDefault="009A75E5" w:rsidP="00EC13EE">
            <w:pPr>
              <w:pStyle w:val="TAL"/>
            </w:pPr>
          </w:p>
        </w:tc>
        <w:tc>
          <w:tcPr>
            <w:tcW w:w="919" w:type="dxa"/>
            <w:tcBorders>
              <w:top w:val="nil"/>
              <w:left w:val="single" w:sz="4" w:space="0" w:color="auto"/>
              <w:bottom w:val="nil"/>
            </w:tcBorders>
          </w:tcPr>
          <w:p w14:paraId="52675C71" w14:textId="77777777" w:rsidR="009A75E5" w:rsidRPr="00BA77F9" w:rsidRDefault="009A75E5" w:rsidP="00EC13EE">
            <w:pPr>
              <w:pStyle w:val="TAL"/>
            </w:pPr>
            <w:r w:rsidRPr="00BA77F9">
              <w:t>channel</w:t>
            </w:r>
          </w:p>
        </w:tc>
        <w:tc>
          <w:tcPr>
            <w:tcW w:w="709" w:type="dxa"/>
            <w:tcBorders>
              <w:top w:val="nil"/>
              <w:bottom w:val="nil"/>
            </w:tcBorders>
          </w:tcPr>
          <w:p w14:paraId="62523916" w14:textId="77777777" w:rsidR="009A75E5" w:rsidRPr="00BA77F9" w:rsidRDefault="009A75E5" w:rsidP="00EC13EE">
            <w:pPr>
              <w:pStyle w:val="TAC"/>
            </w:pPr>
          </w:p>
        </w:tc>
        <w:tc>
          <w:tcPr>
            <w:tcW w:w="1417" w:type="dxa"/>
            <w:tcBorders>
              <w:bottom w:val="single" w:sz="4" w:space="0" w:color="auto"/>
            </w:tcBorders>
            <w:vAlign w:val="center"/>
          </w:tcPr>
          <w:p w14:paraId="0764D943"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2EF91C4" w14:textId="77777777" w:rsidR="009A75E5" w:rsidRPr="00BA77F9" w:rsidRDefault="009A75E5" w:rsidP="00EC13EE">
            <w:pPr>
              <w:pStyle w:val="TAC"/>
              <w:rPr>
                <w:lang w:eastAsia="zh-CN"/>
              </w:rPr>
            </w:pPr>
            <w:r w:rsidRPr="00BA77F9">
              <w:rPr>
                <w:lang w:eastAsia="zh-CN"/>
              </w:rPr>
              <w:t>SSB.1 FR1</w:t>
            </w:r>
          </w:p>
        </w:tc>
        <w:tc>
          <w:tcPr>
            <w:tcW w:w="1843" w:type="dxa"/>
            <w:gridSpan w:val="2"/>
          </w:tcPr>
          <w:p w14:paraId="7BB7EF68"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5A685580"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42238C30" w14:textId="77777777" w:rsidTr="00EC13EE">
        <w:trPr>
          <w:cantSplit/>
          <w:trHeight w:val="232"/>
        </w:trPr>
        <w:tc>
          <w:tcPr>
            <w:tcW w:w="919" w:type="dxa"/>
            <w:gridSpan w:val="2"/>
            <w:tcBorders>
              <w:top w:val="nil"/>
              <w:left w:val="single" w:sz="4" w:space="0" w:color="auto"/>
            </w:tcBorders>
          </w:tcPr>
          <w:p w14:paraId="27D45B09" w14:textId="77777777" w:rsidR="009A75E5" w:rsidRPr="00BA77F9" w:rsidRDefault="009A75E5" w:rsidP="00EC13EE">
            <w:pPr>
              <w:pStyle w:val="TAL"/>
            </w:pPr>
          </w:p>
        </w:tc>
        <w:tc>
          <w:tcPr>
            <w:tcW w:w="919" w:type="dxa"/>
            <w:tcBorders>
              <w:top w:val="nil"/>
              <w:left w:val="single" w:sz="4" w:space="0" w:color="auto"/>
            </w:tcBorders>
          </w:tcPr>
          <w:p w14:paraId="18B51DD9" w14:textId="77777777" w:rsidR="009A75E5" w:rsidRPr="00BA77F9" w:rsidRDefault="009A75E5"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7746BC6F" w14:textId="77777777" w:rsidR="009A75E5" w:rsidRPr="00BA77F9" w:rsidRDefault="009A75E5" w:rsidP="00EC13EE">
            <w:pPr>
              <w:pStyle w:val="TAC"/>
            </w:pPr>
          </w:p>
        </w:tc>
        <w:tc>
          <w:tcPr>
            <w:tcW w:w="1417" w:type="dxa"/>
            <w:tcBorders>
              <w:bottom w:val="single" w:sz="4" w:space="0" w:color="auto"/>
            </w:tcBorders>
            <w:vAlign w:val="center"/>
          </w:tcPr>
          <w:p w14:paraId="6FB7EDC6"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E29C414" w14:textId="77777777" w:rsidR="009A75E5" w:rsidRPr="00BA77F9" w:rsidRDefault="009A75E5" w:rsidP="00EC13EE">
            <w:pPr>
              <w:pStyle w:val="TAC"/>
              <w:rPr>
                <w:lang w:eastAsia="zh-CN"/>
              </w:rPr>
            </w:pPr>
            <w:r w:rsidRPr="00BA77F9">
              <w:rPr>
                <w:lang w:eastAsia="zh-CN"/>
              </w:rPr>
              <w:t>SSB.2 FR1</w:t>
            </w:r>
          </w:p>
        </w:tc>
        <w:tc>
          <w:tcPr>
            <w:tcW w:w="1843" w:type="dxa"/>
            <w:gridSpan w:val="2"/>
          </w:tcPr>
          <w:p w14:paraId="23543CE9"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71B1840B"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337E3FF8" w14:textId="77777777" w:rsidTr="00EC13EE">
        <w:trPr>
          <w:cantSplit/>
          <w:trHeight w:val="232"/>
        </w:trPr>
        <w:tc>
          <w:tcPr>
            <w:tcW w:w="1838" w:type="dxa"/>
            <w:gridSpan w:val="3"/>
            <w:tcBorders>
              <w:left w:val="single" w:sz="4" w:space="0" w:color="auto"/>
            </w:tcBorders>
          </w:tcPr>
          <w:p w14:paraId="68C5E062" w14:textId="77777777" w:rsidR="009A75E5" w:rsidRPr="00BA77F9" w:rsidRDefault="009A75E5" w:rsidP="00EC13EE">
            <w:pPr>
              <w:pStyle w:val="TAL"/>
            </w:pPr>
            <w:r w:rsidRPr="00BA77F9">
              <w:t>DBT window configuration</w:t>
            </w:r>
          </w:p>
        </w:tc>
        <w:tc>
          <w:tcPr>
            <w:tcW w:w="709" w:type="dxa"/>
          </w:tcPr>
          <w:p w14:paraId="0A3DEC5E" w14:textId="77777777" w:rsidR="009A75E5" w:rsidRPr="00BA77F9" w:rsidRDefault="009A75E5" w:rsidP="00EC13EE">
            <w:pPr>
              <w:pStyle w:val="TAC"/>
            </w:pPr>
          </w:p>
        </w:tc>
        <w:tc>
          <w:tcPr>
            <w:tcW w:w="1417" w:type="dxa"/>
            <w:tcBorders>
              <w:bottom w:val="single" w:sz="4" w:space="0" w:color="auto"/>
            </w:tcBorders>
            <w:vAlign w:val="center"/>
          </w:tcPr>
          <w:p w14:paraId="04A180AF"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42D26555" w14:textId="77777777" w:rsidR="009A75E5" w:rsidRPr="00BA77F9" w:rsidRDefault="009A75E5" w:rsidP="00EC13EE">
            <w:pPr>
              <w:pStyle w:val="TAC"/>
              <w:rPr>
                <w:lang w:eastAsia="zh-CN"/>
              </w:rPr>
            </w:pPr>
            <w:r w:rsidRPr="00BA77F9">
              <w:rPr>
                <w:lang w:val="en-US"/>
              </w:rPr>
              <w:t>Not Applicable</w:t>
            </w:r>
          </w:p>
        </w:tc>
        <w:tc>
          <w:tcPr>
            <w:tcW w:w="1843" w:type="dxa"/>
            <w:gridSpan w:val="2"/>
          </w:tcPr>
          <w:p w14:paraId="1C864AB8" w14:textId="77777777" w:rsidR="009A75E5" w:rsidRPr="00BA77F9" w:rsidRDefault="009A75E5" w:rsidP="00EC13EE">
            <w:pPr>
              <w:pStyle w:val="TAC"/>
              <w:rPr>
                <w:rFonts w:cs="v4.2.0"/>
                <w:bCs/>
                <w:lang w:eastAsia="zh-CN"/>
              </w:rPr>
            </w:pPr>
            <w:r w:rsidRPr="00BA77F9">
              <w:rPr>
                <w:rFonts w:cs="v4.2.0"/>
                <w:bCs/>
                <w:lang w:eastAsia="zh-CN"/>
              </w:rPr>
              <w:t>As defined in A.3.28.1</w:t>
            </w:r>
          </w:p>
        </w:tc>
        <w:tc>
          <w:tcPr>
            <w:tcW w:w="1701" w:type="dxa"/>
            <w:gridSpan w:val="2"/>
          </w:tcPr>
          <w:p w14:paraId="66ED2A57" w14:textId="77777777" w:rsidR="009A75E5" w:rsidRPr="00BA77F9" w:rsidRDefault="009A75E5" w:rsidP="00EC13EE">
            <w:pPr>
              <w:pStyle w:val="TAC"/>
              <w:rPr>
                <w:rFonts w:cs="v4.2.0"/>
                <w:bCs/>
                <w:lang w:eastAsia="zh-CN"/>
              </w:rPr>
            </w:pPr>
            <w:r w:rsidRPr="00BA77F9">
              <w:rPr>
                <w:rFonts w:cs="v4.2.0"/>
                <w:bCs/>
                <w:lang w:eastAsia="zh-CN"/>
              </w:rPr>
              <w:t>As defined in A.3.28.1</w:t>
            </w:r>
          </w:p>
        </w:tc>
      </w:tr>
      <w:tr w:rsidR="009A75E5" w:rsidRPr="00BA77F9" w14:paraId="47848C89" w14:textId="77777777" w:rsidTr="00EC13EE">
        <w:trPr>
          <w:cantSplit/>
          <w:trHeight w:val="213"/>
        </w:trPr>
        <w:tc>
          <w:tcPr>
            <w:tcW w:w="1838" w:type="dxa"/>
            <w:gridSpan w:val="3"/>
            <w:tcBorders>
              <w:left w:val="single" w:sz="4" w:space="0" w:color="auto"/>
            </w:tcBorders>
          </w:tcPr>
          <w:p w14:paraId="0D68EA4F" w14:textId="77777777" w:rsidR="009A75E5" w:rsidRPr="00BA77F9" w:rsidRDefault="009A75E5" w:rsidP="00EC13EE">
            <w:pPr>
              <w:pStyle w:val="TAL"/>
              <w:rPr>
                <w:bCs/>
              </w:rPr>
            </w:pPr>
            <w:r w:rsidRPr="00BA77F9">
              <w:t>SMTC configuration defined in A.3.11</w:t>
            </w:r>
          </w:p>
        </w:tc>
        <w:tc>
          <w:tcPr>
            <w:tcW w:w="709" w:type="dxa"/>
            <w:tcBorders>
              <w:bottom w:val="single" w:sz="4" w:space="0" w:color="auto"/>
            </w:tcBorders>
          </w:tcPr>
          <w:p w14:paraId="0CF18AAE" w14:textId="77777777" w:rsidR="009A75E5" w:rsidRPr="00BA77F9" w:rsidRDefault="009A75E5" w:rsidP="00EC13EE">
            <w:pPr>
              <w:pStyle w:val="TAC"/>
            </w:pPr>
          </w:p>
        </w:tc>
        <w:tc>
          <w:tcPr>
            <w:tcW w:w="1417" w:type="dxa"/>
            <w:tcBorders>
              <w:bottom w:val="single" w:sz="4" w:space="0" w:color="auto"/>
            </w:tcBorders>
            <w:vAlign w:val="center"/>
          </w:tcPr>
          <w:p w14:paraId="2961EE9C" w14:textId="77777777" w:rsidR="009A75E5" w:rsidRPr="00BA77F9" w:rsidRDefault="009A75E5"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D0B8F65" w14:textId="77777777" w:rsidR="009A75E5" w:rsidRPr="00BA77F9" w:rsidRDefault="009A75E5" w:rsidP="00EC13EE">
            <w:pPr>
              <w:pStyle w:val="TAC"/>
            </w:pPr>
            <w:r w:rsidRPr="00BA77F9">
              <w:t>SMTC.1</w:t>
            </w:r>
          </w:p>
        </w:tc>
        <w:tc>
          <w:tcPr>
            <w:tcW w:w="1843" w:type="dxa"/>
            <w:gridSpan w:val="2"/>
            <w:tcBorders>
              <w:bottom w:val="single" w:sz="4" w:space="0" w:color="auto"/>
            </w:tcBorders>
            <w:vAlign w:val="center"/>
          </w:tcPr>
          <w:p w14:paraId="2F88DC6D" w14:textId="77777777" w:rsidR="009A75E5" w:rsidRPr="00BA77F9" w:rsidRDefault="009A75E5" w:rsidP="00EC13EE">
            <w:pPr>
              <w:pStyle w:val="TAC"/>
            </w:pPr>
            <w:r w:rsidRPr="00BA77F9">
              <w:t>SMTC.1</w:t>
            </w:r>
          </w:p>
        </w:tc>
        <w:tc>
          <w:tcPr>
            <w:tcW w:w="1701" w:type="dxa"/>
            <w:gridSpan w:val="2"/>
            <w:tcBorders>
              <w:bottom w:val="single" w:sz="4" w:space="0" w:color="auto"/>
            </w:tcBorders>
            <w:vAlign w:val="center"/>
          </w:tcPr>
          <w:p w14:paraId="307D070F" w14:textId="77777777" w:rsidR="009A75E5" w:rsidRPr="00BA77F9" w:rsidRDefault="009A75E5" w:rsidP="00EC13EE">
            <w:pPr>
              <w:pStyle w:val="TAC"/>
            </w:pPr>
            <w:r w:rsidRPr="00BA77F9">
              <w:t>SMTC.1</w:t>
            </w:r>
          </w:p>
        </w:tc>
      </w:tr>
      <w:tr w:rsidR="009A75E5" w:rsidRPr="00BA77F9" w14:paraId="331B5CDA" w14:textId="77777777" w:rsidTr="00EC13EE">
        <w:trPr>
          <w:cantSplit/>
          <w:trHeight w:val="193"/>
        </w:trPr>
        <w:tc>
          <w:tcPr>
            <w:tcW w:w="1838" w:type="dxa"/>
            <w:gridSpan w:val="3"/>
            <w:vMerge w:val="restart"/>
            <w:tcBorders>
              <w:left w:val="single" w:sz="4" w:space="0" w:color="auto"/>
            </w:tcBorders>
          </w:tcPr>
          <w:p w14:paraId="4310458D" w14:textId="77777777" w:rsidR="009A75E5" w:rsidRPr="00BA77F9" w:rsidRDefault="009A75E5" w:rsidP="00EC13EE">
            <w:pPr>
              <w:pStyle w:val="TAL"/>
              <w:rPr>
                <w:lang w:val="da-DK"/>
              </w:rPr>
            </w:pPr>
            <w:r w:rsidRPr="00BA77F9">
              <w:rPr>
                <w:lang w:val="da-DK"/>
              </w:rPr>
              <w:t>PDSCH/PDCCH subcarrier spacing</w:t>
            </w:r>
          </w:p>
        </w:tc>
        <w:tc>
          <w:tcPr>
            <w:tcW w:w="709" w:type="dxa"/>
            <w:vMerge w:val="restart"/>
          </w:tcPr>
          <w:p w14:paraId="62490DA2" w14:textId="77777777" w:rsidR="009A75E5" w:rsidRPr="00BA77F9" w:rsidRDefault="009A75E5" w:rsidP="00EC13EE">
            <w:pPr>
              <w:pStyle w:val="TAC"/>
              <w:rPr>
                <w:lang w:val="it-IT"/>
              </w:rPr>
            </w:pPr>
            <w:r w:rsidRPr="00BA77F9">
              <w:rPr>
                <w:lang w:val="it-IT"/>
              </w:rPr>
              <w:t>kHz</w:t>
            </w:r>
          </w:p>
        </w:tc>
        <w:tc>
          <w:tcPr>
            <w:tcW w:w="1417" w:type="dxa"/>
            <w:tcBorders>
              <w:bottom w:val="single" w:sz="4" w:space="0" w:color="auto"/>
            </w:tcBorders>
            <w:vAlign w:val="center"/>
          </w:tcPr>
          <w:p w14:paraId="279CF0C5" w14:textId="77777777" w:rsidR="009A75E5" w:rsidRPr="00BA77F9" w:rsidRDefault="009A75E5"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4ACD8524" w14:textId="77777777" w:rsidR="009A75E5" w:rsidRPr="00BA77F9" w:rsidRDefault="009A75E5" w:rsidP="00EC13EE">
            <w:pPr>
              <w:pStyle w:val="TAC"/>
              <w:rPr>
                <w:lang w:val="en-US"/>
              </w:rPr>
            </w:pPr>
            <w:r w:rsidRPr="00BA77F9">
              <w:rPr>
                <w:lang w:val="en-US"/>
              </w:rPr>
              <w:t>15</w:t>
            </w:r>
          </w:p>
        </w:tc>
        <w:tc>
          <w:tcPr>
            <w:tcW w:w="1843" w:type="dxa"/>
            <w:gridSpan w:val="2"/>
            <w:tcBorders>
              <w:bottom w:val="single" w:sz="4" w:space="0" w:color="auto"/>
            </w:tcBorders>
            <w:vAlign w:val="center"/>
          </w:tcPr>
          <w:p w14:paraId="49798C2C"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57034282" w14:textId="77777777" w:rsidR="009A75E5" w:rsidRPr="00BA77F9" w:rsidRDefault="009A75E5" w:rsidP="00EC13EE">
            <w:pPr>
              <w:pStyle w:val="TAC"/>
              <w:rPr>
                <w:lang w:val="en-US"/>
              </w:rPr>
            </w:pPr>
            <w:r w:rsidRPr="00BA77F9">
              <w:rPr>
                <w:lang w:val="en-US"/>
              </w:rPr>
              <w:t>30</w:t>
            </w:r>
          </w:p>
        </w:tc>
      </w:tr>
      <w:tr w:rsidR="009A75E5" w:rsidRPr="00BA77F9" w14:paraId="2F116ED7" w14:textId="77777777" w:rsidTr="00EC13EE">
        <w:trPr>
          <w:cantSplit/>
          <w:trHeight w:val="127"/>
        </w:trPr>
        <w:tc>
          <w:tcPr>
            <w:tcW w:w="1838" w:type="dxa"/>
            <w:gridSpan w:val="3"/>
            <w:vMerge/>
            <w:tcBorders>
              <w:left w:val="single" w:sz="4" w:space="0" w:color="auto"/>
            </w:tcBorders>
          </w:tcPr>
          <w:p w14:paraId="3BC5F90D" w14:textId="77777777" w:rsidR="009A75E5" w:rsidRPr="00BA77F9" w:rsidRDefault="009A75E5" w:rsidP="00EC13EE">
            <w:pPr>
              <w:pStyle w:val="TAL"/>
            </w:pPr>
          </w:p>
        </w:tc>
        <w:tc>
          <w:tcPr>
            <w:tcW w:w="709" w:type="dxa"/>
            <w:vMerge/>
          </w:tcPr>
          <w:p w14:paraId="34F04A1B" w14:textId="77777777" w:rsidR="009A75E5" w:rsidRPr="00BA77F9" w:rsidRDefault="009A75E5" w:rsidP="00EC13EE">
            <w:pPr>
              <w:pStyle w:val="TAC"/>
              <w:rPr>
                <w:lang w:val="it-IT"/>
              </w:rPr>
            </w:pPr>
          </w:p>
        </w:tc>
        <w:tc>
          <w:tcPr>
            <w:tcW w:w="1417" w:type="dxa"/>
            <w:tcBorders>
              <w:bottom w:val="single" w:sz="4" w:space="0" w:color="auto"/>
            </w:tcBorders>
            <w:vAlign w:val="center"/>
          </w:tcPr>
          <w:p w14:paraId="0157B43F" w14:textId="77777777" w:rsidR="009A75E5" w:rsidRPr="00BA77F9" w:rsidRDefault="009A75E5"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1CAA7E79" w14:textId="77777777" w:rsidR="009A75E5" w:rsidRPr="00BA77F9" w:rsidRDefault="009A75E5" w:rsidP="00EC13EE">
            <w:pPr>
              <w:pStyle w:val="TAC"/>
              <w:rPr>
                <w:lang w:val="en-US"/>
              </w:rPr>
            </w:pPr>
            <w:r w:rsidRPr="00BA77F9">
              <w:rPr>
                <w:lang w:val="en-US"/>
              </w:rPr>
              <w:t>15</w:t>
            </w:r>
          </w:p>
        </w:tc>
        <w:tc>
          <w:tcPr>
            <w:tcW w:w="1843" w:type="dxa"/>
            <w:gridSpan w:val="2"/>
            <w:tcBorders>
              <w:bottom w:val="single" w:sz="4" w:space="0" w:color="auto"/>
            </w:tcBorders>
            <w:vAlign w:val="center"/>
          </w:tcPr>
          <w:p w14:paraId="53C2BA87"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707AB8D3" w14:textId="77777777" w:rsidR="009A75E5" w:rsidRPr="00BA77F9" w:rsidRDefault="009A75E5" w:rsidP="00EC13EE">
            <w:pPr>
              <w:pStyle w:val="TAC"/>
              <w:rPr>
                <w:lang w:val="en-US"/>
              </w:rPr>
            </w:pPr>
            <w:r w:rsidRPr="00BA77F9">
              <w:rPr>
                <w:lang w:val="en-US"/>
              </w:rPr>
              <w:t>30</w:t>
            </w:r>
          </w:p>
        </w:tc>
      </w:tr>
      <w:tr w:rsidR="009A75E5" w:rsidRPr="00BA77F9" w14:paraId="3AFF3B99" w14:textId="77777777" w:rsidTr="00EC13EE">
        <w:trPr>
          <w:cantSplit/>
          <w:trHeight w:val="127"/>
        </w:trPr>
        <w:tc>
          <w:tcPr>
            <w:tcW w:w="1838" w:type="dxa"/>
            <w:gridSpan w:val="3"/>
            <w:vMerge/>
            <w:tcBorders>
              <w:left w:val="single" w:sz="4" w:space="0" w:color="auto"/>
            </w:tcBorders>
          </w:tcPr>
          <w:p w14:paraId="4AD5EF11" w14:textId="77777777" w:rsidR="009A75E5" w:rsidRPr="00BA77F9" w:rsidRDefault="009A75E5" w:rsidP="00EC13EE">
            <w:pPr>
              <w:pStyle w:val="TAL"/>
            </w:pPr>
          </w:p>
        </w:tc>
        <w:tc>
          <w:tcPr>
            <w:tcW w:w="709" w:type="dxa"/>
            <w:vMerge/>
          </w:tcPr>
          <w:p w14:paraId="0C414B87" w14:textId="77777777" w:rsidR="009A75E5" w:rsidRPr="00BA77F9" w:rsidRDefault="009A75E5" w:rsidP="00EC13EE">
            <w:pPr>
              <w:pStyle w:val="TAC"/>
              <w:rPr>
                <w:lang w:val="it-IT"/>
              </w:rPr>
            </w:pPr>
          </w:p>
        </w:tc>
        <w:tc>
          <w:tcPr>
            <w:tcW w:w="1417" w:type="dxa"/>
            <w:tcBorders>
              <w:bottom w:val="single" w:sz="4" w:space="0" w:color="auto"/>
            </w:tcBorders>
            <w:vAlign w:val="center"/>
          </w:tcPr>
          <w:p w14:paraId="3FFB202F"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00E7003" w14:textId="77777777" w:rsidR="009A75E5" w:rsidRPr="00BA77F9" w:rsidRDefault="009A75E5" w:rsidP="00EC13EE">
            <w:pPr>
              <w:pStyle w:val="TAC"/>
              <w:rPr>
                <w:lang w:val="en-US"/>
              </w:rPr>
            </w:pPr>
            <w:r w:rsidRPr="00BA77F9">
              <w:rPr>
                <w:lang w:val="en-US"/>
              </w:rPr>
              <w:t>30</w:t>
            </w:r>
          </w:p>
        </w:tc>
        <w:tc>
          <w:tcPr>
            <w:tcW w:w="1843" w:type="dxa"/>
            <w:gridSpan w:val="2"/>
            <w:tcBorders>
              <w:bottom w:val="single" w:sz="4" w:space="0" w:color="auto"/>
            </w:tcBorders>
            <w:vAlign w:val="center"/>
          </w:tcPr>
          <w:p w14:paraId="64EBDAC2"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4734431B" w14:textId="77777777" w:rsidR="009A75E5" w:rsidRPr="00BA77F9" w:rsidRDefault="009A75E5" w:rsidP="00EC13EE">
            <w:pPr>
              <w:pStyle w:val="TAC"/>
              <w:rPr>
                <w:lang w:val="en-US"/>
              </w:rPr>
            </w:pPr>
            <w:r w:rsidRPr="00BA77F9">
              <w:rPr>
                <w:lang w:val="en-US"/>
              </w:rPr>
              <w:t>30</w:t>
            </w:r>
          </w:p>
        </w:tc>
      </w:tr>
      <w:tr w:rsidR="009A75E5" w:rsidRPr="00BA77F9" w14:paraId="25E99740" w14:textId="77777777" w:rsidTr="00EC13EE">
        <w:trPr>
          <w:cantSplit/>
          <w:trHeight w:val="292"/>
        </w:trPr>
        <w:tc>
          <w:tcPr>
            <w:tcW w:w="1838" w:type="dxa"/>
            <w:gridSpan w:val="3"/>
            <w:tcBorders>
              <w:left w:val="single" w:sz="4" w:space="0" w:color="auto"/>
              <w:bottom w:val="single" w:sz="4" w:space="0" w:color="auto"/>
            </w:tcBorders>
          </w:tcPr>
          <w:p w14:paraId="6C9E3FC9" w14:textId="77777777" w:rsidR="009A75E5" w:rsidRPr="00BA77F9" w:rsidRDefault="009A75E5"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0E01EEBE" w14:textId="77777777" w:rsidR="009A75E5" w:rsidRPr="00BA77F9" w:rsidRDefault="009A75E5" w:rsidP="00EC13EE">
            <w:pPr>
              <w:pStyle w:val="TAC"/>
            </w:pPr>
          </w:p>
        </w:tc>
        <w:tc>
          <w:tcPr>
            <w:tcW w:w="1417" w:type="dxa"/>
            <w:vMerge w:val="restart"/>
            <w:vAlign w:val="center"/>
          </w:tcPr>
          <w:p w14:paraId="7B30B813" w14:textId="77777777" w:rsidR="009A75E5" w:rsidRPr="00BA77F9" w:rsidRDefault="009A75E5" w:rsidP="00EC13EE">
            <w:pPr>
              <w:pStyle w:val="TAC"/>
            </w:pPr>
            <w:r w:rsidRPr="00BA77F9">
              <w:t>Config 1,2,3</w:t>
            </w:r>
          </w:p>
        </w:tc>
        <w:tc>
          <w:tcPr>
            <w:tcW w:w="1843" w:type="dxa"/>
            <w:gridSpan w:val="2"/>
            <w:vMerge w:val="restart"/>
            <w:vAlign w:val="center"/>
          </w:tcPr>
          <w:p w14:paraId="1712B4EE" w14:textId="77777777" w:rsidR="009A75E5" w:rsidRPr="00BA77F9" w:rsidRDefault="009A75E5" w:rsidP="00EC13EE">
            <w:pPr>
              <w:pStyle w:val="TAC"/>
              <w:rPr>
                <w:rFonts w:cs="v4.2.0"/>
              </w:rPr>
            </w:pPr>
            <w:r w:rsidRPr="00BA77F9">
              <w:rPr>
                <w:rFonts w:cs="v4.2.0"/>
              </w:rPr>
              <w:t>0</w:t>
            </w:r>
          </w:p>
        </w:tc>
        <w:tc>
          <w:tcPr>
            <w:tcW w:w="1843" w:type="dxa"/>
            <w:gridSpan w:val="2"/>
            <w:vMerge w:val="restart"/>
            <w:vAlign w:val="center"/>
          </w:tcPr>
          <w:p w14:paraId="43B3C409" w14:textId="77777777" w:rsidR="009A75E5" w:rsidRPr="00BA77F9" w:rsidRDefault="009A75E5" w:rsidP="00EC13EE">
            <w:pPr>
              <w:pStyle w:val="TAC"/>
            </w:pPr>
            <w:r w:rsidRPr="00BA77F9">
              <w:t>0</w:t>
            </w:r>
          </w:p>
        </w:tc>
        <w:tc>
          <w:tcPr>
            <w:tcW w:w="1701" w:type="dxa"/>
            <w:gridSpan w:val="2"/>
            <w:vMerge w:val="restart"/>
            <w:vAlign w:val="center"/>
          </w:tcPr>
          <w:p w14:paraId="6274623D" w14:textId="77777777" w:rsidR="009A75E5" w:rsidRPr="00BA77F9" w:rsidRDefault="009A75E5" w:rsidP="00EC13EE">
            <w:pPr>
              <w:pStyle w:val="TAC"/>
            </w:pPr>
            <w:r w:rsidRPr="00BA77F9">
              <w:t>0</w:t>
            </w:r>
          </w:p>
        </w:tc>
      </w:tr>
      <w:tr w:rsidR="009A75E5" w:rsidRPr="00BA77F9" w14:paraId="1D64E441" w14:textId="77777777" w:rsidTr="00EC13EE">
        <w:trPr>
          <w:cantSplit/>
          <w:trHeight w:val="292"/>
        </w:trPr>
        <w:tc>
          <w:tcPr>
            <w:tcW w:w="1838" w:type="dxa"/>
            <w:gridSpan w:val="3"/>
            <w:tcBorders>
              <w:left w:val="single" w:sz="4" w:space="0" w:color="auto"/>
              <w:bottom w:val="single" w:sz="4" w:space="0" w:color="auto"/>
            </w:tcBorders>
          </w:tcPr>
          <w:p w14:paraId="0D5C4AF8" w14:textId="77777777" w:rsidR="009A75E5" w:rsidRPr="00BA77F9" w:rsidRDefault="009A75E5"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28B4C1F8" w14:textId="77777777" w:rsidR="009A75E5" w:rsidRPr="00BA77F9" w:rsidRDefault="009A75E5" w:rsidP="00EC13EE">
            <w:pPr>
              <w:pStyle w:val="TAC"/>
            </w:pPr>
          </w:p>
        </w:tc>
        <w:tc>
          <w:tcPr>
            <w:tcW w:w="1417" w:type="dxa"/>
            <w:vMerge/>
          </w:tcPr>
          <w:p w14:paraId="39821193" w14:textId="77777777" w:rsidR="009A75E5" w:rsidRPr="00BA77F9" w:rsidRDefault="009A75E5" w:rsidP="00EC13EE">
            <w:pPr>
              <w:pStyle w:val="TAC"/>
            </w:pPr>
          </w:p>
        </w:tc>
        <w:tc>
          <w:tcPr>
            <w:tcW w:w="1843" w:type="dxa"/>
            <w:gridSpan w:val="2"/>
            <w:vMerge/>
          </w:tcPr>
          <w:p w14:paraId="4DE8FD02" w14:textId="77777777" w:rsidR="009A75E5" w:rsidRPr="00BA77F9" w:rsidRDefault="009A75E5" w:rsidP="00EC13EE">
            <w:pPr>
              <w:pStyle w:val="TAC"/>
              <w:rPr>
                <w:rFonts w:cs="v4.2.0"/>
              </w:rPr>
            </w:pPr>
          </w:p>
        </w:tc>
        <w:tc>
          <w:tcPr>
            <w:tcW w:w="1843" w:type="dxa"/>
            <w:gridSpan w:val="2"/>
            <w:vMerge/>
          </w:tcPr>
          <w:p w14:paraId="7E3F0FF0" w14:textId="77777777" w:rsidR="009A75E5" w:rsidRPr="00BA77F9" w:rsidRDefault="009A75E5" w:rsidP="00EC13EE">
            <w:pPr>
              <w:pStyle w:val="TAC"/>
            </w:pPr>
          </w:p>
        </w:tc>
        <w:tc>
          <w:tcPr>
            <w:tcW w:w="1701" w:type="dxa"/>
            <w:gridSpan w:val="2"/>
            <w:vMerge/>
          </w:tcPr>
          <w:p w14:paraId="54535EB3" w14:textId="77777777" w:rsidR="009A75E5" w:rsidRPr="00BA77F9" w:rsidRDefault="009A75E5" w:rsidP="00EC13EE">
            <w:pPr>
              <w:pStyle w:val="TAC"/>
            </w:pPr>
          </w:p>
        </w:tc>
      </w:tr>
      <w:tr w:rsidR="009A75E5" w:rsidRPr="00BA77F9" w14:paraId="637CB1DA" w14:textId="77777777" w:rsidTr="00EC13EE">
        <w:trPr>
          <w:cantSplit/>
          <w:trHeight w:val="292"/>
        </w:trPr>
        <w:tc>
          <w:tcPr>
            <w:tcW w:w="1838" w:type="dxa"/>
            <w:gridSpan w:val="3"/>
            <w:tcBorders>
              <w:left w:val="single" w:sz="4" w:space="0" w:color="auto"/>
              <w:bottom w:val="single" w:sz="4" w:space="0" w:color="auto"/>
            </w:tcBorders>
          </w:tcPr>
          <w:p w14:paraId="42954251" w14:textId="77777777" w:rsidR="009A75E5" w:rsidRPr="00BA77F9" w:rsidRDefault="009A75E5"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731DF9CF" w14:textId="77777777" w:rsidR="009A75E5" w:rsidRPr="00BA77F9" w:rsidRDefault="009A75E5" w:rsidP="00EC13EE">
            <w:pPr>
              <w:pStyle w:val="TAC"/>
            </w:pPr>
          </w:p>
        </w:tc>
        <w:tc>
          <w:tcPr>
            <w:tcW w:w="1417" w:type="dxa"/>
            <w:vMerge/>
          </w:tcPr>
          <w:p w14:paraId="600578FA" w14:textId="77777777" w:rsidR="009A75E5" w:rsidRPr="00BA77F9" w:rsidRDefault="009A75E5" w:rsidP="00EC13EE">
            <w:pPr>
              <w:pStyle w:val="TAC"/>
            </w:pPr>
          </w:p>
        </w:tc>
        <w:tc>
          <w:tcPr>
            <w:tcW w:w="1843" w:type="dxa"/>
            <w:gridSpan w:val="2"/>
            <w:vMerge/>
          </w:tcPr>
          <w:p w14:paraId="4CFEF58C" w14:textId="77777777" w:rsidR="009A75E5" w:rsidRPr="00BA77F9" w:rsidRDefault="009A75E5" w:rsidP="00EC13EE">
            <w:pPr>
              <w:pStyle w:val="TAC"/>
              <w:rPr>
                <w:rFonts w:cs="v4.2.0"/>
              </w:rPr>
            </w:pPr>
          </w:p>
        </w:tc>
        <w:tc>
          <w:tcPr>
            <w:tcW w:w="1843" w:type="dxa"/>
            <w:gridSpan w:val="2"/>
            <w:vMerge/>
          </w:tcPr>
          <w:p w14:paraId="6C1ED6D2" w14:textId="77777777" w:rsidR="009A75E5" w:rsidRPr="00BA77F9" w:rsidRDefault="009A75E5" w:rsidP="00EC13EE">
            <w:pPr>
              <w:pStyle w:val="TAC"/>
            </w:pPr>
          </w:p>
        </w:tc>
        <w:tc>
          <w:tcPr>
            <w:tcW w:w="1701" w:type="dxa"/>
            <w:gridSpan w:val="2"/>
            <w:vMerge/>
          </w:tcPr>
          <w:p w14:paraId="762423C2" w14:textId="77777777" w:rsidR="009A75E5" w:rsidRPr="00BA77F9" w:rsidRDefault="009A75E5" w:rsidP="00EC13EE">
            <w:pPr>
              <w:pStyle w:val="TAC"/>
            </w:pPr>
          </w:p>
        </w:tc>
      </w:tr>
      <w:tr w:rsidR="009A75E5" w:rsidRPr="00BA77F9" w14:paraId="69981787" w14:textId="77777777" w:rsidTr="00EC13EE">
        <w:trPr>
          <w:cantSplit/>
          <w:trHeight w:val="292"/>
        </w:trPr>
        <w:tc>
          <w:tcPr>
            <w:tcW w:w="1838" w:type="dxa"/>
            <w:gridSpan w:val="3"/>
            <w:tcBorders>
              <w:left w:val="single" w:sz="4" w:space="0" w:color="auto"/>
              <w:bottom w:val="single" w:sz="4" w:space="0" w:color="auto"/>
            </w:tcBorders>
          </w:tcPr>
          <w:p w14:paraId="41BFD315" w14:textId="77777777" w:rsidR="009A75E5" w:rsidRPr="00BA77F9" w:rsidRDefault="009A75E5"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7711B321" w14:textId="77777777" w:rsidR="009A75E5" w:rsidRPr="00BA77F9" w:rsidRDefault="009A75E5" w:rsidP="00EC13EE">
            <w:pPr>
              <w:pStyle w:val="TAC"/>
            </w:pPr>
          </w:p>
        </w:tc>
        <w:tc>
          <w:tcPr>
            <w:tcW w:w="1417" w:type="dxa"/>
            <w:vMerge/>
          </w:tcPr>
          <w:p w14:paraId="7D11E568" w14:textId="77777777" w:rsidR="009A75E5" w:rsidRPr="00BA77F9" w:rsidRDefault="009A75E5" w:rsidP="00EC13EE">
            <w:pPr>
              <w:pStyle w:val="TAC"/>
            </w:pPr>
          </w:p>
        </w:tc>
        <w:tc>
          <w:tcPr>
            <w:tcW w:w="1843" w:type="dxa"/>
            <w:gridSpan w:val="2"/>
            <w:vMerge/>
          </w:tcPr>
          <w:p w14:paraId="329AC0B1" w14:textId="77777777" w:rsidR="009A75E5" w:rsidRPr="00BA77F9" w:rsidRDefault="009A75E5" w:rsidP="00EC13EE">
            <w:pPr>
              <w:pStyle w:val="TAC"/>
              <w:rPr>
                <w:rFonts w:cs="v4.2.0"/>
              </w:rPr>
            </w:pPr>
          </w:p>
        </w:tc>
        <w:tc>
          <w:tcPr>
            <w:tcW w:w="1843" w:type="dxa"/>
            <w:gridSpan w:val="2"/>
            <w:vMerge/>
          </w:tcPr>
          <w:p w14:paraId="75DF0E27" w14:textId="77777777" w:rsidR="009A75E5" w:rsidRPr="00BA77F9" w:rsidRDefault="009A75E5" w:rsidP="00EC13EE">
            <w:pPr>
              <w:pStyle w:val="TAC"/>
            </w:pPr>
          </w:p>
        </w:tc>
        <w:tc>
          <w:tcPr>
            <w:tcW w:w="1701" w:type="dxa"/>
            <w:gridSpan w:val="2"/>
            <w:vMerge/>
          </w:tcPr>
          <w:p w14:paraId="092EF5CB" w14:textId="77777777" w:rsidR="009A75E5" w:rsidRPr="00BA77F9" w:rsidRDefault="009A75E5" w:rsidP="00EC13EE">
            <w:pPr>
              <w:pStyle w:val="TAC"/>
            </w:pPr>
          </w:p>
        </w:tc>
      </w:tr>
      <w:tr w:rsidR="009A75E5" w:rsidRPr="00BA77F9" w14:paraId="1E0877E5" w14:textId="77777777" w:rsidTr="00EC13EE">
        <w:trPr>
          <w:cantSplit/>
          <w:trHeight w:val="292"/>
        </w:trPr>
        <w:tc>
          <w:tcPr>
            <w:tcW w:w="1838" w:type="dxa"/>
            <w:gridSpan w:val="3"/>
            <w:tcBorders>
              <w:left w:val="single" w:sz="4" w:space="0" w:color="auto"/>
              <w:bottom w:val="single" w:sz="4" w:space="0" w:color="auto"/>
            </w:tcBorders>
          </w:tcPr>
          <w:p w14:paraId="0ACB8B62" w14:textId="77777777" w:rsidR="009A75E5" w:rsidRPr="00BA77F9" w:rsidRDefault="009A75E5"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3DAEF350" w14:textId="77777777" w:rsidR="009A75E5" w:rsidRPr="00BA77F9" w:rsidRDefault="009A75E5" w:rsidP="00EC13EE">
            <w:pPr>
              <w:pStyle w:val="TAC"/>
            </w:pPr>
          </w:p>
        </w:tc>
        <w:tc>
          <w:tcPr>
            <w:tcW w:w="1417" w:type="dxa"/>
            <w:vMerge/>
          </w:tcPr>
          <w:p w14:paraId="7BB90D30" w14:textId="77777777" w:rsidR="009A75E5" w:rsidRPr="00BA77F9" w:rsidRDefault="009A75E5" w:rsidP="00EC13EE">
            <w:pPr>
              <w:pStyle w:val="TAC"/>
            </w:pPr>
          </w:p>
        </w:tc>
        <w:tc>
          <w:tcPr>
            <w:tcW w:w="1843" w:type="dxa"/>
            <w:gridSpan w:val="2"/>
            <w:vMerge/>
          </w:tcPr>
          <w:p w14:paraId="053BF56F" w14:textId="77777777" w:rsidR="009A75E5" w:rsidRPr="00BA77F9" w:rsidRDefault="009A75E5" w:rsidP="00EC13EE">
            <w:pPr>
              <w:pStyle w:val="TAC"/>
              <w:rPr>
                <w:rFonts w:cs="v4.2.0"/>
              </w:rPr>
            </w:pPr>
          </w:p>
        </w:tc>
        <w:tc>
          <w:tcPr>
            <w:tcW w:w="1843" w:type="dxa"/>
            <w:gridSpan w:val="2"/>
            <w:vMerge/>
          </w:tcPr>
          <w:p w14:paraId="684354B3" w14:textId="77777777" w:rsidR="009A75E5" w:rsidRPr="00BA77F9" w:rsidRDefault="009A75E5" w:rsidP="00EC13EE">
            <w:pPr>
              <w:pStyle w:val="TAC"/>
            </w:pPr>
          </w:p>
        </w:tc>
        <w:tc>
          <w:tcPr>
            <w:tcW w:w="1701" w:type="dxa"/>
            <w:gridSpan w:val="2"/>
            <w:vMerge/>
          </w:tcPr>
          <w:p w14:paraId="7A154BC3" w14:textId="77777777" w:rsidR="009A75E5" w:rsidRPr="00BA77F9" w:rsidRDefault="009A75E5" w:rsidP="00EC13EE">
            <w:pPr>
              <w:pStyle w:val="TAC"/>
            </w:pPr>
          </w:p>
        </w:tc>
      </w:tr>
      <w:tr w:rsidR="009A75E5" w:rsidRPr="00BA77F9" w14:paraId="1B22D19E" w14:textId="77777777" w:rsidTr="00EC13EE">
        <w:trPr>
          <w:cantSplit/>
          <w:trHeight w:val="292"/>
        </w:trPr>
        <w:tc>
          <w:tcPr>
            <w:tcW w:w="1838" w:type="dxa"/>
            <w:gridSpan w:val="3"/>
            <w:tcBorders>
              <w:left w:val="single" w:sz="4" w:space="0" w:color="auto"/>
              <w:bottom w:val="single" w:sz="4" w:space="0" w:color="auto"/>
            </w:tcBorders>
          </w:tcPr>
          <w:p w14:paraId="45EC5000" w14:textId="77777777" w:rsidR="009A75E5" w:rsidRPr="00BA77F9" w:rsidRDefault="009A75E5"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5C5F89A" w14:textId="77777777" w:rsidR="009A75E5" w:rsidRPr="00BA77F9" w:rsidRDefault="009A75E5" w:rsidP="00EC13EE">
            <w:pPr>
              <w:pStyle w:val="TAC"/>
            </w:pPr>
          </w:p>
        </w:tc>
        <w:tc>
          <w:tcPr>
            <w:tcW w:w="1417" w:type="dxa"/>
            <w:vMerge/>
          </w:tcPr>
          <w:p w14:paraId="66DEF54C" w14:textId="77777777" w:rsidR="009A75E5" w:rsidRPr="00BA77F9" w:rsidRDefault="009A75E5" w:rsidP="00EC13EE">
            <w:pPr>
              <w:pStyle w:val="TAC"/>
            </w:pPr>
          </w:p>
        </w:tc>
        <w:tc>
          <w:tcPr>
            <w:tcW w:w="1843" w:type="dxa"/>
            <w:gridSpan w:val="2"/>
            <w:vMerge/>
          </w:tcPr>
          <w:p w14:paraId="12755E25" w14:textId="77777777" w:rsidR="009A75E5" w:rsidRPr="00BA77F9" w:rsidRDefault="009A75E5" w:rsidP="00EC13EE">
            <w:pPr>
              <w:pStyle w:val="TAC"/>
              <w:rPr>
                <w:rFonts w:cs="v4.2.0"/>
              </w:rPr>
            </w:pPr>
          </w:p>
        </w:tc>
        <w:tc>
          <w:tcPr>
            <w:tcW w:w="1843" w:type="dxa"/>
            <w:gridSpan w:val="2"/>
            <w:vMerge/>
          </w:tcPr>
          <w:p w14:paraId="3BA97CBF" w14:textId="77777777" w:rsidR="009A75E5" w:rsidRPr="00BA77F9" w:rsidRDefault="009A75E5" w:rsidP="00EC13EE">
            <w:pPr>
              <w:pStyle w:val="TAC"/>
            </w:pPr>
          </w:p>
        </w:tc>
        <w:tc>
          <w:tcPr>
            <w:tcW w:w="1701" w:type="dxa"/>
            <w:gridSpan w:val="2"/>
            <w:vMerge/>
          </w:tcPr>
          <w:p w14:paraId="702373EA" w14:textId="77777777" w:rsidR="009A75E5" w:rsidRPr="00BA77F9" w:rsidRDefault="009A75E5" w:rsidP="00EC13EE">
            <w:pPr>
              <w:pStyle w:val="TAC"/>
            </w:pPr>
          </w:p>
        </w:tc>
      </w:tr>
      <w:tr w:rsidR="009A75E5" w:rsidRPr="00BA77F9" w14:paraId="4335E2C2" w14:textId="77777777" w:rsidTr="00EC13EE">
        <w:trPr>
          <w:cantSplit/>
          <w:trHeight w:val="292"/>
        </w:trPr>
        <w:tc>
          <w:tcPr>
            <w:tcW w:w="1838" w:type="dxa"/>
            <w:gridSpan w:val="3"/>
            <w:tcBorders>
              <w:left w:val="single" w:sz="4" w:space="0" w:color="auto"/>
              <w:bottom w:val="single" w:sz="4" w:space="0" w:color="auto"/>
            </w:tcBorders>
          </w:tcPr>
          <w:p w14:paraId="21D06CBF" w14:textId="77777777" w:rsidR="009A75E5" w:rsidRPr="00BA77F9" w:rsidRDefault="009A75E5"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3E8A6C4" w14:textId="77777777" w:rsidR="009A75E5" w:rsidRPr="00BA77F9" w:rsidRDefault="009A75E5" w:rsidP="00EC13EE">
            <w:pPr>
              <w:pStyle w:val="TAC"/>
            </w:pPr>
          </w:p>
        </w:tc>
        <w:tc>
          <w:tcPr>
            <w:tcW w:w="1417" w:type="dxa"/>
            <w:vMerge/>
          </w:tcPr>
          <w:p w14:paraId="1F527CB4" w14:textId="77777777" w:rsidR="009A75E5" w:rsidRPr="00BA77F9" w:rsidRDefault="009A75E5" w:rsidP="00EC13EE">
            <w:pPr>
              <w:pStyle w:val="TAC"/>
            </w:pPr>
          </w:p>
        </w:tc>
        <w:tc>
          <w:tcPr>
            <w:tcW w:w="1843" w:type="dxa"/>
            <w:gridSpan w:val="2"/>
            <w:vMerge/>
          </w:tcPr>
          <w:p w14:paraId="3A86D484" w14:textId="77777777" w:rsidR="009A75E5" w:rsidRPr="00BA77F9" w:rsidRDefault="009A75E5" w:rsidP="00EC13EE">
            <w:pPr>
              <w:pStyle w:val="TAC"/>
              <w:rPr>
                <w:rFonts w:cs="v4.2.0"/>
              </w:rPr>
            </w:pPr>
          </w:p>
        </w:tc>
        <w:tc>
          <w:tcPr>
            <w:tcW w:w="1843" w:type="dxa"/>
            <w:gridSpan w:val="2"/>
            <w:vMerge/>
          </w:tcPr>
          <w:p w14:paraId="61939E99" w14:textId="77777777" w:rsidR="009A75E5" w:rsidRPr="00BA77F9" w:rsidRDefault="009A75E5" w:rsidP="00EC13EE">
            <w:pPr>
              <w:pStyle w:val="TAC"/>
            </w:pPr>
          </w:p>
        </w:tc>
        <w:tc>
          <w:tcPr>
            <w:tcW w:w="1701" w:type="dxa"/>
            <w:gridSpan w:val="2"/>
            <w:vMerge/>
          </w:tcPr>
          <w:p w14:paraId="77383AD5" w14:textId="77777777" w:rsidR="009A75E5" w:rsidRPr="00BA77F9" w:rsidRDefault="009A75E5" w:rsidP="00EC13EE">
            <w:pPr>
              <w:pStyle w:val="TAC"/>
            </w:pPr>
          </w:p>
        </w:tc>
      </w:tr>
      <w:tr w:rsidR="009A75E5" w:rsidRPr="00BA77F9" w14:paraId="314AC32F" w14:textId="77777777" w:rsidTr="00EC13EE">
        <w:trPr>
          <w:cantSplit/>
          <w:trHeight w:val="43"/>
        </w:trPr>
        <w:tc>
          <w:tcPr>
            <w:tcW w:w="1838" w:type="dxa"/>
            <w:gridSpan w:val="3"/>
            <w:tcBorders>
              <w:left w:val="single" w:sz="4" w:space="0" w:color="auto"/>
              <w:bottom w:val="single" w:sz="4" w:space="0" w:color="auto"/>
            </w:tcBorders>
          </w:tcPr>
          <w:p w14:paraId="0548FD2E" w14:textId="77777777" w:rsidR="009A75E5" w:rsidRPr="00BA77F9" w:rsidRDefault="009A75E5"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5C2572E0" w14:textId="77777777" w:rsidR="009A75E5" w:rsidRPr="00BA77F9" w:rsidRDefault="009A75E5" w:rsidP="00EC13EE">
            <w:pPr>
              <w:pStyle w:val="TAC"/>
            </w:pPr>
          </w:p>
        </w:tc>
        <w:tc>
          <w:tcPr>
            <w:tcW w:w="1417" w:type="dxa"/>
            <w:vMerge/>
          </w:tcPr>
          <w:p w14:paraId="23B4D8D0" w14:textId="77777777" w:rsidR="009A75E5" w:rsidRPr="00BA77F9" w:rsidRDefault="009A75E5" w:rsidP="00EC13EE">
            <w:pPr>
              <w:pStyle w:val="TAC"/>
            </w:pPr>
          </w:p>
        </w:tc>
        <w:tc>
          <w:tcPr>
            <w:tcW w:w="1843" w:type="dxa"/>
            <w:gridSpan w:val="2"/>
            <w:vMerge/>
          </w:tcPr>
          <w:p w14:paraId="6BEE6A71" w14:textId="77777777" w:rsidR="009A75E5" w:rsidRPr="00BA77F9" w:rsidRDefault="009A75E5" w:rsidP="00EC13EE">
            <w:pPr>
              <w:pStyle w:val="TAC"/>
              <w:rPr>
                <w:rFonts w:cs="v4.2.0"/>
              </w:rPr>
            </w:pPr>
          </w:p>
        </w:tc>
        <w:tc>
          <w:tcPr>
            <w:tcW w:w="1843" w:type="dxa"/>
            <w:gridSpan w:val="2"/>
            <w:vMerge/>
          </w:tcPr>
          <w:p w14:paraId="34766ACF" w14:textId="77777777" w:rsidR="009A75E5" w:rsidRPr="00BA77F9" w:rsidRDefault="009A75E5" w:rsidP="00EC13EE">
            <w:pPr>
              <w:pStyle w:val="TAC"/>
            </w:pPr>
          </w:p>
        </w:tc>
        <w:tc>
          <w:tcPr>
            <w:tcW w:w="1701" w:type="dxa"/>
            <w:gridSpan w:val="2"/>
            <w:vMerge/>
          </w:tcPr>
          <w:p w14:paraId="3DEC677C" w14:textId="77777777" w:rsidR="009A75E5" w:rsidRPr="00BA77F9" w:rsidRDefault="009A75E5" w:rsidP="00EC13EE">
            <w:pPr>
              <w:pStyle w:val="TAC"/>
            </w:pPr>
          </w:p>
        </w:tc>
      </w:tr>
      <w:tr w:rsidR="009A75E5" w:rsidRPr="00BA77F9" w14:paraId="73436E53" w14:textId="77777777" w:rsidTr="00EC13EE">
        <w:trPr>
          <w:cantSplit/>
          <w:trHeight w:val="292"/>
        </w:trPr>
        <w:tc>
          <w:tcPr>
            <w:tcW w:w="1838" w:type="dxa"/>
            <w:gridSpan w:val="3"/>
            <w:tcBorders>
              <w:left w:val="single" w:sz="4" w:space="0" w:color="auto"/>
              <w:bottom w:val="single" w:sz="4" w:space="0" w:color="auto"/>
            </w:tcBorders>
          </w:tcPr>
          <w:p w14:paraId="1C2EB253" w14:textId="77777777" w:rsidR="009A75E5" w:rsidRPr="00BA77F9" w:rsidRDefault="009A75E5" w:rsidP="00EC13EE">
            <w:pPr>
              <w:pStyle w:val="TAL"/>
              <w:rPr>
                <w:bCs/>
              </w:rPr>
            </w:pPr>
            <w:r w:rsidRPr="00BA77F9">
              <w:rPr>
                <w:bCs/>
              </w:rPr>
              <w:t>EPRE ratio of OCNG to OCNG DMRS (Note 1)</w:t>
            </w:r>
          </w:p>
        </w:tc>
        <w:tc>
          <w:tcPr>
            <w:tcW w:w="709" w:type="dxa"/>
            <w:tcBorders>
              <w:bottom w:val="single" w:sz="4" w:space="0" w:color="auto"/>
            </w:tcBorders>
          </w:tcPr>
          <w:p w14:paraId="467BE23C" w14:textId="77777777" w:rsidR="009A75E5" w:rsidRPr="00BA77F9" w:rsidRDefault="009A75E5" w:rsidP="00EC13EE">
            <w:pPr>
              <w:pStyle w:val="TAC"/>
            </w:pPr>
          </w:p>
        </w:tc>
        <w:tc>
          <w:tcPr>
            <w:tcW w:w="1417" w:type="dxa"/>
            <w:vMerge/>
            <w:tcBorders>
              <w:bottom w:val="single" w:sz="4" w:space="0" w:color="auto"/>
            </w:tcBorders>
          </w:tcPr>
          <w:p w14:paraId="19A2E799" w14:textId="77777777" w:rsidR="009A75E5" w:rsidRPr="00BA77F9" w:rsidRDefault="009A75E5" w:rsidP="00EC13EE">
            <w:pPr>
              <w:pStyle w:val="TAC"/>
            </w:pPr>
          </w:p>
        </w:tc>
        <w:tc>
          <w:tcPr>
            <w:tcW w:w="1843" w:type="dxa"/>
            <w:gridSpan w:val="2"/>
            <w:vMerge/>
            <w:tcBorders>
              <w:bottom w:val="single" w:sz="4" w:space="0" w:color="auto"/>
            </w:tcBorders>
          </w:tcPr>
          <w:p w14:paraId="199B9D38" w14:textId="77777777" w:rsidR="009A75E5" w:rsidRPr="00BA77F9" w:rsidRDefault="009A75E5" w:rsidP="00EC13EE">
            <w:pPr>
              <w:pStyle w:val="TAC"/>
              <w:rPr>
                <w:rFonts w:cs="v4.2.0"/>
              </w:rPr>
            </w:pPr>
          </w:p>
        </w:tc>
        <w:tc>
          <w:tcPr>
            <w:tcW w:w="1843" w:type="dxa"/>
            <w:gridSpan w:val="2"/>
            <w:vMerge/>
            <w:tcBorders>
              <w:bottom w:val="single" w:sz="4" w:space="0" w:color="auto"/>
            </w:tcBorders>
          </w:tcPr>
          <w:p w14:paraId="01EB2F82" w14:textId="77777777" w:rsidR="009A75E5" w:rsidRPr="00BA77F9" w:rsidRDefault="009A75E5" w:rsidP="00EC13EE">
            <w:pPr>
              <w:pStyle w:val="TAC"/>
            </w:pPr>
          </w:p>
        </w:tc>
        <w:tc>
          <w:tcPr>
            <w:tcW w:w="1701" w:type="dxa"/>
            <w:gridSpan w:val="2"/>
            <w:vMerge/>
            <w:tcBorders>
              <w:bottom w:val="single" w:sz="4" w:space="0" w:color="auto"/>
            </w:tcBorders>
          </w:tcPr>
          <w:p w14:paraId="368A509D" w14:textId="77777777" w:rsidR="009A75E5" w:rsidRPr="00BA77F9" w:rsidRDefault="009A75E5" w:rsidP="00EC13EE">
            <w:pPr>
              <w:pStyle w:val="TAC"/>
            </w:pPr>
          </w:p>
        </w:tc>
      </w:tr>
      <w:tr w:rsidR="009A75E5" w:rsidRPr="00BA77F9" w14:paraId="5F222216" w14:textId="77777777" w:rsidTr="00EC13EE">
        <w:trPr>
          <w:cantSplit/>
          <w:trHeight w:val="150"/>
        </w:trPr>
        <w:tc>
          <w:tcPr>
            <w:tcW w:w="1838" w:type="dxa"/>
            <w:gridSpan w:val="3"/>
          </w:tcPr>
          <w:p w14:paraId="7CEC6E72" w14:textId="77777777" w:rsidR="009A75E5" w:rsidRPr="00BA77F9" w:rsidRDefault="009A75E5" w:rsidP="00EC13EE">
            <w:pPr>
              <w:pStyle w:val="TAL"/>
            </w:pPr>
            <w:r w:rsidRPr="00BA77F9">
              <w:rPr>
                <w:rFonts w:eastAsia="Calibri"/>
                <w:position w:val="-12"/>
                <w:szCs w:val="22"/>
                <w:lang w:val="en-US"/>
              </w:rPr>
              <w:object w:dxaOrig="405" w:dyaOrig="345" w14:anchorId="496873FF">
                <v:shape id="_x0000_i1040" type="#_x0000_t75" style="width:20.55pt;height:15.45pt" o:ole="" fillcolor="window">
                  <v:imagedata r:id="rId11" o:title=""/>
                </v:shape>
                <o:OLEObject Type="Embed" ProgID="Equation.3" ShapeID="_x0000_i1040" DrawAspect="Content" ObjectID="_1813122317" r:id="rId29"/>
              </w:object>
            </w:r>
            <w:r w:rsidRPr="00BA77F9">
              <w:rPr>
                <w:vertAlign w:val="superscript"/>
                <w:lang w:val="en-US"/>
              </w:rPr>
              <w:t>Note2</w:t>
            </w:r>
          </w:p>
        </w:tc>
        <w:tc>
          <w:tcPr>
            <w:tcW w:w="709" w:type="dxa"/>
          </w:tcPr>
          <w:p w14:paraId="1555F4D7" w14:textId="77777777" w:rsidR="009A75E5" w:rsidRPr="00BA77F9" w:rsidRDefault="009A75E5" w:rsidP="00EC13EE">
            <w:pPr>
              <w:pStyle w:val="TAC"/>
            </w:pPr>
            <w:r w:rsidRPr="00BA77F9">
              <w:t>dBm/15kHz</w:t>
            </w:r>
          </w:p>
        </w:tc>
        <w:tc>
          <w:tcPr>
            <w:tcW w:w="1417" w:type="dxa"/>
          </w:tcPr>
          <w:p w14:paraId="1D9EA576" w14:textId="77777777" w:rsidR="009A75E5" w:rsidRPr="00BA77F9" w:rsidRDefault="009A75E5" w:rsidP="00EC13EE">
            <w:pPr>
              <w:pStyle w:val="TAC"/>
            </w:pPr>
            <w:r w:rsidRPr="00BA77F9">
              <w:t>Config 1,2,3</w:t>
            </w:r>
          </w:p>
        </w:tc>
        <w:tc>
          <w:tcPr>
            <w:tcW w:w="1843" w:type="dxa"/>
            <w:gridSpan w:val="2"/>
          </w:tcPr>
          <w:p w14:paraId="6A3E7309" w14:textId="77777777" w:rsidR="009A75E5" w:rsidRPr="00BA77F9" w:rsidRDefault="009A75E5" w:rsidP="00EC13EE">
            <w:pPr>
              <w:pStyle w:val="TAC"/>
            </w:pPr>
            <w:r w:rsidRPr="00BA77F9">
              <w:t>-98</w:t>
            </w:r>
          </w:p>
        </w:tc>
        <w:tc>
          <w:tcPr>
            <w:tcW w:w="1843" w:type="dxa"/>
            <w:gridSpan w:val="2"/>
          </w:tcPr>
          <w:p w14:paraId="78D011EF" w14:textId="6E8C35A2" w:rsidR="009A75E5" w:rsidRPr="00BA77F9" w:rsidRDefault="009A75E5" w:rsidP="00EC13EE">
            <w:pPr>
              <w:pStyle w:val="TAC"/>
            </w:pPr>
            <w:r>
              <w:t>-98</w:t>
            </w:r>
          </w:p>
        </w:tc>
        <w:tc>
          <w:tcPr>
            <w:tcW w:w="1701" w:type="dxa"/>
            <w:gridSpan w:val="2"/>
          </w:tcPr>
          <w:p w14:paraId="614CECB7" w14:textId="13F273AD" w:rsidR="009A75E5" w:rsidRPr="00BA77F9" w:rsidRDefault="009A75E5" w:rsidP="00EC13EE">
            <w:pPr>
              <w:pStyle w:val="TAC"/>
            </w:pPr>
            <w:r>
              <w:t>-98</w:t>
            </w:r>
          </w:p>
        </w:tc>
      </w:tr>
      <w:tr w:rsidR="009A75E5" w:rsidRPr="00BA77F9" w14:paraId="31AE7D6C" w14:textId="77777777" w:rsidTr="00EC13EE">
        <w:trPr>
          <w:cantSplit/>
          <w:trHeight w:val="150"/>
        </w:trPr>
        <w:tc>
          <w:tcPr>
            <w:tcW w:w="1838" w:type="dxa"/>
            <w:gridSpan w:val="3"/>
            <w:vMerge w:val="restart"/>
          </w:tcPr>
          <w:p w14:paraId="3B829EA1" w14:textId="77777777" w:rsidR="009A75E5" w:rsidRPr="00BA77F9" w:rsidRDefault="009A75E5" w:rsidP="00EC13EE">
            <w:pPr>
              <w:pStyle w:val="TAL"/>
            </w:pPr>
            <w:r w:rsidRPr="00BA77F9">
              <w:rPr>
                <w:rFonts w:eastAsia="Calibri"/>
                <w:position w:val="-12"/>
                <w:szCs w:val="22"/>
                <w:lang w:val="en-US"/>
              </w:rPr>
              <w:object w:dxaOrig="405" w:dyaOrig="345" w14:anchorId="4736D288">
                <v:shape id="_x0000_i1041" type="#_x0000_t75" style="width:20.55pt;height:15.45pt" o:ole="" fillcolor="window">
                  <v:imagedata r:id="rId11" o:title=""/>
                </v:shape>
                <o:OLEObject Type="Embed" ProgID="Equation.3" ShapeID="_x0000_i1041" DrawAspect="Content" ObjectID="_1813122318" r:id="rId30"/>
              </w:object>
            </w:r>
            <w:r w:rsidRPr="00BA77F9">
              <w:rPr>
                <w:vertAlign w:val="superscript"/>
                <w:lang w:val="en-US"/>
              </w:rPr>
              <w:t>Note2</w:t>
            </w:r>
          </w:p>
        </w:tc>
        <w:tc>
          <w:tcPr>
            <w:tcW w:w="709" w:type="dxa"/>
            <w:vMerge w:val="restart"/>
          </w:tcPr>
          <w:p w14:paraId="1D0C4AE6" w14:textId="77777777" w:rsidR="009A75E5" w:rsidRPr="00BA77F9" w:rsidRDefault="009A75E5" w:rsidP="00EC13EE">
            <w:pPr>
              <w:pStyle w:val="TAC"/>
            </w:pPr>
            <w:r w:rsidRPr="00BA77F9">
              <w:t>dBm/SCS</w:t>
            </w:r>
          </w:p>
        </w:tc>
        <w:tc>
          <w:tcPr>
            <w:tcW w:w="1417" w:type="dxa"/>
          </w:tcPr>
          <w:p w14:paraId="7BA22D2C" w14:textId="77777777" w:rsidR="009A75E5" w:rsidRPr="00BA77F9" w:rsidRDefault="009A75E5" w:rsidP="00EC13EE">
            <w:pPr>
              <w:pStyle w:val="TAC"/>
              <w:rPr>
                <w:lang w:val="da-DK"/>
              </w:rPr>
            </w:pPr>
            <w:r w:rsidRPr="00BA77F9">
              <w:t>Config</w:t>
            </w:r>
            <w:r w:rsidRPr="00BA77F9">
              <w:rPr>
                <w:szCs w:val="18"/>
              </w:rPr>
              <w:t xml:space="preserve"> </w:t>
            </w:r>
            <w:r w:rsidRPr="00BA77F9">
              <w:t>1,2</w:t>
            </w:r>
          </w:p>
        </w:tc>
        <w:tc>
          <w:tcPr>
            <w:tcW w:w="1843" w:type="dxa"/>
            <w:gridSpan w:val="2"/>
          </w:tcPr>
          <w:p w14:paraId="17ABE61A" w14:textId="77777777" w:rsidR="009A75E5" w:rsidRPr="00BA77F9" w:rsidRDefault="009A75E5" w:rsidP="00EC13EE">
            <w:pPr>
              <w:pStyle w:val="TAC"/>
            </w:pPr>
            <w:r w:rsidRPr="00BA77F9">
              <w:t>-98</w:t>
            </w:r>
          </w:p>
        </w:tc>
        <w:tc>
          <w:tcPr>
            <w:tcW w:w="1843" w:type="dxa"/>
            <w:gridSpan w:val="2"/>
          </w:tcPr>
          <w:p w14:paraId="38A72353" w14:textId="574C7602" w:rsidR="009A75E5" w:rsidRPr="00BA77F9" w:rsidRDefault="009A75E5" w:rsidP="00EC13EE">
            <w:pPr>
              <w:pStyle w:val="TAC"/>
            </w:pPr>
            <w:r>
              <w:t>-95</w:t>
            </w:r>
          </w:p>
        </w:tc>
        <w:tc>
          <w:tcPr>
            <w:tcW w:w="1701" w:type="dxa"/>
            <w:gridSpan w:val="2"/>
          </w:tcPr>
          <w:p w14:paraId="7F03039C" w14:textId="2B58137A" w:rsidR="009A75E5" w:rsidRPr="00BA77F9" w:rsidRDefault="009A75E5" w:rsidP="00EC13EE">
            <w:pPr>
              <w:pStyle w:val="TAC"/>
            </w:pPr>
            <w:r>
              <w:t>-95</w:t>
            </w:r>
          </w:p>
        </w:tc>
      </w:tr>
      <w:tr w:rsidR="009A75E5" w:rsidRPr="00BA77F9" w14:paraId="41DADF3F" w14:textId="77777777" w:rsidTr="00EC13EE">
        <w:trPr>
          <w:cantSplit/>
          <w:trHeight w:val="150"/>
        </w:trPr>
        <w:tc>
          <w:tcPr>
            <w:tcW w:w="1838" w:type="dxa"/>
            <w:gridSpan w:val="3"/>
            <w:vMerge/>
          </w:tcPr>
          <w:p w14:paraId="0E0E548E" w14:textId="77777777" w:rsidR="009A75E5" w:rsidRPr="00BA77F9" w:rsidRDefault="009A75E5" w:rsidP="00EC13EE">
            <w:pPr>
              <w:pStyle w:val="TAL"/>
            </w:pPr>
          </w:p>
        </w:tc>
        <w:tc>
          <w:tcPr>
            <w:tcW w:w="709" w:type="dxa"/>
            <w:vMerge/>
          </w:tcPr>
          <w:p w14:paraId="56CE8787" w14:textId="77777777" w:rsidR="009A75E5" w:rsidRPr="00BA77F9" w:rsidRDefault="009A75E5" w:rsidP="00EC13EE">
            <w:pPr>
              <w:pStyle w:val="TAC"/>
            </w:pPr>
          </w:p>
        </w:tc>
        <w:tc>
          <w:tcPr>
            <w:tcW w:w="1417" w:type="dxa"/>
          </w:tcPr>
          <w:p w14:paraId="4C322BDF" w14:textId="77777777" w:rsidR="009A75E5" w:rsidRPr="00BA77F9" w:rsidRDefault="009A75E5" w:rsidP="00EC13EE">
            <w:pPr>
              <w:pStyle w:val="TAC"/>
              <w:rPr>
                <w:lang w:val="da-DK"/>
              </w:rPr>
            </w:pPr>
            <w:r w:rsidRPr="00BA77F9">
              <w:t>Config</w:t>
            </w:r>
            <w:r w:rsidRPr="00BA77F9">
              <w:rPr>
                <w:szCs w:val="18"/>
              </w:rPr>
              <w:t xml:space="preserve"> </w:t>
            </w:r>
            <w:r w:rsidRPr="00BA77F9">
              <w:t>3</w:t>
            </w:r>
          </w:p>
        </w:tc>
        <w:tc>
          <w:tcPr>
            <w:tcW w:w="1843" w:type="dxa"/>
            <w:gridSpan w:val="2"/>
          </w:tcPr>
          <w:p w14:paraId="3BC9DE15" w14:textId="77777777" w:rsidR="009A75E5" w:rsidRPr="00BA77F9" w:rsidRDefault="009A75E5" w:rsidP="00EC13EE">
            <w:pPr>
              <w:pStyle w:val="TAC"/>
            </w:pPr>
            <w:r w:rsidRPr="00BA77F9">
              <w:t>-95</w:t>
            </w:r>
          </w:p>
        </w:tc>
        <w:tc>
          <w:tcPr>
            <w:tcW w:w="1843" w:type="dxa"/>
            <w:gridSpan w:val="2"/>
          </w:tcPr>
          <w:p w14:paraId="4A599DD3" w14:textId="6CF0069C" w:rsidR="009A75E5" w:rsidRPr="00BA77F9" w:rsidRDefault="009A75E5" w:rsidP="00EC13EE">
            <w:pPr>
              <w:pStyle w:val="TAC"/>
            </w:pPr>
            <w:r>
              <w:t>-95</w:t>
            </w:r>
          </w:p>
        </w:tc>
        <w:tc>
          <w:tcPr>
            <w:tcW w:w="1701" w:type="dxa"/>
            <w:gridSpan w:val="2"/>
          </w:tcPr>
          <w:p w14:paraId="6B088B74" w14:textId="4F3A7FF6" w:rsidR="009A75E5" w:rsidRPr="00BA77F9" w:rsidRDefault="009A75E5" w:rsidP="00EC13EE">
            <w:pPr>
              <w:pStyle w:val="TAC"/>
            </w:pPr>
            <w:r>
              <w:t>-95</w:t>
            </w:r>
          </w:p>
        </w:tc>
      </w:tr>
      <w:tr w:rsidR="009A75E5" w:rsidRPr="00BA77F9" w14:paraId="2CE31064" w14:textId="77777777" w:rsidTr="00EC13EE">
        <w:trPr>
          <w:cantSplit/>
          <w:trHeight w:val="92"/>
        </w:trPr>
        <w:tc>
          <w:tcPr>
            <w:tcW w:w="1838" w:type="dxa"/>
            <w:gridSpan w:val="3"/>
            <w:vMerge w:val="restart"/>
          </w:tcPr>
          <w:p w14:paraId="04B34257" w14:textId="77777777" w:rsidR="009A75E5" w:rsidRPr="00BA77F9" w:rsidRDefault="009A75E5"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6C04BDE6" w14:textId="77777777" w:rsidR="009A75E5" w:rsidRPr="00BA77F9" w:rsidRDefault="009A75E5" w:rsidP="00EC13EE">
            <w:pPr>
              <w:pStyle w:val="TAC"/>
            </w:pPr>
            <w:r w:rsidRPr="00BA77F9">
              <w:t>dBm/SCS</w:t>
            </w:r>
          </w:p>
        </w:tc>
        <w:tc>
          <w:tcPr>
            <w:tcW w:w="1417" w:type="dxa"/>
          </w:tcPr>
          <w:p w14:paraId="0CF60689" w14:textId="77777777" w:rsidR="009A75E5" w:rsidRPr="00BA77F9" w:rsidRDefault="009A75E5" w:rsidP="00EC13EE">
            <w:pPr>
              <w:pStyle w:val="TAC"/>
              <w:rPr>
                <w:lang w:val="da-DK"/>
              </w:rPr>
            </w:pPr>
            <w:r w:rsidRPr="00BA77F9">
              <w:t>Config</w:t>
            </w:r>
            <w:r w:rsidRPr="00BA77F9">
              <w:rPr>
                <w:szCs w:val="18"/>
              </w:rPr>
              <w:t xml:space="preserve"> </w:t>
            </w:r>
            <w:r w:rsidRPr="00BA77F9">
              <w:t>1,2</w:t>
            </w:r>
          </w:p>
        </w:tc>
        <w:tc>
          <w:tcPr>
            <w:tcW w:w="851" w:type="dxa"/>
          </w:tcPr>
          <w:p w14:paraId="5565717D" w14:textId="77777777" w:rsidR="009A75E5" w:rsidRPr="00BA77F9" w:rsidRDefault="009A75E5" w:rsidP="00EC13EE">
            <w:pPr>
              <w:pStyle w:val="TAC"/>
            </w:pPr>
            <w:r w:rsidRPr="00BA77F9">
              <w:t>-94</w:t>
            </w:r>
          </w:p>
        </w:tc>
        <w:tc>
          <w:tcPr>
            <w:tcW w:w="992" w:type="dxa"/>
          </w:tcPr>
          <w:p w14:paraId="2FBF9956" w14:textId="77777777" w:rsidR="009A75E5" w:rsidRPr="00BA77F9" w:rsidRDefault="009A75E5" w:rsidP="00EC13EE">
            <w:pPr>
              <w:pStyle w:val="TAC"/>
            </w:pPr>
            <w:r w:rsidRPr="00BA77F9">
              <w:t>-94</w:t>
            </w:r>
          </w:p>
        </w:tc>
        <w:tc>
          <w:tcPr>
            <w:tcW w:w="851" w:type="dxa"/>
          </w:tcPr>
          <w:p w14:paraId="646A324F" w14:textId="77777777" w:rsidR="009A75E5" w:rsidRPr="00BA77F9" w:rsidRDefault="009A75E5" w:rsidP="00EC13EE">
            <w:pPr>
              <w:pStyle w:val="TAC"/>
            </w:pPr>
            <w:r w:rsidRPr="00BA77F9">
              <w:t>-91</w:t>
            </w:r>
          </w:p>
        </w:tc>
        <w:tc>
          <w:tcPr>
            <w:tcW w:w="992" w:type="dxa"/>
          </w:tcPr>
          <w:p w14:paraId="5918F822" w14:textId="77777777" w:rsidR="009A75E5" w:rsidRPr="00BA77F9" w:rsidRDefault="009A75E5" w:rsidP="00EC13EE">
            <w:pPr>
              <w:pStyle w:val="TAC"/>
            </w:pPr>
            <w:r w:rsidRPr="00BA77F9">
              <w:t>-91</w:t>
            </w:r>
          </w:p>
        </w:tc>
        <w:tc>
          <w:tcPr>
            <w:tcW w:w="850" w:type="dxa"/>
          </w:tcPr>
          <w:p w14:paraId="2DF41EB9" w14:textId="77777777" w:rsidR="009A75E5" w:rsidRPr="00BA77F9" w:rsidRDefault="009A75E5" w:rsidP="00EC13EE">
            <w:pPr>
              <w:pStyle w:val="TAC"/>
            </w:pPr>
            <w:r w:rsidRPr="00BA77F9">
              <w:t>-Infinity</w:t>
            </w:r>
          </w:p>
        </w:tc>
        <w:tc>
          <w:tcPr>
            <w:tcW w:w="851" w:type="dxa"/>
          </w:tcPr>
          <w:p w14:paraId="094B680A" w14:textId="77777777" w:rsidR="009A75E5" w:rsidRPr="00BA77F9" w:rsidRDefault="009A75E5" w:rsidP="00EC13EE">
            <w:pPr>
              <w:pStyle w:val="TAC"/>
            </w:pPr>
            <w:r w:rsidRPr="00BA77F9">
              <w:t>-88</w:t>
            </w:r>
          </w:p>
        </w:tc>
      </w:tr>
      <w:tr w:rsidR="009A75E5" w:rsidRPr="00BA77F9" w14:paraId="1C14DDF9" w14:textId="77777777" w:rsidTr="00EC13EE">
        <w:trPr>
          <w:cantSplit/>
          <w:trHeight w:val="92"/>
        </w:trPr>
        <w:tc>
          <w:tcPr>
            <w:tcW w:w="1838" w:type="dxa"/>
            <w:gridSpan w:val="3"/>
            <w:vMerge/>
          </w:tcPr>
          <w:p w14:paraId="1DF88E1E" w14:textId="77777777" w:rsidR="009A75E5" w:rsidRPr="00BA77F9" w:rsidRDefault="009A75E5" w:rsidP="00EC13EE">
            <w:pPr>
              <w:pStyle w:val="TAL"/>
            </w:pPr>
          </w:p>
        </w:tc>
        <w:tc>
          <w:tcPr>
            <w:tcW w:w="709" w:type="dxa"/>
            <w:vMerge/>
          </w:tcPr>
          <w:p w14:paraId="6370DACE" w14:textId="77777777" w:rsidR="009A75E5" w:rsidRPr="00BA77F9" w:rsidRDefault="009A75E5" w:rsidP="00EC13EE">
            <w:pPr>
              <w:pStyle w:val="TAC"/>
            </w:pPr>
          </w:p>
        </w:tc>
        <w:tc>
          <w:tcPr>
            <w:tcW w:w="1417" w:type="dxa"/>
          </w:tcPr>
          <w:p w14:paraId="7B86FCBB" w14:textId="77777777" w:rsidR="009A75E5" w:rsidRPr="00BA77F9" w:rsidRDefault="009A75E5" w:rsidP="00EC13EE">
            <w:pPr>
              <w:pStyle w:val="TAC"/>
              <w:rPr>
                <w:lang w:val="da-DK"/>
              </w:rPr>
            </w:pPr>
            <w:r w:rsidRPr="00BA77F9">
              <w:t>Config</w:t>
            </w:r>
            <w:r w:rsidRPr="00BA77F9">
              <w:rPr>
                <w:szCs w:val="18"/>
              </w:rPr>
              <w:t xml:space="preserve"> </w:t>
            </w:r>
            <w:r w:rsidRPr="00BA77F9">
              <w:t>3</w:t>
            </w:r>
          </w:p>
        </w:tc>
        <w:tc>
          <w:tcPr>
            <w:tcW w:w="851" w:type="dxa"/>
          </w:tcPr>
          <w:p w14:paraId="049A815B" w14:textId="77777777" w:rsidR="009A75E5" w:rsidRPr="00BA77F9" w:rsidRDefault="009A75E5" w:rsidP="00EC13EE">
            <w:pPr>
              <w:pStyle w:val="TAC"/>
            </w:pPr>
            <w:r w:rsidRPr="00BA77F9">
              <w:t>-91</w:t>
            </w:r>
          </w:p>
        </w:tc>
        <w:tc>
          <w:tcPr>
            <w:tcW w:w="992" w:type="dxa"/>
          </w:tcPr>
          <w:p w14:paraId="3661376E" w14:textId="77777777" w:rsidR="009A75E5" w:rsidRPr="00BA77F9" w:rsidRDefault="009A75E5" w:rsidP="00EC13EE">
            <w:pPr>
              <w:pStyle w:val="TAC"/>
            </w:pPr>
            <w:r w:rsidRPr="00BA77F9">
              <w:t>-91</w:t>
            </w:r>
          </w:p>
        </w:tc>
        <w:tc>
          <w:tcPr>
            <w:tcW w:w="851" w:type="dxa"/>
          </w:tcPr>
          <w:p w14:paraId="4A9859B7" w14:textId="77777777" w:rsidR="009A75E5" w:rsidRPr="00BA77F9" w:rsidRDefault="009A75E5" w:rsidP="00EC13EE">
            <w:pPr>
              <w:pStyle w:val="TAC"/>
            </w:pPr>
            <w:r w:rsidRPr="00BA77F9">
              <w:t>-91</w:t>
            </w:r>
          </w:p>
        </w:tc>
        <w:tc>
          <w:tcPr>
            <w:tcW w:w="992" w:type="dxa"/>
          </w:tcPr>
          <w:p w14:paraId="51B6AAC1" w14:textId="77777777" w:rsidR="009A75E5" w:rsidRPr="00BA77F9" w:rsidRDefault="009A75E5" w:rsidP="00EC13EE">
            <w:pPr>
              <w:pStyle w:val="TAC"/>
            </w:pPr>
            <w:r w:rsidRPr="00BA77F9">
              <w:t>-91</w:t>
            </w:r>
          </w:p>
        </w:tc>
        <w:tc>
          <w:tcPr>
            <w:tcW w:w="850" w:type="dxa"/>
          </w:tcPr>
          <w:p w14:paraId="67C18FD1" w14:textId="77777777" w:rsidR="009A75E5" w:rsidRPr="00BA77F9" w:rsidRDefault="009A75E5" w:rsidP="00EC13EE">
            <w:pPr>
              <w:pStyle w:val="TAC"/>
            </w:pPr>
            <w:r w:rsidRPr="00BA77F9">
              <w:t>-Infinity</w:t>
            </w:r>
          </w:p>
        </w:tc>
        <w:tc>
          <w:tcPr>
            <w:tcW w:w="851" w:type="dxa"/>
          </w:tcPr>
          <w:p w14:paraId="07B73FBD" w14:textId="77777777" w:rsidR="009A75E5" w:rsidRPr="00BA77F9" w:rsidRDefault="009A75E5" w:rsidP="00EC13EE">
            <w:pPr>
              <w:pStyle w:val="TAC"/>
            </w:pPr>
            <w:r w:rsidRPr="00BA77F9">
              <w:t>-88</w:t>
            </w:r>
          </w:p>
        </w:tc>
      </w:tr>
      <w:tr w:rsidR="009A75E5" w:rsidRPr="00BA77F9" w14:paraId="5B685547" w14:textId="77777777" w:rsidTr="00EC13EE">
        <w:trPr>
          <w:cantSplit/>
          <w:trHeight w:val="94"/>
        </w:trPr>
        <w:tc>
          <w:tcPr>
            <w:tcW w:w="1838" w:type="dxa"/>
            <w:gridSpan w:val="3"/>
          </w:tcPr>
          <w:p w14:paraId="679468A7" w14:textId="77777777" w:rsidR="009A75E5" w:rsidRPr="00BA77F9" w:rsidRDefault="009A75E5" w:rsidP="00EC13EE">
            <w:pPr>
              <w:pStyle w:val="TAL"/>
            </w:pPr>
            <w:r w:rsidRPr="00BA77F9">
              <w:rPr>
                <w:position w:val="-12"/>
              </w:rPr>
              <w:object w:dxaOrig="620" w:dyaOrig="380" w14:anchorId="1D377D88">
                <v:shape id="_x0000_i1042" type="#_x0000_t75" style="width:20.55pt;height:15.45pt" o:ole="" fillcolor="window">
                  <v:imagedata r:id="rId14" o:title=""/>
                </v:shape>
                <o:OLEObject Type="Embed" ProgID="Equation.3" ShapeID="_x0000_i1042" DrawAspect="Content" ObjectID="_1813122319" r:id="rId31"/>
              </w:object>
            </w:r>
          </w:p>
        </w:tc>
        <w:tc>
          <w:tcPr>
            <w:tcW w:w="709" w:type="dxa"/>
          </w:tcPr>
          <w:p w14:paraId="437FCEA5" w14:textId="77777777" w:rsidR="009A75E5" w:rsidRPr="00BA77F9" w:rsidRDefault="009A75E5" w:rsidP="00EC13EE">
            <w:pPr>
              <w:pStyle w:val="TAC"/>
            </w:pPr>
            <w:r w:rsidRPr="00BA77F9">
              <w:t>dB</w:t>
            </w:r>
          </w:p>
        </w:tc>
        <w:tc>
          <w:tcPr>
            <w:tcW w:w="1417" w:type="dxa"/>
          </w:tcPr>
          <w:p w14:paraId="19277313" w14:textId="77777777" w:rsidR="009A75E5" w:rsidRPr="00BA77F9" w:rsidRDefault="009A75E5" w:rsidP="00EC13EE">
            <w:pPr>
              <w:pStyle w:val="TAC"/>
            </w:pPr>
            <w:r w:rsidRPr="00BA77F9">
              <w:t>Config 1,2</w:t>
            </w:r>
            <w:r>
              <w:t>,3</w:t>
            </w:r>
          </w:p>
        </w:tc>
        <w:tc>
          <w:tcPr>
            <w:tcW w:w="851" w:type="dxa"/>
          </w:tcPr>
          <w:p w14:paraId="19765F4B" w14:textId="77777777" w:rsidR="009A75E5" w:rsidRPr="00BA77F9" w:rsidDel="004B51DC" w:rsidRDefault="009A75E5" w:rsidP="00EC13EE">
            <w:pPr>
              <w:pStyle w:val="TAC"/>
            </w:pPr>
            <w:r w:rsidRPr="00BA77F9">
              <w:t>4</w:t>
            </w:r>
          </w:p>
        </w:tc>
        <w:tc>
          <w:tcPr>
            <w:tcW w:w="992" w:type="dxa"/>
          </w:tcPr>
          <w:p w14:paraId="6D328D58" w14:textId="77777777" w:rsidR="009A75E5" w:rsidRPr="00BA77F9" w:rsidDel="004B51DC" w:rsidRDefault="009A75E5" w:rsidP="00EC13EE">
            <w:pPr>
              <w:pStyle w:val="TAC"/>
            </w:pPr>
            <w:r w:rsidRPr="00BA77F9">
              <w:t>4</w:t>
            </w:r>
          </w:p>
        </w:tc>
        <w:tc>
          <w:tcPr>
            <w:tcW w:w="851" w:type="dxa"/>
          </w:tcPr>
          <w:p w14:paraId="476565A6" w14:textId="77777777" w:rsidR="009A75E5" w:rsidRPr="00BA77F9" w:rsidDel="00B36E6D" w:rsidRDefault="009A75E5" w:rsidP="00EC13EE">
            <w:pPr>
              <w:pStyle w:val="TAC"/>
            </w:pPr>
            <w:r w:rsidRPr="00BA77F9">
              <w:t>4</w:t>
            </w:r>
          </w:p>
        </w:tc>
        <w:tc>
          <w:tcPr>
            <w:tcW w:w="992" w:type="dxa"/>
          </w:tcPr>
          <w:p w14:paraId="17F974BD" w14:textId="124BF2C9" w:rsidR="009A75E5" w:rsidRPr="00BA77F9" w:rsidDel="004B51DC" w:rsidRDefault="009A75E5" w:rsidP="00EC13EE">
            <w:pPr>
              <w:pStyle w:val="TAC"/>
            </w:pPr>
            <w:r>
              <w:t>-3.79</w:t>
            </w:r>
          </w:p>
        </w:tc>
        <w:tc>
          <w:tcPr>
            <w:tcW w:w="850" w:type="dxa"/>
          </w:tcPr>
          <w:p w14:paraId="58002B8F" w14:textId="77777777" w:rsidR="009A75E5" w:rsidRPr="00BA77F9" w:rsidRDefault="009A75E5" w:rsidP="00EC13EE">
            <w:pPr>
              <w:pStyle w:val="TAC"/>
            </w:pPr>
            <w:r w:rsidRPr="00BA77F9">
              <w:t>-Infinity</w:t>
            </w:r>
          </w:p>
        </w:tc>
        <w:tc>
          <w:tcPr>
            <w:tcW w:w="851" w:type="dxa"/>
          </w:tcPr>
          <w:p w14:paraId="1993EFEF" w14:textId="06ADCA83" w:rsidR="009A75E5" w:rsidRPr="00BA77F9" w:rsidRDefault="009A75E5" w:rsidP="00EC13EE">
            <w:pPr>
              <w:pStyle w:val="TAC"/>
            </w:pPr>
            <w:r>
              <w:t>1.54</w:t>
            </w:r>
          </w:p>
        </w:tc>
      </w:tr>
      <w:tr w:rsidR="009A75E5" w:rsidRPr="00BA77F9" w14:paraId="239ACD41" w14:textId="77777777" w:rsidTr="00EC13EE">
        <w:trPr>
          <w:cantSplit/>
          <w:trHeight w:val="94"/>
        </w:trPr>
        <w:tc>
          <w:tcPr>
            <w:tcW w:w="1838" w:type="dxa"/>
            <w:gridSpan w:val="3"/>
          </w:tcPr>
          <w:p w14:paraId="4C9C5A23" w14:textId="77777777" w:rsidR="009A75E5" w:rsidRPr="00BA77F9" w:rsidRDefault="009A75E5" w:rsidP="00EC13EE">
            <w:pPr>
              <w:pStyle w:val="TAL"/>
            </w:pPr>
            <w:r w:rsidRPr="00BA77F9">
              <w:rPr>
                <w:position w:val="-12"/>
              </w:rPr>
              <w:object w:dxaOrig="800" w:dyaOrig="380" w14:anchorId="74D780E0">
                <v:shape id="_x0000_i1043" type="#_x0000_t75" style="width:25.7pt;height:15.45pt" o:ole="" fillcolor="window">
                  <v:imagedata r:id="rId16" o:title=""/>
                </v:shape>
                <o:OLEObject Type="Embed" ProgID="Equation.3" ShapeID="_x0000_i1043" DrawAspect="Content" ObjectID="_1813122320" r:id="rId32"/>
              </w:object>
            </w:r>
          </w:p>
        </w:tc>
        <w:tc>
          <w:tcPr>
            <w:tcW w:w="709" w:type="dxa"/>
          </w:tcPr>
          <w:p w14:paraId="253AC649" w14:textId="77777777" w:rsidR="009A75E5" w:rsidRPr="00BA77F9" w:rsidRDefault="009A75E5" w:rsidP="00EC13EE">
            <w:pPr>
              <w:pStyle w:val="TAC"/>
            </w:pPr>
            <w:r w:rsidRPr="00BA77F9">
              <w:t>dB</w:t>
            </w:r>
          </w:p>
        </w:tc>
        <w:tc>
          <w:tcPr>
            <w:tcW w:w="1417" w:type="dxa"/>
          </w:tcPr>
          <w:p w14:paraId="5AD5A2A1" w14:textId="77777777" w:rsidR="009A75E5" w:rsidRPr="00BA77F9" w:rsidRDefault="009A75E5" w:rsidP="00EC13EE">
            <w:pPr>
              <w:pStyle w:val="TAC"/>
            </w:pPr>
            <w:r w:rsidRPr="00BA77F9">
              <w:t>Config 1,2</w:t>
            </w:r>
            <w:r>
              <w:t>,3</w:t>
            </w:r>
          </w:p>
        </w:tc>
        <w:tc>
          <w:tcPr>
            <w:tcW w:w="851" w:type="dxa"/>
          </w:tcPr>
          <w:p w14:paraId="50CCD899" w14:textId="77777777" w:rsidR="009A75E5" w:rsidRPr="00BA77F9" w:rsidDel="004B51DC" w:rsidRDefault="009A75E5" w:rsidP="00EC13EE">
            <w:pPr>
              <w:pStyle w:val="TAC"/>
            </w:pPr>
            <w:r w:rsidRPr="00BA77F9">
              <w:t>4</w:t>
            </w:r>
          </w:p>
        </w:tc>
        <w:tc>
          <w:tcPr>
            <w:tcW w:w="992" w:type="dxa"/>
          </w:tcPr>
          <w:p w14:paraId="5D9E44D0" w14:textId="77777777" w:rsidR="009A75E5" w:rsidRPr="00BA77F9" w:rsidDel="004B51DC" w:rsidRDefault="009A75E5" w:rsidP="00EC13EE">
            <w:pPr>
              <w:pStyle w:val="TAC"/>
            </w:pPr>
            <w:r w:rsidRPr="00BA77F9">
              <w:t>4</w:t>
            </w:r>
          </w:p>
        </w:tc>
        <w:tc>
          <w:tcPr>
            <w:tcW w:w="851" w:type="dxa"/>
          </w:tcPr>
          <w:p w14:paraId="1BC2DA99" w14:textId="77777777" w:rsidR="009A75E5" w:rsidRPr="00BA77F9" w:rsidDel="00B36E6D" w:rsidRDefault="009A75E5" w:rsidP="00EC13EE">
            <w:pPr>
              <w:pStyle w:val="TAC"/>
            </w:pPr>
            <w:r w:rsidRPr="00BA77F9">
              <w:t>4</w:t>
            </w:r>
          </w:p>
        </w:tc>
        <w:tc>
          <w:tcPr>
            <w:tcW w:w="992" w:type="dxa"/>
          </w:tcPr>
          <w:p w14:paraId="1D48DCCD" w14:textId="77777777" w:rsidR="009A75E5" w:rsidRPr="00BA77F9" w:rsidDel="004B51DC" w:rsidRDefault="009A75E5" w:rsidP="00EC13EE">
            <w:pPr>
              <w:pStyle w:val="TAC"/>
            </w:pPr>
            <w:r w:rsidRPr="00BA77F9">
              <w:t>4</w:t>
            </w:r>
          </w:p>
        </w:tc>
        <w:tc>
          <w:tcPr>
            <w:tcW w:w="850" w:type="dxa"/>
          </w:tcPr>
          <w:p w14:paraId="0F4B6750" w14:textId="77777777" w:rsidR="009A75E5" w:rsidRPr="00BA77F9" w:rsidRDefault="009A75E5" w:rsidP="00EC13EE">
            <w:pPr>
              <w:pStyle w:val="TAC"/>
            </w:pPr>
            <w:r w:rsidRPr="00BA77F9">
              <w:t>-Infinity</w:t>
            </w:r>
          </w:p>
        </w:tc>
        <w:tc>
          <w:tcPr>
            <w:tcW w:w="851" w:type="dxa"/>
          </w:tcPr>
          <w:p w14:paraId="5AC71C70" w14:textId="77777777" w:rsidR="009A75E5" w:rsidRPr="00BA77F9" w:rsidRDefault="009A75E5" w:rsidP="00EC13EE">
            <w:pPr>
              <w:pStyle w:val="TAC"/>
            </w:pPr>
            <w:r w:rsidRPr="00BA77F9">
              <w:t>7</w:t>
            </w:r>
          </w:p>
        </w:tc>
      </w:tr>
      <w:tr w:rsidR="009A75E5" w:rsidRPr="00BA77F9" w14:paraId="6B02DC33" w14:textId="77777777" w:rsidTr="00EC13EE">
        <w:trPr>
          <w:cantSplit/>
          <w:trHeight w:val="94"/>
        </w:trPr>
        <w:tc>
          <w:tcPr>
            <w:tcW w:w="1838" w:type="dxa"/>
            <w:gridSpan w:val="3"/>
            <w:vMerge w:val="restart"/>
          </w:tcPr>
          <w:p w14:paraId="04C104EB" w14:textId="77777777" w:rsidR="009A75E5" w:rsidRPr="00BA77F9" w:rsidRDefault="009A75E5"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7BE657BA" w14:textId="543EADA0" w:rsidR="009A75E5" w:rsidRPr="00BA77F9" w:rsidRDefault="009A75E5" w:rsidP="00EC13EE">
            <w:pPr>
              <w:pStyle w:val="TAC"/>
              <w:rPr>
                <w:rFonts w:cs="Arial"/>
                <w:szCs w:val="18"/>
              </w:rPr>
            </w:pPr>
            <w:r w:rsidRPr="00BA77F9">
              <w:rPr>
                <w:rFonts w:cs="Arial"/>
                <w:szCs w:val="18"/>
              </w:rPr>
              <w:t>dBm/</w:t>
            </w:r>
            <w:r>
              <w:rPr>
                <w:rFonts w:cs="Arial"/>
                <w:szCs w:val="18"/>
              </w:rPr>
              <w:t>ChBW</w:t>
            </w:r>
          </w:p>
        </w:tc>
        <w:tc>
          <w:tcPr>
            <w:tcW w:w="1417" w:type="dxa"/>
          </w:tcPr>
          <w:p w14:paraId="4EC068CA" w14:textId="77777777" w:rsidR="009A75E5" w:rsidRPr="00BA77F9" w:rsidRDefault="009A75E5" w:rsidP="00EC13EE">
            <w:pPr>
              <w:pStyle w:val="TAC"/>
              <w:rPr>
                <w:rFonts w:cs="Arial"/>
                <w:szCs w:val="18"/>
              </w:rPr>
            </w:pPr>
            <w:r w:rsidRPr="00BA77F9">
              <w:rPr>
                <w:rFonts w:cs="Arial"/>
                <w:szCs w:val="18"/>
              </w:rPr>
              <w:t>Config 1,2</w:t>
            </w:r>
          </w:p>
        </w:tc>
        <w:tc>
          <w:tcPr>
            <w:tcW w:w="851" w:type="dxa"/>
          </w:tcPr>
          <w:p w14:paraId="4680EEB7" w14:textId="77777777" w:rsidR="009A75E5" w:rsidRPr="00BA77F9" w:rsidRDefault="009A75E5" w:rsidP="00EC13EE">
            <w:pPr>
              <w:pStyle w:val="TAC"/>
              <w:rPr>
                <w:rFonts w:cs="Arial"/>
                <w:szCs w:val="18"/>
              </w:rPr>
            </w:pPr>
            <w:r w:rsidRPr="00BA77F9">
              <w:rPr>
                <w:rFonts w:cs="Arial"/>
                <w:szCs w:val="18"/>
              </w:rPr>
              <w:t>-64.59</w:t>
            </w:r>
          </w:p>
        </w:tc>
        <w:tc>
          <w:tcPr>
            <w:tcW w:w="992" w:type="dxa"/>
          </w:tcPr>
          <w:p w14:paraId="5B52BA72" w14:textId="77777777" w:rsidR="009A75E5" w:rsidRPr="00BA77F9" w:rsidRDefault="009A75E5" w:rsidP="00EC13EE">
            <w:pPr>
              <w:pStyle w:val="TAC"/>
              <w:rPr>
                <w:rFonts w:cs="Arial"/>
                <w:szCs w:val="18"/>
              </w:rPr>
            </w:pPr>
            <w:r w:rsidRPr="00BA77F9">
              <w:rPr>
                <w:rFonts w:cs="Arial"/>
                <w:szCs w:val="18"/>
              </w:rPr>
              <w:t>-64.59</w:t>
            </w:r>
          </w:p>
        </w:tc>
        <w:tc>
          <w:tcPr>
            <w:tcW w:w="851" w:type="dxa"/>
          </w:tcPr>
          <w:p w14:paraId="0FC78AB3"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75209BFD" w14:textId="0397A926" w:rsidR="009A75E5" w:rsidRPr="00BA77F9" w:rsidRDefault="009A75E5" w:rsidP="00EC13EE">
            <w:pPr>
              <w:pStyle w:val="TAC"/>
              <w:rPr>
                <w:rFonts w:cs="Arial"/>
                <w:szCs w:val="18"/>
              </w:rPr>
            </w:pPr>
            <w:r>
              <w:rPr>
                <w:rFonts w:cs="Arial"/>
                <w:szCs w:val="18"/>
              </w:rPr>
              <w:t>-54.64</w:t>
            </w:r>
          </w:p>
        </w:tc>
        <w:tc>
          <w:tcPr>
            <w:tcW w:w="850" w:type="dxa"/>
          </w:tcPr>
          <w:p w14:paraId="7F0D2421" w14:textId="6C40B7FF" w:rsidR="009A75E5" w:rsidRPr="00BA77F9" w:rsidRDefault="009A75E5" w:rsidP="00EC13EE">
            <w:pPr>
              <w:pStyle w:val="TAC"/>
              <w:rPr>
                <w:rFonts w:cs="Arial"/>
                <w:szCs w:val="18"/>
              </w:rPr>
            </w:pPr>
            <w:r>
              <w:rPr>
                <w:rFonts w:cs="Arial"/>
                <w:szCs w:val="18"/>
              </w:rPr>
              <w:t>-58.49</w:t>
            </w:r>
          </w:p>
        </w:tc>
        <w:tc>
          <w:tcPr>
            <w:tcW w:w="851" w:type="dxa"/>
          </w:tcPr>
          <w:p w14:paraId="3630037E" w14:textId="09DF9D63" w:rsidR="009A75E5" w:rsidRPr="00BA77F9" w:rsidRDefault="009A75E5" w:rsidP="00EC13EE">
            <w:pPr>
              <w:pStyle w:val="TAC"/>
              <w:rPr>
                <w:rFonts w:cs="Arial"/>
                <w:szCs w:val="18"/>
              </w:rPr>
            </w:pPr>
            <w:r>
              <w:rPr>
                <w:rFonts w:cs="Arial"/>
                <w:szCs w:val="18"/>
              </w:rPr>
              <w:t>-54.64</w:t>
            </w:r>
          </w:p>
        </w:tc>
      </w:tr>
      <w:tr w:rsidR="009A75E5" w:rsidRPr="00BA77F9" w14:paraId="0155009E" w14:textId="77777777" w:rsidTr="00EC13EE">
        <w:trPr>
          <w:cantSplit/>
          <w:trHeight w:val="94"/>
        </w:trPr>
        <w:tc>
          <w:tcPr>
            <w:tcW w:w="1838" w:type="dxa"/>
            <w:gridSpan w:val="3"/>
            <w:vMerge/>
          </w:tcPr>
          <w:p w14:paraId="67C69227" w14:textId="77777777" w:rsidR="009A75E5" w:rsidRPr="00BA77F9" w:rsidRDefault="009A75E5" w:rsidP="00EC13EE">
            <w:pPr>
              <w:pStyle w:val="TAL"/>
              <w:rPr>
                <w:rFonts w:cs="Arial"/>
                <w:szCs w:val="18"/>
              </w:rPr>
            </w:pPr>
          </w:p>
        </w:tc>
        <w:tc>
          <w:tcPr>
            <w:tcW w:w="709" w:type="dxa"/>
          </w:tcPr>
          <w:p w14:paraId="47E1C54C" w14:textId="62A59A3B" w:rsidR="009A75E5" w:rsidRPr="00BA77F9" w:rsidRDefault="009A75E5" w:rsidP="00EC13EE">
            <w:pPr>
              <w:pStyle w:val="TAC"/>
              <w:rPr>
                <w:rFonts w:cs="Arial"/>
                <w:szCs w:val="18"/>
              </w:rPr>
            </w:pPr>
            <w:r w:rsidRPr="00BA77F9">
              <w:rPr>
                <w:rFonts w:cs="Arial"/>
                <w:szCs w:val="18"/>
              </w:rPr>
              <w:t>dBm/</w:t>
            </w:r>
            <w:r>
              <w:rPr>
                <w:rFonts w:cs="Arial"/>
                <w:szCs w:val="18"/>
              </w:rPr>
              <w:t>ChBW</w:t>
            </w:r>
          </w:p>
        </w:tc>
        <w:tc>
          <w:tcPr>
            <w:tcW w:w="1417" w:type="dxa"/>
          </w:tcPr>
          <w:p w14:paraId="3B5ADA5D" w14:textId="77777777" w:rsidR="009A75E5" w:rsidRPr="00BA77F9" w:rsidRDefault="009A75E5" w:rsidP="00EC13EE">
            <w:pPr>
              <w:pStyle w:val="TAC"/>
              <w:rPr>
                <w:rFonts w:cs="Arial"/>
                <w:szCs w:val="18"/>
              </w:rPr>
            </w:pPr>
            <w:r w:rsidRPr="00BA77F9">
              <w:rPr>
                <w:rFonts w:cs="Arial"/>
                <w:szCs w:val="18"/>
              </w:rPr>
              <w:t>Config 3</w:t>
            </w:r>
          </w:p>
        </w:tc>
        <w:tc>
          <w:tcPr>
            <w:tcW w:w="851" w:type="dxa"/>
          </w:tcPr>
          <w:p w14:paraId="2777EEE3"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3F1450C8" w14:textId="77777777" w:rsidR="009A75E5" w:rsidRPr="00BA77F9" w:rsidRDefault="009A75E5" w:rsidP="00EC13EE">
            <w:pPr>
              <w:pStyle w:val="TAC"/>
              <w:rPr>
                <w:rFonts w:cs="Arial"/>
                <w:szCs w:val="18"/>
              </w:rPr>
            </w:pPr>
            <w:r w:rsidRPr="00BA77F9">
              <w:rPr>
                <w:rFonts w:cs="Arial"/>
                <w:szCs w:val="18"/>
              </w:rPr>
              <w:t>-58.49</w:t>
            </w:r>
          </w:p>
        </w:tc>
        <w:tc>
          <w:tcPr>
            <w:tcW w:w="851" w:type="dxa"/>
          </w:tcPr>
          <w:p w14:paraId="096BEC17"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0C4CE342" w14:textId="061ABD47" w:rsidR="009A75E5" w:rsidRPr="00BA77F9" w:rsidRDefault="009A75E5" w:rsidP="00EC13EE">
            <w:pPr>
              <w:pStyle w:val="TAC"/>
              <w:rPr>
                <w:rFonts w:cs="Arial"/>
                <w:szCs w:val="18"/>
              </w:rPr>
            </w:pPr>
            <w:r>
              <w:rPr>
                <w:rFonts w:cs="Arial"/>
                <w:szCs w:val="18"/>
              </w:rPr>
              <w:t>-54.64</w:t>
            </w:r>
          </w:p>
        </w:tc>
        <w:tc>
          <w:tcPr>
            <w:tcW w:w="850" w:type="dxa"/>
          </w:tcPr>
          <w:p w14:paraId="7CB71797" w14:textId="4ADBF93A" w:rsidR="009A75E5" w:rsidRPr="00BA77F9" w:rsidRDefault="009A75E5" w:rsidP="00EC13EE">
            <w:pPr>
              <w:pStyle w:val="TAC"/>
              <w:rPr>
                <w:rFonts w:cs="Arial"/>
                <w:szCs w:val="18"/>
              </w:rPr>
            </w:pPr>
            <w:r>
              <w:rPr>
                <w:rFonts w:cs="Arial"/>
                <w:szCs w:val="18"/>
              </w:rPr>
              <w:t>-58.49</w:t>
            </w:r>
          </w:p>
        </w:tc>
        <w:tc>
          <w:tcPr>
            <w:tcW w:w="851" w:type="dxa"/>
          </w:tcPr>
          <w:p w14:paraId="1710FA0A" w14:textId="73F4F4E4" w:rsidR="009A75E5" w:rsidRPr="00BA77F9" w:rsidRDefault="009A75E5" w:rsidP="00EC13EE">
            <w:pPr>
              <w:pStyle w:val="TAC"/>
              <w:rPr>
                <w:rFonts w:cs="Arial"/>
                <w:szCs w:val="18"/>
              </w:rPr>
            </w:pPr>
            <w:r>
              <w:rPr>
                <w:rFonts w:cs="Arial"/>
                <w:szCs w:val="18"/>
              </w:rPr>
              <w:t>-54.64</w:t>
            </w:r>
          </w:p>
        </w:tc>
      </w:tr>
      <w:tr w:rsidR="009A75E5" w:rsidRPr="00BA77F9" w14:paraId="1E41D87F" w14:textId="77777777" w:rsidTr="00EC13EE">
        <w:trPr>
          <w:cantSplit/>
          <w:trHeight w:val="150"/>
        </w:trPr>
        <w:tc>
          <w:tcPr>
            <w:tcW w:w="1838" w:type="dxa"/>
            <w:gridSpan w:val="3"/>
          </w:tcPr>
          <w:p w14:paraId="35055C9B" w14:textId="77777777" w:rsidR="009A75E5" w:rsidRPr="00BA77F9" w:rsidRDefault="009A75E5" w:rsidP="00EC13EE">
            <w:pPr>
              <w:pStyle w:val="TAL"/>
            </w:pPr>
            <w:r w:rsidRPr="00BA77F9">
              <w:t xml:space="preserve">Propagation Condition </w:t>
            </w:r>
          </w:p>
        </w:tc>
        <w:tc>
          <w:tcPr>
            <w:tcW w:w="709" w:type="dxa"/>
          </w:tcPr>
          <w:p w14:paraId="29BE6A6C" w14:textId="77777777" w:rsidR="009A75E5" w:rsidRPr="00BA77F9" w:rsidRDefault="009A75E5" w:rsidP="00EC13EE">
            <w:pPr>
              <w:pStyle w:val="TAC"/>
            </w:pPr>
          </w:p>
        </w:tc>
        <w:tc>
          <w:tcPr>
            <w:tcW w:w="1417" w:type="dxa"/>
          </w:tcPr>
          <w:p w14:paraId="0905747C" w14:textId="77777777" w:rsidR="009A75E5" w:rsidRPr="00BA77F9" w:rsidRDefault="009A75E5" w:rsidP="00EC13EE">
            <w:pPr>
              <w:pStyle w:val="TAC"/>
              <w:rPr>
                <w:rFonts w:cs="v4.2.0"/>
              </w:rPr>
            </w:pPr>
            <w:r w:rsidRPr="00BA77F9">
              <w:t>Config 1,2,3</w:t>
            </w:r>
          </w:p>
        </w:tc>
        <w:tc>
          <w:tcPr>
            <w:tcW w:w="1843" w:type="dxa"/>
            <w:gridSpan w:val="2"/>
          </w:tcPr>
          <w:p w14:paraId="31528091" w14:textId="77777777" w:rsidR="009A75E5" w:rsidRPr="00BA77F9" w:rsidRDefault="009A75E5" w:rsidP="00EC13EE">
            <w:pPr>
              <w:pStyle w:val="TAC"/>
            </w:pPr>
            <w:r w:rsidRPr="00BA77F9">
              <w:rPr>
                <w:rFonts w:cs="v4.2.0"/>
              </w:rPr>
              <w:t>AWGN</w:t>
            </w:r>
          </w:p>
        </w:tc>
        <w:tc>
          <w:tcPr>
            <w:tcW w:w="1843" w:type="dxa"/>
            <w:gridSpan w:val="2"/>
          </w:tcPr>
          <w:p w14:paraId="451B0FC2" w14:textId="77777777" w:rsidR="009A75E5" w:rsidRPr="00BA77F9" w:rsidRDefault="009A75E5" w:rsidP="00EC13EE">
            <w:pPr>
              <w:pStyle w:val="TAC"/>
            </w:pPr>
            <w:r w:rsidRPr="00BA77F9">
              <w:t>AWGN</w:t>
            </w:r>
          </w:p>
        </w:tc>
        <w:tc>
          <w:tcPr>
            <w:tcW w:w="1701" w:type="dxa"/>
            <w:gridSpan w:val="2"/>
          </w:tcPr>
          <w:p w14:paraId="3A3855D6" w14:textId="77777777" w:rsidR="009A75E5" w:rsidRPr="00BA77F9" w:rsidRDefault="009A75E5" w:rsidP="00EC13EE">
            <w:pPr>
              <w:pStyle w:val="TAC"/>
            </w:pPr>
            <w:r w:rsidRPr="00BA77F9">
              <w:t>AWGN</w:t>
            </w:r>
          </w:p>
        </w:tc>
      </w:tr>
      <w:tr w:rsidR="009A75E5" w:rsidRPr="00BA77F9" w14:paraId="4D228064" w14:textId="77777777" w:rsidTr="00EC13EE">
        <w:trPr>
          <w:cantSplit/>
          <w:trHeight w:val="1023"/>
        </w:trPr>
        <w:tc>
          <w:tcPr>
            <w:tcW w:w="9351" w:type="dxa"/>
            <w:gridSpan w:val="11"/>
          </w:tcPr>
          <w:p w14:paraId="5F1B4D3D" w14:textId="77777777" w:rsidR="009A75E5" w:rsidRPr="00BA77F9" w:rsidRDefault="009A75E5" w:rsidP="00EC13EE">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6EF37B" w14:textId="77777777" w:rsidR="009A75E5" w:rsidRPr="00BA77F9" w:rsidRDefault="009A75E5"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0A78139B">
                <v:shape id="_x0000_i1044" type="#_x0000_t75" style="width:20.55pt;height:15.45pt" o:ole="" fillcolor="window">
                  <v:imagedata r:id="rId11" o:title=""/>
                </v:shape>
                <o:OLEObject Type="Embed" ProgID="Equation.3" ShapeID="_x0000_i1044" DrawAspect="Content" ObjectID="_1813122321" r:id="rId33"/>
              </w:object>
            </w:r>
            <w:r w:rsidRPr="00BA77F9">
              <w:rPr>
                <w:lang w:val="en-US"/>
              </w:rPr>
              <w:t xml:space="preserve"> to be fulfilled.</w:t>
            </w:r>
          </w:p>
          <w:p w14:paraId="7C7F72BF" w14:textId="77777777" w:rsidR="009A75E5" w:rsidRPr="00BA77F9" w:rsidRDefault="009A75E5"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40620B03" w14:textId="77777777" w:rsidR="009A75E5" w:rsidRPr="00BA77F9" w:rsidRDefault="009A75E5"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C4D5539" w14:textId="77777777" w:rsidR="009A75E5" w:rsidRPr="00BA77F9" w:rsidRDefault="009A75E5" w:rsidP="00EC13EE">
            <w:pPr>
              <w:pStyle w:val="TAN"/>
            </w:pPr>
            <w:r w:rsidRPr="00BA77F9">
              <w:t>Note 5:</w:t>
            </w:r>
            <w:r w:rsidRPr="00BA77F9">
              <w:tab/>
              <w:t>For UE supporting semi-static channel access and network configuring semi-static channel occupancy.</w:t>
            </w:r>
          </w:p>
          <w:p w14:paraId="0DCB2B1A" w14:textId="77777777" w:rsidR="009A75E5" w:rsidRPr="00BA77F9" w:rsidRDefault="009A75E5" w:rsidP="00EC13EE">
            <w:pPr>
              <w:pStyle w:val="TAN"/>
            </w:pPr>
            <w:r w:rsidRPr="00BA77F9">
              <w:t>Note 6:</w:t>
            </w:r>
            <w:r w:rsidRPr="00BA77F9">
              <w:tab/>
              <w:t>For UE supporting dynamic channel access and network configuring dynamic channel occupancy.</w:t>
            </w:r>
          </w:p>
          <w:p w14:paraId="46412B2F" w14:textId="77777777" w:rsidR="009A75E5" w:rsidRPr="00BA77F9" w:rsidRDefault="009A75E5"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3FA45FC2" w14:textId="77777777" w:rsidR="009A75E5" w:rsidRPr="00BA77F9" w:rsidRDefault="009A75E5" w:rsidP="009A75E5">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3C39FA">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E773F2">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617E7E">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F65FB2">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1B71E4" w:rsidRPr="007275DF" w14:paraId="43CD09C1" w14:textId="77777777" w:rsidTr="006D0B54">
        <w:trPr>
          <w:cantSplit/>
          <w:trHeight w:val="150"/>
        </w:trPr>
        <w:tc>
          <w:tcPr>
            <w:tcW w:w="1838" w:type="dxa"/>
            <w:gridSpan w:val="3"/>
          </w:tcPr>
          <w:p w14:paraId="7E8B0725" w14:textId="77777777" w:rsidR="001B71E4" w:rsidRPr="007275DF" w:rsidRDefault="001B71E4" w:rsidP="001B71E4">
            <w:pPr>
              <w:pStyle w:val="TAL"/>
            </w:pPr>
            <w:r w:rsidRPr="00E42453">
              <w:rPr>
                <w:rFonts w:eastAsia="Calibri"/>
                <w:position w:val="-12"/>
                <w:szCs w:val="22"/>
                <w:lang w:val="en-US"/>
              </w:rPr>
              <w:object w:dxaOrig="405" w:dyaOrig="345" w14:anchorId="1857C651">
                <v:shape id="_x0000_i1045" type="#_x0000_t75" style="width:20.55pt;height:15.45pt" o:ole="" fillcolor="window">
                  <v:imagedata r:id="rId11" o:title=""/>
                </v:shape>
                <o:OLEObject Type="Embed" ProgID="Equation.3" ShapeID="_x0000_i1045" DrawAspect="Content" ObjectID="_1813122322" r:id="rId34"/>
              </w:object>
            </w:r>
            <w:r w:rsidRPr="007275DF">
              <w:rPr>
                <w:vertAlign w:val="superscript"/>
                <w:lang w:val="en-US"/>
              </w:rPr>
              <w:t>Note2</w:t>
            </w:r>
          </w:p>
        </w:tc>
        <w:tc>
          <w:tcPr>
            <w:tcW w:w="709" w:type="dxa"/>
          </w:tcPr>
          <w:p w14:paraId="369E172C" w14:textId="77777777" w:rsidR="001B71E4" w:rsidRPr="007275DF" w:rsidRDefault="001B71E4" w:rsidP="001B71E4">
            <w:pPr>
              <w:pStyle w:val="TAC"/>
            </w:pPr>
            <w:r w:rsidRPr="007275DF">
              <w:t>dBm/15kHz</w:t>
            </w:r>
          </w:p>
        </w:tc>
        <w:tc>
          <w:tcPr>
            <w:tcW w:w="1417" w:type="dxa"/>
          </w:tcPr>
          <w:p w14:paraId="69EBBFC9" w14:textId="77777777" w:rsidR="001B71E4" w:rsidRPr="007275DF" w:rsidRDefault="001B71E4" w:rsidP="001B71E4">
            <w:pPr>
              <w:pStyle w:val="TAC"/>
            </w:pPr>
            <w:r w:rsidRPr="007275DF">
              <w:t>Config 1,2,3</w:t>
            </w:r>
          </w:p>
        </w:tc>
        <w:tc>
          <w:tcPr>
            <w:tcW w:w="1843" w:type="dxa"/>
            <w:gridSpan w:val="2"/>
          </w:tcPr>
          <w:p w14:paraId="142962D4" w14:textId="77777777" w:rsidR="001B71E4" w:rsidRPr="007275DF" w:rsidRDefault="001B71E4" w:rsidP="001B71E4">
            <w:pPr>
              <w:pStyle w:val="TAC"/>
            </w:pPr>
            <w:r w:rsidRPr="007275DF">
              <w:t>-98</w:t>
            </w:r>
          </w:p>
        </w:tc>
        <w:tc>
          <w:tcPr>
            <w:tcW w:w="1843" w:type="dxa"/>
            <w:gridSpan w:val="2"/>
          </w:tcPr>
          <w:p w14:paraId="12C12C92" w14:textId="1763D255" w:rsidR="001B71E4" w:rsidRPr="007275DF" w:rsidRDefault="001B71E4" w:rsidP="001B71E4">
            <w:pPr>
              <w:pStyle w:val="TAC"/>
            </w:pPr>
            <w:r>
              <w:t>-98</w:t>
            </w:r>
          </w:p>
        </w:tc>
        <w:tc>
          <w:tcPr>
            <w:tcW w:w="1701" w:type="dxa"/>
            <w:gridSpan w:val="2"/>
          </w:tcPr>
          <w:p w14:paraId="17D79071" w14:textId="6B88B1F6" w:rsidR="001B71E4" w:rsidRPr="007275DF" w:rsidRDefault="001B71E4" w:rsidP="001B71E4">
            <w:pPr>
              <w:pStyle w:val="TAC"/>
            </w:pPr>
            <w:r>
              <w:t>-98</w:t>
            </w:r>
          </w:p>
        </w:tc>
      </w:tr>
      <w:tr w:rsidR="001B71E4" w:rsidRPr="007275DF" w14:paraId="64F22C16" w14:textId="77777777" w:rsidTr="006D0B54">
        <w:trPr>
          <w:cantSplit/>
          <w:trHeight w:val="150"/>
        </w:trPr>
        <w:tc>
          <w:tcPr>
            <w:tcW w:w="1838" w:type="dxa"/>
            <w:gridSpan w:val="3"/>
            <w:vMerge w:val="restart"/>
          </w:tcPr>
          <w:p w14:paraId="2BFC0EA0" w14:textId="77777777" w:rsidR="001B71E4" w:rsidRPr="007275DF" w:rsidRDefault="001B71E4" w:rsidP="001B71E4">
            <w:pPr>
              <w:pStyle w:val="TAL"/>
            </w:pPr>
            <w:r w:rsidRPr="00E42453">
              <w:rPr>
                <w:rFonts w:eastAsia="Calibri"/>
                <w:position w:val="-12"/>
                <w:szCs w:val="22"/>
                <w:lang w:val="en-US"/>
              </w:rPr>
              <w:object w:dxaOrig="405" w:dyaOrig="345" w14:anchorId="7A5FD5E8">
                <v:shape id="_x0000_i1046" type="#_x0000_t75" style="width:20.55pt;height:15.45pt" o:ole="" fillcolor="window">
                  <v:imagedata r:id="rId11" o:title=""/>
                </v:shape>
                <o:OLEObject Type="Embed" ProgID="Equation.3" ShapeID="_x0000_i1046" DrawAspect="Content" ObjectID="_1813122323" r:id="rId35"/>
              </w:object>
            </w:r>
            <w:r w:rsidRPr="007275DF">
              <w:rPr>
                <w:vertAlign w:val="superscript"/>
                <w:lang w:val="en-US"/>
              </w:rPr>
              <w:t>Note2</w:t>
            </w:r>
          </w:p>
        </w:tc>
        <w:tc>
          <w:tcPr>
            <w:tcW w:w="709" w:type="dxa"/>
            <w:vMerge w:val="restart"/>
          </w:tcPr>
          <w:p w14:paraId="7FC9DDF9" w14:textId="77777777" w:rsidR="001B71E4" w:rsidRPr="007275DF" w:rsidRDefault="001B71E4" w:rsidP="001B71E4">
            <w:pPr>
              <w:pStyle w:val="TAC"/>
            </w:pPr>
            <w:r w:rsidRPr="007275DF">
              <w:t>dBm/SCS</w:t>
            </w:r>
          </w:p>
        </w:tc>
        <w:tc>
          <w:tcPr>
            <w:tcW w:w="1417" w:type="dxa"/>
          </w:tcPr>
          <w:p w14:paraId="7E558F17"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1B71E4" w:rsidRPr="007275DF" w:rsidRDefault="001B71E4" w:rsidP="001B71E4">
            <w:pPr>
              <w:pStyle w:val="TAC"/>
            </w:pPr>
            <w:r w:rsidRPr="007275DF">
              <w:t>-98</w:t>
            </w:r>
          </w:p>
        </w:tc>
        <w:tc>
          <w:tcPr>
            <w:tcW w:w="1843" w:type="dxa"/>
            <w:gridSpan w:val="2"/>
          </w:tcPr>
          <w:p w14:paraId="6ED064CC" w14:textId="76201536" w:rsidR="001B71E4" w:rsidRPr="007275DF" w:rsidRDefault="001B71E4" w:rsidP="001B71E4">
            <w:pPr>
              <w:pStyle w:val="TAC"/>
            </w:pPr>
            <w:r>
              <w:t>-95</w:t>
            </w:r>
          </w:p>
        </w:tc>
        <w:tc>
          <w:tcPr>
            <w:tcW w:w="1701" w:type="dxa"/>
            <w:gridSpan w:val="2"/>
          </w:tcPr>
          <w:p w14:paraId="4BB7CAF6" w14:textId="47DAB9B8" w:rsidR="001B71E4" w:rsidRPr="007275DF" w:rsidRDefault="001B71E4" w:rsidP="001B71E4">
            <w:pPr>
              <w:pStyle w:val="TAC"/>
            </w:pPr>
            <w:r>
              <w:t>-95</w:t>
            </w:r>
          </w:p>
        </w:tc>
      </w:tr>
      <w:tr w:rsidR="001B71E4" w:rsidRPr="007275DF" w14:paraId="40C83C6B" w14:textId="77777777" w:rsidTr="006D0B54">
        <w:trPr>
          <w:cantSplit/>
          <w:trHeight w:val="150"/>
        </w:trPr>
        <w:tc>
          <w:tcPr>
            <w:tcW w:w="1838" w:type="dxa"/>
            <w:gridSpan w:val="3"/>
            <w:vMerge/>
          </w:tcPr>
          <w:p w14:paraId="39923756" w14:textId="77777777" w:rsidR="001B71E4" w:rsidRPr="007275DF" w:rsidRDefault="001B71E4" w:rsidP="001B71E4">
            <w:pPr>
              <w:pStyle w:val="TAL"/>
            </w:pPr>
          </w:p>
        </w:tc>
        <w:tc>
          <w:tcPr>
            <w:tcW w:w="709" w:type="dxa"/>
            <w:vMerge/>
          </w:tcPr>
          <w:p w14:paraId="3961B4EF" w14:textId="77777777" w:rsidR="001B71E4" w:rsidRPr="007275DF" w:rsidRDefault="001B71E4" w:rsidP="001B71E4">
            <w:pPr>
              <w:pStyle w:val="TAC"/>
            </w:pPr>
          </w:p>
        </w:tc>
        <w:tc>
          <w:tcPr>
            <w:tcW w:w="1417" w:type="dxa"/>
          </w:tcPr>
          <w:p w14:paraId="746714B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1B71E4" w:rsidRPr="007275DF" w:rsidRDefault="001B71E4" w:rsidP="001B71E4">
            <w:pPr>
              <w:pStyle w:val="TAC"/>
            </w:pPr>
            <w:r w:rsidRPr="007275DF">
              <w:t>-95</w:t>
            </w:r>
          </w:p>
        </w:tc>
        <w:tc>
          <w:tcPr>
            <w:tcW w:w="1843" w:type="dxa"/>
            <w:gridSpan w:val="2"/>
          </w:tcPr>
          <w:p w14:paraId="77B01391" w14:textId="2D13A07C" w:rsidR="001B71E4" w:rsidRPr="007275DF" w:rsidRDefault="001B71E4" w:rsidP="001B71E4">
            <w:pPr>
              <w:pStyle w:val="TAC"/>
            </w:pPr>
            <w:r>
              <w:t>-95</w:t>
            </w:r>
          </w:p>
        </w:tc>
        <w:tc>
          <w:tcPr>
            <w:tcW w:w="1701" w:type="dxa"/>
            <w:gridSpan w:val="2"/>
          </w:tcPr>
          <w:p w14:paraId="38EB9537" w14:textId="65008A50" w:rsidR="001B71E4" w:rsidRPr="007275DF" w:rsidRDefault="001B71E4" w:rsidP="001B71E4">
            <w:pPr>
              <w:pStyle w:val="TAC"/>
            </w:pPr>
            <w:r>
              <w:t>-95</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20.55pt;height:15.45pt" o:ole="" fillcolor="window">
                  <v:imagedata r:id="rId14" o:title=""/>
                </v:shape>
                <o:OLEObject Type="Embed" ProgID="Equation.3" ShapeID="_x0000_i1047" DrawAspect="Content" ObjectID="_1813122324"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7pt;height:15.45pt" o:ole="" fillcolor="window">
                  <v:imagedata r:id="rId16" o:title=""/>
                </v:shape>
                <o:OLEObject Type="Embed" ProgID="Equation.3" ShapeID="_x0000_i1048" DrawAspect="Content" ObjectID="_1813122325"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1B71E4" w:rsidRPr="007275DF" w14:paraId="1AE3CC5E" w14:textId="77777777" w:rsidTr="006D0B54">
        <w:trPr>
          <w:cantSplit/>
          <w:trHeight w:val="94"/>
        </w:trPr>
        <w:tc>
          <w:tcPr>
            <w:tcW w:w="1838" w:type="dxa"/>
            <w:gridSpan w:val="3"/>
            <w:vMerge w:val="restart"/>
          </w:tcPr>
          <w:p w14:paraId="140247CB"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60C7140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1377438"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077260FD"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49FF78D1"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8CAB88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415DB46"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589EA2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66E93003"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6E6E80C3" w14:textId="77777777" w:rsidTr="006D0B54">
        <w:trPr>
          <w:cantSplit/>
          <w:trHeight w:val="94"/>
        </w:trPr>
        <w:tc>
          <w:tcPr>
            <w:tcW w:w="1838" w:type="dxa"/>
            <w:gridSpan w:val="3"/>
            <w:vMerge/>
          </w:tcPr>
          <w:p w14:paraId="3023ED7E" w14:textId="77777777" w:rsidR="001B71E4" w:rsidRPr="007275DF" w:rsidRDefault="001B71E4" w:rsidP="001B71E4">
            <w:pPr>
              <w:pStyle w:val="TAL"/>
              <w:rPr>
                <w:rFonts w:cs="Arial"/>
                <w:szCs w:val="18"/>
              </w:rPr>
            </w:pPr>
          </w:p>
        </w:tc>
        <w:tc>
          <w:tcPr>
            <w:tcW w:w="709" w:type="dxa"/>
          </w:tcPr>
          <w:p w14:paraId="6D5ACF37" w14:textId="505818C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FCC6605"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6F729D2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B043BD0"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0C774F3E"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827A53C"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3FAD2F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7C950A"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20.55pt;height:15.45pt" o:ole="" fillcolor="window">
                  <v:imagedata r:id="rId11" o:title=""/>
                </v:shape>
                <o:OLEObject Type="Embed" ProgID="Equation.3" ShapeID="_x0000_i1049" DrawAspect="Content" ObjectID="_1813122326"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 The UE shall not send event triggered measurement reports, as long as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lastRenderedPageBreak/>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2213F7">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AC1843">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9C65BD">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EE0F0D">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C82EFF">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1B71E4" w:rsidRPr="007275DF" w14:paraId="54572CB0" w14:textId="77777777" w:rsidTr="006D0B54">
        <w:trPr>
          <w:cantSplit/>
          <w:trHeight w:val="150"/>
        </w:trPr>
        <w:tc>
          <w:tcPr>
            <w:tcW w:w="1838" w:type="dxa"/>
            <w:gridSpan w:val="3"/>
          </w:tcPr>
          <w:p w14:paraId="2701566C" w14:textId="77777777" w:rsidR="001B71E4" w:rsidRPr="007275DF" w:rsidRDefault="001B71E4" w:rsidP="001B71E4">
            <w:pPr>
              <w:pStyle w:val="TAL"/>
            </w:pPr>
            <w:r w:rsidRPr="00E42453">
              <w:rPr>
                <w:rFonts w:eastAsia="Calibri"/>
                <w:position w:val="-12"/>
                <w:szCs w:val="22"/>
                <w:lang w:val="en-US"/>
              </w:rPr>
              <w:object w:dxaOrig="405" w:dyaOrig="345" w14:anchorId="180262F1">
                <v:shape id="_x0000_i1050" type="#_x0000_t75" style="width:20.55pt;height:15.45pt" o:ole="" fillcolor="window">
                  <v:imagedata r:id="rId11" o:title=""/>
                </v:shape>
                <o:OLEObject Type="Embed" ProgID="Equation.3" ShapeID="_x0000_i1050" DrawAspect="Content" ObjectID="_1813122327" r:id="rId39"/>
              </w:object>
            </w:r>
            <w:r w:rsidRPr="007275DF">
              <w:rPr>
                <w:vertAlign w:val="superscript"/>
                <w:lang w:val="en-US"/>
              </w:rPr>
              <w:t>Note2</w:t>
            </w:r>
          </w:p>
        </w:tc>
        <w:tc>
          <w:tcPr>
            <w:tcW w:w="709" w:type="dxa"/>
          </w:tcPr>
          <w:p w14:paraId="795D28B9" w14:textId="77777777" w:rsidR="001B71E4" w:rsidRPr="007275DF" w:rsidRDefault="001B71E4" w:rsidP="001B71E4">
            <w:pPr>
              <w:pStyle w:val="TAC"/>
            </w:pPr>
            <w:r w:rsidRPr="007275DF">
              <w:t>dBm/15kHz</w:t>
            </w:r>
          </w:p>
        </w:tc>
        <w:tc>
          <w:tcPr>
            <w:tcW w:w="1417" w:type="dxa"/>
          </w:tcPr>
          <w:p w14:paraId="05F049F4" w14:textId="77777777" w:rsidR="001B71E4" w:rsidRPr="007275DF" w:rsidRDefault="001B71E4" w:rsidP="001B71E4">
            <w:pPr>
              <w:pStyle w:val="TAC"/>
            </w:pPr>
            <w:r w:rsidRPr="007275DF">
              <w:t>Config 1,2,3</w:t>
            </w:r>
          </w:p>
        </w:tc>
        <w:tc>
          <w:tcPr>
            <w:tcW w:w="1843" w:type="dxa"/>
            <w:gridSpan w:val="2"/>
          </w:tcPr>
          <w:p w14:paraId="6E51DC25" w14:textId="77777777" w:rsidR="001B71E4" w:rsidRPr="007275DF" w:rsidRDefault="001B71E4" w:rsidP="001B71E4">
            <w:pPr>
              <w:pStyle w:val="TAC"/>
            </w:pPr>
            <w:r w:rsidRPr="007275DF">
              <w:t>-98</w:t>
            </w:r>
          </w:p>
        </w:tc>
        <w:tc>
          <w:tcPr>
            <w:tcW w:w="1843" w:type="dxa"/>
            <w:gridSpan w:val="2"/>
          </w:tcPr>
          <w:p w14:paraId="557774B8" w14:textId="5EBB41AA" w:rsidR="001B71E4" w:rsidRPr="007275DF" w:rsidRDefault="001B71E4" w:rsidP="001B71E4">
            <w:pPr>
              <w:pStyle w:val="TAC"/>
            </w:pPr>
            <w:r>
              <w:t>-98</w:t>
            </w:r>
          </w:p>
        </w:tc>
        <w:tc>
          <w:tcPr>
            <w:tcW w:w="1701" w:type="dxa"/>
            <w:gridSpan w:val="2"/>
          </w:tcPr>
          <w:p w14:paraId="62C5ABA8" w14:textId="50D2F983" w:rsidR="001B71E4" w:rsidRPr="007275DF" w:rsidRDefault="001B71E4" w:rsidP="001B71E4">
            <w:pPr>
              <w:pStyle w:val="TAC"/>
            </w:pPr>
            <w:r>
              <w:t>-98</w:t>
            </w:r>
          </w:p>
        </w:tc>
      </w:tr>
      <w:tr w:rsidR="001B71E4" w:rsidRPr="007275DF" w14:paraId="7EDB7192" w14:textId="77777777" w:rsidTr="006D0B54">
        <w:trPr>
          <w:cantSplit/>
          <w:trHeight w:val="150"/>
        </w:trPr>
        <w:tc>
          <w:tcPr>
            <w:tcW w:w="1838" w:type="dxa"/>
            <w:gridSpan w:val="3"/>
            <w:vMerge w:val="restart"/>
          </w:tcPr>
          <w:p w14:paraId="2F5A41EB" w14:textId="77777777" w:rsidR="001B71E4" w:rsidRPr="007275DF" w:rsidRDefault="001B71E4" w:rsidP="001B71E4">
            <w:pPr>
              <w:pStyle w:val="TAL"/>
            </w:pPr>
            <w:r w:rsidRPr="00E42453">
              <w:rPr>
                <w:rFonts w:eastAsia="Calibri"/>
                <w:position w:val="-12"/>
                <w:szCs w:val="22"/>
                <w:lang w:val="en-US"/>
              </w:rPr>
              <w:object w:dxaOrig="405" w:dyaOrig="345" w14:anchorId="2E9A86D4">
                <v:shape id="_x0000_i1051" type="#_x0000_t75" style="width:20.55pt;height:15.45pt" o:ole="" fillcolor="window">
                  <v:imagedata r:id="rId11" o:title=""/>
                </v:shape>
                <o:OLEObject Type="Embed" ProgID="Equation.3" ShapeID="_x0000_i1051" DrawAspect="Content" ObjectID="_1813122328" r:id="rId40"/>
              </w:object>
            </w:r>
            <w:r w:rsidRPr="007275DF">
              <w:rPr>
                <w:vertAlign w:val="superscript"/>
                <w:lang w:val="en-US"/>
              </w:rPr>
              <w:t>Note2</w:t>
            </w:r>
          </w:p>
        </w:tc>
        <w:tc>
          <w:tcPr>
            <w:tcW w:w="709" w:type="dxa"/>
            <w:vMerge w:val="restart"/>
          </w:tcPr>
          <w:p w14:paraId="349F9004" w14:textId="77777777" w:rsidR="001B71E4" w:rsidRPr="007275DF" w:rsidRDefault="001B71E4" w:rsidP="001B71E4">
            <w:pPr>
              <w:pStyle w:val="TAC"/>
            </w:pPr>
            <w:r w:rsidRPr="007275DF">
              <w:t>dBm/SCS</w:t>
            </w:r>
          </w:p>
        </w:tc>
        <w:tc>
          <w:tcPr>
            <w:tcW w:w="1417" w:type="dxa"/>
          </w:tcPr>
          <w:p w14:paraId="6864B368"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1B71E4" w:rsidRPr="007275DF" w:rsidRDefault="001B71E4" w:rsidP="001B71E4">
            <w:pPr>
              <w:pStyle w:val="TAC"/>
            </w:pPr>
            <w:r w:rsidRPr="007275DF">
              <w:t>-98</w:t>
            </w:r>
          </w:p>
        </w:tc>
        <w:tc>
          <w:tcPr>
            <w:tcW w:w="1843" w:type="dxa"/>
            <w:gridSpan w:val="2"/>
          </w:tcPr>
          <w:p w14:paraId="0AC590F2" w14:textId="48BAFFDD" w:rsidR="001B71E4" w:rsidRPr="007275DF" w:rsidRDefault="001B71E4" w:rsidP="001B71E4">
            <w:pPr>
              <w:pStyle w:val="TAC"/>
            </w:pPr>
            <w:r>
              <w:t>-95</w:t>
            </w:r>
          </w:p>
        </w:tc>
        <w:tc>
          <w:tcPr>
            <w:tcW w:w="1701" w:type="dxa"/>
            <w:gridSpan w:val="2"/>
          </w:tcPr>
          <w:p w14:paraId="58563927" w14:textId="48F6A2FE" w:rsidR="001B71E4" w:rsidRPr="007275DF" w:rsidRDefault="001B71E4" w:rsidP="001B71E4">
            <w:pPr>
              <w:pStyle w:val="TAC"/>
            </w:pPr>
            <w:r>
              <w:t>-95</w:t>
            </w:r>
          </w:p>
        </w:tc>
      </w:tr>
      <w:tr w:rsidR="001B71E4" w:rsidRPr="007275DF" w14:paraId="69C1BFA2" w14:textId="77777777" w:rsidTr="006D0B54">
        <w:trPr>
          <w:cantSplit/>
          <w:trHeight w:val="150"/>
        </w:trPr>
        <w:tc>
          <w:tcPr>
            <w:tcW w:w="1838" w:type="dxa"/>
            <w:gridSpan w:val="3"/>
            <w:vMerge/>
          </w:tcPr>
          <w:p w14:paraId="43A0D72A" w14:textId="77777777" w:rsidR="001B71E4" w:rsidRPr="007275DF" w:rsidRDefault="001B71E4" w:rsidP="001B71E4">
            <w:pPr>
              <w:pStyle w:val="TAL"/>
            </w:pPr>
          </w:p>
        </w:tc>
        <w:tc>
          <w:tcPr>
            <w:tcW w:w="709" w:type="dxa"/>
            <w:vMerge/>
          </w:tcPr>
          <w:p w14:paraId="0C6B3A1B" w14:textId="77777777" w:rsidR="001B71E4" w:rsidRPr="007275DF" w:rsidRDefault="001B71E4" w:rsidP="001B71E4">
            <w:pPr>
              <w:pStyle w:val="TAC"/>
            </w:pPr>
          </w:p>
        </w:tc>
        <w:tc>
          <w:tcPr>
            <w:tcW w:w="1417" w:type="dxa"/>
          </w:tcPr>
          <w:p w14:paraId="08A0DB1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1B71E4" w:rsidRPr="007275DF" w:rsidRDefault="001B71E4" w:rsidP="001B71E4">
            <w:pPr>
              <w:pStyle w:val="TAC"/>
            </w:pPr>
            <w:r w:rsidRPr="007275DF">
              <w:t>-95</w:t>
            </w:r>
          </w:p>
        </w:tc>
        <w:tc>
          <w:tcPr>
            <w:tcW w:w="1843" w:type="dxa"/>
            <w:gridSpan w:val="2"/>
          </w:tcPr>
          <w:p w14:paraId="571AF3DE" w14:textId="38D7BEB8" w:rsidR="001B71E4" w:rsidRPr="007275DF" w:rsidRDefault="001B71E4" w:rsidP="001B71E4">
            <w:pPr>
              <w:pStyle w:val="TAC"/>
            </w:pPr>
            <w:r>
              <w:t>-95</w:t>
            </w:r>
          </w:p>
        </w:tc>
        <w:tc>
          <w:tcPr>
            <w:tcW w:w="1701" w:type="dxa"/>
            <w:gridSpan w:val="2"/>
          </w:tcPr>
          <w:p w14:paraId="400A6497" w14:textId="47BC6785" w:rsidR="001B71E4" w:rsidRPr="007275DF" w:rsidRDefault="001B71E4" w:rsidP="001B71E4">
            <w:pPr>
              <w:pStyle w:val="TAC"/>
            </w:pPr>
            <w:r>
              <w:t>-95</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20.55pt;height:15.45pt" o:ole="" fillcolor="window">
                  <v:imagedata r:id="rId14" o:title=""/>
                </v:shape>
                <o:OLEObject Type="Embed" ProgID="Equation.3" ShapeID="_x0000_i1052" DrawAspect="Content" ObjectID="_1813122329"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7pt;height:15.45pt" o:ole="" fillcolor="window">
                  <v:imagedata r:id="rId16" o:title=""/>
                </v:shape>
                <o:OLEObject Type="Embed" ProgID="Equation.3" ShapeID="_x0000_i1053" DrawAspect="Content" ObjectID="_1813122330"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1B71E4" w:rsidRPr="007275DF" w14:paraId="2C38203D" w14:textId="77777777" w:rsidTr="006D0B54">
        <w:trPr>
          <w:cantSplit/>
          <w:trHeight w:val="94"/>
        </w:trPr>
        <w:tc>
          <w:tcPr>
            <w:tcW w:w="1838" w:type="dxa"/>
            <w:gridSpan w:val="3"/>
            <w:vMerge w:val="restart"/>
          </w:tcPr>
          <w:p w14:paraId="06A0770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21DC2885"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1A35367"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51C37101"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1D3245B"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2C268D9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E131EEA"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E95EC46"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7895F72B"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7E3B777A" w14:textId="77777777" w:rsidTr="006D0B54">
        <w:trPr>
          <w:cantSplit/>
          <w:trHeight w:val="94"/>
        </w:trPr>
        <w:tc>
          <w:tcPr>
            <w:tcW w:w="1838" w:type="dxa"/>
            <w:gridSpan w:val="3"/>
            <w:vMerge/>
          </w:tcPr>
          <w:p w14:paraId="00398221" w14:textId="77777777" w:rsidR="001B71E4" w:rsidRPr="007275DF" w:rsidRDefault="001B71E4" w:rsidP="001B71E4">
            <w:pPr>
              <w:pStyle w:val="TAL"/>
              <w:rPr>
                <w:rFonts w:cs="Arial"/>
                <w:szCs w:val="18"/>
              </w:rPr>
            </w:pPr>
          </w:p>
        </w:tc>
        <w:tc>
          <w:tcPr>
            <w:tcW w:w="709" w:type="dxa"/>
          </w:tcPr>
          <w:p w14:paraId="3941E7C8" w14:textId="160B2992"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065BB8D"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49D8D48F"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E5F3E9A"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F16CD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36E863B8"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C4662D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34B63AC"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20.55pt;height:15.45pt" o:ole="" fillcolor="window">
                  <v:imagedata r:id="rId11" o:title=""/>
                </v:shape>
                <o:OLEObject Type="Embed" ProgID="Equation.3" ShapeID="_x0000_i1054" DrawAspect="Content" ObjectID="_1813122331"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r w:rsidRPr="00C10CCF">
        <w:t>T</w:t>
      </w:r>
      <w:r w:rsidRPr="00C10CCF">
        <w:rPr>
          <w:vertAlign w:val="subscript"/>
        </w:rPr>
        <w:t xml:space="preserve">identify_inter_cca_without_index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w:t>
      </w:r>
      <w:r w:rsidRPr="00C10CCF">
        <w:t>) ms,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PSS/SSS_sync_inter_cca</w:t>
      </w:r>
      <w:r w:rsidRPr="00C10CCF">
        <w:t>: it is the time period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305E43C0" w14:textId="66C24A61" w:rsidR="00B31877" w:rsidRPr="00C10CCF" w:rsidRDefault="00B31877" w:rsidP="00B31877">
      <w:pPr>
        <w:ind w:left="284"/>
      </w:pPr>
      <w:r w:rsidRPr="00C10CCF">
        <w:t>MGRP = 40 ms.</w:t>
      </w:r>
    </w:p>
    <w:p w14:paraId="3045F0EE" w14:textId="3F313511" w:rsidR="009428D8" w:rsidRPr="007275DF" w:rsidRDefault="00B31877" w:rsidP="00B31877">
      <w:pPr>
        <w:pStyle w:val="B10"/>
        <w:ind w:left="284" w:firstLine="0"/>
      </w:pPr>
      <w:r w:rsidRPr="00C10CCF">
        <w:lastRenderedPageBreak/>
        <w:t>For test 1 DRX cycle = 40 ms and for test 2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B479D7">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B91B0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1B1E28">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B3489C">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1B71E4" w:rsidRPr="007275DF" w14:paraId="34425A2D" w14:textId="77777777" w:rsidTr="006D0B54">
        <w:trPr>
          <w:cantSplit/>
          <w:trHeight w:val="150"/>
        </w:trPr>
        <w:tc>
          <w:tcPr>
            <w:tcW w:w="1838" w:type="dxa"/>
            <w:gridSpan w:val="3"/>
          </w:tcPr>
          <w:p w14:paraId="36A7BB94" w14:textId="77777777" w:rsidR="001B71E4" w:rsidRPr="007275DF" w:rsidRDefault="001B71E4" w:rsidP="001B71E4">
            <w:pPr>
              <w:pStyle w:val="TAL"/>
            </w:pPr>
            <w:r w:rsidRPr="00E42453">
              <w:rPr>
                <w:rFonts w:eastAsia="Calibri"/>
                <w:position w:val="-12"/>
                <w:szCs w:val="22"/>
                <w:lang w:val="en-US"/>
              </w:rPr>
              <w:object w:dxaOrig="405" w:dyaOrig="345" w14:anchorId="74ED9E4F">
                <v:shape id="_x0000_i1055" type="#_x0000_t75" style="width:20.55pt;height:15.45pt" o:ole="" fillcolor="window">
                  <v:imagedata r:id="rId11" o:title=""/>
                </v:shape>
                <o:OLEObject Type="Embed" ProgID="Equation.3" ShapeID="_x0000_i1055" DrawAspect="Content" ObjectID="_1813122332" r:id="rId44"/>
              </w:object>
            </w:r>
            <w:r w:rsidRPr="007275DF">
              <w:rPr>
                <w:vertAlign w:val="superscript"/>
                <w:lang w:val="en-US"/>
              </w:rPr>
              <w:t>Note2</w:t>
            </w:r>
          </w:p>
        </w:tc>
        <w:tc>
          <w:tcPr>
            <w:tcW w:w="709" w:type="dxa"/>
          </w:tcPr>
          <w:p w14:paraId="5BD40058" w14:textId="77777777" w:rsidR="001B71E4" w:rsidRPr="007275DF" w:rsidRDefault="001B71E4" w:rsidP="001B71E4">
            <w:pPr>
              <w:pStyle w:val="TAC"/>
            </w:pPr>
            <w:r w:rsidRPr="007275DF">
              <w:t>dBm/15kHz</w:t>
            </w:r>
          </w:p>
        </w:tc>
        <w:tc>
          <w:tcPr>
            <w:tcW w:w="1417" w:type="dxa"/>
          </w:tcPr>
          <w:p w14:paraId="6F1E192A" w14:textId="77777777" w:rsidR="001B71E4" w:rsidRPr="007275DF" w:rsidRDefault="001B71E4" w:rsidP="001B71E4">
            <w:pPr>
              <w:pStyle w:val="TAC"/>
            </w:pPr>
            <w:r w:rsidRPr="007275DF">
              <w:t>Config 1,2,3</w:t>
            </w:r>
          </w:p>
        </w:tc>
        <w:tc>
          <w:tcPr>
            <w:tcW w:w="1843" w:type="dxa"/>
            <w:gridSpan w:val="2"/>
          </w:tcPr>
          <w:p w14:paraId="70B8615B" w14:textId="77777777" w:rsidR="001B71E4" w:rsidRPr="007275DF" w:rsidRDefault="001B71E4" w:rsidP="001B71E4">
            <w:pPr>
              <w:pStyle w:val="TAC"/>
            </w:pPr>
            <w:r w:rsidRPr="007275DF">
              <w:t>-98</w:t>
            </w:r>
          </w:p>
        </w:tc>
        <w:tc>
          <w:tcPr>
            <w:tcW w:w="1843" w:type="dxa"/>
            <w:gridSpan w:val="2"/>
          </w:tcPr>
          <w:p w14:paraId="6C7BDF0F" w14:textId="454682CE" w:rsidR="001B71E4" w:rsidRPr="007275DF" w:rsidRDefault="001B71E4" w:rsidP="001B71E4">
            <w:pPr>
              <w:pStyle w:val="TAC"/>
            </w:pPr>
            <w:r>
              <w:t>-98</w:t>
            </w:r>
          </w:p>
        </w:tc>
        <w:tc>
          <w:tcPr>
            <w:tcW w:w="1701" w:type="dxa"/>
            <w:gridSpan w:val="2"/>
          </w:tcPr>
          <w:p w14:paraId="67293E27" w14:textId="3D14FE97" w:rsidR="001B71E4" w:rsidRPr="007275DF" w:rsidRDefault="001B71E4" w:rsidP="001B71E4">
            <w:pPr>
              <w:pStyle w:val="TAC"/>
            </w:pPr>
            <w:r>
              <w:t>-98</w:t>
            </w:r>
          </w:p>
        </w:tc>
      </w:tr>
      <w:tr w:rsidR="001B71E4" w:rsidRPr="007275DF" w14:paraId="5EAAFC0C" w14:textId="77777777" w:rsidTr="006D0B54">
        <w:trPr>
          <w:cantSplit/>
          <w:trHeight w:val="150"/>
        </w:trPr>
        <w:tc>
          <w:tcPr>
            <w:tcW w:w="1838" w:type="dxa"/>
            <w:gridSpan w:val="3"/>
            <w:vMerge w:val="restart"/>
          </w:tcPr>
          <w:p w14:paraId="708A3B6C" w14:textId="77777777" w:rsidR="001B71E4" w:rsidRPr="007275DF" w:rsidRDefault="001B71E4" w:rsidP="001B71E4">
            <w:pPr>
              <w:pStyle w:val="TAL"/>
            </w:pPr>
            <w:r w:rsidRPr="00E42453">
              <w:rPr>
                <w:rFonts w:eastAsia="Calibri"/>
                <w:position w:val="-12"/>
                <w:szCs w:val="22"/>
                <w:lang w:val="en-US"/>
              </w:rPr>
              <w:object w:dxaOrig="405" w:dyaOrig="345" w14:anchorId="5ADF24C6">
                <v:shape id="_x0000_i1056" type="#_x0000_t75" style="width:20.55pt;height:15.45pt" o:ole="" fillcolor="window">
                  <v:imagedata r:id="rId11" o:title=""/>
                </v:shape>
                <o:OLEObject Type="Embed" ProgID="Equation.3" ShapeID="_x0000_i1056" DrawAspect="Content" ObjectID="_1813122333" r:id="rId45"/>
              </w:object>
            </w:r>
            <w:r w:rsidRPr="007275DF">
              <w:rPr>
                <w:vertAlign w:val="superscript"/>
                <w:lang w:val="en-US"/>
              </w:rPr>
              <w:t>Note2</w:t>
            </w:r>
          </w:p>
        </w:tc>
        <w:tc>
          <w:tcPr>
            <w:tcW w:w="709" w:type="dxa"/>
            <w:vMerge w:val="restart"/>
          </w:tcPr>
          <w:p w14:paraId="02169E97" w14:textId="77777777" w:rsidR="001B71E4" w:rsidRPr="007275DF" w:rsidRDefault="001B71E4" w:rsidP="001B71E4">
            <w:pPr>
              <w:pStyle w:val="TAC"/>
            </w:pPr>
            <w:r w:rsidRPr="007275DF">
              <w:t>dBm/SCS</w:t>
            </w:r>
          </w:p>
        </w:tc>
        <w:tc>
          <w:tcPr>
            <w:tcW w:w="1417" w:type="dxa"/>
          </w:tcPr>
          <w:p w14:paraId="38CEC02D"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1B71E4" w:rsidRPr="007275DF" w:rsidRDefault="001B71E4" w:rsidP="001B71E4">
            <w:pPr>
              <w:pStyle w:val="TAC"/>
            </w:pPr>
            <w:r w:rsidRPr="007275DF">
              <w:t>-98</w:t>
            </w:r>
          </w:p>
        </w:tc>
        <w:tc>
          <w:tcPr>
            <w:tcW w:w="1843" w:type="dxa"/>
            <w:gridSpan w:val="2"/>
          </w:tcPr>
          <w:p w14:paraId="5794F516" w14:textId="6977B3F4" w:rsidR="001B71E4" w:rsidRPr="007275DF" w:rsidRDefault="001B71E4" w:rsidP="001B71E4">
            <w:pPr>
              <w:pStyle w:val="TAC"/>
            </w:pPr>
            <w:r>
              <w:t>-95</w:t>
            </w:r>
          </w:p>
        </w:tc>
        <w:tc>
          <w:tcPr>
            <w:tcW w:w="1701" w:type="dxa"/>
            <w:gridSpan w:val="2"/>
          </w:tcPr>
          <w:p w14:paraId="088B2F87" w14:textId="303F9453" w:rsidR="001B71E4" w:rsidRPr="007275DF" w:rsidRDefault="001B71E4" w:rsidP="001B71E4">
            <w:pPr>
              <w:pStyle w:val="TAC"/>
            </w:pPr>
            <w:r>
              <w:t>-95</w:t>
            </w:r>
          </w:p>
        </w:tc>
      </w:tr>
      <w:tr w:rsidR="001B71E4" w:rsidRPr="007275DF" w14:paraId="0B7708EF" w14:textId="77777777" w:rsidTr="006D0B54">
        <w:trPr>
          <w:cantSplit/>
          <w:trHeight w:val="150"/>
        </w:trPr>
        <w:tc>
          <w:tcPr>
            <w:tcW w:w="1838" w:type="dxa"/>
            <w:gridSpan w:val="3"/>
            <w:vMerge/>
          </w:tcPr>
          <w:p w14:paraId="6094466D" w14:textId="77777777" w:rsidR="001B71E4" w:rsidRPr="007275DF" w:rsidRDefault="001B71E4" w:rsidP="001B71E4">
            <w:pPr>
              <w:pStyle w:val="TAL"/>
            </w:pPr>
          </w:p>
        </w:tc>
        <w:tc>
          <w:tcPr>
            <w:tcW w:w="709" w:type="dxa"/>
            <w:vMerge/>
          </w:tcPr>
          <w:p w14:paraId="335EBD48" w14:textId="77777777" w:rsidR="001B71E4" w:rsidRPr="007275DF" w:rsidRDefault="001B71E4" w:rsidP="001B71E4">
            <w:pPr>
              <w:pStyle w:val="TAC"/>
            </w:pPr>
          </w:p>
        </w:tc>
        <w:tc>
          <w:tcPr>
            <w:tcW w:w="1417" w:type="dxa"/>
          </w:tcPr>
          <w:p w14:paraId="54904C65"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1B71E4" w:rsidRPr="007275DF" w:rsidRDefault="001B71E4" w:rsidP="001B71E4">
            <w:pPr>
              <w:pStyle w:val="TAC"/>
            </w:pPr>
            <w:r w:rsidRPr="007275DF">
              <w:t>-95</w:t>
            </w:r>
          </w:p>
        </w:tc>
        <w:tc>
          <w:tcPr>
            <w:tcW w:w="1843" w:type="dxa"/>
            <w:gridSpan w:val="2"/>
          </w:tcPr>
          <w:p w14:paraId="3F06F4F7" w14:textId="1229F139" w:rsidR="001B71E4" w:rsidRPr="007275DF" w:rsidRDefault="001B71E4" w:rsidP="001B71E4">
            <w:pPr>
              <w:pStyle w:val="TAC"/>
            </w:pPr>
            <w:r>
              <w:t>-95</w:t>
            </w:r>
          </w:p>
        </w:tc>
        <w:tc>
          <w:tcPr>
            <w:tcW w:w="1701" w:type="dxa"/>
            <w:gridSpan w:val="2"/>
          </w:tcPr>
          <w:p w14:paraId="08F072F6" w14:textId="6E17CC9B" w:rsidR="001B71E4" w:rsidRPr="007275DF" w:rsidRDefault="001B71E4" w:rsidP="001B71E4">
            <w:pPr>
              <w:pStyle w:val="TAC"/>
            </w:pPr>
            <w:r>
              <w:t>-95</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20.55pt;height:15.45pt" o:ole="" fillcolor="window">
                  <v:imagedata r:id="rId14" o:title=""/>
                </v:shape>
                <o:OLEObject Type="Embed" ProgID="Equation.3" ShapeID="_x0000_i1057" DrawAspect="Content" ObjectID="_1813122334"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7pt;height:15.45pt" o:ole="" fillcolor="window">
                  <v:imagedata r:id="rId16" o:title=""/>
                </v:shape>
                <o:OLEObject Type="Embed" ProgID="Equation.3" ShapeID="_x0000_i1058" DrawAspect="Content" ObjectID="_1813122335"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1B71E4" w:rsidRPr="007275DF" w14:paraId="648632E0" w14:textId="77777777" w:rsidTr="006D0B54">
        <w:trPr>
          <w:cantSplit/>
          <w:trHeight w:val="94"/>
        </w:trPr>
        <w:tc>
          <w:tcPr>
            <w:tcW w:w="1838" w:type="dxa"/>
            <w:gridSpan w:val="3"/>
            <w:vMerge w:val="restart"/>
          </w:tcPr>
          <w:p w14:paraId="031999C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2211394B"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8DC89C3"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7F9DDCB9"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6629AB2D"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798D4DB"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6D2ACAE5"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DB69E44"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1E25FEA"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3E7047F1" w14:textId="77777777" w:rsidTr="006D0B54">
        <w:trPr>
          <w:cantSplit/>
          <w:trHeight w:val="94"/>
        </w:trPr>
        <w:tc>
          <w:tcPr>
            <w:tcW w:w="1838" w:type="dxa"/>
            <w:gridSpan w:val="3"/>
            <w:vMerge/>
          </w:tcPr>
          <w:p w14:paraId="0B5AB54A" w14:textId="77777777" w:rsidR="001B71E4" w:rsidRPr="007275DF" w:rsidRDefault="001B71E4" w:rsidP="001B71E4">
            <w:pPr>
              <w:pStyle w:val="TAL"/>
              <w:rPr>
                <w:rFonts w:cs="Arial"/>
                <w:szCs w:val="18"/>
              </w:rPr>
            </w:pPr>
          </w:p>
        </w:tc>
        <w:tc>
          <w:tcPr>
            <w:tcW w:w="709" w:type="dxa"/>
          </w:tcPr>
          <w:p w14:paraId="31E9904E" w14:textId="09CFA3C7"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851D18E"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25E130E5"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B1D81C7"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089F29"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3CEC900"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F01EE6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2494E1"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20.55pt;height:15.45pt" o:ole="" fillcolor="window">
                  <v:imagedata r:id="rId11" o:title=""/>
                </v:shape>
                <o:OLEObject Type="Embed" ProgID="Equation.3" ShapeID="_x0000_i1059" DrawAspect="Content" ObjectID="_1813122336"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r w:rsidRPr="00C10CCF">
        <w:t>T</w:t>
      </w:r>
      <w:r w:rsidRPr="00C10CCF">
        <w:rPr>
          <w:vertAlign w:val="subscript"/>
        </w:rPr>
        <w:t xml:space="preserve">identify_inter_cca_with_index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r w:rsidRPr="00C10CCF">
        <w:t>T</w:t>
      </w:r>
      <w:r w:rsidRPr="00C10CCF">
        <w:rPr>
          <w:vertAlign w:val="subscript"/>
        </w:rPr>
        <w:t xml:space="preserve">identify_inter_cca_with_index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 </w:t>
      </w:r>
      <w:r w:rsidRPr="00C10CCF">
        <w:t>+ T</w:t>
      </w:r>
      <w:r w:rsidRPr="00C10CCF">
        <w:rPr>
          <w:vertAlign w:val="subscript"/>
        </w:rPr>
        <w:t>SSB_time_index_inter_cca</w:t>
      </w:r>
      <w:r w:rsidRPr="00C10CCF">
        <w:t>) ms</w:t>
      </w:r>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PSS/SSS_sync_inter_cca</w:t>
      </w:r>
      <w:r w:rsidRPr="00C10CCF">
        <w:t>: it is the time period used in PSS/SSS detection given in table 9.3A.4-1.</w:t>
      </w:r>
    </w:p>
    <w:p w14:paraId="61E56C2F" w14:textId="77777777" w:rsidR="00CD484D" w:rsidRPr="00C10CCF" w:rsidRDefault="00CD484D" w:rsidP="00CD484D">
      <w:pPr>
        <w:ind w:left="284"/>
      </w:pPr>
      <w:r w:rsidRPr="00C10CCF">
        <w:t>T</w:t>
      </w:r>
      <w:r w:rsidRPr="00C10CCF">
        <w:rPr>
          <w:vertAlign w:val="subscript"/>
        </w:rPr>
        <w:t>SSB_time_index_inter_cca</w:t>
      </w:r>
      <w:r w:rsidRPr="00C10CCF">
        <w:t>: it is the time period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MGRP = 40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lastRenderedPageBreak/>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702D6E">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AD2FC8">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8664BD">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A44FE5">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FC3810">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1B71E4" w:rsidRPr="007275DF" w14:paraId="4128D276" w14:textId="77777777" w:rsidTr="006D0B54">
        <w:trPr>
          <w:cantSplit/>
          <w:trHeight w:val="150"/>
        </w:trPr>
        <w:tc>
          <w:tcPr>
            <w:tcW w:w="1838" w:type="dxa"/>
            <w:gridSpan w:val="3"/>
          </w:tcPr>
          <w:p w14:paraId="5E54F44E" w14:textId="77777777" w:rsidR="001B71E4" w:rsidRPr="007275DF" w:rsidRDefault="001B71E4" w:rsidP="001B71E4">
            <w:pPr>
              <w:pStyle w:val="TAL"/>
            </w:pPr>
            <w:r w:rsidRPr="00E42453">
              <w:rPr>
                <w:rFonts w:eastAsia="Calibri"/>
                <w:position w:val="-12"/>
                <w:szCs w:val="22"/>
                <w:lang w:val="en-US"/>
              </w:rPr>
              <w:object w:dxaOrig="405" w:dyaOrig="345" w14:anchorId="077363AD">
                <v:shape id="_x0000_i1060" type="#_x0000_t75" style="width:20.55pt;height:15.45pt" o:ole="" fillcolor="window">
                  <v:imagedata r:id="rId11" o:title=""/>
                </v:shape>
                <o:OLEObject Type="Embed" ProgID="Equation.3" ShapeID="_x0000_i1060" DrawAspect="Content" ObjectID="_1813122337" r:id="rId49"/>
              </w:object>
            </w:r>
            <w:r w:rsidRPr="007275DF">
              <w:rPr>
                <w:vertAlign w:val="superscript"/>
                <w:lang w:val="en-US"/>
              </w:rPr>
              <w:t>Note2</w:t>
            </w:r>
          </w:p>
        </w:tc>
        <w:tc>
          <w:tcPr>
            <w:tcW w:w="709" w:type="dxa"/>
          </w:tcPr>
          <w:p w14:paraId="7C2D4998" w14:textId="77777777" w:rsidR="001B71E4" w:rsidRPr="007275DF" w:rsidRDefault="001B71E4" w:rsidP="001B71E4">
            <w:pPr>
              <w:pStyle w:val="TAC"/>
            </w:pPr>
            <w:r w:rsidRPr="007275DF">
              <w:t>dBm/15kHz</w:t>
            </w:r>
          </w:p>
        </w:tc>
        <w:tc>
          <w:tcPr>
            <w:tcW w:w="1417" w:type="dxa"/>
          </w:tcPr>
          <w:p w14:paraId="706D56AF" w14:textId="77777777" w:rsidR="001B71E4" w:rsidRPr="007275DF" w:rsidRDefault="001B71E4" w:rsidP="001B71E4">
            <w:pPr>
              <w:pStyle w:val="TAC"/>
            </w:pPr>
            <w:r w:rsidRPr="007275DF">
              <w:t>Config 1,2,3</w:t>
            </w:r>
          </w:p>
        </w:tc>
        <w:tc>
          <w:tcPr>
            <w:tcW w:w="1843" w:type="dxa"/>
            <w:gridSpan w:val="2"/>
          </w:tcPr>
          <w:p w14:paraId="2DA36B31" w14:textId="77777777" w:rsidR="001B71E4" w:rsidRPr="007275DF" w:rsidRDefault="001B71E4" w:rsidP="001B71E4">
            <w:pPr>
              <w:pStyle w:val="TAC"/>
            </w:pPr>
            <w:r w:rsidRPr="007275DF">
              <w:t>-98</w:t>
            </w:r>
          </w:p>
        </w:tc>
        <w:tc>
          <w:tcPr>
            <w:tcW w:w="1843" w:type="dxa"/>
            <w:gridSpan w:val="2"/>
          </w:tcPr>
          <w:p w14:paraId="7153F4C4" w14:textId="7DCABF3D" w:rsidR="001B71E4" w:rsidRPr="007275DF" w:rsidRDefault="001B71E4" w:rsidP="001B71E4">
            <w:pPr>
              <w:pStyle w:val="TAC"/>
            </w:pPr>
            <w:r>
              <w:t>-98</w:t>
            </w:r>
          </w:p>
        </w:tc>
        <w:tc>
          <w:tcPr>
            <w:tcW w:w="1701" w:type="dxa"/>
            <w:gridSpan w:val="2"/>
          </w:tcPr>
          <w:p w14:paraId="3CE1E55C" w14:textId="66177EF8" w:rsidR="001B71E4" w:rsidRPr="007275DF" w:rsidRDefault="001B71E4" w:rsidP="001B71E4">
            <w:pPr>
              <w:pStyle w:val="TAC"/>
            </w:pPr>
            <w:r>
              <w:t>-98</w:t>
            </w:r>
          </w:p>
        </w:tc>
      </w:tr>
      <w:tr w:rsidR="001B71E4" w:rsidRPr="007275DF" w14:paraId="1ED20DC0" w14:textId="77777777" w:rsidTr="006D0B54">
        <w:trPr>
          <w:cantSplit/>
          <w:trHeight w:val="150"/>
        </w:trPr>
        <w:tc>
          <w:tcPr>
            <w:tcW w:w="1838" w:type="dxa"/>
            <w:gridSpan w:val="3"/>
            <w:vMerge w:val="restart"/>
          </w:tcPr>
          <w:p w14:paraId="561EE31D" w14:textId="77777777" w:rsidR="001B71E4" w:rsidRPr="007275DF" w:rsidRDefault="001B71E4" w:rsidP="001B71E4">
            <w:pPr>
              <w:pStyle w:val="TAL"/>
            </w:pPr>
            <w:r w:rsidRPr="00E42453">
              <w:rPr>
                <w:rFonts w:eastAsia="Calibri"/>
                <w:position w:val="-12"/>
                <w:szCs w:val="22"/>
                <w:lang w:val="en-US"/>
              </w:rPr>
              <w:object w:dxaOrig="405" w:dyaOrig="345" w14:anchorId="70C3AA5A">
                <v:shape id="_x0000_i1061" type="#_x0000_t75" style="width:20.55pt;height:15.45pt" o:ole="" fillcolor="window">
                  <v:imagedata r:id="rId11" o:title=""/>
                </v:shape>
                <o:OLEObject Type="Embed" ProgID="Equation.3" ShapeID="_x0000_i1061" DrawAspect="Content" ObjectID="_1813122338" r:id="rId50"/>
              </w:object>
            </w:r>
            <w:r w:rsidRPr="007275DF">
              <w:rPr>
                <w:vertAlign w:val="superscript"/>
                <w:lang w:val="en-US"/>
              </w:rPr>
              <w:t>Note2</w:t>
            </w:r>
          </w:p>
        </w:tc>
        <w:tc>
          <w:tcPr>
            <w:tcW w:w="709" w:type="dxa"/>
            <w:vMerge w:val="restart"/>
          </w:tcPr>
          <w:p w14:paraId="79FBBF1A" w14:textId="77777777" w:rsidR="001B71E4" w:rsidRPr="007275DF" w:rsidRDefault="001B71E4" w:rsidP="001B71E4">
            <w:pPr>
              <w:pStyle w:val="TAC"/>
            </w:pPr>
            <w:r w:rsidRPr="007275DF">
              <w:t>dBm/SCS</w:t>
            </w:r>
          </w:p>
        </w:tc>
        <w:tc>
          <w:tcPr>
            <w:tcW w:w="1417" w:type="dxa"/>
          </w:tcPr>
          <w:p w14:paraId="49DF340B"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1B71E4" w:rsidRPr="007275DF" w:rsidRDefault="001B71E4" w:rsidP="001B71E4">
            <w:pPr>
              <w:pStyle w:val="TAC"/>
            </w:pPr>
            <w:r w:rsidRPr="007275DF">
              <w:t>-98</w:t>
            </w:r>
          </w:p>
        </w:tc>
        <w:tc>
          <w:tcPr>
            <w:tcW w:w="1843" w:type="dxa"/>
            <w:gridSpan w:val="2"/>
          </w:tcPr>
          <w:p w14:paraId="2AFD6547" w14:textId="2E6EDB05" w:rsidR="001B71E4" w:rsidRPr="007275DF" w:rsidRDefault="001B71E4" w:rsidP="001B71E4">
            <w:pPr>
              <w:pStyle w:val="TAC"/>
            </w:pPr>
            <w:r>
              <w:t>-95</w:t>
            </w:r>
          </w:p>
        </w:tc>
        <w:tc>
          <w:tcPr>
            <w:tcW w:w="1701" w:type="dxa"/>
            <w:gridSpan w:val="2"/>
          </w:tcPr>
          <w:p w14:paraId="56232F15" w14:textId="6DD50A02" w:rsidR="001B71E4" w:rsidRPr="007275DF" w:rsidRDefault="001B71E4" w:rsidP="001B71E4">
            <w:pPr>
              <w:pStyle w:val="TAC"/>
            </w:pPr>
            <w:r>
              <w:t>-95</w:t>
            </w:r>
          </w:p>
        </w:tc>
      </w:tr>
      <w:tr w:rsidR="001B71E4" w:rsidRPr="007275DF" w14:paraId="3D47B9B4" w14:textId="77777777" w:rsidTr="006D0B54">
        <w:trPr>
          <w:cantSplit/>
          <w:trHeight w:val="150"/>
        </w:trPr>
        <w:tc>
          <w:tcPr>
            <w:tcW w:w="1838" w:type="dxa"/>
            <w:gridSpan w:val="3"/>
            <w:vMerge/>
          </w:tcPr>
          <w:p w14:paraId="7B663F69" w14:textId="77777777" w:rsidR="001B71E4" w:rsidRPr="007275DF" w:rsidRDefault="001B71E4" w:rsidP="001B71E4">
            <w:pPr>
              <w:pStyle w:val="TAL"/>
            </w:pPr>
          </w:p>
        </w:tc>
        <w:tc>
          <w:tcPr>
            <w:tcW w:w="709" w:type="dxa"/>
            <w:vMerge/>
          </w:tcPr>
          <w:p w14:paraId="1C9B95FC" w14:textId="77777777" w:rsidR="001B71E4" w:rsidRPr="007275DF" w:rsidRDefault="001B71E4" w:rsidP="001B71E4">
            <w:pPr>
              <w:pStyle w:val="TAC"/>
            </w:pPr>
          </w:p>
        </w:tc>
        <w:tc>
          <w:tcPr>
            <w:tcW w:w="1417" w:type="dxa"/>
          </w:tcPr>
          <w:p w14:paraId="17D59B52"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1B71E4" w:rsidRPr="007275DF" w:rsidRDefault="001B71E4" w:rsidP="001B71E4">
            <w:pPr>
              <w:pStyle w:val="TAC"/>
            </w:pPr>
            <w:r w:rsidRPr="007275DF">
              <w:t>-95</w:t>
            </w:r>
          </w:p>
        </w:tc>
        <w:tc>
          <w:tcPr>
            <w:tcW w:w="1843" w:type="dxa"/>
            <w:gridSpan w:val="2"/>
          </w:tcPr>
          <w:p w14:paraId="3C598AC6" w14:textId="20EDDB99" w:rsidR="001B71E4" w:rsidRPr="007275DF" w:rsidRDefault="001B71E4" w:rsidP="001B71E4">
            <w:pPr>
              <w:pStyle w:val="TAC"/>
            </w:pPr>
            <w:r>
              <w:t>-95</w:t>
            </w:r>
          </w:p>
        </w:tc>
        <w:tc>
          <w:tcPr>
            <w:tcW w:w="1701" w:type="dxa"/>
            <w:gridSpan w:val="2"/>
          </w:tcPr>
          <w:p w14:paraId="522DACB7" w14:textId="600E5392" w:rsidR="001B71E4" w:rsidRPr="007275DF" w:rsidRDefault="001B71E4" w:rsidP="001B71E4">
            <w:pPr>
              <w:pStyle w:val="TAC"/>
            </w:pPr>
            <w:r>
              <w:t>-95</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20.55pt;height:15.45pt" o:ole="" fillcolor="window">
                  <v:imagedata r:id="rId14" o:title=""/>
                </v:shape>
                <o:OLEObject Type="Embed" ProgID="Equation.3" ShapeID="_x0000_i1062" DrawAspect="Content" ObjectID="_1813122339"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7pt;height:15.45pt" o:ole="" fillcolor="window">
                  <v:imagedata r:id="rId16" o:title=""/>
                </v:shape>
                <o:OLEObject Type="Embed" ProgID="Equation.3" ShapeID="_x0000_i1063" DrawAspect="Content" ObjectID="_1813122340"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1B71E4" w:rsidRPr="007275DF" w14:paraId="4647C3A7" w14:textId="77777777" w:rsidTr="006D0B54">
        <w:trPr>
          <w:cantSplit/>
          <w:trHeight w:val="94"/>
        </w:trPr>
        <w:tc>
          <w:tcPr>
            <w:tcW w:w="1838" w:type="dxa"/>
            <w:gridSpan w:val="3"/>
            <w:vMerge w:val="restart"/>
          </w:tcPr>
          <w:p w14:paraId="2C63CF3C"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20A903D3"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277A4B91"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19B1BDF0"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2D065DF"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1FE0F30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3D742C9"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4429CF31"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2FE7128"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1191D122" w14:textId="77777777" w:rsidTr="006D0B54">
        <w:trPr>
          <w:cantSplit/>
          <w:trHeight w:val="94"/>
        </w:trPr>
        <w:tc>
          <w:tcPr>
            <w:tcW w:w="1838" w:type="dxa"/>
            <w:gridSpan w:val="3"/>
            <w:vMerge/>
          </w:tcPr>
          <w:p w14:paraId="4A29B961" w14:textId="77777777" w:rsidR="001B71E4" w:rsidRPr="007275DF" w:rsidRDefault="001B71E4" w:rsidP="001B71E4">
            <w:pPr>
              <w:pStyle w:val="TAL"/>
              <w:rPr>
                <w:rFonts w:cs="Arial"/>
                <w:szCs w:val="18"/>
              </w:rPr>
            </w:pPr>
          </w:p>
        </w:tc>
        <w:tc>
          <w:tcPr>
            <w:tcW w:w="709" w:type="dxa"/>
          </w:tcPr>
          <w:p w14:paraId="3DB9A4AA" w14:textId="0F046BD4"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15EEF337"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0AF5363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7C2D760D"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7716D904"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29057E1"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6881C18"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EAA97E4"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20.55pt;height:15.45pt" o:ole="" fillcolor="window">
                  <v:imagedata r:id="rId11" o:title=""/>
                </v:shape>
                <o:OLEObject Type="Embed" ProgID="Equation.3" ShapeID="_x0000_i1064" DrawAspect="Content" ObjectID="_1813122341"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PSS/SSS_sync_inter_cca</w:t>
      </w:r>
      <w:r w:rsidRPr="00C10CCF">
        <w:t>: it is the time period used in PSS/SSS detection given in table 9.3A.4-1.</w:t>
      </w:r>
    </w:p>
    <w:p w14:paraId="196996D3" w14:textId="77777777" w:rsidR="0086371F" w:rsidRPr="00C10CCF" w:rsidRDefault="0086371F" w:rsidP="0086371F">
      <w:pPr>
        <w:ind w:left="568" w:hanging="284"/>
      </w:pPr>
      <w:r w:rsidRPr="00C10CCF">
        <w:tab/>
        <w:t>T</w:t>
      </w:r>
      <w:r w:rsidRPr="00C10CCF">
        <w:rPr>
          <w:vertAlign w:val="subscript"/>
        </w:rPr>
        <w:t>SSB_time_index_inter_cca</w:t>
      </w:r>
      <w:r w:rsidRPr="00C10CCF">
        <w:t>: it is the time period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SSB_measurement_period_inter_cca</w:t>
      </w:r>
      <w:r w:rsidRPr="00C10CCF">
        <w:t>: equal to a measurement period of SSB based measurement given in table 9.3A.5-1.</w:t>
      </w:r>
    </w:p>
    <w:p w14:paraId="61B14000" w14:textId="3D87CAEC" w:rsidR="0086371F" w:rsidRPr="00C10CCF" w:rsidRDefault="0086371F" w:rsidP="0086371F">
      <w:pPr>
        <w:ind w:left="852" w:hanging="284"/>
      </w:pPr>
      <w:r w:rsidRPr="00C10CCF">
        <w:lastRenderedPageBreak/>
        <w:t>MGRP = 40 ms.</w:t>
      </w:r>
    </w:p>
    <w:p w14:paraId="53EEB93A" w14:textId="073505E4" w:rsidR="009428D8" w:rsidRPr="007275DF" w:rsidRDefault="0086371F" w:rsidP="0086371F">
      <w:pPr>
        <w:pStyle w:val="B10"/>
        <w:ind w:left="852"/>
      </w:pPr>
      <w:r w:rsidRPr="00C10CCF">
        <w:t>For test 1 DRX cycle = 40 ms and for test 2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20.55pt;height:20.55pt" o:ole="" fillcolor="window">
                  <v:imagedata r:id="rId11" o:title=""/>
                </v:shape>
                <o:OLEObject Type="Embed" ProgID="Equation.3" ShapeID="_x0000_i1065" DrawAspect="Content" ObjectID="_1813122342"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20.55pt;height:20.55pt" o:ole="" fillcolor="window">
                  <v:imagedata r:id="rId11" o:title=""/>
                </v:shape>
                <o:OLEObject Type="Embed" ProgID="Equation.3" ShapeID="_x0000_i1066" DrawAspect="Content" ObjectID="_1813122343"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lastRenderedPageBreak/>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20.55pt;height:15.45pt" o:ole="" fillcolor="window">
                  <v:imagedata r:id="rId11" o:title=""/>
                </v:shape>
                <o:OLEObject Type="Embed" ProgID="Equation.3" ShapeID="_x0000_i1067" DrawAspect="Content" ObjectID="_1813122344"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20.55pt;height:15.45pt" o:ole="" fillcolor="window">
                  <v:imagedata r:id="rId11" o:title=""/>
                </v:shape>
                <o:OLEObject Type="Embed" ProgID="Equation.3" ShapeID="_x0000_i1068" DrawAspect="Content" ObjectID="_1813122345"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20.55pt;height:20.55pt" o:ole="" fillcolor="window">
                  <v:imagedata r:id="rId14" o:title=""/>
                </v:shape>
                <o:OLEObject Type="Embed" ProgID="Equation.3" ShapeID="_x0000_i1069" DrawAspect="Content" ObjectID="_1813122346"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85pt;height:20.55pt" o:ole="" fillcolor="window">
                  <v:imagedata r:id="rId16" o:title=""/>
                </v:shape>
                <o:OLEObject Type="Embed" ProgID="Equation.3" ShapeID="_x0000_i1070" DrawAspect="Content" ObjectID="_1813122347"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lastRenderedPageBreak/>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20.55pt;height:15.45pt" o:ole="" fillcolor="window">
                  <v:imagedata r:id="rId11" o:title=""/>
                </v:shape>
                <o:OLEObject Type="Embed" ProgID="Equation.3" ShapeID="_x0000_i1071" DrawAspect="Content" ObjectID="_1813122348"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33"/>
        <w:gridCol w:w="1798"/>
        <w:gridCol w:w="1274"/>
        <w:gridCol w:w="998"/>
        <w:gridCol w:w="862"/>
        <w:gridCol w:w="998"/>
        <w:gridCol w:w="862"/>
      </w:tblGrid>
      <w:tr w:rsidR="00C2007D" w:rsidRPr="00AB0CEC" w14:paraId="7C13C36B" w14:textId="77777777" w:rsidTr="00EC13EE">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4CC998E6" w14:textId="77777777" w:rsidR="00C2007D" w:rsidRPr="00AB0CEC" w:rsidRDefault="00C2007D" w:rsidP="00EC13EE">
            <w:pPr>
              <w:pStyle w:val="TAH"/>
              <w:rPr>
                <w:szCs w:val="18"/>
                <w:lang w:val="en-US"/>
              </w:rPr>
            </w:pPr>
            <w:r w:rsidRPr="00AB0CEC">
              <w:rPr>
                <w:szCs w:val="18"/>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FB7DED" w14:textId="77777777" w:rsidR="00C2007D" w:rsidRPr="00AB0CEC" w:rsidRDefault="00C2007D" w:rsidP="00EC13EE">
            <w:pPr>
              <w:pStyle w:val="TAH"/>
              <w:rPr>
                <w:szCs w:val="18"/>
                <w:lang w:val="en-US"/>
              </w:rPr>
            </w:pPr>
            <w:r w:rsidRPr="00AB0CEC">
              <w:rPr>
                <w:szCs w:val="18"/>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71AED27" w14:textId="77777777" w:rsidR="00C2007D" w:rsidRPr="00AB0CEC" w:rsidRDefault="00C2007D" w:rsidP="00EC13EE">
            <w:pPr>
              <w:pStyle w:val="TAH"/>
              <w:rPr>
                <w:szCs w:val="18"/>
                <w:lang w:val="en-US"/>
              </w:rPr>
            </w:pPr>
            <w:r w:rsidRPr="00AB0CEC">
              <w:rPr>
                <w:szCs w:val="18"/>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2F08B4FB" w14:textId="77777777" w:rsidR="00C2007D" w:rsidRPr="00AB0CEC" w:rsidRDefault="00C2007D" w:rsidP="00EC13EE">
            <w:pPr>
              <w:pStyle w:val="TAH"/>
              <w:rPr>
                <w:szCs w:val="18"/>
                <w:lang w:val="en-US"/>
              </w:rPr>
            </w:pPr>
            <w:r w:rsidRPr="00AB0CEC">
              <w:rPr>
                <w:szCs w:val="18"/>
                <w:lang w:val="en-US"/>
              </w:rPr>
              <w:t>Test 3</w:t>
            </w:r>
          </w:p>
        </w:tc>
      </w:tr>
      <w:tr w:rsidR="00C2007D" w:rsidRPr="00AB0CEC" w14:paraId="0D447B08" w14:textId="77777777" w:rsidTr="00EC13EE">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D3CCF97" w14:textId="77777777" w:rsidR="00C2007D" w:rsidRPr="00AB0CEC" w:rsidRDefault="00C2007D" w:rsidP="00EC13EE">
            <w:pPr>
              <w:pStyle w:val="TAH"/>
              <w:rPr>
                <w:szCs w:val="18"/>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F4A71A" w14:textId="77777777" w:rsidR="00C2007D" w:rsidRPr="00AB0CEC" w:rsidRDefault="00C2007D" w:rsidP="00EC13EE">
            <w:pPr>
              <w:pStyle w:val="TAH"/>
              <w:rPr>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BB62B8" w14:textId="77777777" w:rsidR="00C2007D" w:rsidRPr="00AB0CEC" w:rsidRDefault="00C2007D" w:rsidP="00EC13EE">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6F141" w14:textId="77777777" w:rsidR="00C2007D" w:rsidRPr="00AB0CEC" w:rsidRDefault="00C2007D" w:rsidP="00EC13EE">
            <w:pPr>
              <w:pStyle w:val="TAH"/>
              <w:rPr>
                <w:szCs w:val="18"/>
                <w:lang w:val="en-US"/>
              </w:rPr>
            </w:pPr>
            <w:r w:rsidRPr="00AB0CEC">
              <w:rPr>
                <w:szCs w:val="18"/>
              </w:rPr>
              <w:t>Cell 3</w:t>
            </w:r>
          </w:p>
        </w:tc>
        <w:tc>
          <w:tcPr>
            <w:tcW w:w="0" w:type="auto"/>
            <w:tcBorders>
              <w:top w:val="single" w:sz="4" w:space="0" w:color="auto"/>
              <w:left w:val="single" w:sz="4" w:space="0" w:color="auto"/>
              <w:bottom w:val="single" w:sz="4" w:space="0" w:color="auto"/>
              <w:right w:val="single" w:sz="4" w:space="0" w:color="auto"/>
            </w:tcBorders>
            <w:vAlign w:val="center"/>
          </w:tcPr>
          <w:p w14:paraId="22221E3C" w14:textId="77777777" w:rsidR="00C2007D" w:rsidRPr="00AB0CEC" w:rsidRDefault="00C2007D" w:rsidP="00EC13EE">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EB28D" w14:textId="77777777" w:rsidR="00C2007D" w:rsidRPr="00AB0CEC" w:rsidRDefault="00C2007D" w:rsidP="00EC13EE">
            <w:pPr>
              <w:pStyle w:val="TAH"/>
              <w:rPr>
                <w:szCs w:val="18"/>
                <w:lang w:val="en-US"/>
              </w:rPr>
            </w:pPr>
            <w:r w:rsidRPr="00AB0CEC">
              <w:rPr>
                <w:szCs w:val="18"/>
              </w:rPr>
              <w:t>Cell 3</w:t>
            </w:r>
          </w:p>
        </w:tc>
      </w:tr>
      <w:tr w:rsidR="00C2007D" w:rsidRPr="00AB0CEC" w14:paraId="3A27B5DC"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730910A" w14:textId="77777777" w:rsidR="00C2007D" w:rsidRPr="00AB0CEC" w:rsidRDefault="00C2007D" w:rsidP="00EC13EE">
            <w:pPr>
              <w:pStyle w:val="TAL"/>
              <w:rPr>
                <w:szCs w:val="18"/>
                <w:lang w:val="it-IT"/>
              </w:rPr>
            </w:pPr>
            <w:r w:rsidRPr="00AB0CEC">
              <w:rPr>
                <w:szCs w:val="18"/>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D38E9C6" w14:textId="77777777" w:rsidR="00C2007D" w:rsidRPr="00AB0CEC" w:rsidRDefault="00C2007D" w:rsidP="00EC13EE">
            <w:pPr>
              <w:pStyle w:val="TAC"/>
              <w:rPr>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4B6D3329" w14:textId="77777777" w:rsidR="00C2007D" w:rsidRPr="00AB0CEC" w:rsidRDefault="00C2007D" w:rsidP="00EC13EE">
            <w:pPr>
              <w:pStyle w:val="TAC"/>
              <w:rPr>
                <w:szCs w:val="18"/>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37508AC1" w14:textId="77777777" w:rsidR="00C2007D" w:rsidRPr="00AB0CEC" w:rsidRDefault="00C2007D" w:rsidP="00EC13EE">
            <w:pPr>
              <w:pStyle w:val="TAC"/>
              <w:rPr>
                <w:szCs w:val="18"/>
                <w:lang w:val="en-US"/>
              </w:rPr>
            </w:pPr>
            <w:r w:rsidRPr="00AB0CEC">
              <w:rPr>
                <w:szCs w:val="18"/>
              </w:rPr>
              <w:t xml:space="preserve">freq2 </w:t>
            </w:r>
          </w:p>
        </w:tc>
        <w:tc>
          <w:tcPr>
            <w:tcW w:w="0" w:type="auto"/>
            <w:tcBorders>
              <w:top w:val="single" w:sz="4" w:space="0" w:color="auto"/>
              <w:left w:val="single" w:sz="4" w:space="0" w:color="auto"/>
              <w:bottom w:val="single" w:sz="4" w:space="0" w:color="auto"/>
              <w:right w:val="single" w:sz="4" w:space="0" w:color="auto"/>
            </w:tcBorders>
          </w:tcPr>
          <w:p w14:paraId="27E7E64E" w14:textId="77777777" w:rsidR="00C2007D" w:rsidRPr="00AB0CEC" w:rsidRDefault="00C2007D" w:rsidP="00EC13EE">
            <w:pPr>
              <w:pStyle w:val="TAC"/>
              <w:rPr>
                <w:szCs w:val="18"/>
                <w:lang w:val="en-US"/>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067B1029" w14:textId="77777777" w:rsidR="00C2007D" w:rsidRPr="00AB0CEC" w:rsidRDefault="00C2007D" w:rsidP="00EC13EE">
            <w:pPr>
              <w:pStyle w:val="TAC"/>
              <w:rPr>
                <w:szCs w:val="18"/>
                <w:lang w:val="en-US"/>
              </w:rPr>
            </w:pPr>
            <w:r w:rsidRPr="00AB0CEC">
              <w:rPr>
                <w:szCs w:val="18"/>
              </w:rPr>
              <w:t xml:space="preserve">freq2 </w:t>
            </w:r>
          </w:p>
        </w:tc>
      </w:tr>
      <w:tr w:rsidR="00C2007D" w:rsidRPr="00AB0CEC" w14:paraId="4B31A41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0787EE8" w14:textId="77777777" w:rsidR="00C2007D" w:rsidRPr="00AB0CEC" w:rsidRDefault="00C2007D" w:rsidP="00EC13EE">
            <w:pPr>
              <w:pStyle w:val="TAL"/>
              <w:rPr>
                <w:szCs w:val="18"/>
                <w:lang w:val="en-US"/>
              </w:rPr>
            </w:pPr>
            <w:r w:rsidRPr="00A52129">
              <w:rPr>
                <w:noProof/>
                <w:szCs w:val="18"/>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9A956C8" w14:textId="77777777" w:rsidR="00C2007D" w:rsidRPr="00AB0CEC" w:rsidRDefault="00C2007D" w:rsidP="00EC13EE">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07321F5"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BEA6BAD" w14:textId="77777777" w:rsidR="00C2007D" w:rsidRPr="00AB0CEC" w:rsidRDefault="00C2007D" w:rsidP="00EC13EE">
            <w:pPr>
              <w:pStyle w:val="TAC"/>
              <w:rPr>
                <w:szCs w:val="18"/>
                <w:lang w:val="en-US"/>
              </w:rPr>
            </w:pPr>
            <w:r w:rsidRPr="00A52129">
              <w:rPr>
                <w:rFonts w:cs="Arial"/>
                <w:szCs w:val="18"/>
              </w:rPr>
              <w:t>As specified in clause A.3.26.2.1</w:t>
            </w:r>
          </w:p>
        </w:tc>
      </w:tr>
      <w:tr w:rsidR="00C2007D" w:rsidRPr="00AB0CEC" w14:paraId="435CD35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A71D0CA" w14:textId="77777777" w:rsidR="00C2007D" w:rsidRPr="00AB0CEC" w:rsidRDefault="00C2007D" w:rsidP="00EC13EE">
            <w:pPr>
              <w:pStyle w:val="TAL"/>
              <w:rPr>
                <w:szCs w:val="18"/>
                <w:lang w:val="en-US"/>
              </w:rPr>
            </w:pPr>
            <w:r w:rsidRPr="00A52129">
              <w:rPr>
                <w:noProof/>
                <w:szCs w:val="18"/>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0B63B093" w14:textId="77777777" w:rsidR="00C2007D" w:rsidRPr="00AB0CEC" w:rsidRDefault="00C2007D" w:rsidP="00EC13EE">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A79AD0E"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8F0A7A8" w14:textId="77777777" w:rsidR="00C2007D" w:rsidRPr="00AB0CEC" w:rsidRDefault="00C2007D" w:rsidP="00EC13EE">
            <w:pPr>
              <w:pStyle w:val="TAC"/>
              <w:rPr>
                <w:szCs w:val="18"/>
                <w:lang w:val="en-US"/>
              </w:rPr>
            </w:pPr>
            <w:r w:rsidRPr="00A52129">
              <w:rPr>
                <w:rFonts w:cs="Arial"/>
                <w:szCs w:val="18"/>
              </w:rPr>
              <w:t>As specified in clause A.3.26.2.2</w:t>
            </w:r>
          </w:p>
        </w:tc>
      </w:tr>
      <w:tr w:rsidR="00C2007D" w:rsidRPr="00AB0CEC" w14:paraId="79466325"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B257006" w14:textId="77777777" w:rsidR="00C2007D" w:rsidRPr="00A52129" w:rsidRDefault="00C2007D" w:rsidP="00EC13EE">
            <w:pPr>
              <w:pStyle w:val="TAL"/>
              <w:rPr>
                <w:noProof/>
                <w:szCs w:val="18"/>
                <w:lang w:val="it-IT"/>
              </w:rPr>
            </w:pPr>
            <w:r w:rsidRPr="00AB0CEC">
              <w:rPr>
                <w:szCs w:val="18"/>
                <w:lang w:val="en-US"/>
              </w:rPr>
              <w:t>DL CCA probability for semi-static channel access</w:t>
            </w:r>
            <w:r w:rsidRPr="00AB0CEC">
              <w:rPr>
                <w:szCs w:val="18"/>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6477CD5" w14:textId="77777777" w:rsidR="00C2007D" w:rsidRPr="00A52129" w:rsidRDefault="00C2007D" w:rsidP="00EC13EE">
            <w:pPr>
              <w:pStyle w:val="TAL"/>
              <w:rPr>
                <w:szCs w:val="18"/>
              </w:rPr>
            </w:pPr>
            <w:r w:rsidRPr="00AB0CEC">
              <w:rPr>
                <w:szCs w:val="18"/>
              </w:rPr>
              <w:t>P</w:t>
            </w:r>
            <w:r w:rsidRPr="00AB0CEC">
              <w:rPr>
                <w:szCs w:val="18"/>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3F8CCB60"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762ED1B" w14:textId="77777777" w:rsidR="00C2007D" w:rsidRPr="00A52129" w:rsidRDefault="00C2007D" w:rsidP="00EC13EE">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492EE65F"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2748A1E1" w14:textId="77777777" w:rsidR="00C2007D" w:rsidRPr="00A52129" w:rsidRDefault="00C2007D" w:rsidP="00EC13EE">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287706A3" w14:textId="77777777" w:rsidR="00C2007D" w:rsidRPr="00A52129" w:rsidRDefault="00C2007D" w:rsidP="00EC13EE">
            <w:pPr>
              <w:pStyle w:val="TAC"/>
              <w:rPr>
                <w:rFonts w:cs="Arial"/>
                <w:szCs w:val="18"/>
              </w:rPr>
            </w:pPr>
            <w:r w:rsidRPr="00AB0CEC">
              <w:rPr>
                <w:szCs w:val="18"/>
                <w:lang w:val="en-US"/>
              </w:rPr>
              <w:t>-</w:t>
            </w:r>
          </w:p>
        </w:tc>
      </w:tr>
      <w:tr w:rsidR="00C2007D" w:rsidRPr="00AB0CEC" w14:paraId="46594893"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C566AAB" w14:textId="77777777" w:rsidR="00C2007D" w:rsidRPr="00A52129" w:rsidRDefault="00C2007D" w:rsidP="00EC13EE">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3A46EF13" w14:textId="77777777" w:rsidR="00C2007D" w:rsidRPr="00A52129" w:rsidRDefault="00C2007D" w:rsidP="00EC13EE">
            <w:pPr>
              <w:pStyle w:val="TAL"/>
              <w:rPr>
                <w:szCs w:val="18"/>
              </w:rPr>
            </w:pPr>
            <w:r w:rsidRPr="00AB0CEC">
              <w:rPr>
                <w:szCs w:val="18"/>
              </w:rPr>
              <w:t>P</w:t>
            </w:r>
            <w:r w:rsidRPr="00AB0CEC">
              <w:rPr>
                <w:szCs w:val="18"/>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E4E7448"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32CFD9D4" w14:textId="77777777" w:rsidR="00C2007D" w:rsidRPr="00A52129" w:rsidRDefault="00C2007D" w:rsidP="00EC13EE">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6AE47487"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59574911" w14:textId="77777777" w:rsidR="00C2007D" w:rsidRPr="00A52129" w:rsidRDefault="00C2007D" w:rsidP="00EC13EE">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049AEBEB" w14:textId="77777777" w:rsidR="00C2007D" w:rsidRPr="00A52129" w:rsidRDefault="00C2007D" w:rsidP="00EC13EE">
            <w:pPr>
              <w:pStyle w:val="TAC"/>
              <w:rPr>
                <w:rFonts w:cs="Arial"/>
                <w:szCs w:val="18"/>
              </w:rPr>
            </w:pPr>
            <w:r w:rsidRPr="00AB0CEC">
              <w:rPr>
                <w:szCs w:val="18"/>
                <w:lang w:val="en-US"/>
              </w:rPr>
              <w:t>-</w:t>
            </w:r>
          </w:p>
        </w:tc>
      </w:tr>
      <w:tr w:rsidR="00C2007D" w:rsidRPr="00AB0CEC" w14:paraId="002B5F03"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A41FDB3" w14:textId="77777777" w:rsidR="00C2007D" w:rsidRPr="00AB0CEC" w:rsidRDefault="00C2007D" w:rsidP="00EC13EE">
            <w:pPr>
              <w:pStyle w:val="TAL"/>
              <w:rPr>
                <w:szCs w:val="18"/>
                <w:lang w:val="en-US"/>
              </w:rPr>
            </w:pPr>
            <w:r w:rsidRPr="00AB0CEC">
              <w:rPr>
                <w:szCs w:val="18"/>
                <w:lang w:val="en-US"/>
              </w:rPr>
              <w:t>DL CCA probability for</w:t>
            </w:r>
          </w:p>
          <w:p w14:paraId="00AEB51E" w14:textId="77777777" w:rsidR="00C2007D" w:rsidRPr="00A52129" w:rsidRDefault="00C2007D" w:rsidP="00EC13EE">
            <w:pPr>
              <w:pStyle w:val="TAL"/>
              <w:rPr>
                <w:noProof/>
                <w:szCs w:val="18"/>
                <w:lang w:val="it-IT"/>
              </w:rPr>
            </w:pPr>
            <w:r w:rsidRPr="00AB0CEC">
              <w:rPr>
                <w:szCs w:val="18"/>
                <w:lang w:val="en-US"/>
              </w:rPr>
              <w:t>dynamic channel access</w:t>
            </w:r>
            <w:r w:rsidRPr="00AB0CEC">
              <w:rPr>
                <w:szCs w:val="18"/>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4966E164" w14:textId="77777777" w:rsidR="00C2007D" w:rsidRPr="00A52129" w:rsidRDefault="00C2007D" w:rsidP="00EC13EE">
            <w:pPr>
              <w:pStyle w:val="TAL"/>
              <w:rPr>
                <w:szCs w:val="18"/>
              </w:rPr>
            </w:pPr>
            <w:r w:rsidRPr="00AB0CEC">
              <w:rPr>
                <w:szCs w:val="18"/>
              </w:rPr>
              <w:t>P</w:t>
            </w:r>
            <w:r w:rsidRPr="00AB0CEC">
              <w:rPr>
                <w:szCs w:val="18"/>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0AE19A97"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0BF448F5"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359F9806"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469800C9"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062FA5B" w14:textId="77777777" w:rsidR="00C2007D" w:rsidRPr="00A52129" w:rsidRDefault="00C2007D" w:rsidP="00EC13EE">
            <w:pPr>
              <w:pStyle w:val="TAC"/>
              <w:rPr>
                <w:rFonts w:cs="Arial"/>
                <w:szCs w:val="18"/>
              </w:rPr>
            </w:pPr>
            <w:r w:rsidRPr="00AB0CEC">
              <w:rPr>
                <w:szCs w:val="18"/>
                <w:lang w:val="en-US"/>
              </w:rPr>
              <w:t>-</w:t>
            </w:r>
          </w:p>
        </w:tc>
      </w:tr>
      <w:tr w:rsidR="00C2007D" w:rsidRPr="00AB0CEC" w14:paraId="1E869FB8"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AE8A36D" w14:textId="77777777" w:rsidR="00C2007D" w:rsidRPr="00A52129" w:rsidRDefault="00C2007D" w:rsidP="00EC13EE">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69D23BF4" w14:textId="77777777" w:rsidR="00C2007D" w:rsidRPr="00A52129" w:rsidRDefault="00C2007D" w:rsidP="00EC13EE">
            <w:pPr>
              <w:pStyle w:val="TAL"/>
              <w:rPr>
                <w:szCs w:val="18"/>
              </w:rPr>
            </w:pPr>
            <w:r w:rsidRPr="00AB0CEC">
              <w:rPr>
                <w:szCs w:val="18"/>
              </w:rPr>
              <w:t>P</w:t>
            </w:r>
            <w:r w:rsidRPr="00AB0CEC">
              <w:rPr>
                <w:szCs w:val="18"/>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4152E013"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236B09FA"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C6A83D3"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7D5024D8"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06A26197" w14:textId="77777777" w:rsidR="00C2007D" w:rsidRPr="00A52129" w:rsidRDefault="00C2007D" w:rsidP="00EC13EE">
            <w:pPr>
              <w:pStyle w:val="TAC"/>
              <w:rPr>
                <w:rFonts w:cs="Arial"/>
                <w:szCs w:val="18"/>
              </w:rPr>
            </w:pPr>
            <w:r w:rsidRPr="00AB0CEC">
              <w:rPr>
                <w:szCs w:val="18"/>
                <w:lang w:val="en-US"/>
              </w:rPr>
              <w:t>-</w:t>
            </w:r>
          </w:p>
        </w:tc>
      </w:tr>
      <w:tr w:rsidR="00C2007D" w:rsidRPr="00AB0CEC" w14:paraId="1C231ABC" w14:textId="77777777" w:rsidTr="00EC13EE">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DAA22B9" w14:textId="77777777" w:rsidR="00C2007D" w:rsidRPr="00AB0CEC" w:rsidRDefault="00C2007D" w:rsidP="00EC13EE">
            <w:pPr>
              <w:pStyle w:val="TAL"/>
              <w:rPr>
                <w:szCs w:val="18"/>
                <w:lang w:val="en-US"/>
              </w:rPr>
            </w:pPr>
            <w:r w:rsidRPr="00AB0CEC">
              <w:rPr>
                <w:szCs w:val="18"/>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302D49E"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EA3A131"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66BAEF0" w14:textId="77777777" w:rsidR="00C2007D" w:rsidRPr="00AB0CEC" w:rsidRDefault="00C2007D" w:rsidP="00EC13EE">
            <w:pPr>
              <w:pStyle w:val="TAC"/>
              <w:rPr>
                <w:szCs w:val="18"/>
                <w:lang w:val="en-US"/>
              </w:rPr>
            </w:pPr>
            <w:r w:rsidRPr="00AB0CEC">
              <w:rPr>
                <w:szCs w:val="18"/>
                <w:lang w:val="en-US"/>
              </w:rPr>
              <w:t>TDD</w:t>
            </w:r>
          </w:p>
        </w:tc>
      </w:tr>
      <w:tr w:rsidR="00C2007D" w:rsidRPr="00AB0CEC" w14:paraId="1F07E57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9C5675B" w14:textId="77777777" w:rsidR="00C2007D" w:rsidRPr="00AB0CEC" w:rsidRDefault="00C2007D" w:rsidP="00EC13EE">
            <w:pPr>
              <w:pStyle w:val="TAL"/>
              <w:rPr>
                <w:szCs w:val="18"/>
                <w:lang w:val="en-US"/>
              </w:rPr>
            </w:pPr>
            <w:r w:rsidRPr="00AB0CEC">
              <w:rPr>
                <w:szCs w:val="18"/>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751AC55A"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F120FD9"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2F6BEF1" w14:textId="77777777" w:rsidR="00C2007D" w:rsidRPr="00AB0CEC" w:rsidRDefault="00C2007D" w:rsidP="00EC13EE">
            <w:pPr>
              <w:pStyle w:val="TAC"/>
              <w:rPr>
                <w:szCs w:val="18"/>
                <w:lang w:val="en-US"/>
              </w:rPr>
            </w:pPr>
            <w:r w:rsidRPr="00A52129">
              <w:rPr>
                <w:szCs w:val="18"/>
              </w:rPr>
              <w:t>TDDConf.1.1 CCA</w:t>
            </w:r>
          </w:p>
        </w:tc>
      </w:tr>
      <w:tr w:rsidR="00C2007D" w:rsidRPr="00AB0CEC" w14:paraId="5C619B6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FBC042" w14:textId="77777777" w:rsidR="00C2007D" w:rsidRPr="00AB0CEC" w:rsidRDefault="00C2007D" w:rsidP="00EC13EE">
            <w:pPr>
              <w:pStyle w:val="TAL"/>
              <w:rPr>
                <w:szCs w:val="18"/>
                <w:lang w:val="en-US"/>
              </w:rPr>
            </w:pPr>
            <w:r w:rsidRPr="00AB0CEC">
              <w:rPr>
                <w:szCs w:val="18"/>
                <w:lang w:val="en-US"/>
              </w:rPr>
              <w:t>BW</w:t>
            </w:r>
            <w:r w:rsidRPr="00AB0CEC">
              <w:rPr>
                <w:szCs w:val="18"/>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10B6145"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C9F5DE0" w14:textId="77777777" w:rsidR="00C2007D" w:rsidRPr="00AB0CEC" w:rsidRDefault="00C2007D" w:rsidP="00EC13EE">
            <w:pPr>
              <w:pStyle w:val="TAC"/>
              <w:rPr>
                <w:szCs w:val="18"/>
                <w:lang w:val="en-US"/>
              </w:rPr>
            </w:pPr>
            <w:r w:rsidRPr="00AB0CEC">
              <w:rPr>
                <w:szCs w:val="18"/>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E10AA1" w14:textId="77777777" w:rsidR="00C2007D" w:rsidRPr="00AB0CEC" w:rsidRDefault="00C2007D" w:rsidP="00EC13EE">
            <w:pPr>
              <w:pStyle w:val="TAC"/>
              <w:rPr>
                <w:rFonts w:eastAsia="Malgun Gothic"/>
                <w:szCs w:val="18"/>
              </w:rPr>
            </w:pPr>
            <w:r w:rsidRPr="00AB0CEC">
              <w:rPr>
                <w:rFonts w:eastAsia="Malgun Gothic"/>
                <w:szCs w:val="18"/>
              </w:rPr>
              <w:t xml:space="preserve">40: </w:t>
            </w:r>
            <w:r w:rsidRPr="00AB0CEC">
              <w:rPr>
                <w:rFonts w:eastAsia="Malgun Gothic"/>
                <w:szCs w:val="18"/>
                <w:lang w:val="de-DE"/>
              </w:rPr>
              <w:t>N</w:t>
            </w:r>
            <w:r w:rsidRPr="00AB0CEC">
              <w:rPr>
                <w:rFonts w:eastAsia="Malgun Gothic"/>
                <w:szCs w:val="18"/>
                <w:vertAlign w:val="subscript"/>
                <w:lang w:val="de-DE"/>
              </w:rPr>
              <w:t>RB,c</w:t>
            </w:r>
            <w:r w:rsidRPr="00AB0CEC">
              <w:rPr>
                <w:rFonts w:eastAsia="Malgun Gothic"/>
                <w:szCs w:val="18"/>
                <w:lang w:val="de-DE"/>
              </w:rPr>
              <w:t xml:space="preserve"> = 106</w:t>
            </w:r>
          </w:p>
        </w:tc>
      </w:tr>
      <w:tr w:rsidR="00C2007D" w:rsidRPr="00AB0CEC" w14:paraId="42D43BE5"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79495BE" w14:textId="77777777" w:rsidR="00C2007D" w:rsidRPr="00AB0CEC" w:rsidRDefault="00C2007D" w:rsidP="00EC13EE">
            <w:pPr>
              <w:pStyle w:val="TAL"/>
              <w:rPr>
                <w:szCs w:val="18"/>
                <w:lang w:val="en-US"/>
              </w:rPr>
            </w:pPr>
            <w:r w:rsidRPr="00AB0CEC">
              <w:rPr>
                <w:szCs w:val="18"/>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A415825" w14:textId="77777777" w:rsidR="00C2007D" w:rsidRPr="00AB0CEC" w:rsidRDefault="00C2007D" w:rsidP="00EC13EE">
            <w:pPr>
              <w:pStyle w:val="TAL"/>
              <w:rPr>
                <w:szCs w:val="18"/>
              </w:rPr>
            </w:pPr>
            <w:r w:rsidRPr="00AB0CEC">
              <w:rPr>
                <w:szCs w:val="18"/>
              </w:rPr>
              <w:t>Initial DL BWP</w:t>
            </w:r>
          </w:p>
        </w:tc>
        <w:tc>
          <w:tcPr>
            <w:tcW w:w="0" w:type="auto"/>
            <w:tcBorders>
              <w:top w:val="single" w:sz="4" w:space="0" w:color="auto"/>
              <w:left w:val="single" w:sz="4" w:space="0" w:color="auto"/>
              <w:bottom w:val="nil"/>
              <w:right w:val="single" w:sz="4" w:space="0" w:color="auto"/>
            </w:tcBorders>
            <w:shd w:val="clear" w:color="auto" w:fill="auto"/>
          </w:tcPr>
          <w:p w14:paraId="07DF26D0"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6E0A2DA" w14:textId="77777777" w:rsidR="00C2007D" w:rsidRPr="00AB0CEC" w:rsidRDefault="00C2007D" w:rsidP="00EC13EE">
            <w:pPr>
              <w:pStyle w:val="TAC"/>
              <w:rPr>
                <w:rFonts w:eastAsia="Malgun Gothic"/>
                <w:szCs w:val="18"/>
              </w:rPr>
            </w:pPr>
            <w:r w:rsidRPr="00AB0CEC">
              <w:rPr>
                <w:rFonts w:eastAsia="Malgun Gothic"/>
                <w:szCs w:val="18"/>
                <w:lang w:val="de-DE"/>
              </w:rPr>
              <w:t>DL</w:t>
            </w:r>
            <w:r w:rsidRPr="00AB0CEC">
              <w:rPr>
                <w:rFonts w:eastAsia="Malgun Gothic"/>
                <w:szCs w:val="18"/>
              </w:rPr>
              <w:t>BWP.0.1</w:t>
            </w:r>
          </w:p>
        </w:tc>
      </w:tr>
      <w:tr w:rsidR="00C2007D" w:rsidRPr="00AB0CEC" w14:paraId="6F87F937"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630A8A98"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2673D139" w14:textId="77777777" w:rsidR="00C2007D" w:rsidRPr="00AB0CEC" w:rsidRDefault="00C2007D" w:rsidP="00EC13EE">
            <w:pPr>
              <w:pStyle w:val="TAL"/>
              <w:rPr>
                <w:szCs w:val="18"/>
              </w:rPr>
            </w:pPr>
            <w:r w:rsidRPr="00AB0CEC">
              <w:rPr>
                <w:szCs w:val="18"/>
              </w:rPr>
              <w:t>Dedicated DL BWP</w:t>
            </w:r>
          </w:p>
        </w:tc>
        <w:tc>
          <w:tcPr>
            <w:tcW w:w="0" w:type="auto"/>
            <w:tcBorders>
              <w:top w:val="nil"/>
              <w:left w:val="single" w:sz="4" w:space="0" w:color="auto"/>
              <w:bottom w:val="nil"/>
              <w:right w:val="single" w:sz="4" w:space="0" w:color="auto"/>
            </w:tcBorders>
            <w:shd w:val="clear" w:color="auto" w:fill="auto"/>
            <w:hideMark/>
          </w:tcPr>
          <w:p w14:paraId="442E2FAE"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AE7F3FD" w14:textId="77777777" w:rsidR="00C2007D" w:rsidRPr="00AB0CEC" w:rsidRDefault="00C2007D" w:rsidP="00EC13EE">
            <w:pPr>
              <w:pStyle w:val="TAC"/>
              <w:rPr>
                <w:rFonts w:eastAsia="Malgun Gothic"/>
                <w:szCs w:val="18"/>
              </w:rPr>
            </w:pPr>
            <w:r w:rsidRPr="00AB0CEC">
              <w:rPr>
                <w:rFonts w:eastAsia="Malgun Gothic"/>
                <w:szCs w:val="18"/>
              </w:rPr>
              <w:t>DLBWP.1.1</w:t>
            </w:r>
          </w:p>
        </w:tc>
      </w:tr>
      <w:tr w:rsidR="00C2007D" w:rsidRPr="00AB0CEC" w14:paraId="6739C0A5"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4E7097AF"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77F335" w14:textId="77777777" w:rsidR="00C2007D" w:rsidRPr="00AB0CEC" w:rsidRDefault="00C2007D" w:rsidP="00EC13EE">
            <w:pPr>
              <w:pStyle w:val="TAL"/>
              <w:rPr>
                <w:szCs w:val="18"/>
              </w:rPr>
            </w:pPr>
            <w:r w:rsidRPr="00AB0CEC">
              <w:rPr>
                <w:szCs w:val="18"/>
              </w:rPr>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4BA21E8"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3B3791B" w14:textId="77777777" w:rsidR="00C2007D" w:rsidRPr="00AB0CEC" w:rsidRDefault="00C2007D" w:rsidP="00EC13EE">
            <w:pPr>
              <w:pStyle w:val="TAC"/>
              <w:rPr>
                <w:rFonts w:eastAsia="Malgun Gothic"/>
                <w:szCs w:val="18"/>
              </w:rPr>
            </w:pPr>
            <w:r w:rsidRPr="00AB0CEC">
              <w:rPr>
                <w:rFonts w:eastAsia="Malgun Gothic"/>
                <w:szCs w:val="18"/>
              </w:rPr>
              <w:t>ULBWP.0.1</w:t>
            </w:r>
          </w:p>
        </w:tc>
      </w:tr>
      <w:tr w:rsidR="00C2007D" w:rsidRPr="00AB0CEC" w14:paraId="0AB77806"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A070DB"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7F163F25" w14:textId="77777777" w:rsidR="00C2007D" w:rsidRPr="00AB0CEC" w:rsidRDefault="00C2007D" w:rsidP="00EC13EE">
            <w:pPr>
              <w:pStyle w:val="TAL"/>
              <w:rPr>
                <w:szCs w:val="18"/>
              </w:rPr>
            </w:pPr>
            <w:r w:rsidRPr="00AB0CEC">
              <w:rPr>
                <w:szCs w:val="18"/>
              </w:rPr>
              <w:t>Dedicated UL BWP</w:t>
            </w:r>
          </w:p>
        </w:tc>
        <w:tc>
          <w:tcPr>
            <w:tcW w:w="0" w:type="auto"/>
            <w:tcBorders>
              <w:top w:val="single" w:sz="4" w:space="0" w:color="auto"/>
              <w:left w:val="single" w:sz="4" w:space="0" w:color="auto"/>
              <w:bottom w:val="single" w:sz="4" w:space="0" w:color="auto"/>
              <w:right w:val="single" w:sz="4" w:space="0" w:color="auto"/>
            </w:tcBorders>
          </w:tcPr>
          <w:p w14:paraId="13817A7C"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944AD41" w14:textId="77777777" w:rsidR="00C2007D" w:rsidRPr="00AB0CEC" w:rsidRDefault="00C2007D" w:rsidP="00EC13EE">
            <w:pPr>
              <w:pStyle w:val="TAC"/>
              <w:rPr>
                <w:rFonts w:eastAsia="Malgun Gothic"/>
                <w:szCs w:val="18"/>
              </w:rPr>
            </w:pPr>
            <w:r w:rsidRPr="00AB0CEC">
              <w:rPr>
                <w:rFonts w:eastAsia="Malgun Gothic"/>
                <w:szCs w:val="18"/>
              </w:rPr>
              <w:t>ULBWP.1.1</w:t>
            </w:r>
          </w:p>
        </w:tc>
      </w:tr>
      <w:tr w:rsidR="00C2007D" w:rsidRPr="00AB0CEC" w14:paraId="744AC1AB"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8436C0" w14:textId="77777777" w:rsidR="00C2007D" w:rsidRPr="00AB0CEC" w:rsidRDefault="00C2007D" w:rsidP="00EC13EE">
            <w:pPr>
              <w:pStyle w:val="TAL"/>
              <w:rPr>
                <w:szCs w:val="18"/>
              </w:rPr>
            </w:pPr>
            <w:r w:rsidRPr="00AB0CEC">
              <w:rPr>
                <w:szCs w:val="18"/>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5A3542E8" w14:textId="77777777" w:rsidR="00C2007D" w:rsidRPr="00AB0CEC" w:rsidRDefault="00C2007D" w:rsidP="00EC13EE">
            <w:pPr>
              <w:pStyle w:val="TAC"/>
              <w:rPr>
                <w:szCs w:val="18"/>
                <w:lang w:val="en-US"/>
              </w:rPr>
            </w:pPr>
            <w:r w:rsidRPr="00AB0CEC">
              <w:rPr>
                <w:szCs w:val="18"/>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54B258" w14:textId="77777777" w:rsidR="00C2007D" w:rsidRPr="00AB0CEC" w:rsidRDefault="00C2007D" w:rsidP="00EC13EE">
            <w:pPr>
              <w:pStyle w:val="TAC"/>
              <w:rPr>
                <w:szCs w:val="18"/>
                <w:lang w:val="en-US"/>
              </w:rPr>
            </w:pPr>
            <w:r w:rsidRPr="00AB0CEC">
              <w:rPr>
                <w:szCs w:val="18"/>
                <w:lang w:val="en-US"/>
              </w:rPr>
              <w:t>Not Applicable</w:t>
            </w:r>
          </w:p>
        </w:tc>
      </w:tr>
      <w:tr w:rsidR="00C2007D" w:rsidRPr="007275DF" w14:paraId="0B509545"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F4A5F1" w14:textId="77777777" w:rsidR="00C2007D" w:rsidRPr="007275DF" w:rsidRDefault="00C2007D" w:rsidP="00EC13EE">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E8F1340"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1E24C1A"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18E50B9" w14:textId="77777777" w:rsidR="00C2007D" w:rsidRPr="007275DF" w:rsidRDefault="00C2007D" w:rsidP="00EC13EE">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BBB836D"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3ADCB9C" w14:textId="77777777" w:rsidR="00C2007D" w:rsidRPr="007275DF" w:rsidRDefault="00C2007D" w:rsidP="00EC13EE">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D68DF70" w14:textId="77777777" w:rsidR="00C2007D" w:rsidRPr="007275DF" w:rsidRDefault="00C2007D" w:rsidP="00EC13EE">
            <w:pPr>
              <w:pStyle w:val="TAC"/>
              <w:rPr>
                <w:lang w:val="en-US"/>
              </w:rPr>
            </w:pPr>
          </w:p>
        </w:tc>
      </w:tr>
      <w:tr w:rsidR="00C2007D" w:rsidRPr="007275DF" w14:paraId="5C40B383"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7B39C8" w14:textId="77777777" w:rsidR="00C2007D" w:rsidRPr="007275DF" w:rsidRDefault="00C2007D" w:rsidP="00EC13EE">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6B646C98" w14:textId="77777777" w:rsidR="00C2007D" w:rsidRPr="007275DF" w:rsidRDefault="00C2007D" w:rsidP="00EC13EE">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6A6F33E"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DCE33EA" w14:textId="77777777" w:rsidR="00C2007D" w:rsidRPr="007275DF" w:rsidRDefault="00C2007D" w:rsidP="00EC13EE">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AAA8028"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7A036ACD" w14:textId="77777777" w:rsidR="00C2007D" w:rsidRPr="007275DF" w:rsidRDefault="00C2007D" w:rsidP="00EC13EE">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0252671" w14:textId="77777777" w:rsidR="00C2007D" w:rsidRPr="007275DF" w:rsidRDefault="00C2007D" w:rsidP="00EC13EE">
            <w:pPr>
              <w:pStyle w:val="TAC"/>
              <w:rPr>
                <w:lang w:val="en-US"/>
              </w:rPr>
            </w:pPr>
          </w:p>
        </w:tc>
      </w:tr>
      <w:tr w:rsidR="00C2007D" w:rsidRPr="007275DF" w14:paraId="41419B11"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933892C" w14:textId="77777777" w:rsidR="00C2007D" w:rsidRPr="007275DF" w:rsidRDefault="00C2007D" w:rsidP="00EC13EE">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9223BFF" w14:textId="77777777" w:rsidR="00C2007D" w:rsidRPr="007275DF" w:rsidRDefault="00C2007D" w:rsidP="00EC13EE">
            <w:pPr>
              <w:pStyle w:val="TAL"/>
              <w:rPr>
                <w:rFonts w:cs="v5.0.0"/>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1646568"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92EA00" w14:textId="77777777" w:rsidR="00C2007D" w:rsidRPr="007275DF" w:rsidRDefault="00C2007D" w:rsidP="00EC13EE">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627C3B7"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2E8C0DEB" w14:textId="77777777" w:rsidR="00C2007D" w:rsidRPr="007275DF" w:rsidRDefault="00C2007D" w:rsidP="00EC13EE">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DFEC111" w14:textId="77777777" w:rsidR="00C2007D" w:rsidRPr="007275DF" w:rsidRDefault="00C2007D" w:rsidP="00EC13EE">
            <w:pPr>
              <w:pStyle w:val="TAC"/>
              <w:rPr>
                <w:lang w:val="en-US"/>
              </w:rPr>
            </w:pPr>
          </w:p>
        </w:tc>
      </w:tr>
      <w:tr w:rsidR="00C2007D" w:rsidRPr="007275DF" w14:paraId="53A9AF0B"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CE6B89D" w14:textId="77777777" w:rsidR="00C2007D" w:rsidRPr="007275DF" w:rsidRDefault="00C2007D" w:rsidP="00EC13EE">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0A4525EC" w14:textId="77777777" w:rsidR="00C2007D" w:rsidRPr="007275DF" w:rsidRDefault="00C2007D" w:rsidP="00EC13EE">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19CC7BC5"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4B4EE69" w14:textId="77777777" w:rsidR="00C2007D" w:rsidRPr="007275DF" w:rsidRDefault="00C2007D" w:rsidP="00EC13EE">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C2B14AD"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BC50537" w14:textId="77777777" w:rsidR="00C2007D" w:rsidRPr="007275DF" w:rsidRDefault="00C2007D" w:rsidP="00EC13EE">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065FD0D" w14:textId="77777777" w:rsidR="00C2007D" w:rsidRPr="007275DF" w:rsidRDefault="00C2007D" w:rsidP="00EC13EE">
            <w:pPr>
              <w:pStyle w:val="TAC"/>
              <w:rPr>
                <w:lang w:val="en-US"/>
              </w:rPr>
            </w:pPr>
          </w:p>
        </w:tc>
      </w:tr>
      <w:tr w:rsidR="00C2007D" w:rsidRPr="007275DF" w14:paraId="6F45482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AD123D" w14:textId="77777777" w:rsidR="00C2007D" w:rsidRPr="007275DF" w:rsidRDefault="00C2007D" w:rsidP="00EC13EE">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1DA16E73"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1705C5" w14:textId="77777777" w:rsidR="00C2007D" w:rsidRPr="007275DF" w:rsidRDefault="00C2007D" w:rsidP="00EC13EE">
            <w:pPr>
              <w:pStyle w:val="TAC"/>
              <w:rPr>
                <w:lang w:val="en-US"/>
              </w:rPr>
            </w:pPr>
            <w:r w:rsidRPr="007275DF">
              <w:rPr>
                <w:snapToGrid w:val="0"/>
              </w:rPr>
              <w:t>OP. 1</w:t>
            </w:r>
          </w:p>
        </w:tc>
      </w:tr>
      <w:tr w:rsidR="00C2007D" w:rsidRPr="007275DF" w14:paraId="72BBC59D"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EE0E75" w14:textId="77777777" w:rsidR="00C2007D" w:rsidRPr="007275DF" w:rsidRDefault="00C2007D" w:rsidP="00EC13EE">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AD75F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29DC7" w14:textId="77777777" w:rsidR="00C2007D" w:rsidRPr="007275DF" w:rsidRDefault="00C2007D" w:rsidP="00EC13EE">
            <w:pPr>
              <w:pStyle w:val="TAC"/>
              <w:rPr>
                <w:snapToGrid w:val="0"/>
              </w:rPr>
            </w:pPr>
            <w:r w:rsidRPr="007275DF">
              <w:rPr>
                <w:lang w:val="en-US"/>
              </w:rPr>
              <w:t>Not Applicable</w:t>
            </w:r>
          </w:p>
        </w:tc>
      </w:tr>
      <w:tr w:rsidR="00C2007D" w:rsidRPr="007275DF" w14:paraId="43BB2747"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8990EA6" w14:textId="77777777" w:rsidR="00C2007D" w:rsidRPr="007275DF" w:rsidRDefault="00C2007D" w:rsidP="00EC13EE">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12D3BE77"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tcPr>
          <w:p w14:paraId="603E8BA2" w14:textId="77777777" w:rsidR="00C2007D" w:rsidRPr="007275DF" w:rsidRDefault="00C2007D" w:rsidP="00EC13EE">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5A7FACBA" w14:textId="77777777" w:rsidR="00C2007D" w:rsidRPr="007275DF" w:rsidRDefault="00C2007D" w:rsidP="00EC13EE">
            <w:pPr>
              <w:pStyle w:val="TAC"/>
            </w:pPr>
            <w:r>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6F124478" w14:textId="77777777" w:rsidR="00C2007D" w:rsidRPr="007275DF" w:rsidRDefault="00C2007D" w:rsidP="00EC13EE">
            <w:pPr>
              <w:pStyle w:val="TAC"/>
            </w:pPr>
            <w:r w:rsidRPr="001C0E1B">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2AD994D3" w14:textId="77777777" w:rsidR="00C2007D" w:rsidRPr="007275DF" w:rsidRDefault="00C2007D" w:rsidP="00EC13EE">
            <w:pPr>
              <w:pStyle w:val="TAC"/>
            </w:pPr>
            <w:r>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782F2569" w14:textId="77777777" w:rsidR="00C2007D" w:rsidRPr="007275DF" w:rsidRDefault="00C2007D" w:rsidP="00EC13EE">
            <w:pPr>
              <w:pStyle w:val="TAC"/>
            </w:pPr>
            <w:r w:rsidRPr="001C0E1B">
              <w:rPr>
                <w:szCs w:val="18"/>
                <w:lang w:eastAsia="zh-CN"/>
              </w:rPr>
              <w:t>3</w:t>
            </w:r>
          </w:p>
        </w:tc>
      </w:tr>
      <w:tr w:rsidR="00C2007D" w:rsidRPr="00AB0CEC" w14:paraId="73E3A37E"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DDEABA0" w14:textId="77777777" w:rsidR="00C2007D" w:rsidRPr="007275DF" w:rsidRDefault="00C2007D" w:rsidP="00EC13EE">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26B1B59" w14:textId="77777777" w:rsidR="00C2007D" w:rsidRPr="007275DF" w:rsidRDefault="00C2007D" w:rsidP="00EC13EE">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420519D9"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58BD5E9D" w14:textId="77777777" w:rsidR="00C2007D" w:rsidRPr="00A52129" w:rsidRDefault="00C2007D" w:rsidP="00EC13EE">
            <w:pPr>
              <w:pStyle w:val="TAC"/>
              <w:rPr>
                <w:lang w:eastAsia="zh-CN"/>
              </w:rPr>
            </w:pPr>
            <w:r>
              <w:rPr>
                <w:lang w:eastAsia="zh-CN"/>
              </w:rPr>
              <w:t>DBT.1</w:t>
            </w:r>
          </w:p>
        </w:tc>
      </w:tr>
      <w:tr w:rsidR="00C2007D" w14:paraId="1949FF25"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041FA4" w14:textId="77777777" w:rsidR="00C2007D" w:rsidRPr="007275DF" w:rsidRDefault="00C2007D" w:rsidP="00EC13EE">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C3ED4FB"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717D8B8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5DCA66" w14:textId="77777777" w:rsidR="00C2007D" w:rsidRDefault="00C2007D" w:rsidP="00EC13EE">
            <w:pPr>
              <w:pStyle w:val="TAC"/>
            </w:pPr>
            <w:r>
              <w:t>SSB.1 CCA for semi-static channel access</w:t>
            </w:r>
          </w:p>
          <w:p w14:paraId="412A92AE" w14:textId="77777777" w:rsidR="00C2007D" w:rsidRDefault="00C2007D" w:rsidP="00EC13EE">
            <w:pPr>
              <w:pStyle w:val="TAC"/>
              <w:rPr>
                <w:lang w:eastAsia="zh-CN"/>
              </w:rPr>
            </w:pPr>
            <w:r>
              <w:t>SSB.2 CCA for dynamic channel access</w:t>
            </w:r>
          </w:p>
        </w:tc>
      </w:tr>
      <w:tr w:rsidR="00C2007D" w:rsidRPr="007275DF" w14:paraId="5B3D71EF"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6CDF16D" w14:textId="77777777" w:rsidR="00C2007D" w:rsidRPr="007275DF" w:rsidRDefault="00C2007D" w:rsidP="00EC13EE">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5B3CB45"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3D8A0CC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right w:val="single" w:sz="4" w:space="0" w:color="auto"/>
            </w:tcBorders>
          </w:tcPr>
          <w:p w14:paraId="74181729" w14:textId="77777777" w:rsidR="00C2007D" w:rsidRPr="007275DF" w:rsidRDefault="00C2007D" w:rsidP="00EC13EE">
            <w:pPr>
              <w:pStyle w:val="TAC"/>
              <w:rPr>
                <w:lang w:val="en-US"/>
              </w:rPr>
            </w:pPr>
            <w:r>
              <w:rPr>
                <w:rFonts w:cs="Arial"/>
                <w:szCs w:val="18"/>
              </w:rPr>
              <w:t>SMTC.1</w:t>
            </w:r>
          </w:p>
        </w:tc>
      </w:tr>
      <w:tr w:rsidR="00C2007D" w14:paraId="031E3193"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F48C958" w14:textId="77777777" w:rsidR="00C2007D" w:rsidRPr="007275DF" w:rsidRDefault="00C2007D" w:rsidP="00EC13EE">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tcPr>
          <w:p w14:paraId="066127EA" w14:textId="77777777" w:rsidR="00C2007D" w:rsidRPr="007275DF" w:rsidRDefault="00C2007D" w:rsidP="00EC13EE">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5844E18C"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658D91C5" w14:textId="77777777" w:rsidR="00C2007D" w:rsidRDefault="00C2007D" w:rsidP="00EC13EE">
            <w:pPr>
              <w:pStyle w:val="TAC"/>
              <w:rPr>
                <w:rFonts w:cs="Arial"/>
                <w:szCs w:val="18"/>
              </w:rPr>
            </w:pPr>
            <w:r w:rsidRPr="00620425">
              <w:t>TRS.1.2 TDD</w:t>
            </w:r>
          </w:p>
        </w:tc>
      </w:tr>
      <w:tr w:rsidR="00C2007D" w:rsidRPr="007275DF" w14:paraId="2C8C6F51"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860834F" w14:textId="77777777" w:rsidR="00C2007D" w:rsidRPr="007275DF" w:rsidRDefault="00C2007D" w:rsidP="00EC13EE">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99A3C4D" w14:textId="77777777" w:rsidR="00C2007D" w:rsidRPr="007275DF" w:rsidRDefault="00C2007D" w:rsidP="00EC13EE">
            <w:pPr>
              <w:pStyle w:val="TAL"/>
              <w:rPr>
                <w:lang w:val="da-DK"/>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hideMark/>
          </w:tcPr>
          <w:p w14:paraId="5D083534" w14:textId="77777777" w:rsidR="00C2007D" w:rsidRPr="007275DF" w:rsidRDefault="00C2007D" w:rsidP="00EC13EE">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1EEE06ED" w14:textId="77777777" w:rsidR="00C2007D" w:rsidRPr="007275DF" w:rsidRDefault="00C2007D" w:rsidP="00EC13EE">
            <w:pPr>
              <w:pStyle w:val="TAC"/>
              <w:rPr>
                <w:lang w:val="en-US"/>
              </w:rPr>
            </w:pPr>
            <w:r w:rsidRPr="007275DF">
              <w:rPr>
                <w:lang w:val="en-US"/>
              </w:rPr>
              <w:t>30kHz</w:t>
            </w:r>
          </w:p>
        </w:tc>
      </w:tr>
      <w:tr w:rsidR="00C2007D" w:rsidRPr="007275DF" w14:paraId="56C5EBEE"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973944" w14:textId="77777777" w:rsidR="00C2007D" w:rsidRPr="007275DF" w:rsidRDefault="00C2007D" w:rsidP="00EC13EE">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7C9A15" w14:textId="77777777" w:rsidR="00C2007D" w:rsidRPr="007275DF" w:rsidRDefault="00C2007D" w:rsidP="00EC13EE">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2D2FC9D5" w14:textId="77777777" w:rsidR="00C2007D" w:rsidRPr="007275DF" w:rsidRDefault="00C2007D" w:rsidP="00EC13EE">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1D5EBEAE" w14:textId="77777777" w:rsidR="00C2007D" w:rsidRPr="007275DF" w:rsidRDefault="00C2007D" w:rsidP="00EC13EE">
            <w:pPr>
              <w:pStyle w:val="TAC"/>
              <w:rPr>
                <w:lang w:val="en-US"/>
              </w:rPr>
            </w:pPr>
          </w:p>
        </w:tc>
      </w:tr>
      <w:tr w:rsidR="00C2007D" w:rsidRPr="007275DF" w14:paraId="43612307"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1F8F7AF" w14:textId="77777777" w:rsidR="00C2007D" w:rsidRPr="007275DF" w:rsidRDefault="00C2007D" w:rsidP="00EC13EE">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742AF78" w14:textId="77777777" w:rsidR="00C2007D" w:rsidRPr="007275DF" w:rsidRDefault="00C2007D" w:rsidP="00EC13EE">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525F97" w14:textId="77777777" w:rsidR="00C2007D" w:rsidRPr="007275DF" w:rsidRDefault="00C2007D" w:rsidP="00EC13EE">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72A2242" w14:textId="77777777" w:rsidR="00C2007D" w:rsidRPr="007275DF" w:rsidRDefault="00C2007D" w:rsidP="00EC13EE">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671283A" w14:textId="77777777" w:rsidR="00C2007D" w:rsidRPr="007275DF" w:rsidRDefault="00C2007D" w:rsidP="00EC13EE">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2E210247" w14:textId="77777777" w:rsidR="00C2007D" w:rsidRPr="007275DF" w:rsidRDefault="00C2007D" w:rsidP="00EC13EE">
            <w:pPr>
              <w:pStyle w:val="TAC"/>
              <w:rPr>
                <w:lang w:val="en-US"/>
              </w:rPr>
            </w:pPr>
            <w:r w:rsidRPr="007275DF">
              <w:rPr>
                <w:sz w:val="16"/>
                <w:szCs w:val="16"/>
                <w:lang w:eastAsia="ja-JP"/>
              </w:rPr>
              <w:t>0</w:t>
            </w:r>
          </w:p>
        </w:tc>
      </w:tr>
      <w:tr w:rsidR="00C2007D" w:rsidRPr="007275DF" w14:paraId="7E4C6129"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899718" w14:textId="77777777" w:rsidR="00C2007D" w:rsidRPr="007275DF" w:rsidRDefault="00C2007D" w:rsidP="00EC13EE">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39761523"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215BA02"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8D98F3"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tcPr>
          <w:p w14:paraId="51315AE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A0CDD" w14:textId="77777777" w:rsidR="00C2007D" w:rsidRPr="007275DF" w:rsidRDefault="00C2007D" w:rsidP="00EC13EE">
            <w:pPr>
              <w:pStyle w:val="TAC"/>
              <w:rPr>
                <w:lang w:val="en-US"/>
              </w:rPr>
            </w:pPr>
          </w:p>
        </w:tc>
      </w:tr>
      <w:tr w:rsidR="00C2007D" w:rsidRPr="007275DF" w14:paraId="2A94C97A"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384ADE" w14:textId="77777777" w:rsidR="00C2007D" w:rsidRPr="007275DF" w:rsidRDefault="00C2007D" w:rsidP="00EC13EE">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319D12EC"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EBAD44"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962F91E"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4FBF7FF"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165D478" w14:textId="77777777" w:rsidR="00C2007D" w:rsidRPr="007275DF" w:rsidRDefault="00C2007D" w:rsidP="00EC13EE">
            <w:pPr>
              <w:pStyle w:val="TAC"/>
              <w:rPr>
                <w:lang w:val="en-US"/>
              </w:rPr>
            </w:pPr>
          </w:p>
        </w:tc>
      </w:tr>
      <w:tr w:rsidR="00C2007D" w:rsidRPr="007275DF" w14:paraId="51B463E4"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02048B" w14:textId="77777777" w:rsidR="00C2007D" w:rsidRPr="007275DF" w:rsidRDefault="00C2007D" w:rsidP="00EC13EE">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D751D50"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F27795"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0E249BA"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543319B2"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6D9330" w14:textId="77777777" w:rsidR="00C2007D" w:rsidRPr="007275DF" w:rsidRDefault="00C2007D" w:rsidP="00EC13EE">
            <w:pPr>
              <w:pStyle w:val="TAC"/>
              <w:rPr>
                <w:lang w:val="en-US"/>
              </w:rPr>
            </w:pPr>
          </w:p>
        </w:tc>
      </w:tr>
      <w:tr w:rsidR="00C2007D" w:rsidRPr="007275DF" w14:paraId="62062F0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068F84C" w14:textId="77777777" w:rsidR="00C2007D" w:rsidRPr="007275DF" w:rsidRDefault="00C2007D" w:rsidP="00EC13EE">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60A469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343C80E"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A5EA4D2"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BE5B6C5"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1A364" w14:textId="77777777" w:rsidR="00C2007D" w:rsidRPr="007275DF" w:rsidRDefault="00C2007D" w:rsidP="00EC13EE">
            <w:pPr>
              <w:pStyle w:val="TAC"/>
              <w:rPr>
                <w:lang w:val="en-US"/>
              </w:rPr>
            </w:pPr>
          </w:p>
        </w:tc>
      </w:tr>
      <w:tr w:rsidR="00C2007D" w:rsidRPr="007275DF" w14:paraId="42ACD82D"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24741D7" w14:textId="77777777" w:rsidR="00C2007D" w:rsidRPr="007275DF" w:rsidRDefault="00C2007D" w:rsidP="00EC13EE">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2B59938"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C3B118"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6D9E98"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4169DB86"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5178743" w14:textId="77777777" w:rsidR="00C2007D" w:rsidRPr="007275DF" w:rsidRDefault="00C2007D" w:rsidP="00EC13EE">
            <w:pPr>
              <w:pStyle w:val="TAC"/>
              <w:rPr>
                <w:lang w:val="en-US"/>
              </w:rPr>
            </w:pPr>
          </w:p>
        </w:tc>
      </w:tr>
      <w:tr w:rsidR="00C2007D" w:rsidRPr="007275DF" w14:paraId="31B65D7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BEE1115" w14:textId="77777777" w:rsidR="00C2007D" w:rsidRPr="007275DF" w:rsidRDefault="00C2007D" w:rsidP="00EC13EE">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12518E"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4CFA96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A28EC9"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04CA1F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EE5EC3" w14:textId="77777777" w:rsidR="00C2007D" w:rsidRPr="007275DF" w:rsidRDefault="00C2007D" w:rsidP="00EC13EE">
            <w:pPr>
              <w:pStyle w:val="TAC"/>
              <w:rPr>
                <w:lang w:val="en-US"/>
              </w:rPr>
            </w:pPr>
          </w:p>
        </w:tc>
      </w:tr>
      <w:tr w:rsidR="00C2007D" w:rsidRPr="007275DF" w14:paraId="4B9ABAB2"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2C9D89" w14:textId="77777777" w:rsidR="00C2007D" w:rsidRPr="007275DF" w:rsidRDefault="00C2007D" w:rsidP="00EC13EE">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6A45B8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8EE5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BC4957"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525637E4"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0AB02E4" w14:textId="77777777" w:rsidR="00C2007D" w:rsidRPr="007275DF" w:rsidRDefault="00C2007D" w:rsidP="00EC13EE">
            <w:pPr>
              <w:pStyle w:val="TAC"/>
              <w:rPr>
                <w:lang w:val="en-US"/>
              </w:rPr>
            </w:pPr>
          </w:p>
        </w:tc>
      </w:tr>
      <w:tr w:rsidR="00C2007D" w:rsidRPr="007275DF" w14:paraId="7CBCA960"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9F91EA7" w14:textId="77777777" w:rsidR="00C2007D" w:rsidRPr="007275DF" w:rsidRDefault="00C2007D" w:rsidP="00EC13EE">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351993EE"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14CF232"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F42EBE" w14:textId="77777777" w:rsidR="00C2007D" w:rsidRPr="007275DF" w:rsidRDefault="00C2007D" w:rsidP="00EC13EE">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05B23347"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065CED6" w14:textId="77777777" w:rsidR="00C2007D" w:rsidRPr="007275DF" w:rsidRDefault="00C2007D" w:rsidP="00EC13EE">
            <w:pPr>
              <w:pStyle w:val="TAC"/>
              <w:rPr>
                <w:lang w:val="en-US"/>
              </w:rPr>
            </w:pPr>
          </w:p>
        </w:tc>
      </w:tr>
      <w:tr w:rsidR="00C2007D" w:rsidRPr="007275DF" w14:paraId="16EBD5B1"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6CBACC92" w14:textId="77777777" w:rsidR="00C2007D" w:rsidRPr="007275DF" w:rsidRDefault="00C2007D" w:rsidP="00EC13EE">
            <w:pPr>
              <w:pStyle w:val="TAL"/>
              <w:rPr>
                <w:vertAlign w:val="superscript"/>
                <w:lang w:val="en-US"/>
              </w:rPr>
            </w:pPr>
            <w:r w:rsidRPr="004849DD">
              <w:rPr>
                <w:rFonts w:eastAsia="Calibri"/>
                <w:noProof/>
                <w:position w:val="-12"/>
                <w:szCs w:val="22"/>
                <w:lang w:val="en-US"/>
              </w:rPr>
              <w:object w:dxaOrig="360" w:dyaOrig="360" w14:anchorId="45057BAD">
                <v:shape id="_x0000_i1072" type="#_x0000_t75" style="width:15.45pt;height:15.45pt" o:ole="" fillcolor="window">
                  <v:imagedata r:id="rId11" o:title=""/>
                </v:shape>
                <o:OLEObject Type="Embed" ProgID="Equation.3" ShapeID="_x0000_i1072" DrawAspect="Content" ObjectID="_1813122349" r:id="rId64"/>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5546F140"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1DA219F7" w14:textId="77777777" w:rsidR="00C2007D" w:rsidRPr="007275DF" w:rsidRDefault="00C2007D" w:rsidP="00EC13EE">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6ECAD9EA" w14:textId="77777777" w:rsidR="00C2007D" w:rsidRPr="007275DF" w:rsidRDefault="00C2007D" w:rsidP="00EC13EE">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716E742" w14:textId="77777777" w:rsidR="00C2007D" w:rsidRPr="007275DF" w:rsidRDefault="00C2007D" w:rsidP="00EC13EE">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4B2B58E" w14:textId="77777777" w:rsidR="00C2007D" w:rsidRPr="007275DF" w:rsidRDefault="00C2007D" w:rsidP="00EC13EE">
            <w:pPr>
              <w:pStyle w:val="TAC"/>
              <w:rPr>
                <w:lang w:val="en-US"/>
              </w:rPr>
            </w:pPr>
            <w:r w:rsidRPr="007275DF">
              <w:rPr>
                <w:lang w:val="en-US"/>
              </w:rPr>
              <w:t>-110</w:t>
            </w:r>
          </w:p>
        </w:tc>
      </w:tr>
      <w:tr w:rsidR="00C2007D" w:rsidRPr="007275DF" w14:paraId="5FE165C9"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70719741" w14:textId="77777777" w:rsidR="00C2007D" w:rsidRPr="007275DF" w:rsidRDefault="00C2007D" w:rsidP="00EC13EE">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50C47C0B"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D78D56" w14:textId="77777777" w:rsidR="00C2007D" w:rsidRPr="007275DF" w:rsidRDefault="00C2007D" w:rsidP="00EC13EE">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455DFD5" w14:textId="77777777" w:rsidR="00C2007D" w:rsidRPr="007275DF" w:rsidRDefault="00C2007D" w:rsidP="00EC13EE">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D789BB6" w14:textId="77777777" w:rsidR="00C2007D" w:rsidRPr="007275DF" w:rsidRDefault="00C2007D" w:rsidP="00EC13EE">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6FA6AD6" w14:textId="77777777" w:rsidR="00C2007D" w:rsidRPr="007275DF" w:rsidRDefault="00C2007D" w:rsidP="00EC13EE">
            <w:pPr>
              <w:pStyle w:val="TAC"/>
              <w:rPr>
                <w:lang w:val="en-US"/>
              </w:rPr>
            </w:pPr>
            <w:r w:rsidRPr="007275DF">
              <w:rPr>
                <w:lang w:val="en-US"/>
              </w:rPr>
              <w:t>-109.5</w:t>
            </w:r>
          </w:p>
        </w:tc>
      </w:tr>
      <w:tr w:rsidR="00C2007D" w:rsidRPr="007275DF" w14:paraId="7160E5A0"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650ACC40" w14:textId="77777777" w:rsidR="00C2007D" w:rsidRPr="007275DF" w:rsidRDefault="00C2007D" w:rsidP="00EC13EE">
            <w:pPr>
              <w:pStyle w:val="TAL"/>
              <w:rPr>
                <w:rFonts w:eastAsia="Calibri"/>
                <w:szCs w:val="22"/>
                <w:lang w:val="en-US"/>
              </w:rPr>
            </w:pPr>
            <w:r w:rsidRPr="004849DD">
              <w:rPr>
                <w:rFonts w:eastAsia="Calibri"/>
                <w:noProof/>
                <w:position w:val="-12"/>
                <w:szCs w:val="22"/>
                <w:lang w:val="en-US"/>
              </w:rPr>
              <w:object w:dxaOrig="360" w:dyaOrig="360" w14:anchorId="7E666832">
                <v:shape id="_x0000_i1073" type="#_x0000_t75" style="width:15.45pt;height:15.45pt" o:ole="" fillcolor="window">
                  <v:imagedata r:id="rId11" o:title=""/>
                </v:shape>
                <o:OLEObject Type="Embed" ProgID="Equation.3" ShapeID="_x0000_i1073" DrawAspect="Content" ObjectID="_1813122350" r:id="rId6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A4A933B" w14:textId="77777777" w:rsidR="00C2007D" w:rsidRPr="007275DF" w:rsidRDefault="00C2007D" w:rsidP="00EC13EE">
            <w:pPr>
              <w:pStyle w:val="TAL"/>
              <w:rPr>
                <w:rFonts w:eastAsia="Calibri"/>
                <w:szCs w:val="22"/>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9FF326C" w14:textId="77777777" w:rsidR="00C2007D" w:rsidRPr="007275DF" w:rsidRDefault="00C2007D" w:rsidP="00EC13EE">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E3E39F7" w14:textId="77777777" w:rsidR="00C2007D" w:rsidRPr="007275DF" w:rsidRDefault="00C2007D" w:rsidP="00EC13EE">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42A5AE" w14:textId="77777777" w:rsidR="00C2007D" w:rsidRPr="007275DF" w:rsidRDefault="00C2007D" w:rsidP="00EC13EE">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BDABBBB" w14:textId="77777777" w:rsidR="00C2007D" w:rsidRPr="007275DF" w:rsidRDefault="00C2007D" w:rsidP="00EC13EE">
            <w:pPr>
              <w:pStyle w:val="TAC"/>
              <w:rPr>
                <w:lang w:val="en-US"/>
              </w:rPr>
            </w:pPr>
            <w:r w:rsidRPr="007275DF">
              <w:rPr>
                <w:lang w:val="en-US"/>
              </w:rPr>
              <w:t>-107</w:t>
            </w:r>
          </w:p>
        </w:tc>
      </w:tr>
      <w:tr w:rsidR="00C2007D" w:rsidRPr="007275DF" w14:paraId="55C3861A"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2D560C29" w14:textId="77777777" w:rsidR="00C2007D" w:rsidRPr="007275DF" w:rsidRDefault="00C2007D" w:rsidP="00EC13EE">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91D3D10" w14:textId="77777777" w:rsidR="00C2007D" w:rsidRPr="007275DF" w:rsidRDefault="00C2007D" w:rsidP="00EC13EE">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BC632E" w14:textId="77777777" w:rsidR="00C2007D" w:rsidRPr="007275DF" w:rsidRDefault="00C2007D" w:rsidP="00EC13EE">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35C9C8" w14:textId="77777777" w:rsidR="00C2007D" w:rsidRPr="007275DF" w:rsidRDefault="00C2007D" w:rsidP="00EC13EE">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18AD0FB" w14:textId="77777777" w:rsidR="00C2007D" w:rsidRPr="007275DF" w:rsidRDefault="00C2007D" w:rsidP="00EC13EE">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457FE00F" w14:textId="77777777" w:rsidR="00C2007D" w:rsidRPr="007275DF" w:rsidRDefault="00C2007D" w:rsidP="00EC13EE">
            <w:pPr>
              <w:pStyle w:val="TAC"/>
              <w:rPr>
                <w:lang w:val="en-US"/>
              </w:rPr>
            </w:pPr>
            <w:r w:rsidRPr="007275DF">
              <w:rPr>
                <w:lang w:val="en-US"/>
              </w:rPr>
              <w:t>-106.5</w:t>
            </w:r>
          </w:p>
        </w:tc>
      </w:tr>
      <w:tr w:rsidR="00C2007D" w:rsidRPr="007275DF" w14:paraId="55E257B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FC72E7" w14:textId="77777777" w:rsidR="00C2007D" w:rsidRPr="007275DF" w:rsidRDefault="00C2007D" w:rsidP="00EC13EE">
            <w:pPr>
              <w:pStyle w:val="TAL"/>
              <w:rPr>
                <w:i/>
                <w:lang w:val="en-US"/>
              </w:rPr>
            </w:pPr>
            <w:r w:rsidRPr="004849DD">
              <w:rPr>
                <w:rFonts w:eastAsia="Calibri"/>
                <w:i/>
                <w:noProof/>
                <w:position w:val="-12"/>
                <w:szCs w:val="22"/>
                <w:lang w:val="en-US"/>
              </w:rPr>
              <w:object w:dxaOrig="600" w:dyaOrig="360" w14:anchorId="39B849E4">
                <v:shape id="_x0000_i1074" type="#_x0000_t75" style="width:30.85pt;height:15.45pt" o:ole="" fillcolor="window">
                  <v:imagedata r:id="rId14" o:title=""/>
                </v:shape>
                <o:OLEObject Type="Embed" ProgID="Equation.3" ShapeID="_x0000_i1074" DrawAspect="Content" ObjectID="_1813122351" r:id="rId66"/>
              </w:object>
            </w:r>
          </w:p>
        </w:tc>
        <w:tc>
          <w:tcPr>
            <w:tcW w:w="0" w:type="auto"/>
            <w:tcBorders>
              <w:top w:val="single" w:sz="4" w:space="0" w:color="auto"/>
              <w:left w:val="single" w:sz="4" w:space="0" w:color="auto"/>
              <w:bottom w:val="single" w:sz="4" w:space="0" w:color="auto"/>
              <w:right w:val="single" w:sz="4" w:space="0" w:color="auto"/>
            </w:tcBorders>
            <w:hideMark/>
          </w:tcPr>
          <w:p w14:paraId="17D0F17F" w14:textId="77777777" w:rsidR="00C2007D" w:rsidRPr="007275DF" w:rsidRDefault="00C2007D" w:rsidP="00EC13EE">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5CD45FD" w14:textId="77777777" w:rsidR="00C2007D" w:rsidRPr="007275DF" w:rsidRDefault="00C2007D" w:rsidP="00EC13EE">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6F02E53B" w14:textId="77777777" w:rsidR="00C2007D" w:rsidRPr="007275DF" w:rsidRDefault="00C2007D" w:rsidP="00EC13EE">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D20FEF8" w14:textId="77777777" w:rsidR="00C2007D" w:rsidRPr="007275DF" w:rsidRDefault="00C2007D" w:rsidP="00EC13EE">
            <w:pPr>
              <w:pStyle w:val="TAC"/>
              <w:rPr>
                <w:lang w:val="en-US"/>
              </w:rPr>
            </w:pPr>
            <w:r w:rsidRPr="007275DF">
              <w:rPr>
                <w:lang w:val="en-US"/>
              </w:rPr>
              <w:t>-5.46</w:t>
            </w:r>
          </w:p>
        </w:tc>
      </w:tr>
      <w:tr w:rsidR="00C2007D" w:rsidRPr="007275DF" w14:paraId="6C1548DC"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4C0FB3" w14:textId="77777777" w:rsidR="00C2007D" w:rsidRPr="007275DF" w:rsidRDefault="00C2007D" w:rsidP="00EC13EE">
            <w:pPr>
              <w:pStyle w:val="TAL"/>
              <w:rPr>
                <w:lang w:val="en-US"/>
              </w:rPr>
            </w:pPr>
            <w:r w:rsidRPr="004849DD">
              <w:rPr>
                <w:rFonts w:eastAsia="Calibri"/>
                <w:noProof/>
                <w:position w:val="-12"/>
                <w:szCs w:val="22"/>
                <w:lang w:val="en-US"/>
              </w:rPr>
              <w:object w:dxaOrig="840" w:dyaOrig="360" w14:anchorId="6DF76FE4">
                <v:shape id="_x0000_i1075" type="#_x0000_t75" style="width:41.15pt;height:15.45pt" o:ole="" fillcolor="window">
                  <v:imagedata r:id="rId16" o:title=""/>
                </v:shape>
                <o:OLEObject Type="Embed" ProgID="Equation.3" ShapeID="_x0000_i1075" DrawAspect="Content" ObjectID="_1813122352" r:id="rId67"/>
              </w:object>
            </w:r>
          </w:p>
        </w:tc>
        <w:tc>
          <w:tcPr>
            <w:tcW w:w="0" w:type="auto"/>
            <w:tcBorders>
              <w:top w:val="single" w:sz="4" w:space="0" w:color="auto"/>
              <w:left w:val="single" w:sz="4" w:space="0" w:color="auto"/>
              <w:bottom w:val="single" w:sz="4" w:space="0" w:color="auto"/>
              <w:right w:val="single" w:sz="4" w:space="0" w:color="auto"/>
            </w:tcBorders>
            <w:hideMark/>
          </w:tcPr>
          <w:p w14:paraId="6C032868" w14:textId="77777777" w:rsidR="00C2007D" w:rsidRPr="007275DF" w:rsidRDefault="00C2007D" w:rsidP="00EC13EE">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0320A94" w14:textId="77777777" w:rsidR="00C2007D" w:rsidRPr="007275DF" w:rsidRDefault="00C2007D" w:rsidP="00EC13EE">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2ACC9FB7" w14:textId="77777777" w:rsidR="00C2007D" w:rsidRPr="007275DF" w:rsidRDefault="00C2007D" w:rsidP="00EC13EE">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0718020E" w14:textId="77777777" w:rsidR="00C2007D" w:rsidRPr="007275DF" w:rsidRDefault="00C2007D" w:rsidP="00EC13EE">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F138D02" w14:textId="77777777" w:rsidR="00C2007D" w:rsidRPr="007275DF" w:rsidRDefault="00C2007D" w:rsidP="00EC13EE">
            <w:pPr>
              <w:pStyle w:val="TAC"/>
              <w:rPr>
                <w:lang w:val="en-US"/>
              </w:rPr>
            </w:pPr>
            <w:r w:rsidRPr="007275DF">
              <w:rPr>
                <w:lang w:val="en-US"/>
              </w:rPr>
              <w:t>-4</w:t>
            </w:r>
          </w:p>
        </w:tc>
      </w:tr>
      <w:tr w:rsidR="00C2007D" w:rsidRPr="007275DF" w14:paraId="102FBF5B"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0799168A" w14:textId="77777777" w:rsidR="00C2007D" w:rsidRPr="007275DF" w:rsidRDefault="00C2007D" w:rsidP="00EC13EE">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7024DEE"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E7453DD" w14:textId="77777777" w:rsidR="00C2007D" w:rsidRPr="007275DF" w:rsidRDefault="00C2007D" w:rsidP="00EC13EE">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5FC22C29" w14:textId="77777777" w:rsidR="00C2007D" w:rsidRPr="007275DF" w:rsidRDefault="00C2007D" w:rsidP="00EC13EE">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372509CC" w14:textId="77777777" w:rsidR="00C2007D" w:rsidRPr="007275DF" w:rsidRDefault="00C2007D" w:rsidP="00EC13EE">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22F595FA" w14:textId="77777777" w:rsidR="00C2007D" w:rsidRPr="007275DF" w:rsidRDefault="00C2007D" w:rsidP="00EC13EE">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75A82" w14:textId="77777777" w:rsidR="00C2007D" w:rsidRPr="007275DF" w:rsidRDefault="00C2007D" w:rsidP="00EC13EE">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5DA7FA07" w14:textId="77777777" w:rsidR="00C2007D" w:rsidRPr="007275DF" w:rsidRDefault="00C2007D" w:rsidP="00EC13EE">
            <w:pPr>
              <w:pStyle w:val="TAC"/>
              <w:rPr>
                <w:sz w:val="16"/>
                <w:lang w:val="en-US"/>
              </w:rPr>
            </w:pPr>
            <w:r w:rsidRPr="007275DF">
              <w:rPr>
                <w:lang w:val="en-US"/>
              </w:rPr>
              <w:t>-111</w:t>
            </w:r>
          </w:p>
        </w:tc>
      </w:tr>
      <w:tr w:rsidR="00C2007D" w:rsidRPr="007275DF" w14:paraId="7974D4BD"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12CCAD40" w14:textId="77777777" w:rsidR="00C2007D" w:rsidRPr="007275DF" w:rsidRDefault="00C2007D" w:rsidP="00EC13EE">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11F23A6"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2A7885F" w14:textId="77777777" w:rsidR="00C2007D" w:rsidRPr="007275DF" w:rsidRDefault="00C2007D" w:rsidP="00EC13EE">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0278205"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6B3EE07"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FBF782F" w14:textId="77777777" w:rsidR="00C2007D" w:rsidRPr="007275DF" w:rsidRDefault="00C2007D" w:rsidP="00EC13EE">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F725D4C" w14:textId="77777777" w:rsidR="00C2007D" w:rsidRPr="007275DF" w:rsidRDefault="00C2007D" w:rsidP="00EC13EE">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171E542" w14:textId="77777777" w:rsidR="00C2007D" w:rsidRPr="007275DF" w:rsidRDefault="00C2007D" w:rsidP="00EC13EE">
            <w:pPr>
              <w:pStyle w:val="TAC"/>
              <w:rPr>
                <w:sz w:val="16"/>
                <w:lang w:val="en-US"/>
              </w:rPr>
            </w:pPr>
            <w:r w:rsidRPr="007275DF">
              <w:rPr>
                <w:lang w:val="en-US"/>
              </w:rPr>
              <w:t>-110.5</w:t>
            </w:r>
          </w:p>
        </w:tc>
      </w:tr>
      <w:tr w:rsidR="00C2007D" w:rsidRPr="007275DF" w14:paraId="279F6C88"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212469B" w14:textId="77777777" w:rsidR="00C2007D" w:rsidRPr="007275DF" w:rsidRDefault="00C2007D" w:rsidP="00EC13EE">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622B6A2B" w14:textId="77777777" w:rsidR="00C2007D" w:rsidRPr="007275DF" w:rsidRDefault="00C2007D" w:rsidP="00EC13EE">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694E6DD" w14:textId="77777777" w:rsidR="00C2007D" w:rsidRPr="007275DF" w:rsidRDefault="00C2007D" w:rsidP="00EC13EE">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9696DB4" w14:textId="77777777" w:rsidR="00C2007D" w:rsidRPr="007275DF" w:rsidRDefault="00C2007D" w:rsidP="00EC13EE">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A23575" w14:textId="77777777" w:rsidR="00C2007D" w:rsidRPr="007275DF" w:rsidRDefault="00C2007D" w:rsidP="00EC13EE">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5E9A3A4" w14:textId="77777777" w:rsidR="00C2007D" w:rsidRPr="007275DF" w:rsidRDefault="00C2007D" w:rsidP="00EC13EE">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4F37B81F" w14:textId="77777777" w:rsidR="00C2007D" w:rsidRPr="007275DF" w:rsidRDefault="00C2007D" w:rsidP="00EC13EE">
            <w:pPr>
              <w:pStyle w:val="TAC"/>
              <w:rPr>
                <w:sz w:val="16"/>
                <w:lang w:val="en-US"/>
              </w:rPr>
            </w:pPr>
            <w:r w:rsidRPr="007275DF">
              <w:rPr>
                <w:lang w:val="en-US"/>
              </w:rPr>
              <w:t>-17.34</w:t>
            </w:r>
          </w:p>
        </w:tc>
      </w:tr>
      <w:tr w:rsidR="00C2007D" w:rsidRPr="007275DF" w14:paraId="7091361A"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2A136D22" w14:textId="77777777" w:rsidR="00C2007D" w:rsidRPr="007275DF" w:rsidRDefault="00C2007D" w:rsidP="00EC13EE">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464E6F04" w14:textId="77777777" w:rsidR="00C2007D" w:rsidRPr="007275DF" w:rsidRDefault="00C2007D" w:rsidP="00EC13EE">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A05D919"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D667C75"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FC16F51"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AD855F5"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5866888C" w14:textId="77777777" w:rsidR="00C2007D" w:rsidRPr="007275DF" w:rsidRDefault="00C2007D" w:rsidP="00EC13EE">
            <w:pPr>
              <w:pStyle w:val="TAC"/>
              <w:rPr>
                <w:sz w:val="16"/>
                <w:lang w:val="en-US"/>
              </w:rPr>
            </w:pPr>
          </w:p>
        </w:tc>
      </w:tr>
      <w:tr w:rsidR="00C2007D" w:rsidRPr="007275DF" w14:paraId="220E7B1A"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0DD57C15" w14:textId="77777777" w:rsidR="00C2007D" w:rsidRPr="007275DF" w:rsidRDefault="00C2007D" w:rsidP="00EC13EE">
            <w:pPr>
              <w:pStyle w:val="TAL"/>
              <w:rPr>
                <w:lang w:val="en-US"/>
              </w:rPr>
            </w:pPr>
          </w:p>
        </w:tc>
        <w:tc>
          <w:tcPr>
            <w:tcW w:w="0" w:type="auto"/>
            <w:vMerge/>
            <w:tcBorders>
              <w:left w:val="single" w:sz="4" w:space="0" w:color="auto"/>
              <w:right w:val="single" w:sz="4" w:space="0" w:color="auto"/>
            </w:tcBorders>
          </w:tcPr>
          <w:p w14:paraId="5205F63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49C270FE"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375AD25"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4803B5C"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67206E0"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2F7E79AC" w14:textId="77777777" w:rsidR="00C2007D" w:rsidRPr="007275DF" w:rsidRDefault="00C2007D" w:rsidP="00EC13EE">
            <w:pPr>
              <w:pStyle w:val="TAC"/>
              <w:rPr>
                <w:sz w:val="16"/>
                <w:lang w:val="en-US"/>
              </w:rPr>
            </w:pPr>
          </w:p>
        </w:tc>
      </w:tr>
      <w:tr w:rsidR="00C2007D" w:rsidRPr="007275DF" w14:paraId="4F0D8862"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20955017" w14:textId="77777777" w:rsidR="00C2007D" w:rsidRPr="007275DF" w:rsidRDefault="00C2007D" w:rsidP="00EC13EE">
            <w:pPr>
              <w:pStyle w:val="TAL"/>
              <w:rPr>
                <w:lang w:val="en-US"/>
              </w:rPr>
            </w:pPr>
          </w:p>
        </w:tc>
        <w:tc>
          <w:tcPr>
            <w:tcW w:w="0" w:type="auto"/>
            <w:vMerge/>
            <w:tcBorders>
              <w:left w:val="single" w:sz="4" w:space="0" w:color="auto"/>
              <w:right w:val="single" w:sz="4" w:space="0" w:color="auto"/>
            </w:tcBorders>
          </w:tcPr>
          <w:p w14:paraId="1B2E4C5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A325740"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84A294F"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01FAD97" w14:textId="77777777" w:rsidR="00C2007D" w:rsidRPr="007275DF" w:rsidRDefault="00C2007D" w:rsidP="00EC13EE">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A53574A" w14:textId="77777777" w:rsidR="00C2007D" w:rsidRPr="007275DF" w:rsidRDefault="00C2007D" w:rsidP="00EC13EE">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489F20" w14:textId="77777777" w:rsidR="00C2007D" w:rsidRPr="007275DF" w:rsidRDefault="00C2007D" w:rsidP="00EC13EE">
            <w:pPr>
              <w:pStyle w:val="TAC"/>
              <w:rPr>
                <w:sz w:val="16"/>
                <w:lang w:val="sv-FI"/>
              </w:rPr>
            </w:pPr>
          </w:p>
        </w:tc>
      </w:tr>
      <w:tr w:rsidR="00C2007D" w:rsidRPr="007275DF" w14:paraId="0C3B928C"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5535F7E2"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1273829B"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4661E31"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CA12C40"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E2B3CD6" w14:textId="77777777" w:rsidR="00C2007D" w:rsidRPr="007275DF" w:rsidRDefault="00C2007D" w:rsidP="00EC13EE">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C9B04F" w14:textId="77777777" w:rsidR="00C2007D" w:rsidRPr="007275DF" w:rsidRDefault="00C2007D" w:rsidP="00EC13EE">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37DCD59" w14:textId="77777777" w:rsidR="00C2007D" w:rsidRPr="007275DF" w:rsidRDefault="00C2007D" w:rsidP="00EC13EE">
            <w:pPr>
              <w:pStyle w:val="TAC"/>
              <w:rPr>
                <w:sz w:val="16"/>
                <w:lang w:val="sv-FI"/>
              </w:rPr>
            </w:pPr>
          </w:p>
        </w:tc>
      </w:tr>
      <w:tr w:rsidR="00C2007D" w:rsidRPr="007275DF" w14:paraId="6A43E0E3" w14:textId="77777777" w:rsidTr="00EC13EE">
        <w:trPr>
          <w:jc w:val="center"/>
        </w:trPr>
        <w:tc>
          <w:tcPr>
            <w:tcW w:w="0" w:type="auto"/>
            <w:gridSpan w:val="2"/>
            <w:tcBorders>
              <w:top w:val="nil"/>
              <w:left w:val="single" w:sz="4" w:space="0" w:color="auto"/>
              <w:bottom w:val="nil"/>
              <w:right w:val="single" w:sz="4" w:space="0" w:color="auto"/>
            </w:tcBorders>
            <w:shd w:val="clear" w:color="auto" w:fill="auto"/>
          </w:tcPr>
          <w:p w14:paraId="6471B5B6"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7954F17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tcPr>
          <w:p w14:paraId="4ABF4C39"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7DC0E56"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01EB4BC"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50872AD"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602443A4" w14:textId="77777777" w:rsidR="00C2007D" w:rsidRPr="007275DF" w:rsidRDefault="00C2007D" w:rsidP="00EC13EE">
            <w:pPr>
              <w:pStyle w:val="TAC"/>
              <w:rPr>
                <w:sz w:val="16"/>
                <w:lang w:val="en-US"/>
              </w:rPr>
            </w:pPr>
          </w:p>
        </w:tc>
      </w:tr>
      <w:tr w:rsidR="00C2007D" w:rsidRPr="007275DF" w14:paraId="587BAEE4"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49175D66"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2066F257"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6BB6BE"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74E6746"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5DCB083"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E6C6164"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3EE0FDF6" w14:textId="77777777" w:rsidR="00C2007D" w:rsidRPr="007275DF" w:rsidRDefault="00C2007D" w:rsidP="00EC13EE">
            <w:pPr>
              <w:pStyle w:val="TAC"/>
              <w:rPr>
                <w:sz w:val="16"/>
                <w:lang w:val="en-US"/>
              </w:rPr>
            </w:pPr>
          </w:p>
        </w:tc>
      </w:tr>
      <w:tr w:rsidR="00C2007D" w:rsidRPr="007275DF" w14:paraId="27842E22"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F14995" w14:textId="77777777" w:rsidR="00C2007D" w:rsidRPr="007275DF" w:rsidRDefault="00C2007D" w:rsidP="00EC13EE">
            <w:pPr>
              <w:pStyle w:val="TAL"/>
              <w:rPr>
                <w:lang w:val="en-US"/>
              </w:rPr>
            </w:pPr>
          </w:p>
        </w:tc>
        <w:tc>
          <w:tcPr>
            <w:tcW w:w="0" w:type="auto"/>
            <w:vMerge/>
            <w:tcBorders>
              <w:left w:val="single" w:sz="4" w:space="0" w:color="auto"/>
              <w:bottom w:val="single" w:sz="4" w:space="0" w:color="auto"/>
              <w:right w:val="single" w:sz="4" w:space="0" w:color="auto"/>
            </w:tcBorders>
          </w:tcPr>
          <w:p w14:paraId="12A08A0F" w14:textId="77777777" w:rsidR="00C2007D" w:rsidRPr="007275DF" w:rsidRDefault="00C2007D" w:rsidP="00EC13EE">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33DD2C61" w14:textId="77777777" w:rsidR="00C2007D" w:rsidRPr="007275DF" w:rsidRDefault="00C2007D" w:rsidP="00EC13EE">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6FC514A" w14:textId="77777777" w:rsidR="00C2007D" w:rsidRPr="007275DF" w:rsidRDefault="00C2007D" w:rsidP="00EC13EE">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8C76BBB" w14:textId="77777777" w:rsidR="00C2007D" w:rsidRPr="007275DF" w:rsidRDefault="00C2007D" w:rsidP="00EC13EE">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57CDBB1" w14:textId="77777777" w:rsidR="00C2007D" w:rsidRPr="007275DF" w:rsidRDefault="00C2007D" w:rsidP="00EC13EE">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20511AE" w14:textId="77777777" w:rsidR="00C2007D" w:rsidRPr="007275DF" w:rsidRDefault="00C2007D" w:rsidP="00EC13EE">
            <w:pPr>
              <w:pStyle w:val="TAC"/>
              <w:rPr>
                <w:sz w:val="16"/>
                <w:lang w:val="en-US"/>
              </w:rPr>
            </w:pPr>
          </w:p>
        </w:tc>
      </w:tr>
      <w:tr w:rsidR="00C2007D" w:rsidRPr="007275DF" w14:paraId="071874D8"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14EA93BD" w14:textId="77777777" w:rsidR="00C2007D" w:rsidRPr="007275DF" w:rsidRDefault="00C2007D" w:rsidP="00EC13EE">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63274C8"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58B6DC32" w14:textId="77777777" w:rsidR="00C2007D" w:rsidRPr="007275DF" w:rsidRDefault="00C2007D" w:rsidP="00EC13EE">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A2A4533" w14:textId="77777777" w:rsidR="00C2007D" w:rsidRPr="007275DF" w:rsidRDefault="00C2007D" w:rsidP="00EC13EE">
            <w:pPr>
              <w:pStyle w:val="TAC"/>
              <w:rPr>
                <w:lang w:val="en-US"/>
              </w:rPr>
            </w:pPr>
            <w:r w:rsidRPr="007275DF">
              <w:rPr>
                <w:lang w:val="en-US"/>
              </w:rPr>
              <w:t>dBm/</w:t>
            </w:r>
          </w:p>
          <w:p w14:paraId="42ADA9F7" w14:textId="77777777" w:rsidR="00C2007D" w:rsidRPr="007275DF" w:rsidRDefault="00C2007D" w:rsidP="00EC13EE">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5E4D10" w14:textId="77777777" w:rsidR="00C2007D" w:rsidRPr="007275DF" w:rsidRDefault="00C2007D" w:rsidP="00EC13EE">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F1A9C" w14:textId="77777777" w:rsidR="00C2007D" w:rsidRPr="007275DF" w:rsidRDefault="00C2007D" w:rsidP="00EC13EE">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3D6C8433" w14:textId="77777777" w:rsidR="00C2007D" w:rsidRPr="007275DF" w:rsidRDefault="00C2007D" w:rsidP="00EC13EE">
            <w:pPr>
              <w:pStyle w:val="TAC"/>
              <w:rPr>
                <w:lang w:val="en-US"/>
              </w:rPr>
            </w:pPr>
            <w:r w:rsidRPr="007275DF">
              <w:rPr>
                <w:lang w:val="en-US"/>
              </w:rPr>
              <w:t>-73.4</w:t>
            </w:r>
          </w:p>
        </w:tc>
      </w:tr>
      <w:tr w:rsidR="00C2007D" w:rsidRPr="007275DF" w14:paraId="4D91A0DF"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50472D8D" w14:textId="77777777" w:rsidR="00C2007D" w:rsidRPr="007275DF" w:rsidRDefault="00C2007D" w:rsidP="00EC13EE">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5AB6512"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B513E21" w14:textId="77777777" w:rsidR="00C2007D" w:rsidRPr="007275DF" w:rsidRDefault="00C2007D" w:rsidP="00EC13EE">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6C9429D" w14:textId="77777777" w:rsidR="00C2007D" w:rsidRPr="007275DF" w:rsidRDefault="00C2007D" w:rsidP="00EC13EE">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520D7DF1"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A55885" w14:textId="77777777" w:rsidR="00C2007D" w:rsidRPr="007275DF" w:rsidRDefault="00C2007D" w:rsidP="00EC13EE">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6441DB94" w14:textId="77777777" w:rsidR="00C2007D" w:rsidRPr="007275DF" w:rsidRDefault="00C2007D" w:rsidP="00EC13EE">
            <w:pPr>
              <w:pStyle w:val="TAC"/>
              <w:rPr>
                <w:lang w:val="en-US"/>
              </w:rPr>
            </w:pPr>
            <w:r w:rsidRPr="007275DF">
              <w:rPr>
                <w:lang w:val="en-US"/>
              </w:rPr>
              <w:t>-72.9</w:t>
            </w:r>
          </w:p>
        </w:tc>
      </w:tr>
      <w:tr w:rsidR="00C2007D" w:rsidRPr="007275DF" w14:paraId="703EE795"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6D55843" w14:textId="77777777" w:rsidR="00C2007D" w:rsidRPr="007275DF" w:rsidRDefault="00C2007D" w:rsidP="00EC13EE">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1A7E699" w14:textId="77777777" w:rsidR="00C2007D" w:rsidRPr="007275DF" w:rsidRDefault="00C2007D" w:rsidP="00EC13EE">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1463068"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CBBE1CB"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0ED204B0"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2A0A828B" w14:textId="77777777" w:rsidR="00C2007D" w:rsidRPr="007275DF" w:rsidRDefault="00C2007D" w:rsidP="00EC13EE">
            <w:pPr>
              <w:pStyle w:val="TAC"/>
              <w:rPr>
                <w:lang w:val="en-US"/>
              </w:rPr>
            </w:pPr>
            <w:r w:rsidRPr="007275DF">
              <w:rPr>
                <w:lang w:val="en-US"/>
              </w:rPr>
              <w:t>AWGN</w:t>
            </w:r>
          </w:p>
        </w:tc>
      </w:tr>
      <w:tr w:rsidR="00C2007D" w:rsidRPr="007275DF" w14:paraId="7B2F053A"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8473E35" w14:textId="77777777" w:rsidR="00C2007D" w:rsidRPr="007275DF" w:rsidRDefault="00C2007D" w:rsidP="00EC13EE">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202A537E"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2D1D341"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16A22D39"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6AD978E"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C9C171A" w14:textId="77777777" w:rsidR="00C2007D" w:rsidRPr="007275DF" w:rsidRDefault="00C2007D" w:rsidP="00EC13EE">
            <w:pPr>
              <w:pStyle w:val="TAC"/>
              <w:rPr>
                <w:lang w:val="en-US"/>
              </w:rPr>
            </w:pPr>
            <w:r w:rsidRPr="007275DF">
              <w:rPr>
                <w:lang w:val="en-US"/>
              </w:rPr>
              <w:t>1x2</w:t>
            </w:r>
          </w:p>
        </w:tc>
      </w:tr>
      <w:tr w:rsidR="00C2007D" w:rsidRPr="007275DF" w14:paraId="6722D721" w14:textId="77777777" w:rsidTr="00EC13E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5E87888" w14:textId="77777777" w:rsidR="00C2007D" w:rsidRPr="007275DF" w:rsidRDefault="00C2007D" w:rsidP="00EC13EE">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5264D9FD" w14:textId="77777777" w:rsidR="00C2007D" w:rsidRPr="007275DF" w:rsidRDefault="00C2007D" w:rsidP="00EC13EE">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488C6348">
                <v:shape id="_x0000_i1076" type="#_x0000_t75" style="width:15.45pt;height:15.45pt" o:ole="" fillcolor="window">
                  <v:imagedata r:id="rId11" o:title=""/>
                </v:shape>
                <o:OLEObject Type="Embed" ProgID="Equation.3" ShapeID="_x0000_i1076" DrawAspect="Content" ObjectID="_1813122353" r:id="rId68"/>
              </w:object>
            </w:r>
            <w:r w:rsidRPr="007275DF">
              <w:rPr>
                <w:lang w:val="en-US"/>
              </w:rPr>
              <w:t xml:space="preserve"> to be fulfilled.</w:t>
            </w:r>
          </w:p>
          <w:p w14:paraId="020B9DEC" w14:textId="77777777" w:rsidR="00C2007D" w:rsidRPr="007275DF" w:rsidRDefault="00C2007D" w:rsidP="00EC13EE">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B62680" w14:textId="77777777" w:rsidR="00C2007D" w:rsidRPr="007275DF" w:rsidRDefault="00C2007D" w:rsidP="00EC13EE">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70EFC614" w14:textId="77777777" w:rsidR="00C2007D" w:rsidRPr="007275DF" w:rsidRDefault="00C2007D" w:rsidP="00EC13EE">
            <w:pPr>
              <w:pStyle w:val="TAN"/>
              <w:rPr>
                <w:lang w:val="en-US"/>
              </w:rPr>
            </w:pPr>
            <w:r w:rsidRPr="007275DF">
              <w:rPr>
                <w:lang w:val="en-US"/>
              </w:rPr>
              <w:t>Note 5:</w:t>
            </w:r>
            <w:r w:rsidRPr="007275DF">
              <w:rPr>
                <w:lang w:val="en-US"/>
              </w:rPr>
              <w:tab/>
              <w:t>NR operating band groups are as defined in Clause 3.5.2.</w:t>
            </w:r>
          </w:p>
          <w:p w14:paraId="398EEC58" w14:textId="77777777" w:rsidR="00C2007D" w:rsidRDefault="00C2007D" w:rsidP="00EC13EE">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3B0DC835" w14:textId="77777777" w:rsidR="00C2007D" w:rsidRPr="002B3A13" w:rsidRDefault="00C2007D" w:rsidP="00EC13EE">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AC663BC" w14:textId="77777777" w:rsidR="00C2007D" w:rsidRPr="002B3A13" w:rsidRDefault="00C2007D" w:rsidP="00EC13EE">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7ECEBE7" w14:textId="77777777" w:rsidR="00C2007D" w:rsidRPr="007275DF" w:rsidRDefault="00C2007D" w:rsidP="00EC13EE">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0AAD0A4" w14:textId="77777777" w:rsidR="00C2007D" w:rsidRDefault="00C2007D" w:rsidP="00743DAB"/>
    <w:p w14:paraId="771123FC" w14:textId="77777777" w:rsidR="00743DA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080"/>
        <w:gridCol w:w="1752"/>
        <w:gridCol w:w="1128"/>
        <w:gridCol w:w="1352"/>
        <w:gridCol w:w="1352"/>
      </w:tblGrid>
      <w:tr w:rsidR="00C2007D" w:rsidRPr="00ED2ED3" w14:paraId="570F3A55" w14:textId="77777777" w:rsidTr="00EC13EE">
        <w:trPr>
          <w:trHeight w:val="187"/>
          <w:jc w:val="center"/>
        </w:trPr>
        <w:tc>
          <w:tcPr>
            <w:tcW w:w="4233" w:type="dxa"/>
            <w:gridSpan w:val="3"/>
            <w:tcBorders>
              <w:top w:val="single" w:sz="4" w:space="0" w:color="auto"/>
              <w:left w:val="single" w:sz="4" w:space="0" w:color="auto"/>
              <w:bottom w:val="nil"/>
              <w:right w:val="single" w:sz="4" w:space="0" w:color="auto"/>
            </w:tcBorders>
            <w:vAlign w:val="center"/>
          </w:tcPr>
          <w:p w14:paraId="08CA2FBB" w14:textId="77777777" w:rsidR="00C2007D" w:rsidRPr="00ED2ED3" w:rsidRDefault="00C2007D" w:rsidP="00EC13EE">
            <w:pPr>
              <w:pStyle w:val="TAL"/>
              <w:spacing w:line="256" w:lineRule="auto"/>
              <w:jc w:val="center"/>
              <w:rPr>
                <w:b/>
                <w:bCs/>
                <w:szCs w:val="18"/>
              </w:rPr>
            </w:pPr>
            <w:r w:rsidRPr="00ED2ED3">
              <w:rPr>
                <w:b/>
                <w:bCs/>
                <w:szCs w:val="18"/>
              </w:rPr>
              <w:t>Parameter</w:t>
            </w:r>
          </w:p>
        </w:tc>
        <w:tc>
          <w:tcPr>
            <w:tcW w:w="1128" w:type="dxa"/>
            <w:tcBorders>
              <w:top w:val="single" w:sz="4" w:space="0" w:color="auto"/>
              <w:left w:val="single" w:sz="4" w:space="0" w:color="auto"/>
              <w:bottom w:val="nil"/>
              <w:right w:val="single" w:sz="4" w:space="0" w:color="auto"/>
            </w:tcBorders>
          </w:tcPr>
          <w:p w14:paraId="4F95C3CB" w14:textId="77777777" w:rsidR="00C2007D" w:rsidRPr="00ED2ED3" w:rsidRDefault="00C2007D" w:rsidP="00EC13EE">
            <w:pPr>
              <w:pStyle w:val="TAC"/>
              <w:spacing w:line="256" w:lineRule="auto"/>
              <w:rPr>
                <w:b/>
                <w:bCs/>
                <w:szCs w:val="18"/>
              </w:rPr>
            </w:pPr>
            <w:r w:rsidRPr="00ED2ED3">
              <w:rPr>
                <w:b/>
                <w:bCs/>
                <w:szCs w:val="18"/>
              </w:rPr>
              <w:t>Unit</w:t>
            </w:r>
          </w:p>
        </w:tc>
        <w:tc>
          <w:tcPr>
            <w:tcW w:w="1352" w:type="dxa"/>
            <w:tcBorders>
              <w:top w:val="single" w:sz="4" w:space="0" w:color="auto"/>
              <w:left w:val="single" w:sz="4" w:space="0" w:color="auto"/>
              <w:bottom w:val="single" w:sz="4" w:space="0" w:color="auto"/>
              <w:right w:val="single" w:sz="4" w:space="0" w:color="auto"/>
            </w:tcBorders>
          </w:tcPr>
          <w:p w14:paraId="3F8518B0" w14:textId="77777777" w:rsidR="00C2007D" w:rsidRPr="00ED2ED3" w:rsidRDefault="00C2007D" w:rsidP="00EC13EE">
            <w:pPr>
              <w:pStyle w:val="TAC"/>
              <w:spacing w:line="256" w:lineRule="auto"/>
              <w:rPr>
                <w:szCs w:val="18"/>
              </w:rPr>
            </w:pPr>
            <w:r w:rsidRPr="00ED2ED3">
              <w:rPr>
                <w:b/>
                <w:bCs/>
                <w:szCs w:val="18"/>
              </w:rPr>
              <w:t>Test 1</w:t>
            </w:r>
          </w:p>
        </w:tc>
        <w:tc>
          <w:tcPr>
            <w:tcW w:w="1352" w:type="dxa"/>
            <w:tcBorders>
              <w:top w:val="single" w:sz="4" w:space="0" w:color="auto"/>
              <w:left w:val="single" w:sz="4" w:space="0" w:color="auto"/>
              <w:bottom w:val="single" w:sz="4" w:space="0" w:color="auto"/>
              <w:right w:val="single" w:sz="4" w:space="0" w:color="auto"/>
            </w:tcBorders>
          </w:tcPr>
          <w:p w14:paraId="7010FEE3" w14:textId="77777777" w:rsidR="00C2007D" w:rsidRPr="00ED2ED3" w:rsidRDefault="00C2007D" w:rsidP="00EC13EE">
            <w:pPr>
              <w:pStyle w:val="TAC"/>
              <w:spacing w:line="256" w:lineRule="auto"/>
              <w:rPr>
                <w:szCs w:val="18"/>
              </w:rPr>
            </w:pPr>
            <w:r w:rsidRPr="00ED2ED3">
              <w:rPr>
                <w:b/>
                <w:bCs/>
                <w:szCs w:val="18"/>
              </w:rPr>
              <w:t>Test 3</w:t>
            </w:r>
          </w:p>
        </w:tc>
      </w:tr>
      <w:tr w:rsidR="00C2007D" w:rsidRPr="00ED2ED3" w14:paraId="3C1F8714" w14:textId="77777777" w:rsidTr="00EC13EE">
        <w:trPr>
          <w:trHeight w:val="187"/>
          <w:jc w:val="center"/>
        </w:trPr>
        <w:tc>
          <w:tcPr>
            <w:tcW w:w="4233" w:type="dxa"/>
            <w:gridSpan w:val="3"/>
            <w:tcBorders>
              <w:top w:val="nil"/>
              <w:left w:val="single" w:sz="4" w:space="0" w:color="auto"/>
              <w:bottom w:val="single" w:sz="4" w:space="0" w:color="auto"/>
              <w:right w:val="single" w:sz="4" w:space="0" w:color="auto"/>
            </w:tcBorders>
            <w:vAlign w:val="center"/>
          </w:tcPr>
          <w:p w14:paraId="7E3DB00F" w14:textId="77777777" w:rsidR="00C2007D" w:rsidRPr="00ED2ED3" w:rsidRDefault="00C2007D" w:rsidP="00EC13EE">
            <w:pPr>
              <w:pStyle w:val="TAL"/>
              <w:spacing w:line="256" w:lineRule="auto"/>
              <w:rPr>
                <w:szCs w:val="18"/>
              </w:rPr>
            </w:pPr>
          </w:p>
        </w:tc>
        <w:tc>
          <w:tcPr>
            <w:tcW w:w="1128" w:type="dxa"/>
            <w:tcBorders>
              <w:top w:val="nil"/>
              <w:left w:val="single" w:sz="4" w:space="0" w:color="auto"/>
              <w:bottom w:val="single" w:sz="4" w:space="0" w:color="auto"/>
              <w:right w:val="single" w:sz="4" w:space="0" w:color="auto"/>
            </w:tcBorders>
          </w:tcPr>
          <w:p w14:paraId="1F981FD8"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tcPr>
          <w:p w14:paraId="2A0A66A1" w14:textId="77777777" w:rsidR="00C2007D" w:rsidRPr="00ED2ED3" w:rsidRDefault="00C2007D" w:rsidP="00EC13EE">
            <w:pPr>
              <w:pStyle w:val="TAC"/>
              <w:spacing w:line="256" w:lineRule="auto"/>
              <w:rPr>
                <w:szCs w:val="18"/>
              </w:rPr>
            </w:pPr>
            <w:r w:rsidRPr="00ED2ED3">
              <w:rPr>
                <w:b/>
                <w:bCs/>
                <w:szCs w:val="18"/>
              </w:rPr>
              <w:t>Cell 1</w:t>
            </w:r>
          </w:p>
        </w:tc>
        <w:tc>
          <w:tcPr>
            <w:tcW w:w="1352" w:type="dxa"/>
            <w:tcBorders>
              <w:top w:val="single" w:sz="4" w:space="0" w:color="auto"/>
              <w:left w:val="single" w:sz="4" w:space="0" w:color="auto"/>
              <w:bottom w:val="single" w:sz="4" w:space="0" w:color="auto"/>
              <w:right w:val="single" w:sz="4" w:space="0" w:color="auto"/>
            </w:tcBorders>
          </w:tcPr>
          <w:p w14:paraId="6C0FFB10" w14:textId="77777777" w:rsidR="00C2007D" w:rsidRPr="00ED2ED3" w:rsidRDefault="00C2007D" w:rsidP="00EC13EE">
            <w:pPr>
              <w:pStyle w:val="TAC"/>
              <w:spacing w:line="256" w:lineRule="auto"/>
              <w:rPr>
                <w:szCs w:val="18"/>
              </w:rPr>
            </w:pPr>
            <w:r w:rsidRPr="00ED2ED3">
              <w:rPr>
                <w:b/>
                <w:bCs/>
                <w:szCs w:val="18"/>
              </w:rPr>
              <w:t>Cell 1</w:t>
            </w:r>
          </w:p>
        </w:tc>
      </w:tr>
      <w:tr w:rsidR="00C2007D" w:rsidRPr="00ED2ED3" w14:paraId="7116F459"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08DE442" w14:textId="77777777" w:rsidR="00C2007D" w:rsidRPr="00ED2ED3" w:rsidRDefault="00C2007D" w:rsidP="00EC13EE">
            <w:pPr>
              <w:pStyle w:val="TAL"/>
              <w:rPr>
                <w:szCs w:val="18"/>
              </w:rPr>
            </w:pPr>
            <w:r w:rsidRPr="00ED2ED3">
              <w:rPr>
                <w:szCs w:val="18"/>
              </w:rPr>
              <w:t>SSB ARFCN</w:t>
            </w:r>
          </w:p>
        </w:tc>
        <w:tc>
          <w:tcPr>
            <w:tcW w:w="1128" w:type="dxa"/>
            <w:tcBorders>
              <w:top w:val="single" w:sz="4" w:space="0" w:color="auto"/>
              <w:left w:val="single" w:sz="4" w:space="0" w:color="auto"/>
              <w:bottom w:val="single" w:sz="4" w:space="0" w:color="auto"/>
              <w:right w:val="single" w:sz="4" w:space="0" w:color="auto"/>
            </w:tcBorders>
          </w:tcPr>
          <w:p w14:paraId="7E7A7138"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A5668DB" w14:textId="77777777" w:rsidR="00C2007D" w:rsidRPr="00ED2ED3" w:rsidRDefault="00C2007D" w:rsidP="00EC13EE">
            <w:pPr>
              <w:pStyle w:val="TAC"/>
              <w:spacing w:line="256" w:lineRule="auto"/>
              <w:rPr>
                <w:szCs w:val="18"/>
              </w:rPr>
            </w:pPr>
            <w:r w:rsidRPr="00ED2ED3">
              <w:rPr>
                <w:szCs w:val="18"/>
              </w:rPr>
              <w:t>freq1</w:t>
            </w:r>
          </w:p>
        </w:tc>
        <w:tc>
          <w:tcPr>
            <w:tcW w:w="1352" w:type="dxa"/>
            <w:tcBorders>
              <w:top w:val="single" w:sz="4" w:space="0" w:color="auto"/>
              <w:left w:val="single" w:sz="4" w:space="0" w:color="auto"/>
              <w:bottom w:val="single" w:sz="4" w:space="0" w:color="auto"/>
              <w:right w:val="single" w:sz="4" w:space="0" w:color="auto"/>
            </w:tcBorders>
            <w:hideMark/>
          </w:tcPr>
          <w:p w14:paraId="2001689C" w14:textId="77777777" w:rsidR="00C2007D" w:rsidRPr="00ED2ED3" w:rsidRDefault="00C2007D" w:rsidP="00EC13EE">
            <w:pPr>
              <w:pStyle w:val="TAC"/>
              <w:spacing w:line="256" w:lineRule="auto"/>
              <w:rPr>
                <w:szCs w:val="18"/>
              </w:rPr>
            </w:pPr>
            <w:r w:rsidRPr="00ED2ED3">
              <w:rPr>
                <w:szCs w:val="18"/>
              </w:rPr>
              <w:t>freq1</w:t>
            </w:r>
          </w:p>
        </w:tc>
      </w:tr>
      <w:tr w:rsidR="00C2007D" w:rsidRPr="00ED2ED3" w14:paraId="437AB137"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8A8E5B5" w14:textId="77777777" w:rsidR="00C2007D" w:rsidRPr="00ED2ED3" w:rsidRDefault="00C2007D" w:rsidP="00EC13EE">
            <w:pPr>
              <w:pStyle w:val="TAL"/>
              <w:rPr>
                <w:szCs w:val="18"/>
              </w:rPr>
            </w:pPr>
            <w:r w:rsidRPr="00ED2ED3">
              <w:rPr>
                <w:szCs w:val="18"/>
              </w:rPr>
              <w:t>Duplex mode</w:t>
            </w:r>
          </w:p>
        </w:tc>
        <w:tc>
          <w:tcPr>
            <w:tcW w:w="1752" w:type="dxa"/>
            <w:tcBorders>
              <w:top w:val="single" w:sz="4" w:space="0" w:color="auto"/>
              <w:left w:val="single" w:sz="4" w:space="0" w:color="auto"/>
              <w:bottom w:val="single" w:sz="4" w:space="0" w:color="auto"/>
              <w:right w:val="single" w:sz="4" w:space="0" w:color="auto"/>
            </w:tcBorders>
            <w:hideMark/>
          </w:tcPr>
          <w:p w14:paraId="22810F79" w14:textId="77777777" w:rsidR="00C2007D" w:rsidRPr="00ED2ED3" w:rsidRDefault="00C2007D" w:rsidP="00EC13EE">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4C3B49B5"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98779CD" w14:textId="77777777" w:rsidR="00C2007D" w:rsidRPr="00ED2ED3" w:rsidRDefault="00C2007D" w:rsidP="00EC13EE">
            <w:pPr>
              <w:pStyle w:val="TAC"/>
              <w:spacing w:line="256" w:lineRule="auto"/>
              <w:rPr>
                <w:szCs w:val="18"/>
              </w:rPr>
            </w:pPr>
            <w:r w:rsidRPr="00ED2ED3">
              <w:rPr>
                <w:szCs w:val="18"/>
              </w:rPr>
              <w:t>FDD</w:t>
            </w:r>
          </w:p>
        </w:tc>
        <w:tc>
          <w:tcPr>
            <w:tcW w:w="1352" w:type="dxa"/>
            <w:tcBorders>
              <w:top w:val="single" w:sz="4" w:space="0" w:color="auto"/>
              <w:left w:val="single" w:sz="4" w:space="0" w:color="auto"/>
              <w:bottom w:val="single" w:sz="4" w:space="0" w:color="auto"/>
              <w:right w:val="single" w:sz="4" w:space="0" w:color="auto"/>
            </w:tcBorders>
          </w:tcPr>
          <w:p w14:paraId="7D58672A" w14:textId="77777777" w:rsidR="00C2007D" w:rsidRPr="00ED2ED3" w:rsidRDefault="00C2007D" w:rsidP="00EC13EE">
            <w:pPr>
              <w:pStyle w:val="TAC"/>
              <w:spacing w:line="256" w:lineRule="auto"/>
              <w:rPr>
                <w:szCs w:val="18"/>
              </w:rPr>
            </w:pPr>
            <w:r w:rsidRPr="00ED2ED3">
              <w:rPr>
                <w:szCs w:val="18"/>
              </w:rPr>
              <w:t>FDD</w:t>
            </w:r>
          </w:p>
        </w:tc>
      </w:tr>
      <w:tr w:rsidR="00C2007D" w:rsidRPr="00ED2ED3" w14:paraId="6B1C319A"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54ED67A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2AED90C" w14:textId="77777777" w:rsidR="00C2007D" w:rsidRPr="00ED2ED3" w:rsidRDefault="00C2007D" w:rsidP="00EC13EE">
            <w:pPr>
              <w:pStyle w:val="TAL"/>
              <w:rPr>
                <w:szCs w:val="18"/>
              </w:rPr>
            </w:pPr>
            <w:r w:rsidRPr="00ED2ED3">
              <w:rPr>
                <w:szCs w:val="18"/>
              </w:rPr>
              <w:t>Config 2,3</w:t>
            </w:r>
          </w:p>
        </w:tc>
        <w:tc>
          <w:tcPr>
            <w:tcW w:w="1128" w:type="dxa"/>
            <w:tcBorders>
              <w:top w:val="nil"/>
              <w:left w:val="single" w:sz="4" w:space="0" w:color="auto"/>
              <w:bottom w:val="single" w:sz="4" w:space="0" w:color="auto"/>
              <w:right w:val="single" w:sz="4" w:space="0" w:color="auto"/>
            </w:tcBorders>
          </w:tcPr>
          <w:p w14:paraId="78C97799"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3FE2B68" w14:textId="77777777" w:rsidR="00C2007D" w:rsidRPr="00ED2ED3" w:rsidRDefault="00C2007D" w:rsidP="00EC13EE">
            <w:pPr>
              <w:pStyle w:val="TAC"/>
              <w:spacing w:line="256" w:lineRule="auto"/>
              <w:rPr>
                <w:szCs w:val="18"/>
              </w:rPr>
            </w:pPr>
            <w:r w:rsidRPr="00ED2ED3">
              <w:rPr>
                <w:szCs w:val="18"/>
              </w:rPr>
              <w:t>TDD</w:t>
            </w:r>
          </w:p>
        </w:tc>
        <w:tc>
          <w:tcPr>
            <w:tcW w:w="1352" w:type="dxa"/>
            <w:tcBorders>
              <w:top w:val="single" w:sz="4" w:space="0" w:color="auto"/>
              <w:left w:val="single" w:sz="4" w:space="0" w:color="auto"/>
              <w:bottom w:val="single" w:sz="4" w:space="0" w:color="auto"/>
              <w:right w:val="single" w:sz="4" w:space="0" w:color="auto"/>
            </w:tcBorders>
          </w:tcPr>
          <w:p w14:paraId="28D41451" w14:textId="77777777" w:rsidR="00C2007D" w:rsidRPr="00ED2ED3" w:rsidRDefault="00C2007D" w:rsidP="00EC13EE">
            <w:pPr>
              <w:pStyle w:val="TAC"/>
              <w:spacing w:line="256" w:lineRule="auto"/>
              <w:rPr>
                <w:szCs w:val="18"/>
              </w:rPr>
            </w:pPr>
            <w:r w:rsidRPr="00ED2ED3">
              <w:rPr>
                <w:szCs w:val="18"/>
              </w:rPr>
              <w:t>TDD</w:t>
            </w:r>
          </w:p>
        </w:tc>
      </w:tr>
      <w:tr w:rsidR="00C2007D" w:rsidRPr="00ED2ED3" w14:paraId="39A09EF9"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3A7DA68" w14:textId="77777777" w:rsidR="00C2007D" w:rsidRPr="00ED2ED3" w:rsidRDefault="00C2007D" w:rsidP="00EC13EE">
            <w:pPr>
              <w:pStyle w:val="TAL"/>
              <w:rPr>
                <w:szCs w:val="18"/>
              </w:rPr>
            </w:pPr>
            <w:r w:rsidRPr="00ED2ED3">
              <w:rPr>
                <w:szCs w:val="18"/>
              </w:rPr>
              <w:t>TDD configuration</w:t>
            </w:r>
          </w:p>
        </w:tc>
        <w:tc>
          <w:tcPr>
            <w:tcW w:w="1752" w:type="dxa"/>
            <w:tcBorders>
              <w:top w:val="single" w:sz="4" w:space="0" w:color="auto"/>
              <w:left w:val="single" w:sz="4" w:space="0" w:color="auto"/>
              <w:bottom w:val="single" w:sz="4" w:space="0" w:color="auto"/>
              <w:right w:val="single" w:sz="4" w:space="0" w:color="auto"/>
            </w:tcBorders>
            <w:hideMark/>
          </w:tcPr>
          <w:p w14:paraId="49728C31"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A79076C"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01E88FC" w14:textId="77777777" w:rsidR="00C2007D" w:rsidRPr="00ED2ED3" w:rsidRDefault="00C2007D" w:rsidP="00EC13EE">
            <w:pPr>
              <w:pStyle w:val="TAC"/>
              <w:spacing w:line="256" w:lineRule="auto"/>
              <w:rPr>
                <w:szCs w:val="18"/>
              </w:rPr>
            </w:pPr>
            <w:r w:rsidRPr="00ED2ED3">
              <w:rPr>
                <w:szCs w:val="18"/>
              </w:rPr>
              <w:t>Not Applicable</w:t>
            </w:r>
          </w:p>
        </w:tc>
        <w:tc>
          <w:tcPr>
            <w:tcW w:w="1352" w:type="dxa"/>
            <w:tcBorders>
              <w:top w:val="single" w:sz="4" w:space="0" w:color="auto"/>
              <w:left w:val="single" w:sz="4" w:space="0" w:color="auto"/>
              <w:bottom w:val="single" w:sz="4" w:space="0" w:color="auto"/>
              <w:right w:val="single" w:sz="4" w:space="0" w:color="auto"/>
            </w:tcBorders>
          </w:tcPr>
          <w:p w14:paraId="4E7A01B7" w14:textId="77777777" w:rsidR="00C2007D" w:rsidRPr="00ED2ED3" w:rsidRDefault="00C2007D" w:rsidP="00EC13EE">
            <w:pPr>
              <w:pStyle w:val="TAC"/>
              <w:spacing w:line="256" w:lineRule="auto"/>
              <w:rPr>
                <w:szCs w:val="18"/>
              </w:rPr>
            </w:pPr>
            <w:r w:rsidRPr="00ED2ED3">
              <w:rPr>
                <w:szCs w:val="18"/>
              </w:rPr>
              <w:t>Not Applicable</w:t>
            </w:r>
          </w:p>
        </w:tc>
      </w:tr>
      <w:tr w:rsidR="00C2007D" w:rsidRPr="00ED2ED3" w14:paraId="66549AB8"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1FF99F6"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5C2549A"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2B345071"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right w:val="single" w:sz="4" w:space="0" w:color="auto"/>
            </w:tcBorders>
            <w:hideMark/>
          </w:tcPr>
          <w:p w14:paraId="10FED73F" w14:textId="77777777" w:rsidR="00C2007D" w:rsidRPr="00ED2ED3" w:rsidRDefault="00C2007D" w:rsidP="00EC13EE">
            <w:pPr>
              <w:pStyle w:val="TAC"/>
              <w:spacing w:line="256" w:lineRule="auto"/>
              <w:rPr>
                <w:szCs w:val="18"/>
              </w:rPr>
            </w:pPr>
            <w:r w:rsidRPr="00ED2ED3">
              <w:rPr>
                <w:szCs w:val="18"/>
              </w:rPr>
              <w:t>TDDConf.1.1</w:t>
            </w:r>
          </w:p>
          <w:p w14:paraId="1B943759"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right w:val="single" w:sz="4" w:space="0" w:color="auto"/>
            </w:tcBorders>
          </w:tcPr>
          <w:p w14:paraId="201C124C" w14:textId="77777777" w:rsidR="00C2007D" w:rsidRPr="00ED2ED3" w:rsidRDefault="00C2007D" w:rsidP="00EC13EE">
            <w:pPr>
              <w:pStyle w:val="TAC"/>
              <w:spacing w:line="256" w:lineRule="auto"/>
              <w:rPr>
                <w:szCs w:val="18"/>
              </w:rPr>
            </w:pPr>
            <w:r w:rsidRPr="00ED2ED3">
              <w:rPr>
                <w:szCs w:val="18"/>
              </w:rPr>
              <w:t>TDDConf.1.1</w:t>
            </w:r>
          </w:p>
          <w:p w14:paraId="6FF6B397" w14:textId="77777777" w:rsidR="00C2007D" w:rsidRPr="00ED2ED3" w:rsidRDefault="00C2007D" w:rsidP="00EC13EE">
            <w:pPr>
              <w:pStyle w:val="TAC"/>
              <w:spacing w:line="256" w:lineRule="auto"/>
              <w:rPr>
                <w:szCs w:val="18"/>
              </w:rPr>
            </w:pPr>
          </w:p>
        </w:tc>
      </w:tr>
      <w:tr w:rsidR="00C2007D" w:rsidRPr="00ED2ED3" w14:paraId="6A67491F"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56C0703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F9DD2FC"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4B3E1B1" w14:textId="77777777" w:rsidR="00C2007D" w:rsidRPr="00ED2ED3" w:rsidRDefault="00C2007D" w:rsidP="00EC13EE">
            <w:pPr>
              <w:pStyle w:val="TAC"/>
              <w:spacing w:line="256" w:lineRule="auto"/>
              <w:rPr>
                <w:szCs w:val="18"/>
              </w:rPr>
            </w:pPr>
          </w:p>
        </w:tc>
        <w:tc>
          <w:tcPr>
            <w:tcW w:w="1352" w:type="dxa"/>
            <w:tcBorders>
              <w:left w:val="single" w:sz="4" w:space="0" w:color="auto"/>
              <w:right w:val="single" w:sz="4" w:space="0" w:color="auto"/>
            </w:tcBorders>
            <w:hideMark/>
          </w:tcPr>
          <w:p w14:paraId="13E61C78" w14:textId="77777777" w:rsidR="00C2007D" w:rsidRPr="00ED2ED3" w:rsidRDefault="00C2007D" w:rsidP="00EC13EE">
            <w:pPr>
              <w:pStyle w:val="TAC"/>
              <w:spacing w:line="256" w:lineRule="auto"/>
              <w:rPr>
                <w:szCs w:val="18"/>
              </w:rPr>
            </w:pPr>
            <w:r w:rsidRPr="00ED2ED3">
              <w:rPr>
                <w:szCs w:val="18"/>
              </w:rPr>
              <w:t>TDDConf.2.1</w:t>
            </w:r>
          </w:p>
        </w:tc>
        <w:tc>
          <w:tcPr>
            <w:tcW w:w="1352" w:type="dxa"/>
            <w:tcBorders>
              <w:left w:val="single" w:sz="4" w:space="0" w:color="auto"/>
              <w:right w:val="single" w:sz="4" w:space="0" w:color="auto"/>
            </w:tcBorders>
          </w:tcPr>
          <w:p w14:paraId="7DDEE0E9" w14:textId="77777777" w:rsidR="00C2007D" w:rsidRPr="00ED2ED3" w:rsidRDefault="00C2007D" w:rsidP="00EC13EE">
            <w:pPr>
              <w:pStyle w:val="TAC"/>
              <w:spacing w:line="256" w:lineRule="auto"/>
              <w:rPr>
                <w:szCs w:val="18"/>
              </w:rPr>
            </w:pPr>
            <w:r w:rsidRPr="00ED2ED3">
              <w:rPr>
                <w:szCs w:val="18"/>
              </w:rPr>
              <w:t>TDDConf.2.1</w:t>
            </w:r>
          </w:p>
        </w:tc>
      </w:tr>
      <w:tr w:rsidR="00C2007D" w:rsidRPr="00ED2ED3" w14:paraId="3C9963E3"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tcPr>
          <w:p w14:paraId="176D1B7B" w14:textId="77777777" w:rsidR="00C2007D" w:rsidRPr="00ED2ED3" w:rsidRDefault="00C2007D" w:rsidP="00EC13EE">
            <w:pPr>
              <w:pStyle w:val="TAL"/>
              <w:rPr>
                <w:szCs w:val="18"/>
              </w:rPr>
            </w:pPr>
            <w:r w:rsidRPr="00ED2ED3">
              <w:rPr>
                <w:szCs w:val="18"/>
              </w:rPr>
              <w:t>BW</w:t>
            </w:r>
            <w:r w:rsidRPr="00ED2ED3">
              <w:rPr>
                <w:szCs w:val="18"/>
                <w:vertAlign w:val="subscript"/>
              </w:rPr>
              <w:t>channel</w:t>
            </w:r>
          </w:p>
        </w:tc>
        <w:tc>
          <w:tcPr>
            <w:tcW w:w="1752" w:type="dxa"/>
            <w:tcBorders>
              <w:top w:val="single" w:sz="4" w:space="0" w:color="auto"/>
              <w:left w:val="single" w:sz="4" w:space="0" w:color="auto"/>
              <w:right w:val="single" w:sz="4" w:space="0" w:color="auto"/>
            </w:tcBorders>
          </w:tcPr>
          <w:p w14:paraId="4FC402C4"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DAB052D" w14:textId="77777777" w:rsidR="00C2007D" w:rsidRPr="00ED2ED3" w:rsidRDefault="00C2007D" w:rsidP="00EC13EE">
            <w:pPr>
              <w:pStyle w:val="TAC"/>
              <w:rPr>
                <w:szCs w:val="18"/>
              </w:rPr>
            </w:pPr>
            <w:r w:rsidRPr="00ED2ED3">
              <w:rPr>
                <w:szCs w:val="18"/>
              </w:rPr>
              <w:t>MHz</w:t>
            </w:r>
          </w:p>
        </w:tc>
        <w:tc>
          <w:tcPr>
            <w:tcW w:w="1352" w:type="dxa"/>
            <w:tcBorders>
              <w:left w:val="single" w:sz="4" w:space="0" w:color="auto"/>
              <w:right w:val="single" w:sz="4" w:space="0" w:color="auto"/>
            </w:tcBorders>
          </w:tcPr>
          <w:p w14:paraId="14F25F60" w14:textId="77777777" w:rsidR="00C2007D" w:rsidRPr="00ED2ED3" w:rsidRDefault="00C2007D" w:rsidP="00EC13EE">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3141990D" w14:textId="77777777" w:rsidR="00C2007D" w:rsidRPr="00ED2ED3" w:rsidRDefault="00C2007D" w:rsidP="00EC13EE">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C2007D" w:rsidRPr="00ED2ED3" w14:paraId="0D65D41A"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399BEF9" w14:textId="77777777" w:rsidR="00C2007D" w:rsidRPr="00ED2ED3" w:rsidRDefault="00C2007D" w:rsidP="00EC13EE">
            <w:pPr>
              <w:pStyle w:val="TAL"/>
              <w:rPr>
                <w:szCs w:val="18"/>
              </w:rPr>
            </w:pPr>
          </w:p>
        </w:tc>
        <w:tc>
          <w:tcPr>
            <w:tcW w:w="1752" w:type="dxa"/>
            <w:tcBorders>
              <w:left w:val="single" w:sz="4" w:space="0" w:color="auto"/>
              <w:right w:val="single" w:sz="4" w:space="0" w:color="auto"/>
            </w:tcBorders>
          </w:tcPr>
          <w:p w14:paraId="1C40498D"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95259B2"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tcPr>
          <w:p w14:paraId="1747F9B4" w14:textId="77777777" w:rsidR="00C2007D" w:rsidRPr="00ED2ED3" w:rsidRDefault="00C2007D" w:rsidP="00EC13EE">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3F43216B" w14:textId="77777777" w:rsidR="00C2007D" w:rsidRPr="00ED2ED3" w:rsidRDefault="00C2007D" w:rsidP="00EC13EE">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C2007D" w:rsidRPr="00ED2ED3" w14:paraId="7C876926"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16868ED6" w14:textId="77777777" w:rsidR="00C2007D" w:rsidRPr="00ED2ED3" w:rsidRDefault="00C2007D" w:rsidP="00EC13EE">
            <w:pPr>
              <w:pStyle w:val="TAL"/>
              <w:rPr>
                <w:szCs w:val="18"/>
              </w:rPr>
            </w:pPr>
          </w:p>
        </w:tc>
        <w:tc>
          <w:tcPr>
            <w:tcW w:w="1752" w:type="dxa"/>
            <w:tcBorders>
              <w:left w:val="single" w:sz="4" w:space="0" w:color="auto"/>
              <w:bottom w:val="single" w:sz="4" w:space="0" w:color="auto"/>
              <w:right w:val="single" w:sz="4" w:space="0" w:color="auto"/>
            </w:tcBorders>
          </w:tcPr>
          <w:p w14:paraId="432273B8"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BBE3ABB"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tcPr>
          <w:p w14:paraId="6BDFC616" w14:textId="77777777" w:rsidR="00C2007D" w:rsidRPr="00ED2ED3" w:rsidRDefault="00C2007D" w:rsidP="00EC13EE">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c>
          <w:tcPr>
            <w:tcW w:w="1352" w:type="dxa"/>
            <w:tcBorders>
              <w:left w:val="single" w:sz="4" w:space="0" w:color="auto"/>
              <w:right w:val="single" w:sz="4" w:space="0" w:color="auto"/>
            </w:tcBorders>
          </w:tcPr>
          <w:p w14:paraId="02BF3601" w14:textId="77777777" w:rsidR="00C2007D" w:rsidRPr="00ED2ED3" w:rsidRDefault="00C2007D" w:rsidP="00EC13EE">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r>
      <w:tr w:rsidR="00C2007D" w:rsidRPr="00ED2ED3" w14:paraId="25B579BB"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tcPr>
          <w:p w14:paraId="71D9DE20" w14:textId="77777777" w:rsidR="00C2007D" w:rsidRPr="00ED2ED3" w:rsidRDefault="00C2007D" w:rsidP="00EC13EE">
            <w:pPr>
              <w:pStyle w:val="TAL"/>
              <w:rPr>
                <w:szCs w:val="18"/>
              </w:rPr>
            </w:pPr>
            <w:r w:rsidRPr="00ED2ED3">
              <w:rPr>
                <w:szCs w:val="18"/>
              </w:rPr>
              <w:t>Gap Pattern ID</w:t>
            </w:r>
          </w:p>
        </w:tc>
        <w:tc>
          <w:tcPr>
            <w:tcW w:w="1128" w:type="dxa"/>
            <w:tcBorders>
              <w:top w:val="single" w:sz="4" w:space="0" w:color="auto"/>
              <w:left w:val="single" w:sz="4" w:space="0" w:color="auto"/>
              <w:bottom w:val="single" w:sz="4" w:space="0" w:color="auto"/>
              <w:right w:val="single" w:sz="4" w:space="0" w:color="auto"/>
            </w:tcBorders>
          </w:tcPr>
          <w:p w14:paraId="4E2B6431"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tcPr>
          <w:p w14:paraId="71AF7B4C" w14:textId="77777777" w:rsidR="00C2007D" w:rsidRPr="00ED2ED3" w:rsidRDefault="00C2007D" w:rsidP="00EC13EE">
            <w:pPr>
              <w:pStyle w:val="TAC"/>
              <w:rPr>
                <w:szCs w:val="18"/>
              </w:rPr>
            </w:pPr>
            <w:r w:rsidRPr="00ED2ED3">
              <w:rPr>
                <w:szCs w:val="18"/>
              </w:rPr>
              <w:t>0</w:t>
            </w:r>
          </w:p>
        </w:tc>
        <w:tc>
          <w:tcPr>
            <w:tcW w:w="1352" w:type="dxa"/>
            <w:tcBorders>
              <w:left w:val="single" w:sz="4" w:space="0" w:color="auto"/>
              <w:right w:val="single" w:sz="4" w:space="0" w:color="auto"/>
            </w:tcBorders>
          </w:tcPr>
          <w:p w14:paraId="741A0818" w14:textId="77777777" w:rsidR="00C2007D" w:rsidRPr="00ED2ED3" w:rsidRDefault="00C2007D" w:rsidP="00EC13EE">
            <w:pPr>
              <w:pStyle w:val="TAC"/>
              <w:rPr>
                <w:szCs w:val="18"/>
              </w:rPr>
            </w:pPr>
            <w:r w:rsidRPr="00ED2ED3">
              <w:rPr>
                <w:szCs w:val="18"/>
              </w:rPr>
              <w:t>0</w:t>
            </w:r>
          </w:p>
        </w:tc>
      </w:tr>
      <w:tr w:rsidR="00C2007D" w:rsidRPr="00ED2ED3" w14:paraId="7DC15FD6"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E0BBBE6" w14:textId="77777777" w:rsidR="00C2007D" w:rsidRPr="00ED2ED3" w:rsidRDefault="00C2007D" w:rsidP="00EC13EE">
            <w:pPr>
              <w:pStyle w:val="TAL"/>
              <w:rPr>
                <w:szCs w:val="18"/>
              </w:rPr>
            </w:pPr>
            <w:r w:rsidRPr="00ED2ED3">
              <w:rPr>
                <w:szCs w:val="18"/>
              </w:rP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63342C89"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639D76A2" w14:textId="77777777" w:rsidR="00C2007D" w:rsidRPr="00ED2ED3" w:rsidRDefault="00C2007D" w:rsidP="00EC13EE">
            <w:pPr>
              <w:pStyle w:val="TAC"/>
              <w:rPr>
                <w:szCs w:val="18"/>
              </w:rPr>
            </w:pPr>
            <w:r w:rsidRPr="00ED2ED3">
              <w:rPr>
                <w:szCs w:val="18"/>
              </w:rPr>
              <w:t>DLBWP.0.1</w:t>
            </w:r>
          </w:p>
        </w:tc>
        <w:tc>
          <w:tcPr>
            <w:tcW w:w="1352" w:type="dxa"/>
            <w:tcBorders>
              <w:left w:val="single" w:sz="4" w:space="0" w:color="auto"/>
              <w:right w:val="single" w:sz="4" w:space="0" w:color="auto"/>
            </w:tcBorders>
          </w:tcPr>
          <w:p w14:paraId="2ADD1027" w14:textId="77777777" w:rsidR="00C2007D" w:rsidRPr="00ED2ED3" w:rsidRDefault="00C2007D" w:rsidP="00EC13EE">
            <w:pPr>
              <w:pStyle w:val="TAC"/>
              <w:rPr>
                <w:szCs w:val="18"/>
              </w:rPr>
            </w:pPr>
            <w:r w:rsidRPr="00ED2ED3">
              <w:rPr>
                <w:szCs w:val="18"/>
              </w:rPr>
              <w:t>DLBWP.0.1</w:t>
            </w:r>
          </w:p>
        </w:tc>
      </w:tr>
      <w:tr w:rsidR="00C2007D" w:rsidRPr="00ED2ED3" w14:paraId="430EA5D1"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E86935E" w14:textId="77777777" w:rsidR="00C2007D" w:rsidRPr="00ED2ED3" w:rsidRDefault="00C2007D" w:rsidP="00EC13EE">
            <w:pPr>
              <w:pStyle w:val="TAL"/>
              <w:rPr>
                <w:szCs w:val="18"/>
              </w:rPr>
            </w:pPr>
            <w:r w:rsidRPr="00ED2ED3">
              <w:rPr>
                <w:szCs w:val="18"/>
              </w:rP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0BD07C75"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584338FE" w14:textId="77777777" w:rsidR="00C2007D" w:rsidRPr="00ED2ED3" w:rsidRDefault="00C2007D" w:rsidP="00EC13EE">
            <w:pPr>
              <w:pStyle w:val="TAC"/>
              <w:rPr>
                <w:szCs w:val="18"/>
              </w:rPr>
            </w:pPr>
            <w:r w:rsidRPr="00ED2ED3">
              <w:rPr>
                <w:szCs w:val="18"/>
              </w:rPr>
              <w:t>DLBWP.1.1</w:t>
            </w:r>
          </w:p>
        </w:tc>
        <w:tc>
          <w:tcPr>
            <w:tcW w:w="1352" w:type="dxa"/>
            <w:tcBorders>
              <w:left w:val="single" w:sz="4" w:space="0" w:color="auto"/>
              <w:right w:val="single" w:sz="4" w:space="0" w:color="auto"/>
            </w:tcBorders>
          </w:tcPr>
          <w:p w14:paraId="25EE53B9" w14:textId="77777777" w:rsidR="00C2007D" w:rsidRPr="00ED2ED3" w:rsidRDefault="00C2007D" w:rsidP="00EC13EE">
            <w:pPr>
              <w:pStyle w:val="TAC"/>
              <w:rPr>
                <w:szCs w:val="18"/>
              </w:rPr>
            </w:pPr>
            <w:r w:rsidRPr="00ED2ED3">
              <w:rPr>
                <w:szCs w:val="18"/>
              </w:rPr>
              <w:t>DLBWP.1.1</w:t>
            </w:r>
          </w:p>
        </w:tc>
      </w:tr>
      <w:tr w:rsidR="00C2007D" w:rsidRPr="00ED2ED3" w14:paraId="66EC715F"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3FC12F4" w14:textId="77777777" w:rsidR="00C2007D" w:rsidRPr="00ED2ED3" w:rsidRDefault="00C2007D" w:rsidP="00EC13EE">
            <w:pPr>
              <w:pStyle w:val="TAL"/>
              <w:rPr>
                <w:szCs w:val="18"/>
              </w:rPr>
            </w:pPr>
            <w:r w:rsidRPr="00ED2ED3">
              <w:rPr>
                <w:szCs w:val="18"/>
              </w:rP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186FCDD2"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1437A717" w14:textId="77777777" w:rsidR="00C2007D" w:rsidRPr="00ED2ED3" w:rsidRDefault="00C2007D" w:rsidP="00EC13EE">
            <w:pPr>
              <w:pStyle w:val="TAC"/>
              <w:rPr>
                <w:szCs w:val="18"/>
              </w:rPr>
            </w:pPr>
            <w:r w:rsidRPr="00ED2ED3">
              <w:rPr>
                <w:szCs w:val="18"/>
              </w:rPr>
              <w:t>ULBWP.0.1</w:t>
            </w:r>
          </w:p>
        </w:tc>
        <w:tc>
          <w:tcPr>
            <w:tcW w:w="1352" w:type="dxa"/>
            <w:tcBorders>
              <w:left w:val="single" w:sz="4" w:space="0" w:color="auto"/>
              <w:right w:val="single" w:sz="4" w:space="0" w:color="auto"/>
            </w:tcBorders>
          </w:tcPr>
          <w:p w14:paraId="3611E0DE" w14:textId="77777777" w:rsidR="00C2007D" w:rsidRPr="00ED2ED3" w:rsidRDefault="00C2007D" w:rsidP="00EC13EE">
            <w:pPr>
              <w:pStyle w:val="TAC"/>
              <w:rPr>
                <w:szCs w:val="18"/>
              </w:rPr>
            </w:pPr>
            <w:r w:rsidRPr="00ED2ED3">
              <w:rPr>
                <w:szCs w:val="18"/>
              </w:rPr>
              <w:t>ULBWP.0.1</w:t>
            </w:r>
          </w:p>
        </w:tc>
      </w:tr>
      <w:tr w:rsidR="00C2007D" w:rsidRPr="00ED2ED3" w14:paraId="0B3F1E1B"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7C649B8" w14:textId="77777777" w:rsidR="00C2007D" w:rsidRPr="00ED2ED3" w:rsidRDefault="00C2007D" w:rsidP="00EC13EE">
            <w:pPr>
              <w:pStyle w:val="TAL"/>
              <w:rPr>
                <w:szCs w:val="18"/>
              </w:rPr>
            </w:pPr>
            <w:r w:rsidRPr="00ED2ED3">
              <w:rPr>
                <w:szCs w:val="18"/>
              </w:rP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2D06C327"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7779888E" w14:textId="77777777" w:rsidR="00C2007D" w:rsidRPr="00ED2ED3" w:rsidRDefault="00C2007D" w:rsidP="00EC13EE">
            <w:pPr>
              <w:pStyle w:val="TAC"/>
              <w:rPr>
                <w:szCs w:val="18"/>
              </w:rPr>
            </w:pPr>
            <w:r w:rsidRPr="00ED2ED3">
              <w:rPr>
                <w:szCs w:val="18"/>
              </w:rPr>
              <w:t>ULBWP.1.1</w:t>
            </w:r>
          </w:p>
        </w:tc>
        <w:tc>
          <w:tcPr>
            <w:tcW w:w="1352" w:type="dxa"/>
            <w:tcBorders>
              <w:left w:val="single" w:sz="4" w:space="0" w:color="auto"/>
              <w:right w:val="single" w:sz="4" w:space="0" w:color="auto"/>
            </w:tcBorders>
          </w:tcPr>
          <w:p w14:paraId="0C78A42E" w14:textId="77777777" w:rsidR="00C2007D" w:rsidRPr="00ED2ED3" w:rsidRDefault="00C2007D" w:rsidP="00EC13EE">
            <w:pPr>
              <w:pStyle w:val="TAC"/>
              <w:rPr>
                <w:szCs w:val="18"/>
              </w:rPr>
            </w:pPr>
            <w:r w:rsidRPr="00ED2ED3">
              <w:rPr>
                <w:szCs w:val="18"/>
              </w:rPr>
              <w:t>ULBWP.1.1</w:t>
            </w:r>
          </w:p>
        </w:tc>
      </w:tr>
      <w:tr w:rsidR="00C2007D" w:rsidRPr="00ED2ED3" w14:paraId="38D1FB08"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F72976D" w14:textId="77777777" w:rsidR="00C2007D" w:rsidRPr="00ED2ED3" w:rsidRDefault="00C2007D" w:rsidP="00EC13EE">
            <w:pPr>
              <w:pStyle w:val="TAL"/>
              <w:rPr>
                <w:szCs w:val="18"/>
              </w:rPr>
            </w:pPr>
            <w:r w:rsidRPr="00ED2ED3">
              <w:rPr>
                <w:szCs w:val="18"/>
              </w:rP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3A27EB1E" w14:textId="77777777" w:rsidR="00C2007D" w:rsidRPr="00ED2ED3" w:rsidRDefault="00C2007D" w:rsidP="00EC13EE">
            <w:pPr>
              <w:pStyle w:val="TAC"/>
              <w:rPr>
                <w:szCs w:val="18"/>
              </w:rPr>
            </w:pPr>
            <w:r w:rsidRPr="00ED2ED3">
              <w:rPr>
                <w:szCs w:val="18"/>
              </w:rPr>
              <w:t>ms</w:t>
            </w:r>
          </w:p>
        </w:tc>
        <w:tc>
          <w:tcPr>
            <w:tcW w:w="1352" w:type="dxa"/>
            <w:tcBorders>
              <w:left w:val="single" w:sz="4" w:space="0" w:color="auto"/>
              <w:bottom w:val="single" w:sz="4" w:space="0" w:color="auto"/>
              <w:right w:val="single" w:sz="4" w:space="0" w:color="auto"/>
            </w:tcBorders>
            <w:hideMark/>
          </w:tcPr>
          <w:p w14:paraId="2873B26B" w14:textId="77777777" w:rsidR="00C2007D" w:rsidRPr="00ED2ED3" w:rsidRDefault="00C2007D" w:rsidP="00EC13EE">
            <w:pPr>
              <w:pStyle w:val="TAC"/>
              <w:rPr>
                <w:szCs w:val="18"/>
              </w:rPr>
            </w:pPr>
            <w:r w:rsidRPr="00ED2ED3">
              <w:rPr>
                <w:szCs w:val="18"/>
              </w:rPr>
              <w:t>Not Applicable</w:t>
            </w:r>
          </w:p>
        </w:tc>
        <w:tc>
          <w:tcPr>
            <w:tcW w:w="1352" w:type="dxa"/>
            <w:tcBorders>
              <w:left w:val="single" w:sz="4" w:space="0" w:color="auto"/>
              <w:bottom w:val="single" w:sz="4" w:space="0" w:color="auto"/>
              <w:right w:val="single" w:sz="4" w:space="0" w:color="auto"/>
            </w:tcBorders>
          </w:tcPr>
          <w:p w14:paraId="79908883" w14:textId="77777777" w:rsidR="00C2007D" w:rsidRPr="00ED2ED3" w:rsidRDefault="00C2007D" w:rsidP="00EC13EE">
            <w:pPr>
              <w:pStyle w:val="TAC"/>
              <w:rPr>
                <w:szCs w:val="18"/>
              </w:rPr>
            </w:pPr>
            <w:r w:rsidRPr="00ED2ED3">
              <w:rPr>
                <w:szCs w:val="18"/>
              </w:rPr>
              <w:t>Not Applicable</w:t>
            </w:r>
          </w:p>
        </w:tc>
      </w:tr>
      <w:tr w:rsidR="00C2007D" w:rsidRPr="00ED2ED3" w14:paraId="02DFDE38" w14:textId="77777777" w:rsidTr="00EC13EE">
        <w:trPr>
          <w:trHeight w:val="187"/>
          <w:jc w:val="center"/>
        </w:trPr>
        <w:tc>
          <w:tcPr>
            <w:tcW w:w="2481" w:type="dxa"/>
            <w:gridSpan w:val="2"/>
            <w:vMerge w:val="restart"/>
            <w:tcBorders>
              <w:top w:val="nil"/>
              <w:left w:val="single" w:sz="4" w:space="0" w:color="auto"/>
              <w:bottom w:val="single" w:sz="4" w:space="0" w:color="auto"/>
              <w:right w:val="single" w:sz="4" w:space="0" w:color="auto"/>
            </w:tcBorders>
            <w:hideMark/>
          </w:tcPr>
          <w:p w14:paraId="6A983C0B" w14:textId="77777777" w:rsidR="00C2007D" w:rsidRPr="00ED2ED3" w:rsidRDefault="00C2007D" w:rsidP="00EC13EE">
            <w:pPr>
              <w:pStyle w:val="TAL"/>
              <w:rPr>
                <w:szCs w:val="18"/>
              </w:rPr>
            </w:pPr>
            <w:r w:rsidRPr="00ED2ED3">
              <w:rPr>
                <w:szCs w:val="18"/>
              </w:rPr>
              <w:t>TRS configuration</w:t>
            </w:r>
          </w:p>
        </w:tc>
        <w:tc>
          <w:tcPr>
            <w:tcW w:w="1752" w:type="dxa"/>
            <w:tcBorders>
              <w:top w:val="single" w:sz="4" w:space="0" w:color="auto"/>
              <w:left w:val="single" w:sz="4" w:space="0" w:color="auto"/>
              <w:bottom w:val="single" w:sz="4" w:space="0" w:color="auto"/>
              <w:right w:val="single" w:sz="4" w:space="0" w:color="auto"/>
            </w:tcBorders>
            <w:hideMark/>
          </w:tcPr>
          <w:p w14:paraId="6D445F8A"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312206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971DF38" w14:textId="77777777" w:rsidR="00C2007D" w:rsidRPr="00ED2ED3" w:rsidRDefault="00C2007D" w:rsidP="00EC13EE">
            <w:pPr>
              <w:pStyle w:val="TAC"/>
              <w:rPr>
                <w:szCs w:val="18"/>
              </w:rPr>
            </w:pPr>
            <w:r w:rsidRPr="00A52129">
              <w:rPr>
                <w:szCs w:val="18"/>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08D2C0E" w14:textId="77777777" w:rsidR="00C2007D" w:rsidRPr="00ED2ED3" w:rsidRDefault="00C2007D" w:rsidP="00EC13EE">
            <w:pPr>
              <w:pStyle w:val="TAC"/>
              <w:rPr>
                <w:szCs w:val="18"/>
              </w:rPr>
            </w:pPr>
            <w:r w:rsidRPr="00A52129">
              <w:rPr>
                <w:szCs w:val="18"/>
              </w:rPr>
              <w:t>TRS.1.1 FDD</w:t>
            </w:r>
          </w:p>
        </w:tc>
      </w:tr>
      <w:tr w:rsidR="00C2007D" w:rsidRPr="00ED2ED3" w14:paraId="2063C4A9" w14:textId="77777777" w:rsidTr="00EC13EE">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615CC89C"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F88E057"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01134805"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5BBE9632" w14:textId="77777777" w:rsidR="00C2007D" w:rsidRPr="00ED2ED3" w:rsidRDefault="00C2007D" w:rsidP="00EC13EE">
            <w:pPr>
              <w:pStyle w:val="TAC"/>
              <w:rPr>
                <w:szCs w:val="18"/>
              </w:rPr>
            </w:pPr>
            <w:r w:rsidRPr="00A52129">
              <w:rPr>
                <w:szCs w:val="18"/>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3994E6B7" w14:textId="77777777" w:rsidR="00C2007D" w:rsidRPr="00ED2ED3" w:rsidRDefault="00C2007D" w:rsidP="00EC13EE">
            <w:pPr>
              <w:pStyle w:val="TAC"/>
              <w:rPr>
                <w:szCs w:val="18"/>
              </w:rPr>
            </w:pPr>
            <w:r w:rsidRPr="00A52129">
              <w:rPr>
                <w:szCs w:val="18"/>
              </w:rPr>
              <w:t>TRS.1.1 TDD</w:t>
            </w:r>
          </w:p>
        </w:tc>
      </w:tr>
      <w:tr w:rsidR="00C2007D" w:rsidRPr="00ED2ED3" w14:paraId="0B04EDDE" w14:textId="77777777" w:rsidTr="00EC13EE">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2E7C5A7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3A8581B"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1C48F6D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631CF99" w14:textId="77777777" w:rsidR="00C2007D" w:rsidRPr="00ED2ED3" w:rsidRDefault="00C2007D" w:rsidP="00EC13EE">
            <w:pPr>
              <w:pStyle w:val="TAC"/>
              <w:rPr>
                <w:szCs w:val="18"/>
              </w:rPr>
            </w:pPr>
            <w:r w:rsidRPr="00A52129">
              <w:rPr>
                <w:szCs w:val="18"/>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2FF5FD58" w14:textId="77777777" w:rsidR="00C2007D" w:rsidRPr="00ED2ED3" w:rsidRDefault="00C2007D" w:rsidP="00EC13EE">
            <w:pPr>
              <w:pStyle w:val="TAC"/>
              <w:rPr>
                <w:szCs w:val="18"/>
              </w:rPr>
            </w:pPr>
            <w:r w:rsidRPr="00A52129">
              <w:rPr>
                <w:szCs w:val="18"/>
              </w:rPr>
              <w:t>TRS.1.2 TDD</w:t>
            </w:r>
          </w:p>
        </w:tc>
      </w:tr>
      <w:tr w:rsidR="00C2007D" w:rsidRPr="00ED2ED3" w14:paraId="22C86445"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57260968" w14:textId="77777777" w:rsidR="00C2007D" w:rsidRPr="00ED2ED3" w:rsidRDefault="00C2007D" w:rsidP="00EC13EE">
            <w:pPr>
              <w:pStyle w:val="TAL"/>
              <w:rPr>
                <w:szCs w:val="18"/>
              </w:rPr>
            </w:pPr>
            <w:r w:rsidRPr="00ED2ED3">
              <w:rPr>
                <w:szCs w:val="18"/>
              </w:rPr>
              <w:t xml:space="preserve">PDSCH Reference measurement channel </w:t>
            </w:r>
          </w:p>
        </w:tc>
        <w:tc>
          <w:tcPr>
            <w:tcW w:w="1752" w:type="dxa"/>
            <w:tcBorders>
              <w:top w:val="single" w:sz="4" w:space="0" w:color="auto"/>
              <w:left w:val="single" w:sz="4" w:space="0" w:color="auto"/>
              <w:bottom w:val="single" w:sz="4" w:space="0" w:color="auto"/>
              <w:right w:val="single" w:sz="4" w:space="0" w:color="auto"/>
            </w:tcBorders>
            <w:hideMark/>
          </w:tcPr>
          <w:p w14:paraId="6943B79D"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65E8044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0F84C58" w14:textId="77777777" w:rsidR="00C2007D" w:rsidRPr="00A52129" w:rsidRDefault="00C2007D" w:rsidP="00EC13EE">
            <w:pPr>
              <w:pStyle w:val="TAC"/>
              <w:rPr>
                <w:szCs w:val="18"/>
              </w:rPr>
            </w:pPr>
            <w:r w:rsidRPr="00A52129">
              <w:rPr>
                <w:szCs w:val="18"/>
              </w:rPr>
              <w:t>SR.1.1 FDD</w:t>
            </w:r>
          </w:p>
        </w:tc>
        <w:tc>
          <w:tcPr>
            <w:tcW w:w="1352" w:type="dxa"/>
            <w:tcBorders>
              <w:top w:val="single" w:sz="4" w:space="0" w:color="auto"/>
              <w:left w:val="single" w:sz="4" w:space="0" w:color="auto"/>
              <w:bottom w:val="single" w:sz="4" w:space="0" w:color="auto"/>
              <w:right w:val="single" w:sz="4" w:space="0" w:color="auto"/>
            </w:tcBorders>
          </w:tcPr>
          <w:p w14:paraId="209582D2" w14:textId="77777777" w:rsidR="00C2007D" w:rsidRPr="00A52129" w:rsidRDefault="00C2007D" w:rsidP="00EC13EE">
            <w:pPr>
              <w:pStyle w:val="TAC"/>
              <w:rPr>
                <w:szCs w:val="18"/>
              </w:rPr>
            </w:pPr>
            <w:r w:rsidRPr="00A52129">
              <w:rPr>
                <w:szCs w:val="18"/>
              </w:rPr>
              <w:t>SR.1.1 FDD</w:t>
            </w:r>
          </w:p>
        </w:tc>
      </w:tr>
      <w:tr w:rsidR="00C2007D" w:rsidRPr="00ED2ED3" w14:paraId="5895858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7CBB647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C09E1F4"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22E147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CD34C35" w14:textId="77777777" w:rsidR="00C2007D" w:rsidRPr="00A52129" w:rsidRDefault="00C2007D" w:rsidP="00EC13EE">
            <w:pPr>
              <w:pStyle w:val="TAC"/>
              <w:rPr>
                <w:szCs w:val="18"/>
              </w:rPr>
            </w:pPr>
            <w:r w:rsidRPr="00A52129">
              <w:rPr>
                <w:szCs w:val="18"/>
              </w:rPr>
              <w:t>SR.1.1 TDD</w:t>
            </w:r>
          </w:p>
        </w:tc>
        <w:tc>
          <w:tcPr>
            <w:tcW w:w="1352" w:type="dxa"/>
            <w:tcBorders>
              <w:top w:val="single" w:sz="4" w:space="0" w:color="auto"/>
              <w:left w:val="single" w:sz="4" w:space="0" w:color="auto"/>
              <w:bottom w:val="single" w:sz="4" w:space="0" w:color="auto"/>
              <w:right w:val="single" w:sz="4" w:space="0" w:color="auto"/>
            </w:tcBorders>
          </w:tcPr>
          <w:p w14:paraId="711F4B38" w14:textId="77777777" w:rsidR="00C2007D" w:rsidRPr="00A52129" w:rsidRDefault="00C2007D" w:rsidP="00EC13EE">
            <w:pPr>
              <w:pStyle w:val="TAC"/>
              <w:rPr>
                <w:szCs w:val="18"/>
              </w:rPr>
            </w:pPr>
            <w:r w:rsidRPr="00A52129">
              <w:rPr>
                <w:szCs w:val="18"/>
              </w:rPr>
              <w:t>SR.1.1 TDD</w:t>
            </w:r>
          </w:p>
        </w:tc>
      </w:tr>
      <w:tr w:rsidR="00C2007D" w:rsidRPr="00ED2ED3" w14:paraId="3AF1E933"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7B2F578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23E3361"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745FFF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3792D2D" w14:textId="77777777" w:rsidR="00C2007D" w:rsidRPr="00A52129" w:rsidRDefault="00C2007D" w:rsidP="00EC13EE">
            <w:pPr>
              <w:pStyle w:val="TAC"/>
              <w:rPr>
                <w:szCs w:val="18"/>
              </w:rPr>
            </w:pPr>
            <w:r w:rsidRPr="00A52129">
              <w:rPr>
                <w:szCs w:val="18"/>
              </w:rPr>
              <w:t>SR.2.1 TDD</w:t>
            </w:r>
          </w:p>
        </w:tc>
        <w:tc>
          <w:tcPr>
            <w:tcW w:w="1352" w:type="dxa"/>
            <w:tcBorders>
              <w:top w:val="single" w:sz="4" w:space="0" w:color="auto"/>
              <w:left w:val="single" w:sz="4" w:space="0" w:color="auto"/>
              <w:bottom w:val="single" w:sz="4" w:space="0" w:color="auto"/>
              <w:right w:val="single" w:sz="4" w:space="0" w:color="auto"/>
            </w:tcBorders>
          </w:tcPr>
          <w:p w14:paraId="7AC6E2A6" w14:textId="77777777" w:rsidR="00C2007D" w:rsidRPr="00A52129" w:rsidRDefault="00C2007D" w:rsidP="00EC13EE">
            <w:pPr>
              <w:pStyle w:val="TAC"/>
              <w:rPr>
                <w:szCs w:val="18"/>
              </w:rPr>
            </w:pPr>
            <w:r w:rsidRPr="00A52129">
              <w:rPr>
                <w:szCs w:val="18"/>
              </w:rPr>
              <w:t>SR.2.1 TDD</w:t>
            </w:r>
          </w:p>
        </w:tc>
      </w:tr>
      <w:tr w:rsidR="00C2007D" w:rsidRPr="00ED2ED3" w14:paraId="3D675BAB"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6D8C1CC5" w14:textId="77777777" w:rsidR="00C2007D" w:rsidRPr="00ED2ED3" w:rsidRDefault="00C2007D" w:rsidP="00EC13EE">
            <w:pPr>
              <w:pStyle w:val="TAL"/>
              <w:rPr>
                <w:szCs w:val="18"/>
              </w:rPr>
            </w:pPr>
            <w:r w:rsidRPr="00ED2ED3">
              <w:rPr>
                <w:rFonts w:cs="v5.0.0"/>
                <w:szCs w:val="18"/>
              </w:rPr>
              <w:t>RMSI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3338AA34" w14:textId="77777777" w:rsidR="00C2007D" w:rsidRPr="00ED2ED3" w:rsidRDefault="00C2007D" w:rsidP="00EC13EE">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1FE65174"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1CF8A55" w14:textId="77777777" w:rsidR="00C2007D" w:rsidRPr="00A52129" w:rsidRDefault="00C2007D" w:rsidP="00EC13EE">
            <w:pPr>
              <w:pStyle w:val="TAC"/>
              <w:rPr>
                <w:szCs w:val="18"/>
              </w:rPr>
            </w:pPr>
            <w:r w:rsidRPr="00A52129">
              <w:rPr>
                <w:szCs w:val="18"/>
              </w:rPr>
              <w:t>CR.1.1 FDD</w:t>
            </w:r>
          </w:p>
        </w:tc>
        <w:tc>
          <w:tcPr>
            <w:tcW w:w="1352" w:type="dxa"/>
            <w:tcBorders>
              <w:top w:val="single" w:sz="4" w:space="0" w:color="auto"/>
              <w:left w:val="single" w:sz="4" w:space="0" w:color="auto"/>
              <w:bottom w:val="single" w:sz="4" w:space="0" w:color="auto"/>
              <w:right w:val="single" w:sz="4" w:space="0" w:color="auto"/>
            </w:tcBorders>
          </w:tcPr>
          <w:p w14:paraId="71FACBBF" w14:textId="77777777" w:rsidR="00C2007D" w:rsidRPr="00A52129" w:rsidRDefault="00C2007D" w:rsidP="00EC13EE">
            <w:pPr>
              <w:pStyle w:val="TAC"/>
              <w:rPr>
                <w:szCs w:val="18"/>
              </w:rPr>
            </w:pPr>
            <w:r w:rsidRPr="00A52129">
              <w:rPr>
                <w:szCs w:val="18"/>
              </w:rPr>
              <w:t>CR.1.1 FDD</w:t>
            </w:r>
          </w:p>
        </w:tc>
      </w:tr>
      <w:tr w:rsidR="00C2007D" w:rsidRPr="00ED2ED3" w14:paraId="600FAEF7" w14:textId="77777777" w:rsidTr="00EC13EE">
        <w:trPr>
          <w:trHeight w:val="187"/>
          <w:jc w:val="center"/>
        </w:trPr>
        <w:tc>
          <w:tcPr>
            <w:tcW w:w="2481" w:type="dxa"/>
            <w:gridSpan w:val="2"/>
            <w:tcBorders>
              <w:top w:val="nil"/>
              <w:left w:val="single" w:sz="4" w:space="0" w:color="auto"/>
              <w:bottom w:val="nil"/>
              <w:right w:val="single" w:sz="4" w:space="0" w:color="auto"/>
            </w:tcBorders>
          </w:tcPr>
          <w:p w14:paraId="41347D9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5C22AB3" w14:textId="77777777" w:rsidR="00C2007D" w:rsidRPr="00ED2ED3" w:rsidRDefault="00C2007D" w:rsidP="00EC13EE">
            <w:pPr>
              <w:pStyle w:val="TAL"/>
              <w:rPr>
                <w:szCs w:val="18"/>
              </w:rPr>
            </w:pPr>
            <w:r w:rsidRPr="00ED2ED3">
              <w:rPr>
                <w:szCs w:val="18"/>
              </w:rPr>
              <w:t>Config 2</w:t>
            </w:r>
          </w:p>
        </w:tc>
        <w:tc>
          <w:tcPr>
            <w:tcW w:w="1128" w:type="dxa"/>
            <w:tcBorders>
              <w:top w:val="nil"/>
              <w:left w:val="single" w:sz="4" w:space="0" w:color="auto"/>
              <w:bottom w:val="nil"/>
              <w:right w:val="single" w:sz="4" w:space="0" w:color="auto"/>
            </w:tcBorders>
          </w:tcPr>
          <w:p w14:paraId="54ECD4A4"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CA67996" w14:textId="77777777" w:rsidR="00C2007D" w:rsidRPr="00A52129" w:rsidRDefault="00C2007D" w:rsidP="00EC13EE">
            <w:pPr>
              <w:pStyle w:val="TAC"/>
              <w:rPr>
                <w:szCs w:val="18"/>
              </w:rPr>
            </w:pPr>
            <w:r w:rsidRPr="00A52129">
              <w:rPr>
                <w:szCs w:val="18"/>
              </w:rPr>
              <w:t>CR.1.1 TDD</w:t>
            </w:r>
          </w:p>
        </w:tc>
        <w:tc>
          <w:tcPr>
            <w:tcW w:w="1352" w:type="dxa"/>
            <w:tcBorders>
              <w:top w:val="single" w:sz="4" w:space="0" w:color="auto"/>
              <w:left w:val="single" w:sz="4" w:space="0" w:color="auto"/>
              <w:bottom w:val="single" w:sz="4" w:space="0" w:color="auto"/>
              <w:right w:val="single" w:sz="4" w:space="0" w:color="auto"/>
            </w:tcBorders>
          </w:tcPr>
          <w:p w14:paraId="39933972" w14:textId="77777777" w:rsidR="00C2007D" w:rsidRPr="00A52129" w:rsidRDefault="00C2007D" w:rsidP="00EC13EE">
            <w:pPr>
              <w:pStyle w:val="TAC"/>
              <w:rPr>
                <w:szCs w:val="18"/>
              </w:rPr>
            </w:pPr>
            <w:r w:rsidRPr="00A52129">
              <w:rPr>
                <w:szCs w:val="18"/>
              </w:rPr>
              <w:t>CR.1.1 TDD</w:t>
            </w:r>
          </w:p>
        </w:tc>
      </w:tr>
      <w:tr w:rsidR="00C2007D" w:rsidRPr="00ED2ED3" w14:paraId="252B38AF"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54B830C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934A746" w14:textId="77777777" w:rsidR="00C2007D" w:rsidRPr="00ED2ED3" w:rsidRDefault="00C2007D" w:rsidP="00EC13EE">
            <w:pPr>
              <w:pStyle w:val="TAL"/>
              <w:rPr>
                <w:szCs w:val="18"/>
              </w:rPr>
            </w:pPr>
            <w:r w:rsidRPr="00ED2ED3">
              <w:rPr>
                <w:szCs w:val="18"/>
              </w:rPr>
              <w:t>Config 3</w:t>
            </w:r>
          </w:p>
        </w:tc>
        <w:tc>
          <w:tcPr>
            <w:tcW w:w="1128" w:type="dxa"/>
            <w:tcBorders>
              <w:top w:val="nil"/>
              <w:left w:val="single" w:sz="4" w:space="0" w:color="auto"/>
              <w:bottom w:val="single" w:sz="4" w:space="0" w:color="auto"/>
              <w:right w:val="single" w:sz="4" w:space="0" w:color="auto"/>
            </w:tcBorders>
          </w:tcPr>
          <w:p w14:paraId="340205DE"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CA7DC88" w14:textId="77777777" w:rsidR="00C2007D" w:rsidRPr="00A52129" w:rsidRDefault="00C2007D" w:rsidP="00EC13EE">
            <w:pPr>
              <w:pStyle w:val="TAC"/>
              <w:rPr>
                <w:szCs w:val="18"/>
              </w:rPr>
            </w:pPr>
            <w:r w:rsidRPr="00A52129">
              <w:rPr>
                <w:szCs w:val="18"/>
              </w:rPr>
              <w:t>CR.2.1 TDD</w:t>
            </w:r>
          </w:p>
        </w:tc>
        <w:tc>
          <w:tcPr>
            <w:tcW w:w="1352" w:type="dxa"/>
            <w:tcBorders>
              <w:top w:val="single" w:sz="4" w:space="0" w:color="auto"/>
              <w:left w:val="single" w:sz="4" w:space="0" w:color="auto"/>
              <w:bottom w:val="single" w:sz="4" w:space="0" w:color="auto"/>
              <w:right w:val="single" w:sz="4" w:space="0" w:color="auto"/>
            </w:tcBorders>
          </w:tcPr>
          <w:p w14:paraId="5EC420CD" w14:textId="77777777" w:rsidR="00C2007D" w:rsidRPr="00A52129" w:rsidRDefault="00C2007D" w:rsidP="00EC13EE">
            <w:pPr>
              <w:pStyle w:val="TAC"/>
              <w:rPr>
                <w:szCs w:val="18"/>
              </w:rPr>
            </w:pPr>
            <w:r w:rsidRPr="00A52129">
              <w:rPr>
                <w:szCs w:val="18"/>
              </w:rPr>
              <w:t>CR.2.1 TDD</w:t>
            </w:r>
          </w:p>
        </w:tc>
      </w:tr>
      <w:tr w:rsidR="00C2007D" w:rsidRPr="00ED2ED3" w14:paraId="275FBF44"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062A4DBF" w14:textId="77777777" w:rsidR="00C2007D" w:rsidRPr="00ED2ED3" w:rsidRDefault="00C2007D" w:rsidP="00EC13EE">
            <w:pPr>
              <w:pStyle w:val="TAL"/>
              <w:rPr>
                <w:szCs w:val="18"/>
              </w:rPr>
            </w:pPr>
            <w:r w:rsidRPr="00ED2ED3">
              <w:rPr>
                <w:rFonts w:cs="v5.0.0"/>
                <w:szCs w:val="18"/>
              </w:rPr>
              <w:t>Dedicated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1FF54665"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F9A586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F3E145F" w14:textId="77777777" w:rsidR="00C2007D" w:rsidRPr="00A52129" w:rsidRDefault="00C2007D" w:rsidP="00EC13EE">
            <w:pPr>
              <w:pStyle w:val="TAC"/>
              <w:rPr>
                <w:szCs w:val="18"/>
              </w:rPr>
            </w:pPr>
            <w:r w:rsidRPr="00A52129">
              <w:rPr>
                <w:szCs w:val="18"/>
              </w:rPr>
              <w:t>CCR.1.1 FDD</w:t>
            </w:r>
          </w:p>
        </w:tc>
        <w:tc>
          <w:tcPr>
            <w:tcW w:w="1352" w:type="dxa"/>
            <w:tcBorders>
              <w:top w:val="single" w:sz="4" w:space="0" w:color="auto"/>
              <w:left w:val="single" w:sz="4" w:space="0" w:color="auto"/>
              <w:bottom w:val="single" w:sz="4" w:space="0" w:color="auto"/>
              <w:right w:val="single" w:sz="4" w:space="0" w:color="auto"/>
            </w:tcBorders>
          </w:tcPr>
          <w:p w14:paraId="0BA0801E" w14:textId="77777777" w:rsidR="00C2007D" w:rsidRPr="00A52129" w:rsidRDefault="00C2007D" w:rsidP="00EC13EE">
            <w:pPr>
              <w:pStyle w:val="TAC"/>
              <w:rPr>
                <w:szCs w:val="18"/>
              </w:rPr>
            </w:pPr>
            <w:r w:rsidRPr="00A52129">
              <w:rPr>
                <w:szCs w:val="18"/>
              </w:rPr>
              <w:t>CCR.1.1 FDD</w:t>
            </w:r>
          </w:p>
        </w:tc>
      </w:tr>
      <w:tr w:rsidR="00C2007D" w:rsidRPr="00ED2ED3" w14:paraId="22EA8E3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1F39484E" w14:textId="77777777" w:rsidR="00C2007D" w:rsidRPr="00ED2ED3" w:rsidRDefault="00C2007D" w:rsidP="00EC13EE">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73979F71" w14:textId="77777777" w:rsidR="00C2007D" w:rsidRPr="00ED2ED3" w:rsidRDefault="00C2007D" w:rsidP="00EC13EE">
            <w:pPr>
              <w:pStyle w:val="TAL"/>
              <w:rPr>
                <w:rFonts w:cs="v5.0.0"/>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1ACC9A5B"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64A428A" w14:textId="77777777" w:rsidR="00C2007D" w:rsidRPr="00A52129" w:rsidRDefault="00C2007D" w:rsidP="00EC13EE">
            <w:pPr>
              <w:pStyle w:val="TAC"/>
              <w:rPr>
                <w:szCs w:val="18"/>
              </w:rPr>
            </w:pPr>
            <w:r w:rsidRPr="00A52129">
              <w:rPr>
                <w:szCs w:val="18"/>
              </w:rPr>
              <w:t>CCR.1.1 TDD</w:t>
            </w:r>
          </w:p>
        </w:tc>
        <w:tc>
          <w:tcPr>
            <w:tcW w:w="1352" w:type="dxa"/>
            <w:tcBorders>
              <w:top w:val="single" w:sz="4" w:space="0" w:color="auto"/>
              <w:left w:val="single" w:sz="4" w:space="0" w:color="auto"/>
              <w:bottom w:val="single" w:sz="4" w:space="0" w:color="auto"/>
              <w:right w:val="single" w:sz="4" w:space="0" w:color="auto"/>
            </w:tcBorders>
          </w:tcPr>
          <w:p w14:paraId="59E78BC9" w14:textId="77777777" w:rsidR="00C2007D" w:rsidRPr="00A52129" w:rsidRDefault="00C2007D" w:rsidP="00EC13EE">
            <w:pPr>
              <w:pStyle w:val="TAC"/>
              <w:rPr>
                <w:szCs w:val="18"/>
              </w:rPr>
            </w:pPr>
            <w:r w:rsidRPr="00A52129">
              <w:rPr>
                <w:szCs w:val="18"/>
              </w:rPr>
              <w:t>CCR.1.1 TDD</w:t>
            </w:r>
          </w:p>
        </w:tc>
      </w:tr>
      <w:tr w:rsidR="00C2007D" w:rsidRPr="00ED2ED3" w14:paraId="4E1BFE8A"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1B5D9E0F" w14:textId="77777777" w:rsidR="00C2007D" w:rsidRPr="00ED2ED3" w:rsidRDefault="00C2007D" w:rsidP="00EC13EE">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71855806" w14:textId="77777777" w:rsidR="00C2007D" w:rsidRPr="00ED2ED3" w:rsidRDefault="00C2007D" w:rsidP="00EC13EE">
            <w:pPr>
              <w:pStyle w:val="TAL"/>
              <w:rPr>
                <w:rFonts w:cs="v5.0.0"/>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38ECF5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8B4616B" w14:textId="77777777" w:rsidR="00C2007D" w:rsidRPr="00A52129" w:rsidRDefault="00C2007D" w:rsidP="00EC13EE">
            <w:pPr>
              <w:pStyle w:val="TAC"/>
              <w:rPr>
                <w:szCs w:val="18"/>
              </w:rPr>
            </w:pPr>
            <w:r w:rsidRPr="00A52129">
              <w:rPr>
                <w:szCs w:val="18"/>
              </w:rPr>
              <w:t>CCR.2.1 TDD</w:t>
            </w:r>
          </w:p>
        </w:tc>
        <w:tc>
          <w:tcPr>
            <w:tcW w:w="1352" w:type="dxa"/>
            <w:tcBorders>
              <w:top w:val="single" w:sz="4" w:space="0" w:color="auto"/>
              <w:left w:val="single" w:sz="4" w:space="0" w:color="auto"/>
              <w:bottom w:val="single" w:sz="4" w:space="0" w:color="auto"/>
              <w:right w:val="single" w:sz="4" w:space="0" w:color="auto"/>
            </w:tcBorders>
          </w:tcPr>
          <w:p w14:paraId="7B0A1D89" w14:textId="77777777" w:rsidR="00C2007D" w:rsidRPr="00A52129" w:rsidRDefault="00C2007D" w:rsidP="00EC13EE">
            <w:pPr>
              <w:pStyle w:val="TAC"/>
              <w:rPr>
                <w:szCs w:val="18"/>
              </w:rPr>
            </w:pPr>
            <w:r w:rsidRPr="00A52129">
              <w:rPr>
                <w:szCs w:val="18"/>
              </w:rPr>
              <w:t>CCR.2.1 TDD</w:t>
            </w:r>
          </w:p>
        </w:tc>
      </w:tr>
      <w:tr w:rsidR="00C2007D" w:rsidRPr="00ED2ED3" w14:paraId="264B4E1C"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300D205" w14:textId="77777777" w:rsidR="00C2007D" w:rsidRPr="00ED2ED3" w:rsidRDefault="00C2007D" w:rsidP="00EC13EE">
            <w:pPr>
              <w:pStyle w:val="TAL"/>
              <w:rPr>
                <w:szCs w:val="18"/>
              </w:rPr>
            </w:pPr>
            <w:r w:rsidRPr="00ED2ED3">
              <w:rPr>
                <w:szCs w:val="18"/>
              </w:rPr>
              <w:t>OCNG Patterns</w:t>
            </w:r>
          </w:p>
        </w:tc>
        <w:tc>
          <w:tcPr>
            <w:tcW w:w="1128" w:type="dxa"/>
            <w:tcBorders>
              <w:top w:val="single" w:sz="4" w:space="0" w:color="auto"/>
              <w:left w:val="single" w:sz="4" w:space="0" w:color="auto"/>
              <w:bottom w:val="single" w:sz="4" w:space="0" w:color="auto"/>
              <w:right w:val="single" w:sz="4" w:space="0" w:color="auto"/>
            </w:tcBorders>
          </w:tcPr>
          <w:p w14:paraId="7185D424" w14:textId="77777777" w:rsidR="00C2007D" w:rsidRPr="00ED2ED3" w:rsidRDefault="00C2007D" w:rsidP="00EC13EE">
            <w:pPr>
              <w:pStyle w:val="TAC"/>
              <w:rPr>
                <w:szCs w:val="18"/>
              </w:rPr>
            </w:pPr>
          </w:p>
        </w:tc>
        <w:tc>
          <w:tcPr>
            <w:tcW w:w="1352" w:type="dxa"/>
            <w:tcBorders>
              <w:top w:val="single" w:sz="4" w:space="0" w:color="auto"/>
              <w:left w:val="single" w:sz="4" w:space="0" w:color="auto"/>
              <w:right w:val="single" w:sz="4" w:space="0" w:color="auto"/>
            </w:tcBorders>
            <w:hideMark/>
          </w:tcPr>
          <w:p w14:paraId="36287079" w14:textId="77777777" w:rsidR="00C2007D" w:rsidRPr="00ED2ED3" w:rsidRDefault="00C2007D" w:rsidP="00EC13EE">
            <w:pPr>
              <w:pStyle w:val="TAC"/>
              <w:rPr>
                <w:szCs w:val="18"/>
              </w:rPr>
            </w:pPr>
            <w:r w:rsidRPr="00ED2ED3">
              <w:rPr>
                <w:snapToGrid w:val="0"/>
                <w:szCs w:val="18"/>
              </w:rPr>
              <w:t>OP.1</w:t>
            </w:r>
          </w:p>
          <w:p w14:paraId="486FB47D" w14:textId="77777777" w:rsidR="00C2007D" w:rsidRPr="00ED2ED3" w:rsidRDefault="00C2007D" w:rsidP="00EC13EE">
            <w:pPr>
              <w:pStyle w:val="TAC"/>
              <w:rPr>
                <w:snapToGrid w:val="0"/>
                <w:szCs w:val="18"/>
                <w:lang w:eastAsia="ko-KR"/>
              </w:rPr>
            </w:pPr>
          </w:p>
        </w:tc>
        <w:tc>
          <w:tcPr>
            <w:tcW w:w="1352" w:type="dxa"/>
            <w:tcBorders>
              <w:top w:val="single" w:sz="4" w:space="0" w:color="auto"/>
              <w:left w:val="single" w:sz="4" w:space="0" w:color="auto"/>
              <w:right w:val="single" w:sz="4" w:space="0" w:color="auto"/>
            </w:tcBorders>
          </w:tcPr>
          <w:p w14:paraId="006BF3C9" w14:textId="77777777" w:rsidR="00C2007D" w:rsidRPr="00ED2ED3" w:rsidRDefault="00C2007D" w:rsidP="00EC13EE">
            <w:pPr>
              <w:pStyle w:val="TAC"/>
              <w:rPr>
                <w:szCs w:val="18"/>
              </w:rPr>
            </w:pPr>
            <w:r w:rsidRPr="00ED2ED3">
              <w:rPr>
                <w:snapToGrid w:val="0"/>
                <w:szCs w:val="18"/>
              </w:rPr>
              <w:t>OP.1</w:t>
            </w:r>
          </w:p>
          <w:p w14:paraId="4874075D" w14:textId="77777777" w:rsidR="00C2007D" w:rsidRPr="00ED2ED3" w:rsidRDefault="00C2007D" w:rsidP="00EC13EE">
            <w:pPr>
              <w:pStyle w:val="TAC"/>
              <w:rPr>
                <w:szCs w:val="18"/>
              </w:rPr>
            </w:pPr>
          </w:p>
        </w:tc>
      </w:tr>
      <w:tr w:rsidR="00C2007D" w:rsidRPr="00ED2ED3" w14:paraId="235EC7CD"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2004683" w14:textId="77777777" w:rsidR="00C2007D" w:rsidRPr="00ED2ED3" w:rsidRDefault="00C2007D" w:rsidP="00EC13EE">
            <w:pPr>
              <w:pStyle w:val="TAL"/>
              <w:rPr>
                <w:szCs w:val="18"/>
              </w:rPr>
            </w:pPr>
            <w:r w:rsidRPr="00ED2ED3">
              <w:rPr>
                <w:szCs w:val="18"/>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4F9DEE39"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78C8EA5A" w14:textId="77777777" w:rsidR="00C2007D" w:rsidRPr="00ED2ED3" w:rsidRDefault="00C2007D" w:rsidP="00EC13EE">
            <w:pPr>
              <w:pStyle w:val="TAC"/>
              <w:rPr>
                <w:snapToGrid w:val="0"/>
                <w:szCs w:val="18"/>
                <w:lang w:eastAsia="ko-KR"/>
              </w:rPr>
            </w:pPr>
            <w:r w:rsidRPr="00ED2ED3">
              <w:rPr>
                <w:szCs w:val="18"/>
              </w:rPr>
              <w:t>Not Applicable</w:t>
            </w:r>
          </w:p>
        </w:tc>
        <w:tc>
          <w:tcPr>
            <w:tcW w:w="1352" w:type="dxa"/>
            <w:tcBorders>
              <w:left w:val="single" w:sz="4" w:space="0" w:color="auto"/>
              <w:right w:val="single" w:sz="4" w:space="0" w:color="auto"/>
            </w:tcBorders>
          </w:tcPr>
          <w:p w14:paraId="4ED3833E" w14:textId="77777777" w:rsidR="00C2007D" w:rsidRPr="00ED2ED3" w:rsidRDefault="00C2007D" w:rsidP="00EC13EE">
            <w:pPr>
              <w:pStyle w:val="TAC"/>
              <w:rPr>
                <w:snapToGrid w:val="0"/>
                <w:szCs w:val="18"/>
                <w:lang w:eastAsia="ko-KR"/>
              </w:rPr>
            </w:pPr>
            <w:r w:rsidRPr="00ED2ED3">
              <w:rPr>
                <w:szCs w:val="18"/>
              </w:rPr>
              <w:t>Not Applicable</w:t>
            </w:r>
          </w:p>
        </w:tc>
      </w:tr>
      <w:tr w:rsidR="00C2007D" w:rsidRPr="00ED2ED3" w14:paraId="41857760" w14:textId="77777777" w:rsidTr="00EC13EE">
        <w:trPr>
          <w:trHeight w:val="187"/>
          <w:jc w:val="center"/>
        </w:trPr>
        <w:tc>
          <w:tcPr>
            <w:tcW w:w="248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23DAFE" w14:textId="77777777" w:rsidR="00C2007D" w:rsidRPr="00ED2ED3" w:rsidRDefault="00C2007D" w:rsidP="00EC13EE">
            <w:pPr>
              <w:pStyle w:val="TAL"/>
              <w:rPr>
                <w:szCs w:val="18"/>
                <w:lang w:eastAsia="ko-KR"/>
              </w:rPr>
            </w:pPr>
            <w:r w:rsidRPr="00ED2ED3">
              <w:rPr>
                <w:szCs w:val="18"/>
                <w:lang w:val="da-DK" w:eastAsia="ja-JP"/>
              </w:rPr>
              <w:t>SMTC configuration</w:t>
            </w:r>
          </w:p>
        </w:tc>
        <w:tc>
          <w:tcPr>
            <w:tcW w:w="1752" w:type="dxa"/>
            <w:vMerge w:val="restart"/>
            <w:tcBorders>
              <w:top w:val="single" w:sz="4" w:space="0" w:color="auto"/>
              <w:left w:val="single" w:sz="4" w:space="0" w:color="auto"/>
              <w:bottom w:val="single" w:sz="4" w:space="0" w:color="auto"/>
              <w:right w:val="single" w:sz="4" w:space="0" w:color="auto"/>
            </w:tcBorders>
            <w:vAlign w:val="center"/>
            <w:hideMark/>
          </w:tcPr>
          <w:p w14:paraId="2894FBBF" w14:textId="77777777" w:rsidR="00C2007D" w:rsidRPr="00ED2ED3" w:rsidRDefault="00C2007D" w:rsidP="00EC13EE">
            <w:pPr>
              <w:pStyle w:val="TAL"/>
              <w:rPr>
                <w:szCs w:val="18"/>
                <w:lang w:eastAsia="ko-KR"/>
              </w:rPr>
            </w:pPr>
            <w:r w:rsidRPr="00ED2ED3">
              <w:rPr>
                <w:szCs w:val="18"/>
                <w:lang w:eastAsia="ja-JP"/>
              </w:rPr>
              <w:t>Config 1</w:t>
            </w:r>
          </w:p>
          <w:p w14:paraId="768A8E13" w14:textId="77777777" w:rsidR="00C2007D" w:rsidRPr="00ED2ED3" w:rsidRDefault="00C2007D" w:rsidP="00EC13EE">
            <w:pPr>
              <w:pStyle w:val="TAL"/>
              <w:rPr>
                <w:szCs w:val="18"/>
                <w:lang w:eastAsia="ko-KR"/>
              </w:rPr>
            </w:pPr>
            <w:r w:rsidRPr="00ED2ED3">
              <w:rPr>
                <w:szCs w:val="18"/>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3C7957E1"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vAlign w:val="center"/>
            <w:hideMark/>
          </w:tcPr>
          <w:p w14:paraId="162D18A6" w14:textId="77777777" w:rsidR="00C2007D" w:rsidRPr="00ED2ED3" w:rsidRDefault="00C2007D" w:rsidP="00EC13EE">
            <w:pPr>
              <w:pStyle w:val="TAC"/>
              <w:rPr>
                <w:szCs w:val="18"/>
                <w:lang w:eastAsia="ko-KR"/>
              </w:rPr>
            </w:pPr>
            <w:r w:rsidRPr="00ED2ED3">
              <w:rPr>
                <w:szCs w:val="18"/>
                <w:lang w:val="en-US" w:eastAsia="ja-JP"/>
              </w:rPr>
              <w:t>SMTC.2</w:t>
            </w:r>
          </w:p>
          <w:p w14:paraId="5B175DD6" w14:textId="77777777" w:rsidR="00C2007D" w:rsidRPr="00ED2ED3" w:rsidRDefault="00C2007D" w:rsidP="00EC13EE">
            <w:pPr>
              <w:pStyle w:val="TAC"/>
              <w:rPr>
                <w:szCs w:val="18"/>
                <w:lang w:eastAsia="ko-KR"/>
              </w:rPr>
            </w:pPr>
          </w:p>
        </w:tc>
        <w:tc>
          <w:tcPr>
            <w:tcW w:w="1352" w:type="dxa"/>
            <w:tcBorders>
              <w:left w:val="single" w:sz="4" w:space="0" w:color="auto"/>
              <w:right w:val="single" w:sz="4" w:space="0" w:color="auto"/>
            </w:tcBorders>
            <w:vAlign w:val="center"/>
          </w:tcPr>
          <w:p w14:paraId="2A77CA2A" w14:textId="77777777" w:rsidR="00C2007D" w:rsidRPr="00ED2ED3" w:rsidRDefault="00C2007D" w:rsidP="00EC13EE">
            <w:pPr>
              <w:pStyle w:val="TAC"/>
              <w:rPr>
                <w:szCs w:val="18"/>
                <w:lang w:eastAsia="ko-KR"/>
              </w:rPr>
            </w:pPr>
            <w:r w:rsidRPr="00ED2ED3">
              <w:rPr>
                <w:szCs w:val="18"/>
                <w:lang w:val="en-US" w:eastAsia="ja-JP"/>
              </w:rPr>
              <w:t>SMTC.2</w:t>
            </w:r>
          </w:p>
          <w:p w14:paraId="5093648E" w14:textId="77777777" w:rsidR="00C2007D" w:rsidRPr="00ED2ED3" w:rsidRDefault="00C2007D" w:rsidP="00EC13EE">
            <w:pPr>
              <w:pStyle w:val="TAC"/>
              <w:rPr>
                <w:szCs w:val="18"/>
                <w:lang w:eastAsia="ko-KR"/>
              </w:rPr>
            </w:pPr>
          </w:p>
        </w:tc>
      </w:tr>
      <w:tr w:rsidR="00C2007D" w:rsidRPr="00ED2ED3" w14:paraId="5F0093E8" w14:textId="77777777" w:rsidTr="00EC13EE">
        <w:trPr>
          <w:trHeight w:val="187"/>
          <w:jc w:val="center"/>
        </w:trPr>
        <w:tc>
          <w:tcPr>
            <w:tcW w:w="2481" w:type="dxa"/>
            <w:gridSpan w:val="2"/>
            <w:vMerge/>
            <w:tcBorders>
              <w:top w:val="single" w:sz="4" w:space="0" w:color="auto"/>
              <w:left w:val="single" w:sz="4" w:space="0" w:color="auto"/>
              <w:bottom w:val="single" w:sz="4" w:space="0" w:color="auto"/>
              <w:right w:val="single" w:sz="4" w:space="0" w:color="auto"/>
            </w:tcBorders>
            <w:vAlign w:val="center"/>
            <w:hideMark/>
          </w:tcPr>
          <w:p w14:paraId="384164E8" w14:textId="77777777" w:rsidR="00C2007D" w:rsidRPr="00ED2ED3" w:rsidRDefault="00C2007D" w:rsidP="00EC13EE">
            <w:pPr>
              <w:spacing w:line="256" w:lineRule="auto"/>
              <w:rPr>
                <w:rFonts w:ascii="Arial" w:hAnsi="Arial"/>
                <w:sz w:val="18"/>
                <w:szCs w:val="18"/>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3FC8F99D" w14:textId="77777777" w:rsidR="00C2007D" w:rsidRPr="00ED2ED3" w:rsidRDefault="00C2007D" w:rsidP="00EC13EE">
            <w:pPr>
              <w:spacing w:line="256" w:lineRule="auto"/>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vAlign w:val="center"/>
          </w:tcPr>
          <w:p w14:paraId="1C1CD401"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vAlign w:val="center"/>
            <w:hideMark/>
          </w:tcPr>
          <w:p w14:paraId="18FDE748" w14:textId="77777777" w:rsidR="00C2007D" w:rsidRPr="00ED2ED3" w:rsidRDefault="00C2007D" w:rsidP="00EC13EE">
            <w:pPr>
              <w:pStyle w:val="TAC"/>
              <w:rPr>
                <w:szCs w:val="18"/>
                <w:lang w:eastAsia="ko-KR"/>
              </w:rPr>
            </w:pPr>
            <w:r w:rsidRPr="00ED2ED3">
              <w:rPr>
                <w:szCs w:val="18"/>
                <w:lang w:val="en-US" w:eastAsia="ja-JP"/>
              </w:rPr>
              <w:t>SMTC.1</w:t>
            </w:r>
          </w:p>
        </w:tc>
        <w:tc>
          <w:tcPr>
            <w:tcW w:w="1352" w:type="dxa"/>
            <w:tcBorders>
              <w:left w:val="single" w:sz="4" w:space="0" w:color="auto"/>
              <w:right w:val="single" w:sz="4" w:space="0" w:color="auto"/>
            </w:tcBorders>
            <w:vAlign w:val="center"/>
          </w:tcPr>
          <w:p w14:paraId="5F9E827B" w14:textId="77777777" w:rsidR="00C2007D" w:rsidRPr="00ED2ED3" w:rsidRDefault="00C2007D" w:rsidP="00EC13EE">
            <w:pPr>
              <w:pStyle w:val="TAC"/>
              <w:rPr>
                <w:szCs w:val="18"/>
                <w:lang w:eastAsia="ko-KR"/>
              </w:rPr>
            </w:pPr>
            <w:r w:rsidRPr="00ED2ED3">
              <w:rPr>
                <w:szCs w:val="18"/>
                <w:lang w:val="en-US" w:eastAsia="ja-JP"/>
              </w:rPr>
              <w:t>SMTC.1</w:t>
            </w:r>
          </w:p>
        </w:tc>
      </w:tr>
      <w:tr w:rsidR="00C2007D" w:rsidRPr="00ED2ED3" w14:paraId="7F5BAB08"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4370259" w14:textId="77777777" w:rsidR="00C2007D" w:rsidRPr="00ED2ED3" w:rsidRDefault="00C2007D" w:rsidP="00EC13EE">
            <w:pPr>
              <w:pStyle w:val="TAL"/>
              <w:rPr>
                <w:szCs w:val="18"/>
              </w:rPr>
            </w:pPr>
            <w:r w:rsidRPr="00ED2ED3">
              <w:rPr>
                <w:szCs w:val="18"/>
              </w:rPr>
              <w:lastRenderedPageBreak/>
              <w:t>SSB configuration</w:t>
            </w:r>
          </w:p>
        </w:tc>
        <w:tc>
          <w:tcPr>
            <w:tcW w:w="1752" w:type="dxa"/>
            <w:tcBorders>
              <w:top w:val="single" w:sz="4" w:space="0" w:color="auto"/>
              <w:left w:val="single" w:sz="4" w:space="0" w:color="auto"/>
              <w:bottom w:val="single" w:sz="4" w:space="0" w:color="auto"/>
              <w:right w:val="single" w:sz="4" w:space="0" w:color="auto"/>
            </w:tcBorders>
            <w:hideMark/>
          </w:tcPr>
          <w:p w14:paraId="3D61ECB8"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tcPr>
          <w:p w14:paraId="70C32742"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09C5F5B5" w14:textId="77777777" w:rsidR="00C2007D" w:rsidRPr="00ED2ED3" w:rsidRDefault="00C2007D" w:rsidP="00EC13EE">
            <w:pPr>
              <w:pStyle w:val="TAC"/>
              <w:rPr>
                <w:szCs w:val="18"/>
              </w:rPr>
            </w:pPr>
            <w:r w:rsidRPr="00ED2ED3">
              <w:rPr>
                <w:szCs w:val="18"/>
              </w:rPr>
              <w:t>SSB.1 FR1</w:t>
            </w:r>
          </w:p>
        </w:tc>
        <w:tc>
          <w:tcPr>
            <w:tcW w:w="1352" w:type="dxa"/>
            <w:tcBorders>
              <w:left w:val="single" w:sz="4" w:space="0" w:color="auto"/>
              <w:right w:val="single" w:sz="4" w:space="0" w:color="auto"/>
            </w:tcBorders>
          </w:tcPr>
          <w:p w14:paraId="0A6FD56F" w14:textId="77777777" w:rsidR="00C2007D" w:rsidRPr="00ED2ED3" w:rsidRDefault="00C2007D" w:rsidP="00EC13EE">
            <w:pPr>
              <w:pStyle w:val="TAC"/>
              <w:rPr>
                <w:szCs w:val="18"/>
              </w:rPr>
            </w:pPr>
            <w:r w:rsidRPr="00ED2ED3">
              <w:rPr>
                <w:szCs w:val="18"/>
              </w:rPr>
              <w:t>SSB.1 FR1</w:t>
            </w:r>
          </w:p>
        </w:tc>
      </w:tr>
      <w:tr w:rsidR="00C2007D" w:rsidRPr="00ED2ED3" w14:paraId="0302C197"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7ABD5C7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D907C12"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3AF4A5B7"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56863BE4" w14:textId="77777777" w:rsidR="00C2007D" w:rsidRPr="00ED2ED3" w:rsidRDefault="00C2007D" w:rsidP="00EC13EE">
            <w:pPr>
              <w:pStyle w:val="TAC"/>
              <w:rPr>
                <w:szCs w:val="18"/>
              </w:rPr>
            </w:pPr>
            <w:r w:rsidRPr="00ED2ED3">
              <w:rPr>
                <w:szCs w:val="18"/>
              </w:rPr>
              <w:t>SSB.2 FR1</w:t>
            </w:r>
          </w:p>
        </w:tc>
        <w:tc>
          <w:tcPr>
            <w:tcW w:w="1352" w:type="dxa"/>
            <w:tcBorders>
              <w:left w:val="single" w:sz="4" w:space="0" w:color="auto"/>
              <w:right w:val="single" w:sz="4" w:space="0" w:color="auto"/>
            </w:tcBorders>
          </w:tcPr>
          <w:p w14:paraId="76B46E92" w14:textId="77777777" w:rsidR="00C2007D" w:rsidRPr="00ED2ED3" w:rsidRDefault="00C2007D" w:rsidP="00EC13EE">
            <w:pPr>
              <w:pStyle w:val="TAC"/>
              <w:rPr>
                <w:szCs w:val="18"/>
              </w:rPr>
            </w:pPr>
            <w:r w:rsidRPr="00ED2ED3">
              <w:rPr>
                <w:szCs w:val="18"/>
              </w:rPr>
              <w:t>SSB.2 FR1</w:t>
            </w:r>
          </w:p>
        </w:tc>
      </w:tr>
      <w:tr w:rsidR="00C2007D" w:rsidRPr="00ED2ED3" w14:paraId="141634BA"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BC97CB9" w14:textId="77777777" w:rsidR="00C2007D" w:rsidRPr="00ED2ED3" w:rsidRDefault="00C2007D" w:rsidP="00EC13EE">
            <w:pPr>
              <w:pStyle w:val="TAL"/>
              <w:rPr>
                <w:szCs w:val="18"/>
              </w:rPr>
            </w:pPr>
            <w:r w:rsidRPr="00ED2ED3">
              <w:rPr>
                <w:szCs w:val="18"/>
              </w:rPr>
              <w:t>PDSCH/PDCCH subcarrier spacing</w:t>
            </w:r>
          </w:p>
        </w:tc>
        <w:tc>
          <w:tcPr>
            <w:tcW w:w="1752" w:type="dxa"/>
            <w:tcBorders>
              <w:top w:val="single" w:sz="4" w:space="0" w:color="auto"/>
              <w:left w:val="single" w:sz="4" w:space="0" w:color="auto"/>
              <w:bottom w:val="single" w:sz="4" w:space="0" w:color="auto"/>
              <w:right w:val="single" w:sz="4" w:space="0" w:color="auto"/>
            </w:tcBorders>
            <w:hideMark/>
          </w:tcPr>
          <w:p w14:paraId="1BC287E6"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hideMark/>
          </w:tcPr>
          <w:p w14:paraId="10E44000" w14:textId="77777777" w:rsidR="00C2007D" w:rsidRPr="00ED2ED3" w:rsidRDefault="00C2007D" w:rsidP="00EC13EE">
            <w:pPr>
              <w:pStyle w:val="TAC"/>
              <w:rPr>
                <w:szCs w:val="18"/>
              </w:rPr>
            </w:pPr>
            <w:r w:rsidRPr="00ED2ED3">
              <w:rPr>
                <w:szCs w:val="18"/>
              </w:rPr>
              <w:t>kHz</w:t>
            </w:r>
          </w:p>
        </w:tc>
        <w:tc>
          <w:tcPr>
            <w:tcW w:w="1352" w:type="dxa"/>
            <w:tcBorders>
              <w:left w:val="single" w:sz="4" w:space="0" w:color="auto"/>
              <w:right w:val="single" w:sz="4" w:space="0" w:color="auto"/>
            </w:tcBorders>
            <w:hideMark/>
          </w:tcPr>
          <w:p w14:paraId="1F77F161" w14:textId="77777777" w:rsidR="00C2007D" w:rsidRPr="00ED2ED3" w:rsidRDefault="00C2007D" w:rsidP="00EC13EE">
            <w:pPr>
              <w:pStyle w:val="TAC"/>
              <w:rPr>
                <w:szCs w:val="18"/>
              </w:rPr>
            </w:pPr>
            <w:r w:rsidRPr="00ED2ED3">
              <w:rPr>
                <w:szCs w:val="18"/>
              </w:rPr>
              <w:t>15</w:t>
            </w:r>
          </w:p>
        </w:tc>
        <w:tc>
          <w:tcPr>
            <w:tcW w:w="1352" w:type="dxa"/>
            <w:tcBorders>
              <w:left w:val="single" w:sz="4" w:space="0" w:color="auto"/>
              <w:right w:val="single" w:sz="4" w:space="0" w:color="auto"/>
            </w:tcBorders>
          </w:tcPr>
          <w:p w14:paraId="5773E49D" w14:textId="77777777" w:rsidR="00C2007D" w:rsidRPr="00ED2ED3" w:rsidRDefault="00C2007D" w:rsidP="00EC13EE">
            <w:pPr>
              <w:pStyle w:val="TAC"/>
              <w:rPr>
                <w:szCs w:val="18"/>
              </w:rPr>
            </w:pPr>
            <w:r w:rsidRPr="00ED2ED3">
              <w:rPr>
                <w:szCs w:val="18"/>
              </w:rPr>
              <w:t>15</w:t>
            </w:r>
          </w:p>
        </w:tc>
      </w:tr>
      <w:tr w:rsidR="00C2007D" w:rsidRPr="00ED2ED3" w14:paraId="0BB785BF"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32F1874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E09CF7"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21F2A392" w14:textId="77777777" w:rsidR="00C2007D" w:rsidRPr="00ED2ED3" w:rsidRDefault="00C2007D" w:rsidP="00EC13EE">
            <w:pPr>
              <w:pStyle w:val="TAC"/>
              <w:rPr>
                <w:szCs w:val="18"/>
              </w:rPr>
            </w:pPr>
          </w:p>
        </w:tc>
        <w:tc>
          <w:tcPr>
            <w:tcW w:w="1352" w:type="dxa"/>
            <w:tcBorders>
              <w:left w:val="single" w:sz="4" w:space="0" w:color="auto"/>
              <w:bottom w:val="single" w:sz="4" w:space="0" w:color="auto"/>
              <w:right w:val="single" w:sz="4" w:space="0" w:color="auto"/>
            </w:tcBorders>
            <w:hideMark/>
          </w:tcPr>
          <w:p w14:paraId="7479EAFB" w14:textId="77777777" w:rsidR="00C2007D" w:rsidRPr="00ED2ED3" w:rsidRDefault="00C2007D" w:rsidP="00EC13EE">
            <w:pPr>
              <w:pStyle w:val="TAC"/>
              <w:rPr>
                <w:szCs w:val="18"/>
              </w:rPr>
            </w:pPr>
            <w:r w:rsidRPr="00ED2ED3">
              <w:rPr>
                <w:szCs w:val="18"/>
              </w:rPr>
              <w:t>30</w:t>
            </w:r>
          </w:p>
        </w:tc>
        <w:tc>
          <w:tcPr>
            <w:tcW w:w="1352" w:type="dxa"/>
            <w:tcBorders>
              <w:left w:val="single" w:sz="4" w:space="0" w:color="auto"/>
              <w:bottom w:val="single" w:sz="4" w:space="0" w:color="auto"/>
              <w:right w:val="single" w:sz="4" w:space="0" w:color="auto"/>
            </w:tcBorders>
          </w:tcPr>
          <w:p w14:paraId="0438A250" w14:textId="77777777" w:rsidR="00C2007D" w:rsidRPr="00ED2ED3" w:rsidRDefault="00C2007D" w:rsidP="00EC13EE">
            <w:pPr>
              <w:pStyle w:val="TAC"/>
              <w:rPr>
                <w:szCs w:val="18"/>
              </w:rPr>
            </w:pPr>
            <w:r w:rsidRPr="00ED2ED3">
              <w:rPr>
                <w:szCs w:val="18"/>
              </w:rPr>
              <w:t>30</w:t>
            </w:r>
          </w:p>
        </w:tc>
      </w:tr>
      <w:tr w:rsidR="00C2007D" w:rsidRPr="00ED2ED3" w14:paraId="1A3FD4C1"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A92AA16" w14:textId="77777777" w:rsidR="00C2007D" w:rsidRPr="00ED2ED3" w:rsidRDefault="00C2007D" w:rsidP="00EC13EE">
            <w:pPr>
              <w:pStyle w:val="TAL"/>
              <w:rPr>
                <w:szCs w:val="18"/>
              </w:rPr>
            </w:pPr>
            <w:r w:rsidRPr="00ED2ED3">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0793BC3A" w14:textId="77777777" w:rsidR="00C2007D" w:rsidRPr="00ED2ED3" w:rsidRDefault="00C2007D" w:rsidP="00EC13EE">
            <w:pPr>
              <w:pStyle w:val="TAC"/>
              <w:rPr>
                <w:szCs w:val="18"/>
              </w:rPr>
            </w:pPr>
            <w:r w:rsidRPr="00ED2ED3">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49A8B351" w14:textId="77777777" w:rsidR="00C2007D" w:rsidRPr="00ED2ED3" w:rsidRDefault="00C2007D" w:rsidP="00EC13EE">
            <w:pPr>
              <w:pStyle w:val="TAC"/>
              <w:rPr>
                <w:szCs w:val="18"/>
              </w:rPr>
            </w:pPr>
            <w:r w:rsidRPr="00ED2ED3">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67F417BE" w14:textId="77777777" w:rsidR="00C2007D" w:rsidRPr="00ED2ED3" w:rsidRDefault="00C2007D" w:rsidP="00EC13EE">
            <w:pPr>
              <w:pStyle w:val="TAC"/>
              <w:rPr>
                <w:szCs w:val="18"/>
              </w:rPr>
            </w:pPr>
            <w:r w:rsidRPr="00ED2ED3">
              <w:rPr>
                <w:szCs w:val="18"/>
                <w:lang w:eastAsia="ja-JP"/>
              </w:rPr>
              <w:t>0</w:t>
            </w:r>
          </w:p>
        </w:tc>
      </w:tr>
      <w:tr w:rsidR="00C2007D" w:rsidRPr="00ED2ED3" w14:paraId="7E85DB31"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DD1A5D7" w14:textId="77777777" w:rsidR="00C2007D" w:rsidRPr="00ED2ED3" w:rsidRDefault="00C2007D" w:rsidP="00EC13EE">
            <w:pPr>
              <w:pStyle w:val="TAL"/>
              <w:rPr>
                <w:szCs w:val="18"/>
              </w:rPr>
            </w:pPr>
            <w:r w:rsidRPr="00ED2ED3">
              <w:rPr>
                <w:szCs w:val="18"/>
                <w:lang w:eastAsia="ja-JP"/>
              </w:rPr>
              <w:t>EPRE ratio of PBCH DMRS to SSS</w:t>
            </w:r>
          </w:p>
        </w:tc>
        <w:tc>
          <w:tcPr>
            <w:tcW w:w="1128" w:type="dxa"/>
            <w:tcBorders>
              <w:top w:val="nil"/>
              <w:left w:val="single" w:sz="4" w:space="0" w:color="auto"/>
              <w:bottom w:val="nil"/>
              <w:right w:val="single" w:sz="4" w:space="0" w:color="auto"/>
            </w:tcBorders>
          </w:tcPr>
          <w:p w14:paraId="0ED3E5A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21DE226"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F79CBA1" w14:textId="77777777" w:rsidR="00C2007D" w:rsidRPr="00ED2ED3" w:rsidRDefault="00C2007D" w:rsidP="00EC13EE">
            <w:pPr>
              <w:pStyle w:val="TAC"/>
              <w:rPr>
                <w:szCs w:val="18"/>
              </w:rPr>
            </w:pPr>
          </w:p>
        </w:tc>
      </w:tr>
      <w:tr w:rsidR="00C2007D" w:rsidRPr="00ED2ED3" w14:paraId="4B1BEAF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036E2CE" w14:textId="77777777" w:rsidR="00C2007D" w:rsidRPr="00ED2ED3" w:rsidRDefault="00C2007D" w:rsidP="00EC13EE">
            <w:pPr>
              <w:pStyle w:val="TAL"/>
              <w:rPr>
                <w:szCs w:val="18"/>
              </w:rPr>
            </w:pPr>
            <w:r w:rsidRPr="00ED2ED3">
              <w:rPr>
                <w:szCs w:val="18"/>
                <w:lang w:eastAsia="ja-JP"/>
              </w:rPr>
              <w:t>EPRE ratio of PBCH to PBCH DMRS</w:t>
            </w:r>
          </w:p>
        </w:tc>
        <w:tc>
          <w:tcPr>
            <w:tcW w:w="1128" w:type="dxa"/>
            <w:tcBorders>
              <w:top w:val="nil"/>
              <w:left w:val="single" w:sz="4" w:space="0" w:color="auto"/>
              <w:bottom w:val="nil"/>
              <w:right w:val="single" w:sz="4" w:space="0" w:color="auto"/>
            </w:tcBorders>
          </w:tcPr>
          <w:p w14:paraId="04A7EA5B"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8D65FB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13234507" w14:textId="77777777" w:rsidR="00C2007D" w:rsidRPr="00ED2ED3" w:rsidRDefault="00C2007D" w:rsidP="00EC13EE">
            <w:pPr>
              <w:pStyle w:val="TAC"/>
              <w:rPr>
                <w:szCs w:val="18"/>
              </w:rPr>
            </w:pPr>
          </w:p>
        </w:tc>
      </w:tr>
      <w:tr w:rsidR="00C2007D" w:rsidRPr="00ED2ED3" w14:paraId="043E500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91111BF" w14:textId="77777777" w:rsidR="00C2007D" w:rsidRPr="00ED2ED3" w:rsidRDefault="00C2007D" w:rsidP="00EC13EE">
            <w:pPr>
              <w:pStyle w:val="TAL"/>
              <w:rPr>
                <w:szCs w:val="18"/>
              </w:rPr>
            </w:pPr>
            <w:r w:rsidRPr="00ED2ED3">
              <w:rPr>
                <w:szCs w:val="18"/>
                <w:lang w:eastAsia="ja-JP"/>
              </w:rPr>
              <w:t>EPRE ratio of PDCCH DMRS to SSS</w:t>
            </w:r>
          </w:p>
        </w:tc>
        <w:tc>
          <w:tcPr>
            <w:tcW w:w="1128" w:type="dxa"/>
            <w:tcBorders>
              <w:top w:val="nil"/>
              <w:left w:val="single" w:sz="4" w:space="0" w:color="auto"/>
              <w:bottom w:val="nil"/>
              <w:right w:val="single" w:sz="4" w:space="0" w:color="auto"/>
            </w:tcBorders>
          </w:tcPr>
          <w:p w14:paraId="6EE278F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1479EDC"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3A60C9A" w14:textId="77777777" w:rsidR="00C2007D" w:rsidRPr="00ED2ED3" w:rsidRDefault="00C2007D" w:rsidP="00EC13EE">
            <w:pPr>
              <w:pStyle w:val="TAC"/>
              <w:rPr>
                <w:szCs w:val="18"/>
              </w:rPr>
            </w:pPr>
          </w:p>
        </w:tc>
      </w:tr>
      <w:tr w:rsidR="00C2007D" w:rsidRPr="00ED2ED3" w14:paraId="74497F84"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5901675" w14:textId="77777777" w:rsidR="00C2007D" w:rsidRPr="00ED2ED3" w:rsidRDefault="00C2007D" w:rsidP="00EC13EE">
            <w:pPr>
              <w:pStyle w:val="TAL"/>
              <w:rPr>
                <w:szCs w:val="18"/>
              </w:rPr>
            </w:pPr>
            <w:r w:rsidRPr="00ED2ED3">
              <w:rPr>
                <w:szCs w:val="18"/>
                <w:lang w:eastAsia="ja-JP"/>
              </w:rPr>
              <w:t>EPRE ratio of PDCCH to PDCCH DMRS</w:t>
            </w:r>
          </w:p>
        </w:tc>
        <w:tc>
          <w:tcPr>
            <w:tcW w:w="1128" w:type="dxa"/>
            <w:tcBorders>
              <w:top w:val="nil"/>
              <w:left w:val="single" w:sz="4" w:space="0" w:color="auto"/>
              <w:bottom w:val="nil"/>
              <w:right w:val="single" w:sz="4" w:space="0" w:color="auto"/>
            </w:tcBorders>
          </w:tcPr>
          <w:p w14:paraId="63BA71C3"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2AB338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CE4E59C" w14:textId="77777777" w:rsidR="00C2007D" w:rsidRPr="00ED2ED3" w:rsidRDefault="00C2007D" w:rsidP="00EC13EE">
            <w:pPr>
              <w:pStyle w:val="TAC"/>
              <w:rPr>
                <w:szCs w:val="18"/>
              </w:rPr>
            </w:pPr>
          </w:p>
        </w:tc>
      </w:tr>
      <w:tr w:rsidR="00C2007D" w:rsidRPr="00ED2ED3" w14:paraId="45C9E728"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2ADE6CF" w14:textId="77777777" w:rsidR="00C2007D" w:rsidRPr="00ED2ED3" w:rsidRDefault="00C2007D" w:rsidP="00EC13EE">
            <w:pPr>
              <w:pStyle w:val="TAL"/>
              <w:rPr>
                <w:szCs w:val="18"/>
              </w:rPr>
            </w:pPr>
            <w:r w:rsidRPr="00ED2ED3">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47C76C8"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5E5997E"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43E5182" w14:textId="77777777" w:rsidR="00C2007D" w:rsidRPr="00ED2ED3" w:rsidRDefault="00C2007D" w:rsidP="00EC13EE">
            <w:pPr>
              <w:pStyle w:val="TAC"/>
              <w:rPr>
                <w:szCs w:val="18"/>
              </w:rPr>
            </w:pPr>
          </w:p>
        </w:tc>
      </w:tr>
      <w:tr w:rsidR="00C2007D" w:rsidRPr="00ED2ED3" w14:paraId="59F55960"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DB5B7D4" w14:textId="77777777" w:rsidR="00C2007D" w:rsidRPr="00ED2ED3" w:rsidRDefault="00C2007D" w:rsidP="00EC13EE">
            <w:pPr>
              <w:pStyle w:val="TAL"/>
              <w:rPr>
                <w:szCs w:val="18"/>
              </w:rPr>
            </w:pPr>
            <w:r w:rsidRPr="00ED2ED3">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F5A3919"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34D624C"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AC1054D" w14:textId="77777777" w:rsidR="00C2007D" w:rsidRPr="00ED2ED3" w:rsidRDefault="00C2007D" w:rsidP="00EC13EE">
            <w:pPr>
              <w:pStyle w:val="TAC"/>
              <w:rPr>
                <w:szCs w:val="18"/>
              </w:rPr>
            </w:pPr>
          </w:p>
        </w:tc>
      </w:tr>
      <w:tr w:rsidR="00C2007D" w:rsidRPr="00ED2ED3" w14:paraId="7716FB47"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472A233" w14:textId="77777777" w:rsidR="00C2007D" w:rsidRPr="00ED2ED3" w:rsidRDefault="00C2007D" w:rsidP="00EC13EE">
            <w:pPr>
              <w:pStyle w:val="TAL"/>
              <w:rPr>
                <w:szCs w:val="18"/>
              </w:rPr>
            </w:pPr>
            <w:r w:rsidRPr="00ED2ED3">
              <w:rPr>
                <w:szCs w:val="18"/>
                <w:lang w:eastAsia="ja-JP"/>
              </w:rPr>
              <w:t>EPRE ratio of OCNG DMRS to SSS(Note 1)</w:t>
            </w:r>
          </w:p>
        </w:tc>
        <w:tc>
          <w:tcPr>
            <w:tcW w:w="1128" w:type="dxa"/>
            <w:tcBorders>
              <w:top w:val="nil"/>
              <w:left w:val="single" w:sz="4" w:space="0" w:color="auto"/>
              <w:bottom w:val="nil"/>
              <w:right w:val="single" w:sz="4" w:space="0" w:color="auto"/>
            </w:tcBorders>
          </w:tcPr>
          <w:p w14:paraId="2CC54EB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8691081"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1AAF8C8" w14:textId="77777777" w:rsidR="00C2007D" w:rsidRPr="00ED2ED3" w:rsidRDefault="00C2007D" w:rsidP="00EC13EE">
            <w:pPr>
              <w:pStyle w:val="TAC"/>
              <w:rPr>
                <w:szCs w:val="18"/>
              </w:rPr>
            </w:pPr>
          </w:p>
        </w:tc>
      </w:tr>
      <w:tr w:rsidR="00C2007D" w:rsidRPr="00ED2ED3" w14:paraId="732D7C06"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7B2BED7" w14:textId="77777777" w:rsidR="00C2007D" w:rsidRPr="00ED2ED3" w:rsidRDefault="00C2007D" w:rsidP="00EC13EE">
            <w:pPr>
              <w:pStyle w:val="TAL"/>
              <w:rPr>
                <w:szCs w:val="18"/>
              </w:rPr>
            </w:pPr>
            <w:r w:rsidRPr="00ED2ED3">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2F501540"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2E4BF53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330C1FD2" w14:textId="77777777" w:rsidR="00C2007D" w:rsidRPr="00ED2ED3" w:rsidRDefault="00C2007D" w:rsidP="00EC13EE">
            <w:pPr>
              <w:pStyle w:val="TAC"/>
              <w:rPr>
                <w:szCs w:val="18"/>
              </w:rPr>
            </w:pPr>
          </w:p>
        </w:tc>
      </w:tr>
      <w:tr w:rsidR="00C2007D" w:rsidRPr="00ED2ED3" w14:paraId="461591DB" w14:textId="77777777" w:rsidTr="00EC13EE">
        <w:trPr>
          <w:trHeight w:val="187"/>
          <w:jc w:val="center"/>
        </w:trPr>
        <w:tc>
          <w:tcPr>
            <w:tcW w:w="1401" w:type="dxa"/>
            <w:tcBorders>
              <w:top w:val="single" w:sz="4" w:space="0" w:color="auto"/>
              <w:left w:val="single" w:sz="4" w:space="0" w:color="auto"/>
              <w:bottom w:val="nil"/>
              <w:right w:val="single" w:sz="4" w:space="0" w:color="auto"/>
            </w:tcBorders>
            <w:hideMark/>
          </w:tcPr>
          <w:p w14:paraId="32FBEFFC" w14:textId="77777777" w:rsidR="00C2007D" w:rsidRPr="00ED2ED3" w:rsidRDefault="00C2007D" w:rsidP="00EC13EE">
            <w:pPr>
              <w:pStyle w:val="TAL"/>
              <w:rPr>
                <w:szCs w:val="18"/>
                <w:vertAlign w:val="superscript"/>
              </w:rPr>
            </w:pPr>
            <w:r w:rsidRPr="00ED2ED3">
              <w:rPr>
                <w:rFonts w:eastAsia="Calibri"/>
                <w:noProof/>
                <w:position w:val="-12"/>
                <w:szCs w:val="18"/>
              </w:rPr>
              <w:object w:dxaOrig="432" w:dyaOrig="288" w14:anchorId="2BD74729">
                <v:shape id="_x0000_i1077" type="#_x0000_t75" style="width:20.55pt;height:15.45pt" o:ole="" fillcolor="window">
                  <v:imagedata r:id="rId11" o:title=""/>
                </v:shape>
                <o:OLEObject Type="Embed" ProgID="Equation.3" ShapeID="_x0000_i1077" DrawAspect="Content" ObjectID="_1813122354" r:id="rId69"/>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tcPr>
          <w:p w14:paraId="06326F7E" w14:textId="77777777" w:rsidR="00C2007D" w:rsidRPr="00ED2ED3" w:rsidRDefault="00C2007D" w:rsidP="00EC13EE">
            <w:pPr>
              <w:pStyle w:val="TAL"/>
              <w:rPr>
                <w:szCs w:val="18"/>
                <w:vertAlign w:val="superscript"/>
              </w:rPr>
            </w:pPr>
            <w:r w:rsidRPr="00ED2ED3">
              <w:rPr>
                <w:szCs w:val="18"/>
              </w:rPr>
              <w:t>Config</w:t>
            </w:r>
            <w:r w:rsidRPr="00ED2ED3">
              <w:rPr>
                <w:rFonts w:eastAsia="Malgun Gothic"/>
                <w:szCs w:val="18"/>
              </w:rPr>
              <w:t xml:space="preserve"> </w:t>
            </w:r>
            <w:r w:rsidRPr="00ED2ED3">
              <w:rPr>
                <w:szCs w:val="18"/>
              </w:rPr>
              <w:t>1, 2</w:t>
            </w:r>
          </w:p>
        </w:tc>
        <w:tc>
          <w:tcPr>
            <w:tcW w:w="1752" w:type="dxa"/>
            <w:tcBorders>
              <w:top w:val="single" w:sz="4" w:space="0" w:color="auto"/>
              <w:left w:val="single" w:sz="4" w:space="0" w:color="auto"/>
              <w:bottom w:val="single" w:sz="4" w:space="0" w:color="auto"/>
              <w:right w:val="single" w:sz="4" w:space="0" w:color="auto"/>
            </w:tcBorders>
            <w:hideMark/>
          </w:tcPr>
          <w:p w14:paraId="57EBD930"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0DF7EAEB" w14:textId="77777777" w:rsidR="00C2007D" w:rsidRPr="00ED2ED3" w:rsidRDefault="00C2007D" w:rsidP="00EC13EE">
            <w:pPr>
              <w:pStyle w:val="TAC"/>
              <w:rPr>
                <w:szCs w:val="18"/>
              </w:rPr>
            </w:pPr>
            <w:r w:rsidRPr="00ED2ED3">
              <w:rPr>
                <w:szCs w:val="18"/>
              </w:rPr>
              <w:t>dBm/15kHz</w:t>
            </w:r>
          </w:p>
        </w:tc>
        <w:tc>
          <w:tcPr>
            <w:tcW w:w="1352" w:type="dxa"/>
            <w:tcBorders>
              <w:top w:val="single" w:sz="4" w:space="0" w:color="auto"/>
              <w:left w:val="single" w:sz="4" w:space="0" w:color="auto"/>
              <w:bottom w:val="nil"/>
              <w:right w:val="single" w:sz="4" w:space="0" w:color="auto"/>
            </w:tcBorders>
            <w:hideMark/>
          </w:tcPr>
          <w:p w14:paraId="7AFC0319" w14:textId="77777777" w:rsidR="00C2007D" w:rsidRPr="00ED2ED3" w:rsidRDefault="00C2007D" w:rsidP="00EC13EE">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310FCC18" w14:textId="77777777" w:rsidR="00C2007D" w:rsidRPr="00ED2ED3" w:rsidRDefault="00C2007D" w:rsidP="00EC13EE">
            <w:pPr>
              <w:pStyle w:val="TAC"/>
              <w:rPr>
                <w:szCs w:val="18"/>
                <w:lang w:eastAsia="ko-KR"/>
              </w:rPr>
            </w:pPr>
            <w:r w:rsidRPr="00ED2ED3">
              <w:rPr>
                <w:szCs w:val="18"/>
                <w:lang w:eastAsia="ko-KR"/>
              </w:rPr>
              <w:t>-114</w:t>
            </w:r>
          </w:p>
        </w:tc>
      </w:tr>
      <w:tr w:rsidR="00C2007D" w:rsidRPr="00ED2ED3" w14:paraId="55E4B8C0" w14:textId="77777777" w:rsidTr="00EC13EE">
        <w:trPr>
          <w:trHeight w:val="187"/>
          <w:jc w:val="center"/>
        </w:trPr>
        <w:tc>
          <w:tcPr>
            <w:tcW w:w="1401" w:type="dxa"/>
            <w:tcBorders>
              <w:top w:val="nil"/>
              <w:left w:val="single" w:sz="4" w:space="0" w:color="auto"/>
              <w:bottom w:val="nil"/>
              <w:right w:val="single" w:sz="4" w:space="0" w:color="auto"/>
            </w:tcBorders>
            <w:hideMark/>
          </w:tcPr>
          <w:p w14:paraId="44894FEE" w14:textId="77777777" w:rsidR="00C2007D" w:rsidRPr="00ED2ED3" w:rsidRDefault="00C2007D" w:rsidP="00EC13EE">
            <w:pPr>
              <w:pStyle w:val="TAL"/>
              <w:rPr>
                <w:szCs w:val="18"/>
                <w:lang w:eastAsia="ko-KR"/>
              </w:rPr>
            </w:pPr>
          </w:p>
        </w:tc>
        <w:tc>
          <w:tcPr>
            <w:tcW w:w="1080" w:type="dxa"/>
            <w:tcBorders>
              <w:top w:val="nil"/>
              <w:left w:val="single" w:sz="4" w:space="0" w:color="auto"/>
              <w:bottom w:val="nil"/>
              <w:right w:val="single" w:sz="4" w:space="0" w:color="auto"/>
            </w:tcBorders>
          </w:tcPr>
          <w:p w14:paraId="62CC4157"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50F38550"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294E3EAE"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9C77347"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39E2B02" w14:textId="77777777" w:rsidR="00C2007D" w:rsidRPr="00ED2ED3" w:rsidRDefault="00C2007D" w:rsidP="00EC13EE">
            <w:pPr>
              <w:pStyle w:val="TAC"/>
              <w:rPr>
                <w:szCs w:val="18"/>
              </w:rPr>
            </w:pPr>
            <w:r w:rsidRPr="00ED2ED3">
              <w:rPr>
                <w:szCs w:val="18"/>
                <w:lang w:eastAsia="ko-KR"/>
              </w:rPr>
              <w:t>-113.5</w:t>
            </w:r>
          </w:p>
        </w:tc>
      </w:tr>
      <w:tr w:rsidR="00C2007D" w:rsidRPr="00ED2ED3" w14:paraId="5CB67F52" w14:textId="77777777" w:rsidTr="00EC13EE">
        <w:trPr>
          <w:trHeight w:val="187"/>
          <w:jc w:val="center"/>
        </w:trPr>
        <w:tc>
          <w:tcPr>
            <w:tcW w:w="1401" w:type="dxa"/>
            <w:tcBorders>
              <w:top w:val="nil"/>
              <w:left w:val="single" w:sz="4" w:space="0" w:color="auto"/>
              <w:bottom w:val="nil"/>
              <w:right w:val="single" w:sz="4" w:space="0" w:color="auto"/>
            </w:tcBorders>
            <w:hideMark/>
          </w:tcPr>
          <w:p w14:paraId="42909376"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F75FD6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C87CCC3"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70C714F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07CA73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28C911" w14:textId="77777777" w:rsidR="00C2007D" w:rsidRPr="00ED2ED3" w:rsidRDefault="00C2007D" w:rsidP="00EC13EE">
            <w:pPr>
              <w:pStyle w:val="TAC"/>
              <w:rPr>
                <w:szCs w:val="18"/>
              </w:rPr>
            </w:pPr>
            <w:r w:rsidRPr="00ED2ED3">
              <w:rPr>
                <w:szCs w:val="18"/>
                <w:lang w:eastAsia="ko-KR"/>
              </w:rPr>
              <w:t>-113</w:t>
            </w:r>
          </w:p>
        </w:tc>
      </w:tr>
      <w:tr w:rsidR="00C2007D" w:rsidRPr="00ED2ED3" w14:paraId="5ED74ED6" w14:textId="77777777" w:rsidTr="00EC13EE">
        <w:trPr>
          <w:trHeight w:val="187"/>
          <w:jc w:val="center"/>
        </w:trPr>
        <w:tc>
          <w:tcPr>
            <w:tcW w:w="1401" w:type="dxa"/>
            <w:tcBorders>
              <w:top w:val="nil"/>
              <w:left w:val="single" w:sz="4" w:space="0" w:color="auto"/>
              <w:bottom w:val="nil"/>
              <w:right w:val="single" w:sz="4" w:space="0" w:color="auto"/>
            </w:tcBorders>
            <w:hideMark/>
          </w:tcPr>
          <w:p w14:paraId="603F4713"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76969F6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B6D59A2"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hideMark/>
          </w:tcPr>
          <w:p w14:paraId="7D144608"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0DCFAB3A"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2E88F88" w14:textId="77777777" w:rsidR="00C2007D" w:rsidRPr="00ED2ED3" w:rsidRDefault="00C2007D" w:rsidP="00EC13EE">
            <w:pPr>
              <w:pStyle w:val="TAC"/>
              <w:rPr>
                <w:szCs w:val="18"/>
              </w:rPr>
            </w:pPr>
            <w:r w:rsidRPr="00ED2ED3">
              <w:rPr>
                <w:szCs w:val="18"/>
                <w:lang w:eastAsia="ko-KR"/>
              </w:rPr>
              <w:t>-112.5</w:t>
            </w:r>
          </w:p>
        </w:tc>
      </w:tr>
      <w:tr w:rsidR="00C2007D" w:rsidRPr="00ED2ED3" w14:paraId="4128BF6F" w14:textId="77777777" w:rsidTr="00EC13EE">
        <w:trPr>
          <w:trHeight w:val="187"/>
          <w:jc w:val="center"/>
        </w:trPr>
        <w:tc>
          <w:tcPr>
            <w:tcW w:w="1401" w:type="dxa"/>
            <w:tcBorders>
              <w:top w:val="nil"/>
              <w:left w:val="single" w:sz="4" w:space="0" w:color="auto"/>
              <w:bottom w:val="nil"/>
              <w:right w:val="single" w:sz="4" w:space="0" w:color="auto"/>
            </w:tcBorders>
            <w:hideMark/>
          </w:tcPr>
          <w:p w14:paraId="04F8607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47990D8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5A876D0"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hideMark/>
          </w:tcPr>
          <w:p w14:paraId="3AE2FF0D"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315F685F"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3433C567" w14:textId="77777777" w:rsidR="00C2007D" w:rsidRPr="00ED2ED3" w:rsidRDefault="00C2007D" w:rsidP="00EC13EE">
            <w:pPr>
              <w:pStyle w:val="TAC"/>
              <w:rPr>
                <w:szCs w:val="18"/>
              </w:rPr>
            </w:pPr>
            <w:r w:rsidRPr="00ED2ED3">
              <w:rPr>
                <w:szCs w:val="18"/>
                <w:lang w:eastAsia="ko-KR"/>
              </w:rPr>
              <w:t>-112</w:t>
            </w:r>
          </w:p>
        </w:tc>
      </w:tr>
      <w:tr w:rsidR="00C2007D" w:rsidRPr="00ED2ED3" w14:paraId="08B8A05A" w14:textId="77777777" w:rsidTr="00EC13EE">
        <w:trPr>
          <w:trHeight w:val="187"/>
          <w:jc w:val="center"/>
        </w:trPr>
        <w:tc>
          <w:tcPr>
            <w:tcW w:w="1401" w:type="dxa"/>
            <w:tcBorders>
              <w:top w:val="nil"/>
              <w:left w:val="single" w:sz="4" w:space="0" w:color="auto"/>
              <w:bottom w:val="nil"/>
              <w:right w:val="single" w:sz="4" w:space="0" w:color="auto"/>
            </w:tcBorders>
          </w:tcPr>
          <w:p w14:paraId="5344D5F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2D08FD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62AE64C"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16D1DE7C"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0C50EB9B"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76B4166" w14:textId="77777777" w:rsidR="00C2007D" w:rsidRPr="00ED2ED3" w:rsidRDefault="00C2007D" w:rsidP="00EC13EE">
            <w:pPr>
              <w:pStyle w:val="TAC"/>
              <w:rPr>
                <w:szCs w:val="18"/>
                <w:lang w:eastAsia="ko-KR"/>
              </w:rPr>
            </w:pPr>
            <w:r w:rsidRPr="00ED2ED3">
              <w:rPr>
                <w:szCs w:val="18"/>
                <w:lang w:eastAsia="ko-KR"/>
              </w:rPr>
              <w:t>-111.5</w:t>
            </w:r>
          </w:p>
        </w:tc>
      </w:tr>
      <w:tr w:rsidR="00C2007D" w:rsidRPr="00ED2ED3" w14:paraId="43083591" w14:textId="77777777" w:rsidTr="00EC13EE">
        <w:trPr>
          <w:trHeight w:val="187"/>
          <w:jc w:val="center"/>
        </w:trPr>
        <w:tc>
          <w:tcPr>
            <w:tcW w:w="1401" w:type="dxa"/>
            <w:tcBorders>
              <w:top w:val="nil"/>
              <w:left w:val="single" w:sz="4" w:space="0" w:color="auto"/>
              <w:bottom w:val="nil"/>
              <w:right w:val="single" w:sz="4" w:space="0" w:color="auto"/>
            </w:tcBorders>
            <w:hideMark/>
          </w:tcPr>
          <w:p w14:paraId="2DEC5C50" w14:textId="77777777" w:rsidR="00C2007D" w:rsidRPr="00ED2ED3" w:rsidRDefault="00C2007D" w:rsidP="00EC13EE">
            <w:pPr>
              <w:pStyle w:val="TAL"/>
              <w:rPr>
                <w:szCs w:val="18"/>
                <w:lang w:eastAsia="ko-KR"/>
              </w:rPr>
            </w:pPr>
          </w:p>
        </w:tc>
        <w:tc>
          <w:tcPr>
            <w:tcW w:w="1080" w:type="dxa"/>
            <w:tcBorders>
              <w:top w:val="nil"/>
              <w:left w:val="single" w:sz="4" w:space="0" w:color="auto"/>
              <w:bottom w:val="nil"/>
              <w:right w:val="single" w:sz="4" w:space="0" w:color="auto"/>
            </w:tcBorders>
          </w:tcPr>
          <w:p w14:paraId="5F9E24B4"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50F2FDB5"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hideMark/>
          </w:tcPr>
          <w:p w14:paraId="14FBED5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1FCBC066"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6A0D495" w14:textId="77777777" w:rsidR="00C2007D" w:rsidRPr="00ED2ED3" w:rsidRDefault="00C2007D" w:rsidP="00EC13EE">
            <w:pPr>
              <w:pStyle w:val="TAC"/>
              <w:rPr>
                <w:szCs w:val="18"/>
              </w:rPr>
            </w:pPr>
            <w:r w:rsidRPr="00ED2ED3">
              <w:rPr>
                <w:szCs w:val="18"/>
                <w:lang w:eastAsia="ko-KR"/>
              </w:rPr>
              <w:t>-111</w:t>
            </w:r>
          </w:p>
        </w:tc>
      </w:tr>
      <w:tr w:rsidR="00C2007D" w:rsidRPr="00ED2ED3" w14:paraId="163EA51A" w14:textId="77777777" w:rsidTr="00EC13EE">
        <w:trPr>
          <w:trHeight w:val="187"/>
          <w:jc w:val="center"/>
        </w:trPr>
        <w:tc>
          <w:tcPr>
            <w:tcW w:w="1401" w:type="dxa"/>
            <w:tcBorders>
              <w:top w:val="nil"/>
              <w:left w:val="single" w:sz="4" w:space="0" w:color="auto"/>
              <w:bottom w:val="nil"/>
              <w:right w:val="single" w:sz="4" w:space="0" w:color="auto"/>
            </w:tcBorders>
            <w:hideMark/>
          </w:tcPr>
          <w:p w14:paraId="2CFBC28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163BB5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16FF2C"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5F4843E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260E32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9F850C1" w14:textId="77777777" w:rsidR="00C2007D" w:rsidRPr="00ED2ED3" w:rsidRDefault="00C2007D" w:rsidP="00EC13EE">
            <w:pPr>
              <w:pStyle w:val="TAC"/>
              <w:rPr>
                <w:szCs w:val="18"/>
              </w:rPr>
            </w:pPr>
            <w:r w:rsidRPr="00ED2ED3">
              <w:rPr>
                <w:szCs w:val="18"/>
                <w:lang w:eastAsia="ko-KR"/>
              </w:rPr>
              <w:t>-110.5</w:t>
            </w:r>
          </w:p>
        </w:tc>
      </w:tr>
      <w:tr w:rsidR="00C2007D" w:rsidRPr="00ED2ED3" w14:paraId="79D273ED" w14:textId="77777777" w:rsidTr="00EC13EE">
        <w:trPr>
          <w:trHeight w:val="187"/>
          <w:jc w:val="center"/>
        </w:trPr>
        <w:tc>
          <w:tcPr>
            <w:tcW w:w="1401" w:type="dxa"/>
            <w:tcBorders>
              <w:top w:val="nil"/>
              <w:left w:val="single" w:sz="4" w:space="0" w:color="auto"/>
              <w:bottom w:val="nil"/>
              <w:right w:val="single" w:sz="4" w:space="0" w:color="auto"/>
            </w:tcBorders>
          </w:tcPr>
          <w:p w14:paraId="7C5097A1"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3AD5FCBD"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E4DC53D"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nil"/>
              <w:right w:val="single" w:sz="4" w:space="0" w:color="auto"/>
            </w:tcBorders>
          </w:tcPr>
          <w:p w14:paraId="48948230"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04533ACA"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08031893" w14:textId="77777777" w:rsidR="00C2007D" w:rsidRPr="00ED2ED3" w:rsidRDefault="00C2007D" w:rsidP="00EC13EE">
            <w:pPr>
              <w:pStyle w:val="TAC"/>
              <w:rPr>
                <w:szCs w:val="18"/>
                <w:lang w:eastAsia="ko-KR"/>
              </w:rPr>
            </w:pPr>
            <w:r w:rsidRPr="00ED2ED3">
              <w:rPr>
                <w:rFonts w:eastAsia="SimSun" w:hint="eastAsia"/>
                <w:szCs w:val="18"/>
                <w:lang w:val="en-US" w:eastAsia="zh-CN"/>
              </w:rPr>
              <w:t>-107.5</w:t>
            </w:r>
          </w:p>
        </w:tc>
      </w:tr>
      <w:tr w:rsidR="00C2007D" w:rsidRPr="00ED2ED3" w14:paraId="649B3531" w14:textId="77777777" w:rsidTr="00EC13EE">
        <w:trPr>
          <w:trHeight w:val="187"/>
          <w:jc w:val="center"/>
        </w:trPr>
        <w:tc>
          <w:tcPr>
            <w:tcW w:w="1401" w:type="dxa"/>
            <w:tcBorders>
              <w:top w:val="nil"/>
              <w:left w:val="single" w:sz="4" w:space="0" w:color="auto"/>
              <w:bottom w:val="nil"/>
              <w:right w:val="single" w:sz="4" w:space="0" w:color="auto"/>
            </w:tcBorders>
          </w:tcPr>
          <w:p w14:paraId="19B6319A" w14:textId="77777777" w:rsidR="00C2007D" w:rsidRPr="00ED2ED3" w:rsidRDefault="00C2007D" w:rsidP="00EC13EE">
            <w:pPr>
              <w:pStyle w:val="TAL"/>
              <w:rPr>
                <w:szCs w:val="18"/>
              </w:rPr>
            </w:pPr>
          </w:p>
        </w:tc>
        <w:tc>
          <w:tcPr>
            <w:tcW w:w="1080" w:type="dxa"/>
            <w:tcBorders>
              <w:top w:val="single" w:sz="4" w:space="0" w:color="auto"/>
              <w:left w:val="single" w:sz="4" w:space="0" w:color="auto"/>
              <w:bottom w:val="nil"/>
              <w:right w:val="single" w:sz="4" w:space="0" w:color="auto"/>
            </w:tcBorders>
          </w:tcPr>
          <w:p w14:paraId="7D99A700"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tcPr>
          <w:p w14:paraId="0AA8A4D6"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nil"/>
              <w:left w:val="single" w:sz="4" w:space="0" w:color="auto"/>
              <w:bottom w:val="nil"/>
              <w:right w:val="single" w:sz="4" w:space="0" w:color="auto"/>
            </w:tcBorders>
          </w:tcPr>
          <w:p w14:paraId="02C866B6"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5D18F3BC" w14:textId="77777777" w:rsidR="00C2007D" w:rsidRPr="00ED2ED3" w:rsidRDefault="00C2007D" w:rsidP="00EC13EE">
            <w:pPr>
              <w:pStyle w:val="TAC"/>
              <w:rPr>
                <w:rFonts w:eastAsia="Calibri"/>
                <w:szCs w:val="18"/>
              </w:rPr>
            </w:pPr>
            <w:r w:rsidRPr="00ED2ED3">
              <w:rPr>
                <w:szCs w:val="18"/>
                <w:lang w:eastAsia="ko-KR"/>
              </w:rPr>
              <w:t>-91</w:t>
            </w:r>
          </w:p>
        </w:tc>
        <w:tc>
          <w:tcPr>
            <w:tcW w:w="1352" w:type="dxa"/>
            <w:tcBorders>
              <w:top w:val="single" w:sz="4" w:space="0" w:color="auto"/>
              <w:left w:val="single" w:sz="4" w:space="0" w:color="auto"/>
              <w:bottom w:val="single" w:sz="4" w:space="0" w:color="auto"/>
              <w:right w:val="single" w:sz="4" w:space="0" w:color="auto"/>
            </w:tcBorders>
          </w:tcPr>
          <w:p w14:paraId="214B662B" w14:textId="77777777" w:rsidR="00C2007D" w:rsidRPr="00ED2ED3" w:rsidRDefault="00C2007D" w:rsidP="00EC13EE">
            <w:pPr>
              <w:pStyle w:val="TAC"/>
              <w:rPr>
                <w:rFonts w:eastAsia="SimSun"/>
                <w:szCs w:val="18"/>
                <w:lang w:val="en-US" w:eastAsia="zh-CN"/>
              </w:rPr>
            </w:pPr>
            <w:r w:rsidRPr="00ED2ED3">
              <w:rPr>
                <w:szCs w:val="18"/>
                <w:lang w:eastAsia="ko-KR"/>
              </w:rPr>
              <w:t>-114</w:t>
            </w:r>
          </w:p>
        </w:tc>
      </w:tr>
      <w:tr w:rsidR="00C2007D" w:rsidRPr="00ED2ED3" w14:paraId="42A6FF61" w14:textId="77777777" w:rsidTr="00EC13EE">
        <w:trPr>
          <w:trHeight w:val="187"/>
          <w:jc w:val="center"/>
        </w:trPr>
        <w:tc>
          <w:tcPr>
            <w:tcW w:w="1401" w:type="dxa"/>
            <w:tcBorders>
              <w:top w:val="nil"/>
              <w:left w:val="single" w:sz="4" w:space="0" w:color="auto"/>
              <w:bottom w:val="nil"/>
              <w:right w:val="single" w:sz="4" w:space="0" w:color="auto"/>
            </w:tcBorders>
          </w:tcPr>
          <w:p w14:paraId="3154942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4C3B57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31488C4"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35CFA371"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79BDF087"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06C15A04" w14:textId="77777777" w:rsidR="00C2007D" w:rsidRPr="00ED2ED3" w:rsidRDefault="00C2007D" w:rsidP="00EC13EE">
            <w:pPr>
              <w:pStyle w:val="TAC"/>
              <w:rPr>
                <w:rFonts w:eastAsia="SimSun"/>
                <w:szCs w:val="18"/>
                <w:lang w:val="en-US" w:eastAsia="zh-CN"/>
              </w:rPr>
            </w:pPr>
            <w:r w:rsidRPr="00ED2ED3">
              <w:rPr>
                <w:szCs w:val="18"/>
                <w:lang w:eastAsia="ko-KR"/>
              </w:rPr>
              <w:t>-113.5</w:t>
            </w:r>
          </w:p>
        </w:tc>
      </w:tr>
      <w:tr w:rsidR="00C2007D" w:rsidRPr="00ED2ED3" w14:paraId="1FF3005C" w14:textId="77777777" w:rsidTr="00EC13EE">
        <w:trPr>
          <w:trHeight w:val="187"/>
          <w:jc w:val="center"/>
        </w:trPr>
        <w:tc>
          <w:tcPr>
            <w:tcW w:w="1401" w:type="dxa"/>
            <w:tcBorders>
              <w:top w:val="nil"/>
              <w:left w:val="single" w:sz="4" w:space="0" w:color="auto"/>
              <w:bottom w:val="nil"/>
              <w:right w:val="single" w:sz="4" w:space="0" w:color="auto"/>
            </w:tcBorders>
          </w:tcPr>
          <w:p w14:paraId="1BA0015C"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460E71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48E0776"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07C13D38"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1B5650DB"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5968AE49" w14:textId="77777777" w:rsidR="00C2007D" w:rsidRPr="00ED2ED3" w:rsidRDefault="00C2007D" w:rsidP="00EC13EE">
            <w:pPr>
              <w:pStyle w:val="TAC"/>
              <w:rPr>
                <w:rFonts w:eastAsia="SimSun"/>
                <w:szCs w:val="18"/>
                <w:lang w:val="en-US" w:eastAsia="zh-CN"/>
              </w:rPr>
            </w:pPr>
            <w:r w:rsidRPr="00ED2ED3">
              <w:rPr>
                <w:szCs w:val="18"/>
                <w:lang w:eastAsia="ko-KR"/>
              </w:rPr>
              <w:t>-113</w:t>
            </w:r>
          </w:p>
        </w:tc>
      </w:tr>
      <w:tr w:rsidR="00C2007D" w:rsidRPr="00ED2ED3" w14:paraId="5FFB98F4" w14:textId="77777777" w:rsidTr="00EC13EE">
        <w:trPr>
          <w:trHeight w:val="187"/>
          <w:jc w:val="center"/>
        </w:trPr>
        <w:tc>
          <w:tcPr>
            <w:tcW w:w="1401" w:type="dxa"/>
            <w:tcBorders>
              <w:top w:val="nil"/>
              <w:left w:val="single" w:sz="4" w:space="0" w:color="auto"/>
              <w:bottom w:val="nil"/>
              <w:right w:val="single" w:sz="4" w:space="0" w:color="auto"/>
            </w:tcBorders>
          </w:tcPr>
          <w:p w14:paraId="48619B1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387C11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6A081D65" w14:textId="77777777" w:rsidR="00C2007D" w:rsidRPr="00ED2ED3" w:rsidRDefault="00C2007D" w:rsidP="00EC13EE">
            <w:pPr>
              <w:pStyle w:val="TAL"/>
              <w:rPr>
                <w:szCs w:val="18"/>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545C9DC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001EDA2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AA4D13B" w14:textId="77777777" w:rsidR="00C2007D" w:rsidRPr="00ED2ED3" w:rsidRDefault="00C2007D" w:rsidP="00EC13EE">
            <w:pPr>
              <w:pStyle w:val="TAC"/>
              <w:rPr>
                <w:rFonts w:eastAsia="SimSun"/>
                <w:szCs w:val="18"/>
                <w:lang w:val="en-US" w:eastAsia="zh-CN"/>
              </w:rPr>
            </w:pPr>
            <w:r w:rsidRPr="00ED2ED3">
              <w:rPr>
                <w:szCs w:val="18"/>
                <w:lang w:eastAsia="ko-KR"/>
              </w:rPr>
              <w:t>-112.5</w:t>
            </w:r>
          </w:p>
        </w:tc>
      </w:tr>
      <w:tr w:rsidR="00C2007D" w:rsidRPr="00ED2ED3" w14:paraId="36A2EB44" w14:textId="77777777" w:rsidTr="00EC13EE">
        <w:trPr>
          <w:trHeight w:val="187"/>
          <w:jc w:val="center"/>
        </w:trPr>
        <w:tc>
          <w:tcPr>
            <w:tcW w:w="1401" w:type="dxa"/>
            <w:tcBorders>
              <w:top w:val="nil"/>
              <w:left w:val="single" w:sz="4" w:space="0" w:color="auto"/>
              <w:bottom w:val="nil"/>
              <w:right w:val="single" w:sz="4" w:space="0" w:color="auto"/>
            </w:tcBorders>
          </w:tcPr>
          <w:p w14:paraId="5227ACA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71808C4"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50152F94" w14:textId="77777777" w:rsidR="00C2007D" w:rsidRPr="00A52129" w:rsidRDefault="00C2007D" w:rsidP="00EC13EE">
            <w:pPr>
              <w:pStyle w:val="TAL"/>
              <w:rPr>
                <w:szCs w:val="18"/>
                <w:lang w:val="es-ES"/>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57CF1B94" w14:textId="77777777" w:rsidR="00C2007D" w:rsidRPr="00A52129" w:rsidRDefault="00C2007D" w:rsidP="00EC13EE">
            <w:pPr>
              <w:pStyle w:val="TAC"/>
              <w:rPr>
                <w:szCs w:val="18"/>
                <w:lang w:val="es-ES"/>
              </w:rPr>
            </w:pPr>
          </w:p>
        </w:tc>
        <w:tc>
          <w:tcPr>
            <w:tcW w:w="1352" w:type="dxa"/>
            <w:tcBorders>
              <w:top w:val="nil"/>
              <w:left w:val="single" w:sz="4" w:space="0" w:color="auto"/>
              <w:bottom w:val="single" w:sz="4" w:space="0" w:color="auto"/>
              <w:right w:val="single" w:sz="4" w:space="0" w:color="auto"/>
            </w:tcBorders>
          </w:tcPr>
          <w:p w14:paraId="3F61DC4D" w14:textId="77777777" w:rsidR="00C2007D" w:rsidRPr="00A52129" w:rsidRDefault="00C2007D" w:rsidP="00EC13EE">
            <w:pPr>
              <w:pStyle w:val="TAC"/>
              <w:rPr>
                <w:rFonts w:eastAsia="Calibri"/>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284D4027" w14:textId="77777777" w:rsidR="00C2007D" w:rsidRPr="00ED2ED3" w:rsidRDefault="00C2007D" w:rsidP="00EC13EE">
            <w:pPr>
              <w:pStyle w:val="TAC"/>
              <w:rPr>
                <w:rFonts w:eastAsia="SimSun"/>
                <w:szCs w:val="18"/>
                <w:lang w:val="en-US" w:eastAsia="zh-CN"/>
              </w:rPr>
            </w:pPr>
            <w:r w:rsidRPr="00ED2ED3">
              <w:rPr>
                <w:szCs w:val="18"/>
                <w:lang w:eastAsia="ko-KR"/>
              </w:rPr>
              <w:t>-112</w:t>
            </w:r>
          </w:p>
        </w:tc>
      </w:tr>
      <w:tr w:rsidR="00C2007D" w:rsidRPr="00ED2ED3" w14:paraId="0D79DA7E" w14:textId="77777777" w:rsidTr="00EC13EE">
        <w:trPr>
          <w:trHeight w:val="187"/>
          <w:jc w:val="center"/>
        </w:trPr>
        <w:tc>
          <w:tcPr>
            <w:tcW w:w="1401" w:type="dxa"/>
            <w:tcBorders>
              <w:top w:val="nil"/>
              <w:left w:val="single" w:sz="4" w:space="0" w:color="auto"/>
              <w:bottom w:val="nil"/>
              <w:right w:val="single" w:sz="4" w:space="0" w:color="auto"/>
            </w:tcBorders>
          </w:tcPr>
          <w:p w14:paraId="2328540A"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D2CD04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1B3F5365"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676EF91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2757F347"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41CBC89" w14:textId="77777777" w:rsidR="00C2007D" w:rsidRPr="00ED2ED3" w:rsidRDefault="00C2007D" w:rsidP="00EC13EE">
            <w:pPr>
              <w:pStyle w:val="TAC"/>
              <w:rPr>
                <w:rFonts w:eastAsia="SimSun"/>
                <w:szCs w:val="18"/>
                <w:lang w:val="en-US" w:eastAsia="zh-CN"/>
              </w:rPr>
            </w:pPr>
            <w:r w:rsidRPr="00ED2ED3">
              <w:rPr>
                <w:szCs w:val="18"/>
                <w:lang w:eastAsia="ko-KR"/>
              </w:rPr>
              <w:t>-111.5</w:t>
            </w:r>
          </w:p>
        </w:tc>
      </w:tr>
      <w:tr w:rsidR="00C2007D" w:rsidRPr="00ED2ED3" w14:paraId="6355AC73" w14:textId="77777777" w:rsidTr="00EC13EE">
        <w:trPr>
          <w:trHeight w:val="187"/>
          <w:jc w:val="center"/>
        </w:trPr>
        <w:tc>
          <w:tcPr>
            <w:tcW w:w="1401" w:type="dxa"/>
            <w:tcBorders>
              <w:top w:val="nil"/>
              <w:left w:val="single" w:sz="4" w:space="0" w:color="auto"/>
              <w:bottom w:val="nil"/>
              <w:right w:val="single" w:sz="4" w:space="0" w:color="auto"/>
            </w:tcBorders>
          </w:tcPr>
          <w:p w14:paraId="16BFDE0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9B58C9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24DFFCE3"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3FF55D7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43107A1F"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6A29DECF" w14:textId="77777777" w:rsidR="00C2007D" w:rsidRPr="00ED2ED3" w:rsidRDefault="00C2007D" w:rsidP="00EC13EE">
            <w:pPr>
              <w:pStyle w:val="TAC"/>
              <w:rPr>
                <w:rFonts w:eastAsia="SimSun"/>
                <w:szCs w:val="18"/>
                <w:lang w:val="en-US" w:eastAsia="zh-CN"/>
              </w:rPr>
            </w:pPr>
            <w:r w:rsidRPr="00ED2ED3">
              <w:rPr>
                <w:szCs w:val="18"/>
                <w:lang w:eastAsia="ko-KR"/>
              </w:rPr>
              <w:t>-111</w:t>
            </w:r>
          </w:p>
        </w:tc>
      </w:tr>
      <w:tr w:rsidR="00C2007D" w:rsidRPr="00ED2ED3" w14:paraId="604D4FAD" w14:textId="77777777" w:rsidTr="00EC13EE">
        <w:trPr>
          <w:trHeight w:val="187"/>
          <w:jc w:val="center"/>
        </w:trPr>
        <w:tc>
          <w:tcPr>
            <w:tcW w:w="1401" w:type="dxa"/>
            <w:tcBorders>
              <w:top w:val="nil"/>
              <w:left w:val="single" w:sz="4" w:space="0" w:color="auto"/>
              <w:bottom w:val="nil"/>
              <w:right w:val="single" w:sz="4" w:space="0" w:color="auto"/>
            </w:tcBorders>
          </w:tcPr>
          <w:p w14:paraId="68C59E4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055F63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CD36F72"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66775F4"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5A24FE83"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5844BE81" w14:textId="77777777" w:rsidR="00C2007D" w:rsidRPr="00ED2ED3" w:rsidRDefault="00C2007D" w:rsidP="00EC13EE">
            <w:pPr>
              <w:pStyle w:val="TAC"/>
              <w:rPr>
                <w:rFonts w:eastAsia="SimSun"/>
                <w:szCs w:val="18"/>
                <w:lang w:val="en-US" w:eastAsia="zh-CN"/>
              </w:rPr>
            </w:pPr>
            <w:r w:rsidRPr="00ED2ED3">
              <w:rPr>
                <w:szCs w:val="18"/>
                <w:lang w:eastAsia="ko-KR"/>
              </w:rPr>
              <w:t>-110.5</w:t>
            </w:r>
          </w:p>
        </w:tc>
      </w:tr>
      <w:tr w:rsidR="00C2007D" w:rsidRPr="00ED2ED3" w14:paraId="4F99F83B"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10F68082"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5BACBAD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0C88AC1D"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723F9E7D"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0DB005F8"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4E1A594" w14:textId="77777777" w:rsidR="00C2007D" w:rsidRPr="00ED2ED3" w:rsidRDefault="00C2007D" w:rsidP="00EC13EE">
            <w:pPr>
              <w:pStyle w:val="TAC"/>
              <w:rPr>
                <w:rFonts w:eastAsia="SimSun"/>
                <w:szCs w:val="18"/>
                <w:lang w:val="en-US" w:eastAsia="zh-CN"/>
              </w:rPr>
            </w:pPr>
            <w:r w:rsidRPr="00ED2ED3">
              <w:rPr>
                <w:rFonts w:eastAsia="SimSun" w:hint="eastAsia"/>
                <w:szCs w:val="18"/>
                <w:lang w:val="en-US" w:eastAsia="zh-CN"/>
              </w:rPr>
              <w:t>-107.5</w:t>
            </w:r>
          </w:p>
        </w:tc>
      </w:tr>
      <w:tr w:rsidR="00C2007D" w:rsidRPr="00ED2ED3" w14:paraId="0E7B0682" w14:textId="77777777" w:rsidTr="00EC13EE">
        <w:trPr>
          <w:trHeight w:val="187"/>
          <w:jc w:val="center"/>
        </w:trPr>
        <w:tc>
          <w:tcPr>
            <w:tcW w:w="1401" w:type="dxa"/>
            <w:tcBorders>
              <w:top w:val="nil"/>
              <w:left w:val="single" w:sz="4" w:space="0" w:color="auto"/>
              <w:bottom w:val="nil"/>
              <w:right w:val="single" w:sz="4" w:space="0" w:color="auto"/>
            </w:tcBorders>
          </w:tcPr>
          <w:p w14:paraId="60D4C4A0" w14:textId="77777777" w:rsidR="00C2007D" w:rsidRPr="00ED2ED3" w:rsidRDefault="00C2007D" w:rsidP="00EC13EE">
            <w:pPr>
              <w:pStyle w:val="TAL"/>
              <w:rPr>
                <w:rFonts w:eastAsia="Calibri"/>
                <w:szCs w:val="18"/>
              </w:rPr>
            </w:pPr>
            <w:r w:rsidRPr="00ED2ED3">
              <w:rPr>
                <w:rFonts w:eastAsia="Calibri"/>
                <w:noProof/>
                <w:position w:val="-12"/>
                <w:szCs w:val="18"/>
              </w:rPr>
              <w:object w:dxaOrig="432" w:dyaOrig="288" w14:anchorId="7CD1CC81">
                <v:shape id="_x0000_i1078" type="#_x0000_t75" style="width:20.55pt;height:15.45pt" o:ole="" fillcolor="window">
                  <v:imagedata r:id="rId11" o:title=""/>
                </v:shape>
                <o:OLEObject Type="Embed" ProgID="Equation.3" ShapeID="_x0000_i1078" DrawAspect="Content" ObjectID="_1813122355" r:id="rId70"/>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hideMark/>
          </w:tcPr>
          <w:p w14:paraId="5D881C1E" w14:textId="77777777" w:rsidR="00C2007D" w:rsidRPr="00ED2ED3" w:rsidRDefault="00C2007D" w:rsidP="00EC13EE">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49AB9D9D" w14:textId="77777777" w:rsidR="00C2007D" w:rsidRPr="00ED2ED3" w:rsidRDefault="00C2007D" w:rsidP="00EC13EE">
            <w:pPr>
              <w:pStyle w:val="TAL"/>
              <w:rPr>
                <w:rFonts w:eastAsia="Calibri"/>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tcPr>
          <w:p w14:paraId="57CA6D65" w14:textId="77777777" w:rsidR="00C2007D" w:rsidRPr="00ED2ED3" w:rsidRDefault="00C2007D" w:rsidP="00EC13EE">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0BD3A1F9" w14:textId="77777777" w:rsidR="00C2007D" w:rsidRPr="00ED2ED3" w:rsidRDefault="00C2007D" w:rsidP="00EC13EE">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50F97E9C" w14:textId="77777777" w:rsidR="00C2007D" w:rsidRPr="00ED2ED3" w:rsidRDefault="00C2007D" w:rsidP="00EC13EE">
            <w:pPr>
              <w:pStyle w:val="TAC"/>
              <w:rPr>
                <w:szCs w:val="18"/>
              </w:rPr>
            </w:pPr>
            <w:r w:rsidRPr="00ED2ED3">
              <w:rPr>
                <w:szCs w:val="18"/>
              </w:rPr>
              <w:t>-114</w:t>
            </w:r>
          </w:p>
        </w:tc>
      </w:tr>
      <w:tr w:rsidR="00C2007D" w:rsidRPr="00ED2ED3" w14:paraId="3095AF00" w14:textId="77777777" w:rsidTr="00EC13EE">
        <w:trPr>
          <w:trHeight w:val="187"/>
          <w:jc w:val="center"/>
        </w:trPr>
        <w:tc>
          <w:tcPr>
            <w:tcW w:w="1401" w:type="dxa"/>
            <w:tcBorders>
              <w:top w:val="nil"/>
              <w:left w:val="single" w:sz="4" w:space="0" w:color="auto"/>
              <w:bottom w:val="nil"/>
              <w:right w:val="single" w:sz="4" w:space="0" w:color="auto"/>
            </w:tcBorders>
          </w:tcPr>
          <w:p w14:paraId="20B568EB"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A86C1FB"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4ECCA661" w14:textId="77777777" w:rsidR="00C2007D" w:rsidRPr="00ED2ED3" w:rsidRDefault="00C2007D" w:rsidP="00EC13EE">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1C17BC2B"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59A8ACC"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4CB9166" w14:textId="77777777" w:rsidR="00C2007D" w:rsidRPr="00ED2ED3" w:rsidRDefault="00C2007D" w:rsidP="00EC13EE">
            <w:pPr>
              <w:pStyle w:val="TAC"/>
              <w:rPr>
                <w:szCs w:val="18"/>
              </w:rPr>
            </w:pPr>
            <w:r w:rsidRPr="00ED2ED3">
              <w:rPr>
                <w:szCs w:val="18"/>
              </w:rPr>
              <w:t>-113.5</w:t>
            </w:r>
          </w:p>
        </w:tc>
      </w:tr>
      <w:tr w:rsidR="00C2007D" w:rsidRPr="00ED2ED3" w14:paraId="06420BB1" w14:textId="77777777" w:rsidTr="00EC13EE">
        <w:trPr>
          <w:trHeight w:val="187"/>
          <w:jc w:val="center"/>
        </w:trPr>
        <w:tc>
          <w:tcPr>
            <w:tcW w:w="1401" w:type="dxa"/>
            <w:tcBorders>
              <w:top w:val="nil"/>
              <w:left w:val="single" w:sz="4" w:space="0" w:color="auto"/>
              <w:bottom w:val="nil"/>
              <w:right w:val="single" w:sz="4" w:space="0" w:color="auto"/>
            </w:tcBorders>
          </w:tcPr>
          <w:p w14:paraId="79676EA2"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100C42AD"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4166AA35" w14:textId="77777777" w:rsidR="00C2007D" w:rsidRPr="00ED2ED3" w:rsidRDefault="00C2007D" w:rsidP="00EC13EE">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1A9C9869"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48FAFDE"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75A8236" w14:textId="77777777" w:rsidR="00C2007D" w:rsidRPr="00ED2ED3" w:rsidRDefault="00C2007D" w:rsidP="00EC13EE">
            <w:pPr>
              <w:pStyle w:val="TAC"/>
              <w:rPr>
                <w:szCs w:val="18"/>
              </w:rPr>
            </w:pPr>
            <w:r w:rsidRPr="00ED2ED3">
              <w:rPr>
                <w:szCs w:val="18"/>
              </w:rPr>
              <w:t>-113</w:t>
            </w:r>
          </w:p>
        </w:tc>
      </w:tr>
      <w:tr w:rsidR="00C2007D" w:rsidRPr="00ED2ED3" w14:paraId="5C96F280" w14:textId="77777777" w:rsidTr="00EC13EE">
        <w:trPr>
          <w:trHeight w:val="187"/>
          <w:jc w:val="center"/>
        </w:trPr>
        <w:tc>
          <w:tcPr>
            <w:tcW w:w="1401" w:type="dxa"/>
            <w:tcBorders>
              <w:top w:val="nil"/>
              <w:left w:val="single" w:sz="4" w:space="0" w:color="auto"/>
              <w:bottom w:val="nil"/>
              <w:right w:val="single" w:sz="4" w:space="0" w:color="auto"/>
            </w:tcBorders>
          </w:tcPr>
          <w:p w14:paraId="2EC73003"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2A89AB19"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E75A6E9" w14:textId="77777777" w:rsidR="00C2007D" w:rsidRPr="00ED2ED3" w:rsidRDefault="00C2007D" w:rsidP="00EC13EE">
            <w:pPr>
              <w:pStyle w:val="TAL"/>
              <w:rPr>
                <w:rFonts w:eastAsia="Calibri"/>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029127C4"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15AF4C11"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105F50F" w14:textId="77777777" w:rsidR="00C2007D" w:rsidRPr="00ED2ED3" w:rsidRDefault="00C2007D" w:rsidP="00EC13EE">
            <w:pPr>
              <w:pStyle w:val="TAC"/>
              <w:rPr>
                <w:szCs w:val="18"/>
              </w:rPr>
            </w:pPr>
            <w:r w:rsidRPr="00ED2ED3">
              <w:rPr>
                <w:szCs w:val="18"/>
              </w:rPr>
              <w:t>-112.5</w:t>
            </w:r>
          </w:p>
        </w:tc>
      </w:tr>
      <w:tr w:rsidR="00C2007D" w:rsidRPr="00ED2ED3" w14:paraId="1452E3E3" w14:textId="77777777" w:rsidTr="00EC13EE">
        <w:trPr>
          <w:trHeight w:val="187"/>
          <w:jc w:val="center"/>
        </w:trPr>
        <w:tc>
          <w:tcPr>
            <w:tcW w:w="1401" w:type="dxa"/>
            <w:tcBorders>
              <w:top w:val="nil"/>
              <w:left w:val="single" w:sz="4" w:space="0" w:color="auto"/>
              <w:bottom w:val="nil"/>
              <w:right w:val="single" w:sz="4" w:space="0" w:color="auto"/>
            </w:tcBorders>
          </w:tcPr>
          <w:p w14:paraId="25E1FF3B"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A093A7F"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F15FF96" w14:textId="77777777" w:rsidR="00C2007D" w:rsidRPr="00ED2ED3" w:rsidRDefault="00C2007D" w:rsidP="00EC13EE">
            <w:pPr>
              <w:pStyle w:val="TAL"/>
              <w:rPr>
                <w:rFonts w:eastAsia="Calibri"/>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09FB1B73"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0158CB4B"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67BBEC8" w14:textId="77777777" w:rsidR="00C2007D" w:rsidRPr="00ED2ED3" w:rsidRDefault="00C2007D" w:rsidP="00EC13EE">
            <w:pPr>
              <w:pStyle w:val="TAC"/>
              <w:rPr>
                <w:szCs w:val="18"/>
              </w:rPr>
            </w:pPr>
            <w:r w:rsidRPr="00ED2ED3">
              <w:rPr>
                <w:szCs w:val="18"/>
              </w:rPr>
              <w:t>-112</w:t>
            </w:r>
          </w:p>
        </w:tc>
      </w:tr>
      <w:tr w:rsidR="00C2007D" w:rsidRPr="00ED2ED3" w14:paraId="500CF4F8" w14:textId="77777777" w:rsidTr="00EC13EE">
        <w:trPr>
          <w:trHeight w:val="187"/>
          <w:jc w:val="center"/>
        </w:trPr>
        <w:tc>
          <w:tcPr>
            <w:tcW w:w="1401" w:type="dxa"/>
            <w:tcBorders>
              <w:top w:val="nil"/>
              <w:left w:val="single" w:sz="4" w:space="0" w:color="auto"/>
              <w:bottom w:val="nil"/>
              <w:right w:val="single" w:sz="4" w:space="0" w:color="auto"/>
            </w:tcBorders>
          </w:tcPr>
          <w:p w14:paraId="4AFD499D"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71FDF72E"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700962C"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2C8DF69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D38F7AF"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D82DAB3" w14:textId="77777777" w:rsidR="00C2007D" w:rsidRPr="00ED2ED3" w:rsidRDefault="00C2007D" w:rsidP="00EC13EE">
            <w:pPr>
              <w:pStyle w:val="TAC"/>
              <w:rPr>
                <w:szCs w:val="18"/>
                <w:lang w:eastAsia="ko-KR"/>
              </w:rPr>
            </w:pPr>
            <w:r w:rsidRPr="00ED2ED3">
              <w:rPr>
                <w:szCs w:val="18"/>
              </w:rPr>
              <w:t>-111.5</w:t>
            </w:r>
          </w:p>
        </w:tc>
      </w:tr>
      <w:tr w:rsidR="00C2007D" w:rsidRPr="00ED2ED3" w14:paraId="56019C1C" w14:textId="77777777" w:rsidTr="00EC13EE">
        <w:trPr>
          <w:trHeight w:val="187"/>
          <w:jc w:val="center"/>
        </w:trPr>
        <w:tc>
          <w:tcPr>
            <w:tcW w:w="1401" w:type="dxa"/>
            <w:tcBorders>
              <w:top w:val="nil"/>
              <w:left w:val="single" w:sz="4" w:space="0" w:color="auto"/>
              <w:bottom w:val="nil"/>
              <w:right w:val="single" w:sz="4" w:space="0" w:color="auto"/>
            </w:tcBorders>
          </w:tcPr>
          <w:p w14:paraId="1C1EB652"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14534AA"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7024589" w14:textId="77777777" w:rsidR="00C2007D" w:rsidRPr="00ED2ED3" w:rsidRDefault="00C2007D" w:rsidP="00EC13EE">
            <w:pPr>
              <w:pStyle w:val="TAL"/>
              <w:rPr>
                <w:rFonts w:eastAsia="Calibri"/>
                <w:szCs w:val="18"/>
              </w:rPr>
            </w:pPr>
            <w:r w:rsidRPr="00ED2ED3">
              <w:rPr>
                <w:szCs w:val="18"/>
              </w:rPr>
              <w:t>NR_FDD_FR1_G</w:t>
            </w:r>
          </w:p>
        </w:tc>
        <w:tc>
          <w:tcPr>
            <w:tcW w:w="1128" w:type="dxa"/>
            <w:tcBorders>
              <w:top w:val="nil"/>
              <w:left w:val="single" w:sz="4" w:space="0" w:color="auto"/>
              <w:bottom w:val="nil"/>
              <w:right w:val="single" w:sz="4" w:space="0" w:color="auto"/>
            </w:tcBorders>
          </w:tcPr>
          <w:p w14:paraId="6D32623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0EE18AB"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09351F62" w14:textId="77777777" w:rsidR="00C2007D" w:rsidRPr="00ED2ED3" w:rsidRDefault="00C2007D" w:rsidP="00EC13EE">
            <w:pPr>
              <w:pStyle w:val="TAC"/>
              <w:rPr>
                <w:szCs w:val="18"/>
              </w:rPr>
            </w:pPr>
            <w:r w:rsidRPr="00ED2ED3">
              <w:rPr>
                <w:szCs w:val="18"/>
              </w:rPr>
              <w:t>-111</w:t>
            </w:r>
          </w:p>
        </w:tc>
      </w:tr>
      <w:tr w:rsidR="00C2007D" w:rsidRPr="00ED2ED3" w14:paraId="292E2247" w14:textId="77777777" w:rsidTr="00EC13EE">
        <w:trPr>
          <w:trHeight w:val="187"/>
          <w:jc w:val="center"/>
        </w:trPr>
        <w:tc>
          <w:tcPr>
            <w:tcW w:w="1401" w:type="dxa"/>
            <w:tcBorders>
              <w:top w:val="nil"/>
              <w:left w:val="single" w:sz="4" w:space="0" w:color="auto"/>
              <w:bottom w:val="nil"/>
              <w:right w:val="single" w:sz="4" w:space="0" w:color="auto"/>
            </w:tcBorders>
          </w:tcPr>
          <w:p w14:paraId="16CED024"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1713B31F"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69CB6F05" w14:textId="77777777" w:rsidR="00C2007D" w:rsidRPr="00ED2ED3" w:rsidRDefault="00C2007D" w:rsidP="00EC13EE">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3C6F0CF3"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B50A2F8"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F88ABA8" w14:textId="77777777" w:rsidR="00C2007D" w:rsidRPr="00ED2ED3" w:rsidRDefault="00C2007D" w:rsidP="00EC13EE">
            <w:pPr>
              <w:pStyle w:val="TAC"/>
              <w:rPr>
                <w:szCs w:val="18"/>
              </w:rPr>
            </w:pPr>
            <w:r w:rsidRPr="00ED2ED3">
              <w:rPr>
                <w:szCs w:val="18"/>
              </w:rPr>
              <w:t>-110.5</w:t>
            </w:r>
          </w:p>
        </w:tc>
      </w:tr>
      <w:tr w:rsidR="00C2007D" w:rsidRPr="00ED2ED3" w14:paraId="0BF8AD65" w14:textId="77777777" w:rsidTr="00EC13EE">
        <w:trPr>
          <w:trHeight w:val="187"/>
          <w:jc w:val="center"/>
        </w:trPr>
        <w:tc>
          <w:tcPr>
            <w:tcW w:w="1401" w:type="dxa"/>
            <w:tcBorders>
              <w:top w:val="nil"/>
              <w:left w:val="single" w:sz="4" w:space="0" w:color="auto"/>
              <w:bottom w:val="nil"/>
              <w:right w:val="single" w:sz="4" w:space="0" w:color="auto"/>
            </w:tcBorders>
          </w:tcPr>
          <w:p w14:paraId="69E5B3E4" w14:textId="77777777" w:rsidR="00C2007D" w:rsidRPr="00ED2ED3" w:rsidRDefault="00C2007D" w:rsidP="00EC13EE">
            <w:pPr>
              <w:pStyle w:val="TAL"/>
              <w:rPr>
                <w:rFonts w:eastAsia="Calibri"/>
                <w:szCs w:val="18"/>
              </w:rPr>
            </w:pPr>
          </w:p>
        </w:tc>
        <w:tc>
          <w:tcPr>
            <w:tcW w:w="1080" w:type="dxa"/>
            <w:tcBorders>
              <w:top w:val="nil"/>
              <w:left w:val="single" w:sz="4" w:space="0" w:color="auto"/>
              <w:bottom w:val="single" w:sz="4" w:space="0" w:color="auto"/>
              <w:right w:val="single" w:sz="4" w:space="0" w:color="auto"/>
            </w:tcBorders>
          </w:tcPr>
          <w:p w14:paraId="2C331137"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E282739"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nil"/>
              <w:right w:val="single" w:sz="4" w:space="0" w:color="auto"/>
            </w:tcBorders>
          </w:tcPr>
          <w:p w14:paraId="2575910C"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2A4A3CF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7D10E39B" w14:textId="77777777" w:rsidR="00C2007D" w:rsidRPr="00ED2ED3" w:rsidRDefault="00C2007D" w:rsidP="00EC13EE">
            <w:pPr>
              <w:pStyle w:val="TAC"/>
              <w:rPr>
                <w:szCs w:val="18"/>
                <w:lang w:eastAsia="ko-KR"/>
              </w:rPr>
            </w:pPr>
            <w:r w:rsidRPr="00ED2ED3">
              <w:rPr>
                <w:szCs w:val="18"/>
              </w:rPr>
              <w:t>-107.5</w:t>
            </w:r>
          </w:p>
        </w:tc>
      </w:tr>
      <w:tr w:rsidR="00C2007D" w:rsidRPr="00ED2ED3" w14:paraId="30400388" w14:textId="77777777" w:rsidTr="00EC13EE">
        <w:trPr>
          <w:trHeight w:val="187"/>
          <w:jc w:val="center"/>
        </w:trPr>
        <w:tc>
          <w:tcPr>
            <w:tcW w:w="1401" w:type="dxa"/>
            <w:tcBorders>
              <w:top w:val="nil"/>
              <w:left w:val="single" w:sz="4" w:space="0" w:color="auto"/>
              <w:bottom w:val="nil"/>
              <w:right w:val="single" w:sz="4" w:space="0" w:color="auto"/>
            </w:tcBorders>
          </w:tcPr>
          <w:p w14:paraId="5E20A760" w14:textId="77777777" w:rsidR="00C2007D" w:rsidRPr="00ED2ED3" w:rsidRDefault="00C2007D" w:rsidP="00EC13EE">
            <w:pPr>
              <w:pStyle w:val="TAL"/>
              <w:rPr>
                <w:rFonts w:eastAsia="Calibri"/>
                <w:szCs w:val="18"/>
              </w:rPr>
            </w:pPr>
          </w:p>
        </w:tc>
        <w:tc>
          <w:tcPr>
            <w:tcW w:w="1080" w:type="dxa"/>
            <w:tcBorders>
              <w:top w:val="single" w:sz="4" w:space="0" w:color="auto"/>
              <w:left w:val="single" w:sz="4" w:space="0" w:color="auto"/>
              <w:bottom w:val="nil"/>
              <w:right w:val="single" w:sz="4" w:space="0" w:color="auto"/>
            </w:tcBorders>
          </w:tcPr>
          <w:p w14:paraId="25C1E3BF" w14:textId="77777777" w:rsidR="00C2007D" w:rsidRPr="00ED2ED3" w:rsidRDefault="00C2007D" w:rsidP="00EC13EE">
            <w:pPr>
              <w:pStyle w:val="TAL"/>
              <w:rPr>
                <w:rFonts w:eastAsia="Calibri"/>
                <w:szCs w:val="18"/>
              </w:rPr>
            </w:pPr>
            <w:r w:rsidRPr="00ED2ED3">
              <w:rPr>
                <w:rFonts w:eastAsia="Calibri"/>
                <w:szCs w:val="18"/>
              </w:rPr>
              <w:t>Config 3</w:t>
            </w:r>
          </w:p>
        </w:tc>
        <w:tc>
          <w:tcPr>
            <w:tcW w:w="1752" w:type="dxa"/>
            <w:tcBorders>
              <w:top w:val="single" w:sz="4" w:space="0" w:color="auto"/>
              <w:left w:val="single" w:sz="4" w:space="0" w:color="auto"/>
              <w:bottom w:val="single" w:sz="4" w:space="0" w:color="auto"/>
              <w:right w:val="single" w:sz="4" w:space="0" w:color="auto"/>
            </w:tcBorders>
          </w:tcPr>
          <w:p w14:paraId="1A4AD002"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nil"/>
              <w:left w:val="single" w:sz="4" w:space="0" w:color="auto"/>
              <w:bottom w:val="nil"/>
              <w:right w:val="single" w:sz="4" w:space="0" w:color="auto"/>
            </w:tcBorders>
          </w:tcPr>
          <w:p w14:paraId="431AAA5A" w14:textId="77777777" w:rsidR="00C2007D" w:rsidRPr="00ED2ED3" w:rsidRDefault="00C2007D" w:rsidP="00EC13EE">
            <w:pPr>
              <w:pStyle w:val="TAC"/>
              <w:rPr>
                <w:szCs w:val="18"/>
              </w:rPr>
            </w:pPr>
          </w:p>
        </w:tc>
        <w:tc>
          <w:tcPr>
            <w:tcW w:w="1352" w:type="dxa"/>
            <w:tcBorders>
              <w:top w:val="single" w:sz="4" w:space="0" w:color="auto"/>
              <w:left w:val="single" w:sz="4" w:space="0" w:color="auto"/>
              <w:bottom w:val="nil"/>
              <w:right w:val="single" w:sz="4" w:space="0" w:color="auto"/>
            </w:tcBorders>
          </w:tcPr>
          <w:p w14:paraId="71061F6D" w14:textId="77777777" w:rsidR="00C2007D" w:rsidRPr="00ED2ED3" w:rsidRDefault="00C2007D" w:rsidP="00EC13EE">
            <w:pPr>
              <w:pStyle w:val="TAC"/>
              <w:rPr>
                <w:szCs w:val="18"/>
              </w:rPr>
            </w:pPr>
            <w:r w:rsidRPr="00ED2ED3">
              <w:rPr>
                <w:szCs w:val="18"/>
              </w:rPr>
              <w:t>-88</w:t>
            </w:r>
          </w:p>
        </w:tc>
        <w:tc>
          <w:tcPr>
            <w:tcW w:w="1352" w:type="dxa"/>
            <w:tcBorders>
              <w:top w:val="single" w:sz="4" w:space="0" w:color="auto"/>
              <w:left w:val="single" w:sz="4" w:space="0" w:color="auto"/>
              <w:bottom w:val="single" w:sz="4" w:space="0" w:color="auto"/>
              <w:right w:val="single" w:sz="4" w:space="0" w:color="auto"/>
            </w:tcBorders>
          </w:tcPr>
          <w:p w14:paraId="12F0858C" w14:textId="77777777" w:rsidR="00C2007D" w:rsidRPr="00ED2ED3" w:rsidRDefault="00C2007D" w:rsidP="00EC13EE">
            <w:pPr>
              <w:pStyle w:val="TAC"/>
              <w:rPr>
                <w:rFonts w:eastAsia="SimSun"/>
                <w:szCs w:val="18"/>
                <w:lang w:val="en-US" w:eastAsia="zh-CN"/>
              </w:rPr>
            </w:pPr>
            <w:r w:rsidRPr="00ED2ED3">
              <w:rPr>
                <w:szCs w:val="18"/>
              </w:rPr>
              <w:t>-111</w:t>
            </w:r>
          </w:p>
        </w:tc>
      </w:tr>
      <w:tr w:rsidR="00C2007D" w:rsidRPr="00ED2ED3" w14:paraId="59AFE70B" w14:textId="77777777" w:rsidTr="00EC13EE">
        <w:trPr>
          <w:trHeight w:val="187"/>
          <w:jc w:val="center"/>
        </w:trPr>
        <w:tc>
          <w:tcPr>
            <w:tcW w:w="1401" w:type="dxa"/>
            <w:tcBorders>
              <w:top w:val="nil"/>
              <w:left w:val="single" w:sz="4" w:space="0" w:color="auto"/>
              <w:bottom w:val="nil"/>
              <w:right w:val="single" w:sz="4" w:space="0" w:color="auto"/>
            </w:tcBorders>
          </w:tcPr>
          <w:p w14:paraId="22D450AD"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4627AF46"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7B7BF3A2"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D3E7A9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0F12275"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7DC3C029" w14:textId="77777777" w:rsidR="00C2007D" w:rsidRPr="00ED2ED3" w:rsidRDefault="00C2007D" w:rsidP="00EC13EE">
            <w:pPr>
              <w:pStyle w:val="TAC"/>
              <w:rPr>
                <w:rFonts w:eastAsia="SimSun"/>
                <w:szCs w:val="18"/>
                <w:lang w:val="en-US" w:eastAsia="zh-CN"/>
              </w:rPr>
            </w:pPr>
            <w:r w:rsidRPr="00ED2ED3">
              <w:rPr>
                <w:szCs w:val="18"/>
              </w:rPr>
              <w:t>-110.5</w:t>
            </w:r>
          </w:p>
        </w:tc>
      </w:tr>
      <w:tr w:rsidR="00C2007D" w:rsidRPr="00ED2ED3" w14:paraId="253CFF9E" w14:textId="77777777" w:rsidTr="00EC13EE">
        <w:trPr>
          <w:trHeight w:val="187"/>
          <w:jc w:val="center"/>
        </w:trPr>
        <w:tc>
          <w:tcPr>
            <w:tcW w:w="1401" w:type="dxa"/>
            <w:tcBorders>
              <w:top w:val="nil"/>
              <w:left w:val="single" w:sz="4" w:space="0" w:color="auto"/>
              <w:bottom w:val="nil"/>
              <w:right w:val="single" w:sz="4" w:space="0" w:color="auto"/>
            </w:tcBorders>
          </w:tcPr>
          <w:p w14:paraId="4C3F7E77"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3AE38388"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4539CC40"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55D96E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2730C17"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12A37E9D" w14:textId="77777777" w:rsidR="00C2007D" w:rsidRPr="00ED2ED3" w:rsidRDefault="00C2007D" w:rsidP="00EC13EE">
            <w:pPr>
              <w:pStyle w:val="TAC"/>
              <w:rPr>
                <w:rFonts w:eastAsia="SimSun"/>
                <w:szCs w:val="18"/>
                <w:lang w:val="en-US" w:eastAsia="zh-CN"/>
              </w:rPr>
            </w:pPr>
            <w:r w:rsidRPr="00ED2ED3">
              <w:rPr>
                <w:szCs w:val="18"/>
              </w:rPr>
              <w:t>-110</w:t>
            </w:r>
          </w:p>
        </w:tc>
      </w:tr>
      <w:tr w:rsidR="00C2007D" w:rsidRPr="00ED2ED3" w14:paraId="0CBFF97F" w14:textId="77777777" w:rsidTr="00EC13EE">
        <w:trPr>
          <w:trHeight w:val="187"/>
          <w:jc w:val="center"/>
        </w:trPr>
        <w:tc>
          <w:tcPr>
            <w:tcW w:w="1401" w:type="dxa"/>
            <w:tcBorders>
              <w:top w:val="nil"/>
              <w:left w:val="single" w:sz="4" w:space="0" w:color="auto"/>
              <w:bottom w:val="nil"/>
              <w:right w:val="single" w:sz="4" w:space="0" w:color="auto"/>
            </w:tcBorders>
          </w:tcPr>
          <w:p w14:paraId="30270BD1"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4FD2C56"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5F9AD028" w14:textId="77777777" w:rsidR="00C2007D" w:rsidRPr="00ED2ED3" w:rsidRDefault="00C2007D" w:rsidP="00EC13EE">
            <w:pPr>
              <w:pStyle w:val="TAL"/>
              <w:rPr>
                <w:szCs w:val="18"/>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51308478"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D56C5B0"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14EABF77" w14:textId="77777777" w:rsidR="00C2007D" w:rsidRPr="00ED2ED3" w:rsidRDefault="00C2007D" w:rsidP="00EC13EE">
            <w:pPr>
              <w:pStyle w:val="TAC"/>
              <w:rPr>
                <w:rFonts w:eastAsia="SimSun"/>
                <w:szCs w:val="18"/>
                <w:lang w:val="en-US" w:eastAsia="zh-CN"/>
              </w:rPr>
            </w:pPr>
            <w:r w:rsidRPr="00ED2ED3">
              <w:rPr>
                <w:szCs w:val="18"/>
              </w:rPr>
              <w:t>-109.5</w:t>
            </w:r>
          </w:p>
        </w:tc>
      </w:tr>
      <w:tr w:rsidR="00C2007D" w:rsidRPr="00ED2ED3" w14:paraId="6A2FA81A" w14:textId="77777777" w:rsidTr="00EC13EE">
        <w:trPr>
          <w:trHeight w:val="187"/>
          <w:jc w:val="center"/>
        </w:trPr>
        <w:tc>
          <w:tcPr>
            <w:tcW w:w="1401" w:type="dxa"/>
            <w:tcBorders>
              <w:top w:val="nil"/>
              <w:left w:val="single" w:sz="4" w:space="0" w:color="auto"/>
              <w:bottom w:val="nil"/>
              <w:right w:val="single" w:sz="4" w:space="0" w:color="auto"/>
            </w:tcBorders>
          </w:tcPr>
          <w:p w14:paraId="3BD338A1"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31305ADF"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271AE372" w14:textId="77777777" w:rsidR="00C2007D" w:rsidRPr="00A52129" w:rsidRDefault="00C2007D" w:rsidP="00EC13EE">
            <w:pPr>
              <w:pStyle w:val="TAL"/>
              <w:rPr>
                <w:szCs w:val="18"/>
                <w:lang w:val="es-ES"/>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4D945C5D" w14:textId="77777777" w:rsidR="00C2007D" w:rsidRPr="00A52129" w:rsidRDefault="00C2007D" w:rsidP="00EC13EE">
            <w:pPr>
              <w:pStyle w:val="TAC"/>
              <w:rPr>
                <w:szCs w:val="18"/>
                <w:lang w:val="es-ES"/>
              </w:rPr>
            </w:pPr>
          </w:p>
        </w:tc>
        <w:tc>
          <w:tcPr>
            <w:tcW w:w="1352" w:type="dxa"/>
            <w:tcBorders>
              <w:top w:val="nil"/>
              <w:left w:val="single" w:sz="4" w:space="0" w:color="auto"/>
              <w:bottom w:val="nil"/>
              <w:right w:val="single" w:sz="4" w:space="0" w:color="auto"/>
            </w:tcBorders>
          </w:tcPr>
          <w:p w14:paraId="4FA82E5B" w14:textId="77777777" w:rsidR="00C2007D" w:rsidRPr="00A52129" w:rsidRDefault="00C2007D" w:rsidP="00EC13EE">
            <w:pPr>
              <w:pStyle w:val="TAC"/>
              <w:rPr>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02073958" w14:textId="77777777" w:rsidR="00C2007D" w:rsidRPr="00A52129" w:rsidRDefault="00C2007D" w:rsidP="00EC13EE">
            <w:pPr>
              <w:pStyle w:val="TAC"/>
              <w:rPr>
                <w:rFonts w:eastAsia="SimSun"/>
                <w:szCs w:val="18"/>
                <w:lang w:val="es-ES" w:eastAsia="zh-CN"/>
              </w:rPr>
            </w:pPr>
            <w:r w:rsidRPr="00ED2ED3">
              <w:rPr>
                <w:szCs w:val="18"/>
              </w:rPr>
              <w:t>-109</w:t>
            </w:r>
          </w:p>
        </w:tc>
      </w:tr>
      <w:tr w:rsidR="00C2007D" w:rsidRPr="00ED2ED3" w14:paraId="555145F6" w14:textId="77777777" w:rsidTr="00EC13EE">
        <w:trPr>
          <w:trHeight w:val="187"/>
          <w:jc w:val="center"/>
        </w:trPr>
        <w:tc>
          <w:tcPr>
            <w:tcW w:w="1401" w:type="dxa"/>
            <w:tcBorders>
              <w:top w:val="nil"/>
              <w:left w:val="single" w:sz="4" w:space="0" w:color="auto"/>
              <w:bottom w:val="nil"/>
              <w:right w:val="single" w:sz="4" w:space="0" w:color="auto"/>
            </w:tcBorders>
          </w:tcPr>
          <w:p w14:paraId="4150E40F" w14:textId="77777777" w:rsidR="00C2007D" w:rsidRPr="00A52129" w:rsidRDefault="00C2007D" w:rsidP="00EC13EE">
            <w:pPr>
              <w:pStyle w:val="TAL"/>
              <w:rPr>
                <w:rFonts w:eastAsia="Calibri"/>
                <w:szCs w:val="18"/>
                <w:lang w:val="es-ES"/>
              </w:rPr>
            </w:pPr>
          </w:p>
        </w:tc>
        <w:tc>
          <w:tcPr>
            <w:tcW w:w="1080" w:type="dxa"/>
            <w:tcBorders>
              <w:top w:val="nil"/>
              <w:left w:val="single" w:sz="4" w:space="0" w:color="auto"/>
              <w:bottom w:val="nil"/>
              <w:right w:val="single" w:sz="4" w:space="0" w:color="auto"/>
            </w:tcBorders>
          </w:tcPr>
          <w:p w14:paraId="5749F288" w14:textId="77777777" w:rsidR="00C2007D" w:rsidRPr="00A52129" w:rsidRDefault="00C2007D" w:rsidP="00EC13EE">
            <w:pPr>
              <w:pStyle w:val="TAL"/>
              <w:rPr>
                <w:rFonts w:eastAsia="Calibri"/>
                <w:szCs w:val="18"/>
                <w:lang w:val="es-ES"/>
              </w:rPr>
            </w:pPr>
          </w:p>
        </w:tc>
        <w:tc>
          <w:tcPr>
            <w:tcW w:w="1752" w:type="dxa"/>
            <w:tcBorders>
              <w:top w:val="single" w:sz="4" w:space="0" w:color="auto"/>
              <w:left w:val="single" w:sz="4" w:space="0" w:color="auto"/>
              <w:bottom w:val="single" w:sz="4" w:space="0" w:color="auto"/>
              <w:right w:val="single" w:sz="4" w:space="0" w:color="auto"/>
            </w:tcBorders>
          </w:tcPr>
          <w:p w14:paraId="4AEA3880"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16867253"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EDC9C3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3062B1F1" w14:textId="77777777" w:rsidR="00C2007D" w:rsidRPr="00ED2ED3" w:rsidRDefault="00C2007D" w:rsidP="00EC13EE">
            <w:pPr>
              <w:pStyle w:val="TAC"/>
              <w:rPr>
                <w:rFonts w:eastAsia="SimSun"/>
                <w:szCs w:val="18"/>
                <w:lang w:val="en-US" w:eastAsia="zh-CN"/>
              </w:rPr>
            </w:pPr>
            <w:r w:rsidRPr="00ED2ED3">
              <w:rPr>
                <w:szCs w:val="18"/>
              </w:rPr>
              <w:t>-108.5</w:t>
            </w:r>
          </w:p>
        </w:tc>
      </w:tr>
      <w:tr w:rsidR="00C2007D" w:rsidRPr="00ED2ED3" w14:paraId="4BFED4FE" w14:textId="77777777" w:rsidTr="00EC13EE">
        <w:trPr>
          <w:trHeight w:val="187"/>
          <w:jc w:val="center"/>
        </w:trPr>
        <w:tc>
          <w:tcPr>
            <w:tcW w:w="1401" w:type="dxa"/>
            <w:tcBorders>
              <w:top w:val="nil"/>
              <w:left w:val="single" w:sz="4" w:space="0" w:color="auto"/>
              <w:bottom w:val="nil"/>
              <w:right w:val="single" w:sz="4" w:space="0" w:color="auto"/>
            </w:tcBorders>
          </w:tcPr>
          <w:p w14:paraId="29F5DF49"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5883C318"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51E045D0"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23E30B1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82D329E"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58FBB941" w14:textId="77777777" w:rsidR="00C2007D" w:rsidRPr="00ED2ED3" w:rsidRDefault="00C2007D" w:rsidP="00EC13EE">
            <w:pPr>
              <w:pStyle w:val="TAC"/>
              <w:rPr>
                <w:rFonts w:eastAsia="SimSun"/>
                <w:szCs w:val="18"/>
                <w:lang w:val="en-US" w:eastAsia="zh-CN"/>
              </w:rPr>
            </w:pPr>
            <w:r w:rsidRPr="00ED2ED3">
              <w:rPr>
                <w:szCs w:val="18"/>
              </w:rPr>
              <w:t>-108</w:t>
            </w:r>
          </w:p>
        </w:tc>
      </w:tr>
      <w:tr w:rsidR="00C2007D" w:rsidRPr="00ED2ED3" w14:paraId="71E9C03A" w14:textId="77777777" w:rsidTr="00EC13EE">
        <w:trPr>
          <w:trHeight w:val="187"/>
          <w:jc w:val="center"/>
        </w:trPr>
        <w:tc>
          <w:tcPr>
            <w:tcW w:w="1401" w:type="dxa"/>
            <w:tcBorders>
              <w:top w:val="nil"/>
              <w:left w:val="single" w:sz="4" w:space="0" w:color="auto"/>
              <w:bottom w:val="nil"/>
              <w:right w:val="single" w:sz="4" w:space="0" w:color="auto"/>
            </w:tcBorders>
          </w:tcPr>
          <w:p w14:paraId="0A3E0113"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07BBDF7E"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4D7990FB"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4BBBCD7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EC637BA"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1554D12F" w14:textId="77777777" w:rsidR="00C2007D" w:rsidRPr="00ED2ED3" w:rsidRDefault="00C2007D" w:rsidP="00EC13EE">
            <w:pPr>
              <w:pStyle w:val="TAC"/>
              <w:rPr>
                <w:rFonts w:eastAsia="SimSun"/>
                <w:szCs w:val="18"/>
                <w:lang w:val="en-US" w:eastAsia="zh-CN"/>
              </w:rPr>
            </w:pPr>
            <w:r w:rsidRPr="00ED2ED3">
              <w:rPr>
                <w:szCs w:val="18"/>
              </w:rPr>
              <w:t>-107.5</w:t>
            </w:r>
          </w:p>
        </w:tc>
      </w:tr>
      <w:tr w:rsidR="00C2007D" w:rsidRPr="00ED2ED3" w14:paraId="2DD757F8"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2F806E34" w14:textId="77777777" w:rsidR="00C2007D" w:rsidRPr="00ED2ED3" w:rsidRDefault="00C2007D" w:rsidP="00EC13EE">
            <w:pPr>
              <w:pStyle w:val="TAL"/>
              <w:rPr>
                <w:rFonts w:eastAsia="Calibri"/>
                <w:szCs w:val="18"/>
              </w:rPr>
            </w:pPr>
          </w:p>
        </w:tc>
        <w:tc>
          <w:tcPr>
            <w:tcW w:w="1080" w:type="dxa"/>
            <w:tcBorders>
              <w:top w:val="nil"/>
              <w:left w:val="single" w:sz="4" w:space="0" w:color="auto"/>
              <w:bottom w:val="single" w:sz="4" w:space="0" w:color="auto"/>
              <w:right w:val="single" w:sz="4" w:space="0" w:color="auto"/>
            </w:tcBorders>
          </w:tcPr>
          <w:p w14:paraId="6D10818D"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2D46F50F"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16341D97"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685FD4D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3F76062A" w14:textId="77777777" w:rsidR="00C2007D" w:rsidRPr="00ED2ED3" w:rsidRDefault="00C2007D" w:rsidP="00EC13EE">
            <w:pPr>
              <w:pStyle w:val="TAC"/>
              <w:rPr>
                <w:rFonts w:eastAsia="SimSun"/>
                <w:szCs w:val="18"/>
                <w:lang w:val="en-US" w:eastAsia="zh-CN"/>
              </w:rPr>
            </w:pPr>
            <w:r w:rsidRPr="00ED2ED3">
              <w:rPr>
                <w:szCs w:val="18"/>
              </w:rPr>
              <w:t>-104.5</w:t>
            </w:r>
          </w:p>
        </w:tc>
      </w:tr>
      <w:tr w:rsidR="00C2007D" w:rsidRPr="00ED2ED3" w14:paraId="24AF3C1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9568F59" w14:textId="77777777" w:rsidR="00C2007D" w:rsidRPr="00ED2ED3" w:rsidRDefault="00C2007D" w:rsidP="00EC13EE">
            <w:pPr>
              <w:pStyle w:val="TAL"/>
              <w:rPr>
                <w:i/>
                <w:szCs w:val="18"/>
              </w:rPr>
            </w:pPr>
            <w:r w:rsidRPr="00ED2ED3">
              <w:rPr>
                <w:rFonts w:eastAsia="Calibri"/>
                <w:i/>
                <w:noProof/>
                <w:position w:val="-12"/>
                <w:szCs w:val="18"/>
              </w:rPr>
              <w:object w:dxaOrig="732" w:dyaOrig="288" w14:anchorId="179F5E30">
                <v:shape id="_x0000_i1079" type="#_x0000_t75" style="width:36pt;height:15.45pt" o:ole="" fillcolor="window">
                  <v:imagedata r:id="rId71" o:title=""/>
                </v:shape>
                <o:OLEObject Type="Embed" ProgID="Equation.3" ShapeID="_x0000_i1079" DrawAspect="Content" ObjectID="_1813122356" r:id="rId72"/>
              </w:object>
            </w:r>
          </w:p>
        </w:tc>
        <w:tc>
          <w:tcPr>
            <w:tcW w:w="1128" w:type="dxa"/>
            <w:tcBorders>
              <w:top w:val="single" w:sz="4" w:space="0" w:color="auto"/>
              <w:left w:val="single" w:sz="4" w:space="0" w:color="auto"/>
              <w:bottom w:val="single" w:sz="4" w:space="0" w:color="auto"/>
              <w:right w:val="single" w:sz="4" w:space="0" w:color="auto"/>
            </w:tcBorders>
            <w:hideMark/>
          </w:tcPr>
          <w:p w14:paraId="48C62365" w14:textId="77777777" w:rsidR="00C2007D" w:rsidRPr="00ED2ED3" w:rsidRDefault="00C2007D" w:rsidP="00EC13EE">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7448C044" w14:textId="77777777" w:rsidR="00C2007D" w:rsidRPr="00ED2ED3" w:rsidRDefault="00C2007D" w:rsidP="00EC13EE">
            <w:pPr>
              <w:pStyle w:val="TAC"/>
              <w:rPr>
                <w:szCs w:val="18"/>
              </w:rPr>
            </w:pPr>
            <w:r w:rsidRPr="00ED2ED3">
              <w:rPr>
                <w:szCs w:val="18"/>
              </w:rPr>
              <w:t>-1.76</w:t>
            </w:r>
          </w:p>
        </w:tc>
        <w:tc>
          <w:tcPr>
            <w:tcW w:w="1352" w:type="dxa"/>
            <w:tcBorders>
              <w:top w:val="single" w:sz="4" w:space="0" w:color="auto"/>
              <w:left w:val="single" w:sz="4" w:space="0" w:color="auto"/>
              <w:bottom w:val="single" w:sz="4" w:space="0" w:color="auto"/>
              <w:right w:val="single" w:sz="4" w:space="0" w:color="auto"/>
            </w:tcBorders>
            <w:hideMark/>
          </w:tcPr>
          <w:p w14:paraId="2604E418" w14:textId="77777777" w:rsidR="00C2007D" w:rsidRPr="00ED2ED3" w:rsidRDefault="00C2007D" w:rsidP="00EC13EE">
            <w:pPr>
              <w:pStyle w:val="TAC"/>
              <w:rPr>
                <w:szCs w:val="18"/>
              </w:rPr>
            </w:pPr>
            <w:r w:rsidRPr="00ED2ED3">
              <w:rPr>
                <w:szCs w:val="18"/>
              </w:rPr>
              <w:t>-5.46</w:t>
            </w:r>
          </w:p>
        </w:tc>
      </w:tr>
      <w:tr w:rsidR="00C2007D" w:rsidRPr="00ED2ED3" w14:paraId="25FD1E6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1A03FB9" w14:textId="77777777" w:rsidR="00C2007D" w:rsidRPr="00ED2ED3" w:rsidRDefault="00C2007D" w:rsidP="00EC13EE">
            <w:pPr>
              <w:pStyle w:val="TAL"/>
              <w:rPr>
                <w:szCs w:val="18"/>
              </w:rPr>
            </w:pPr>
            <w:r w:rsidRPr="00ED2ED3">
              <w:rPr>
                <w:rFonts w:eastAsia="Calibri"/>
                <w:noProof/>
                <w:position w:val="-12"/>
                <w:szCs w:val="18"/>
              </w:rPr>
              <w:object w:dxaOrig="876" w:dyaOrig="288" w14:anchorId="57ED0B83">
                <v:shape id="_x0000_i1080" type="#_x0000_t75" style="width:46.3pt;height:15.45pt" o:ole="" fillcolor="window">
                  <v:imagedata r:id="rId16" o:title=""/>
                </v:shape>
                <o:OLEObject Type="Embed" ProgID="Equation.3" ShapeID="_x0000_i1080" DrawAspect="Content" ObjectID="_1813122357" r:id="rId73"/>
              </w:object>
            </w:r>
          </w:p>
        </w:tc>
        <w:tc>
          <w:tcPr>
            <w:tcW w:w="1128" w:type="dxa"/>
            <w:tcBorders>
              <w:top w:val="single" w:sz="4" w:space="0" w:color="auto"/>
              <w:left w:val="single" w:sz="4" w:space="0" w:color="auto"/>
              <w:bottom w:val="single" w:sz="4" w:space="0" w:color="auto"/>
              <w:right w:val="single" w:sz="4" w:space="0" w:color="auto"/>
            </w:tcBorders>
            <w:hideMark/>
          </w:tcPr>
          <w:p w14:paraId="2BB99D76" w14:textId="77777777" w:rsidR="00C2007D" w:rsidRPr="00ED2ED3" w:rsidRDefault="00C2007D" w:rsidP="00EC13EE">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0ADA7816" w14:textId="77777777" w:rsidR="00C2007D" w:rsidRPr="00ED2ED3" w:rsidRDefault="00C2007D" w:rsidP="00EC13EE">
            <w:pPr>
              <w:pStyle w:val="TAC"/>
              <w:rPr>
                <w:szCs w:val="18"/>
              </w:rPr>
            </w:pPr>
            <w:r w:rsidRPr="00ED2ED3">
              <w:rPr>
                <w:szCs w:val="18"/>
                <w:lang w:eastAsia="ko-KR"/>
              </w:rPr>
              <w:t>3</w:t>
            </w:r>
          </w:p>
        </w:tc>
        <w:tc>
          <w:tcPr>
            <w:tcW w:w="1352" w:type="dxa"/>
            <w:tcBorders>
              <w:top w:val="single" w:sz="4" w:space="0" w:color="auto"/>
              <w:left w:val="single" w:sz="4" w:space="0" w:color="auto"/>
              <w:bottom w:val="single" w:sz="4" w:space="0" w:color="auto"/>
              <w:right w:val="single" w:sz="4" w:space="0" w:color="auto"/>
            </w:tcBorders>
            <w:hideMark/>
          </w:tcPr>
          <w:p w14:paraId="7A3D8AA7" w14:textId="77777777" w:rsidR="00C2007D" w:rsidRPr="00ED2ED3" w:rsidRDefault="00C2007D" w:rsidP="00EC13EE">
            <w:pPr>
              <w:pStyle w:val="TAC"/>
              <w:rPr>
                <w:szCs w:val="18"/>
              </w:rPr>
            </w:pPr>
            <w:r w:rsidRPr="00ED2ED3">
              <w:rPr>
                <w:szCs w:val="18"/>
                <w:lang w:eastAsia="ko-KR"/>
              </w:rPr>
              <w:t>-4</w:t>
            </w:r>
          </w:p>
        </w:tc>
      </w:tr>
      <w:tr w:rsidR="00C2007D" w:rsidRPr="00ED2ED3" w14:paraId="3995365C" w14:textId="77777777" w:rsidTr="00EC13EE">
        <w:trPr>
          <w:trHeight w:val="187"/>
          <w:jc w:val="center"/>
        </w:trPr>
        <w:tc>
          <w:tcPr>
            <w:tcW w:w="1401" w:type="dxa"/>
            <w:tcBorders>
              <w:top w:val="single" w:sz="4" w:space="0" w:color="auto"/>
              <w:left w:val="single" w:sz="4" w:space="0" w:color="auto"/>
              <w:bottom w:val="nil"/>
              <w:right w:val="single" w:sz="4" w:space="0" w:color="auto"/>
            </w:tcBorders>
            <w:hideMark/>
          </w:tcPr>
          <w:p w14:paraId="7A8356DC" w14:textId="77777777" w:rsidR="00C2007D" w:rsidRPr="00ED2ED3" w:rsidRDefault="00C2007D" w:rsidP="00EC13EE">
            <w:pPr>
              <w:pStyle w:val="TAL"/>
              <w:rPr>
                <w:rFonts w:eastAsia="Calibri"/>
                <w:szCs w:val="18"/>
              </w:rPr>
            </w:pPr>
            <w:r w:rsidRPr="00ED2ED3">
              <w:rPr>
                <w:szCs w:val="18"/>
              </w:rPr>
              <w:t>SS-RSRP</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1BA83E25" w14:textId="77777777" w:rsidR="00C2007D" w:rsidRPr="00ED2ED3" w:rsidRDefault="00C2007D" w:rsidP="00EC13EE">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2064CD9C" w14:textId="77777777" w:rsidR="00C2007D" w:rsidRPr="00ED2ED3" w:rsidRDefault="00C2007D" w:rsidP="00EC13EE">
            <w:pPr>
              <w:pStyle w:val="TAL"/>
              <w:rPr>
                <w:rFonts w:eastAsia="Calibri"/>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5630AE0A" w14:textId="77777777" w:rsidR="00C2007D" w:rsidRPr="00ED2ED3" w:rsidRDefault="00C2007D" w:rsidP="00EC13EE">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2491A3B4" w14:textId="77777777" w:rsidR="00C2007D" w:rsidRPr="00ED2ED3" w:rsidRDefault="00C2007D" w:rsidP="00EC13EE">
            <w:pPr>
              <w:pStyle w:val="TAC"/>
              <w:rPr>
                <w:szCs w:val="18"/>
                <w:lang w:eastAsia="ko-KR"/>
              </w:rPr>
            </w:pPr>
            <w:r w:rsidRPr="00ED2ED3">
              <w:rPr>
                <w:szCs w:val="18"/>
                <w:lang w:eastAsia="ko-KR"/>
              </w:rPr>
              <w:t>-82</w:t>
            </w:r>
          </w:p>
        </w:tc>
        <w:tc>
          <w:tcPr>
            <w:tcW w:w="1352" w:type="dxa"/>
            <w:tcBorders>
              <w:top w:val="single" w:sz="4" w:space="0" w:color="auto"/>
              <w:left w:val="single" w:sz="4" w:space="0" w:color="auto"/>
              <w:bottom w:val="single" w:sz="4" w:space="0" w:color="auto"/>
              <w:right w:val="single" w:sz="4" w:space="0" w:color="auto"/>
            </w:tcBorders>
            <w:hideMark/>
          </w:tcPr>
          <w:p w14:paraId="024203B7" w14:textId="77777777" w:rsidR="00C2007D" w:rsidRPr="00ED2ED3" w:rsidRDefault="00C2007D" w:rsidP="00EC13EE">
            <w:pPr>
              <w:pStyle w:val="TAC"/>
              <w:rPr>
                <w:szCs w:val="18"/>
                <w:lang w:eastAsia="ko-KR"/>
              </w:rPr>
            </w:pPr>
            <w:r w:rsidRPr="00ED2ED3">
              <w:rPr>
                <w:szCs w:val="18"/>
              </w:rPr>
              <w:t>-118</w:t>
            </w:r>
          </w:p>
        </w:tc>
      </w:tr>
      <w:tr w:rsidR="00C2007D" w:rsidRPr="00ED2ED3" w14:paraId="50C81F66" w14:textId="77777777" w:rsidTr="00EC13EE">
        <w:trPr>
          <w:trHeight w:val="187"/>
          <w:jc w:val="center"/>
        </w:trPr>
        <w:tc>
          <w:tcPr>
            <w:tcW w:w="1401" w:type="dxa"/>
            <w:tcBorders>
              <w:top w:val="nil"/>
              <w:left w:val="single" w:sz="4" w:space="0" w:color="auto"/>
              <w:bottom w:val="nil"/>
              <w:right w:val="single" w:sz="4" w:space="0" w:color="auto"/>
            </w:tcBorders>
          </w:tcPr>
          <w:p w14:paraId="2C5327B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D275C1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A05AD10" w14:textId="77777777" w:rsidR="00C2007D" w:rsidRPr="00ED2ED3" w:rsidRDefault="00C2007D" w:rsidP="00EC13EE">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06CD013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1B3D8D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B91BB37" w14:textId="77777777" w:rsidR="00C2007D" w:rsidRPr="00ED2ED3" w:rsidRDefault="00C2007D" w:rsidP="00EC13EE">
            <w:pPr>
              <w:pStyle w:val="TAC"/>
              <w:rPr>
                <w:szCs w:val="18"/>
                <w:lang w:eastAsia="ko-KR"/>
              </w:rPr>
            </w:pPr>
            <w:r w:rsidRPr="00ED2ED3">
              <w:rPr>
                <w:szCs w:val="18"/>
              </w:rPr>
              <w:t>-117.5</w:t>
            </w:r>
          </w:p>
        </w:tc>
      </w:tr>
      <w:tr w:rsidR="00C2007D" w:rsidRPr="00ED2ED3" w14:paraId="08BD98C7" w14:textId="77777777" w:rsidTr="00EC13EE">
        <w:trPr>
          <w:trHeight w:val="187"/>
          <w:jc w:val="center"/>
        </w:trPr>
        <w:tc>
          <w:tcPr>
            <w:tcW w:w="1401" w:type="dxa"/>
            <w:tcBorders>
              <w:top w:val="nil"/>
              <w:left w:val="single" w:sz="4" w:space="0" w:color="auto"/>
              <w:bottom w:val="nil"/>
              <w:right w:val="single" w:sz="4" w:space="0" w:color="auto"/>
            </w:tcBorders>
          </w:tcPr>
          <w:p w14:paraId="2869648C"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E43163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EB72CA5" w14:textId="77777777" w:rsidR="00C2007D" w:rsidRPr="00ED2ED3" w:rsidRDefault="00C2007D" w:rsidP="00EC13EE">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74387D7F"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6335CE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B7F2BBB" w14:textId="77777777" w:rsidR="00C2007D" w:rsidRPr="00ED2ED3" w:rsidRDefault="00C2007D" w:rsidP="00EC13EE">
            <w:pPr>
              <w:pStyle w:val="TAC"/>
              <w:rPr>
                <w:szCs w:val="18"/>
                <w:lang w:eastAsia="ko-KR"/>
              </w:rPr>
            </w:pPr>
            <w:r w:rsidRPr="00ED2ED3">
              <w:rPr>
                <w:szCs w:val="18"/>
              </w:rPr>
              <w:t>-117</w:t>
            </w:r>
          </w:p>
        </w:tc>
      </w:tr>
      <w:tr w:rsidR="00C2007D" w:rsidRPr="00ED2ED3" w14:paraId="66454103" w14:textId="77777777" w:rsidTr="00EC13EE">
        <w:trPr>
          <w:trHeight w:val="187"/>
          <w:jc w:val="center"/>
        </w:trPr>
        <w:tc>
          <w:tcPr>
            <w:tcW w:w="1401" w:type="dxa"/>
            <w:tcBorders>
              <w:top w:val="nil"/>
              <w:left w:val="single" w:sz="4" w:space="0" w:color="auto"/>
              <w:bottom w:val="nil"/>
              <w:right w:val="single" w:sz="4" w:space="0" w:color="auto"/>
            </w:tcBorders>
          </w:tcPr>
          <w:p w14:paraId="6C9AB6D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6668C24"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71AEFC3" w14:textId="77777777" w:rsidR="00C2007D" w:rsidRPr="00ED2ED3" w:rsidRDefault="00C2007D" w:rsidP="00EC13EE">
            <w:pPr>
              <w:pStyle w:val="TAL"/>
              <w:rPr>
                <w:rFonts w:eastAsia="Calibri"/>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4F6CC589"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1AE2ED5E"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EB8E566" w14:textId="77777777" w:rsidR="00C2007D" w:rsidRPr="00ED2ED3" w:rsidRDefault="00C2007D" w:rsidP="00EC13EE">
            <w:pPr>
              <w:pStyle w:val="TAC"/>
              <w:rPr>
                <w:szCs w:val="18"/>
                <w:lang w:eastAsia="ko-KR"/>
              </w:rPr>
            </w:pPr>
            <w:r w:rsidRPr="00ED2ED3">
              <w:rPr>
                <w:szCs w:val="18"/>
              </w:rPr>
              <w:t>-116.5</w:t>
            </w:r>
          </w:p>
        </w:tc>
      </w:tr>
      <w:tr w:rsidR="00C2007D" w:rsidRPr="00ED2ED3" w14:paraId="5E958191" w14:textId="77777777" w:rsidTr="00EC13EE">
        <w:trPr>
          <w:trHeight w:val="187"/>
          <w:jc w:val="center"/>
        </w:trPr>
        <w:tc>
          <w:tcPr>
            <w:tcW w:w="1401" w:type="dxa"/>
            <w:tcBorders>
              <w:top w:val="nil"/>
              <w:left w:val="single" w:sz="4" w:space="0" w:color="auto"/>
              <w:bottom w:val="nil"/>
              <w:right w:val="single" w:sz="4" w:space="0" w:color="auto"/>
            </w:tcBorders>
          </w:tcPr>
          <w:p w14:paraId="09DBEA7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4BE403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1B2D3FA" w14:textId="77777777" w:rsidR="00C2007D" w:rsidRPr="00ED2ED3" w:rsidRDefault="00C2007D" w:rsidP="00EC13EE">
            <w:pPr>
              <w:pStyle w:val="TAL"/>
              <w:rPr>
                <w:rFonts w:eastAsia="Calibri"/>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647AEEAB"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5B22EF96"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64E22AF" w14:textId="77777777" w:rsidR="00C2007D" w:rsidRPr="00ED2ED3" w:rsidRDefault="00C2007D" w:rsidP="00EC13EE">
            <w:pPr>
              <w:pStyle w:val="TAC"/>
              <w:rPr>
                <w:szCs w:val="18"/>
                <w:lang w:eastAsia="ko-KR"/>
              </w:rPr>
            </w:pPr>
            <w:r w:rsidRPr="00ED2ED3">
              <w:rPr>
                <w:szCs w:val="18"/>
              </w:rPr>
              <w:t>-116</w:t>
            </w:r>
          </w:p>
        </w:tc>
      </w:tr>
      <w:tr w:rsidR="00C2007D" w:rsidRPr="00ED2ED3" w14:paraId="4ABAE19E" w14:textId="77777777" w:rsidTr="00EC13EE">
        <w:trPr>
          <w:trHeight w:val="187"/>
          <w:jc w:val="center"/>
        </w:trPr>
        <w:tc>
          <w:tcPr>
            <w:tcW w:w="1401" w:type="dxa"/>
            <w:tcBorders>
              <w:top w:val="nil"/>
              <w:left w:val="single" w:sz="4" w:space="0" w:color="auto"/>
              <w:bottom w:val="nil"/>
              <w:right w:val="single" w:sz="4" w:space="0" w:color="auto"/>
            </w:tcBorders>
          </w:tcPr>
          <w:p w14:paraId="28988A6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7F01FBAF"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A217538"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409A969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58F45D8"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4772B09" w14:textId="77777777" w:rsidR="00C2007D" w:rsidRPr="00ED2ED3" w:rsidRDefault="00C2007D" w:rsidP="00EC13EE">
            <w:pPr>
              <w:pStyle w:val="TAC"/>
              <w:rPr>
                <w:szCs w:val="18"/>
              </w:rPr>
            </w:pPr>
            <w:r w:rsidRPr="00ED2ED3">
              <w:rPr>
                <w:szCs w:val="18"/>
              </w:rPr>
              <w:t>-115.5</w:t>
            </w:r>
          </w:p>
        </w:tc>
      </w:tr>
      <w:tr w:rsidR="00C2007D" w:rsidRPr="00ED2ED3" w14:paraId="5DC6E0C9" w14:textId="77777777" w:rsidTr="00EC13EE">
        <w:trPr>
          <w:trHeight w:val="187"/>
          <w:jc w:val="center"/>
        </w:trPr>
        <w:tc>
          <w:tcPr>
            <w:tcW w:w="1401" w:type="dxa"/>
            <w:tcBorders>
              <w:top w:val="nil"/>
              <w:left w:val="single" w:sz="4" w:space="0" w:color="auto"/>
              <w:bottom w:val="nil"/>
              <w:right w:val="single" w:sz="4" w:space="0" w:color="auto"/>
            </w:tcBorders>
          </w:tcPr>
          <w:p w14:paraId="7E6E531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975D039"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7C2101E" w14:textId="77777777" w:rsidR="00C2007D" w:rsidRPr="00ED2ED3" w:rsidRDefault="00C2007D" w:rsidP="00EC13EE">
            <w:pPr>
              <w:pStyle w:val="TAL"/>
              <w:rPr>
                <w:rFonts w:eastAsia="Calibri"/>
                <w:szCs w:val="18"/>
              </w:rPr>
            </w:pPr>
            <w:r w:rsidRPr="00ED2ED3">
              <w:rPr>
                <w:szCs w:val="18"/>
              </w:rPr>
              <w:t>NR_FDD_FR1_G</w:t>
            </w:r>
          </w:p>
        </w:tc>
        <w:tc>
          <w:tcPr>
            <w:tcW w:w="1128" w:type="dxa"/>
            <w:tcBorders>
              <w:top w:val="nil"/>
              <w:left w:val="single" w:sz="4" w:space="0" w:color="auto"/>
              <w:bottom w:val="nil"/>
              <w:right w:val="single" w:sz="4" w:space="0" w:color="auto"/>
            </w:tcBorders>
          </w:tcPr>
          <w:p w14:paraId="1AF140F1"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4552290"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11BACF4" w14:textId="77777777" w:rsidR="00C2007D" w:rsidRPr="00ED2ED3" w:rsidRDefault="00C2007D" w:rsidP="00EC13EE">
            <w:pPr>
              <w:pStyle w:val="TAC"/>
              <w:rPr>
                <w:szCs w:val="18"/>
                <w:lang w:eastAsia="ko-KR"/>
              </w:rPr>
            </w:pPr>
            <w:r w:rsidRPr="00ED2ED3">
              <w:rPr>
                <w:szCs w:val="18"/>
              </w:rPr>
              <w:t>-115</w:t>
            </w:r>
          </w:p>
        </w:tc>
      </w:tr>
      <w:tr w:rsidR="00C2007D" w:rsidRPr="00ED2ED3" w14:paraId="1439B458" w14:textId="77777777" w:rsidTr="00EC13EE">
        <w:trPr>
          <w:trHeight w:val="187"/>
          <w:jc w:val="center"/>
        </w:trPr>
        <w:tc>
          <w:tcPr>
            <w:tcW w:w="1401" w:type="dxa"/>
            <w:tcBorders>
              <w:top w:val="nil"/>
              <w:left w:val="single" w:sz="4" w:space="0" w:color="auto"/>
              <w:bottom w:val="nil"/>
              <w:right w:val="single" w:sz="4" w:space="0" w:color="auto"/>
            </w:tcBorders>
          </w:tcPr>
          <w:p w14:paraId="31AA582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F05E2C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FD90497" w14:textId="77777777" w:rsidR="00C2007D" w:rsidRPr="00ED2ED3" w:rsidRDefault="00C2007D" w:rsidP="00EC13EE">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5392061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3FFCBF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7416E85" w14:textId="77777777" w:rsidR="00C2007D" w:rsidRPr="00ED2ED3" w:rsidRDefault="00C2007D" w:rsidP="00EC13EE">
            <w:pPr>
              <w:pStyle w:val="TAC"/>
              <w:rPr>
                <w:szCs w:val="18"/>
                <w:lang w:eastAsia="ko-KR"/>
              </w:rPr>
            </w:pPr>
            <w:r w:rsidRPr="00ED2ED3">
              <w:rPr>
                <w:szCs w:val="18"/>
              </w:rPr>
              <w:t>-114.5</w:t>
            </w:r>
          </w:p>
        </w:tc>
      </w:tr>
      <w:tr w:rsidR="00C2007D" w:rsidRPr="00ED2ED3" w14:paraId="6755A1C2" w14:textId="77777777" w:rsidTr="00EC13EE">
        <w:trPr>
          <w:trHeight w:val="187"/>
          <w:jc w:val="center"/>
        </w:trPr>
        <w:tc>
          <w:tcPr>
            <w:tcW w:w="1401" w:type="dxa"/>
            <w:tcBorders>
              <w:top w:val="nil"/>
              <w:left w:val="single" w:sz="4" w:space="0" w:color="auto"/>
              <w:bottom w:val="nil"/>
              <w:right w:val="single" w:sz="4" w:space="0" w:color="auto"/>
            </w:tcBorders>
          </w:tcPr>
          <w:p w14:paraId="04C84726"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125E329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2C827D2"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nil"/>
              <w:right w:val="single" w:sz="4" w:space="0" w:color="auto"/>
            </w:tcBorders>
          </w:tcPr>
          <w:p w14:paraId="13AC7005"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5952234A"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3F20C5EB" w14:textId="77777777" w:rsidR="00C2007D" w:rsidRPr="00ED2ED3" w:rsidRDefault="00C2007D" w:rsidP="00EC13EE">
            <w:pPr>
              <w:pStyle w:val="TAC"/>
              <w:rPr>
                <w:szCs w:val="18"/>
              </w:rPr>
            </w:pPr>
            <w:r w:rsidRPr="00ED2ED3">
              <w:rPr>
                <w:szCs w:val="18"/>
              </w:rPr>
              <w:t>-111.5</w:t>
            </w:r>
          </w:p>
        </w:tc>
      </w:tr>
      <w:tr w:rsidR="00C2007D" w:rsidRPr="00ED2ED3" w14:paraId="3FA7184C" w14:textId="77777777" w:rsidTr="00EC13EE">
        <w:trPr>
          <w:trHeight w:val="187"/>
          <w:jc w:val="center"/>
        </w:trPr>
        <w:tc>
          <w:tcPr>
            <w:tcW w:w="1401" w:type="dxa"/>
            <w:tcBorders>
              <w:top w:val="nil"/>
              <w:left w:val="single" w:sz="4" w:space="0" w:color="auto"/>
              <w:bottom w:val="nil"/>
              <w:right w:val="single" w:sz="4" w:space="0" w:color="auto"/>
            </w:tcBorders>
            <w:hideMark/>
          </w:tcPr>
          <w:p w14:paraId="5B2B8410" w14:textId="77777777" w:rsidR="00C2007D" w:rsidRPr="00ED2ED3" w:rsidRDefault="00C2007D" w:rsidP="00EC13EE">
            <w:pPr>
              <w:pStyle w:val="TAL"/>
              <w:rPr>
                <w:szCs w:val="18"/>
                <w:lang w:eastAsia="ko-KR"/>
              </w:rPr>
            </w:pPr>
          </w:p>
        </w:tc>
        <w:tc>
          <w:tcPr>
            <w:tcW w:w="1080" w:type="dxa"/>
            <w:tcBorders>
              <w:top w:val="single" w:sz="4" w:space="0" w:color="auto"/>
              <w:left w:val="single" w:sz="4" w:space="0" w:color="auto"/>
              <w:bottom w:val="nil"/>
              <w:right w:val="single" w:sz="4" w:space="0" w:color="auto"/>
            </w:tcBorders>
            <w:hideMark/>
          </w:tcPr>
          <w:p w14:paraId="2F764BEE"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684BB570"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nil"/>
              <w:left w:val="single" w:sz="4" w:space="0" w:color="auto"/>
              <w:bottom w:val="nil"/>
              <w:right w:val="single" w:sz="4" w:space="0" w:color="auto"/>
            </w:tcBorders>
            <w:hideMark/>
          </w:tcPr>
          <w:p w14:paraId="3B7C6A9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nil"/>
              <w:right w:val="single" w:sz="4" w:space="0" w:color="auto"/>
            </w:tcBorders>
            <w:hideMark/>
          </w:tcPr>
          <w:p w14:paraId="2F11378F" w14:textId="77777777" w:rsidR="00C2007D" w:rsidRPr="00ED2ED3" w:rsidRDefault="00C2007D" w:rsidP="00EC13EE">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428D3E98" w14:textId="77777777" w:rsidR="00C2007D" w:rsidRPr="00A52129" w:rsidRDefault="00C2007D" w:rsidP="00EC13EE">
            <w:pPr>
              <w:pStyle w:val="TAC"/>
              <w:rPr>
                <w:szCs w:val="18"/>
              </w:rPr>
            </w:pPr>
            <w:r w:rsidRPr="00ED2ED3">
              <w:rPr>
                <w:szCs w:val="18"/>
              </w:rPr>
              <w:t>-115</w:t>
            </w:r>
          </w:p>
        </w:tc>
      </w:tr>
      <w:tr w:rsidR="00C2007D" w:rsidRPr="00ED2ED3" w14:paraId="5323F0C9" w14:textId="77777777" w:rsidTr="00EC13EE">
        <w:trPr>
          <w:trHeight w:val="187"/>
          <w:jc w:val="center"/>
        </w:trPr>
        <w:tc>
          <w:tcPr>
            <w:tcW w:w="1401" w:type="dxa"/>
            <w:tcBorders>
              <w:top w:val="nil"/>
              <w:left w:val="single" w:sz="4" w:space="0" w:color="auto"/>
              <w:bottom w:val="nil"/>
              <w:right w:val="single" w:sz="4" w:space="0" w:color="auto"/>
            </w:tcBorders>
            <w:hideMark/>
          </w:tcPr>
          <w:p w14:paraId="085BF59A" w14:textId="77777777" w:rsidR="00C2007D" w:rsidRPr="00A52129" w:rsidRDefault="00C2007D" w:rsidP="00EC13EE">
            <w:pPr>
              <w:pStyle w:val="TAL"/>
              <w:rPr>
                <w:szCs w:val="18"/>
              </w:rPr>
            </w:pPr>
          </w:p>
        </w:tc>
        <w:tc>
          <w:tcPr>
            <w:tcW w:w="1080" w:type="dxa"/>
            <w:tcBorders>
              <w:top w:val="nil"/>
              <w:left w:val="single" w:sz="4" w:space="0" w:color="auto"/>
              <w:bottom w:val="nil"/>
              <w:right w:val="single" w:sz="4" w:space="0" w:color="auto"/>
            </w:tcBorders>
          </w:tcPr>
          <w:p w14:paraId="4AE9CE3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697FEF4"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101C7F41"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04AA553"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AB52A48" w14:textId="77777777" w:rsidR="00C2007D" w:rsidRPr="00A52129" w:rsidRDefault="00C2007D" w:rsidP="00EC13EE">
            <w:pPr>
              <w:pStyle w:val="TAC"/>
              <w:rPr>
                <w:szCs w:val="18"/>
              </w:rPr>
            </w:pPr>
            <w:r w:rsidRPr="00ED2ED3">
              <w:rPr>
                <w:szCs w:val="18"/>
              </w:rPr>
              <w:t>-114.5</w:t>
            </w:r>
          </w:p>
        </w:tc>
      </w:tr>
      <w:tr w:rsidR="00C2007D" w:rsidRPr="00ED2ED3" w14:paraId="4F2D0153" w14:textId="77777777" w:rsidTr="00EC13EE">
        <w:trPr>
          <w:trHeight w:val="187"/>
          <w:jc w:val="center"/>
        </w:trPr>
        <w:tc>
          <w:tcPr>
            <w:tcW w:w="1401" w:type="dxa"/>
            <w:tcBorders>
              <w:top w:val="nil"/>
              <w:left w:val="single" w:sz="4" w:space="0" w:color="auto"/>
              <w:bottom w:val="nil"/>
              <w:right w:val="single" w:sz="4" w:space="0" w:color="auto"/>
            </w:tcBorders>
            <w:hideMark/>
          </w:tcPr>
          <w:p w14:paraId="24D926B0"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9ADF55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1AA0EC7"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5405D20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E56C89A"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25AC463" w14:textId="77777777" w:rsidR="00C2007D" w:rsidRPr="00A52129" w:rsidRDefault="00C2007D" w:rsidP="00EC13EE">
            <w:pPr>
              <w:pStyle w:val="TAC"/>
              <w:rPr>
                <w:szCs w:val="18"/>
              </w:rPr>
            </w:pPr>
            <w:r w:rsidRPr="00ED2ED3">
              <w:rPr>
                <w:szCs w:val="18"/>
              </w:rPr>
              <w:t>-114</w:t>
            </w:r>
          </w:p>
        </w:tc>
      </w:tr>
      <w:tr w:rsidR="00C2007D" w:rsidRPr="00ED2ED3" w14:paraId="0C51FCE7" w14:textId="77777777" w:rsidTr="00EC13EE">
        <w:trPr>
          <w:trHeight w:val="187"/>
          <w:jc w:val="center"/>
        </w:trPr>
        <w:tc>
          <w:tcPr>
            <w:tcW w:w="1401" w:type="dxa"/>
            <w:tcBorders>
              <w:top w:val="nil"/>
              <w:left w:val="single" w:sz="4" w:space="0" w:color="auto"/>
              <w:bottom w:val="nil"/>
              <w:right w:val="single" w:sz="4" w:space="0" w:color="auto"/>
            </w:tcBorders>
            <w:hideMark/>
          </w:tcPr>
          <w:p w14:paraId="0C98B48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9537889"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2440E83"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hideMark/>
          </w:tcPr>
          <w:p w14:paraId="37EDA343"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329D1BEE"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0454417" w14:textId="77777777" w:rsidR="00C2007D" w:rsidRPr="00A52129" w:rsidRDefault="00C2007D" w:rsidP="00EC13EE">
            <w:pPr>
              <w:pStyle w:val="TAC"/>
              <w:rPr>
                <w:szCs w:val="18"/>
              </w:rPr>
            </w:pPr>
            <w:r w:rsidRPr="00ED2ED3">
              <w:rPr>
                <w:szCs w:val="18"/>
              </w:rPr>
              <w:t>-113.5</w:t>
            </w:r>
          </w:p>
        </w:tc>
      </w:tr>
      <w:tr w:rsidR="00C2007D" w:rsidRPr="00ED2ED3" w14:paraId="5F07E6E4" w14:textId="77777777" w:rsidTr="00EC13EE">
        <w:trPr>
          <w:trHeight w:val="187"/>
          <w:jc w:val="center"/>
        </w:trPr>
        <w:tc>
          <w:tcPr>
            <w:tcW w:w="1401" w:type="dxa"/>
            <w:tcBorders>
              <w:top w:val="nil"/>
              <w:left w:val="single" w:sz="4" w:space="0" w:color="auto"/>
              <w:bottom w:val="nil"/>
              <w:right w:val="single" w:sz="4" w:space="0" w:color="auto"/>
            </w:tcBorders>
            <w:hideMark/>
          </w:tcPr>
          <w:p w14:paraId="405FD58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78F6AF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40683A8"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hideMark/>
          </w:tcPr>
          <w:p w14:paraId="58F59148"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5FD35B69"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A66A655" w14:textId="77777777" w:rsidR="00C2007D" w:rsidRPr="00A52129" w:rsidRDefault="00C2007D" w:rsidP="00EC13EE">
            <w:pPr>
              <w:pStyle w:val="TAC"/>
              <w:rPr>
                <w:szCs w:val="18"/>
              </w:rPr>
            </w:pPr>
            <w:r w:rsidRPr="00ED2ED3">
              <w:rPr>
                <w:szCs w:val="18"/>
              </w:rPr>
              <w:t>-113</w:t>
            </w:r>
          </w:p>
        </w:tc>
      </w:tr>
      <w:tr w:rsidR="00C2007D" w:rsidRPr="00ED2ED3" w14:paraId="28624BB4" w14:textId="77777777" w:rsidTr="00EC13EE">
        <w:trPr>
          <w:trHeight w:val="187"/>
          <w:jc w:val="center"/>
        </w:trPr>
        <w:tc>
          <w:tcPr>
            <w:tcW w:w="1401" w:type="dxa"/>
            <w:tcBorders>
              <w:top w:val="nil"/>
              <w:left w:val="single" w:sz="4" w:space="0" w:color="auto"/>
              <w:bottom w:val="nil"/>
              <w:right w:val="single" w:sz="4" w:space="0" w:color="auto"/>
            </w:tcBorders>
          </w:tcPr>
          <w:p w14:paraId="4D3194C4"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224F82D"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518913"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5604769E"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04477EA4"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45D21AFE" w14:textId="77777777" w:rsidR="00C2007D" w:rsidRPr="00ED2ED3" w:rsidRDefault="00C2007D" w:rsidP="00EC13EE">
            <w:pPr>
              <w:pStyle w:val="TAC"/>
              <w:rPr>
                <w:szCs w:val="18"/>
              </w:rPr>
            </w:pPr>
            <w:r w:rsidRPr="00ED2ED3">
              <w:rPr>
                <w:szCs w:val="18"/>
              </w:rPr>
              <w:t>-112.5</w:t>
            </w:r>
          </w:p>
        </w:tc>
      </w:tr>
      <w:tr w:rsidR="00C2007D" w:rsidRPr="00ED2ED3" w14:paraId="0185C0A1" w14:textId="77777777" w:rsidTr="00EC13EE">
        <w:trPr>
          <w:trHeight w:val="187"/>
          <w:jc w:val="center"/>
        </w:trPr>
        <w:tc>
          <w:tcPr>
            <w:tcW w:w="1401" w:type="dxa"/>
            <w:tcBorders>
              <w:top w:val="nil"/>
              <w:left w:val="single" w:sz="4" w:space="0" w:color="auto"/>
              <w:bottom w:val="nil"/>
              <w:right w:val="single" w:sz="4" w:space="0" w:color="auto"/>
            </w:tcBorders>
            <w:hideMark/>
          </w:tcPr>
          <w:p w14:paraId="5DFF128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D76B29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DAE13C2"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hideMark/>
          </w:tcPr>
          <w:p w14:paraId="4A38EF9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54B4B58"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4963541" w14:textId="77777777" w:rsidR="00C2007D" w:rsidRPr="00A52129" w:rsidRDefault="00C2007D" w:rsidP="00EC13EE">
            <w:pPr>
              <w:pStyle w:val="TAC"/>
              <w:rPr>
                <w:szCs w:val="18"/>
              </w:rPr>
            </w:pPr>
            <w:r w:rsidRPr="00ED2ED3">
              <w:rPr>
                <w:szCs w:val="18"/>
              </w:rPr>
              <w:t>-112</w:t>
            </w:r>
          </w:p>
        </w:tc>
      </w:tr>
      <w:tr w:rsidR="00C2007D" w:rsidRPr="00ED2ED3" w14:paraId="5D2AE23A" w14:textId="77777777" w:rsidTr="00EC13EE">
        <w:trPr>
          <w:trHeight w:val="187"/>
          <w:jc w:val="center"/>
        </w:trPr>
        <w:tc>
          <w:tcPr>
            <w:tcW w:w="1401" w:type="dxa"/>
            <w:tcBorders>
              <w:top w:val="nil"/>
              <w:left w:val="single" w:sz="4" w:space="0" w:color="auto"/>
              <w:bottom w:val="nil"/>
              <w:right w:val="single" w:sz="4" w:space="0" w:color="auto"/>
            </w:tcBorders>
            <w:hideMark/>
          </w:tcPr>
          <w:p w14:paraId="033B94F1"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FCD9AB9"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DB580E3"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271E4F35"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0D17211"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E11D527" w14:textId="77777777" w:rsidR="00C2007D" w:rsidRPr="00A52129" w:rsidRDefault="00C2007D" w:rsidP="00EC13EE">
            <w:pPr>
              <w:pStyle w:val="TAC"/>
              <w:rPr>
                <w:szCs w:val="18"/>
              </w:rPr>
            </w:pPr>
            <w:r w:rsidRPr="00ED2ED3">
              <w:rPr>
                <w:szCs w:val="18"/>
              </w:rPr>
              <w:t>-111.5</w:t>
            </w:r>
          </w:p>
        </w:tc>
      </w:tr>
      <w:tr w:rsidR="00C2007D" w:rsidRPr="00ED2ED3" w14:paraId="3B799DA1"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5135B997"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151DACA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2E7436A4"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3B60F41D"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1181E1C4"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EBEDEE4" w14:textId="77777777" w:rsidR="00C2007D" w:rsidRPr="00ED2ED3" w:rsidRDefault="00C2007D" w:rsidP="00EC13EE">
            <w:pPr>
              <w:pStyle w:val="TAC"/>
              <w:rPr>
                <w:szCs w:val="18"/>
              </w:rPr>
            </w:pPr>
            <w:r w:rsidRPr="00ED2ED3">
              <w:rPr>
                <w:szCs w:val="18"/>
              </w:rPr>
              <w:t>-108.5</w:t>
            </w:r>
          </w:p>
        </w:tc>
      </w:tr>
      <w:tr w:rsidR="00C2007D" w:rsidRPr="00ED2ED3" w14:paraId="1C1EE7F1"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tcPr>
          <w:p w14:paraId="43A10A4C" w14:textId="77777777" w:rsidR="00C2007D" w:rsidRPr="00ED2ED3" w:rsidRDefault="00C2007D" w:rsidP="00EC13EE">
            <w:pPr>
              <w:pStyle w:val="TAL"/>
              <w:rPr>
                <w:szCs w:val="18"/>
                <w:lang w:eastAsia="ko-KR"/>
              </w:rPr>
            </w:pPr>
            <w:r w:rsidRPr="00ED2ED3">
              <w:rPr>
                <w:szCs w:val="18"/>
                <w:lang w:eastAsia="ko-KR"/>
              </w:rPr>
              <w:t>SS-RSRQ</w:t>
            </w:r>
            <w:r w:rsidRPr="00ED2ED3">
              <w:rPr>
                <w:szCs w:val="18"/>
                <w:vertAlign w:val="superscript"/>
              </w:rPr>
              <w:t xml:space="preserve"> Note3</w:t>
            </w:r>
          </w:p>
        </w:tc>
        <w:tc>
          <w:tcPr>
            <w:tcW w:w="1752" w:type="dxa"/>
            <w:tcBorders>
              <w:top w:val="single" w:sz="4" w:space="0" w:color="auto"/>
              <w:left w:val="single" w:sz="4" w:space="0" w:color="auto"/>
              <w:bottom w:val="single" w:sz="4" w:space="0" w:color="auto"/>
              <w:right w:val="single" w:sz="4" w:space="0" w:color="auto"/>
            </w:tcBorders>
          </w:tcPr>
          <w:p w14:paraId="1414D32A"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tcPr>
          <w:p w14:paraId="7DF5A5A8" w14:textId="77777777" w:rsidR="00C2007D" w:rsidRPr="00ED2ED3" w:rsidRDefault="00C2007D" w:rsidP="00EC13EE">
            <w:pPr>
              <w:pStyle w:val="TAC"/>
              <w:rPr>
                <w:szCs w:val="18"/>
                <w:lang w:eastAsia="ko-KR"/>
              </w:rPr>
            </w:pPr>
            <w:r w:rsidRPr="00ED2ED3">
              <w:rPr>
                <w:szCs w:val="18"/>
                <w:lang w:eastAsia="ko-KR"/>
              </w:rPr>
              <w:t>dB</w:t>
            </w:r>
          </w:p>
        </w:tc>
        <w:tc>
          <w:tcPr>
            <w:tcW w:w="1352" w:type="dxa"/>
            <w:tcBorders>
              <w:top w:val="single" w:sz="4" w:space="0" w:color="auto"/>
              <w:left w:val="single" w:sz="4" w:space="0" w:color="auto"/>
              <w:bottom w:val="nil"/>
              <w:right w:val="single" w:sz="4" w:space="0" w:color="auto"/>
            </w:tcBorders>
          </w:tcPr>
          <w:p w14:paraId="53E10F19" w14:textId="77777777" w:rsidR="00C2007D" w:rsidRPr="00ED2ED3" w:rsidRDefault="00C2007D" w:rsidP="00EC13EE">
            <w:pPr>
              <w:pStyle w:val="TAC"/>
              <w:rPr>
                <w:szCs w:val="18"/>
              </w:rPr>
            </w:pPr>
            <w:r w:rsidRPr="00ED2ED3">
              <w:rPr>
                <w:szCs w:val="18"/>
              </w:rPr>
              <w:t>-14.77</w:t>
            </w:r>
          </w:p>
        </w:tc>
        <w:tc>
          <w:tcPr>
            <w:tcW w:w="1352" w:type="dxa"/>
            <w:tcBorders>
              <w:top w:val="single" w:sz="4" w:space="0" w:color="auto"/>
              <w:left w:val="single" w:sz="4" w:space="0" w:color="auto"/>
              <w:bottom w:val="nil"/>
              <w:right w:val="single" w:sz="4" w:space="0" w:color="auto"/>
            </w:tcBorders>
          </w:tcPr>
          <w:p w14:paraId="7C0D0FAA" w14:textId="77777777" w:rsidR="00C2007D" w:rsidRPr="00ED2ED3" w:rsidRDefault="00C2007D" w:rsidP="00EC13EE">
            <w:pPr>
              <w:pStyle w:val="TAC"/>
              <w:rPr>
                <w:szCs w:val="18"/>
              </w:rPr>
            </w:pPr>
            <w:r w:rsidRPr="00ED2ED3">
              <w:rPr>
                <w:szCs w:val="18"/>
              </w:rPr>
              <w:t>-17.34</w:t>
            </w:r>
          </w:p>
        </w:tc>
      </w:tr>
      <w:tr w:rsidR="00C2007D" w:rsidRPr="00ED2ED3" w14:paraId="67062BCF"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8B4D3B4"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7C2A8158"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05B10ED3"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74925FE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E7559E3" w14:textId="77777777" w:rsidR="00C2007D" w:rsidRPr="00ED2ED3" w:rsidRDefault="00C2007D" w:rsidP="00EC13EE">
            <w:pPr>
              <w:pStyle w:val="TAC"/>
              <w:rPr>
                <w:szCs w:val="18"/>
              </w:rPr>
            </w:pPr>
          </w:p>
        </w:tc>
      </w:tr>
      <w:tr w:rsidR="00C2007D" w:rsidRPr="00ED2ED3" w14:paraId="03D4ABA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72CB95F0"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7440E0E"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8DBD7EC"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04F7525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1F1F0377" w14:textId="77777777" w:rsidR="00C2007D" w:rsidRPr="00ED2ED3" w:rsidRDefault="00C2007D" w:rsidP="00EC13EE">
            <w:pPr>
              <w:pStyle w:val="TAC"/>
              <w:rPr>
                <w:szCs w:val="18"/>
              </w:rPr>
            </w:pPr>
          </w:p>
        </w:tc>
      </w:tr>
      <w:tr w:rsidR="00C2007D" w:rsidRPr="00ED2ED3" w14:paraId="75FF45A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10C8BFDE"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075579B" w14:textId="77777777" w:rsidR="00C2007D" w:rsidRPr="00ED2ED3" w:rsidRDefault="00C2007D" w:rsidP="00EC13EE">
            <w:pPr>
              <w:pStyle w:val="TAL"/>
              <w:rPr>
                <w:szCs w:val="18"/>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30AE9260"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3432482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8065533" w14:textId="77777777" w:rsidR="00C2007D" w:rsidRPr="00ED2ED3" w:rsidRDefault="00C2007D" w:rsidP="00EC13EE">
            <w:pPr>
              <w:pStyle w:val="TAC"/>
              <w:rPr>
                <w:szCs w:val="18"/>
              </w:rPr>
            </w:pPr>
          </w:p>
        </w:tc>
      </w:tr>
      <w:tr w:rsidR="00C2007D" w:rsidRPr="00ED2ED3" w14:paraId="06B2064C" w14:textId="77777777" w:rsidTr="00EC13EE">
        <w:trPr>
          <w:trHeight w:val="187"/>
          <w:jc w:val="center"/>
        </w:trPr>
        <w:tc>
          <w:tcPr>
            <w:tcW w:w="2481" w:type="dxa"/>
            <w:gridSpan w:val="2"/>
            <w:tcBorders>
              <w:top w:val="nil"/>
              <w:left w:val="single" w:sz="4" w:space="0" w:color="auto"/>
              <w:bottom w:val="nil"/>
              <w:right w:val="single" w:sz="4" w:space="0" w:color="auto"/>
            </w:tcBorders>
          </w:tcPr>
          <w:p w14:paraId="5D1F073E"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A65BE5A" w14:textId="77777777" w:rsidR="00C2007D" w:rsidRPr="00A52129" w:rsidRDefault="00C2007D" w:rsidP="00EC13EE">
            <w:pPr>
              <w:pStyle w:val="TAL"/>
              <w:rPr>
                <w:szCs w:val="18"/>
                <w:lang w:val="es-ES"/>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7C443A97" w14:textId="77777777" w:rsidR="00C2007D" w:rsidRPr="00A52129" w:rsidRDefault="00C2007D" w:rsidP="00EC13EE">
            <w:pPr>
              <w:pStyle w:val="TAC"/>
              <w:rPr>
                <w:szCs w:val="18"/>
                <w:lang w:val="es-ES" w:eastAsia="ko-KR"/>
              </w:rPr>
            </w:pPr>
          </w:p>
        </w:tc>
        <w:tc>
          <w:tcPr>
            <w:tcW w:w="1352" w:type="dxa"/>
            <w:tcBorders>
              <w:top w:val="nil"/>
              <w:left w:val="single" w:sz="4" w:space="0" w:color="auto"/>
              <w:bottom w:val="nil"/>
              <w:right w:val="single" w:sz="4" w:space="0" w:color="auto"/>
            </w:tcBorders>
          </w:tcPr>
          <w:p w14:paraId="6088A006" w14:textId="77777777" w:rsidR="00C2007D" w:rsidRPr="00A52129" w:rsidRDefault="00C2007D" w:rsidP="00EC13EE">
            <w:pPr>
              <w:pStyle w:val="TAC"/>
              <w:rPr>
                <w:szCs w:val="18"/>
                <w:lang w:val="es-ES"/>
              </w:rPr>
            </w:pPr>
          </w:p>
        </w:tc>
        <w:tc>
          <w:tcPr>
            <w:tcW w:w="1352" w:type="dxa"/>
            <w:tcBorders>
              <w:top w:val="nil"/>
              <w:left w:val="single" w:sz="4" w:space="0" w:color="auto"/>
              <w:bottom w:val="nil"/>
              <w:right w:val="single" w:sz="4" w:space="0" w:color="auto"/>
            </w:tcBorders>
          </w:tcPr>
          <w:p w14:paraId="746FF90B" w14:textId="77777777" w:rsidR="00C2007D" w:rsidRPr="00A52129" w:rsidRDefault="00C2007D" w:rsidP="00EC13EE">
            <w:pPr>
              <w:pStyle w:val="TAC"/>
              <w:rPr>
                <w:szCs w:val="18"/>
                <w:lang w:val="es-ES"/>
              </w:rPr>
            </w:pPr>
          </w:p>
        </w:tc>
      </w:tr>
      <w:tr w:rsidR="00C2007D" w:rsidRPr="00ED2ED3" w14:paraId="31CB558A" w14:textId="77777777" w:rsidTr="00EC13EE">
        <w:trPr>
          <w:trHeight w:val="187"/>
          <w:jc w:val="center"/>
        </w:trPr>
        <w:tc>
          <w:tcPr>
            <w:tcW w:w="2481" w:type="dxa"/>
            <w:gridSpan w:val="2"/>
            <w:tcBorders>
              <w:top w:val="nil"/>
              <w:left w:val="single" w:sz="4" w:space="0" w:color="auto"/>
              <w:bottom w:val="nil"/>
              <w:right w:val="single" w:sz="4" w:space="0" w:color="auto"/>
            </w:tcBorders>
          </w:tcPr>
          <w:p w14:paraId="76A84947" w14:textId="77777777" w:rsidR="00C2007D" w:rsidRPr="00A52129" w:rsidRDefault="00C2007D" w:rsidP="00EC13EE">
            <w:pPr>
              <w:pStyle w:val="TAL"/>
              <w:rPr>
                <w:szCs w:val="18"/>
                <w:lang w:val="es-ES" w:eastAsia="ko-KR"/>
              </w:rPr>
            </w:pPr>
          </w:p>
        </w:tc>
        <w:tc>
          <w:tcPr>
            <w:tcW w:w="1752" w:type="dxa"/>
            <w:tcBorders>
              <w:top w:val="single" w:sz="4" w:space="0" w:color="auto"/>
              <w:left w:val="single" w:sz="4" w:space="0" w:color="auto"/>
              <w:bottom w:val="single" w:sz="4" w:space="0" w:color="auto"/>
              <w:right w:val="single" w:sz="4" w:space="0" w:color="auto"/>
            </w:tcBorders>
          </w:tcPr>
          <w:p w14:paraId="3110276C"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53C5332C"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4F49102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0FC801B" w14:textId="77777777" w:rsidR="00C2007D" w:rsidRPr="00ED2ED3" w:rsidRDefault="00C2007D" w:rsidP="00EC13EE">
            <w:pPr>
              <w:pStyle w:val="TAC"/>
              <w:rPr>
                <w:szCs w:val="18"/>
              </w:rPr>
            </w:pPr>
          </w:p>
        </w:tc>
      </w:tr>
      <w:tr w:rsidR="00C2007D" w:rsidRPr="00ED2ED3" w14:paraId="04177FC1"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09D5EC8"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1049FBB8"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014A8C40"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23F334E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440C6CD" w14:textId="77777777" w:rsidR="00C2007D" w:rsidRPr="00ED2ED3" w:rsidRDefault="00C2007D" w:rsidP="00EC13EE">
            <w:pPr>
              <w:pStyle w:val="TAC"/>
              <w:rPr>
                <w:szCs w:val="18"/>
              </w:rPr>
            </w:pPr>
          </w:p>
        </w:tc>
      </w:tr>
      <w:tr w:rsidR="00C2007D" w:rsidRPr="00ED2ED3" w14:paraId="312DA13B" w14:textId="77777777" w:rsidTr="00EC13EE">
        <w:trPr>
          <w:trHeight w:val="187"/>
          <w:jc w:val="center"/>
        </w:trPr>
        <w:tc>
          <w:tcPr>
            <w:tcW w:w="2481" w:type="dxa"/>
            <w:gridSpan w:val="2"/>
            <w:tcBorders>
              <w:top w:val="nil"/>
              <w:left w:val="single" w:sz="4" w:space="0" w:color="auto"/>
              <w:bottom w:val="nil"/>
              <w:right w:val="single" w:sz="4" w:space="0" w:color="auto"/>
            </w:tcBorders>
          </w:tcPr>
          <w:p w14:paraId="148CBFAB"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76A1D191"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38F1AEB3"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2AC7C8CB"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D6EDD53" w14:textId="77777777" w:rsidR="00C2007D" w:rsidRPr="00ED2ED3" w:rsidRDefault="00C2007D" w:rsidP="00EC13EE">
            <w:pPr>
              <w:pStyle w:val="TAC"/>
              <w:rPr>
                <w:szCs w:val="18"/>
              </w:rPr>
            </w:pPr>
          </w:p>
        </w:tc>
      </w:tr>
      <w:tr w:rsidR="00C2007D" w:rsidRPr="00ED2ED3" w14:paraId="20116066"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3E8F1360"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11E71388"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68E51116" w14:textId="77777777" w:rsidR="00C2007D" w:rsidRPr="00ED2ED3" w:rsidRDefault="00C2007D" w:rsidP="00EC13EE">
            <w:pPr>
              <w:pStyle w:val="TAC"/>
              <w:rPr>
                <w:szCs w:val="18"/>
                <w:lang w:eastAsia="ko-KR"/>
              </w:rPr>
            </w:pPr>
          </w:p>
        </w:tc>
        <w:tc>
          <w:tcPr>
            <w:tcW w:w="1352" w:type="dxa"/>
            <w:tcBorders>
              <w:top w:val="nil"/>
              <w:left w:val="single" w:sz="4" w:space="0" w:color="auto"/>
              <w:bottom w:val="single" w:sz="4" w:space="0" w:color="auto"/>
              <w:right w:val="single" w:sz="4" w:space="0" w:color="auto"/>
            </w:tcBorders>
          </w:tcPr>
          <w:p w14:paraId="36CD5A2D"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7F093A60" w14:textId="77777777" w:rsidR="00C2007D" w:rsidRPr="00ED2ED3" w:rsidRDefault="00C2007D" w:rsidP="00EC13EE">
            <w:pPr>
              <w:pStyle w:val="TAC"/>
              <w:rPr>
                <w:szCs w:val="18"/>
              </w:rPr>
            </w:pPr>
          </w:p>
        </w:tc>
      </w:tr>
      <w:tr w:rsidR="00C2007D" w:rsidRPr="00ED2ED3" w14:paraId="7AAFF277" w14:textId="77777777" w:rsidTr="00EC13EE">
        <w:trPr>
          <w:trHeight w:val="187"/>
          <w:jc w:val="center"/>
        </w:trPr>
        <w:tc>
          <w:tcPr>
            <w:tcW w:w="1401" w:type="dxa"/>
            <w:tcBorders>
              <w:top w:val="single" w:sz="4" w:space="0" w:color="auto"/>
              <w:left w:val="single" w:sz="4" w:space="0" w:color="auto"/>
              <w:bottom w:val="nil"/>
              <w:right w:val="single" w:sz="4" w:space="0" w:color="auto"/>
            </w:tcBorders>
            <w:hideMark/>
          </w:tcPr>
          <w:p w14:paraId="55ABF5B5" w14:textId="77777777" w:rsidR="00C2007D" w:rsidRPr="00ED2ED3" w:rsidRDefault="00C2007D" w:rsidP="00EC13EE">
            <w:pPr>
              <w:pStyle w:val="TAL"/>
              <w:rPr>
                <w:szCs w:val="18"/>
              </w:rPr>
            </w:pPr>
            <w:r w:rsidRPr="00ED2ED3">
              <w:rPr>
                <w:szCs w:val="18"/>
              </w:rPr>
              <w:t>Io</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40FDF3A0"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697816EA"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3F140E63" w14:textId="77777777" w:rsidR="00C2007D" w:rsidRPr="00ED2ED3" w:rsidRDefault="00C2007D" w:rsidP="00EC13EE">
            <w:pPr>
              <w:pStyle w:val="TAC"/>
              <w:rPr>
                <w:szCs w:val="18"/>
              </w:rPr>
            </w:pPr>
            <w:r w:rsidRPr="00ED2ED3">
              <w:rPr>
                <w:szCs w:val="18"/>
              </w:rPr>
              <w:t>dBm/</w:t>
            </w:r>
          </w:p>
          <w:p w14:paraId="7F78BDB5" w14:textId="77777777" w:rsidR="00C2007D" w:rsidRPr="00ED2ED3" w:rsidRDefault="00C2007D" w:rsidP="00EC13EE">
            <w:pPr>
              <w:pStyle w:val="TAC"/>
              <w:rPr>
                <w:szCs w:val="18"/>
              </w:rPr>
            </w:pPr>
            <w:r w:rsidRPr="00ED2ED3">
              <w:rPr>
                <w:szCs w:val="18"/>
              </w:rPr>
              <w:t>9.36MHz</w:t>
            </w:r>
          </w:p>
        </w:tc>
        <w:tc>
          <w:tcPr>
            <w:tcW w:w="1352" w:type="dxa"/>
            <w:tcBorders>
              <w:top w:val="single" w:sz="4" w:space="0" w:color="auto"/>
              <w:left w:val="single" w:sz="4" w:space="0" w:color="auto"/>
              <w:bottom w:val="nil"/>
              <w:right w:val="single" w:sz="4" w:space="0" w:color="auto"/>
            </w:tcBorders>
            <w:hideMark/>
          </w:tcPr>
          <w:p w14:paraId="5612CF79" w14:textId="77777777" w:rsidR="00C2007D" w:rsidRPr="00ED2ED3" w:rsidRDefault="00C2007D" w:rsidP="00EC13EE">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2AAE4593" w14:textId="77777777" w:rsidR="00C2007D" w:rsidRPr="00ED2ED3" w:rsidRDefault="00C2007D" w:rsidP="00EC13EE">
            <w:pPr>
              <w:pStyle w:val="TAC"/>
              <w:rPr>
                <w:szCs w:val="18"/>
              </w:rPr>
            </w:pPr>
            <w:r w:rsidRPr="00ED2ED3">
              <w:rPr>
                <w:szCs w:val="18"/>
                <w:lang w:eastAsia="ko-KR"/>
              </w:rPr>
              <w:t>-83.5</w:t>
            </w:r>
          </w:p>
        </w:tc>
      </w:tr>
      <w:tr w:rsidR="00C2007D" w:rsidRPr="00ED2ED3" w14:paraId="6CB5782A" w14:textId="77777777" w:rsidTr="00EC13EE">
        <w:trPr>
          <w:trHeight w:val="187"/>
          <w:jc w:val="center"/>
        </w:trPr>
        <w:tc>
          <w:tcPr>
            <w:tcW w:w="1401" w:type="dxa"/>
            <w:tcBorders>
              <w:top w:val="nil"/>
              <w:left w:val="single" w:sz="4" w:space="0" w:color="auto"/>
              <w:bottom w:val="nil"/>
              <w:right w:val="single" w:sz="4" w:space="0" w:color="auto"/>
            </w:tcBorders>
          </w:tcPr>
          <w:p w14:paraId="4AF5A5C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4CE6C34D"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BDF374A"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4D58F55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8C7D95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5E92822" w14:textId="77777777" w:rsidR="00C2007D" w:rsidRPr="00ED2ED3" w:rsidRDefault="00C2007D" w:rsidP="00EC13EE">
            <w:pPr>
              <w:pStyle w:val="TAC"/>
              <w:rPr>
                <w:szCs w:val="18"/>
              </w:rPr>
            </w:pPr>
            <w:r w:rsidRPr="00ED2ED3">
              <w:rPr>
                <w:szCs w:val="18"/>
                <w:lang w:eastAsia="ko-KR"/>
              </w:rPr>
              <w:t>-83</w:t>
            </w:r>
          </w:p>
        </w:tc>
      </w:tr>
      <w:tr w:rsidR="00C2007D" w:rsidRPr="00ED2ED3" w14:paraId="14C75869" w14:textId="77777777" w:rsidTr="00EC13EE">
        <w:trPr>
          <w:trHeight w:val="187"/>
          <w:jc w:val="center"/>
        </w:trPr>
        <w:tc>
          <w:tcPr>
            <w:tcW w:w="1401" w:type="dxa"/>
            <w:tcBorders>
              <w:top w:val="nil"/>
              <w:left w:val="single" w:sz="4" w:space="0" w:color="auto"/>
              <w:bottom w:val="nil"/>
              <w:right w:val="single" w:sz="4" w:space="0" w:color="auto"/>
            </w:tcBorders>
          </w:tcPr>
          <w:p w14:paraId="08CFDEF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29A97F6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68850F3"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16967AA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5EB5219"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FB95A3B" w14:textId="77777777" w:rsidR="00C2007D" w:rsidRPr="00ED2ED3" w:rsidRDefault="00C2007D" w:rsidP="00EC13EE">
            <w:pPr>
              <w:pStyle w:val="TAC"/>
              <w:rPr>
                <w:szCs w:val="18"/>
              </w:rPr>
            </w:pPr>
            <w:r w:rsidRPr="00ED2ED3">
              <w:rPr>
                <w:szCs w:val="18"/>
                <w:lang w:eastAsia="ko-KR"/>
              </w:rPr>
              <w:t>-82.5</w:t>
            </w:r>
          </w:p>
        </w:tc>
      </w:tr>
      <w:tr w:rsidR="00C2007D" w:rsidRPr="00ED2ED3" w14:paraId="6B0CFA4C" w14:textId="77777777" w:rsidTr="00EC13EE">
        <w:trPr>
          <w:trHeight w:val="187"/>
          <w:jc w:val="center"/>
        </w:trPr>
        <w:tc>
          <w:tcPr>
            <w:tcW w:w="1401" w:type="dxa"/>
            <w:tcBorders>
              <w:top w:val="nil"/>
              <w:left w:val="single" w:sz="4" w:space="0" w:color="auto"/>
              <w:bottom w:val="nil"/>
              <w:right w:val="single" w:sz="4" w:space="0" w:color="auto"/>
            </w:tcBorders>
          </w:tcPr>
          <w:p w14:paraId="3E9778D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40432B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0196E91"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2AB38858"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44825F60"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891C3AF" w14:textId="77777777" w:rsidR="00C2007D" w:rsidRPr="00ED2ED3" w:rsidRDefault="00C2007D" w:rsidP="00EC13EE">
            <w:pPr>
              <w:pStyle w:val="TAC"/>
              <w:rPr>
                <w:szCs w:val="18"/>
              </w:rPr>
            </w:pPr>
            <w:r w:rsidRPr="00ED2ED3">
              <w:rPr>
                <w:szCs w:val="18"/>
                <w:lang w:eastAsia="ko-KR"/>
              </w:rPr>
              <w:t>-82</w:t>
            </w:r>
          </w:p>
        </w:tc>
      </w:tr>
      <w:tr w:rsidR="00C2007D" w:rsidRPr="00ED2ED3" w14:paraId="6A4B82C3" w14:textId="77777777" w:rsidTr="00EC13EE">
        <w:trPr>
          <w:trHeight w:val="187"/>
          <w:jc w:val="center"/>
        </w:trPr>
        <w:tc>
          <w:tcPr>
            <w:tcW w:w="1401" w:type="dxa"/>
            <w:tcBorders>
              <w:top w:val="nil"/>
              <w:left w:val="single" w:sz="4" w:space="0" w:color="auto"/>
              <w:bottom w:val="nil"/>
              <w:right w:val="single" w:sz="4" w:space="0" w:color="auto"/>
            </w:tcBorders>
          </w:tcPr>
          <w:p w14:paraId="6BEB1AC3"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56E8D1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D26CA79"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0432631F"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1C1143C0"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D60EC06" w14:textId="77777777" w:rsidR="00C2007D" w:rsidRPr="00ED2ED3" w:rsidRDefault="00C2007D" w:rsidP="00EC13EE">
            <w:pPr>
              <w:pStyle w:val="TAC"/>
              <w:rPr>
                <w:szCs w:val="18"/>
              </w:rPr>
            </w:pPr>
            <w:r w:rsidRPr="00ED2ED3">
              <w:rPr>
                <w:szCs w:val="18"/>
                <w:lang w:eastAsia="ko-KR"/>
              </w:rPr>
              <w:t>-81.5</w:t>
            </w:r>
          </w:p>
        </w:tc>
      </w:tr>
      <w:tr w:rsidR="00C2007D" w:rsidRPr="00ED2ED3" w14:paraId="089D415D" w14:textId="77777777" w:rsidTr="00EC13EE">
        <w:trPr>
          <w:trHeight w:val="187"/>
          <w:jc w:val="center"/>
        </w:trPr>
        <w:tc>
          <w:tcPr>
            <w:tcW w:w="1401" w:type="dxa"/>
            <w:tcBorders>
              <w:top w:val="nil"/>
              <w:left w:val="single" w:sz="4" w:space="0" w:color="auto"/>
              <w:bottom w:val="nil"/>
              <w:right w:val="single" w:sz="4" w:space="0" w:color="auto"/>
            </w:tcBorders>
          </w:tcPr>
          <w:p w14:paraId="6DE451D9"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B24D7F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F7DC205"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168928F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6F4410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03705C9A" w14:textId="77777777" w:rsidR="00C2007D" w:rsidRPr="00ED2ED3" w:rsidRDefault="00C2007D" w:rsidP="00EC13EE">
            <w:pPr>
              <w:pStyle w:val="TAC"/>
              <w:rPr>
                <w:szCs w:val="18"/>
              </w:rPr>
            </w:pPr>
            <w:r w:rsidRPr="00ED2ED3">
              <w:rPr>
                <w:szCs w:val="18"/>
                <w:lang w:eastAsia="ko-KR"/>
              </w:rPr>
              <w:t>-81</w:t>
            </w:r>
          </w:p>
        </w:tc>
      </w:tr>
      <w:tr w:rsidR="00C2007D" w:rsidRPr="00ED2ED3" w14:paraId="1D175CF7" w14:textId="77777777" w:rsidTr="00EC13EE">
        <w:trPr>
          <w:trHeight w:val="187"/>
          <w:jc w:val="center"/>
        </w:trPr>
        <w:tc>
          <w:tcPr>
            <w:tcW w:w="1401" w:type="dxa"/>
            <w:tcBorders>
              <w:top w:val="nil"/>
              <w:left w:val="single" w:sz="4" w:space="0" w:color="auto"/>
              <w:bottom w:val="nil"/>
              <w:right w:val="single" w:sz="4" w:space="0" w:color="auto"/>
            </w:tcBorders>
          </w:tcPr>
          <w:p w14:paraId="13E12FD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40F59856"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8E1E26D"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7CB8388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25C7C9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1246A85" w14:textId="77777777" w:rsidR="00C2007D" w:rsidRPr="00ED2ED3" w:rsidRDefault="00C2007D" w:rsidP="00EC13EE">
            <w:pPr>
              <w:pStyle w:val="TAC"/>
              <w:rPr>
                <w:szCs w:val="18"/>
              </w:rPr>
            </w:pPr>
            <w:r w:rsidRPr="00ED2ED3">
              <w:rPr>
                <w:szCs w:val="18"/>
                <w:lang w:eastAsia="ko-KR"/>
              </w:rPr>
              <w:t>-80.5</w:t>
            </w:r>
          </w:p>
        </w:tc>
      </w:tr>
      <w:tr w:rsidR="00C2007D" w:rsidRPr="00ED2ED3" w14:paraId="7743A6D7" w14:textId="77777777" w:rsidTr="00EC13EE">
        <w:trPr>
          <w:trHeight w:val="187"/>
          <w:jc w:val="center"/>
        </w:trPr>
        <w:tc>
          <w:tcPr>
            <w:tcW w:w="1401" w:type="dxa"/>
            <w:tcBorders>
              <w:top w:val="nil"/>
              <w:left w:val="single" w:sz="4" w:space="0" w:color="auto"/>
              <w:bottom w:val="nil"/>
              <w:right w:val="single" w:sz="4" w:space="0" w:color="auto"/>
            </w:tcBorders>
          </w:tcPr>
          <w:p w14:paraId="245631E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9C4E09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0E8650F"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E79BB6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F164449"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446B2BD" w14:textId="77777777" w:rsidR="00C2007D" w:rsidRPr="00ED2ED3" w:rsidRDefault="00C2007D" w:rsidP="00EC13EE">
            <w:pPr>
              <w:pStyle w:val="TAC"/>
              <w:rPr>
                <w:szCs w:val="18"/>
              </w:rPr>
            </w:pPr>
            <w:r w:rsidRPr="00ED2ED3">
              <w:rPr>
                <w:szCs w:val="18"/>
                <w:lang w:eastAsia="ko-KR"/>
              </w:rPr>
              <w:t>-80</w:t>
            </w:r>
          </w:p>
        </w:tc>
      </w:tr>
      <w:tr w:rsidR="00C2007D" w:rsidRPr="00ED2ED3" w14:paraId="6E2E07FE" w14:textId="77777777" w:rsidTr="00EC13EE">
        <w:trPr>
          <w:trHeight w:val="187"/>
          <w:jc w:val="center"/>
        </w:trPr>
        <w:tc>
          <w:tcPr>
            <w:tcW w:w="1401" w:type="dxa"/>
            <w:tcBorders>
              <w:top w:val="nil"/>
              <w:left w:val="single" w:sz="4" w:space="0" w:color="auto"/>
              <w:bottom w:val="nil"/>
              <w:right w:val="single" w:sz="4" w:space="0" w:color="auto"/>
            </w:tcBorders>
          </w:tcPr>
          <w:p w14:paraId="7964906C"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2205651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402EAF5"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3EFC922B"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7A805B4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293B9774" w14:textId="77777777" w:rsidR="00C2007D" w:rsidRPr="00ED2ED3" w:rsidRDefault="00C2007D" w:rsidP="00EC13EE">
            <w:pPr>
              <w:pStyle w:val="TAC"/>
              <w:rPr>
                <w:szCs w:val="18"/>
              </w:rPr>
            </w:pPr>
            <w:r w:rsidRPr="00ED2ED3">
              <w:rPr>
                <w:rFonts w:eastAsia="SimSun" w:hint="eastAsia"/>
                <w:szCs w:val="18"/>
                <w:lang w:val="en-US" w:eastAsia="zh-CN"/>
              </w:rPr>
              <w:t>-77</w:t>
            </w:r>
          </w:p>
        </w:tc>
      </w:tr>
      <w:tr w:rsidR="00C2007D" w:rsidRPr="00ED2ED3" w14:paraId="34AA3BEE" w14:textId="77777777" w:rsidTr="00EC13EE">
        <w:trPr>
          <w:trHeight w:val="187"/>
          <w:jc w:val="center"/>
        </w:trPr>
        <w:tc>
          <w:tcPr>
            <w:tcW w:w="1401" w:type="dxa"/>
            <w:tcBorders>
              <w:top w:val="nil"/>
              <w:left w:val="single" w:sz="4" w:space="0" w:color="auto"/>
              <w:bottom w:val="nil"/>
              <w:right w:val="single" w:sz="4" w:space="0" w:color="auto"/>
            </w:tcBorders>
            <w:hideMark/>
          </w:tcPr>
          <w:p w14:paraId="76F586B8" w14:textId="77777777" w:rsidR="00C2007D" w:rsidRPr="00ED2ED3" w:rsidRDefault="00C2007D" w:rsidP="00EC13EE">
            <w:pPr>
              <w:pStyle w:val="TAL"/>
              <w:rPr>
                <w:szCs w:val="18"/>
              </w:rPr>
            </w:pPr>
          </w:p>
        </w:tc>
        <w:tc>
          <w:tcPr>
            <w:tcW w:w="1080" w:type="dxa"/>
            <w:tcBorders>
              <w:top w:val="single" w:sz="4" w:space="0" w:color="auto"/>
              <w:left w:val="single" w:sz="4" w:space="0" w:color="auto"/>
              <w:bottom w:val="nil"/>
              <w:right w:val="single" w:sz="4" w:space="0" w:color="auto"/>
            </w:tcBorders>
            <w:hideMark/>
          </w:tcPr>
          <w:p w14:paraId="443E2CF7"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rFonts w:eastAsia="Calibri"/>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204FDDC5"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32FB8078" w14:textId="77777777" w:rsidR="00C2007D" w:rsidRPr="00ED2ED3" w:rsidRDefault="00C2007D" w:rsidP="00EC13EE">
            <w:pPr>
              <w:pStyle w:val="TAC"/>
              <w:rPr>
                <w:szCs w:val="18"/>
              </w:rPr>
            </w:pPr>
            <w:r w:rsidRPr="00ED2ED3">
              <w:rPr>
                <w:szCs w:val="18"/>
              </w:rPr>
              <w:t>dBm/</w:t>
            </w:r>
          </w:p>
          <w:p w14:paraId="757C5461" w14:textId="77777777" w:rsidR="00C2007D" w:rsidRPr="00ED2ED3" w:rsidRDefault="00C2007D" w:rsidP="00EC13EE">
            <w:pPr>
              <w:pStyle w:val="TAC"/>
              <w:rPr>
                <w:szCs w:val="18"/>
              </w:rPr>
            </w:pPr>
            <w:r w:rsidRPr="00ED2ED3">
              <w:rPr>
                <w:szCs w:val="18"/>
              </w:rPr>
              <w:t>38.16MHz</w:t>
            </w:r>
          </w:p>
        </w:tc>
        <w:tc>
          <w:tcPr>
            <w:tcW w:w="1352" w:type="dxa"/>
            <w:tcBorders>
              <w:top w:val="single" w:sz="4" w:space="0" w:color="auto"/>
              <w:left w:val="single" w:sz="4" w:space="0" w:color="auto"/>
              <w:bottom w:val="nil"/>
              <w:right w:val="single" w:sz="4" w:space="0" w:color="auto"/>
            </w:tcBorders>
            <w:hideMark/>
          </w:tcPr>
          <w:p w14:paraId="3DBE16CF" w14:textId="77777777" w:rsidR="00C2007D" w:rsidRPr="00ED2ED3" w:rsidRDefault="00C2007D" w:rsidP="00EC13EE">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407DC98F" w14:textId="77777777" w:rsidR="00C2007D" w:rsidRPr="00ED2ED3" w:rsidRDefault="00C2007D" w:rsidP="00EC13EE">
            <w:pPr>
              <w:pStyle w:val="TAC"/>
              <w:rPr>
                <w:szCs w:val="18"/>
              </w:rPr>
            </w:pPr>
            <w:r w:rsidRPr="00ED2ED3">
              <w:rPr>
                <w:szCs w:val="18"/>
                <w:lang w:eastAsia="ko-KR"/>
              </w:rPr>
              <w:t>-77.4</w:t>
            </w:r>
          </w:p>
        </w:tc>
      </w:tr>
      <w:tr w:rsidR="00C2007D" w:rsidRPr="00ED2ED3" w14:paraId="74580286" w14:textId="77777777" w:rsidTr="00EC13EE">
        <w:trPr>
          <w:trHeight w:val="187"/>
          <w:jc w:val="center"/>
        </w:trPr>
        <w:tc>
          <w:tcPr>
            <w:tcW w:w="1401" w:type="dxa"/>
            <w:tcBorders>
              <w:top w:val="nil"/>
              <w:left w:val="single" w:sz="4" w:space="0" w:color="auto"/>
              <w:bottom w:val="nil"/>
              <w:right w:val="single" w:sz="4" w:space="0" w:color="auto"/>
            </w:tcBorders>
            <w:hideMark/>
          </w:tcPr>
          <w:p w14:paraId="01C9F02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B0EE814"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5EA0DED"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3F25129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C470E5D"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CFEC1A8" w14:textId="77777777" w:rsidR="00C2007D" w:rsidRPr="00ED2ED3" w:rsidRDefault="00C2007D" w:rsidP="00EC13EE">
            <w:pPr>
              <w:pStyle w:val="TAC"/>
              <w:rPr>
                <w:szCs w:val="18"/>
              </w:rPr>
            </w:pPr>
            <w:r w:rsidRPr="00ED2ED3">
              <w:rPr>
                <w:szCs w:val="18"/>
                <w:lang w:eastAsia="ko-KR"/>
              </w:rPr>
              <w:t>-76.9</w:t>
            </w:r>
          </w:p>
        </w:tc>
      </w:tr>
      <w:tr w:rsidR="00C2007D" w:rsidRPr="00ED2ED3" w14:paraId="13847332" w14:textId="77777777" w:rsidTr="00EC13EE">
        <w:trPr>
          <w:trHeight w:val="187"/>
          <w:jc w:val="center"/>
        </w:trPr>
        <w:tc>
          <w:tcPr>
            <w:tcW w:w="1401" w:type="dxa"/>
            <w:tcBorders>
              <w:top w:val="nil"/>
              <w:left w:val="single" w:sz="4" w:space="0" w:color="auto"/>
              <w:bottom w:val="nil"/>
              <w:right w:val="single" w:sz="4" w:space="0" w:color="auto"/>
            </w:tcBorders>
            <w:hideMark/>
          </w:tcPr>
          <w:p w14:paraId="6F65CD3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2F7F48B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1149CAC"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ECB3B5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5AF5B2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349DBDD" w14:textId="77777777" w:rsidR="00C2007D" w:rsidRPr="00ED2ED3" w:rsidRDefault="00C2007D" w:rsidP="00EC13EE">
            <w:pPr>
              <w:pStyle w:val="TAC"/>
              <w:rPr>
                <w:szCs w:val="18"/>
              </w:rPr>
            </w:pPr>
            <w:r w:rsidRPr="00ED2ED3">
              <w:rPr>
                <w:szCs w:val="18"/>
                <w:lang w:eastAsia="ko-KR"/>
              </w:rPr>
              <w:t>-76.4</w:t>
            </w:r>
          </w:p>
        </w:tc>
      </w:tr>
      <w:tr w:rsidR="00C2007D" w:rsidRPr="00ED2ED3" w14:paraId="0B387590" w14:textId="77777777" w:rsidTr="00EC13EE">
        <w:trPr>
          <w:trHeight w:val="187"/>
          <w:jc w:val="center"/>
        </w:trPr>
        <w:tc>
          <w:tcPr>
            <w:tcW w:w="1401" w:type="dxa"/>
            <w:tcBorders>
              <w:top w:val="nil"/>
              <w:left w:val="single" w:sz="4" w:space="0" w:color="auto"/>
              <w:bottom w:val="nil"/>
              <w:right w:val="single" w:sz="4" w:space="0" w:color="auto"/>
            </w:tcBorders>
            <w:hideMark/>
          </w:tcPr>
          <w:p w14:paraId="5B440AB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C5B3E1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369894A"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hideMark/>
          </w:tcPr>
          <w:p w14:paraId="72C4B7AB"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7FC70883"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19E914A" w14:textId="77777777" w:rsidR="00C2007D" w:rsidRPr="00ED2ED3" w:rsidRDefault="00C2007D" w:rsidP="00EC13EE">
            <w:pPr>
              <w:pStyle w:val="TAC"/>
              <w:rPr>
                <w:szCs w:val="18"/>
              </w:rPr>
            </w:pPr>
            <w:r w:rsidRPr="00ED2ED3">
              <w:rPr>
                <w:szCs w:val="18"/>
                <w:lang w:eastAsia="ko-KR"/>
              </w:rPr>
              <w:t>-75.9</w:t>
            </w:r>
          </w:p>
        </w:tc>
      </w:tr>
      <w:tr w:rsidR="00C2007D" w:rsidRPr="00ED2ED3" w14:paraId="12EF25E0" w14:textId="77777777" w:rsidTr="00EC13EE">
        <w:trPr>
          <w:trHeight w:val="187"/>
          <w:jc w:val="center"/>
        </w:trPr>
        <w:tc>
          <w:tcPr>
            <w:tcW w:w="1401" w:type="dxa"/>
            <w:tcBorders>
              <w:top w:val="nil"/>
              <w:left w:val="single" w:sz="4" w:space="0" w:color="auto"/>
              <w:bottom w:val="nil"/>
              <w:right w:val="single" w:sz="4" w:space="0" w:color="auto"/>
            </w:tcBorders>
            <w:hideMark/>
          </w:tcPr>
          <w:p w14:paraId="1002D933"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85342B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D33EB89"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hideMark/>
          </w:tcPr>
          <w:p w14:paraId="1BDF93F4"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6B3BBF6B"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E2B6C85" w14:textId="77777777" w:rsidR="00C2007D" w:rsidRPr="00ED2ED3" w:rsidRDefault="00C2007D" w:rsidP="00EC13EE">
            <w:pPr>
              <w:pStyle w:val="TAC"/>
              <w:rPr>
                <w:szCs w:val="18"/>
              </w:rPr>
            </w:pPr>
            <w:r w:rsidRPr="00ED2ED3">
              <w:rPr>
                <w:szCs w:val="18"/>
                <w:lang w:eastAsia="ko-KR"/>
              </w:rPr>
              <w:t>-75.4</w:t>
            </w:r>
          </w:p>
        </w:tc>
      </w:tr>
      <w:tr w:rsidR="00C2007D" w:rsidRPr="00ED2ED3" w14:paraId="6F036804" w14:textId="77777777" w:rsidTr="00EC13EE">
        <w:trPr>
          <w:trHeight w:val="187"/>
          <w:jc w:val="center"/>
        </w:trPr>
        <w:tc>
          <w:tcPr>
            <w:tcW w:w="1401" w:type="dxa"/>
            <w:tcBorders>
              <w:top w:val="nil"/>
              <w:left w:val="single" w:sz="4" w:space="0" w:color="auto"/>
              <w:bottom w:val="nil"/>
              <w:right w:val="single" w:sz="4" w:space="0" w:color="auto"/>
            </w:tcBorders>
          </w:tcPr>
          <w:p w14:paraId="7B8CCA14"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3315AF3"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77AF584"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4329AF9B"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3142A174"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438B84E" w14:textId="77777777" w:rsidR="00C2007D" w:rsidRPr="00ED2ED3" w:rsidRDefault="00C2007D" w:rsidP="00EC13EE">
            <w:pPr>
              <w:pStyle w:val="TAC"/>
              <w:rPr>
                <w:szCs w:val="18"/>
              </w:rPr>
            </w:pPr>
            <w:r w:rsidRPr="00ED2ED3">
              <w:rPr>
                <w:szCs w:val="18"/>
                <w:lang w:eastAsia="ko-KR"/>
              </w:rPr>
              <w:t>-74.9</w:t>
            </w:r>
          </w:p>
        </w:tc>
      </w:tr>
      <w:tr w:rsidR="00C2007D" w:rsidRPr="00ED2ED3" w14:paraId="316AA578" w14:textId="77777777" w:rsidTr="00EC13EE">
        <w:trPr>
          <w:trHeight w:val="187"/>
          <w:jc w:val="center"/>
        </w:trPr>
        <w:tc>
          <w:tcPr>
            <w:tcW w:w="1401" w:type="dxa"/>
            <w:tcBorders>
              <w:top w:val="nil"/>
              <w:left w:val="single" w:sz="4" w:space="0" w:color="auto"/>
              <w:bottom w:val="nil"/>
              <w:right w:val="single" w:sz="4" w:space="0" w:color="auto"/>
            </w:tcBorders>
            <w:hideMark/>
          </w:tcPr>
          <w:p w14:paraId="70BA5FEE"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8FF1EA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E48BE5F"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hideMark/>
          </w:tcPr>
          <w:p w14:paraId="37BC0F1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49BB142"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3EC0AE4" w14:textId="77777777" w:rsidR="00C2007D" w:rsidRPr="00ED2ED3" w:rsidRDefault="00C2007D" w:rsidP="00EC13EE">
            <w:pPr>
              <w:pStyle w:val="TAC"/>
              <w:rPr>
                <w:szCs w:val="18"/>
              </w:rPr>
            </w:pPr>
            <w:r w:rsidRPr="00ED2ED3">
              <w:rPr>
                <w:szCs w:val="18"/>
                <w:lang w:eastAsia="ko-KR"/>
              </w:rPr>
              <w:t>-74.4</w:t>
            </w:r>
          </w:p>
        </w:tc>
      </w:tr>
      <w:tr w:rsidR="00C2007D" w:rsidRPr="00ED2ED3" w14:paraId="58A3CFAA" w14:textId="77777777" w:rsidTr="00EC13EE">
        <w:trPr>
          <w:trHeight w:val="187"/>
          <w:jc w:val="center"/>
        </w:trPr>
        <w:tc>
          <w:tcPr>
            <w:tcW w:w="1401" w:type="dxa"/>
            <w:tcBorders>
              <w:top w:val="nil"/>
              <w:left w:val="single" w:sz="4" w:space="0" w:color="auto"/>
              <w:bottom w:val="nil"/>
              <w:right w:val="single" w:sz="4" w:space="0" w:color="auto"/>
            </w:tcBorders>
          </w:tcPr>
          <w:p w14:paraId="635AC1DC"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2BCC09E3"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DA411B2"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2A47B767"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1C53A6D0"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50333C79" w14:textId="77777777" w:rsidR="00C2007D" w:rsidRPr="00ED2ED3" w:rsidRDefault="00C2007D" w:rsidP="00EC13EE">
            <w:pPr>
              <w:pStyle w:val="TAC"/>
              <w:rPr>
                <w:szCs w:val="18"/>
              </w:rPr>
            </w:pPr>
            <w:r w:rsidRPr="00ED2ED3">
              <w:rPr>
                <w:szCs w:val="18"/>
                <w:lang w:eastAsia="ko-KR"/>
              </w:rPr>
              <w:t>-73.9</w:t>
            </w:r>
          </w:p>
        </w:tc>
      </w:tr>
      <w:tr w:rsidR="00C2007D" w:rsidRPr="00ED2ED3" w14:paraId="05757238"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1F628134"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2103769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1CE867E1"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1AE5D5FE" w14:textId="77777777" w:rsidR="00C2007D" w:rsidRPr="00ED2ED3" w:rsidRDefault="00C2007D" w:rsidP="00EC13EE">
            <w:pPr>
              <w:pStyle w:val="TAC"/>
              <w:rPr>
                <w:rFonts w:eastAsia="Calibri"/>
                <w:szCs w:val="18"/>
              </w:rPr>
            </w:pPr>
          </w:p>
        </w:tc>
        <w:tc>
          <w:tcPr>
            <w:tcW w:w="1352" w:type="dxa"/>
            <w:tcBorders>
              <w:top w:val="nil"/>
              <w:left w:val="single" w:sz="4" w:space="0" w:color="auto"/>
              <w:bottom w:val="single" w:sz="4" w:space="0" w:color="auto"/>
              <w:right w:val="single" w:sz="4" w:space="0" w:color="auto"/>
            </w:tcBorders>
          </w:tcPr>
          <w:p w14:paraId="7E4F2E09"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EA61B63" w14:textId="77777777" w:rsidR="00C2007D" w:rsidRPr="00ED2ED3" w:rsidRDefault="00C2007D" w:rsidP="00EC13EE">
            <w:pPr>
              <w:pStyle w:val="TAC"/>
              <w:rPr>
                <w:szCs w:val="18"/>
              </w:rPr>
            </w:pPr>
            <w:r w:rsidRPr="00ED2ED3">
              <w:rPr>
                <w:rFonts w:eastAsia="SimSun" w:hint="eastAsia"/>
                <w:szCs w:val="18"/>
                <w:lang w:val="en-US" w:eastAsia="zh-CN"/>
              </w:rPr>
              <w:t>-70.9</w:t>
            </w:r>
          </w:p>
        </w:tc>
      </w:tr>
      <w:tr w:rsidR="00C2007D" w:rsidRPr="00ED2ED3" w14:paraId="2F29B96F"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5AB8C3D" w14:textId="77777777" w:rsidR="00C2007D" w:rsidRPr="00ED2ED3" w:rsidRDefault="00C2007D" w:rsidP="00EC13EE">
            <w:pPr>
              <w:pStyle w:val="TAL"/>
              <w:rPr>
                <w:szCs w:val="18"/>
              </w:rPr>
            </w:pPr>
            <w:r w:rsidRPr="00ED2ED3">
              <w:rPr>
                <w:szCs w:val="18"/>
              </w:rP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212FB4FD" w14:textId="77777777" w:rsidR="00C2007D" w:rsidRPr="00ED2ED3" w:rsidRDefault="00C2007D" w:rsidP="00EC13EE">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hideMark/>
          </w:tcPr>
          <w:p w14:paraId="3E3F038F" w14:textId="77777777" w:rsidR="00C2007D" w:rsidRPr="00ED2ED3" w:rsidRDefault="00C2007D" w:rsidP="00EC13EE">
            <w:pPr>
              <w:pStyle w:val="TAC"/>
              <w:rPr>
                <w:szCs w:val="18"/>
              </w:rPr>
            </w:pPr>
            <w:r w:rsidRPr="00ED2ED3">
              <w:rPr>
                <w:szCs w:val="18"/>
                <w:lang w:eastAsia="ko-KR"/>
              </w:rPr>
              <w:t>AWGN</w:t>
            </w:r>
          </w:p>
        </w:tc>
        <w:tc>
          <w:tcPr>
            <w:tcW w:w="1352" w:type="dxa"/>
            <w:tcBorders>
              <w:top w:val="single" w:sz="4" w:space="0" w:color="auto"/>
              <w:left w:val="single" w:sz="4" w:space="0" w:color="auto"/>
              <w:bottom w:val="single" w:sz="4" w:space="0" w:color="auto"/>
              <w:right w:val="single" w:sz="4" w:space="0" w:color="auto"/>
            </w:tcBorders>
          </w:tcPr>
          <w:p w14:paraId="127860E4" w14:textId="77777777" w:rsidR="00C2007D" w:rsidRPr="00ED2ED3" w:rsidRDefault="00C2007D" w:rsidP="00EC13EE">
            <w:pPr>
              <w:pStyle w:val="TAC"/>
              <w:rPr>
                <w:szCs w:val="18"/>
              </w:rPr>
            </w:pPr>
            <w:r w:rsidRPr="00ED2ED3">
              <w:rPr>
                <w:szCs w:val="18"/>
                <w:lang w:eastAsia="ko-KR"/>
              </w:rPr>
              <w:t>AWGN</w:t>
            </w:r>
          </w:p>
        </w:tc>
      </w:tr>
      <w:tr w:rsidR="00C2007D" w:rsidRPr="00ED2ED3" w14:paraId="73CF6E4B"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EBBB069" w14:textId="77777777" w:rsidR="00C2007D" w:rsidRPr="00ED2ED3" w:rsidRDefault="00C2007D" w:rsidP="00EC13EE">
            <w:pPr>
              <w:pStyle w:val="TAL"/>
              <w:rPr>
                <w:szCs w:val="18"/>
                <w:lang w:eastAsia="ko-KR"/>
              </w:rPr>
            </w:pPr>
            <w:r w:rsidRPr="00ED2ED3">
              <w:rPr>
                <w:szCs w:val="18"/>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16BAB39" w14:textId="77777777" w:rsidR="00C2007D" w:rsidRPr="00ED2ED3" w:rsidRDefault="00C2007D" w:rsidP="00EC13EE">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A9485F3" w14:textId="77777777" w:rsidR="00C2007D" w:rsidRPr="00ED2ED3" w:rsidRDefault="00C2007D" w:rsidP="00EC13EE">
            <w:pPr>
              <w:pStyle w:val="TAC"/>
              <w:rPr>
                <w:szCs w:val="18"/>
                <w:lang w:eastAsia="ko-KR"/>
              </w:rPr>
            </w:pPr>
            <w:r w:rsidRPr="00ED2ED3">
              <w:rPr>
                <w:szCs w:val="18"/>
                <w:lang w:eastAsia="ko-KR"/>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7EE35F64" w14:textId="77777777" w:rsidR="00C2007D" w:rsidRPr="00ED2ED3" w:rsidRDefault="00C2007D" w:rsidP="00EC13EE">
            <w:pPr>
              <w:pStyle w:val="TAC"/>
              <w:rPr>
                <w:szCs w:val="18"/>
                <w:lang w:eastAsia="ko-KR"/>
              </w:rPr>
            </w:pPr>
            <w:r w:rsidRPr="00ED2ED3">
              <w:rPr>
                <w:szCs w:val="18"/>
                <w:lang w:eastAsia="ko-KR"/>
              </w:rPr>
              <w:t>1x2</w:t>
            </w:r>
          </w:p>
        </w:tc>
      </w:tr>
      <w:tr w:rsidR="00C2007D" w:rsidRPr="00ED2ED3" w14:paraId="485719AE" w14:textId="77777777" w:rsidTr="00EC13EE">
        <w:trPr>
          <w:trHeight w:val="187"/>
          <w:jc w:val="center"/>
        </w:trPr>
        <w:tc>
          <w:tcPr>
            <w:tcW w:w="8065" w:type="dxa"/>
            <w:gridSpan w:val="6"/>
            <w:tcBorders>
              <w:top w:val="single" w:sz="4" w:space="0" w:color="auto"/>
              <w:left w:val="single" w:sz="4" w:space="0" w:color="auto"/>
              <w:bottom w:val="single" w:sz="4" w:space="0" w:color="auto"/>
              <w:right w:val="single" w:sz="4" w:space="0" w:color="auto"/>
            </w:tcBorders>
          </w:tcPr>
          <w:p w14:paraId="77C733E5" w14:textId="77777777" w:rsidR="00C2007D" w:rsidRPr="00ED2ED3" w:rsidRDefault="00C2007D" w:rsidP="00EC13EE">
            <w:pPr>
              <w:pStyle w:val="TAN"/>
              <w:spacing w:line="256" w:lineRule="auto"/>
              <w:rPr>
                <w:szCs w:val="18"/>
              </w:rPr>
            </w:pPr>
            <w:r w:rsidRPr="00ED2ED3">
              <w:rPr>
                <w:szCs w:val="18"/>
              </w:rPr>
              <w:t>Note 1:</w:t>
            </w:r>
            <w:r w:rsidRPr="00ED2ED3">
              <w:rPr>
                <w:szCs w:val="18"/>
              </w:rPr>
              <w:tab/>
              <w:t>OCNG shall be used such that both cells are fully allocated and a constant total transmitted power spectral density is achieved for all OFDM symbols.</w:t>
            </w:r>
          </w:p>
          <w:p w14:paraId="301ED3C0" w14:textId="77777777" w:rsidR="00C2007D" w:rsidRPr="00ED2ED3" w:rsidRDefault="00C2007D" w:rsidP="00EC13EE">
            <w:pPr>
              <w:pStyle w:val="TAN"/>
              <w:spacing w:line="256" w:lineRule="auto"/>
              <w:rPr>
                <w:szCs w:val="18"/>
              </w:rPr>
            </w:pPr>
            <w:r w:rsidRPr="00ED2ED3">
              <w:rPr>
                <w:szCs w:val="18"/>
              </w:rPr>
              <w:t>Note 2:</w:t>
            </w:r>
            <w:r w:rsidRPr="00ED2ED3">
              <w:rPr>
                <w:szCs w:val="18"/>
              </w:rPr>
              <w:tab/>
              <w:t xml:space="preserve">Interference from other cells and noise sources not specified in the test is assumed to be constant over subcarriers and time and shall be modelled as AWGN of appropriate power for </w:t>
            </w:r>
            <w:r w:rsidRPr="00ED2ED3">
              <w:rPr>
                <w:rFonts w:eastAsia="Calibri" w:cs="v4.2.0"/>
                <w:noProof/>
                <w:position w:val="-12"/>
                <w:szCs w:val="18"/>
              </w:rPr>
              <w:object w:dxaOrig="432" w:dyaOrig="288" w14:anchorId="3BDF83A5">
                <v:shape id="_x0000_i1081" type="#_x0000_t75" style="width:20.55pt;height:15.45pt" o:ole="" fillcolor="window">
                  <v:imagedata r:id="rId11" o:title=""/>
                </v:shape>
                <o:OLEObject Type="Embed" ProgID="Equation.3" ShapeID="_x0000_i1081" DrawAspect="Content" ObjectID="_1813122358" r:id="rId74"/>
              </w:object>
            </w:r>
            <w:r w:rsidRPr="00ED2ED3">
              <w:rPr>
                <w:szCs w:val="18"/>
              </w:rPr>
              <w:t xml:space="preserve"> to be fulfilled.</w:t>
            </w:r>
          </w:p>
          <w:p w14:paraId="29AE3475" w14:textId="77777777" w:rsidR="00C2007D" w:rsidRPr="00ED2ED3" w:rsidRDefault="00C2007D" w:rsidP="00EC13EE">
            <w:pPr>
              <w:pStyle w:val="TAN"/>
              <w:spacing w:line="256" w:lineRule="auto"/>
              <w:rPr>
                <w:szCs w:val="18"/>
              </w:rPr>
            </w:pPr>
            <w:r w:rsidRPr="00ED2ED3">
              <w:rPr>
                <w:szCs w:val="18"/>
              </w:rPr>
              <w:t>Note 3:</w:t>
            </w:r>
            <w:r w:rsidRPr="00ED2ED3">
              <w:rPr>
                <w:szCs w:val="18"/>
              </w:rPr>
              <w:tab/>
              <w:t>SS-SINR, SS-RSRP, and Io levels have been derived from other parameters for information purposes. They are not settable parameters themselves.</w:t>
            </w:r>
          </w:p>
          <w:p w14:paraId="1B1F3FD4" w14:textId="77777777" w:rsidR="00C2007D" w:rsidRPr="00ED2ED3" w:rsidRDefault="00C2007D" w:rsidP="00EC13EE">
            <w:pPr>
              <w:pStyle w:val="TAN"/>
              <w:spacing w:line="256" w:lineRule="auto"/>
              <w:rPr>
                <w:szCs w:val="18"/>
              </w:rPr>
            </w:pPr>
            <w:r w:rsidRPr="00ED2ED3">
              <w:rPr>
                <w:szCs w:val="18"/>
              </w:rPr>
              <w:t>Note 4:</w:t>
            </w:r>
            <w:r w:rsidRPr="00ED2ED3">
              <w:rPr>
                <w:szCs w:val="18"/>
              </w:rPr>
              <w:tab/>
              <w:t>SS-SINR, SS-RSRP minimum requirements are specified assuming independent interference and noise at each receiver antenna port.</w:t>
            </w:r>
          </w:p>
          <w:p w14:paraId="18E05AE5" w14:textId="77777777" w:rsidR="00C2007D" w:rsidRPr="00ED2ED3" w:rsidRDefault="00C2007D" w:rsidP="00EC13EE">
            <w:pPr>
              <w:pStyle w:val="TAN"/>
              <w:spacing w:line="256" w:lineRule="auto"/>
              <w:rPr>
                <w:szCs w:val="18"/>
              </w:rPr>
            </w:pPr>
            <w:r w:rsidRPr="00ED2ED3">
              <w:rPr>
                <w:szCs w:val="18"/>
              </w:rPr>
              <w:t>Note 5:</w:t>
            </w:r>
            <w:r w:rsidRPr="00ED2ED3">
              <w:rPr>
                <w:szCs w:val="18"/>
              </w:rPr>
              <w:tab/>
              <w:t xml:space="preserve">NR operating band groups are as defined in clause 3.5.2. </w:t>
            </w:r>
          </w:p>
          <w:p w14:paraId="720BC37A" w14:textId="77777777" w:rsidR="00C2007D" w:rsidRPr="00ED2ED3" w:rsidRDefault="00C2007D" w:rsidP="00EC13EE">
            <w:pPr>
              <w:pStyle w:val="TAN"/>
              <w:rPr>
                <w:szCs w:val="18"/>
                <w:lang w:eastAsia="ko-KR"/>
              </w:rPr>
            </w:pPr>
            <w:r w:rsidRPr="00ED2ED3">
              <w:rPr>
                <w:szCs w:val="18"/>
              </w:rPr>
              <w:t xml:space="preserve">Note 6: </w:t>
            </w:r>
            <w:r w:rsidRPr="00ED2ED3">
              <w:rPr>
                <w:szCs w:val="18"/>
              </w:rPr>
              <w:tab/>
              <w:t>The test configuration excludes support for band n51 and it is not required to run this test on band n51 in this release of the specification.</w:t>
            </w:r>
          </w:p>
        </w:tc>
      </w:tr>
    </w:tbl>
    <w:p w14:paraId="5F8FEA95" w14:textId="77777777" w:rsidR="00C2007D" w:rsidRPr="001C0E1B" w:rsidRDefault="00C2007D"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lastRenderedPageBreak/>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82" type="#_x0000_t75" style="width:20.55pt;height:15.45pt" o:ole="" fillcolor="window">
                  <v:imagedata r:id="rId11" o:title=""/>
                </v:shape>
                <o:OLEObject Type="Embed" ProgID="Equation.3" ShapeID="_x0000_i1082" DrawAspect="Content" ObjectID="_1813122359" r:id="rId7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83" type="#_x0000_t75" style="width:20.55pt;height:15.45pt" o:ole="" fillcolor="window">
                  <v:imagedata r:id="rId11" o:title=""/>
                </v:shape>
                <o:OLEObject Type="Embed" ProgID="Equation.3" ShapeID="_x0000_i1083" DrawAspect="Content" ObjectID="_1813122360" r:id="rId7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4" type="#_x0000_t75" style="width:36pt;height:15.45pt" o:ole="" fillcolor="window">
                  <v:imagedata r:id="rId71" o:title=""/>
                </v:shape>
                <o:OLEObject Type="Embed" ProgID="Equation.3" ShapeID="_x0000_i1084" DrawAspect="Content" ObjectID="_1813122361" r:id="rId77"/>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5" type="#_x0000_t75" style="width:41.15pt;height:15.45pt" o:ole="" fillcolor="window">
                  <v:imagedata r:id="rId16" o:title=""/>
                </v:shape>
                <o:OLEObject Type="Embed" ProgID="Equation.3" ShapeID="_x0000_i1085" DrawAspect="Content" ObjectID="_1813122362" r:id="rId78"/>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DF0476">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6" type="#_x0000_t75" style="width:20.55pt;height:15.45pt" o:ole="" fillcolor="window">
                  <v:imagedata r:id="rId11" o:title=""/>
                </v:shape>
                <o:OLEObject Type="Embed" ProgID="Equation.3" ShapeID="_x0000_i1086" DrawAspect="Content" ObjectID="_1813122363" r:id="rId79"/>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87" type="#_x0000_t75" style="width:20.55pt;height:15.45pt" o:ole="" fillcolor="window">
                  <v:imagedata r:id="rId11" o:title=""/>
                </v:shape>
                <o:OLEObject Type="Embed" ProgID="Equation.3" ShapeID="_x0000_i1087" DrawAspect="Content" ObjectID="_1813122364" r:id="rId80"/>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88" type="#_x0000_t75" style="width:20.55pt;height:15.45pt" o:ole="" fillcolor="window">
                  <v:imagedata r:id="rId11" o:title=""/>
                </v:shape>
                <o:OLEObject Type="Embed" ProgID="Equation.3" ShapeID="_x0000_i1088" DrawAspect="Content" ObjectID="_1813122365" r:id="rId81"/>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89" type="#_x0000_t75" style="width:36pt;height:15.45pt" o:ole="" fillcolor="window">
                  <v:imagedata r:id="rId71" o:title=""/>
                </v:shape>
                <o:OLEObject Type="Embed" ProgID="Equation.3" ShapeID="_x0000_i1089" DrawAspect="Content" ObjectID="_1813122366" r:id="rId82"/>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90" type="#_x0000_t75" style="width:46.3pt;height:15.45pt" o:ole="" fillcolor="window">
                  <v:imagedata r:id="rId16" o:title=""/>
                </v:shape>
                <o:OLEObject Type="Embed" ProgID="Equation.3" ShapeID="_x0000_i1090" DrawAspect="Content" ObjectID="_1813122367" r:id="rId83"/>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91" type="#_x0000_t75" style="width:20.55pt;height:15.45pt" o:ole="" fillcolor="window">
                  <v:imagedata r:id="rId11" o:title=""/>
                </v:shape>
                <o:OLEObject Type="Embed" ProgID="Equation.3" ShapeID="_x0000_i1091" DrawAspect="Content" ObjectID="_1813122368" r:id="rId84"/>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lastRenderedPageBreak/>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C95E94"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C95E94" w:rsidRPr="007275DF" w:rsidRDefault="00C95E94" w:rsidP="00C95E9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C95E94" w:rsidRPr="007275DF" w:rsidRDefault="00C95E94" w:rsidP="00C95E9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C95E94" w:rsidRPr="007275DF" w:rsidRDefault="00C95E94" w:rsidP="00C95E9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C95E94" w:rsidRPr="007275DF" w:rsidRDefault="00C95E94" w:rsidP="00C95E9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545FD11" w:rsidR="00C95E94" w:rsidRPr="007275DF" w:rsidRDefault="00C95E94" w:rsidP="00C95E94">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252CFB2A" w14:textId="123A3E93" w:rsidR="00C95E94" w:rsidRPr="007275DF" w:rsidRDefault="00C95E94" w:rsidP="00C95E94">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190A674B" w:rsidR="00C95E94" w:rsidRPr="007275DF" w:rsidRDefault="00C95E94" w:rsidP="00C95E94">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C95E94"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C95E94" w:rsidRPr="007275DF" w:rsidRDefault="00C95E94" w:rsidP="00C95E9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C95E94" w:rsidRPr="007275DF" w:rsidRDefault="00C95E94" w:rsidP="00C95E9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C95E94" w:rsidRPr="007275DF" w:rsidRDefault="00C95E94" w:rsidP="00C95E9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C95E94" w:rsidRPr="007275DF" w:rsidRDefault="00C95E94" w:rsidP="00C95E9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3F29744C" w:rsidR="00C95E94" w:rsidRPr="007275DF" w:rsidRDefault="00C95E94" w:rsidP="00C95E94">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6E194A13" w14:textId="79668D38" w:rsidR="00C95E94" w:rsidRPr="007275DF" w:rsidRDefault="00C95E94" w:rsidP="00C95E94">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345F6F76" w:rsidR="00C95E94" w:rsidRPr="007275DF" w:rsidRDefault="00C95E94" w:rsidP="00C95E94">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075F2004" w:rsidR="009428D8" w:rsidRPr="007275DF" w:rsidRDefault="004E1BAB"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lastRenderedPageBreak/>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2" type="#_x0000_t75" style="width:20.55pt;height:20.55pt" o:ole="">
                  <v:imagedata r:id="rId85" o:title=""/>
                </v:shape>
                <o:OLEObject Type="Embed" ProgID="Equation.3" ShapeID="_x0000_i1092" DrawAspect="Content" ObjectID="_1813122369" r:id="rId8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3" type="#_x0000_t75" style="width:20.55pt;height:20.55pt" o:ole="" fillcolor="window">
                  <v:imagedata r:id="rId11" o:title=""/>
                </v:shape>
                <o:OLEObject Type="Embed" ProgID="Equation.3" ShapeID="_x0000_i1093" DrawAspect="Content" ObjectID="_1813122370" r:id="rId87"/>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4" type="#_x0000_t75" style="width:20.55pt;height:20.55pt" o:ole="" fillcolor="window">
                  <v:imagedata r:id="rId11" o:title=""/>
                </v:shape>
                <o:OLEObject Type="Embed" ProgID="Equation.3" ShapeID="_x0000_i1094" DrawAspect="Content" ObjectID="_1813122371" r:id="rId88"/>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5" type="#_x0000_t75" style="width:30.85pt;height:15.45pt" o:ole="" fillcolor="window">
                  <v:imagedata r:id="rId14" o:title=""/>
                </v:shape>
                <o:OLEObject Type="Embed" ProgID="Equation.3" ShapeID="_x0000_i1095" DrawAspect="Content" ObjectID="_1813122372" r:id="rId89"/>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6" type="#_x0000_t75" style="width:30.85pt;height:15.45pt" o:ole="" fillcolor="window">
                  <v:imagedata r:id="rId14" o:title=""/>
                </v:shape>
                <o:OLEObject Type="Embed" ProgID="Equation.3" ShapeID="_x0000_i1096" DrawAspect="Content" ObjectID="_1813122373" r:id="rId90"/>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lang w:eastAsia="zh-CN"/>
              </w:rPr>
              <w:t>dBm/measBW</w:t>
            </w:r>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lang w:eastAsia="zh-CN"/>
              </w:rPr>
              <w:t>dBm/measBW</w:t>
            </w:r>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lastRenderedPageBreak/>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lastRenderedPageBreak/>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7" type="#_x0000_t75" style="width:20.55pt;height:20.55pt" o:ole="">
                  <v:imagedata r:id="rId85" o:title=""/>
                </v:shape>
                <o:OLEObject Type="Embed" ProgID="Equation.3" ShapeID="_x0000_i1097" DrawAspect="Content" ObjectID="_1813122374" r:id="rId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8" type="#_x0000_t75" style="width:20.55pt;height:20.55pt" o:ole="" fillcolor="window">
                  <v:imagedata r:id="rId11" o:title=""/>
                </v:shape>
                <o:OLEObject Type="Embed" ProgID="Equation.3" ShapeID="_x0000_i1098" DrawAspect="Content" ObjectID="_1813122375" r:id="rId92"/>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9" type="#_x0000_t75" style="width:20.55pt;height:20.55pt" o:ole="" fillcolor="window">
                  <v:imagedata r:id="rId11" o:title=""/>
                </v:shape>
                <o:OLEObject Type="Embed" ProgID="Equation.3" ShapeID="_x0000_i1099" DrawAspect="Content" ObjectID="_1813122376" r:id="rId93"/>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100" type="#_x0000_t75" style="width:30.85pt;height:15.45pt" o:ole="" fillcolor="window">
                  <v:imagedata r:id="rId14" o:title=""/>
                </v:shape>
                <o:OLEObject Type="Embed" ProgID="Equation.3" ShapeID="_x0000_i1100" DrawAspect="Content" ObjectID="_1813122377" r:id="rId94"/>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101" type="#_x0000_t75" style="width:30.85pt;height:15.45pt" o:ole="" fillcolor="window">
                  <v:imagedata r:id="rId14" o:title=""/>
                </v:shape>
                <o:OLEObject Type="Embed" ProgID="Equation.3" ShapeID="_x0000_i1101" DrawAspect="Content" ObjectID="_1813122378" r:id="rId95"/>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lang w:eastAsia="zh-CN"/>
              </w:rPr>
              <w:t>dBm/</w:t>
            </w:r>
            <w:r>
              <w:rPr>
                <w:rFonts w:eastAsia="SimSun"/>
                <w:lang w:eastAsia="zh-CN"/>
              </w:rPr>
              <w:t>measBW</w:t>
            </w:r>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lang w:eastAsia="zh-CN"/>
              </w:rPr>
              <w:t>dBm/</w:t>
            </w:r>
            <w:r>
              <w:rPr>
                <w:rFonts w:eastAsia="SimSun"/>
                <w:lang w:eastAsia="zh-CN"/>
              </w:rPr>
              <w:t>measBW</w:t>
            </w:r>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lastRenderedPageBreak/>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2" type="#_x0000_t75" style="width:20.55pt;height:20.55pt" o:ole="">
                  <v:imagedata r:id="rId85" o:title=""/>
                </v:shape>
                <o:OLEObject Type="Embed" ProgID="Equation.3" ShapeID="_x0000_i1102" DrawAspect="Content" ObjectID="_1813122379" r:id="rId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3" type="#_x0000_t75" style="width:20.55pt;height:20.55pt" o:ole="" fillcolor="window">
                  <v:imagedata r:id="rId11" o:title=""/>
                </v:shape>
                <o:OLEObject Type="Embed" ProgID="Equation.3" ShapeID="_x0000_i1103" DrawAspect="Content" ObjectID="_1813122380" r:id="rId97"/>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4" type="#_x0000_t75" style="width:20.55pt;height:20.55pt" o:ole="" fillcolor="window">
                  <v:imagedata r:id="rId11" o:title=""/>
                </v:shape>
                <o:OLEObject Type="Embed" ProgID="Equation.3" ShapeID="_x0000_i1104" DrawAspect="Content" ObjectID="_1813122381" r:id="rId98"/>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5" type="#_x0000_t75" style="width:30.85pt;height:15.45pt" o:ole="" fillcolor="window">
                  <v:imagedata r:id="rId14" o:title=""/>
                </v:shape>
                <o:OLEObject Type="Embed" ProgID="Equation.3" ShapeID="_x0000_i1105" DrawAspect="Content" ObjectID="_1813122382" r:id="rId99"/>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6" type="#_x0000_t75" style="width:30.85pt;height:15.45pt" o:ole="" fillcolor="window">
                  <v:imagedata r:id="rId14" o:title=""/>
                </v:shape>
                <o:OLEObject Type="Embed" ProgID="Equation.3" ShapeID="_x0000_i1106" DrawAspect="Content" ObjectID="_1813122383" r:id="rId100"/>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lang w:eastAsia="zh-CN"/>
              </w:rPr>
              <w:t>dBm/measBW</w:t>
            </w:r>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lang w:eastAsia="zh-CN"/>
              </w:rPr>
              <w:t>dBm/measBW</w:t>
            </w:r>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lastRenderedPageBreak/>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lastRenderedPageBreak/>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7" type="#_x0000_t75" style="width:20.55pt;height:20.55pt" o:ole="">
                  <v:imagedata r:id="rId85" o:title=""/>
                </v:shape>
                <o:OLEObject Type="Embed" ProgID="Equation.3" ShapeID="_x0000_i1107" DrawAspect="Content" ObjectID="_1813122384" r:id="rId10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8" type="#_x0000_t75" style="width:20.55pt;height:20.55pt" o:ole="" fillcolor="window">
                  <v:imagedata r:id="rId11" o:title=""/>
                </v:shape>
                <o:OLEObject Type="Embed" ProgID="Equation.3" ShapeID="_x0000_i1108" DrawAspect="Content" ObjectID="_1813122385" r:id="rId102"/>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9" type="#_x0000_t75" style="width:20.55pt;height:20.55pt" o:ole="" fillcolor="window">
                  <v:imagedata r:id="rId11" o:title=""/>
                </v:shape>
                <o:OLEObject Type="Embed" ProgID="Equation.3" ShapeID="_x0000_i1109" DrawAspect="Content" ObjectID="_1813122386" r:id="rId103"/>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10" type="#_x0000_t75" style="width:30.85pt;height:15.45pt" o:ole="" fillcolor="window">
                  <v:imagedata r:id="rId14" o:title=""/>
                </v:shape>
                <o:OLEObject Type="Embed" ProgID="Equation.3" ShapeID="_x0000_i1110" DrawAspect="Content" ObjectID="_1813122387" r:id="rId104"/>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11" type="#_x0000_t75" style="width:30.85pt;height:15.45pt" o:ole="" fillcolor="window">
                  <v:imagedata r:id="rId14" o:title=""/>
                </v:shape>
                <o:OLEObject Type="Embed" ProgID="Equation.3" ShapeID="_x0000_i1111" DrawAspect="Content" ObjectID="_1813122388" r:id="rId105"/>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lang w:eastAsia="zh-CN"/>
              </w:rPr>
              <w:t>dBm/measBW</w:t>
            </w:r>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lang w:eastAsia="zh-CN"/>
              </w:rPr>
              <w:t>dBm/measBW</w:t>
            </w:r>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w:t>
      </w:r>
      <w:r>
        <w:rPr>
          <w:rFonts w:cs="v4.2.0"/>
        </w:rPr>
        <w:lastRenderedPageBreak/>
        <w:t>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17A413C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8CA5DE" w14:textId="77777777" w:rsidR="00CC6B68" w:rsidRPr="007479E8" w:rsidRDefault="00CC6B68"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C4169B" w14:textId="77777777" w:rsidR="00CC6B68" w:rsidRPr="007479E8" w:rsidRDefault="00CC6B68" w:rsidP="005C1D22">
            <w:pPr>
              <w:pStyle w:val="TAH"/>
              <w:rPr>
                <w:lang w:eastAsia="zh-TW"/>
              </w:rPr>
            </w:pPr>
            <w:r w:rsidRPr="007479E8">
              <w:rPr>
                <w:lang w:eastAsia="zh-TW"/>
              </w:rPr>
              <w:t>Description</w:t>
            </w:r>
          </w:p>
        </w:tc>
      </w:tr>
      <w:tr w:rsidR="00CC6B68" w:rsidRPr="007479E8" w14:paraId="00702ACF"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984AA3" w14:textId="77777777" w:rsidR="00CC6B68" w:rsidRPr="007479E8" w:rsidRDefault="00CC6B68"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73F44E" w14:textId="77777777" w:rsidR="00CC6B68" w:rsidRPr="007479E8" w:rsidRDefault="00CC6B68"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131E3CD2"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26EBD6" w14:textId="77777777" w:rsidR="00CC6B68" w:rsidRPr="007479E8" w:rsidRDefault="00CC6B68"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2326A20" w14:textId="77777777" w:rsidR="00CC6B68" w:rsidRPr="007479E8" w:rsidRDefault="00CC6B68"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4D14726"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A100D0C" w14:textId="3F408486" w:rsidR="00CC6B68" w:rsidRPr="007479E8" w:rsidRDefault="00CC6B68" w:rsidP="005C1D22">
            <w:pPr>
              <w:pStyle w:val="TAN"/>
            </w:pPr>
            <w:r w:rsidRPr="007479E8">
              <w:rPr>
                <w:lang w:eastAsia="zh-TW"/>
              </w:rPr>
              <w:t>Note:</w:t>
            </w:r>
            <w:r w:rsidRPr="007479E8">
              <w:rPr>
                <w:lang w:eastAsia="ko-KR"/>
              </w:rPr>
              <w:tab/>
            </w:r>
            <w:r w:rsidR="00A86051" w:rsidRPr="002B6532">
              <w:t>If UE supports both NGSO and GSO, the GSO-based test cases can be skipped if the UE passes NGSO-based test cases.</w:t>
            </w:r>
            <w:r w:rsidR="00A86051" w:rsidRPr="002B6532">
              <w:rPr>
                <w:lang w:eastAsia="zh-TW"/>
              </w:rPr>
              <w:t xml:space="preserve"> </w:t>
            </w:r>
          </w:p>
        </w:tc>
      </w:tr>
    </w:tbl>
    <w:p w14:paraId="0BA342B7" w14:textId="77777777" w:rsidR="00CC6B68" w:rsidRDefault="00CC6B68" w:rsidP="00CC6B68"/>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pPr>
            <w:r w:rsidRPr="00291080">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pPr>
            <w:r w:rsidRPr="00291080">
              <w:t>rangeToBestCell</w:t>
            </w:r>
          </w:p>
        </w:tc>
        <w:tc>
          <w:tcPr>
            <w:tcW w:w="708" w:type="dxa"/>
          </w:tcPr>
          <w:p w14:paraId="21E6CDDC" w14:textId="77777777" w:rsidR="00DF6176" w:rsidRPr="001C0E1B" w:rsidRDefault="00DF6176" w:rsidP="002E597A">
            <w:pPr>
              <w:pStyle w:val="TAC"/>
            </w:pPr>
          </w:p>
        </w:tc>
        <w:tc>
          <w:tcPr>
            <w:tcW w:w="1134" w:type="dxa"/>
          </w:tcPr>
          <w:p w14:paraId="2E743C73" w14:textId="77777777" w:rsidR="00DF6176" w:rsidRPr="001C0E1B" w:rsidRDefault="00DF6176" w:rsidP="002E597A">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t>T1</w:t>
            </w:r>
          </w:p>
        </w:tc>
        <w:tc>
          <w:tcPr>
            <w:tcW w:w="708" w:type="dxa"/>
          </w:tcPr>
          <w:p w14:paraId="245451FF" w14:textId="77777777" w:rsidR="00DF6176" w:rsidRPr="001C0E1B" w:rsidRDefault="00DF6176" w:rsidP="002E597A">
            <w:pPr>
              <w:pStyle w:val="TAC"/>
            </w:pPr>
            <w:r w:rsidRPr="001C0E1B">
              <w:t>s</w:t>
            </w:r>
          </w:p>
        </w:tc>
        <w:tc>
          <w:tcPr>
            <w:tcW w:w="1134" w:type="dxa"/>
          </w:tcPr>
          <w:p w14:paraId="51DA65CC" w14:textId="77777777" w:rsidR="00DF6176" w:rsidRPr="001C0E1B" w:rsidRDefault="00DF6176" w:rsidP="002E597A">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CC6B68" w:rsidRPr="001C0E1B" w14:paraId="01203499" w14:textId="77777777" w:rsidTr="002E597A">
        <w:trPr>
          <w:cantSplit/>
          <w:jc w:val="center"/>
        </w:trPr>
        <w:tc>
          <w:tcPr>
            <w:tcW w:w="1951" w:type="dxa"/>
            <w:tcBorders>
              <w:left w:val="single" w:sz="4" w:space="0" w:color="auto"/>
              <w:bottom w:val="nil"/>
            </w:tcBorders>
          </w:tcPr>
          <w:p w14:paraId="3D162D16"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16CC8820" w14:textId="77777777" w:rsidR="00CC6B68" w:rsidRPr="001C0E1B" w:rsidRDefault="00CC6B68" w:rsidP="00CC6B68">
            <w:pPr>
              <w:pStyle w:val="TAC"/>
            </w:pPr>
          </w:p>
        </w:tc>
        <w:tc>
          <w:tcPr>
            <w:tcW w:w="2742" w:type="dxa"/>
            <w:gridSpan w:val="3"/>
            <w:tcBorders>
              <w:bottom w:val="single" w:sz="4" w:space="0" w:color="auto"/>
            </w:tcBorders>
          </w:tcPr>
          <w:p w14:paraId="0BAA9277" w14:textId="37A96401" w:rsidR="00CC6B68" w:rsidRDefault="00CC6B68" w:rsidP="00CC6B68">
            <w:pPr>
              <w:pStyle w:val="TAC"/>
              <w:rPr>
                <w:rFonts w:cs="v4.2.0"/>
              </w:rPr>
            </w:pPr>
            <w:r>
              <w:rPr>
                <w:rFonts w:cs="v4.2.0" w:hint="eastAsia"/>
              </w:rPr>
              <w:t>S</w:t>
            </w:r>
            <w:r>
              <w:rPr>
                <w:rFonts w:cs="v4.2.0"/>
              </w:rPr>
              <w:t>SC.1 for Config 1</w:t>
            </w:r>
          </w:p>
          <w:p w14:paraId="6A0DAD8D" w14:textId="786E58D8"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38F4C7D3" w14:textId="3C53588B" w:rsidR="00CC6B68" w:rsidRDefault="00CC6B68" w:rsidP="00CC6B68">
            <w:pPr>
              <w:pStyle w:val="TAC"/>
              <w:rPr>
                <w:rFonts w:cs="v4.2.0"/>
              </w:rPr>
            </w:pPr>
            <w:r>
              <w:rPr>
                <w:rFonts w:cs="v4.2.0"/>
              </w:rPr>
              <w:t>NSC.1 for Config 1</w:t>
            </w:r>
          </w:p>
          <w:p w14:paraId="7757DF58" w14:textId="6478B2EC" w:rsidR="00CC6B68" w:rsidRPr="001C0E1B" w:rsidRDefault="00CC6B68" w:rsidP="00CC6B68">
            <w:pPr>
              <w:pStyle w:val="TAC"/>
              <w:rPr>
                <w:rFonts w:cs="v4.2.0"/>
              </w:rPr>
            </w:pPr>
            <w:r>
              <w:rPr>
                <w:rFonts w:cs="v4.2.0"/>
              </w:rPr>
              <w:t>NSC.2 for Config 2</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rPr>
            </w:pPr>
            <w:r w:rsidRPr="001C0E1B">
              <w:rPr>
                <w:rFonts w:cs="v4.2.0"/>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rPr>
            </w:pPr>
            <w:r w:rsidRPr="001C0E1B">
              <w:rPr>
                <w:rFonts w:cs="v4.2.0"/>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rPr>
            </w:pPr>
            <w:r w:rsidRPr="001C0E1B">
              <w:rPr>
                <w:rFonts w:cs="v4.2.0"/>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2E597A">
            <w:pPr>
              <w:pStyle w:val="TAC"/>
            </w:pPr>
            <w:r w:rsidRPr="001C0E1B">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2E597A">
            <w:pPr>
              <w:pStyle w:val="TAC"/>
            </w:pPr>
            <w:r w:rsidRPr="001C0E1B">
              <w:rPr>
                <w:rFonts w:cs="v4.2.0"/>
                <w:bCs/>
              </w:rPr>
              <w:t>SSB.</w:t>
            </w:r>
            <w:r>
              <w:rPr>
                <w:rFonts w:cs="v4.2.0"/>
                <w:bCs/>
              </w:rPr>
              <w:t>5</w:t>
            </w:r>
            <w:r w:rsidRPr="001C0E1B">
              <w:rPr>
                <w:rFonts w:cs="v4.2.0"/>
                <w:bCs/>
              </w:rPr>
              <w:t xml:space="preserve"> FR1</w:t>
            </w:r>
          </w:p>
        </w:tc>
      </w:tr>
      <w:tr w:rsidR="00A86051"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A86051" w:rsidRPr="00291080" w:rsidRDefault="00A86051" w:rsidP="00A86051">
            <w:pPr>
              <w:pStyle w:val="TAL"/>
            </w:pPr>
            <w:r w:rsidRPr="00291080">
              <w:t>SMTC configuration</w:t>
            </w:r>
          </w:p>
        </w:tc>
        <w:tc>
          <w:tcPr>
            <w:tcW w:w="1794" w:type="dxa"/>
            <w:tcBorders>
              <w:bottom w:val="single" w:sz="4" w:space="0" w:color="auto"/>
            </w:tcBorders>
          </w:tcPr>
          <w:p w14:paraId="15ABFE7B" w14:textId="77777777" w:rsidR="00A86051" w:rsidRPr="001C0E1B" w:rsidRDefault="00A86051" w:rsidP="00A86051">
            <w:pPr>
              <w:pStyle w:val="TAC"/>
            </w:pPr>
          </w:p>
        </w:tc>
        <w:tc>
          <w:tcPr>
            <w:tcW w:w="2742" w:type="dxa"/>
            <w:gridSpan w:val="3"/>
            <w:tcBorders>
              <w:bottom w:val="single" w:sz="4" w:space="0" w:color="auto"/>
            </w:tcBorders>
          </w:tcPr>
          <w:p w14:paraId="25FC5F3B" w14:textId="2928CF44" w:rsidR="00A86051" w:rsidRPr="002B6532" w:rsidRDefault="00A86051" w:rsidP="00A86051">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1449A6B8" w14:textId="1DA41B3A" w:rsidR="00A86051" w:rsidRPr="001C0E1B" w:rsidRDefault="00A86051" w:rsidP="00A86051">
            <w:pPr>
              <w:pStyle w:val="TAC"/>
              <w:rPr>
                <w:rFonts w:cs="v4.2.0"/>
                <w:bCs/>
              </w:rPr>
            </w:pPr>
            <w:r w:rsidRPr="002B6532">
              <w:rPr>
                <w:rFonts w:cs="v4.2.0"/>
                <w:bCs/>
                <w:lang w:eastAsia="zh-CN"/>
              </w:rPr>
              <w:t>#2: SMTC.</w:t>
            </w:r>
            <w:r>
              <w:rPr>
                <w:rFonts w:cs="v4.2.0"/>
                <w:bCs/>
                <w:lang w:eastAsia="zh-CN"/>
              </w:rPr>
              <w:t>5</w:t>
            </w:r>
            <w:r w:rsidRPr="002B6532">
              <w:rPr>
                <w:rFonts w:cs="v4.2.0"/>
                <w:bCs/>
                <w:lang w:eastAsia="zh-CN"/>
              </w:rPr>
              <w:t xml:space="preserve"> for Cell 2</w:t>
            </w:r>
          </w:p>
        </w:tc>
        <w:tc>
          <w:tcPr>
            <w:tcW w:w="2419" w:type="dxa"/>
            <w:gridSpan w:val="3"/>
            <w:tcBorders>
              <w:bottom w:val="single" w:sz="4" w:space="0" w:color="auto"/>
            </w:tcBorders>
          </w:tcPr>
          <w:p w14:paraId="5776CBC5" w14:textId="3BB54A66" w:rsidR="00A86051" w:rsidRPr="002B6532" w:rsidRDefault="00A86051" w:rsidP="00A86051">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6</w:t>
            </w:r>
            <w:r w:rsidRPr="002B6532">
              <w:rPr>
                <w:rFonts w:ascii="Arial" w:hAnsi="Arial" w:cs="v4.2.0"/>
                <w:bCs/>
                <w:sz w:val="18"/>
                <w:lang w:eastAsia="zh-CN"/>
              </w:rPr>
              <w:t xml:space="preserve"> for Cell 1</w:t>
            </w:r>
          </w:p>
          <w:p w14:paraId="1918A6A2" w14:textId="34F40C16" w:rsidR="00A86051" w:rsidRPr="001C0E1B" w:rsidRDefault="00A86051" w:rsidP="00A86051">
            <w:pPr>
              <w:pStyle w:val="TAC"/>
              <w:rPr>
                <w:rFonts w:cs="v4.2.0"/>
                <w:bCs/>
              </w:rPr>
            </w:pPr>
            <w:r w:rsidRPr="002B6532">
              <w:rPr>
                <w:rFonts w:cs="v4.2.0"/>
                <w:bCs/>
                <w:lang w:eastAsia="zh-CN"/>
              </w:rPr>
              <w:t>#2: SMTC.</w:t>
            </w:r>
            <w:r>
              <w:rPr>
                <w:rFonts w:cs="v4.2.0"/>
                <w:bCs/>
                <w:lang w:eastAsia="zh-CN"/>
              </w:rPr>
              <w:t>2</w:t>
            </w:r>
            <w:r w:rsidRPr="002B6532">
              <w:rPr>
                <w:rFonts w:cs="v4.2.0"/>
                <w:bCs/>
                <w:lang w:eastAsia="zh-CN"/>
              </w:rPr>
              <w:t xml:space="preserve">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pPr>
            <w:r w:rsidRPr="001C0E1B">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2E597A">
            <w:pPr>
              <w:pStyle w:val="TAC"/>
            </w:pPr>
            <w:r w:rsidRPr="001C0E1B">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112" type="#_x0000_t75" style="width:30.85pt;height:15.45pt" o:ole="" fillcolor="window">
                  <v:imagedata r:id="rId14" o:title=""/>
                </v:shape>
                <o:OLEObject Type="Embed" ProgID="Equation.3" ShapeID="_x0000_i1112" DrawAspect="Content" ObjectID="_1813122389" r:id="rId106"/>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rPr>
            </w:pPr>
            <w:r w:rsidRPr="001C0E1B">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113" type="#_x0000_t75" style="width:20.55pt;height:20.55pt" o:ole="" fillcolor="window">
                  <v:imagedata r:id="rId11" o:title=""/>
                </v:shape>
                <o:OLEObject Type="Embed" ProgID="Equation.3" ShapeID="_x0000_i1113" DrawAspect="Content" ObjectID="_1813122390" r:id="rId107"/>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114" type="#_x0000_t75" style="width:20.55pt;height:20.55pt" o:ole="" fillcolor="window">
                  <v:imagedata r:id="rId11" o:title=""/>
                </v:shape>
                <o:OLEObject Type="Embed" ProgID="Equation.3" ShapeID="_x0000_i1114" DrawAspect="Content" ObjectID="_1813122391" r:id="rId108"/>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115" type="#_x0000_t75" style="width:41.15pt;height:15.45pt" o:ole="" fillcolor="window">
                  <v:imagedata r:id="rId16" o:title=""/>
                </v:shape>
                <o:OLEObject Type="Embed" ProgID="Equation.3" ShapeID="_x0000_i1115" DrawAspect="Content" ObjectID="_1813122392" r:id="rId109"/>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rPr>
            </w:pPr>
            <w:r w:rsidRPr="001C0E1B">
              <w:rPr>
                <w:rFonts w:cs="v4.2.0"/>
              </w:rPr>
              <w:t>-82</w:t>
            </w:r>
          </w:p>
        </w:tc>
        <w:tc>
          <w:tcPr>
            <w:tcW w:w="851" w:type="dxa"/>
          </w:tcPr>
          <w:p w14:paraId="4BBCF7D6" w14:textId="77777777" w:rsidR="00DF6176" w:rsidRPr="001C0E1B" w:rsidRDefault="00DF6176" w:rsidP="002E597A">
            <w:pPr>
              <w:pStyle w:val="TAC"/>
              <w:rPr>
                <w:rFonts w:cs="v4.2.0"/>
              </w:rPr>
            </w:pPr>
            <w:r w:rsidRPr="001C0E1B">
              <w:rPr>
                <w:rFonts w:cs="v4.2.0"/>
              </w:rPr>
              <w:t>-85</w:t>
            </w:r>
          </w:p>
        </w:tc>
        <w:tc>
          <w:tcPr>
            <w:tcW w:w="899" w:type="dxa"/>
          </w:tcPr>
          <w:p w14:paraId="2B7CA7EE" w14:textId="77777777" w:rsidR="00DF6176" w:rsidRPr="001C0E1B" w:rsidRDefault="00DF6176" w:rsidP="002E597A">
            <w:pPr>
              <w:pStyle w:val="TAC"/>
              <w:rPr>
                <w:rFonts w:cs="v4.2.0"/>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rPr>
            </w:pPr>
            <w:r w:rsidRPr="001C0E1B">
              <w:rPr>
                <w:rFonts w:cs="v4.2.0"/>
              </w:rPr>
              <w:t>-82</w:t>
            </w:r>
          </w:p>
        </w:tc>
        <w:tc>
          <w:tcPr>
            <w:tcW w:w="767" w:type="dxa"/>
          </w:tcPr>
          <w:p w14:paraId="15ED882A" w14:textId="77777777" w:rsidR="00DF6176" w:rsidRPr="001C0E1B" w:rsidRDefault="00DF6176" w:rsidP="002E597A">
            <w:pPr>
              <w:pStyle w:val="TAC"/>
              <w:rPr>
                <w:rFonts w:cs="v4.2.0"/>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rPr>
            </w:pPr>
            <w:r w:rsidRPr="001C0E1B">
              <w:rPr>
                <w:rFonts w:cs="v4.2.0"/>
              </w:rPr>
              <w:t>dBm/9.36 MHz</w:t>
            </w:r>
          </w:p>
        </w:tc>
        <w:tc>
          <w:tcPr>
            <w:tcW w:w="992" w:type="dxa"/>
          </w:tcPr>
          <w:p w14:paraId="57C49BA6" w14:textId="77777777" w:rsidR="00DF6176" w:rsidRPr="001C0E1B" w:rsidRDefault="00DF6176" w:rsidP="002E597A">
            <w:pPr>
              <w:pStyle w:val="TAC"/>
              <w:rPr>
                <w:rFonts w:cs="v4.2.0"/>
              </w:rPr>
            </w:pPr>
            <w:r w:rsidRPr="001C0E1B">
              <w:t>-53.94</w:t>
            </w:r>
          </w:p>
        </w:tc>
        <w:tc>
          <w:tcPr>
            <w:tcW w:w="851" w:type="dxa"/>
          </w:tcPr>
          <w:p w14:paraId="2C94173B" w14:textId="77777777" w:rsidR="00DF6176" w:rsidRPr="001C0E1B" w:rsidRDefault="00DF6176" w:rsidP="002E597A">
            <w:pPr>
              <w:pStyle w:val="TAC"/>
              <w:rPr>
                <w:rFonts w:cs="v4.2.0"/>
              </w:rPr>
            </w:pPr>
            <w:r w:rsidRPr="001C0E1B">
              <w:t>-52.21</w:t>
            </w:r>
          </w:p>
        </w:tc>
        <w:tc>
          <w:tcPr>
            <w:tcW w:w="899" w:type="dxa"/>
          </w:tcPr>
          <w:p w14:paraId="484C09CD"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 w:name="_Toc535476473"/>
      <w:r w:rsidRPr="001C0E1B">
        <w:t>A.</w:t>
      </w:r>
      <w:r>
        <w:t>14.1.1.</w:t>
      </w:r>
      <w:r w:rsidRPr="001C0E1B">
        <w:t>3</w:t>
      </w:r>
      <w:r w:rsidRPr="001C0E1B">
        <w:tab/>
        <w:t>Test Requirements</w:t>
      </w:r>
      <w:bookmarkEnd w:id="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6F820156"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B78641" w14:textId="77777777" w:rsidR="00CC6B68" w:rsidRPr="007479E8" w:rsidRDefault="00CC6B68"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BA62263" w14:textId="77777777" w:rsidR="00CC6B68" w:rsidRPr="007479E8" w:rsidRDefault="00CC6B68" w:rsidP="005C1D22">
            <w:pPr>
              <w:pStyle w:val="TAH"/>
              <w:rPr>
                <w:lang w:eastAsia="zh-TW"/>
              </w:rPr>
            </w:pPr>
            <w:r w:rsidRPr="007479E8">
              <w:rPr>
                <w:lang w:eastAsia="zh-TW"/>
              </w:rPr>
              <w:t>Description</w:t>
            </w:r>
          </w:p>
        </w:tc>
      </w:tr>
      <w:tr w:rsidR="00CC6B68" w:rsidRPr="007479E8" w14:paraId="637DD594"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97A241F" w14:textId="77777777" w:rsidR="00CC6B68" w:rsidRPr="007479E8" w:rsidRDefault="00CC6B68"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DC8980D" w14:textId="77777777" w:rsidR="00CC6B68" w:rsidRPr="007479E8" w:rsidRDefault="00CC6B68"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9FB636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778B12" w14:textId="77777777" w:rsidR="00CC6B68" w:rsidRPr="007479E8" w:rsidRDefault="00CC6B68"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E1F187E" w14:textId="77777777" w:rsidR="00CC6B68" w:rsidRPr="007479E8" w:rsidRDefault="00CC6B68"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A86051" w:rsidRPr="007479E8" w14:paraId="3856E3C3"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223BA5" w14:textId="04214F8B" w:rsidR="00A86051" w:rsidRPr="007479E8" w:rsidRDefault="00A86051" w:rsidP="00A86051">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26325C36" w14:textId="77777777" w:rsidR="00A86051" w:rsidRDefault="00A86051" w:rsidP="00A86051"/>
    <w:p w14:paraId="16EEF304" w14:textId="3F7C7F74" w:rsidR="00627BBD" w:rsidRDefault="00627BBD" w:rsidP="00627BBD">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pPr>
            <w:r w:rsidRPr="00147CDD">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pPr>
            <w:r w:rsidRPr="00147CDD">
              <w:t>rangeToBestCell</w:t>
            </w:r>
          </w:p>
        </w:tc>
        <w:tc>
          <w:tcPr>
            <w:tcW w:w="708" w:type="dxa"/>
          </w:tcPr>
          <w:p w14:paraId="2141BD84" w14:textId="77777777" w:rsidR="00DF6176" w:rsidRPr="001C0E1B" w:rsidRDefault="00DF6176" w:rsidP="002E597A">
            <w:pPr>
              <w:pStyle w:val="TAC"/>
            </w:pPr>
          </w:p>
        </w:tc>
        <w:tc>
          <w:tcPr>
            <w:tcW w:w="1134" w:type="dxa"/>
          </w:tcPr>
          <w:p w14:paraId="7210245A" w14:textId="77777777" w:rsidR="00DF6176" w:rsidRPr="001C0E1B" w:rsidRDefault="00DF6176" w:rsidP="002E597A">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t>T1</w:t>
            </w:r>
          </w:p>
        </w:tc>
        <w:tc>
          <w:tcPr>
            <w:tcW w:w="708" w:type="dxa"/>
          </w:tcPr>
          <w:p w14:paraId="79240EFC" w14:textId="77777777" w:rsidR="00DF6176" w:rsidRPr="001C0E1B" w:rsidRDefault="00DF6176" w:rsidP="002E597A">
            <w:pPr>
              <w:pStyle w:val="TAC"/>
            </w:pPr>
            <w:r w:rsidRPr="001C0E1B">
              <w:t>s</w:t>
            </w:r>
          </w:p>
        </w:tc>
        <w:tc>
          <w:tcPr>
            <w:tcW w:w="1134" w:type="dxa"/>
          </w:tcPr>
          <w:p w14:paraId="775FDFBE" w14:textId="77777777" w:rsidR="00DF6176" w:rsidRPr="001C0E1B" w:rsidRDefault="00DF6176" w:rsidP="002E597A">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AD086E">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CC6B68" w:rsidRPr="001C0E1B" w14:paraId="5A9E5A3E" w14:textId="77777777" w:rsidTr="002E597A">
        <w:trPr>
          <w:cantSplit/>
          <w:jc w:val="center"/>
        </w:trPr>
        <w:tc>
          <w:tcPr>
            <w:tcW w:w="1951" w:type="dxa"/>
            <w:tcBorders>
              <w:left w:val="single" w:sz="4" w:space="0" w:color="auto"/>
              <w:bottom w:val="nil"/>
            </w:tcBorders>
          </w:tcPr>
          <w:p w14:paraId="5B473191"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55456FE6" w14:textId="77777777" w:rsidR="00CC6B68" w:rsidRPr="001C0E1B" w:rsidRDefault="00CC6B68" w:rsidP="00CC6B68">
            <w:pPr>
              <w:pStyle w:val="TAC"/>
            </w:pPr>
          </w:p>
        </w:tc>
        <w:tc>
          <w:tcPr>
            <w:tcW w:w="2742" w:type="dxa"/>
            <w:gridSpan w:val="3"/>
            <w:tcBorders>
              <w:bottom w:val="single" w:sz="4" w:space="0" w:color="auto"/>
            </w:tcBorders>
          </w:tcPr>
          <w:p w14:paraId="258042FA" w14:textId="0574ED31" w:rsidR="00CC6B68" w:rsidRDefault="00CC6B68" w:rsidP="00CC6B68">
            <w:pPr>
              <w:pStyle w:val="TAC"/>
              <w:rPr>
                <w:rFonts w:cs="v4.2.0"/>
              </w:rPr>
            </w:pPr>
            <w:r>
              <w:rPr>
                <w:rFonts w:cs="v4.2.0" w:hint="eastAsia"/>
              </w:rPr>
              <w:t>S</w:t>
            </w:r>
            <w:r>
              <w:rPr>
                <w:rFonts w:cs="v4.2.0"/>
              </w:rPr>
              <w:t>SC.1 for Config 1</w:t>
            </w:r>
          </w:p>
          <w:p w14:paraId="0C97FC86" w14:textId="71BC2207"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61C62AD5" w14:textId="59724D58" w:rsidR="00CC6B68" w:rsidRDefault="00CC6B68" w:rsidP="00CC6B68">
            <w:pPr>
              <w:pStyle w:val="TAC"/>
              <w:rPr>
                <w:rFonts w:cs="v4.2.0"/>
              </w:rPr>
            </w:pPr>
            <w:r>
              <w:rPr>
                <w:rFonts w:cs="v4.2.0"/>
              </w:rPr>
              <w:t>NSC.1 for Config 1</w:t>
            </w:r>
          </w:p>
          <w:p w14:paraId="73568E4F" w14:textId="62C502E7" w:rsidR="00CC6B68" w:rsidRPr="001C0E1B" w:rsidRDefault="00CC6B68" w:rsidP="00CC6B68">
            <w:pPr>
              <w:pStyle w:val="TAC"/>
              <w:rPr>
                <w:rFonts w:cs="v4.2.0"/>
              </w:rPr>
            </w:pPr>
            <w:r>
              <w:rPr>
                <w:rFonts w:cs="v4.2.0"/>
              </w:rPr>
              <w:t>NSC.2 Config 2</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rPr>
            </w:pPr>
            <w:r w:rsidRPr="001C0E1B">
              <w:rPr>
                <w:rFonts w:cs="v4.2.0"/>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rPr>
            </w:pPr>
            <w:r w:rsidRPr="001C0E1B">
              <w:rPr>
                <w:rFonts w:cs="v4.2.0"/>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rPr>
            </w:pPr>
            <w:r w:rsidRPr="001C0E1B">
              <w:rPr>
                <w:rFonts w:cs="v4.2.0"/>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2E597A">
            <w:pPr>
              <w:pStyle w:val="TAC"/>
            </w:pPr>
            <w:r w:rsidRPr="001C0E1B">
              <w:t>ULBWP.0.1</w:t>
            </w:r>
          </w:p>
        </w:tc>
      </w:tr>
      <w:tr w:rsidR="00906650"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906650" w:rsidRPr="001C0E1B" w:rsidRDefault="00906650" w:rsidP="00906650">
            <w:pPr>
              <w:pStyle w:val="TAL"/>
            </w:pPr>
            <w:r w:rsidRPr="00291080">
              <w:t>SSB configuration</w:t>
            </w:r>
          </w:p>
        </w:tc>
        <w:tc>
          <w:tcPr>
            <w:tcW w:w="1794" w:type="dxa"/>
            <w:tcBorders>
              <w:bottom w:val="single" w:sz="4" w:space="0" w:color="auto"/>
            </w:tcBorders>
          </w:tcPr>
          <w:p w14:paraId="1F405773" w14:textId="77777777" w:rsidR="00906650" w:rsidRPr="001C0E1B" w:rsidRDefault="00906650" w:rsidP="00906650">
            <w:pPr>
              <w:pStyle w:val="TAC"/>
            </w:pPr>
          </w:p>
        </w:tc>
        <w:tc>
          <w:tcPr>
            <w:tcW w:w="2742" w:type="dxa"/>
            <w:gridSpan w:val="3"/>
            <w:tcBorders>
              <w:bottom w:val="single" w:sz="4" w:space="0" w:color="auto"/>
            </w:tcBorders>
          </w:tcPr>
          <w:p w14:paraId="026790C7" w14:textId="38AFBA24" w:rsidR="00906650" w:rsidRPr="001C0E1B" w:rsidRDefault="00906650" w:rsidP="00906650">
            <w:pPr>
              <w:pStyle w:val="TAC"/>
            </w:pPr>
            <w:r w:rsidRPr="002B6532">
              <w:rPr>
                <w:rFonts w:cs="v4.2.0"/>
                <w:bCs/>
                <w:lang w:eastAsia="zh-CN"/>
              </w:rPr>
              <w:t>SSB.1 FR1</w:t>
            </w:r>
          </w:p>
        </w:tc>
        <w:tc>
          <w:tcPr>
            <w:tcW w:w="2419" w:type="dxa"/>
            <w:gridSpan w:val="3"/>
            <w:tcBorders>
              <w:bottom w:val="single" w:sz="4" w:space="0" w:color="auto"/>
            </w:tcBorders>
          </w:tcPr>
          <w:p w14:paraId="5A29C608" w14:textId="0CF53415" w:rsidR="00906650" w:rsidRPr="001C0E1B" w:rsidRDefault="00906650" w:rsidP="00906650">
            <w:pPr>
              <w:pStyle w:val="TAC"/>
            </w:pPr>
            <w:r w:rsidRPr="002B6532">
              <w:rPr>
                <w:rFonts w:cs="v4.2.0"/>
                <w:bCs/>
                <w:lang w:eastAsia="zh-CN"/>
              </w:rPr>
              <w:t>SSB.</w:t>
            </w:r>
            <w:r>
              <w:rPr>
                <w:rFonts w:cs="v4.2.0"/>
                <w:bCs/>
                <w:lang w:eastAsia="zh-CN"/>
              </w:rPr>
              <w:t>5</w:t>
            </w:r>
            <w:r w:rsidRPr="002B6532">
              <w:rPr>
                <w:rFonts w:cs="v4.2.0"/>
                <w:bCs/>
                <w:lang w:eastAsia="zh-CN"/>
              </w:rPr>
              <w:t xml:space="preserve"> FR1</w:t>
            </w:r>
          </w:p>
        </w:tc>
      </w:tr>
      <w:tr w:rsidR="00906650"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906650" w:rsidRPr="001C0E1B" w:rsidRDefault="00906650" w:rsidP="00906650">
            <w:pPr>
              <w:pStyle w:val="TAL"/>
            </w:pPr>
            <w:r w:rsidRPr="00291080">
              <w:t>SMTC configuration</w:t>
            </w:r>
          </w:p>
        </w:tc>
        <w:tc>
          <w:tcPr>
            <w:tcW w:w="1794" w:type="dxa"/>
            <w:tcBorders>
              <w:bottom w:val="single" w:sz="4" w:space="0" w:color="auto"/>
            </w:tcBorders>
          </w:tcPr>
          <w:p w14:paraId="0437FE2B" w14:textId="77777777" w:rsidR="00906650" w:rsidRPr="001C0E1B" w:rsidRDefault="00906650" w:rsidP="00906650">
            <w:pPr>
              <w:pStyle w:val="TAC"/>
            </w:pPr>
          </w:p>
        </w:tc>
        <w:tc>
          <w:tcPr>
            <w:tcW w:w="2742" w:type="dxa"/>
            <w:gridSpan w:val="3"/>
            <w:tcBorders>
              <w:bottom w:val="single" w:sz="4" w:space="0" w:color="auto"/>
            </w:tcBorders>
          </w:tcPr>
          <w:p w14:paraId="6AB19BFC" w14:textId="77777777" w:rsidR="00906650" w:rsidRPr="002B6532"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MTC.2 for Cell 1</w:t>
            </w:r>
          </w:p>
          <w:p w14:paraId="709AD447" w14:textId="35DBC007" w:rsidR="00906650" w:rsidRPr="001C0E1B" w:rsidRDefault="00906650" w:rsidP="00906650">
            <w:pPr>
              <w:pStyle w:val="TAC"/>
            </w:pPr>
            <w:r w:rsidRPr="002B6532">
              <w:rPr>
                <w:rFonts w:cs="v4.2.0"/>
                <w:bCs/>
                <w:lang w:eastAsia="zh-CN"/>
              </w:rPr>
              <w:t>#2: SMTC.</w:t>
            </w:r>
            <w:r>
              <w:rPr>
                <w:rFonts w:cs="v4.2.0"/>
                <w:bCs/>
                <w:lang w:eastAsia="zh-CN"/>
              </w:rPr>
              <w:t>5</w:t>
            </w:r>
            <w:r w:rsidRPr="002B6532">
              <w:rPr>
                <w:rFonts w:cs="v4.2.0"/>
                <w:bCs/>
                <w:lang w:eastAsia="zh-CN"/>
              </w:rPr>
              <w:t xml:space="preserve"> for Cell 2</w:t>
            </w:r>
          </w:p>
        </w:tc>
        <w:tc>
          <w:tcPr>
            <w:tcW w:w="2419" w:type="dxa"/>
            <w:gridSpan w:val="3"/>
            <w:tcBorders>
              <w:bottom w:val="single" w:sz="4" w:space="0" w:color="auto"/>
            </w:tcBorders>
          </w:tcPr>
          <w:p w14:paraId="28F5BD86" w14:textId="4A62A170" w:rsidR="00906650" w:rsidRPr="002B6532"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6</w:t>
            </w:r>
            <w:r w:rsidRPr="002B6532">
              <w:rPr>
                <w:rFonts w:ascii="Arial" w:hAnsi="Arial" w:cs="v4.2.0"/>
                <w:bCs/>
                <w:sz w:val="18"/>
                <w:lang w:eastAsia="zh-CN"/>
              </w:rPr>
              <w:t xml:space="preserve"> for Cell 1</w:t>
            </w:r>
          </w:p>
          <w:p w14:paraId="579FC3F0" w14:textId="44D817CF" w:rsidR="00906650" w:rsidRPr="001C0E1B" w:rsidRDefault="00906650" w:rsidP="00906650">
            <w:pPr>
              <w:pStyle w:val="TAC"/>
            </w:pPr>
            <w:r w:rsidRPr="002B6532">
              <w:rPr>
                <w:rFonts w:cs="v4.2.0"/>
                <w:bCs/>
                <w:lang w:eastAsia="zh-CN"/>
              </w:rPr>
              <w:t>#2: SMTC.</w:t>
            </w:r>
            <w:r>
              <w:rPr>
                <w:rFonts w:cs="v4.2.0"/>
                <w:bCs/>
                <w:lang w:eastAsia="zh-CN"/>
              </w:rPr>
              <w:t>2</w:t>
            </w:r>
            <w:r w:rsidRPr="002B6532">
              <w:rPr>
                <w:rFonts w:cs="v4.2.0"/>
                <w:bCs/>
                <w:lang w:eastAsia="zh-CN"/>
              </w:rPr>
              <w:t xml:space="preserve">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pPr>
            <w:r w:rsidRPr="001C0E1B">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2E597A">
            <w:pPr>
              <w:pStyle w:val="TAC"/>
            </w:pPr>
            <w:r w:rsidRPr="001C0E1B">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16" type="#_x0000_t75" style="width:30.85pt;height:15.45pt" o:ole="" fillcolor="window">
                  <v:imagedata r:id="rId14" o:title=""/>
                </v:shape>
                <o:OLEObject Type="Embed" ProgID="Equation.3" ShapeID="_x0000_i1116" DrawAspect="Content" ObjectID="_1813122393" r:id="rId110"/>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rPr>
            </w:pPr>
            <w:r w:rsidRPr="001C0E1B">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17" type="#_x0000_t75" style="width:20.55pt;height:20.55pt" o:ole="" fillcolor="window">
                  <v:imagedata r:id="rId11" o:title=""/>
                </v:shape>
                <o:OLEObject Type="Embed" ProgID="Equation.3" ShapeID="_x0000_i1117" DrawAspect="Content" ObjectID="_1813122394" r:id="rId111"/>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18" type="#_x0000_t75" style="width:20.55pt;height:20.55pt" o:ole="" fillcolor="window">
                  <v:imagedata r:id="rId11" o:title=""/>
                </v:shape>
                <o:OLEObject Type="Embed" ProgID="Equation.3" ShapeID="_x0000_i1118" DrawAspect="Content" ObjectID="_1813122395" r:id="rId112"/>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19" type="#_x0000_t75" style="width:41.15pt;height:15.45pt" o:ole="" fillcolor="window">
                  <v:imagedata r:id="rId16" o:title=""/>
                </v:shape>
                <o:OLEObject Type="Embed" ProgID="Equation.3" ShapeID="_x0000_i1119" DrawAspect="Content" ObjectID="_1813122396" r:id="rId113"/>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rPr>
            </w:pPr>
            <w:r w:rsidRPr="001C0E1B">
              <w:rPr>
                <w:rFonts w:cs="v4.2.0"/>
              </w:rPr>
              <w:t>-82</w:t>
            </w:r>
          </w:p>
        </w:tc>
        <w:tc>
          <w:tcPr>
            <w:tcW w:w="851" w:type="dxa"/>
          </w:tcPr>
          <w:p w14:paraId="426C53C7" w14:textId="77777777" w:rsidR="00DF6176" w:rsidRPr="001C0E1B" w:rsidRDefault="00DF6176" w:rsidP="002E597A">
            <w:pPr>
              <w:pStyle w:val="TAC"/>
              <w:rPr>
                <w:rFonts w:cs="v4.2.0"/>
              </w:rPr>
            </w:pPr>
            <w:r w:rsidRPr="001C0E1B">
              <w:rPr>
                <w:rFonts w:cs="v4.2.0"/>
              </w:rPr>
              <w:t>-85</w:t>
            </w:r>
          </w:p>
        </w:tc>
        <w:tc>
          <w:tcPr>
            <w:tcW w:w="899" w:type="dxa"/>
          </w:tcPr>
          <w:p w14:paraId="50D6DE12" w14:textId="77777777" w:rsidR="00DF6176" w:rsidRPr="001C0E1B" w:rsidRDefault="00DF6176" w:rsidP="002E597A">
            <w:pPr>
              <w:pStyle w:val="TAC"/>
              <w:rPr>
                <w:rFonts w:cs="v4.2.0"/>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rPr>
            </w:pPr>
            <w:r w:rsidRPr="001C0E1B">
              <w:rPr>
                <w:rFonts w:cs="v4.2.0"/>
              </w:rPr>
              <w:t>-82</w:t>
            </w:r>
          </w:p>
        </w:tc>
        <w:tc>
          <w:tcPr>
            <w:tcW w:w="767" w:type="dxa"/>
          </w:tcPr>
          <w:p w14:paraId="3DDDA8DE" w14:textId="77777777" w:rsidR="00DF6176" w:rsidRPr="001C0E1B" w:rsidRDefault="00DF6176" w:rsidP="002E597A">
            <w:pPr>
              <w:pStyle w:val="TAC"/>
              <w:rPr>
                <w:rFonts w:cs="v4.2.0"/>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rPr>
            </w:pPr>
            <w:r w:rsidRPr="001C0E1B">
              <w:rPr>
                <w:rFonts w:cs="v4.2.0"/>
              </w:rPr>
              <w:t>dBm/9.36 MHz</w:t>
            </w:r>
          </w:p>
        </w:tc>
        <w:tc>
          <w:tcPr>
            <w:tcW w:w="992" w:type="dxa"/>
          </w:tcPr>
          <w:p w14:paraId="1F45FC1E" w14:textId="77777777" w:rsidR="00DF6176" w:rsidRPr="001C0E1B" w:rsidRDefault="00DF6176" w:rsidP="002E597A">
            <w:pPr>
              <w:pStyle w:val="TAC"/>
              <w:rPr>
                <w:rFonts w:cs="v4.2.0"/>
              </w:rPr>
            </w:pPr>
            <w:r w:rsidRPr="001C0E1B">
              <w:t>-53.94</w:t>
            </w:r>
          </w:p>
        </w:tc>
        <w:tc>
          <w:tcPr>
            <w:tcW w:w="851" w:type="dxa"/>
          </w:tcPr>
          <w:p w14:paraId="5AE5CDF5" w14:textId="77777777" w:rsidR="00DF6176" w:rsidRPr="001C0E1B" w:rsidRDefault="00DF6176" w:rsidP="002E597A">
            <w:pPr>
              <w:pStyle w:val="TAC"/>
              <w:rPr>
                <w:rFonts w:cs="v4.2.0"/>
              </w:rPr>
            </w:pPr>
            <w:r w:rsidRPr="001C0E1B">
              <w:t>-52.21</w:t>
            </w:r>
          </w:p>
        </w:tc>
        <w:tc>
          <w:tcPr>
            <w:tcW w:w="899" w:type="dxa"/>
          </w:tcPr>
          <w:p w14:paraId="3D1B1FA6"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lastRenderedPageBreak/>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1C980F0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E243E6"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353B01C" w14:textId="77777777" w:rsidR="0000578F" w:rsidRPr="007479E8" w:rsidRDefault="0000578F" w:rsidP="005C1D22">
            <w:pPr>
              <w:pStyle w:val="TAH"/>
              <w:rPr>
                <w:lang w:eastAsia="zh-TW"/>
              </w:rPr>
            </w:pPr>
            <w:r w:rsidRPr="007479E8">
              <w:rPr>
                <w:lang w:eastAsia="zh-TW"/>
              </w:rPr>
              <w:t>Description</w:t>
            </w:r>
          </w:p>
        </w:tc>
      </w:tr>
      <w:tr w:rsidR="0000578F" w:rsidRPr="007479E8" w14:paraId="42381329"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085EFEB"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51B274"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01F8FB4"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43F205"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5A899C2"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36484D7B"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D8B945" w14:textId="03980C5B" w:rsidR="0000578F" w:rsidRPr="007479E8" w:rsidRDefault="0000578F"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pPr>
            <w:r w:rsidRPr="001C0E1B">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pPr>
            <w:r w:rsidRPr="001C0E1B">
              <w:t>rangeToBestCell</w:t>
            </w:r>
          </w:p>
        </w:tc>
        <w:tc>
          <w:tcPr>
            <w:tcW w:w="708" w:type="dxa"/>
          </w:tcPr>
          <w:p w14:paraId="562B8B9B" w14:textId="77777777" w:rsidR="00DF6176" w:rsidRPr="001C0E1B" w:rsidRDefault="00DF6176" w:rsidP="002E597A">
            <w:pPr>
              <w:pStyle w:val="TAC"/>
            </w:pPr>
          </w:p>
        </w:tc>
        <w:tc>
          <w:tcPr>
            <w:tcW w:w="1134" w:type="dxa"/>
          </w:tcPr>
          <w:p w14:paraId="5F97A9ED" w14:textId="77777777" w:rsidR="00DF6176" w:rsidRPr="001C0E1B" w:rsidRDefault="00DF6176" w:rsidP="002E597A">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t>T1</w:t>
            </w:r>
          </w:p>
        </w:tc>
        <w:tc>
          <w:tcPr>
            <w:tcW w:w="708" w:type="dxa"/>
          </w:tcPr>
          <w:p w14:paraId="14A48EC2" w14:textId="77777777" w:rsidR="00DF6176" w:rsidRPr="001C0E1B" w:rsidRDefault="00DF6176" w:rsidP="002E597A">
            <w:pPr>
              <w:pStyle w:val="TAC"/>
            </w:pPr>
            <w:r w:rsidRPr="001C0E1B">
              <w:t>s</w:t>
            </w:r>
          </w:p>
        </w:tc>
        <w:tc>
          <w:tcPr>
            <w:tcW w:w="1134" w:type="dxa"/>
          </w:tcPr>
          <w:p w14:paraId="0805694B" w14:textId="77777777" w:rsidR="00DF6176" w:rsidRPr="001C0E1B" w:rsidRDefault="00DF6176" w:rsidP="002E597A">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BB2690">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00578F" w:rsidRPr="001C0E1B" w14:paraId="16D3E8C5" w14:textId="77777777" w:rsidTr="002E597A">
        <w:trPr>
          <w:cantSplit/>
          <w:jc w:val="center"/>
        </w:trPr>
        <w:tc>
          <w:tcPr>
            <w:tcW w:w="1946" w:type="dxa"/>
            <w:tcBorders>
              <w:left w:val="single" w:sz="4" w:space="0" w:color="auto"/>
              <w:bottom w:val="nil"/>
            </w:tcBorders>
          </w:tcPr>
          <w:p w14:paraId="65ED4FB1"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5C1737EE" w14:textId="77777777" w:rsidR="0000578F" w:rsidRPr="001C0E1B" w:rsidRDefault="0000578F" w:rsidP="0000578F">
            <w:pPr>
              <w:pStyle w:val="TAC"/>
            </w:pPr>
          </w:p>
        </w:tc>
        <w:tc>
          <w:tcPr>
            <w:tcW w:w="2126" w:type="dxa"/>
            <w:gridSpan w:val="2"/>
            <w:tcBorders>
              <w:bottom w:val="single" w:sz="4" w:space="0" w:color="auto"/>
            </w:tcBorders>
          </w:tcPr>
          <w:p w14:paraId="679EF107" w14:textId="3B0D4098" w:rsidR="0000578F" w:rsidRDefault="0000578F" w:rsidP="0000578F">
            <w:pPr>
              <w:pStyle w:val="TAC"/>
              <w:rPr>
                <w:rFonts w:cs="v4.2.0"/>
              </w:rPr>
            </w:pPr>
            <w:r>
              <w:rPr>
                <w:rFonts w:cs="v4.2.0" w:hint="eastAsia"/>
              </w:rPr>
              <w:t>S</w:t>
            </w:r>
            <w:r>
              <w:rPr>
                <w:rFonts w:cs="v4.2.0"/>
              </w:rPr>
              <w:t>SC.1 for Config 1</w:t>
            </w:r>
          </w:p>
          <w:p w14:paraId="29FD4075" w14:textId="0673D78C"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FC8483" w14:textId="2520BE8C" w:rsidR="0000578F" w:rsidRDefault="0000578F" w:rsidP="0000578F">
            <w:pPr>
              <w:pStyle w:val="TAC"/>
              <w:rPr>
                <w:rFonts w:cs="v4.2.0"/>
              </w:rPr>
            </w:pPr>
            <w:r>
              <w:rPr>
                <w:rFonts w:cs="v4.2.0"/>
              </w:rPr>
              <w:t>NSC.1 for Config 1</w:t>
            </w:r>
          </w:p>
          <w:p w14:paraId="24DB9445" w14:textId="743ACC89" w:rsidR="0000578F" w:rsidRPr="001C0E1B" w:rsidRDefault="0000578F" w:rsidP="0000578F">
            <w:pPr>
              <w:pStyle w:val="TAC"/>
              <w:rPr>
                <w:rFonts w:cs="v4.2.0"/>
              </w:rPr>
            </w:pPr>
            <w:r>
              <w:rPr>
                <w:rFonts w:cs="v4.2.0"/>
              </w:rPr>
              <w:t>NSC.2 for Config 2</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rPr>
            </w:pPr>
            <w:r w:rsidRPr="001C0E1B">
              <w:rPr>
                <w:rFonts w:cs="v4.2.0"/>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rPr>
            </w:pPr>
            <w:r w:rsidRPr="001C0E1B">
              <w:rPr>
                <w:rFonts w:cs="v4.2.0"/>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rPr>
            </w:pPr>
            <w:r w:rsidRPr="001C0E1B">
              <w:rPr>
                <w:rFonts w:cs="v4.2.0"/>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2E597A">
            <w:pPr>
              <w:pStyle w:val="TAC"/>
            </w:pPr>
            <w:r w:rsidRPr="001C0E1B">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2E597A">
            <w:pPr>
              <w:pStyle w:val="TAC"/>
            </w:pPr>
            <w:r w:rsidRPr="001C0E1B">
              <w:rPr>
                <w:rFonts w:cs="v4.2.0"/>
                <w:bCs/>
              </w:rPr>
              <w:t>SSB.</w:t>
            </w:r>
            <w:r>
              <w:rPr>
                <w:rFonts w:cs="v4.2.0"/>
                <w:bCs/>
              </w:rPr>
              <w:t>1</w:t>
            </w:r>
            <w:r w:rsidRPr="001C0E1B">
              <w:rPr>
                <w:rFonts w:cs="v4.2.0"/>
                <w:bCs/>
              </w:rPr>
              <w:t xml:space="preserve"> FR1</w:t>
            </w:r>
          </w:p>
        </w:tc>
      </w:tr>
      <w:tr w:rsidR="00906650"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36C440A0" w14:textId="77777777" w:rsidR="00906650" w:rsidRPr="001C0E1B" w:rsidRDefault="00906650" w:rsidP="00906650">
            <w:pPr>
              <w:pStyle w:val="TAC"/>
            </w:pPr>
          </w:p>
        </w:tc>
        <w:tc>
          <w:tcPr>
            <w:tcW w:w="2126" w:type="dxa"/>
            <w:gridSpan w:val="2"/>
            <w:tcBorders>
              <w:bottom w:val="single" w:sz="4" w:space="0" w:color="auto"/>
            </w:tcBorders>
          </w:tcPr>
          <w:p w14:paraId="21F00F05" w14:textId="7B1EB5E7" w:rsidR="00906650" w:rsidRPr="00840E06" w:rsidRDefault="00906650" w:rsidP="00906650">
            <w:pPr>
              <w:pStyle w:val="TAC"/>
              <w:rPr>
                <w:rFonts w:cs="v4.2.0"/>
                <w:bCs/>
              </w:rPr>
            </w:pPr>
            <w:r w:rsidRPr="002B6532">
              <w:rPr>
                <w:rFonts w:cs="v4.2.0"/>
                <w:bCs/>
                <w:lang w:eastAsia="zh-CN"/>
              </w:rPr>
              <w:t xml:space="preserve">#1: </w:t>
            </w:r>
            <w:r w:rsidRPr="002B6532">
              <w:rPr>
                <w:rFonts w:cs="v4.2.0" w:hint="eastAsia"/>
                <w:bCs/>
                <w:lang w:eastAsia="zh-CN"/>
              </w:rPr>
              <w:t>S</w:t>
            </w:r>
            <w:r w:rsidRPr="002B6532">
              <w:rPr>
                <w:rFonts w:cs="v4.2.0"/>
                <w:bCs/>
                <w:lang w:eastAsia="zh-CN"/>
              </w:rPr>
              <w:t>MTC.</w:t>
            </w:r>
            <w:r>
              <w:rPr>
                <w:rFonts w:cs="v4.2.0"/>
                <w:bCs/>
                <w:lang w:eastAsia="zh-CN"/>
              </w:rPr>
              <w:t>2</w:t>
            </w:r>
            <w:r w:rsidRPr="002B6532">
              <w:rPr>
                <w:rFonts w:cs="v4.2.0"/>
                <w:bCs/>
                <w:lang w:eastAsia="zh-CN"/>
              </w:rPr>
              <w:t xml:space="preserve"> for Cell 1 and Cell 2</w:t>
            </w:r>
          </w:p>
        </w:tc>
        <w:tc>
          <w:tcPr>
            <w:tcW w:w="2126" w:type="dxa"/>
            <w:gridSpan w:val="2"/>
            <w:tcBorders>
              <w:bottom w:val="single" w:sz="4" w:space="0" w:color="auto"/>
            </w:tcBorders>
          </w:tcPr>
          <w:p w14:paraId="117D04F1" w14:textId="64355D9F" w:rsidR="00906650" w:rsidRPr="00840E06" w:rsidRDefault="00906650" w:rsidP="00906650">
            <w:pPr>
              <w:pStyle w:val="TAC"/>
              <w:rPr>
                <w:rFonts w:cs="v4.2.0"/>
                <w:bCs/>
              </w:rPr>
            </w:pPr>
            <w:r w:rsidRPr="002B6532">
              <w:rPr>
                <w:rFonts w:cs="v4.2.0"/>
                <w:bCs/>
                <w:lang w:eastAsia="zh-CN"/>
              </w:rPr>
              <w:t xml:space="preserve">#1: </w:t>
            </w:r>
            <w:r w:rsidRPr="002B6532">
              <w:rPr>
                <w:rFonts w:cs="v4.2.0" w:hint="eastAsia"/>
                <w:bCs/>
                <w:lang w:eastAsia="zh-CN"/>
              </w:rPr>
              <w:t>S</w:t>
            </w:r>
            <w:r w:rsidRPr="002B6532">
              <w:rPr>
                <w:rFonts w:cs="v4.2.0"/>
                <w:bCs/>
                <w:lang w:eastAsia="zh-CN"/>
              </w:rPr>
              <w:t>MTC.</w:t>
            </w:r>
            <w:r>
              <w:rPr>
                <w:rFonts w:cs="v4.2.0"/>
                <w:bCs/>
                <w:lang w:eastAsia="zh-CN"/>
              </w:rPr>
              <w:t>6</w:t>
            </w:r>
            <w:r w:rsidRPr="002B6532">
              <w:rPr>
                <w:rFonts w:cs="v4.2.0"/>
                <w:bCs/>
                <w:lang w:eastAsia="zh-CN"/>
              </w:rPr>
              <w:t xml:space="preserve">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pPr>
            <w:r w:rsidRPr="001C0E1B">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2E597A">
            <w:pPr>
              <w:pStyle w:val="TAC"/>
            </w:pPr>
            <w:r w:rsidRPr="001C0E1B">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20" type="#_x0000_t75" style="width:30.85pt;height:15.45pt" o:ole="" fillcolor="window">
                  <v:imagedata r:id="rId14" o:title=""/>
                </v:shape>
                <o:OLEObject Type="Embed" ProgID="Equation.3" ShapeID="_x0000_i1120" DrawAspect="Content" ObjectID="_1813122397" r:id="rId114"/>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21" type="#_x0000_t75" style="width:20.55pt;height:20.55pt" o:ole="" fillcolor="window">
                  <v:imagedata r:id="rId11" o:title=""/>
                </v:shape>
                <o:OLEObject Type="Embed" ProgID="Equation.3" ShapeID="_x0000_i1121" DrawAspect="Content" ObjectID="_1813122398" r:id="rId115"/>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22" type="#_x0000_t75" style="width:20.55pt;height:20.55pt" o:ole="" fillcolor="window">
                  <v:imagedata r:id="rId11" o:title=""/>
                </v:shape>
                <o:OLEObject Type="Embed" ProgID="Equation.3" ShapeID="_x0000_i1122" DrawAspect="Content" ObjectID="_1813122399" r:id="rId116"/>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23" type="#_x0000_t75" style="width:41.15pt;height:15.45pt" o:ole="" fillcolor="window">
                  <v:imagedata r:id="rId16" o:title=""/>
                </v:shape>
                <o:OLEObject Type="Embed" ProgID="Equation.3" ShapeID="_x0000_i1123" DrawAspect="Content" ObjectID="_1813122400" r:id="rId117"/>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rPr>
            </w:pPr>
            <w:r w:rsidRPr="001C0E1B">
              <w:rPr>
                <w:rFonts w:cs="v4.2.0"/>
              </w:rPr>
              <w:t>-82</w:t>
            </w:r>
          </w:p>
        </w:tc>
        <w:tc>
          <w:tcPr>
            <w:tcW w:w="992" w:type="dxa"/>
          </w:tcPr>
          <w:p w14:paraId="4E81CF0F" w14:textId="77777777" w:rsidR="00DF6176" w:rsidRPr="001C0E1B" w:rsidRDefault="00DF6176" w:rsidP="002E597A">
            <w:pPr>
              <w:pStyle w:val="TAC"/>
              <w:rPr>
                <w:rFonts w:cs="v4.2.0"/>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rPr>
            </w:pPr>
            <w:r w:rsidRPr="001C0E1B">
              <w:rPr>
                <w:rFonts w:cs="v4.2.0"/>
              </w:rPr>
              <w:t>dBm/9.36 MHz</w:t>
            </w:r>
          </w:p>
        </w:tc>
        <w:tc>
          <w:tcPr>
            <w:tcW w:w="1134" w:type="dxa"/>
          </w:tcPr>
          <w:p w14:paraId="656BB5FF" w14:textId="77777777" w:rsidR="00DF6176" w:rsidRPr="001C0E1B" w:rsidRDefault="00DF6176" w:rsidP="002E597A">
            <w:pPr>
              <w:pStyle w:val="TAC"/>
              <w:rPr>
                <w:rFonts w:cs="v4.2.0"/>
              </w:rPr>
            </w:pPr>
            <w:r w:rsidRPr="001C0E1B">
              <w:t>-53.94</w:t>
            </w:r>
          </w:p>
        </w:tc>
        <w:tc>
          <w:tcPr>
            <w:tcW w:w="992" w:type="dxa"/>
          </w:tcPr>
          <w:p w14:paraId="7031E986" w14:textId="77777777" w:rsidR="00DF6176" w:rsidRPr="001C0E1B" w:rsidRDefault="00DF6176" w:rsidP="002E597A">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7A47AFA3" w14:textId="77777777" w:rsidR="00117408" w:rsidRPr="00250D56" w:rsidRDefault="00117408" w:rsidP="00117408">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lastRenderedPageBreak/>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538160DA"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61993A"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340441B" w14:textId="77777777" w:rsidR="0000578F" w:rsidRPr="007479E8" w:rsidRDefault="0000578F" w:rsidP="005C1D22">
            <w:pPr>
              <w:pStyle w:val="TAH"/>
              <w:rPr>
                <w:lang w:eastAsia="zh-TW"/>
              </w:rPr>
            </w:pPr>
            <w:r w:rsidRPr="007479E8">
              <w:rPr>
                <w:lang w:eastAsia="zh-TW"/>
              </w:rPr>
              <w:t>Description</w:t>
            </w:r>
          </w:p>
        </w:tc>
      </w:tr>
      <w:tr w:rsidR="0000578F" w:rsidRPr="007479E8" w14:paraId="630DEA71"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6D6903"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1624C16"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2D47A48D"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E7D408"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3BE0EBA"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E5951DB"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0808ACB" w14:textId="04657532" w:rsidR="0000578F" w:rsidRPr="007479E8" w:rsidRDefault="0000578F"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pPr>
            <w:r w:rsidRPr="001C0E1B">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pPr>
            <w:r w:rsidRPr="001C0E1B">
              <w:t>rangeToBestCell</w:t>
            </w:r>
          </w:p>
        </w:tc>
        <w:tc>
          <w:tcPr>
            <w:tcW w:w="708" w:type="dxa"/>
          </w:tcPr>
          <w:p w14:paraId="355094FD" w14:textId="77777777" w:rsidR="007037CD" w:rsidRPr="001C0E1B" w:rsidRDefault="007037CD" w:rsidP="002E597A">
            <w:pPr>
              <w:pStyle w:val="TAC"/>
            </w:pPr>
          </w:p>
        </w:tc>
        <w:tc>
          <w:tcPr>
            <w:tcW w:w="1134" w:type="dxa"/>
          </w:tcPr>
          <w:p w14:paraId="6F7072D7" w14:textId="77777777" w:rsidR="007037CD" w:rsidRPr="001C0E1B" w:rsidRDefault="007037CD" w:rsidP="002E597A">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t>T1</w:t>
            </w:r>
          </w:p>
        </w:tc>
        <w:tc>
          <w:tcPr>
            <w:tcW w:w="708" w:type="dxa"/>
          </w:tcPr>
          <w:p w14:paraId="046E71B7" w14:textId="77777777" w:rsidR="007037CD" w:rsidRPr="001C0E1B" w:rsidRDefault="007037CD" w:rsidP="002E597A">
            <w:pPr>
              <w:pStyle w:val="TAC"/>
            </w:pPr>
            <w:r w:rsidRPr="001C0E1B">
              <w:t>s</w:t>
            </w:r>
          </w:p>
        </w:tc>
        <w:tc>
          <w:tcPr>
            <w:tcW w:w="1134" w:type="dxa"/>
          </w:tcPr>
          <w:p w14:paraId="1C0D1DAC" w14:textId="77777777" w:rsidR="007037CD" w:rsidRPr="001C0E1B" w:rsidRDefault="007037CD" w:rsidP="002E597A">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00578F" w:rsidRPr="001C0E1B" w14:paraId="5FDCD26F" w14:textId="77777777" w:rsidTr="002E597A">
        <w:trPr>
          <w:cantSplit/>
          <w:jc w:val="center"/>
        </w:trPr>
        <w:tc>
          <w:tcPr>
            <w:tcW w:w="1946" w:type="dxa"/>
            <w:tcBorders>
              <w:left w:val="single" w:sz="4" w:space="0" w:color="auto"/>
              <w:bottom w:val="nil"/>
            </w:tcBorders>
          </w:tcPr>
          <w:p w14:paraId="2A50E5AD"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7C87E866" w14:textId="77777777" w:rsidR="0000578F" w:rsidRPr="001C0E1B" w:rsidRDefault="0000578F" w:rsidP="0000578F">
            <w:pPr>
              <w:pStyle w:val="TAC"/>
            </w:pPr>
          </w:p>
        </w:tc>
        <w:tc>
          <w:tcPr>
            <w:tcW w:w="2126" w:type="dxa"/>
            <w:gridSpan w:val="2"/>
            <w:tcBorders>
              <w:bottom w:val="single" w:sz="4" w:space="0" w:color="auto"/>
            </w:tcBorders>
          </w:tcPr>
          <w:p w14:paraId="1B5A27E9" w14:textId="0EC58F25" w:rsidR="0000578F" w:rsidRDefault="0000578F" w:rsidP="0000578F">
            <w:pPr>
              <w:pStyle w:val="TAC"/>
              <w:rPr>
                <w:rFonts w:cs="v4.2.0"/>
              </w:rPr>
            </w:pPr>
            <w:r>
              <w:rPr>
                <w:rFonts w:cs="v4.2.0" w:hint="eastAsia"/>
              </w:rPr>
              <w:t>S</w:t>
            </w:r>
            <w:r>
              <w:rPr>
                <w:rFonts w:cs="v4.2.0"/>
              </w:rPr>
              <w:t>SC.1 for Config 1</w:t>
            </w:r>
          </w:p>
          <w:p w14:paraId="5AA69484" w14:textId="4C113D28"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C63F90" w14:textId="4C6402A5" w:rsidR="0000578F" w:rsidRDefault="0000578F" w:rsidP="0000578F">
            <w:pPr>
              <w:pStyle w:val="TAC"/>
              <w:rPr>
                <w:rFonts w:cs="v4.2.0"/>
              </w:rPr>
            </w:pPr>
            <w:r>
              <w:rPr>
                <w:rFonts w:cs="v4.2.0"/>
              </w:rPr>
              <w:t>NSC.1 for Config 1</w:t>
            </w:r>
          </w:p>
          <w:p w14:paraId="625E89E4" w14:textId="33C648FC" w:rsidR="0000578F" w:rsidRPr="001C0E1B" w:rsidRDefault="0000578F" w:rsidP="0000578F">
            <w:pPr>
              <w:pStyle w:val="TAC"/>
              <w:rPr>
                <w:rFonts w:cs="v4.2.0"/>
              </w:rPr>
            </w:pPr>
            <w:r>
              <w:rPr>
                <w:rFonts w:cs="v4.2.0"/>
              </w:rPr>
              <w:t>NSC.2 for Config 2</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rPr>
            </w:pPr>
            <w:r w:rsidRPr="001C0E1B">
              <w:rPr>
                <w:rFonts w:cs="v4.2.0"/>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rPr>
            </w:pPr>
            <w:r w:rsidRPr="001C0E1B">
              <w:rPr>
                <w:rFonts w:cs="v4.2.0"/>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rPr>
            </w:pPr>
            <w:r w:rsidRPr="001C0E1B">
              <w:rPr>
                <w:rFonts w:cs="v4.2.0"/>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2E597A">
            <w:pPr>
              <w:pStyle w:val="TAC"/>
            </w:pPr>
            <w:r w:rsidRPr="001C0E1B">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2E597A">
            <w:pPr>
              <w:pStyle w:val="TAC"/>
            </w:pPr>
            <w:r w:rsidRPr="001C0E1B">
              <w:rPr>
                <w:rFonts w:cs="v4.2.0"/>
                <w:bCs/>
              </w:rPr>
              <w:t>SSB.</w:t>
            </w:r>
            <w:r>
              <w:rPr>
                <w:rFonts w:cs="v4.2.0"/>
                <w:bCs/>
              </w:rPr>
              <w:t>1</w:t>
            </w:r>
            <w:r w:rsidRPr="001C0E1B">
              <w:rPr>
                <w:rFonts w:cs="v4.2.0"/>
                <w:bCs/>
              </w:rPr>
              <w:t xml:space="preserve"> FR1</w:t>
            </w:r>
          </w:p>
        </w:tc>
      </w:tr>
      <w:tr w:rsidR="00906650"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1DD91B54" w14:textId="77777777" w:rsidR="00906650" w:rsidRPr="001C0E1B" w:rsidRDefault="00906650" w:rsidP="00906650">
            <w:pPr>
              <w:pStyle w:val="TAC"/>
            </w:pPr>
          </w:p>
        </w:tc>
        <w:tc>
          <w:tcPr>
            <w:tcW w:w="2126" w:type="dxa"/>
            <w:gridSpan w:val="2"/>
            <w:tcBorders>
              <w:bottom w:val="single" w:sz="4" w:space="0" w:color="auto"/>
            </w:tcBorders>
          </w:tcPr>
          <w:p w14:paraId="2CFA2129" w14:textId="434DAC92" w:rsidR="00906650" w:rsidRPr="00840E06" w:rsidRDefault="00906650" w:rsidP="00906650">
            <w:pPr>
              <w:pStyle w:val="TAC"/>
              <w:rPr>
                <w:rFonts w:cs="v4.2.0"/>
                <w:bCs/>
              </w:rPr>
            </w:pPr>
            <w:r w:rsidRPr="002B6532">
              <w:rPr>
                <w:rFonts w:cs="v4.2.0"/>
                <w:bCs/>
                <w:lang w:eastAsia="zh-CN"/>
              </w:rPr>
              <w:t xml:space="preserve">#1: </w:t>
            </w:r>
            <w:r w:rsidRPr="002B6532">
              <w:rPr>
                <w:rFonts w:cs="v4.2.0" w:hint="eastAsia"/>
                <w:bCs/>
                <w:lang w:eastAsia="zh-CN"/>
              </w:rPr>
              <w:t>S</w:t>
            </w:r>
            <w:r w:rsidRPr="002B6532">
              <w:rPr>
                <w:rFonts w:cs="v4.2.0"/>
                <w:bCs/>
                <w:lang w:eastAsia="zh-CN"/>
              </w:rPr>
              <w:t>MTC.</w:t>
            </w:r>
            <w:r>
              <w:rPr>
                <w:rFonts w:cs="v4.2.0"/>
                <w:bCs/>
                <w:lang w:eastAsia="zh-CN"/>
              </w:rPr>
              <w:t>2</w:t>
            </w:r>
            <w:r w:rsidRPr="002B6532">
              <w:rPr>
                <w:rFonts w:cs="v4.2.0"/>
                <w:bCs/>
                <w:lang w:eastAsia="zh-CN"/>
              </w:rPr>
              <w:t xml:space="preserve"> for Cell 1 and Cell 2</w:t>
            </w:r>
          </w:p>
        </w:tc>
        <w:tc>
          <w:tcPr>
            <w:tcW w:w="2126" w:type="dxa"/>
            <w:gridSpan w:val="2"/>
            <w:tcBorders>
              <w:bottom w:val="single" w:sz="4" w:space="0" w:color="auto"/>
            </w:tcBorders>
          </w:tcPr>
          <w:p w14:paraId="12D6EBDA" w14:textId="15E239BA" w:rsidR="00906650" w:rsidRPr="00840E06" w:rsidRDefault="00906650" w:rsidP="00906650">
            <w:pPr>
              <w:pStyle w:val="TAC"/>
              <w:rPr>
                <w:rFonts w:cs="v4.2.0"/>
                <w:bCs/>
              </w:rPr>
            </w:pPr>
            <w:r w:rsidRPr="002B6532">
              <w:rPr>
                <w:rFonts w:cs="v4.2.0"/>
                <w:bCs/>
                <w:lang w:eastAsia="zh-CN"/>
              </w:rPr>
              <w:t xml:space="preserve">#1: </w:t>
            </w:r>
            <w:r w:rsidRPr="002B6532">
              <w:rPr>
                <w:rFonts w:cs="v4.2.0" w:hint="eastAsia"/>
                <w:bCs/>
                <w:lang w:eastAsia="zh-CN"/>
              </w:rPr>
              <w:t>S</w:t>
            </w:r>
            <w:r w:rsidRPr="002B6532">
              <w:rPr>
                <w:rFonts w:cs="v4.2.0"/>
                <w:bCs/>
                <w:lang w:eastAsia="zh-CN"/>
              </w:rPr>
              <w:t>MTC.</w:t>
            </w:r>
            <w:r>
              <w:rPr>
                <w:rFonts w:cs="v4.2.0"/>
                <w:bCs/>
                <w:lang w:eastAsia="zh-CN"/>
              </w:rPr>
              <w:t>6</w:t>
            </w:r>
            <w:r w:rsidRPr="002B6532">
              <w:rPr>
                <w:rFonts w:cs="v4.2.0"/>
                <w:bCs/>
                <w:lang w:eastAsia="zh-CN"/>
              </w:rPr>
              <w:t xml:space="preserve">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pPr>
            <w:r w:rsidRPr="001C0E1B">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2E597A">
            <w:pPr>
              <w:pStyle w:val="TAC"/>
            </w:pPr>
            <w:r w:rsidRPr="001C0E1B">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24" type="#_x0000_t75" style="width:30.85pt;height:15.45pt" o:ole="" fillcolor="window">
                  <v:imagedata r:id="rId14" o:title=""/>
                </v:shape>
                <o:OLEObject Type="Embed" ProgID="Equation.3" ShapeID="_x0000_i1124" DrawAspect="Content" ObjectID="_1813122401" r:id="rId118"/>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25" type="#_x0000_t75" style="width:20.55pt;height:20.55pt" o:ole="" fillcolor="window">
                  <v:imagedata r:id="rId11" o:title=""/>
                </v:shape>
                <o:OLEObject Type="Embed" ProgID="Equation.3" ShapeID="_x0000_i1125" DrawAspect="Content" ObjectID="_1813122402" r:id="rId119"/>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26" type="#_x0000_t75" style="width:20.55pt;height:20.55pt" o:ole="" fillcolor="window">
                  <v:imagedata r:id="rId11" o:title=""/>
                </v:shape>
                <o:OLEObject Type="Embed" ProgID="Equation.3" ShapeID="_x0000_i1126" DrawAspect="Content" ObjectID="_1813122403" r:id="rId120"/>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27" type="#_x0000_t75" style="width:41.15pt;height:15.45pt" o:ole="" fillcolor="window">
                  <v:imagedata r:id="rId16" o:title=""/>
                </v:shape>
                <o:OLEObject Type="Embed" ProgID="Equation.3" ShapeID="_x0000_i1127" DrawAspect="Content" ObjectID="_1813122404" r:id="rId121"/>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rPr>
            </w:pPr>
            <w:r w:rsidRPr="001C0E1B">
              <w:rPr>
                <w:rFonts w:cs="v4.2.0"/>
              </w:rPr>
              <w:t>-82</w:t>
            </w:r>
          </w:p>
        </w:tc>
        <w:tc>
          <w:tcPr>
            <w:tcW w:w="992" w:type="dxa"/>
          </w:tcPr>
          <w:p w14:paraId="06DA1B75" w14:textId="77777777" w:rsidR="007037CD" w:rsidRPr="001C0E1B" w:rsidRDefault="007037CD" w:rsidP="002E597A">
            <w:pPr>
              <w:pStyle w:val="TAC"/>
              <w:rPr>
                <w:rFonts w:cs="v4.2.0"/>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rPr>
            </w:pPr>
            <w:r w:rsidRPr="001C0E1B">
              <w:rPr>
                <w:rFonts w:cs="v4.2.0"/>
              </w:rPr>
              <w:t>dBm/9.36 MHz</w:t>
            </w:r>
          </w:p>
        </w:tc>
        <w:tc>
          <w:tcPr>
            <w:tcW w:w="1134" w:type="dxa"/>
          </w:tcPr>
          <w:p w14:paraId="7316C238" w14:textId="77777777" w:rsidR="007037CD" w:rsidRPr="001C0E1B" w:rsidRDefault="007037CD" w:rsidP="002E597A">
            <w:pPr>
              <w:pStyle w:val="TAC"/>
              <w:rPr>
                <w:rFonts w:cs="v4.2.0"/>
              </w:rPr>
            </w:pPr>
            <w:r w:rsidRPr="001C0E1B">
              <w:t>-53.94</w:t>
            </w:r>
          </w:p>
        </w:tc>
        <w:tc>
          <w:tcPr>
            <w:tcW w:w="992" w:type="dxa"/>
          </w:tcPr>
          <w:p w14:paraId="4B25DBB3" w14:textId="77777777" w:rsidR="007037CD" w:rsidRPr="001C0E1B" w:rsidRDefault="007037CD" w:rsidP="002E597A">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619075C6" w:rsidR="00FA4D32" w:rsidRPr="001C0E1B" w:rsidRDefault="00B26F73"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A.14.1.5.2-1, A.14.1.5.2-2 and A.14.1.5</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xml:space="preserve">. Furthermore, UE has not registered with network for the tracking area containing </w:t>
      </w:r>
      <w:r>
        <w:rPr>
          <w:rFonts w:cs="v4.2.0" w:hint="eastAsia"/>
          <w:lang w:eastAsia="ko-KR"/>
        </w:rPr>
        <w:t>C</w:t>
      </w:r>
      <w:r w:rsidRPr="001C0E1B">
        <w:rPr>
          <w:rFonts w:cs="v4.2.0"/>
        </w:rPr>
        <w:t>ell 2</w:t>
      </w:r>
      <w:r w:rsidRPr="001C0E1B">
        <w:t>.</w:t>
      </w:r>
    </w:p>
    <w:p w14:paraId="0097429D" w14:textId="77777777" w:rsidR="00FA4D32" w:rsidRPr="001C0E1B" w:rsidRDefault="00FA4D32" w:rsidP="00FA4D32">
      <w:pPr>
        <w:pStyle w:val="TH"/>
      </w:pPr>
      <w:r>
        <w:lastRenderedPageBreak/>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2B1EBCF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77EB00"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7F3B9D" w14:textId="77777777" w:rsidR="0000578F" w:rsidRPr="007479E8" w:rsidRDefault="0000578F" w:rsidP="005C1D22">
            <w:pPr>
              <w:pStyle w:val="TAH"/>
              <w:rPr>
                <w:lang w:eastAsia="zh-TW"/>
              </w:rPr>
            </w:pPr>
            <w:r w:rsidRPr="007479E8">
              <w:rPr>
                <w:lang w:eastAsia="zh-TW"/>
              </w:rPr>
              <w:t>Description</w:t>
            </w:r>
          </w:p>
        </w:tc>
      </w:tr>
      <w:tr w:rsidR="0000578F" w:rsidRPr="007479E8" w14:paraId="56AF57E0"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4536A3"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B4DE74D"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1AE2E33"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CB2397"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F210AF5"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753E4B3E"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2F2228" w14:textId="433EFDB3" w:rsidR="0000578F" w:rsidRPr="007479E8" w:rsidRDefault="0000578F"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578F" w:rsidRPr="001C0E1B" w14:paraId="55DB9A10" w14:textId="77777777" w:rsidTr="005C1D22">
        <w:trPr>
          <w:cantSplit/>
          <w:trHeight w:val="187"/>
        </w:trPr>
        <w:tc>
          <w:tcPr>
            <w:tcW w:w="2802" w:type="dxa"/>
            <w:gridSpan w:val="2"/>
            <w:tcBorders>
              <w:bottom w:val="nil"/>
            </w:tcBorders>
            <w:shd w:val="clear" w:color="auto" w:fill="auto"/>
          </w:tcPr>
          <w:p w14:paraId="53A1525B" w14:textId="77777777" w:rsidR="0000578F" w:rsidRPr="001C0E1B" w:rsidRDefault="0000578F" w:rsidP="005C1D22">
            <w:pPr>
              <w:pStyle w:val="TAH"/>
            </w:pPr>
            <w:r w:rsidRPr="001C0E1B">
              <w:t>Parameter</w:t>
            </w:r>
          </w:p>
        </w:tc>
        <w:tc>
          <w:tcPr>
            <w:tcW w:w="708" w:type="dxa"/>
            <w:tcBorders>
              <w:bottom w:val="nil"/>
            </w:tcBorders>
            <w:shd w:val="clear" w:color="auto" w:fill="auto"/>
          </w:tcPr>
          <w:p w14:paraId="6EE148D8" w14:textId="77777777" w:rsidR="0000578F" w:rsidRPr="001C0E1B" w:rsidRDefault="0000578F" w:rsidP="005C1D22">
            <w:pPr>
              <w:pStyle w:val="TAH"/>
            </w:pPr>
            <w:r w:rsidRPr="001C0E1B">
              <w:t>Unit</w:t>
            </w:r>
          </w:p>
        </w:tc>
        <w:tc>
          <w:tcPr>
            <w:tcW w:w="1418" w:type="dxa"/>
            <w:vMerge w:val="restart"/>
          </w:tcPr>
          <w:p w14:paraId="53B473DD" w14:textId="77777777" w:rsidR="0000578F" w:rsidRPr="001C0E1B" w:rsidRDefault="0000578F" w:rsidP="005C1D22">
            <w:pPr>
              <w:pStyle w:val="TAH"/>
            </w:pPr>
            <w:r w:rsidRPr="001C0E1B">
              <w:t>Test configuration</w:t>
            </w:r>
          </w:p>
        </w:tc>
        <w:tc>
          <w:tcPr>
            <w:tcW w:w="1134" w:type="dxa"/>
            <w:vMerge w:val="restart"/>
          </w:tcPr>
          <w:p w14:paraId="4CCDC69E" w14:textId="77777777" w:rsidR="0000578F" w:rsidRPr="001C0E1B" w:rsidRDefault="0000578F" w:rsidP="005C1D22">
            <w:pPr>
              <w:pStyle w:val="TAH"/>
            </w:pPr>
            <w:r w:rsidRPr="001C0E1B">
              <w:t>Value</w:t>
            </w:r>
          </w:p>
        </w:tc>
        <w:tc>
          <w:tcPr>
            <w:tcW w:w="3544" w:type="dxa"/>
            <w:vMerge w:val="restart"/>
          </w:tcPr>
          <w:p w14:paraId="0D49735E" w14:textId="77777777" w:rsidR="0000578F" w:rsidRPr="001C0E1B" w:rsidRDefault="0000578F" w:rsidP="005C1D22">
            <w:pPr>
              <w:pStyle w:val="TAH"/>
            </w:pPr>
            <w:r w:rsidRPr="001C0E1B">
              <w:t>Comment</w:t>
            </w:r>
          </w:p>
        </w:tc>
      </w:tr>
      <w:tr w:rsidR="0000578F" w:rsidRPr="001C0E1B" w14:paraId="2B1CBB55" w14:textId="77777777" w:rsidTr="005C1D22">
        <w:trPr>
          <w:cantSplit/>
          <w:trHeight w:val="187"/>
        </w:trPr>
        <w:tc>
          <w:tcPr>
            <w:tcW w:w="2802" w:type="dxa"/>
            <w:gridSpan w:val="2"/>
            <w:tcBorders>
              <w:top w:val="nil"/>
            </w:tcBorders>
            <w:shd w:val="clear" w:color="auto" w:fill="auto"/>
          </w:tcPr>
          <w:p w14:paraId="64B24B80" w14:textId="77777777" w:rsidR="0000578F" w:rsidRPr="001C0E1B" w:rsidRDefault="0000578F" w:rsidP="005C1D22">
            <w:pPr>
              <w:pStyle w:val="TAH"/>
            </w:pPr>
          </w:p>
        </w:tc>
        <w:tc>
          <w:tcPr>
            <w:tcW w:w="708" w:type="dxa"/>
            <w:tcBorders>
              <w:top w:val="nil"/>
            </w:tcBorders>
            <w:shd w:val="clear" w:color="auto" w:fill="auto"/>
          </w:tcPr>
          <w:p w14:paraId="270758B9" w14:textId="77777777" w:rsidR="0000578F" w:rsidRPr="001C0E1B" w:rsidRDefault="0000578F" w:rsidP="005C1D22">
            <w:pPr>
              <w:pStyle w:val="TAH"/>
            </w:pPr>
          </w:p>
        </w:tc>
        <w:tc>
          <w:tcPr>
            <w:tcW w:w="1418" w:type="dxa"/>
            <w:vMerge/>
          </w:tcPr>
          <w:p w14:paraId="5FE38846" w14:textId="77777777" w:rsidR="0000578F" w:rsidRPr="001C0E1B" w:rsidRDefault="0000578F" w:rsidP="005C1D22">
            <w:pPr>
              <w:pStyle w:val="TAH"/>
            </w:pPr>
          </w:p>
        </w:tc>
        <w:tc>
          <w:tcPr>
            <w:tcW w:w="1134" w:type="dxa"/>
            <w:vMerge/>
          </w:tcPr>
          <w:p w14:paraId="36EFC1D1" w14:textId="77777777" w:rsidR="0000578F" w:rsidRPr="001C0E1B" w:rsidRDefault="0000578F" w:rsidP="005C1D22">
            <w:pPr>
              <w:pStyle w:val="TAH"/>
            </w:pPr>
          </w:p>
        </w:tc>
        <w:tc>
          <w:tcPr>
            <w:tcW w:w="3544" w:type="dxa"/>
            <w:vMerge/>
          </w:tcPr>
          <w:p w14:paraId="26EB4758" w14:textId="77777777" w:rsidR="0000578F" w:rsidRPr="001C0E1B" w:rsidRDefault="0000578F" w:rsidP="005C1D22">
            <w:pPr>
              <w:pStyle w:val="TAH"/>
            </w:pPr>
          </w:p>
        </w:tc>
      </w:tr>
      <w:tr w:rsidR="0000578F" w:rsidRPr="001C0E1B" w14:paraId="14EE4393" w14:textId="77777777" w:rsidTr="005C1D22">
        <w:trPr>
          <w:cantSplit/>
          <w:trHeight w:val="187"/>
        </w:trPr>
        <w:tc>
          <w:tcPr>
            <w:tcW w:w="1008" w:type="dxa"/>
            <w:tcBorders>
              <w:bottom w:val="nil"/>
            </w:tcBorders>
            <w:shd w:val="clear" w:color="auto" w:fill="auto"/>
          </w:tcPr>
          <w:p w14:paraId="084B86D8" w14:textId="77777777" w:rsidR="0000578F" w:rsidRPr="001C0E1B" w:rsidRDefault="0000578F" w:rsidP="005C1D22">
            <w:pPr>
              <w:pStyle w:val="TAL"/>
            </w:pPr>
            <w:r w:rsidRPr="004E396D">
              <w:t>Initial condition</w:t>
            </w:r>
          </w:p>
        </w:tc>
        <w:tc>
          <w:tcPr>
            <w:tcW w:w="1794" w:type="dxa"/>
            <w:tcBorders>
              <w:bottom w:val="single" w:sz="4" w:space="0" w:color="auto"/>
            </w:tcBorders>
          </w:tcPr>
          <w:p w14:paraId="5480D393" w14:textId="77777777" w:rsidR="0000578F" w:rsidRPr="001C0E1B" w:rsidRDefault="0000578F" w:rsidP="005C1D22">
            <w:pPr>
              <w:pStyle w:val="TAL"/>
            </w:pPr>
            <w:r w:rsidRPr="001C0E1B">
              <w:t>Active cell</w:t>
            </w:r>
          </w:p>
        </w:tc>
        <w:tc>
          <w:tcPr>
            <w:tcW w:w="708" w:type="dxa"/>
            <w:tcBorders>
              <w:bottom w:val="single" w:sz="4" w:space="0" w:color="auto"/>
            </w:tcBorders>
          </w:tcPr>
          <w:p w14:paraId="6D4196B3" w14:textId="77777777" w:rsidR="0000578F" w:rsidRPr="001C0E1B" w:rsidRDefault="0000578F" w:rsidP="005C1D22">
            <w:pPr>
              <w:pStyle w:val="TAC"/>
            </w:pPr>
          </w:p>
        </w:tc>
        <w:tc>
          <w:tcPr>
            <w:tcW w:w="1418" w:type="dxa"/>
            <w:tcBorders>
              <w:bottom w:val="single" w:sz="4" w:space="0" w:color="auto"/>
            </w:tcBorders>
          </w:tcPr>
          <w:p w14:paraId="083F4B3D" w14:textId="77777777" w:rsidR="0000578F" w:rsidRPr="001C0E1B" w:rsidRDefault="0000578F" w:rsidP="005C1D22">
            <w:pPr>
              <w:pStyle w:val="TAC"/>
            </w:pPr>
            <w:r w:rsidRPr="001C0E1B">
              <w:t>1</w:t>
            </w:r>
            <w:r>
              <w:t>, 2</w:t>
            </w:r>
          </w:p>
        </w:tc>
        <w:tc>
          <w:tcPr>
            <w:tcW w:w="1134" w:type="dxa"/>
            <w:tcBorders>
              <w:bottom w:val="single" w:sz="4" w:space="0" w:color="auto"/>
            </w:tcBorders>
          </w:tcPr>
          <w:p w14:paraId="7F362086" w14:textId="77777777" w:rsidR="0000578F" w:rsidRPr="001C0E1B" w:rsidRDefault="0000578F" w:rsidP="005C1D22">
            <w:pPr>
              <w:pStyle w:val="TAC"/>
            </w:pPr>
            <w:r w:rsidRPr="001C0E1B">
              <w:t>Cell1</w:t>
            </w:r>
          </w:p>
        </w:tc>
        <w:tc>
          <w:tcPr>
            <w:tcW w:w="3544" w:type="dxa"/>
            <w:tcBorders>
              <w:bottom w:val="single" w:sz="4" w:space="0" w:color="auto"/>
            </w:tcBorders>
          </w:tcPr>
          <w:p w14:paraId="5A8AABD0" w14:textId="77777777" w:rsidR="0000578F" w:rsidRPr="001C0E1B" w:rsidRDefault="0000578F" w:rsidP="005C1D22">
            <w:pPr>
              <w:pStyle w:val="TAC"/>
            </w:pPr>
          </w:p>
        </w:tc>
      </w:tr>
      <w:tr w:rsidR="0000578F" w:rsidRPr="001C0E1B" w14:paraId="28F45CC2" w14:textId="77777777" w:rsidTr="005C1D22">
        <w:trPr>
          <w:cantSplit/>
          <w:trHeight w:val="187"/>
        </w:trPr>
        <w:tc>
          <w:tcPr>
            <w:tcW w:w="1008" w:type="dxa"/>
            <w:shd w:val="clear" w:color="auto" w:fill="auto"/>
          </w:tcPr>
          <w:p w14:paraId="13A31F4B" w14:textId="77777777" w:rsidR="0000578F" w:rsidRPr="001C0E1B" w:rsidRDefault="0000578F" w:rsidP="005C1D22">
            <w:pPr>
              <w:pStyle w:val="TAL"/>
            </w:pPr>
            <w:r w:rsidRPr="001C0E1B">
              <w:t>T2 end condition</w:t>
            </w:r>
          </w:p>
        </w:tc>
        <w:tc>
          <w:tcPr>
            <w:tcW w:w="1794" w:type="dxa"/>
          </w:tcPr>
          <w:p w14:paraId="73F43F42" w14:textId="77777777" w:rsidR="0000578F" w:rsidRPr="001C0E1B" w:rsidRDefault="0000578F" w:rsidP="005C1D22">
            <w:pPr>
              <w:pStyle w:val="TAL"/>
            </w:pPr>
            <w:r w:rsidRPr="001C0E1B">
              <w:t>Active cell</w:t>
            </w:r>
          </w:p>
        </w:tc>
        <w:tc>
          <w:tcPr>
            <w:tcW w:w="708" w:type="dxa"/>
          </w:tcPr>
          <w:p w14:paraId="7C2BBDF6" w14:textId="77777777" w:rsidR="0000578F" w:rsidRPr="001C0E1B" w:rsidRDefault="0000578F" w:rsidP="005C1D22">
            <w:pPr>
              <w:pStyle w:val="TAC"/>
            </w:pPr>
          </w:p>
        </w:tc>
        <w:tc>
          <w:tcPr>
            <w:tcW w:w="1418" w:type="dxa"/>
          </w:tcPr>
          <w:p w14:paraId="3523714A" w14:textId="77777777" w:rsidR="0000578F" w:rsidRPr="001C0E1B" w:rsidRDefault="0000578F" w:rsidP="005C1D22">
            <w:pPr>
              <w:pStyle w:val="TAC"/>
            </w:pPr>
            <w:r>
              <w:t>1, 2</w:t>
            </w:r>
          </w:p>
        </w:tc>
        <w:tc>
          <w:tcPr>
            <w:tcW w:w="1134" w:type="dxa"/>
          </w:tcPr>
          <w:p w14:paraId="2BBE0584" w14:textId="77777777" w:rsidR="0000578F" w:rsidRPr="001C0E1B" w:rsidRDefault="0000578F" w:rsidP="005C1D22">
            <w:pPr>
              <w:pStyle w:val="TAC"/>
            </w:pPr>
            <w:r w:rsidRPr="001C0E1B">
              <w:t>Cell2</w:t>
            </w:r>
          </w:p>
        </w:tc>
        <w:tc>
          <w:tcPr>
            <w:tcW w:w="3544" w:type="dxa"/>
            <w:tcBorders>
              <w:bottom w:val="single" w:sz="4" w:space="0" w:color="auto"/>
            </w:tcBorders>
          </w:tcPr>
          <w:p w14:paraId="33E6666E" w14:textId="77777777" w:rsidR="0000578F" w:rsidRPr="001C0E1B" w:rsidRDefault="0000578F" w:rsidP="005C1D22">
            <w:pPr>
              <w:pStyle w:val="TAC"/>
            </w:pPr>
          </w:p>
        </w:tc>
      </w:tr>
      <w:tr w:rsidR="0000578F" w:rsidRPr="001C0E1B" w14:paraId="4C872173" w14:textId="77777777" w:rsidTr="005C1D22">
        <w:trPr>
          <w:cantSplit/>
          <w:trHeight w:val="187"/>
        </w:trPr>
        <w:tc>
          <w:tcPr>
            <w:tcW w:w="1008" w:type="dxa"/>
            <w:shd w:val="clear" w:color="auto" w:fill="auto"/>
          </w:tcPr>
          <w:p w14:paraId="41974D4D" w14:textId="77777777" w:rsidR="0000578F" w:rsidRPr="001C0E1B" w:rsidRDefault="0000578F" w:rsidP="005C1D22">
            <w:pPr>
              <w:pStyle w:val="TAL"/>
            </w:pPr>
          </w:p>
        </w:tc>
        <w:tc>
          <w:tcPr>
            <w:tcW w:w="1794" w:type="dxa"/>
          </w:tcPr>
          <w:p w14:paraId="647D601B" w14:textId="77777777" w:rsidR="0000578F" w:rsidRPr="001C0E1B" w:rsidRDefault="0000578F" w:rsidP="005C1D22">
            <w:pPr>
              <w:pStyle w:val="TAL"/>
            </w:pPr>
            <w:r w:rsidRPr="001C0E1B">
              <w:t>Neighbour cells</w:t>
            </w:r>
          </w:p>
        </w:tc>
        <w:tc>
          <w:tcPr>
            <w:tcW w:w="708" w:type="dxa"/>
          </w:tcPr>
          <w:p w14:paraId="38DCE38B" w14:textId="77777777" w:rsidR="0000578F" w:rsidRPr="001C0E1B" w:rsidRDefault="0000578F" w:rsidP="005C1D22">
            <w:pPr>
              <w:pStyle w:val="TAC"/>
            </w:pPr>
          </w:p>
        </w:tc>
        <w:tc>
          <w:tcPr>
            <w:tcW w:w="1418" w:type="dxa"/>
          </w:tcPr>
          <w:p w14:paraId="0D122F61" w14:textId="77777777" w:rsidR="0000578F" w:rsidRPr="001C0E1B" w:rsidRDefault="0000578F" w:rsidP="005C1D22">
            <w:pPr>
              <w:pStyle w:val="TAC"/>
            </w:pPr>
            <w:r w:rsidRPr="001C0E1B">
              <w:t>1</w:t>
            </w:r>
            <w:r>
              <w:t>, 2</w:t>
            </w:r>
          </w:p>
        </w:tc>
        <w:tc>
          <w:tcPr>
            <w:tcW w:w="1134" w:type="dxa"/>
          </w:tcPr>
          <w:p w14:paraId="0DB05496" w14:textId="77777777" w:rsidR="0000578F" w:rsidRPr="001C0E1B" w:rsidRDefault="0000578F" w:rsidP="005C1D22">
            <w:pPr>
              <w:pStyle w:val="TAC"/>
            </w:pPr>
            <w:r w:rsidRPr="001C0E1B">
              <w:t>Cell1</w:t>
            </w:r>
          </w:p>
        </w:tc>
        <w:tc>
          <w:tcPr>
            <w:tcW w:w="3544" w:type="dxa"/>
            <w:tcBorders>
              <w:bottom w:val="single" w:sz="4" w:space="0" w:color="auto"/>
            </w:tcBorders>
          </w:tcPr>
          <w:p w14:paraId="40A9C8BF" w14:textId="77777777" w:rsidR="0000578F" w:rsidRPr="001C0E1B" w:rsidRDefault="0000578F" w:rsidP="005C1D22">
            <w:pPr>
              <w:pStyle w:val="TAC"/>
            </w:pPr>
          </w:p>
        </w:tc>
      </w:tr>
      <w:tr w:rsidR="0000578F" w:rsidRPr="001C0E1B" w14:paraId="1C75D3EF" w14:textId="77777777" w:rsidTr="005C1D22">
        <w:trPr>
          <w:cantSplit/>
          <w:trHeight w:val="187"/>
        </w:trPr>
        <w:tc>
          <w:tcPr>
            <w:tcW w:w="1008" w:type="dxa"/>
            <w:tcBorders>
              <w:bottom w:val="nil"/>
            </w:tcBorders>
          </w:tcPr>
          <w:p w14:paraId="771B1F5A" w14:textId="77777777" w:rsidR="0000578F" w:rsidRPr="001C0E1B" w:rsidRDefault="0000578F" w:rsidP="005C1D22">
            <w:pPr>
              <w:pStyle w:val="TAL"/>
            </w:pPr>
            <w:r w:rsidRPr="001C0E1B">
              <w:t>Final condition</w:t>
            </w:r>
          </w:p>
        </w:tc>
        <w:tc>
          <w:tcPr>
            <w:tcW w:w="1794" w:type="dxa"/>
          </w:tcPr>
          <w:p w14:paraId="668EB315" w14:textId="77777777" w:rsidR="0000578F" w:rsidRPr="001C0E1B" w:rsidRDefault="0000578F" w:rsidP="005C1D22">
            <w:pPr>
              <w:pStyle w:val="TAL"/>
            </w:pPr>
            <w:r w:rsidRPr="001C0E1B">
              <w:t>Active cell</w:t>
            </w:r>
          </w:p>
        </w:tc>
        <w:tc>
          <w:tcPr>
            <w:tcW w:w="708" w:type="dxa"/>
          </w:tcPr>
          <w:p w14:paraId="0B792258" w14:textId="77777777" w:rsidR="0000578F" w:rsidRPr="001C0E1B" w:rsidRDefault="0000578F" w:rsidP="005C1D22">
            <w:pPr>
              <w:pStyle w:val="TAC"/>
            </w:pPr>
          </w:p>
        </w:tc>
        <w:tc>
          <w:tcPr>
            <w:tcW w:w="1418" w:type="dxa"/>
          </w:tcPr>
          <w:p w14:paraId="41274B28" w14:textId="77777777" w:rsidR="0000578F" w:rsidRPr="001C0E1B" w:rsidRDefault="0000578F" w:rsidP="005C1D22">
            <w:pPr>
              <w:pStyle w:val="TAC"/>
            </w:pPr>
            <w:r>
              <w:t>1, 2</w:t>
            </w:r>
          </w:p>
        </w:tc>
        <w:tc>
          <w:tcPr>
            <w:tcW w:w="1134" w:type="dxa"/>
          </w:tcPr>
          <w:p w14:paraId="1B7B186C" w14:textId="77777777" w:rsidR="0000578F" w:rsidRPr="001C0E1B" w:rsidRDefault="0000578F" w:rsidP="005C1D22">
            <w:pPr>
              <w:pStyle w:val="TAC"/>
            </w:pPr>
            <w:r w:rsidRPr="001C0E1B">
              <w:t>Cell1</w:t>
            </w:r>
          </w:p>
        </w:tc>
        <w:tc>
          <w:tcPr>
            <w:tcW w:w="3544" w:type="dxa"/>
          </w:tcPr>
          <w:p w14:paraId="5C64A75F" w14:textId="77777777" w:rsidR="0000578F" w:rsidRPr="001C0E1B" w:rsidRDefault="0000578F" w:rsidP="005C1D22">
            <w:pPr>
              <w:pStyle w:val="TAC"/>
            </w:pPr>
          </w:p>
        </w:tc>
      </w:tr>
      <w:tr w:rsidR="0000578F" w:rsidRPr="001C0E1B" w14:paraId="5E607C4A" w14:textId="77777777" w:rsidTr="005C1D22">
        <w:trPr>
          <w:cantSplit/>
          <w:trHeight w:val="187"/>
        </w:trPr>
        <w:tc>
          <w:tcPr>
            <w:tcW w:w="1008" w:type="dxa"/>
            <w:tcBorders>
              <w:top w:val="nil"/>
            </w:tcBorders>
          </w:tcPr>
          <w:p w14:paraId="6F504B4B" w14:textId="77777777" w:rsidR="0000578F" w:rsidRPr="001C0E1B" w:rsidRDefault="0000578F" w:rsidP="005C1D22">
            <w:pPr>
              <w:pStyle w:val="TAL"/>
            </w:pPr>
          </w:p>
        </w:tc>
        <w:tc>
          <w:tcPr>
            <w:tcW w:w="1794" w:type="dxa"/>
          </w:tcPr>
          <w:p w14:paraId="7665636B" w14:textId="77777777" w:rsidR="0000578F" w:rsidRPr="001C0E1B" w:rsidRDefault="0000578F" w:rsidP="005C1D22">
            <w:pPr>
              <w:pStyle w:val="TAL"/>
            </w:pPr>
            <w:r w:rsidRPr="004E396D">
              <w:t>Neighbour cells</w:t>
            </w:r>
          </w:p>
        </w:tc>
        <w:tc>
          <w:tcPr>
            <w:tcW w:w="708" w:type="dxa"/>
          </w:tcPr>
          <w:p w14:paraId="2AA404B8" w14:textId="77777777" w:rsidR="0000578F" w:rsidRPr="001C0E1B" w:rsidRDefault="0000578F" w:rsidP="005C1D22">
            <w:pPr>
              <w:pStyle w:val="TAC"/>
            </w:pPr>
          </w:p>
        </w:tc>
        <w:tc>
          <w:tcPr>
            <w:tcW w:w="1418" w:type="dxa"/>
          </w:tcPr>
          <w:p w14:paraId="7155E2A1" w14:textId="77777777" w:rsidR="0000578F" w:rsidRPr="001C0E1B" w:rsidRDefault="0000578F" w:rsidP="005C1D22">
            <w:pPr>
              <w:pStyle w:val="TAC"/>
            </w:pPr>
            <w:r w:rsidRPr="004E396D">
              <w:t>1</w:t>
            </w:r>
            <w:r>
              <w:t>, 2</w:t>
            </w:r>
          </w:p>
        </w:tc>
        <w:tc>
          <w:tcPr>
            <w:tcW w:w="1134" w:type="dxa"/>
          </w:tcPr>
          <w:p w14:paraId="06E427E3" w14:textId="77777777" w:rsidR="0000578F" w:rsidRPr="001C0E1B" w:rsidRDefault="0000578F" w:rsidP="005C1D22">
            <w:pPr>
              <w:pStyle w:val="TAC"/>
            </w:pPr>
            <w:r w:rsidRPr="004E396D">
              <w:t xml:space="preserve">Cell2 </w:t>
            </w:r>
          </w:p>
        </w:tc>
        <w:tc>
          <w:tcPr>
            <w:tcW w:w="3544" w:type="dxa"/>
          </w:tcPr>
          <w:p w14:paraId="79DAEA6E" w14:textId="77777777" w:rsidR="0000578F" w:rsidRPr="001C0E1B" w:rsidRDefault="0000578F" w:rsidP="005C1D22">
            <w:pPr>
              <w:pStyle w:val="TAC"/>
            </w:pPr>
          </w:p>
        </w:tc>
      </w:tr>
      <w:tr w:rsidR="0000578F" w:rsidRPr="001C0E1B" w14:paraId="59593C4C" w14:textId="77777777" w:rsidTr="005C1D22">
        <w:trPr>
          <w:cantSplit/>
          <w:trHeight w:val="187"/>
        </w:trPr>
        <w:tc>
          <w:tcPr>
            <w:tcW w:w="2802" w:type="dxa"/>
            <w:gridSpan w:val="2"/>
          </w:tcPr>
          <w:p w14:paraId="368D0650" w14:textId="77777777" w:rsidR="0000578F" w:rsidRPr="001C0E1B" w:rsidRDefault="0000578F" w:rsidP="005C1D22">
            <w:pPr>
              <w:pStyle w:val="TAL"/>
            </w:pPr>
            <w:r w:rsidRPr="001C0E1B">
              <w:rPr>
                <w:rFonts w:cs="v4.2.0"/>
                <w:bCs/>
              </w:rPr>
              <w:t>RF Channel Number</w:t>
            </w:r>
          </w:p>
        </w:tc>
        <w:tc>
          <w:tcPr>
            <w:tcW w:w="708" w:type="dxa"/>
          </w:tcPr>
          <w:p w14:paraId="5B380653" w14:textId="77777777" w:rsidR="0000578F" w:rsidRPr="001C0E1B" w:rsidRDefault="0000578F" w:rsidP="005C1D22">
            <w:pPr>
              <w:pStyle w:val="TAC"/>
            </w:pPr>
          </w:p>
        </w:tc>
        <w:tc>
          <w:tcPr>
            <w:tcW w:w="1418" w:type="dxa"/>
          </w:tcPr>
          <w:p w14:paraId="0F578123" w14:textId="77777777" w:rsidR="0000578F" w:rsidRPr="001C0E1B" w:rsidRDefault="0000578F" w:rsidP="005C1D22">
            <w:pPr>
              <w:pStyle w:val="TAC"/>
              <w:rPr>
                <w:rFonts w:cs="v4.2.0"/>
                <w:bCs/>
              </w:rPr>
            </w:pPr>
            <w:r w:rsidRPr="001C0E1B">
              <w:t>1</w:t>
            </w:r>
            <w:r>
              <w:t>, 2</w:t>
            </w:r>
          </w:p>
        </w:tc>
        <w:tc>
          <w:tcPr>
            <w:tcW w:w="1134" w:type="dxa"/>
          </w:tcPr>
          <w:p w14:paraId="2B01CD2B" w14:textId="77777777" w:rsidR="0000578F" w:rsidRPr="001C0E1B" w:rsidRDefault="0000578F" w:rsidP="005C1D22">
            <w:pPr>
              <w:pStyle w:val="TAC"/>
            </w:pPr>
            <w:r w:rsidRPr="001C0E1B">
              <w:rPr>
                <w:rFonts w:cs="v4.2.0"/>
                <w:bCs/>
              </w:rPr>
              <w:t>1</w:t>
            </w:r>
          </w:p>
        </w:tc>
        <w:tc>
          <w:tcPr>
            <w:tcW w:w="3544" w:type="dxa"/>
          </w:tcPr>
          <w:p w14:paraId="7F28BFF6" w14:textId="77777777" w:rsidR="0000578F" w:rsidRPr="001C0E1B" w:rsidRDefault="0000578F" w:rsidP="005C1D22">
            <w:pPr>
              <w:pStyle w:val="TAC"/>
            </w:pPr>
          </w:p>
        </w:tc>
      </w:tr>
      <w:tr w:rsidR="0000578F" w:rsidRPr="001C0E1B" w14:paraId="7708C1E0" w14:textId="77777777" w:rsidTr="005C1D22">
        <w:trPr>
          <w:cantSplit/>
          <w:trHeight w:val="187"/>
        </w:trPr>
        <w:tc>
          <w:tcPr>
            <w:tcW w:w="2802" w:type="dxa"/>
            <w:gridSpan w:val="2"/>
            <w:tcBorders>
              <w:bottom w:val="nil"/>
            </w:tcBorders>
          </w:tcPr>
          <w:p w14:paraId="4F6B1A3B" w14:textId="77777777" w:rsidR="0000578F" w:rsidRPr="001C0E1B" w:rsidRDefault="0000578F" w:rsidP="005C1D22">
            <w:pPr>
              <w:pStyle w:val="TAL"/>
            </w:pPr>
            <w:r w:rsidRPr="001C0E1B">
              <w:t>Time offset between cells</w:t>
            </w:r>
          </w:p>
        </w:tc>
        <w:tc>
          <w:tcPr>
            <w:tcW w:w="708" w:type="dxa"/>
            <w:tcBorders>
              <w:bottom w:val="nil"/>
            </w:tcBorders>
          </w:tcPr>
          <w:p w14:paraId="5ADA357B" w14:textId="77777777" w:rsidR="0000578F" w:rsidRPr="001C0E1B" w:rsidRDefault="0000578F" w:rsidP="005C1D22">
            <w:pPr>
              <w:pStyle w:val="TAC"/>
            </w:pPr>
          </w:p>
        </w:tc>
        <w:tc>
          <w:tcPr>
            <w:tcW w:w="1418" w:type="dxa"/>
          </w:tcPr>
          <w:p w14:paraId="004286AE" w14:textId="77777777" w:rsidR="0000578F" w:rsidRPr="001C0E1B" w:rsidRDefault="0000578F" w:rsidP="005C1D22">
            <w:pPr>
              <w:pStyle w:val="TAC"/>
              <w:rPr>
                <w:rFonts w:cs="v4.2.0"/>
              </w:rPr>
            </w:pPr>
            <w:r w:rsidRPr="001C0E1B">
              <w:t>1</w:t>
            </w:r>
            <w:r>
              <w:t>, 2</w:t>
            </w:r>
          </w:p>
        </w:tc>
        <w:tc>
          <w:tcPr>
            <w:tcW w:w="1134" w:type="dxa"/>
          </w:tcPr>
          <w:p w14:paraId="13357045" w14:textId="77777777" w:rsidR="0000578F" w:rsidRPr="001C0E1B" w:rsidRDefault="0000578F" w:rsidP="005C1D22">
            <w:pPr>
              <w:pStyle w:val="TAC"/>
            </w:pPr>
            <w:r w:rsidRPr="001C0E1B">
              <w:rPr>
                <w:rFonts w:cs="v4.2.0"/>
              </w:rPr>
              <w:t>3 ms</w:t>
            </w:r>
          </w:p>
        </w:tc>
        <w:tc>
          <w:tcPr>
            <w:tcW w:w="3544" w:type="dxa"/>
          </w:tcPr>
          <w:p w14:paraId="0420BD3F" w14:textId="77777777" w:rsidR="0000578F" w:rsidRPr="001C0E1B" w:rsidRDefault="0000578F" w:rsidP="005C1D22">
            <w:pPr>
              <w:pStyle w:val="TAC"/>
            </w:pPr>
            <w:r w:rsidRPr="001C0E1B">
              <w:rPr>
                <w:rFonts w:cs="v4.2.0"/>
              </w:rPr>
              <w:t>Asynchronous cells</w:t>
            </w:r>
          </w:p>
        </w:tc>
      </w:tr>
      <w:tr w:rsidR="0000578F" w:rsidRPr="001C0E1B" w14:paraId="59F8ABDE" w14:textId="77777777" w:rsidTr="005C1D22">
        <w:trPr>
          <w:cantSplit/>
          <w:trHeight w:val="187"/>
        </w:trPr>
        <w:tc>
          <w:tcPr>
            <w:tcW w:w="2802" w:type="dxa"/>
            <w:gridSpan w:val="2"/>
          </w:tcPr>
          <w:p w14:paraId="2602B647" w14:textId="77777777" w:rsidR="0000578F" w:rsidRPr="001C0E1B" w:rsidRDefault="0000578F" w:rsidP="005C1D22">
            <w:pPr>
              <w:pStyle w:val="TAL"/>
            </w:pPr>
            <w:r w:rsidRPr="001C0E1B">
              <w:t>Access Barring Information</w:t>
            </w:r>
          </w:p>
        </w:tc>
        <w:tc>
          <w:tcPr>
            <w:tcW w:w="708" w:type="dxa"/>
          </w:tcPr>
          <w:p w14:paraId="5117903E" w14:textId="77777777" w:rsidR="0000578F" w:rsidRPr="001C0E1B" w:rsidRDefault="0000578F" w:rsidP="005C1D22">
            <w:pPr>
              <w:pStyle w:val="TAC"/>
            </w:pPr>
            <w:r w:rsidRPr="001C0E1B">
              <w:rPr>
                <w:rFonts w:cs="v4.2.0"/>
              </w:rPr>
              <w:t>-</w:t>
            </w:r>
          </w:p>
        </w:tc>
        <w:tc>
          <w:tcPr>
            <w:tcW w:w="1418" w:type="dxa"/>
          </w:tcPr>
          <w:p w14:paraId="10057B2F" w14:textId="77777777" w:rsidR="0000578F" w:rsidRPr="001C0E1B" w:rsidRDefault="0000578F" w:rsidP="005C1D22">
            <w:pPr>
              <w:pStyle w:val="TAC"/>
              <w:rPr>
                <w:rFonts w:cs="v4.2.0"/>
              </w:rPr>
            </w:pPr>
            <w:r>
              <w:t>1, 2</w:t>
            </w:r>
          </w:p>
        </w:tc>
        <w:tc>
          <w:tcPr>
            <w:tcW w:w="1134" w:type="dxa"/>
          </w:tcPr>
          <w:p w14:paraId="3D5379B0" w14:textId="77777777" w:rsidR="0000578F" w:rsidRPr="001C0E1B" w:rsidRDefault="0000578F" w:rsidP="005C1D22">
            <w:pPr>
              <w:pStyle w:val="TAC"/>
            </w:pPr>
            <w:r w:rsidRPr="001C0E1B">
              <w:rPr>
                <w:rFonts w:cs="v4.2.0"/>
              </w:rPr>
              <w:t>Not Sent</w:t>
            </w:r>
          </w:p>
        </w:tc>
        <w:tc>
          <w:tcPr>
            <w:tcW w:w="3544" w:type="dxa"/>
          </w:tcPr>
          <w:p w14:paraId="467036F2" w14:textId="77777777" w:rsidR="0000578F" w:rsidRPr="001C0E1B" w:rsidRDefault="0000578F" w:rsidP="005C1D22">
            <w:pPr>
              <w:pStyle w:val="TAC"/>
            </w:pPr>
            <w:r w:rsidRPr="001C0E1B">
              <w:rPr>
                <w:rFonts w:cs="v4.2.0"/>
              </w:rPr>
              <w:t>No additional delays in random access procedure.</w:t>
            </w:r>
          </w:p>
        </w:tc>
      </w:tr>
      <w:tr w:rsidR="0000578F" w:rsidRPr="001C0E1B" w14:paraId="77C2ED37" w14:textId="77777777" w:rsidTr="005C1D22">
        <w:trPr>
          <w:cantSplit/>
          <w:trHeight w:val="187"/>
        </w:trPr>
        <w:tc>
          <w:tcPr>
            <w:tcW w:w="2802" w:type="dxa"/>
            <w:gridSpan w:val="2"/>
            <w:tcBorders>
              <w:bottom w:val="nil"/>
            </w:tcBorders>
          </w:tcPr>
          <w:p w14:paraId="33E64834" w14:textId="77777777" w:rsidR="0000578F" w:rsidRPr="001C0E1B" w:rsidRDefault="0000578F" w:rsidP="005C1D22">
            <w:pPr>
              <w:pStyle w:val="TAL"/>
            </w:pPr>
            <w:r w:rsidRPr="001C0E1B">
              <w:t>SSB configuration</w:t>
            </w:r>
          </w:p>
        </w:tc>
        <w:tc>
          <w:tcPr>
            <w:tcW w:w="708" w:type="dxa"/>
            <w:tcBorders>
              <w:bottom w:val="nil"/>
            </w:tcBorders>
          </w:tcPr>
          <w:p w14:paraId="246CC397" w14:textId="77777777" w:rsidR="0000578F" w:rsidRPr="001C0E1B" w:rsidRDefault="0000578F" w:rsidP="005C1D22">
            <w:pPr>
              <w:pStyle w:val="TAC"/>
              <w:rPr>
                <w:rFonts w:cs="v4.2.0"/>
              </w:rPr>
            </w:pPr>
          </w:p>
        </w:tc>
        <w:tc>
          <w:tcPr>
            <w:tcW w:w="1418" w:type="dxa"/>
          </w:tcPr>
          <w:p w14:paraId="7B984361" w14:textId="77777777" w:rsidR="0000578F" w:rsidRPr="001C0E1B" w:rsidRDefault="0000578F" w:rsidP="005C1D22">
            <w:pPr>
              <w:pStyle w:val="TAC"/>
              <w:rPr>
                <w:rFonts w:cs="v4.2.0"/>
              </w:rPr>
            </w:pPr>
            <w:r w:rsidRPr="001C0E1B">
              <w:rPr>
                <w:rFonts w:cs="v4.2.0"/>
              </w:rPr>
              <w:t>1</w:t>
            </w:r>
            <w:r>
              <w:t>, 2</w:t>
            </w:r>
          </w:p>
        </w:tc>
        <w:tc>
          <w:tcPr>
            <w:tcW w:w="1134" w:type="dxa"/>
          </w:tcPr>
          <w:p w14:paraId="1B5DE40A" w14:textId="77777777" w:rsidR="0000578F" w:rsidRPr="001C0E1B" w:rsidRDefault="0000578F" w:rsidP="005C1D22">
            <w:pPr>
              <w:pStyle w:val="TAC"/>
              <w:rPr>
                <w:rFonts w:cs="v4.2.0"/>
              </w:rPr>
            </w:pPr>
            <w:r w:rsidRPr="001C0E1B">
              <w:rPr>
                <w:rFonts w:cs="v4.2.0"/>
                <w:bCs/>
              </w:rPr>
              <w:t>SSB.1 FR1</w:t>
            </w:r>
          </w:p>
        </w:tc>
        <w:tc>
          <w:tcPr>
            <w:tcW w:w="3544" w:type="dxa"/>
          </w:tcPr>
          <w:p w14:paraId="7C021A96" w14:textId="77777777" w:rsidR="0000578F" w:rsidRPr="001C0E1B" w:rsidRDefault="0000578F" w:rsidP="005C1D22">
            <w:pPr>
              <w:pStyle w:val="TAC"/>
              <w:rPr>
                <w:rFonts w:cs="v4.2.0"/>
              </w:rPr>
            </w:pPr>
          </w:p>
        </w:tc>
      </w:tr>
      <w:tr w:rsidR="0000578F" w:rsidRPr="001C0E1B" w14:paraId="03A563E5" w14:textId="77777777" w:rsidTr="005C1D22">
        <w:trPr>
          <w:cantSplit/>
          <w:trHeight w:val="187"/>
        </w:trPr>
        <w:tc>
          <w:tcPr>
            <w:tcW w:w="2802" w:type="dxa"/>
            <w:gridSpan w:val="2"/>
            <w:vMerge w:val="restart"/>
          </w:tcPr>
          <w:p w14:paraId="0C135995" w14:textId="77777777" w:rsidR="0000578F" w:rsidRPr="001C0E1B" w:rsidRDefault="0000578F" w:rsidP="005C1D22">
            <w:pPr>
              <w:pStyle w:val="TAL"/>
              <w:rPr>
                <w:rFonts w:cs="v4.2.0"/>
              </w:rPr>
            </w:pPr>
            <w:r w:rsidRPr="001C0E1B">
              <w:rPr>
                <w:rFonts w:cs="v4.2.0"/>
              </w:rPr>
              <w:t>SMTC configuration</w:t>
            </w:r>
            <w:r>
              <w:rPr>
                <w:rFonts w:cs="v4.2.0"/>
              </w:rPr>
              <w:t>#1</w:t>
            </w:r>
          </w:p>
        </w:tc>
        <w:tc>
          <w:tcPr>
            <w:tcW w:w="708" w:type="dxa"/>
            <w:vMerge w:val="restart"/>
          </w:tcPr>
          <w:p w14:paraId="5D6073AE" w14:textId="77777777" w:rsidR="0000578F" w:rsidRPr="001C0E1B" w:rsidRDefault="0000578F" w:rsidP="005C1D22">
            <w:pPr>
              <w:pStyle w:val="TAC"/>
            </w:pPr>
          </w:p>
        </w:tc>
        <w:tc>
          <w:tcPr>
            <w:tcW w:w="1418" w:type="dxa"/>
            <w:vMerge w:val="restart"/>
          </w:tcPr>
          <w:p w14:paraId="5842D026" w14:textId="77777777" w:rsidR="0000578F" w:rsidRPr="001C0E1B" w:rsidRDefault="0000578F" w:rsidP="005C1D22">
            <w:pPr>
              <w:pStyle w:val="TAC"/>
            </w:pPr>
            <w:r w:rsidRPr="001C0E1B">
              <w:t>1</w:t>
            </w:r>
            <w:r>
              <w:t>, 2</w:t>
            </w:r>
          </w:p>
        </w:tc>
        <w:tc>
          <w:tcPr>
            <w:tcW w:w="1134" w:type="dxa"/>
          </w:tcPr>
          <w:p w14:paraId="163817E6" w14:textId="77777777" w:rsidR="0000578F" w:rsidRPr="001C0E1B" w:rsidRDefault="0000578F" w:rsidP="005C1D22">
            <w:pPr>
              <w:pStyle w:val="TAC"/>
              <w:rPr>
                <w:rFonts w:cs="v4.2.0"/>
                <w:bCs/>
              </w:rPr>
            </w:pPr>
            <w:r w:rsidRPr="004E396D">
              <w:rPr>
                <w:rFonts w:cs="v4.2.0"/>
                <w:bCs/>
              </w:rPr>
              <w:t>SMTC</w:t>
            </w:r>
            <w:r>
              <w:rPr>
                <w:rFonts w:cs="v4.2.0"/>
                <w:bCs/>
              </w:rPr>
              <w:t>.2</w:t>
            </w:r>
          </w:p>
        </w:tc>
        <w:tc>
          <w:tcPr>
            <w:tcW w:w="3544" w:type="dxa"/>
          </w:tcPr>
          <w:p w14:paraId="00F9A115" w14:textId="77777777" w:rsidR="0000578F" w:rsidRPr="001C0E1B" w:rsidRDefault="0000578F" w:rsidP="005C1D22">
            <w:pPr>
              <w:pStyle w:val="TAC"/>
              <w:rPr>
                <w:rFonts w:cs="v4.2.0"/>
                <w:bCs/>
              </w:rPr>
            </w:pPr>
            <w:r w:rsidRPr="00FA0196">
              <w:rPr>
                <w:rFonts w:cs="v4.2.0"/>
              </w:rPr>
              <w:t>Configured in SIB2 of Cell 1</w:t>
            </w:r>
          </w:p>
        </w:tc>
      </w:tr>
      <w:tr w:rsidR="0000578F" w:rsidRPr="001C0E1B" w14:paraId="693ABC3F" w14:textId="77777777" w:rsidTr="005C1D22">
        <w:trPr>
          <w:cantSplit/>
          <w:trHeight w:val="187"/>
        </w:trPr>
        <w:tc>
          <w:tcPr>
            <w:tcW w:w="2802" w:type="dxa"/>
            <w:gridSpan w:val="2"/>
            <w:vMerge/>
          </w:tcPr>
          <w:p w14:paraId="7AF603AF" w14:textId="77777777" w:rsidR="0000578F" w:rsidRPr="001C0E1B" w:rsidRDefault="0000578F" w:rsidP="005C1D22">
            <w:pPr>
              <w:pStyle w:val="TAL"/>
              <w:rPr>
                <w:rFonts w:cs="v4.2.0"/>
              </w:rPr>
            </w:pPr>
          </w:p>
        </w:tc>
        <w:tc>
          <w:tcPr>
            <w:tcW w:w="708" w:type="dxa"/>
            <w:vMerge/>
          </w:tcPr>
          <w:p w14:paraId="4AF83E74" w14:textId="77777777" w:rsidR="0000578F" w:rsidRPr="001C0E1B" w:rsidRDefault="0000578F" w:rsidP="005C1D22">
            <w:pPr>
              <w:pStyle w:val="TAC"/>
            </w:pPr>
          </w:p>
        </w:tc>
        <w:tc>
          <w:tcPr>
            <w:tcW w:w="1418" w:type="dxa"/>
            <w:vMerge/>
          </w:tcPr>
          <w:p w14:paraId="3080B5B1" w14:textId="77777777" w:rsidR="0000578F" w:rsidRPr="001C0E1B" w:rsidRDefault="0000578F" w:rsidP="005C1D22">
            <w:pPr>
              <w:pStyle w:val="TAC"/>
              <w:rPr>
                <w:rFonts w:cs="v4.2.0"/>
                <w:bCs/>
              </w:rPr>
            </w:pPr>
          </w:p>
        </w:tc>
        <w:tc>
          <w:tcPr>
            <w:tcW w:w="1134" w:type="dxa"/>
          </w:tcPr>
          <w:p w14:paraId="54C72110" w14:textId="77777777" w:rsidR="0000578F" w:rsidRPr="004E396D" w:rsidRDefault="0000578F" w:rsidP="005C1D22">
            <w:pPr>
              <w:pStyle w:val="TAC"/>
              <w:rPr>
                <w:rFonts w:cs="v4.2.0"/>
                <w:bCs/>
              </w:rPr>
            </w:pPr>
            <w:r>
              <w:rPr>
                <w:rFonts w:cs="v4.2.0"/>
                <w:bCs/>
              </w:rPr>
              <w:t>SMTC.6</w:t>
            </w:r>
          </w:p>
        </w:tc>
        <w:tc>
          <w:tcPr>
            <w:tcW w:w="3544" w:type="dxa"/>
          </w:tcPr>
          <w:p w14:paraId="764C53E0" w14:textId="77777777" w:rsidR="0000578F" w:rsidRPr="00FA0196" w:rsidRDefault="0000578F" w:rsidP="005C1D22">
            <w:pPr>
              <w:pStyle w:val="TAC"/>
              <w:rPr>
                <w:rFonts w:cs="v4.2.0"/>
              </w:rPr>
            </w:pPr>
            <w:r w:rsidRPr="00E82F5D">
              <w:rPr>
                <w:rFonts w:cs="v4.2.0"/>
              </w:rPr>
              <w:t xml:space="preserve">Configured in SIB2 of Cell </w:t>
            </w:r>
            <w:r>
              <w:rPr>
                <w:rFonts w:cs="v4.2.0"/>
              </w:rPr>
              <w:t>2</w:t>
            </w:r>
          </w:p>
        </w:tc>
      </w:tr>
      <w:tr w:rsidR="0000578F" w:rsidRPr="001C0E1B" w14:paraId="0C641645" w14:textId="77777777" w:rsidTr="005C1D22">
        <w:trPr>
          <w:cantSplit/>
          <w:trHeight w:val="187"/>
        </w:trPr>
        <w:tc>
          <w:tcPr>
            <w:tcW w:w="2802" w:type="dxa"/>
            <w:gridSpan w:val="2"/>
            <w:vMerge w:val="restart"/>
          </w:tcPr>
          <w:p w14:paraId="0D54B11B" w14:textId="77777777" w:rsidR="0000578F" w:rsidRPr="001C0E1B" w:rsidRDefault="0000578F" w:rsidP="005C1D22">
            <w:pPr>
              <w:pStyle w:val="TAL"/>
              <w:rPr>
                <w:rFonts w:cs="v4.2.0"/>
              </w:rPr>
            </w:pPr>
            <w:r w:rsidRPr="001C0E1B">
              <w:rPr>
                <w:rFonts w:cs="v4.2.0"/>
              </w:rPr>
              <w:t>SMTC configuration</w:t>
            </w:r>
            <w:r>
              <w:rPr>
                <w:rFonts w:cs="v4.2.0"/>
              </w:rPr>
              <w:t>#2</w:t>
            </w:r>
          </w:p>
        </w:tc>
        <w:tc>
          <w:tcPr>
            <w:tcW w:w="708" w:type="dxa"/>
            <w:vMerge w:val="restart"/>
          </w:tcPr>
          <w:p w14:paraId="051B01B9" w14:textId="77777777" w:rsidR="0000578F" w:rsidRPr="001C0E1B" w:rsidRDefault="0000578F" w:rsidP="005C1D22">
            <w:pPr>
              <w:pStyle w:val="TAC"/>
            </w:pPr>
          </w:p>
        </w:tc>
        <w:tc>
          <w:tcPr>
            <w:tcW w:w="1418" w:type="dxa"/>
            <w:vMerge w:val="restart"/>
          </w:tcPr>
          <w:p w14:paraId="781DD06C" w14:textId="77777777" w:rsidR="0000578F" w:rsidRPr="001C0E1B" w:rsidRDefault="0000578F" w:rsidP="005C1D22">
            <w:pPr>
              <w:pStyle w:val="TAC"/>
              <w:rPr>
                <w:rFonts w:cs="v4.2.0"/>
                <w:bCs/>
              </w:rPr>
            </w:pPr>
            <w:r w:rsidRPr="001C0E1B">
              <w:t>1</w:t>
            </w:r>
            <w:r>
              <w:t>, 2</w:t>
            </w:r>
          </w:p>
        </w:tc>
        <w:tc>
          <w:tcPr>
            <w:tcW w:w="1134" w:type="dxa"/>
          </w:tcPr>
          <w:p w14:paraId="2AD1C49C" w14:textId="77777777" w:rsidR="0000578F" w:rsidRPr="004E396D" w:rsidRDefault="0000578F" w:rsidP="005C1D22">
            <w:pPr>
              <w:pStyle w:val="TAC"/>
              <w:rPr>
                <w:rFonts w:cs="v4.2.0"/>
                <w:bCs/>
              </w:rPr>
            </w:pPr>
            <w:r w:rsidRPr="004E396D">
              <w:rPr>
                <w:rFonts w:cs="v4.2.0"/>
                <w:bCs/>
              </w:rPr>
              <w:t>SMTC</w:t>
            </w:r>
            <w:r>
              <w:rPr>
                <w:rFonts w:cs="v4.2.0"/>
                <w:bCs/>
              </w:rPr>
              <w:t>.2</w:t>
            </w:r>
          </w:p>
        </w:tc>
        <w:tc>
          <w:tcPr>
            <w:tcW w:w="3544" w:type="dxa"/>
          </w:tcPr>
          <w:p w14:paraId="4C70546F" w14:textId="77777777" w:rsidR="0000578F" w:rsidRPr="001C0E1B" w:rsidRDefault="0000578F" w:rsidP="005C1D22">
            <w:pPr>
              <w:pStyle w:val="TAC"/>
              <w:rPr>
                <w:rFonts w:cs="v4.2.0"/>
                <w:bCs/>
              </w:rPr>
            </w:pPr>
            <w:r w:rsidRPr="00FA0196">
              <w:rPr>
                <w:rFonts w:cs="v4.2.0"/>
              </w:rPr>
              <w:t>Configured in SIB2 of Cell 1</w:t>
            </w:r>
          </w:p>
        </w:tc>
      </w:tr>
      <w:tr w:rsidR="0000578F" w:rsidRPr="001C0E1B" w14:paraId="047499EA" w14:textId="77777777" w:rsidTr="005C1D22">
        <w:trPr>
          <w:cantSplit/>
          <w:trHeight w:val="187"/>
        </w:trPr>
        <w:tc>
          <w:tcPr>
            <w:tcW w:w="2802" w:type="dxa"/>
            <w:gridSpan w:val="2"/>
            <w:vMerge/>
          </w:tcPr>
          <w:p w14:paraId="76B716C7" w14:textId="77777777" w:rsidR="0000578F" w:rsidRPr="001C0E1B" w:rsidRDefault="0000578F" w:rsidP="005C1D22">
            <w:pPr>
              <w:pStyle w:val="TAL"/>
              <w:rPr>
                <w:rFonts w:cs="v4.2.0"/>
              </w:rPr>
            </w:pPr>
          </w:p>
        </w:tc>
        <w:tc>
          <w:tcPr>
            <w:tcW w:w="708" w:type="dxa"/>
            <w:vMerge/>
          </w:tcPr>
          <w:p w14:paraId="68F1B598" w14:textId="77777777" w:rsidR="0000578F" w:rsidRPr="001C0E1B" w:rsidRDefault="0000578F" w:rsidP="005C1D22">
            <w:pPr>
              <w:pStyle w:val="TAC"/>
            </w:pPr>
          </w:p>
        </w:tc>
        <w:tc>
          <w:tcPr>
            <w:tcW w:w="1418" w:type="dxa"/>
            <w:vMerge/>
          </w:tcPr>
          <w:p w14:paraId="1BD0783D" w14:textId="77777777" w:rsidR="0000578F" w:rsidRPr="001C0E1B" w:rsidRDefault="0000578F" w:rsidP="005C1D22">
            <w:pPr>
              <w:pStyle w:val="TAC"/>
              <w:rPr>
                <w:rFonts w:cs="v4.2.0"/>
                <w:bCs/>
              </w:rPr>
            </w:pPr>
          </w:p>
        </w:tc>
        <w:tc>
          <w:tcPr>
            <w:tcW w:w="1134" w:type="dxa"/>
          </w:tcPr>
          <w:p w14:paraId="27A184D8" w14:textId="77777777" w:rsidR="0000578F" w:rsidRPr="004E396D" w:rsidRDefault="0000578F" w:rsidP="005C1D22">
            <w:pPr>
              <w:pStyle w:val="TAC"/>
              <w:rPr>
                <w:rFonts w:cs="v4.2.0"/>
                <w:bCs/>
              </w:rPr>
            </w:pPr>
            <w:r>
              <w:rPr>
                <w:rFonts w:cs="v4.2.0"/>
                <w:bCs/>
              </w:rPr>
              <w:t>SMTC.6</w:t>
            </w:r>
          </w:p>
        </w:tc>
        <w:tc>
          <w:tcPr>
            <w:tcW w:w="3544" w:type="dxa"/>
          </w:tcPr>
          <w:p w14:paraId="7A720D49" w14:textId="77777777" w:rsidR="0000578F" w:rsidRPr="001C0E1B" w:rsidRDefault="0000578F" w:rsidP="005C1D22">
            <w:pPr>
              <w:pStyle w:val="TAC"/>
              <w:rPr>
                <w:rFonts w:cs="v4.2.0"/>
                <w:bCs/>
              </w:rPr>
            </w:pPr>
            <w:r w:rsidRPr="00E82F5D">
              <w:rPr>
                <w:rFonts w:cs="v4.2.0"/>
              </w:rPr>
              <w:t xml:space="preserve">Configured in SIB2 of Cell </w:t>
            </w:r>
            <w:r>
              <w:rPr>
                <w:rFonts w:cs="v4.2.0"/>
              </w:rPr>
              <w:t>2</w:t>
            </w:r>
          </w:p>
        </w:tc>
      </w:tr>
      <w:tr w:rsidR="0000578F" w:rsidRPr="001C0E1B" w14:paraId="0C208ABA" w14:textId="77777777" w:rsidTr="005C1D22">
        <w:trPr>
          <w:cantSplit/>
          <w:trHeight w:val="187"/>
        </w:trPr>
        <w:tc>
          <w:tcPr>
            <w:tcW w:w="2802" w:type="dxa"/>
            <w:gridSpan w:val="2"/>
          </w:tcPr>
          <w:p w14:paraId="08416B2C" w14:textId="77777777" w:rsidR="0000578F" w:rsidRPr="001C0E1B" w:rsidRDefault="0000578F" w:rsidP="005C1D22">
            <w:pPr>
              <w:pStyle w:val="TAL"/>
            </w:pPr>
            <w:r w:rsidRPr="001C0E1B">
              <w:t>DRX cycle length</w:t>
            </w:r>
          </w:p>
        </w:tc>
        <w:tc>
          <w:tcPr>
            <w:tcW w:w="708" w:type="dxa"/>
          </w:tcPr>
          <w:p w14:paraId="50B91D32" w14:textId="77777777" w:rsidR="0000578F" w:rsidRPr="001C0E1B" w:rsidRDefault="0000578F" w:rsidP="005C1D22">
            <w:pPr>
              <w:pStyle w:val="TAC"/>
            </w:pPr>
            <w:r w:rsidRPr="001C0E1B">
              <w:t>s</w:t>
            </w:r>
          </w:p>
        </w:tc>
        <w:tc>
          <w:tcPr>
            <w:tcW w:w="1418" w:type="dxa"/>
          </w:tcPr>
          <w:p w14:paraId="68A1F96D" w14:textId="77777777" w:rsidR="0000578F" w:rsidRPr="001C0E1B" w:rsidRDefault="0000578F" w:rsidP="005C1D22">
            <w:pPr>
              <w:pStyle w:val="TAC"/>
            </w:pPr>
            <w:r>
              <w:t>1, 2</w:t>
            </w:r>
          </w:p>
        </w:tc>
        <w:tc>
          <w:tcPr>
            <w:tcW w:w="1134" w:type="dxa"/>
          </w:tcPr>
          <w:p w14:paraId="28EACAE0" w14:textId="77777777" w:rsidR="0000578F" w:rsidRPr="001C0E1B" w:rsidRDefault="0000578F" w:rsidP="005C1D22">
            <w:pPr>
              <w:pStyle w:val="TAC"/>
            </w:pPr>
            <w:r w:rsidRPr="001C0E1B">
              <w:t>1.28</w:t>
            </w:r>
          </w:p>
        </w:tc>
        <w:tc>
          <w:tcPr>
            <w:tcW w:w="3544" w:type="dxa"/>
          </w:tcPr>
          <w:p w14:paraId="5275CC04" w14:textId="77777777" w:rsidR="0000578F" w:rsidRPr="001C0E1B" w:rsidRDefault="0000578F" w:rsidP="005C1D22">
            <w:pPr>
              <w:pStyle w:val="TAC"/>
            </w:pPr>
            <w:r w:rsidRPr="001C0E1B">
              <w:t>The value shall be used for all cells in the test.</w:t>
            </w:r>
          </w:p>
        </w:tc>
      </w:tr>
      <w:tr w:rsidR="0000578F" w:rsidRPr="001C0E1B" w14:paraId="1FB9970A" w14:textId="77777777" w:rsidTr="005C1D22">
        <w:trPr>
          <w:cantSplit/>
          <w:trHeight w:val="187"/>
        </w:trPr>
        <w:tc>
          <w:tcPr>
            <w:tcW w:w="2802" w:type="dxa"/>
            <w:gridSpan w:val="2"/>
          </w:tcPr>
          <w:p w14:paraId="5776A9CE" w14:textId="77777777" w:rsidR="0000578F" w:rsidRPr="001C0E1B" w:rsidRDefault="0000578F" w:rsidP="005C1D22">
            <w:pPr>
              <w:pStyle w:val="TAL"/>
            </w:pPr>
            <w:r w:rsidRPr="001C0E1B">
              <w:t>PRACH configuration index</w:t>
            </w:r>
          </w:p>
        </w:tc>
        <w:tc>
          <w:tcPr>
            <w:tcW w:w="708" w:type="dxa"/>
          </w:tcPr>
          <w:p w14:paraId="7E5D326D" w14:textId="77777777" w:rsidR="0000578F" w:rsidRPr="001C0E1B" w:rsidRDefault="0000578F" w:rsidP="005C1D22">
            <w:pPr>
              <w:pStyle w:val="TAC"/>
            </w:pPr>
          </w:p>
        </w:tc>
        <w:tc>
          <w:tcPr>
            <w:tcW w:w="1418" w:type="dxa"/>
          </w:tcPr>
          <w:p w14:paraId="586483B2" w14:textId="77777777" w:rsidR="0000578F" w:rsidRPr="001C0E1B" w:rsidRDefault="0000578F" w:rsidP="005C1D22">
            <w:pPr>
              <w:pStyle w:val="TAC"/>
            </w:pPr>
            <w:r w:rsidRPr="001C0E1B">
              <w:t>1</w:t>
            </w:r>
            <w:r>
              <w:t>, 2</w:t>
            </w:r>
          </w:p>
        </w:tc>
        <w:tc>
          <w:tcPr>
            <w:tcW w:w="1134" w:type="dxa"/>
          </w:tcPr>
          <w:p w14:paraId="231D267F" w14:textId="77777777" w:rsidR="0000578F" w:rsidRPr="001C0E1B" w:rsidRDefault="0000578F" w:rsidP="005C1D22">
            <w:pPr>
              <w:pStyle w:val="TAC"/>
            </w:pPr>
            <w:r w:rsidRPr="001C0E1B">
              <w:t>102</w:t>
            </w:r>
          </w:p>
        </w:tc>
        <w:tc>
          <w:tcPr>
            <w:tcW w:w="3544" w:type="dxa"/>
          </w:tcPr>
          <w:p w14:paraId="305AA004" w14:textId="77777777" w:rsidR="0000578F" w:rsidRPr="001C0E1B" w:rsidRDefault="0000578F" w:rsidP="005C1D22">
            <w:pPr>
              <w:pStyle w:val="TAC"/>
            </w:pPr>
            <w:r w:rsidRPr="001C0E1B">
              <w:t>The detailed configuration is specified in TS 38.211 clause 6.3.3.2</w:t>
            </w:r>
          </w:p>
        </w:tc>
      </w:tr>
      <w:tr w:rsidR="0000578F" w:rsidRPr="001C0E1B" w14:paraId="60A6C229" w14:textId="77777777" w:rsidTr="005C1D22">
        <w:trPr>
          <w:cantSplit/>
          <w:trHeight w:val="187"/>
        </w:trPr>
        <w:tc>
          <w:tcPr>
            <w:tcW w:w="2802" w:type="dxa"/>
            <w:gridSpan w:val="2"/>
          </w:tcPr>
          <w:p w14:paraId="2DE42F74" w14:textId="77777777" w:rsidR="0000578F" w:rsidRPr="001C0E1B" w:rsidRDefault="0000578F" w:rsidP="005C1D22">
            <w:pPr>
              <w:pStyle w:val="TAL"/>
            </w:pPr>
            <w:r w:rsidRPr="001C0E1B">
              <w:t>rangeToBestCell</w:t>
            </w:r>
          </w:p>
        </w:tc>
        <w:tc>
          <w:tcPr>
            <w:tcW w:w="708" w:type="dxa"/>
          </w:tcPr>
          <w:p w14:paraId="25FD404C" w14:textId="77777777" w:rsidR="0000578F" w:rsidRPr="001C0E1B" w:rsidRDefault="0000578F" w:rsidP="005C1D22">
            <w:pPr>
              <w:pStyle w:val="TAC"/>
            </w:pPr>
          </w:p>
        </w:tc>
        <w:tc>
          <w:tcPr>
            <w:tcW w:w="1418" w:type="dxa"/>
          </w:tcPr>
          <w:p w14:paraId="7F985E33" w14:textId="77777777" w:rsidR="0000578F" w:rsidRPr="001C0E1B" w:rsidRDefault="0000578F" w:rsidP="005C1D22">
            <w:pPr>
              <w:pStyle w:val="TAC"/>
            </w:pPr>
            <w:r w:rsidRPr="001C0E1B">
              <w:t>1</w:t>
            </w:r>
            <w:r>
              <w:t>, 2</w:t>
            </w:r>
          </w:p>
        </w:tc>
        <w:tc>
          <w:tcPr>
            <w:tcW w:w="1134" w:type="dxa"/>
          </w:tcPr>
          <w:p w14:paraId="1362CC62" w14:textId="77777777" w:rsidR="0000578F" w:rsidRPr="001C0E1B" w:rsidRDefault="0000578F" w:rsidP="005C1D22">
            <w:pPr>
              <w:pStyle w:val="TAC"/>
            </w:pPr>
            <w:r w:rsidRPr="001C0E1B">
              <w:t>Not configured</w:t>
            </w:r>
          </w:p>
        </w:tc>
        <w:tc>
          <w:tcPr>
            <w:tcW w:w="3544" w:type="dxa"/>
          </w:tcPr>
          <w:p w14:paraId="504776D6" w14:textId="77777777" w:rsidR="0000578F" w:rsidRPr="001C0E1B" w:rsidRDefault="0000578F" w:rsidP="005C1D22">
            <w:pPr>
              <w:pStyle w:val="TAC"/>
            </w:pPr>
          </w:p>
        </w:tc>
      </w:tr>
      <w:tr w:rsidR="00B26F73" w:rsidRPr="001C0E1B" w14:paraId="603392AB" w14:textId="77777777" w:rsidTr="005C1D22">
        <w:trPr>
          <w:cantSplit/>
          <w:trHeight w:val="187"/>
        </w:trPr>
        <w:tc>
          <w:tcPr>
            <w:tcW w:w="2802" w:type="dxa"/>
            <w:gridSpan w:val="2"/>
          </w:tcPr>
          <w:p w14:paraId="6D8580FA" w14:textId="77777777" w:rsidR="00B26F73" w:rsidRPr="001C0E1B" w:rsidRDefault="00B26F73" w:rsidP="00B26F73">
            <w:pPr>
              <w:pStyle w:val="TAL"/>
            </w:pPr>
            <w:r w:rsidRPr="001C0E1B">
              <w:t>T1</w:t>
            </w:r>
          </w:p>
        </w:tc>
        <w:tc>
          <w:tcPr>
            <w:tcW w:w="708" w:type="dxa"/>
          </w:tcPr>
          <w:p w14:paraId="35B1EAF6" w14:textId="77777777" w:rsidR="00B26F73" w:rsidRPr="001C0E1B" w:rsidRDefault="00B26F73" w:rsidP="00B26F73">
            <w:pPr>
              <w:pStyle w:val="TAC"/>
            </w:pPr>
            <w:r w:rsidRPr="001C0E1B">
              <w:t>s</w:t>
            </w:r>
          </w:p>
        </w:tc>
        <w:tc>
          <w:tcPr>
            <w:tcW w:w="1418" w:type="dxa"/>
          </w:tcPr>
          <w:p w14:paraId="058FA7D4" w14:textId="77777777" w:rsidR="00B26F73" w:rsidRPr="001C0E1B" w:rsidRDefault="00B26F73" w:rsidP="00B26F73">
            <w:pPr>
              <w:pStyle w:val="TAC"/>
            </w:pPr>
            <w:r w:rsidRPr="001C0E1B">
              <w:t>1</w:t>
            </w:r>
            <w:r>
              <w:t>, 2</w:t>
            </w:r>
          </w:p>
        </w:tc>
        <w:tc>
          <w:tcPr>
            <w:tcW w:w="1134" w:type="dxa"/>
          </w:tcPr>
          <w:p w14:paraId="732615ED" w14:textId="7E030C16" w:rsidR="00B26F73" w:rsidRPr="001C0E1B" w:rsidRDefault="00B26F73" w:rsidP="00B26F73">
            <w:pPr>
              <w:pStyle w:val="TAC"/>
            </w:pPr>
            <w:r>
              <w:rPr>
                <w:rFonts w:hint="eastAsia"/>
                <w:lang w:eastAsia="ko-KR"/>
              </w:rPr>
              <w:t>15</w:t>
            </w:r>
          </w:p>
        </w:tc>
        <w:tc>
          <w:tcPr>
            <w:tcW w:w="3544" w:type="dxa"/>
          </w:tcPr>
          <w:p w14:paraId="172421DB" w14:textId="55F39C0E" w:rsidR="00B26F73" w:rsidRPr="001C0E1B" w:rsidRDefault="00B26F73" w:rsidP="00B26F73">
            <w:pPr>
              <w:pStyle w:val="TAC"/>
            </w:pPr>
            <w:r w:rsidRPr="001C0E1B">
              <w:t>T</w:t>
            </w:r>
            <w:r>
              <w:rPr>
                <w:rFonts w:hint="eastAsia"/>
                <w:lang w:eastAsia="ko-KR"/>
              </w:rPr>
              <w:t>1</w:t>
            </w:r>
            <w:r w:rsidRPr="001C0E1B">
              <w:t xml:space="preserve"> needs to be defined so that cell re-selection reaction time is taken into account.</w:t>
            </w:r>
          </w:p>
        </w:tc>
      </w:tr>
      <w:tr w:rsidR="00B26F73" w:rsidRPr="001C0E1B" w14:paraId="612DAD6A" w14:textId="77777777" w:rsidTr="005C1D22">
        <w:trPr>
          <w:cantSplit/>
          <w:trHeight w:val="187"/>
        </w:trPr>
        <w:tc>
          <w:tcPr>
            <w:tcW w:w="2802" w:type="dxa"/>
            <w:gridSpan w:val="2"/>
          </w:tcPr>
          <w:p w14:paraId="358E883B" w14:textId="77777777" w:rsidR="00B26F73" w:rsidRPr="001C0E1B" w:rsidRDefault="00B26F73" w:rsidP="00B26F73">
            <w:pPr>
              <w:pStyle w:val="TAL"/>
            </w:pPr>
            <w:r w:rsidRPr="001C0E1B">
              <w:t>T2</w:t>
            </w:r>
          </w:p>
        </w:tc>
        <w:tc>
          <w:tcPr>
            <w:tcW w:w="708" w:type="dxa"/>
          </w:tcPr>
          <w:p w14:paraId="380D1EAB" w14:textId="77777777" w:rsidR="00B26F73" w:rsidRPr="001C0E1B" w:rsidRDefault="00B26F73" w:rsidP="00B26F73">
            <w:pPr>
              <w:pStyle w:val="TAC"/>
            </w:pPr>
            <w:r w:rsidRPr="001C0E1B">
              <w:t>s</w:t>
            </w:r>
          </w:p>
        </w:tc>
        <w:tc>
          <w:tcPr>
            <w:tcW w:w="1418" w:type="dxa"/>
          </w:tcPr>
          <w:p w14:paraId="6A5E5ACA" w14:textId="77777777" w:rsidR="00B26F73" w:rsidRPr="001C0E1B" w:rsidRDefault="00B26F73" w:rsidP="00B26F73">
            <w:pPr>
              <w:pStyle w:val="TAC"/>
            </w:pPr>
            <w:r w:rsidRPr="001C0E1B">
              <w:t>1</w:t>
            </w:r>
            <w:r>
              <w:t>, 2</w:t>
            </w:r>
          </w:p>
        </w:tc>
        <w:tc>
          <w:tcPr>
            <w:tcW w:w="1134" w:type="dxa"/>
          </w:tcPr>
          <w:p w14:paraId="40CDDAF6" w14:textId="7DB6ACDC" w:rsidR="00B26F73" w:rsidRPr="001C0E1B" w:rsidRDefault="00B26F73" w:rsidP="00B26F73">
            <w:pPr>
              <w:pStyle w:val="TAC"/>
            </w:pPr>
            <w:r>
              <w:rPr>
                <w:rFonts w:hint="eastAsia"/>
                <w:lang w:eastAsia="ko-KR"/>
              </w:rPr>
              <w:t>&gt;7</w:t>
            </w:r>
          </w:p>
        </w:tc>
        <w:tc>
          <w:tcPr>
            <w:tcW w:w="3544" w:type="dxa"/>
          </w:tcPr>
          <w:p w14:paraId="3455F891" w14:textId="641263B7" w:rsidR="00B26F73" w:rsidRPr="001C0E1B" w:rsidRDefault="00B26F73" w:rsidP="00B26F73">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B26F73" w:rsidRPr="001C0E1B" w14:paraId="5B0402DC" w14:textId="77777777" w:rsidTr="005C1D22">
        <w:trPr>
          <w:cantSplit/>
          <w:trHeight w:val="187"/>
        </w:trPr>
        <w:tc>
          <w:tcPr>
            <w:tcW w:w="2802" w:type="dxa"/>
            <w:gridSpan w:val="2"/>
          </w:tcPr>
          <w:p w14:paraId="30629413" w14:textId="77777777" w:rsidR="00B26F73" w:rsidRPr="001C0E1B" w:rsidRDefault="00B26F73" w:rsidP="00B26F73">
            <w:pPr>
              <w:pStyle w:val="TAL"/>
            </w:pPr>
            <w:r w:rsidRPr="001C0E1B">
              <w:t>T3</w:t>
            </w:r>
          </w:p>
        </w:tc>
        <w:tc>
          <w:tcPr>
            <w:tcW w:w="708" w:type="dxa"/>
          </w:tcPr>
          <w:p w14:paraId="50D76B34" w14:textId="77777777" w:rsidR="00B26F73" w:rsidRPr="001C0E1B" w:rsidRDefault="00B26F73" w:rsidP="00B26F73">
            <w:pPr>
              <w:pStyle w:val="TAC"/>
            </w:pPr>
            <w:r w:rsidRPr="001C0E1B">
              <w:t>s</w:t>
            </w:r>
          </w:p>
        </w:tc>
        <w:tc>
          <w:tcPr>
            <w:tcW w:w="1418" w:type="dxa"/>
          </w:tcPr>
          <w:p w14:paraId="73387C9C" w14:textId="77777777" w:rsidR="00B26F73" w:rsidRPr="001C0E1B" w:rsidRDefault="00B26F73" w:rsidP="00B26F73">
            <w:pPr>
              <w:pStyle w:val="TAC"/>
            </w:pPr>
            <w:r w:rsidRPr="001C0E1B">
              <w:t>1</w:t>
            </w:r>
            <w:r>
              <w:t>, 2</w:t>
            </w:r>
          </w:p>
        </w:tc>
        <w:tc>
          <w:tcPr>
            <w:tcW w:w="1134" w:type="dxa"/>
          </w:tcPr>
          <w:p w14:paraId="59115AE4" w14:textId="30883D9F" w:rsidR="00B26F73" w:rsidRPr="001C0E1B" w:rsidRDefault="00B26F73" w:rsidP="00B26F73">
            <w:pPr>
              <w:pStyle w:val="TAC"/>
            </w:pPr>
            <w:r>
              <w:rPr>
                <w:rFonts w:hint="eastAsia"/>
                <w:lang w:eastAsia="ko-KR"/>
              </w:rPr>
              <w:t>75</w:t>
            </w:r>
          </w:p>
        </w:tc>
        <w:tc>
          <w:tcPr>
            <w:tcW w:w="3544" w:type="dxa"/>
          </w:tcPr>
          <w:p w14:paraId="09D8BE2A" w14:textId="52FE6059" w:rsidR="00B26F73" w:rsidRPr="001C0E1B" w:rsidRDefault="00B26F73" w:rsidP="00B26F73">
            <w:pPr>
              <w:pStyle w:val="TAC"/>
            </w:pPr>
            <w:r w:rsidRPr="001C0E1B">
              <w:t>T3 needs to be defined so that cell re-selection reaction time is taken into account.</w:t>
            </w:r>
          </w:p>
        </w:tc>
      </w:tr>
    </w:tbl>
    <w:p w14:paraId="43EE9534" w14:textId="77777777" w:rsidR="0000578F" w:rsidRPr="001C0E1B" w:rsidRDefault="0000578F" w:rsidP="0000578F"/>
    <w:p w14:paraId="540202FC" w14:textId="77777777" w:rsidR="00FA4D32" w:rsidRPr="001C0E1B" w:rsidRDefault="00FA4D32" w:rsidP="00FA4D3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3"/>
        <w:gridCol w:w="1417"/>
        <w:gridCol w:w="992"/>
        <w:gridCol w:w="851"/>
        <w:gridCol w:w="851"/>
        <w:gridCol w:w="854"/>
        <w:gridCol w:w="806"/>
        <w:gridCol w:w="44"/>
        <w:gridCol w:w="767"/>
      </w:tblGrid>
      <w:tr w:rsidR="0000578F" w:rsidRPr="001C0E1B" w14:paraId="2BCED90B" w14:textId="77777777" w:rsidTr="005B74F6">
        <w:trPr>
          <w:cantSplit/>
          <w:jc w:val="center"/>
        </w:trPr>
        <w:tc>
          <w:tcPr>
            <w:tcW w:w="1949" w:type="dxa"/>
            <w:tcBorders>
              <w:top w:val="single" w:sz="4" w:space="0" w:color="auto"/>
              <w:left w:val="single" w:sz="4" w:space="0" w:color="auto"/>
              <w:bottom w:val="nil"/>
            </w:tcBorders>
            <w:shd w:val="clear" w:color="auto" w:fill="auto"/>
          </w:tcPr>
          <w:p w14:paraId="6DA58592" w14:textId="77777777" w:rsidR="0000578F" w:rsidRPr="001C0E1B" w:rsidRDefault="0000578F" w:rsidP="005C1D22">
            <w:pPr>
              <w:pStyle w:val="TAH"/>
              <w:rPr>
                <w:rFonts w:cs="Arial"/>
              </w:rPr>
            </w:pPr>
            <w:r w:rsidRPr="001C0E1B">
              <w:t>Parameter</w:t>
            </w:r>
          </w:p>
        </w:tc>
        <w:tc>
          <w:tcPr>
            <w:tcW w:w="1793" w:type="dxa"/>
            <w:tcBorders>
              <w:top w:val="single" w:sz="4" w:space="0" w:color="auto"/>
              <w:bottom w:val="nil"/>
            </w:tcBorders>
            <w:shd w:val="clear" w:color="auto" w:fill="auto"/>
          </w:tcPr>
          <w:p w14:paraId="02021ED7" w14:textId="77777777" w:rsidR="0000578F" w:rsidRPr="001C0E1B" w:rsidRDefault="0000578F" w:rsidP="005C1D22">
            <w:pPr>
              <w:pStyle w:val="TAH"/>
              <w:rPr>
                <w:rFonts w:cs="Arial"/>
              </w:rPr>
            </w:pPr>
            <w:r w:rsidRPr="001C0E1B">
              <w:t>Unit</w:t>
            </w:r>
          </w:p>
        </w:tc>
        <w:tc>
          <w:tcPr>
            <w:tcW w:w="1417" w:type="dxa"/>
            <w:tcBorders>
              <w:top w:val="single" w:sz="4" w:space="0" w:color="auto"/>
              <w:bottom w:val="nil"/>
            </w:tcBorders>
            <w:shd w:val="clear" w:color="auto" w:fill="auto"/>
          </w:tcPr>
          <w:p w14:paraId="2665C7B1" w14:textId="77777777" w:rsidR="0000578F" w:rsidRPr="001C0E1B" w:rsidRDefault="0000578F" w:rsidP="005C1D22">
            <w:pPr>
              <w:pStyle w:val="TAH"/>
            </w:pPr>
            <w:r w:rsidRPr="001C0E1B">
              <w:t>Test configuration</w:t>
            </w:r>
          </w:p>
        </w:tc>
        <w:tc>
          <w:tcPr>
            <w:tcW w:w="2694" w:type="dxa"/>
            <w:gridSpan w:val="3"/>
            <w:tcBorders>
              <w:top w:val="single" w:sz="4" w:space="0" w:color="auto"/>
            </w:tcBorders>
          </w:tcPr>
          <w:p w14:paraId="29AAA3E0" w14:textId="77777777" w:rsidR="0000578F" w:rsidRPr="001C0E1B" w:rsidRDefault="0000578F" w:rsidP="005C1D22">
            <w:pPr>
              <w:pStyle w:val="TAH"/>
              <w:rPr>
                <w:rFonts w:cs="Arial"/>
              </w:rPr>
            </w:pPr>
            <w:r w:rsidRPr="001C0E1B">
              <w:t>Cell 1</w:t>
            </w:r>
          </w:p>
        </w:tc>
        <w:tc>
          <w:tcPr>
            <w:tcW w:w="2471" w:type="dxa"/>
            <w:gridSpan w:val="4"/>
            <w:tcBorders>
              <w:top w:val="single" w:sz="4" w:space="0" w:color="auto"/>
              <w:right w:val="single" w:sz="4" w:space="0" w:color="auto"/>
            </w:tcBorders>
          </w:tcPr>
          <w:p w14:paraId="125D994D" w14:textId="77777777" w:rsidR="0000578F" w:rsidRPr="001C0E1B" w:rsidRDefault="0000578F" w:rsidP="005C1D22">
            <w:pPr>
              <w:pStyle w:val="TAH"/>
              <w:rPr>
                <w:rFonts w:cs="Arial"/>
              </w:rPr>
            </w:pPr>
            <w:r w:rsidRPr="001C0E1B">
              <w:t>Cell 2</w:t>
            </w:r>
          </w:p>
        </w:tc>
      </w:tr>
      <w:tr w:rsidR="0000578F" w:rsidRPr="001C0E1B" w14:paraId="4C75ADD2" w14:textId="77777777" w:rsidTr="005B74F6">
        <w:trPr>
          <w:cantSplit/>
          <w:jc w:val="center"/>
        </w:trPr>
        <w:tc>
          <w:tcPr>
            <w:tcW w:w="1949" w:type="dxa"/>
            <w:tcBorders>
              <w:top w:val="nil"/>
              <w:left w:val="single" w:sz="4" w:space="0" w:color="auto"/>
              <w:bottom w:val="single" w:sz="4" w:space="0" w:color="auto"/>
            </w:tcBorders>
            <w:shd w:val="clear" w:color="auto" w:fill="auto"/>
          </w:tcPr>
          <w:p w14:paraId="39694C12" w14:textId="77777777" w:rsidR="0000578F" w:rsidRPr="001C0E1B" w:rsidRDefault="0000578F" w:rsidP="005C1D22">
            <w:pPr>
              <w:pStyle w:val="TAH"/>
              <w:rPr>
                <w:rFonts w:cs="Arial"/>
              </w:rPr>
            </w:pPr>
          </w:p>
        </w:tc>
        <w:tc>
          <w:tcPr>
            <w:tcW w:w="1793" w:type="dxa"/>
            <w:tcBorders>
              <w:top w:val="nil"/>
              <w:bottom w:val="single" w:sz="4" w:space="0" w:color="auto"/>
            </w:tcBorders>
            <w:shd w:val="clear" w:color="auto" w:fill="auto"/>
          </w:tcPr>
          <w:p w14:paraId="1798168C" w14:textId="77777777" w:rsidR="0000578F" w:rsidRPr="001C0E1B" w:rsidRDefault="0000578F" w:rsidP="005C1D22">
            <w:pPr>
              <w:pStyle w:val="TAH"/>
              <w:rPr>
                <w:rFonts w:cs="Arial"/>
              </w:rPr>
            </w:pPr>
          </w:p>
        </w:tc>
        <w:tc>
          <w:tcPr>
            <w:tcW w:w="1417" w:type="dxa"/>
            <w:tcBorders>
              <w:top w:val="nil"/>
              <w:bottom w:val="single" w:sz="4" w:space="0" w:color="auto"/>
            </w:tcBorders>
            <w:shd w:val="clear" w:color="auto" w:fill="auto"/>
          </w:tcPr>
          <w:p w14:paraId="40A5C1B1" w14:textId="77777777" w:rsidR="0000578F" w:rsidRPr="001C0E1B" w:rsidRDefault="0000578F" w:rsidP="005C1D22">
            <w:pPr>
              <w:pStyle w:val="TAH"/>
            </w:pPr>
          </w:p>
        </w:tc>
        <w:tc>
          <w:tcPr>
            <w:tcW w:w="992" w:type="dxa"/>
            <w:tcBorders>
              <w:bottom w:val="single" w:sz="4" w:space="0" w:color="auto"/>
            </w:tcBorders>
          </w:tcPr>
          <w:p w14:paraId="32046C0F" w14:textId="77777777" w:rsidR="0000578F" w:rsidRPr="001C0E1B" w:rsidRDefault="0000578F" w:rsidP="005C1D22">
            <w:pPr>
              <w:pStyle w:val="TAH"/>
              <w:rPr>
                <w:rFonts w:cs="Arial"/>
              </w:rPr>
            </w:pPr>
            <w:r w:rsidRPr="001C0E1B">
              <w:t>T1</w:t>
            </w:r>
          </w:p>
        </w:tc>
        <w:tc>
          <w:tcPr>
            <w:tcW w:w="851" w:type="dxa"/>
            <w:tcBorders>
              <w:bottom w:val="single" w:sz="4" w:space="0" w:color="auto"/>
            </w:tcBorders>
          </w:tcPr>
          <w:p w14:paraId="6EB23D3C" w14:textId="77777777" w:rsidR="0000578F" w:rsidRPr="001C0E1B" w:rsidRDefault="0000578F" w:rsidP="005C1D22">
            <w:pPr>
              <w:pStyle w:val="TAH"/>
              <w:rPr>
                <w:rFonts w:cs="Arial"/>
              </w:rPr>
            </w:pPr>
            <w:r w:rsidRPr="001C0E1B">
              <w:t>T2</w:t>
            </w:r>
          </w:p>
        </w:tc>
        <w:tc>
          <w:tcPr>
            <w:tcW w:w="851" w:type="dxa"/>
            <w:tcBorders>
              <w:bottom w:val="single" w:sz="4" w:space="0" w:color="auto"/>
            </w:tcBorders>
          </w:tcPr>
          <w:p w14:paraId="46E41311" w14:textId="77777777" w:rsidR="0000578F" w:rsidRPr="001C0E1B" w:rsidRDefault="0000578F" w:rsidP="005C1D22">
            <w:pPr>
              <w:pStyle w:val="TAH"/>
              <w:rPr>
                <w:rFonts w:cs="Arial"/>
              </w:rPr>
            </w:pPr>
            <w:r w:rsidRPr="001C0E1B">
              <w:t>T3</w:t>
            </w:r>
          </w:p>
        </w:tc>
        <w:tc>
          <w:tcPr>
            <w:tcW w:w="854" w:type="dxa"/>
            <w:tcBorders>
              <w:bottom w:val="single" w:sz="4" w:space="0" w:color="auto"/>
            </w:tcBorders>
          </w:tcPr>
          <w:p w14:paraId="36BC5F26" w14:textId="77777777" w:rsidR="0000578F" w:rsidRPr="001C0E1B" w:rsidRDefault="0000578F" w:rsidP="005C1D22">
            <w:pPr>
              <w:pStyle w:val="TAH"/>
              <w:rPr>
                <w:rFonts w:cs="Arial"/>
              </w:rPr>
            </w:pPr>
            <w:r w:rsidRPr="001C0E1B">
              <w:t>T1</w:t>
            </w:r>
          </w:p>
        </w:tc>
        <w:tc>
          <w:tcPr>
            <w:tcW w:w="850" w:type="dxa"/>
            <w:gridSpan w:val="2"/>
            <w:tcBorders>
              <w:bottom w:val="single" w:sz="4" w:space="0" w:color="auto"/>
            </w:tcBorders>
          </w:tcPr>
          <w:p w14:paraId="739B04D3" w14:textId="77777777" w:rsidR="0000578F" w:rsidRPr="001C0E1B" w:rsidRDefault="0000578F" w:rsidP="005C1D22">
            <w:pPr>
              <w:pStyle w:val="TAH"/>
              <w:rPr>
                <w:rFonts w:cs="Arial"/>
              </w:rPr>
            </w:pPr>
            <w:r w:rsidRPr="001C0E1B">
              <w:t>T2</w:t>
            </w:r>
          </w:p>
        </w:tc>
        <w:tc>
          <w:tcPr>
            <w:tcW w:w="767" w:type="dxa"/>
            <w:tcBorders>
              <w:bottom w:val="single" w:sz="4" w:space="0" w:color="auto"/>
            </w:tcBorders>
          </w:tcPr>
          <w:p w14:paraId="1D15128F" w14:textId="77777777" w:rsidR="0000578F" w:rsidRPr="001C0E1B" w:rsidRDefault="0000578F" w:rsidP="005C1D22">
            <w:pPr>
              <w:pStyle w:val="TAH"/>
              <w:rPr>
                <w:rFonts w:cs="Arial"/>
              </w:rPr>
            </w:pPr>
            <w:r w:rsidRPr="001C0E1B">
              <w:t>T3</w:t>
            </w:r>
          </w:p>
        </w:tc>
      </w:tr>
      <w:tr w:rsidR="0000578F" w:rsidRPr="001C0E1B" w14:paraId="0CD25AD6" w14:textId="77777777" w:rsidTr="005B74F6">
        <w:trPr>
          <w:cantSplit/>
          <w:jc w:val="center"/>
        </w:trPr>
        <w:tc>
          <w:tcPr>
            <w:tcW w:w="1949" w:type="dxa"/>
            <w:vMerge w:val="restart"/>
            <w:tcBorders>
              <w:left w:val="single" w:sz="4" w:space="0" w:color="auto"/>
            </w:tcBorders>
          </w:tcPr>
          <w:p w14:paraId="599A4221" w14:textId="77777777" w:rsidR="0000578F" w:rsidRPr="0074507A" w:rsidRDefault="0000578F" w:rsidP="005C1D22">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3" w:type="dxa"/>
            <w:vMerge w:val="restart"/>
          </w:tcPr>
          <w:p w14:paraId="0DE7DAF6" w14:textId="77777777" w:rsidR="0000578F" w:rsidRPr="001C0E1B" w:rsidRDefault="0000578F" w:rsidP="005C1D22">
            <w:pPr>
              <w:pStyle w:val="TAC"/>
            </w:pPr>
          </w:p>
        </w:tc>
        <w:tc>
          <w:tcPr>
            <w:tcW w:w="1417" w:type="dxa"/>
            <w:tcBorders>
              <w:bottom w:val="single" w:sz="4" w:space="0" w:color="auto"/>
            </w:tcBorders>
          </w:tcPr>
          <w:p w14:paraId="12C7C338" w14:textId="77777777" w:rsidR="0000578F" w:rsidRPr="0074507A" w:rsidRDefault="0000578F" w:rsidP="005C1D22">
            <w:pPr>
              <w:pStyle w:val="TAC"/>
              <w:rPr>
                <w:rFonts w:eastAsia="Malgun Gothic" w:cs="v4.2.0"/>
                <w:lang w:eastAsia="ko-KR"/>
              </w:rPr>
            </w:pPr>
            <w:r>
              <w:rPr>
                <w:rFonts w:eastAsia="Malgun Gothic" w:cs="v4.2.0"/>
                <w:lang w:eastAsia="ko-KR"/>
              </w:rPr>
              <w:t>1</w:t>
            </w:r>
          </w:p>
        </w:tc>
        <w:tc>
          <w:tcPr>
            <w:tcW w:w="2694" w:type="dxa"/>
            <w:gridSpan w:val="3"/>
            <w:tcBorders>
              <w:bottom w:val="single" w:sz="4" w:space="0" w:color="auto"/>
            </w:tcBorders>
          </w:tcPr>
          <w:p w14:paraId="1499097F" w14:textId="77777777" w:rsidR="0000578F" w:rsidRPr="0074507A" w:rsidRDefault="0000578F" w:rsidP="005C1D22">
            <w:pPr>
              <w:pStyle w:val="TAC"/>
              <w:rPr>
                <w:rFonts w:eastAsia="Malgun Gothic" w:cs="v4.2.0"/>
                <w:lang w:eastAsia="ko-KR"/>
              </w:rPr>
            </w:pPr>
            <w:r>
              <w:rPr>
                <w:rFonts w:eastAsia="Malgun Gothic" w:cs="v4.2.0" w:hint="eastAsia"/>
                <w:lang w:eastAsia="ko-KR"/>
              </w:rPr>
              <w:t>SSC.</w:t>
            </w:r>
            <w:r>
              <w:rPr>
                <w:rFonts w:eastAsia="Malgun Gothic" w:cs="v4.2.0"/>
                <w:lang w:eastAsia="ko-KR"/>
              </w:rPr>
              <w:t>1</w:t>
            </w:r>
          </w:p>
        </w:tc>
        <w:tc>
          <w:tcPr>
            <w:tcW w:w="2471" w:type="dxa"/>
            <w:gridSpan w:val="4"/>
            <w:tcBorders>
              <w:bottom w:val="single" w:sz="4" w:space="0" w:color="auto"/>
            </w:tcBorders>
          </w:tcPr>
          <w:p w14:paraId="4E0E11EC" w14:textId="77777777" w:rsidR="0000578F" w:rsidRPr="001C0E1B" w:rsidRDefault="0000578F" w:rsidP="005C1D22">
            <w:pPr>
              <w:pStyle w:val="TAC"/>
              <w:rPr>
                <w:rFonts w:cs="v4.2.0"/>
              </w:rPr>
            </w:pPr>
            <w:r>
              <w:rPr>
                <w:rFonts w:eastAsia="Malgun Gothic" w:cs="v4.2.0" w:hint="eastAsia"/>
                <w:lang w:eastAsia="ko-KR"/>
              </w:rPr>
              <w:t>SSC.</w:t>
            </w:r>
            <w:r>
              <w:rPr>
                <w:rFonts w:eastAsia="Malgun Gothic" w:cs="v4.2.0"/>
                <w:lang w:eastAsia="ko-KR"/>
              </w:rPr>
              <w:t>1</w:t>
            </w:r>
          </w:p>
        </w:tc>
      </w:tr>
      <w:tr w:rsidR="0000578F" w:rsidRPr="001C0E1B" w14:paraId="453806B9" w14:textId="77777777" w:rsidTr="005B74F6">
        <w:trPr>
          <w:cantSplit/>
          <w:jc w:val="center"/>
        </w:trPr>
        <w:tc>
          <w:tcPr>
            <w:tcW w:w="1949" w:type="dxa"/>
            <w:vMerge/>
            <w:tcBorders>
              <w:left w:val="single" w:sz="4" w:space="0" w:color="auto"/>
              <w:bottom w:val="nil"/>
            </w:tcBorders>
          </w:tcPr>
          <w:p w14:paraId="7CF37DE2" w14:textId="77777777" w:rsidR="0000578F" w:rsidRPr="0074507A" w:rsidRDefault="0000578F" w:rsidP="005C1D22">
            <w:pPr>
              <w:pStyle w:val="TAL"/>
              <w:rPr>
                <w:rFonts w:eastAsia="Malgun Gothic"/>
                <w:lang w:eastAsia="ko-KR"/>
              </w:rPr>
            </w:pPr>
          </w:p>
        </w:tc>
        <w:tc>
          <w:tcPr>
            <w:tcW w:w="1793" w:type="dxa"/>
            <w:vMerge/>
            <w:tcBorders>
              <w:bottom w:val="nil"/>
            </w:tcBorders>
          </w:tcPr>
          <w:p w14:paraId="24314582" w14:textId="77777777" w:rsidR="0000578F" w:rsidRPr="001C0E1B" w:rsidRDefault="0000578F" w:rsidP="005C1D22">
            <w:pPr>
              <w:pStyle w:val="TAC"/>
            </w:pPr>
          </w:p>
        </w:tc>
        <w:tc>
          <w:tcPr>
            <w:tcW w:w="1417" w:type="dxa"/>
            <w:tcBorders>
              <w:bottom w:val="single" w:sz="4" w:space="0" w:color="auto"/>
            </w:tcBorders>
          </w:tcPr>
          <w:p w14:paraId="11445031" w14:textId="77777777" w:rsidR="0000578F" w:rsidRPr="0074507A" w:rsidRDefault="0000578F" w:rsidP="005C1D22">
            <w:pPr>
              <w:pStyle w:val="TAC"/>
              <w:rPr>
                <w:rFonts w:eastAsia="Malgun Gothic" w:cs="v4.2.0"/>
                <w:lang w:eastAsia="ko-KR"/>
              </w:rPr>
            </w:pPr>
            <w:r>
              <w:rPr>
                <w:rFonts w:eastAsia="Malgun Gothic" w:cs="v4.2.0"/>
                <w:lang w:eastAsia="ko-KR"/>
              </w:rPr>
              <w:t>2</w:t>
            </w:r>
          </w:p>
        </w:tc>
        <w:tc>
          <w:tcPr>
            <w:tcW w:w="2694" w:type="dxa"/>
            <w:gridSpan w:val="3"/>
            <w:tcBorders>
              <w:bottom w:val="single" w:sz="4" w:space="0" w:color="auto"/>
            </w:tcBorders>
          </w:tcPr>
          <w:p w14:paraId="04C5119D" w14:textId="77777777" w:rsidR="0000578F" w:rsidRPr="0074507A" w:rsidRDefault="0000578F" w:rsidP="005C1D22">
            <w:pPr>
              <w:pStyle w:val="TAC"/>
              <w:rPr>
                <w:rFonts w:eastAsia="Malgun Gothic" w:cs="v4.2.0"/>
                <w:lang w:eastAsia="ko-KR"/>
              </w:rPr>
            </w:pPr>
            <w:r>
              <w:rPr>
                <w:rFonts w:eastAsia="Malgun Gothic" w:cs="v4.2.0" w:hint="eastAsia"/>
                <w:lang w:eastAsia="ko-KR"/>
              </w:rPr>
              <w:t>SSC.</w:t>
            </w:r>
            <w:r>
              <w:rPr>
                <w:rFonts w:eastAsia="Malgun Gothic" w:cs="v4.2.0"/>
                <w:lang w:eastAsia="ko-KR"/>
              </w:rPr>
              <w:t>2</w:t>
            </w:r>
          </w:p>
        </w:tc>
        <w:tc>
          <w:tcPr>
            <w:tcW w:w="2471" w:type="dxa"/>
            <w:gridSpan w:val="4"/>
            <w:tcBorders>
              <w:bottom w:val="single" w:sz="4" w:space="0" w:color="auto"/>
            </w:tcBorders>
          </w:tcPr>
          <w:p w14:paraId="17417527" w14:textId="77777777" w:rsidR="0000578F" w:rsidRPr="001C0E1B" w:rsidRDefault="0000578F" w:rsidP="005C1D22">
            <w:pPr>
              <w:pStyle w:val="TAC"/>
              <w:rPr>
                <w:rFonts w:cs="v4.2.0"/>
              </w:rPr>
            </w:pPr>
            <w:r>
              <w:rPr>
                <w:rFonts w:eastAsia="Malgun Gothic" w:cs="v4.2.0" w:hint="eastAsia"/>
                <w:lang w:eastAsia="ko-KR"/>
              </w:rPr>
              <w:t>SSC.</w:t>
            </w:r>
            <w:r>
              <w:rPr>
                <w:rFonts w:eastAsia="Malgun Gothic" w:cs="v4.2.0"/>
                <w:lang w:eastAsia="ko-KR"/>
              </w:rPr>
              <w:t>2</w:t>
            </w:r>
          </w:p>
        </w:tc>
      </w:tr>
      <w:tr w:rsidR="0000578F" w:rsidRPr="001C0E1B" w14:paraId="064EC7EA" w14:textId="77777777" w:rsidTr="005B74F6">
        <w:trPr>
          <w:cantSplit/>
          <w:jc w:val="center"/>
        </w:trPr>
        <w:tc>
          <w:tcPr>
            <w:tcW w:w="1949" w:type="dxa"/>
            <w:tcBorders>
              <w:left w:val="single" w:sz="4" w:space="0" w:color="auto"/>
              <w:bottom w:val="nil"/>
            </w:tcBorders>
          </w:tcPr>
          <w:p w14:paraId="75015FAF" w14:textId="77777777" w:rsidR="0000578F" w:rsidRPr="001C0E1B" w:rsidRDefault="0000578F" w:rsidP="005C1D22">
            <w:pPr>
              <w:pStyle w:val="TAL"/>
            </w:pPr>
            <w:r w:rsidRPr="001C0E1B">
              <w:t xml:space="preserve">PDSCH RMC </w:t>
            </w:r>
            <w:r>
              <w:t>configuration</w:t>
            </w:r>
          </w:p>
        </w:tc>
        <w:tc>
          <w:tcPr>
            <w:tcW w:w="1793" w:type="dxa"/>
            <w:tcBorders>
              <w:bottom w:val="nil"/>
            </w:tcBorders>
          </w:tcPr>
          <w:p w14:paraId="50C0A207" w14:textId="77777777" w:rsidR="0000578F" w:rsidRPr="001C0E1B" w:rsidRDefault="0000578F" w:rsidP="005C1D22">
            <w:pPr>
              <w:pStyle w:val="TAC"/>
            </w:pPr>
          </w:p>
        </w:tc>
        <w:tc>
          <w:tcPr>
            <w:tcW w:w="1417" w:type="dxa"/>
            <w:tcBorders>
              <w:bottom w:val="single" w:sz="4" w:space="0" w:color="auto"/>
            </w:tcBorders>
          </w:tcPr>
          <w:p w14:paraId="0914BE4A"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7BD4C4E4" w14:textId="77777777" w:rsidR="0000578F" w:rsidRPr="001C0E1B" w:rsidRDefault="0000578F" w:rsidP="005C1D22">
            <w:pPr>
              <w:pStyle w:val="TAC"/>
              <w:rPr>
                <w:rFonts w:cs="v4.2.0"/>
              </w:rPr>
            </w:pPr>
            <w:r w:rsidRPr="001C0E1B">
              <w:rPr>
                <w:rFonts w:cs="v4.2.0"/>
              </w:rPr>
              <w:t>SR.1.1 FDD</w:t>
            </w:r>
          </w:p>
        </w:tc>
        <w:tc>
          <w:tcPr>
            <w:tcW w:w="2471" w:type="dxa"/>
            <w:gridSpan w:val="4"/>
            <w:tcBorders>
              <w:bottom w:val="single" w:sz="4" w:space="0" w:color="auto"/>
            </w:tcBorders>
          </w:tcPr>
          <w:p w14:paraId="2C925EE2" w14:textId="77777777" w:rsidR="0000578F" w:rsidRPr="001C0E1B" w:rsidRDefault="0000578F" w:rsidP="005C1D22">
            <w:pPr>
              <w:pStyle w:val="TAC"/>
              <w:rPr>
                <w:rFonts w:cs="v4.2.0"/>
              </w:rPr>
            </w:pPr>
            <w:r w:rsidRPr="001C0E1B">
              <w:rPr>
                <w:rFonts w:cs="v4.2.0"/>
              </w:rPr>
              <w:t>SR.1.1 FDD</w:t>
            </w:r>
          </w:p>
        </w:tc>
      </w:tr>
      <w:tr w:rsidR="0000578F" w:rsidRPr="001C0E1B" w14:paraId="5E3AEE5F" w14:textId="77777777" w:rsidTr="005B74F6">
        <w:trPr>
          <w:cantSplit/>
          <w:jc w:val="center"/>
        </w:trPr>
        <w:tc>
          <w:tcPr>
            <w:tcW w:w="1949" w:type="dxa"/>
            <w:tcBorders>
              <w:left w:val="single" w:sz="4" w:space="0" w:color="auto"/>
              <w:bottom w:val="nil"/>
            </w:tcBorders>
          </w:tcPr>
          <w:p w14:paraId="17581E3F" w14:textId="77777777" w:rsidR="0000578F" w:rsidRPr="001C0E1B" w:rsidRDefault="0000578F" w:rsidP="005C1D22">
            <w:pPr>
              <w:pStyle w:val="TAL"/>
            </w:pPr>
            <w:r w:rsidRPr="001C0E1B">
              <w:t>RMSI CORESET</w:t>
            </w:r>
            <w:r>
              <w:t xml:space="preserve"> RMC configuration</w:t>
            </w:r>
          </w:p>
        </w:tc>
        <w:tc>
          <w:tcPr>
            <w:tcW w:w="1793" w:type="dxa"/>
            <w:tcBorders>
              <w:bottom w:val="nil"/>
            </w:tcBorders>
          </w:tcPr>
          <w:p w14:paraId="2A8D203E" w14:textId="77777777" w:rsidR="0000578F" w:rsidRPr="001C0E1B" w:rsidRDefault="0000578F" w:rsidP="005C1D22">
            <w:pPr>
              <w:pStyle w:val="TAC"/>
            </w:pPr>
          </w:p>
        </w:tc>
        <w:tc>
          <w:tcPr>
            <w:tcW w:w="1417" w:type="dxa"/>
            <w:tcBorders>
              <w:bottom w:val="single" w:sz="4" w:space="0" w:color="auto"/>
            </w:tcBorders>
          </w:tcPr>
          <w:p w14:paraId="031ABDB3"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33EC20F8" w14:textId="77777777" w:rsidR="0000578F" w:rsidRPr="001C0E1B" w:rsidRDefault="0000578F" w:rsidP="005C1D22">
            <w:pPr>
              <w:pStyle w:val="TAC"/>
              <w:rPr>
                <w:rFonts w:cs="v4.2.0"/>
              </w:rPr>
            </w:pPr>
            <w:r w:rsidRPr="001C0E1B">
              <w:rPr>
                <w:rFonts w:cs="v4.2.0"/>
              </w:rPr>
              <w:t>CR.1.1 FDD</w:t>
            </w:r>
          </w:p>
        </w:tc>
        <w:tc>
          <w:tcPr>
            <w:tcW w:w="2471" w:type="dxa"/>
            <w:gridSpan w:val="4"/>
            <w:tcBorders>
              <w:bottom w:val="single" w:sz="4" w:space="0" w:color="auto"/>
            </w:tcBorders>
          </w:tcPr>
          <w:p w14:paraId="04B992A1" w14:textId="77777777" w:rsidR="0000578F" w:rsidRPr="001C0E1B" w:rsidRDefault="0000578F" w:rsidP="005C1D22">
            <w:pPr>
              <w:pStyle w:val="TAC"/>
              <w:rPr>
                <w:rFonts w:cs="v4.2.0"/>
              </w:rPr>
            </w:pPr>
            <w:r w:rsidRPr="001C0E1B">
              <w:rPr>
                <w:rFonts w:cs="v4.2.0"/>
              </w:rPr>
              <w:t>CR.1.1 FDD</w:t>
            </w:r>
          </w:p>
        </w:tc>
      </w:tr>
      <w:tr w:rsidR="0000578F" w:rsidRPr="001C0E1B" w14:paraId="23FEC732" w14:textId="77777777" w:rsidTr="005B74F6">
        <w:trPr>
          <w:cantSplit/>
          <w:jc w:val="center"/>
        </w:trPr>
        <w:tc>
          <w:tcPr>
            <w:tcW w:w="1949" w:type="dxa"/>
            <w:tcBorders>
              <w:left w:val="single" w:sz="4" w:space="0" w:color="auto"/>
              <w:bottom w:val="nil"/>
            </w:tcBorders>
          </w:tcPr>
          <w:p w14:paraId="15D7A215" w14:textId="77777777" w:rsidR="0000578F" w:rsidRPr="001C0E1B" w:rsidRDefault="0000578F" w:rsidP="005C1D22">
            <w:pPr>
              <w:pStyle w:val="TAL"/>
            </w:pPr>
            <w:r w:rsidRPr="001C0E1B">
              <w:t>Dedicated CORESET</w:t>
            </w:r>
            <w:r>
              <w:t xml:space="preserve"> RMC configuration</w:t>
            </w:r>
          </w:p>
        </w:tc>
        <w:tc>
          <w:tcPr>
            <w:tcW w:w="1793" w:type="dxa"/>
            <w:tcBorders>
              <w:bottom w:val="nil"/>
            </w:tcBorders>
          </w:tcPr>
          <w:p w14:paraId="0C71C4DE" w14:textId="77777777" w:rsidR="0000578F" w:rsidRPr="001C0E1B" w:rsidRDefault="0000578F" w:rsidP="005C1D22">
            <w:pPr>
              <w:pStyle w:val="TAC"/>
            </w:pPr>
          </w:p>
        </w:tc>
        <w:tc>
          <w:tcPr>
            <w:tcW w:w="1417" w:type="dxa"/>
            <w:tcBorders>
              <w:bottom w:val="single" w:sz="4" w:space="0" w:color="auto"/>
            </w:tcBorders>
          </w:tcPr>
          <w:p w14:paraId="039A25D6"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4BAA2429" w14:textId="77777777" w:rsidR="0000578F" w:rsidRPr="001C0E1B" w:rsidRDefault="0000578F" w:rsidP="005C1D22">
            <w:pPr>
              <w:pStyle w:val="TAC"/>
              <w:rPr>
                <w:rFonts w:cs="v4.2.0"/>
              </w:rPr>
            </w:pPr>
            <w:r w:rsidRPr="001C0E1B">
              <w:rPr>
                <w:rFonts w:cs="v4.2.0"/>
              </w:rPr>
              <w:t>CCR.1.1 FDD</w:t>
            </w:r>
          </w:p>
        </w:tc>
        <w:tc>
          <w:tcPr>
            <w:tcW w:w="2471" w:type="dxa"/>
            <w:gridSpan w:val="4"/>
            <w:tcBorders>
              <w:bottom w:val="single" w:sz="4" w:space="0" w:color="auto"/>
            </w:tcBorders>
          </w:tcPr>
          <w:p w14:paraId="593A132F" w14:textId="77777777" w:rsidR="0000578F" w:rsidRPr="001C0E1B" w:rsidRDefault="0000578F" w:rsidP="005C1D22">
            <w:pPr>
              <w:pStyle w:val="TAC"/>
              <w:rPr>
                <w:rFonts w:cs="v4.2.0"/>
              </w:rPr>
            </w:pPr>
            <w:r w:rsidRPr="001C0E1B">
              <w:rPr>
                <w:rFonts w:cs="v4.2.0"/>
              </w:rPr>
              <w:t>CCR.1.1 FDD</w:t>
            </w:r>
          </w:p>
        </w:tc>
      </w:tr>
      <w:tr w:rsidR="0000578F" w:rsidRPr="001C0E1B" w14:paraId="08A93361" w14:textId="77777777" w:rsidTr="005B74F6">
        <w:trPr>
          <w:cantSplit/>
          <w:jc w:val="center"/>
        </w:trPr>
        <w:tc>
          <w:tcPr>
            <w:tcW w:w="1949" w:type="dxa"/>
            <w:tcBorders>
              <w:left w:val="single" w:sz="4" w:space="0" w:color="auto"/>
              <w:bottom w:val="single" w:sz="4" w:space="0" w:color="auto"/>
            </w:tcBorders>
          </w:tcPr>
          <w:p w14:paraId="002C89D5" w14:textId="77777777" w:rsidR="0000578F" w:rsidRPr="001C0E1B" w:rsidRDefault="0000578F" w:rsidP="005C1D22">
            <w:pPr>
              <w:pStyle w:val="TAL"/>
            </w:pPr>
            <w:r w:rsidRPr="001C0E1B">
              <w:t>OCNG Pattern</w:t>
            </w:r>
          </w:p>
        </w:tc>
        <w:tc>
          <w:tcPr>
            <w:tcW w:w="1793" w:type="dxa"/>
            <w:tcBorders>
              <w:bottom w:val="single" w:sz="4" w:space="0" w:color="auto"/>
            </w:tcBorders>
          </w:tcPr>
          <w:p w14:paraId="47B05A7D" w14:textId="77777777" w:rsidR="0000578F" w:rsidRPr="001C0E1B" w:rsidRDefault="0000578F" w:rsidP="005C1D22">
            <w:pPr>
              <w:pStyle w:val="TAC"/>
            </w:pPr>
          </w:p>
        </w:tc>
        <w:tc>
          <w:tcPr>
            <w:tcW w:w="1417" w:type="dxa"/>
            <w:tcBorders>
              <w:bottom w:val="single" w:sz="4" w:space="0" w:color="auto"/>
            </w:tcBorders>
          </w:tcPr>
          <w:p w14:paraId="538C4A66"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480EFCE0" w14:textId="77777777" w:rsidR="0000578F" w:rsidRPr="001C0E1B" w:rsidRDefault="0000578F" w:rsidP="005C1D22">
            <w:pPr>
              <w:pStyle w:val="TAC"/>
              <w:rPr>
                <w:rFonts w:cs="v4.2.0"/>
              </w:rPr>
            </w:pPr>
            <w:r w:rsidRPr="001C0E1B">
              <w:t>OP.1 defined in A.3.2.1</w:t>
            </w:r>
          </w:p>
        </w:tc>
        <w:tc>
          <w:tcPr>
            <w:tcW w:w="2471" w:type="dxa"/>
            <w:gridSpan w:val="4"/>
            <w:tcBorders>
              <w:bottom w:val="single" w:sz="4" w:space="0" w:color="auto"/>
            </w:tcBorders>
          </w:tcPr>
          <w:p w14:paraId="020804B5" w14:textId="77777777" w:rsidR="0000578F" w:rsidRPr="001C0E1B" w:rsidRDefault="0000578F" w:rsidP="005C1D22">
            <w:pPr>
              <w:pStyle w:val="TAC"/>
              <w:rPr>
                <w:rFonts w:cs="v4.2.0"/>
              </w:rPr>
            </w:pPr>
            <w:r w:rsidRPr="001C0E1B">
              <w:t>OP.1 defined in A.3.2.1</w:t>
            </w:r>
          </w:p>
        </w:tc>
      </w:tr>
      <w:tr w:rsidR="0000578F" w:rsidRPr="001C0E1B" w14:paraId="4C38915C" w14:textId="77777777" w:rsidTr="005B74F6">
        <w:trPr>
          <w:cantSplit/>
          <w:jc w:val="center"/>
        </w:trPr>
        <w:tc>
          <w:tcPr>
            <w:tcW w:w="1949" w:type="dxa"/>
            <w:tcBorders>
              <w:left w:val="single" w:sz="4" w:space="0" w:color="auto"/>
              <w:bottom w:val="single" w:sz="4" w:space="0" w:color="auto"/>
            </w:tcBorders>
          </w:tcPr>
          <w:p w14:paraId="5E24B661" w14:textId="77777777" w:rsidR="0000578F" w:rsidRPr="001C0E1B" w:rsidRDefault="0000578F" w:rsidP="005C1D22">
            <w:pPr>
              <w:pStyle w:val="TAL"/>
            </w:pPr>
            <w:r w:rsidRPr="001C0E1B">
              <w:t>Initial DL BWP configuration</w:t>
            </w:r>
          </w:p>
        </w:tc>
        <w:tc>
          <w:tcPr>
            <w:tcW w:w="1793" w:type="dxa"/>
            <w:tcBorders>
              <w:bottom w:val="single" w:sz="4" w:space="0" w:color="auto"/>
            </w:tcBorders>
          </w:tcPr>
          <w:p w14:paraId="4175832B" w14:textId="77777777" w:rsidR="0000578F" w:rsidRPr="001C0E1B" w:rsidRDefault="0000578F" w:rsidP="005C1D22">
            <w:pPr>
              <w:pStyle w:val="TAC"/>
            </w:pPr>
          </w:p>
        </w:tc>
        <w:tc>
          <w:tcPr>
            <w:tcW w:w="1417" w:type="dxa"/>
            <w:tcBorders>
              <w:bottom w:val="single" w:sz="4" w:space="0" w:color="auto"/>
            </w:tcBorders>
          </w:tcPr>
          <w:p w14:paraId="5435CE4E"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2F385D54" w14:textId="77777777" w:rsidR="0000578F" w:rsidRPr="001C0E1B" w:rsidRDefault="0000578F" w:rsidP="005C1D22">
            <w:pPr>
              <w:pStyle w:val="TAC"/>
            </w:pPr>
            <w:r w:rsidRPr="001C0E1B">
              <w:t>DLBWP.0.1</w:t>
            </w:r>
          </w:p>
        </w:tc>
        <w:tc>
          <w:tcPr>
            <w:tcW w:w="2471" w:type="dxa"/>
            <w:gridSpan w:val="4"/>
            <w:tcBorders>
              <w:bottom w:val="single" w:sz="4" w:space="0" w:color="auto"/>
            </w:tcBorders>
          </w:tcPr>
          <w:p w14:paraId="206134F0" w14:textId="77777777" w:rsidR="0000578F" w:rsidRPr="001C0E1B" w:rsidRDefault="0000578F" w:rsidP="005C1D22">
            <w:pPr>
              <w:pStyle w:val="TAC"/>
            </w:pPr>
            <w:r w:rsidRPr="001C0E1B">
              <w:t>DLBWP.0.1</w:t>
            </w:r>
          </w:p>
        </w:tc>
      </w:tr>
      <w:tr w:rsidR="0000578F" w:rsidRPr="001C0E1B" w14:paraId="76801C68" w14:textId="77777777" w:rsidTr="005B74F6">
        <w:trPr>
          <w:cantSplit/>
          <w:jc w:val="center"/>
        </w:trPr>
        <w:tc>
          <w:tcPr>
            <w:tcW w:w="1949" w:type="dxa"/>
            <w:tcBorders>
              <w:left w:val="single" w:sz="4" w:space="0" w:color="auto"/>
              <w:bottom w:val="single" w:sz="4" w:space="0" w:color="auto"/>
            </w:tcBorders>
          </w:tcPr>
          <w:p w14:paraId="312D5CC6" w14:textId="77777777" w:rsidR="0000578F" w:rsidRPr="001C0E1B" w:rsidRDefault="0000578F" w:rsidP="005C1D22">
            <w:pPr>
              <w:pStyle w:val="TAL"/>
            </w:pPr>
            <w:r w:rsidRPr="001C0E1B">
              <w:t>Initial UL BWP configuration</w:t>
            </w:r>
          </w:p>
        </w:tc>
        <w:tc>
          <w:tcPr>
            <w:tcW w:w="1793" w:type="dxa"/>
            <w:tcBorders>
              <w:bottom w:val="single" w:sz="4" w:space="0" w:color="auto"/>
            </w:tcBorders>
          </w:tcPr>
          <w:p w14:paraId="344CF66A" w14:textId="77777777" w:rsidR="0000578F" w:rsidRPr="001C0E1B" w:rsidRDefault="0000578F" w:rsidP="005C1D22">
            <w:pPr>
              <w:pStyle w:val="TAC"/>
            </w:pPr>
          </w:p>
        </w:tc>
        <w:tc>
          <w:tcPr>
            <w:tcW w:w="1417" w:type="dxa"/>
            <w:tcBorders>
              <w:bottom w:val="single" w:sz="4" w:space="0" w:color="auto"/>
            </w:tcBorders>
          </w:tcPr>
          <w:p w14:paraId="07961C39"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24C576C6" w14:textId="77777777" w:rsidR="0000578F" w:rsidRPr="001C0E1B" w:rsidRDefault="0000578F" w:rsidP="005C1D22">
            <w:pPr>
              <w:pStyle w:val="TAC"/>
            </w:pPr>
            <w:r w:rsidRPr="001C0E1B">
              <w:t>ULBWP.0.1</w:t>
            </w:r>
          </w:p>
        </w:tc>
        <w:tc>
          <w:tcPr>
            <w:tcW w:w="2471" w:type="dxa"/>
            <w:gridSpan w:val="4"/>
            <w:tcBorders>
              <w:bottom w:val="single" w:sz="4" w:space="0" w:color="auto"/>
            </w:tcBorders>
          </w:tcPr>
          <w:p w14:paraId="466A4905" w14:textId="77777777" w:rsidR="0000578F" w:rsidRPr="001C0E1B" w:rsidRDefault="0000578F" w:rsidP="005C1D22">
            <w:pPr>
              <w:pStyle w:val="TAC"/>
            </w:pPr>
            <w:r w:rsidRPr="001C0E1B">
              <w:t>ULBWP.0.1</w:t>
            </w:r>
          </w:p>
        </w:tc>
      </w:tr>
      <w:tr w:rsidR="0000578F" w:rsidRPr="001C0E1B" w14:paraId="38181063" w14:textId="77777777" w:rsidTr="005B74F6">
        <w:trPr>
          <w:cantSplit/>
          <w:jc w:val="center"/>
        </w:trPr>
        <w:tc>
          <w:tcPr>
            <w:tcW w:w="1949" w:type="dxa"/>
            <w:tcBorders>
              <w:left w:val="single" w:sz="4" w:space="0" w:color="auto"/>
              <w:bottom w:val="single" w:sz="4" w:space="0" w:color="auto"/>
            </w:tcBorders>
          </w:tcPr>
          <w:p w14:paraId="2BCEA896" w14:textId="77777777" w:rsidR="0000578F" w:rsidRPr="001C0E1B" w:rsidRDefault="0000578F" w:rsidP="005C1D22">
            <w:pPr>
              <w:pStyle w:val="TAL"/>
            </w:pPr>
            <w:r w:rsidRPr="001C0E1B">
              <w:t>RLM-RS</w:t>
            </w:r>
          </w:p>
        </w:tc>
        <w:tc>
          <w:tcPr>
            <w:tcW w:w="1793" w:type="dxa"/>
            <w:tcBorders>
              <w:bottom w:val="single" w:sz="4" w:space="0" w:color="auto"/>
            </w:tcBorders>
          </w:tcPr>
          <w:p w14:paraId="32263E10" w14:textId="77777777" w:rsidR="0000578F" w:rsidRPr="001C0E1B" w:rsidRDefault="0000578F" w:rsidP="005C1D22">
            <w:pPr>
              <w:pStyle w:val="TAC"/>
            </w:pPr>
          </w:p>
        </w:tc>
        <w:tc>
          <w:tcPr>
            <w:tcW w:w="1417" w:type="dxa"/>
            <w:tcBorders>
              <w:bottom w:val="single" w:sz="4" w:space="0" w:color="auto"/>
            </w:tcBorders>
          </w:tcPr>
          <w:p w14:paraId="0027AECD"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0D69B0CA" w14:textId="77777777" w:rsidR="0000578F" w:rsidRPr="001C0E1B" w:rsidRDefault="0000578F" w:rsidP="005C1D22">
            <w:pPr>
              <w:pStyle w:val="TAC"/>
            </w:pPr>
            <w:r w:rsidRPr="001C0E1B">
              <w:t>SSB</w:t>
            </w:r>
          </w:p>
        </w:tc>
        <w:tc>
          <w:tcPr>
            <w:tcW w:w="2471" w:type="dxa"/>
            <w:gridSpan w:val="4"/>
            <w:tcBorders>
              <w:bottom w:val="single" w:sz="4" w:space="0" w:color="auto"/>
            </w:tcBorders>
          </w:tcPr>
          <w:p w14:paraId="2AAFDF59" w14:textId="77777777" w:rsidR="0000578F" w:rsidRPr="001C0E1B" w:rsidRDefault="0000578F" w:rsidP="005C1D22">
            <w:pPr>
              <w:pStyle w:val="TAC"/>
            </w:pPr>
            <w:r w:rsidRPr="001C0E1B">
              <w:t>SSB</w:t>
            </w:r>
          </w:p>
        </w:tc>
      </w:tr>
      <w:tr w:rsidR="005B74F6" w:rsidRPr="001C0E1B" w14:paraId="1357E091" w14:textId="77777777" w:rsidTr="005B74F6">
        <w:trPr>
          <w:cantSplit/>
          <w:jc w:val="center"/>
        </w:trPr>
        <w:tc>
          <w:tcPr>
            <w:tcW w:w="1949" w:type="dxa"/>
            <w:tcBorders>
              <w:bottom w:val="nil"/>
            </w:tcBorders>
          </w:tcPr>
          <w:p w14:paraId="0E3974B8" w14:textId="77777777" w:rsidR="005B74F6" w:rsidRPr="001C0E1B" w:rsidRDefault="005B74F6" w:rsidP="005B74F6">
            <w:pPr>
              <w:pStyle w:val="TAL"/>
            </w:pPr>
            <w:r w:rsidRPr="001C0E1B">
              <w:t>Qrxlevmin</w:t>
            </w:r>
          </w:p>
        </w:tc>
        <w:tc>
          <w:tcPr>
            <w:tcW w:w="1793" w:type="dxa"/>
            <w:tcBorders>
              <w:bottom w:val="nil"/>
            </w:tcBorders>
          </w:tcPr>
          <w:p w14:paraId="4D3F66A6" w14:textId="77777777" w:rsidR="005B74F6" w:rsidRPr="001C0E1B" w:rsidRDefault="005B74F6" w:rsidP="005B74F6">
            <w:pPr>
              <w:pStyle w:val="TAC"/>
              <w:rPr>
                <w:rFonts w:cs="v4.2.0"/>
              </w:rPr>
            </w:pPr>
            <w:r w:rsidRPr="001C0E1B">
              <w:rPr>
                <w:rFonts w:cs="v4.2.0"/>
              </w:rPr>
              <w:t>dBm/SCS</w:t>
            </w:r>
          </w:p>
        </w:tc>
        <w:tc>
          <w:tcPr>
            <w:tcW w:w="1417" w:type="dxa"/>
          </w:tcPr>
          <w:p w14:paraId="1451C3CD" w14:textId="77777777" w:rsidR="005B74F6" w:rsidRPr="001C0E1B" w:rsidRDefault="005B74F6" w:rsidP="005B74F6">
            <w:pPr>
              <w:pStyle w:val="TAC"/>
            </w:pPr>
            <w:r w:rsidRPr="001C0E1B">
              <w:t>1</w:t>
            </w:r>
            <w:r>
              <w:t>, 2</w:t>
            </w:r>
          </w:p>
        </w:tc>
        <w:tc>
          <w:tcPr>
            <w:tcW w:w="2694" w:type="dxa"/>
            <w:gridSpan w:val="3"/>
          </w:tcPr>
          <w:p w14:paraId="1FD14C9E" w14:textId="75B0C3F1" w:rsidR="005B74F6" w:rsidRPr="001C0E1B" w:rsidRDefault="005B74F6" w:rsidP="005B74F6">
            <w:pPr>
              <w:pStyle w:val="TAC"/>
              <w:rPr>
                <w:rFonts w:cs="v4.2.0"/>
              </w:rPr>
            </w:pPr>
            <w:r>
              <w:rPr>
                <w:rFonts w:cs="v4.2.0"/>
              </w:rPr>
              <w:t>-</w:t>
            </w:r>
            <w:r>
              <w:rPr>
                <w:rFonts w:cs="v4.2.0" w:hint="eastAsia"/>
                <w:lang w:eastAsia="ko-KR"/>
              </w:rPr>
              <w:t>140</w:t>
            </w:r>
          </w:p>
        </w:tc>
        <w:tc>
          <w:tcPr>
            <w:tcW w:w="2471" w:type="dxa"/>
            <w:gridSpan w:val="4"/>
          </w:tcPr>
          <w:p w14:paraId="3B750544" w14:textId="1959E3D2" w:rsidR="005B74F6" w:rsidRPr="001C0E1B" w:rsidRDefault="005B74F6" w:rsidP="005B74F6">
            <w:pPr>
              <w:pStyle w:val="TAC"/>
              <w:rPr>
                <w:rFonts w:cs="v4.2.0"/>
              </w:rPr>
            </w:pPr>
            <w:r>
              <w:rPr>
                <w:rFonts w:cs="v4.2.0"/>
              </w:rPr>
              <w:t>-</w:t>
            </w:r>
            <w:r>
              <w:rPr>
                <w:rFonts w:cs="v4.2.0" w:hint="eastAsia"/>
                <w:lang w:eastAsia="ko-KR"/>
              </w:rPr>
              <w:t>140</w:t>
            </w:r>
          </w:p>
        </w:tc>
      </w:tr>
      <w:tr w:rsidR="0000578F" w:rsidRPr="001C0E1B" w14:paraId="7B6DB32A" w14:textId="77777777" w:rsidTr="005B74F6">
        <w:trPr>
          <w:cantSplit/>
          <w:jc w:val="center"/>
        </w:trPr>
        <w:tc>
          <w:tcPr>
            <w:tcW w:w="1949" w:type="dxa"/>
          </w:tcPr>
          <w:p w14:paraId="2D4ECC81" w14:textId="77777777" w:rsidR="0000578F" w:rsidRPr="001C0E1B" w:rsidRDefault="0000578F" w:rsidP="005C1D22">
            <w:pPr>
              <w:pStyle w:val="TAL"/>
            </w:pPr>
            <w:r w:rsidRPr="001C0E1B">
              <w:t>Pcompensation</w:t>
            </w:r>
          </w:p>
        </w:tc>
        <w:tc>
          <w:tcPr>
            <w:tcW w:w="1793" w:type="dxa"/>
          </w:tcPr>
          <w:p w14:paraId="430842AF" w14:textId="77777777" w:rsidR="0000578F" w:rsidRPr="001C0E1B" w:rsidRDefault="0000578F" w:rsidP="005C1D22">
            <w:pPr>
              <w:pStyle w:val="TAC"/>
            </w:pPr>
            <w:r w:rsidRPr="001C0E1B">
              <w:rPr>
                <w:rFonts w:cs="v4.2.0"/>
              </w:rPr>
              <w:t>dB</w:t>
            </w:r>
          </w:p>
        </w:tc>
        <w:tc>
          <w:tcPr>
            <w:tcW w:w="1417" w:type="dxa"/>
          </w:tcPr>
          <w:p w14:paraId="2EF31AE7" w14:textId="77777777" w:rsidR="0000578F" w:rsidRPr="001C0E1B" w:rsidRDefault="0000578F" w:rsidP="005C1D22">
            <w:pPr>
              <w:pStyle w:val="TAC"/>
              <w:rPr>
                <w:rFonts w:cs="v4.2.0"/>
              </w:rPr>
            </w:pPr>
            <w:r w:rsidRPr="001C0E1B">
              <w:t>1</w:t>
            </w:r>
            <w:r>
              <w:t>, 2</w:t>
            </w:r>
          </w:p>
        </w:tc>
        <w:tc>
          <w:tcPr>
            <w:tcW w:w="2694" w:type="dxa"/>
            <w:gridSpan w:val="3"/>
          </w:tcPr>
          <w:p w14:paraId="3F5BD5E7" w14:textId="77777777" w:rsidR="0000578F" w:rsidRPr="001C0E1B" w:rsidRDefault="0000578F" w:rsidP="005C1D22">
            <w:pPr>
              <w:pStyle w:val="TAC"/>
            </w:pPr>
            <w:r w:rsidRPr="001C0E1B">
              <w:rPr>
                <w:rFonts w:cs="v4.2.0"/>
              </w:rPr>
              <w:t>0</w:t>
            </w:r>
          </w:p>
        </w:tc>
        <w:tc>
          <w:tcPr>
            <w:tcW w:w="2471" w:type="dxa"/>
            <w:gridSpan w:val="4"/>
          </w:tcPr>
          <w:p w14:paraId="4129CB6C" w14:textId="77777777" w:rsidR="0000578F" w:rsidRPr="001C0E1B" w:rsidRDefault="0000578F" w:rsidP="005C1D22">
            <w:pPr>
              <w:pStyle w:val="TAC"/>
            </w:pPr>
            <w:r w:rsidRPr="001C0E1B">
              <w:rPr>
                <w:rFonts w:cs="v4.2.0"/>
              </w:rPr>
              <w:t>0</w:t>
            </w:r>
          </w:p>
        </w:tc>
      </w:tr>
      <w:tr w:rsidR="0000578F" w:rsidRPr="001C0E1B" w14:paraId="64FD6E60" w14:textId="77777777" w:rsidTr="005B74F6">
        <w:trPr>
          <w:cantSplit/>
          <w:jc w:val="center"/>
        </w:trPr>
        <w:tc>
          <w:tcPr>
            <w:tcW w:w="1949" w:type="dxa"/>
          </w:tcPr>
          <w:p w14:paraId="3A7F56A8" w14:textId="77777777" w:rsidR="0000578F" w:rsidRPr="001C0E1B" w:rsidRDefault="0000578F" w:rsidP="005C1D22">
            <w:pPr>
              <w:pStyle w:val="TAL"/>
            </w:pPr>
            <w:r w:rsidRPr="001C0E1B">
              <w:t>Qhyst</w:t>
            </w:r>
            <w:r w:rsidRPr="001C0E1B">
              <w:rPr>
                <w:vertAlign w:val="subscript"/>
              </w:rPr>
              <w:t>s</w:t>
            </w:r>
          </w:p>
        </w:tc>
        <w:tc>
          <w:tcPr>
            <w:tcW w:w="1793" w:type="dxa"/>
          </w:tcPr>
          <w:p w14:paraId="422C435F" w14:textId="77777777" w:rsidR="0000578F" w:rsidRPr="001C0E1B" w:rsidRDefault="0000578F" w:rsidP="005C1D22">
            <w:pPr>
              <w:pStyle w:val="TAC"/>
            </w:pPr>
            <w:r w:rsidRPr="001C0E1B">
              <w:rPr>
                <w:rFonts w:cs="v4.2.0"/>
              </w:rPr>
              <w:t>dB</w:t>
            </w:r>
          </w:p>
        </w:tc>
        <w:tc>
          <w:tcPr>
            <w:tcW w:w="1417" w:type="dxa"/>
          </w:tcPr>
          <w:p w14:paraId="37217345" w14:textId="77777777" w:rsidR="0000578F" w:rsidRPr="001C0E1B" w:rsidRDefault="0000578F" w:rsidP="005C1D22">
            <w:pPr>
              <w:pStyle w:val="TAC"/>
              <w:rPr>
                <w:rFonts w:cs="v4.2.0"/>
              </w:rPr>
            </w:pPr>
            <w:r w:rsidRPr="001C0E1B">
              <w:t>1</w:t>
            </w:r>
            <w:r>
              <w:t>, 2</w:t>
            </w:r>
          </w:p>
        </w:tc>
        <w:tc>
          <w:tcPr>
            <w:tcW w:w="2694" w:type="dxa"/>
            <w:gridSpan w:val="3"/>
          </w:tcPr>
          <w:p w14:paraId="194FFD27" w14:textId="77777777" w:rsidR="0000578F" w:rsidRPr="001C0E1B" w:rsidRDefault="0000578F" w:rsidP="005C1D22">
            <w:pPr>
              <w:pStyle w:val="TAC"/>
            </w:pPr>
            <w:r w:rsidRPr="001C0E1B">
              <w:rPr>
                <w:rFonts w:cs="v4.2.0"/>
              </w:rPr>
              <w:t>0</w:t>
            </w:r>
          </w:p>
        </w:tc>
        <w:tc>
          <w:tcPr>
            <w:tcW w:w="2471" w:type="dxa"/>
            <w:gridSpan w:val="4"/>
          </w:tcPr>
          <w:p w14:paraId="2CAF87E7" w14:textId="77777777" w:rsidR="0000578F" w:rsidRPr="001C0E1B" w:rsidRDefault="0000578F" w:rsidP="005C1D22">
            <w:pPr>
              <w:pStyle w:val="TAC"/>
            </w:pPr>
            <w:r w:rsidRPr="001C0E1B">
              <w:rPr>
                <w:rFonts w:cs="v4.2.0"/>
              </w:rPr>
              <w:t>0</w:t>
            </w:r>
          </w:p>
        </w:tc>
      </w:tr>
      <w:tr w:rsidR="0000578F" w:rsidRPr="001C0E1B" w14:paraId="43904354" w14:textId="77777777" w:rsidTr="005B74F6">
        <w:trPr>
          <w:cantSplit/>
          <w:jc w:val="center"/>
        </w:trPr>
        <w:tc>
          <w:tcPr>
            <w:tcW w:w="1949" w:type="dxa"/>
          </w:tcPr>
          <w:p w14:paraId="69804153" w14:textId="77777777" w:rsidR="0000578F" w:rsidRPr="001C0E1B" w:rsidRDefault="0000578F" w:rsidP="005C1D22">
            <w:pPr>
              <w:pStyle w:val="TAL"/>
            </w:pPr>
            <w:r w:rsidRPr="001C0E1B">
              <w:t>Qoffset</w:t>
            </w:r>
            <w:r w:rsidRPr="001C0E1B">
              <w:rPr>
                <w:vertAlign w:val="subscript"/>
              </w:rPr>
              <w:t>s, n</w:t>
            </w:r>
          </w:p>
        </w:tc>
        <w:tc>
          <w:tcPr>
            <w:tcW w:w="1793" w:type="dxa"/>
          </w:tcPr>
          <w:p w14:paraId="7856EEEE" w14:textId="77777777" w:rsidR="0000578F" w:rsidRPr="001C0E1B" w:rsidRDefault="0000578F" w:rsidP="005C1D22">
            <w:pPr>
              <w:pStyle w:val="TAC"/>
            </w:pPr>
            <w:r w:rsidRPr="001C0E1B">
              <w:rPr>
                <w:rFonts w:cs="v4.2.0"/>
              </w:rPr>
              <w:t>dB</w:t>
            </w:r>
          </w:p>
        </w:tc>
        <w:tc>
          <w:tcPr>
            <w:tcW w:w="1417" w:type="dxa"/>
          </w:tcPr>
          <w:p w14:paraId="3A19223D" w14:textId="77777777" w:rsidR="0000578F" w:rsidRPr="001C0E1B" w:rsidRDefault="0000578F" w:rsidP="005C1D22">
            <w:pPr>
              <w:pStyle w:val="TAC"/>
              <w:rPr>
                <w:rFonts w:cs="v4.2.0"/>
              </w:rPr>
            </w:pPr>
            <w:r w:rsidRPr="001C0E1B">
              <w:t>1</w:t>
            </w:r>
            <w:r>
              <w:t>, 2</w:t>
            </w:r>
          </w:p>
        </w:tc>
        <w:tc>
          <w:tcPr>
            <w:tcW w:w="2694" w:type="dxa"/>
            <w:gridSpan w:val="3"/>
          </w:tcPr>
          <w:p w14:paraId="714348B6" w14:textId="77777777" w:rsidR="0000578F" w:rsidRPr="001C0E1B" w:rsidRDefault="0000578F" w:rsidP="005C1D22">
            <w:pPr>
              <w:pStyle w:val="TAC"/>
            </w:pPr>
            <w:r w:rsidRPr="001C0E1B">
              <w:rPr>
                <w:rFonts w:cs="v4.2.0"/>
              </w:rPr>
              <w:t>0</w:t>
            </w:r>
          </w:p>
        </w:tc>
        <w:tc>
          <w:tcPr>
            <w:tcW w:w="2471" w:type="dxa"/>
            <w:gridSpan w:val="4"/>
          </w:tcPr>
          <w:p w14:paraId="3D49640E" w14:textId="77777777" w:rsidR="0000578F" w:rsidRPr="001C0E1B" w:rsidRDefault="0000578F" w:rsidP="005C1D22">
            <w:pPr>
              <w:pStyle w:val="TAC"/>
            </w:pPr>
            <w:r w:rsidRPr="001C0E1B">
              <w:rPr>
                <w:rFonts w:cs="v4.2.0"/>
              </w:rPr>
              <w:t>0</w:t>
            </w:r>
          </w:p>
        </w:tc>
      </w:tr>
      <w:tr w:rsidR="0000578F" w:rsidRPr="001C0E1B" w14:paraId="4338B58A" w14:textId="77777777" w:rsidTr="005B74F6">
        <w:trPr>
          <w:cantSplit/>
          <w:trHeight w:val="494"/>
          <w:jc w:val="center"/>
        </w:trPr>
        <w:tc>
          <w:tcPr>
            <w:tcW w:w="1949" w:type="dxa"/>
          </w:tcPr>
          <w:p w14:paraId="1073C9FB" w14:textId="77777777" w:rsidR="0000578F" w:rsidRPr="001C0E1B" w:rsidRDefault="0000578F" w:rsidP="005C1D22">
            <w:pPr>
              <w:pStyle w:val="TAL"/>
            </w:pPr>
            <w:r w:rsidRPr="001C0E1B">
              <w:t>Cell_selection_and_</w:t>
            </w:r>
          </w:p>
          <w:p w14:paraId="45185B34" w14:textId="77777777" w:rsidR="0000578F" w:rsidRPr="001C0E1B" w:rsidRDefault="0000578F" w:rsidP="005C1D22">
            <w:pPr>
              <w:pStyle w:val="TAL"/>
            </w:pPr>
            <w:r w:rsidRPr="001C0E1B">
              <w:t>reselection_quality_measurement</w:t>
            </w:r>
          </w:p>
        </w:tc>
        <w:tc>
          <w:tcPr>
            <w:tcW w:w="1793" w:type="dxa"/>
          </w:tcPr>
          <w:p w14:paraId="526FBC7F" w14:textId="77777777" w:rsidR="0000578F" w:rsidRPr="001C0E1B" w:rsidRDefault="0000578F" w:rsidP="005C1D22">
            <w:pPr>
              <w:pStyle w:val="TAC"/>
            </w:pPr>
          </w:p>
        </w:tc>
        <w:tc>
          <w:tcPr>
            <w:tcW w:w="1417" w:type="dxa"/>
          </w:tcPr>
          <w:p w14:paraId="239F2F7A" w14:textId="77777777" w:rsidR="0000578F" w:rsidRPr="001C0E1B" w:rsidRDefault="0000578F" w:rsidP="005C1D22">
            <w:pPr>
              <w:pStyle w:val="TAC"/>
              <w:rPr>
                <w:rFonts w:cs="v4.2.0"/>
              </w:rPr>
            </w:pPr>
            <w:r w:rsidRPr="001C0E1B">
              <w:t>1</w:t>
            </w:r>
            <w:r>
              <w:t>, 2</w:t>
            </w:r>
          </w:p>
        </w:tc>
        <w:tc>
          <w:tcPr>
            <w:tcW w:w="2694" w:type="dxa"/>
            <w:gridSpan w:val="3"/>
          </w:tcPr>
          <w:p w14:paraId="2CED1EE8" w14:textId="77777777" w:rsidR="0000578F" w:rsidRPr="001C0E1B" w:rsidRDefault="0000578F" w:rsidP="005C1D22">
            <w:pPr>
              <w:pStyle w:val="TAC"/>
            </w:pPr>
            <w:r w:rsidRPr="001C0E1B">
              <w:rPr>
                <w:rFonts w:cs="v4.2.0"/>
              </w:rPr>
              <w:t>SS-RSRP</w:t>
            </w:r>
          </w:p>
        </w:tc>
        <w:tc>
          <w:tcPr>
            <w:tcW w:w="2471" w:type="dxa"/>
            <w:gridSpan w:val="4"/>
          </w:tcPr>
          <w:p w14:paraId="1FC77DFA" w14:textId="77777777" w:rsidR="0000578F" w:rsidRPr="001C0E1B" w:rsidRDefault="0000578F" w:rsidP="005C1D22">
            <w:pPr>
              <w:pStyle w:val="TAC"/>
            </w:pPr>
            <w:r w:rsidRPr="001C0E1B">
              <w:rPr>
                <w:rFonts w:cs="v4.2.0"/>
              </w:rPr>
              <w:t>SS-RSRP</w:t>
            </w:r>
          </w:p>
        </w:tc>
      </w:tr>
      <w:tr w:rsidR="005B74F6" w:rsidRPr="001C0E1B" w14:paraId="7C9216A8" w14:textId="77777777" w:rsidTr="005B74F6">
        <w:trPr>
          <w:cantSplit/>
          <w:trHeight w:val="141"/>
          <w:jc w:val="center"/>
        </w:trPr>
        <w:tc>
          <w:tcPr>
            <w:tcW w:w="1949" w:type="dxa"/>
            <w:tcBorders>
              <w:bottom w:val="nil"/>
            </w:tcBorders>
          </w:tcPr>
          <w:p w14:paraId="7199412D" w14:textId="77777777" w:rsidR="005B74F6" w:rsidRPr="001C0E1B" w:rsidRDefault="005B74F6" w:rsidP="005B74F6">
            <w:pPr>
              <w:pStyle w:val="TAL"/>
            </w:pPr>
            <w:r w:rsidRPr="001C0E1B">
              <w:rPr>
                <w:position w:val="-12"/>
              </w:rPr>
              <w:object w:dxaOrig="620" w:dyaOrig="380" w14:anchorId="23C3B77C">
                <v:shape id="_x0000_i1128" type="#_x0000_t75" style="width:30.85pt;height:15.45pt" o:ole="" fillcolor="window">
                  <v:imagedata r:id="rId14" o:title=""/>
                </v:shape>
                <o:OLEObject Type="Embed" ProgID="Equation.3" ShapeID="_x0000_i1128" DrawAspect="Content" ObjectID="_1813122405" r:id="rId122"/>
              </w:object>
            </w:r>
          </w:p>
        </w:tc>
        <w:tc>
          <w:tcPr>
            <w:tcW w:w="1793" w:type="dxa"/>
            <w:tcBorders>
              <w:bottom w:val="nil"/>
            </w:tcBorders>
          </w:tcPr>
          <w:p w14:paraId="1F665795" w14:textId="77777777" w:rsidR="005B74F6" w:rsidRPr="001C0E1B" w:rsidRDefault="005B74F6" w:rsidP="005B74F6">
            <w:pPr>
              <w:pStyle w:val="TAC"/>
              <w:rPr>
                <w:rFonts w:cs="v4.2.0"/>
              </w:rPr>
            </w:pPr>
            <w:r w:rsidRPr="001C0E1B">
              <w:rPr>
                <w:rFonts w:cs="v4.2.0"/>
              </w:rPr>
              <w:t>dB</w:t>
            </w:r>
          </w:p>
        </w:tc>
        <w:tc>
          <w:tcPr>
            <w:tcW w:w="1417" w:type="dxa"/>
          </w:tcPr>
          <w:p w14:paraId="343AA8E6"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496E5B1E" w14:textId="2885BF17"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29AA6664" w14:textId="2E0099FE"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926D1AA" w14:textId="6820676F" w:rsidR="005B74F6" w:rsidRPr="001C0E1B" w:rsidRDefault="005B74F6" w:rsidP="005B74F6">
            <w:pPr>
              <w:pStyle w:val="TAC"/>
              <w:rPr>
                <w:rFonts w:cs="v4.2.0"/>
              </w:rPr>
            </w:pPr>
            <w:r>
              <w:rPr>
                <w:rFonts w:hint="eastAsia"/>
                <w:lang w:eastAsia="ko-KR"/>
              </w:rPr>
              <w:t>14</w:t>
            </w:r>
          </w:p>
        </w:tc>
        <w:tc>
          <w:tcPr>
            <w:tcW w:w="854" w:type="dxa"/>
            <w:tcBorders>
              <w:bottom w:val="nil"/>
            </w:tcBorders>
          </w:tcPr>
          <w:p w14:paraId="3146173D" w14:textId="3E2CF613"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68F646A4" w14:textId="5DE90E31" w:rsidR="005B74F6" w:rsidRPr="001C0E1B" w:rsidRDefault="005B74F6" w:rsidP="005B74F6">
            <w:pPr>
              <w:pStyle w:val="TAC"/>
              <w:rPr>
                <w:rFonts w:cs="v4.2.0"/>
              </w:rPr>
            </w:pPr>
            <w:r w:rsidRPr="001C0E1B">
              <w:rPr>
                <w:rFonts w:cs="v4.2.0"/>
              </w:rPr>
              <w:t>-infinity</w:t>
            </w:r>
          </w:p>
        </w:tc>
        <w:tc>
          <w:tcPr>
            <w:tcW w:w="767" w:type="dxa"/>
            <w:tcBorders>
              <w:bottom w:val="nil"/>
            </w:tcBorders>
          </w:tcPr>
          <w:p w14:paraId="4B00E65B" w14:textId="50D25F17" w:rsidR="005B74F6" w:rsidRPr="001C0E1B" w:rsidRDefault="005B74F6" w:rsidP="005B74F6">
            <w:pPr>
              <w:pStyle w:val="TAC"/>
              <w:rPr>
                <w:rFonts w:cs="v4.2.0"/>
              </w:rPr>
            </w:pPr>
            <w:r>
              <w:rPr>
                <w:rFonts w:cs="v4.2.0" w:hint="eastAsia"/>
                <w:lang w:eastAsia="ko-KR"/>
              </w:rPr>
              <w:t>12</w:t>
            </w:r>
          </w:p>
        </w:tc>
      </w:tr>
      <w:tr w:rsidR="0000578F" w:rsidRPr="001C0E1B" w14:paraId="28E84C73" w14:textId="77777777" w:rsidTr="005B74F6">
        <w:trPr>
          <w:cantSplit/>
          <w:jc w:val="center"/>
        </w:trPr>
        <w:tc>
          <w:tcPr>
            <w:tcW w:w="1949" w:type="dxa"/>
            <w:tcBorders>
              <w:bottom w:val="nil"/>
            </w:tcBorders>
          </w:tcPr>
          <w:p w14:paraId="0B7C36ED" w14:textId="77777777" w:rsidR="0000578F" w:rsidRPr="001C0E1B" w:rsidRDefault="0000578F" w:rsidP="005C1D22">
            <w:pPr>
              <w:pStyle w:val="TAL"/>
            </w:pPr>
            <w:r w:rsidRPr="001C0E1B">
              <w:rPr>
                <w:position w:val="-12"/>
              </w:rPr>
              <w:object w:dxaOrig="400" w:dyaOrig="360" w14:anchorId="2662E624">
                <v:shape id="_x0000_i1129" type="#_x0000_t75" style="width:20.55pt;height:20.55pt" o:ole="" fillcolor="window">
                  <v:imagedata r:id="rId11" o:title=""/>
                </v:shape>
                <o:OLEObject Type="Embed" ProgID="Equation.3" ShapeID="_x0000_i1129" DrawAspect="Content" ObjectID="_1813122406" r:id="rId123"/>
              </w:object>
            </w:r>
            <w:r w:rsidRPr="001C0E1B">
              <w:t xml:space="preserve"> </w:t>
            </w:r>
            <w:r w:rsidRPr="001C0E1B">
              <w:rPr>
                <w:vertAlign w:val="superscript"/>
              </w:rPr>
              <w:t>Note2</w:t>
            </w:r>
          </w:p>
        </w:tc>
        <w:tc>
          <w:tcPr>
            <w:tcW w:w="1793" w:type="dxa"/>
            <w:tcBorders>
              <w:bottom w:val="nil"/>
            </w:tcBorders>
          </w:tcPr>
          <w:p w14:paraId="3753DA5F" w14:textId="77777777" w:rsidR="0000578F" w:rsidRPr="001C0E1B" w:rsidRDefault="0000578F" w:rsidP="005C1D22">
            <w:pPr>
              <w:pStyle w:val="TAC"/>
              <w:rPr>
                <w:rFonts w:cs="v4.2.0"/>
              </w:rPr>
            </w:pPr>
            <w:r w:rsidRPr="001C0E1B">
              <w:rPr>
                <w:rFonts w:cs="v4.2.0"/>
              </w:rPr>
              <w:t>dBm/SCS</w:t>
            </w:r>
          </w:p>
        </w:tc>
        <w:tc>
          <w:tcPr>
            <w:tcW w:w="1417" w:type="dxa"/>
          </w:tcPr>
          <w:p w14:paraId="26ED31CD"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Pr>
          <w:p w14:paraId="749C3D4B" w14:textId="77777777" w:rsidR="0000578F" w:rsidRPr="001C0E1B" w:rsidRDefault="0000578F" w:rsidP="005C1D22">
            <w:pPr>
              <w:pStyle w:val="TAC"/>
              <w:rPr>
                <w:rFonts w:cs="v4.2.0"/>
              </w:rPr>
            </w:pPr>
            <w:r w:rsidRPr="001C0E1B">
              <w:rPr>
                <w:rFonts w:cs="v4.2.0"/>
              </w:rPr>
              <w:t>-98</w:t>
            </w:r>
          </w:p>
        </w:tc>
      </w:tr>
      <w:tr w:rsidR="0000578F" w:rsidRPr="001C0E1B" w14:paraId="76D964B6" w14:textId="77777777" w:rsidTr="005B74F6">
        <w:trPr>
          <w:cantSplit/>
          <w:jc w:val="center"/>
        </w:trPr>
        <w:tc>
          <w:tcPr>
            <w:tcW w:w="1949" w:type="dxa"/>
            <w:tcBorders>
              <w:bottom w:val="nil"/>
            </w:tcBorders>
          </w:tcPr>
          <w:p w14:paraId="72C9A853" w14:textId="77777777" w:rsidR="0000578F" w:rsidRPr="001C0E1B" w:rsidRDefault="0000578F" w:rsidP="005C1D22">
            <w:pPr>
              <w:pStyle w:val="TAL"/>
            </w:pPr>
            <w:r w:rsidRPr="001C0E1B">
              <w:rPr>
                <w:position w:val="-12"/>
              </w:rPr>
              <w:object w:dxaOrig="400" w:dyaOrig="360" w14:anchorId="3B23C19B">
                <v:shape id="_x0000_i1130" type="#_x0000_t75" style="width:20.55pt;height:20.55pt" o:ole="" fillcolor="window">
                  <v:imagedata r:id="rId11" o:title=""/>
                </v:shape>
                <o:OLEObject Type="Embed" ProgID="Equation.3" ShapeID="_x0000_i1130" DrawAspect="Content" ObjectID="_1813122407" r:id="rId124"/>
              </w:object>
            </w:r>
            <w:r w:rsidRPr="001C0E1B">
              <w:t xml:space="preserve"> </w:t>
            </w:r>
            <w:r w:rsidRPr="001C0E1B">
              <w:rPr>
                <w:vertAlign w:val="superscript"/>
              </w:rPr>
              <w:t>Note2</w:t>
            </w:r>
          </w:p>
        </w:tc>
        <w:tc>
          <w:tcPr>
            <w:tcW w:w="1793" w:type="dxa"/>
            <w:tcBorders>
              <w:bottom w:val="nil"/>
            </w:tcBorders>
          </w:tcPr>
          <w:p w14:paraId="3D4B5C1B" w14:textId="77777777" w:rsidR="0000578F" w:rsidRPr="001C0E1B" w:rsidRDefault="0000578F" w:rsidP="005C1D22">
            <w:pPr>
              <w:pStyle w:val="TAC"/>
              <w:rPr>
                <w:rFonts w:cs="v4.2.0"/>
              </w:rPr>
            </w:pPr>
            <w:r w:rsidRPr="001C0E1B">
              <w:rPr>
                <w:rFonts w:cs="v4.2.0"/>
              </w:rPr>
              <w:t>dBm/15 kHz</w:t>
            </w:r>
          </w:p>
        </w:tc>
        <w:tc>
          <w:tcPr>
            <w:tcW w:w="1417" w:type="dxa"/>
          </w:tcPr>
          <w:p w14:paraId="0F195DA4"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Borders>
              <w:bottom w:val="nil"/>
            </w:tcBorders>
          </w:tcPr>
          <w:p w14:paraId="5B2A0A48" w14:textId="77777777" w:rsidR="0000578F" w:rsidRPr="001C0E1B" w:rsidRDefault="0000578F" w:rsidP="005C1D22">
            <w:pPr>
              <w:pStyle w:val="TAC"/>
              <w:rPr>
                <w:rFonts w:cs="v4.2.0"/>
              </w:rPr>
            </w:pPr>
            <w:r w:rsidRPr="001C0E1B">
              <w:rPr>
                <w:rFonts w:cs="v4.2.0"/>
              </w:rPr>
              <w:t>-98</w:t>
            </w:r>
          </w:p>
        </w:tc>
      </w:tr>
      <w:tr w:rsidR="005B74F6" w:rsidRPr="001C0E1B" w14:paraId="7B8FD60D" w14:textId="77777777" w:rsidTr="005B74F6">
        <w:trPr>
          <w:cantSplit/>
          <w:jc w:val="center"/>
        </w:trPr>
        <w:tc>
          <w:tcPr>
            <w:tcW w:w="1949" w:type="dxa"/>
            <w:tcBorders>
              <w:bottom w:val="nil"/>
            </w:tcBorders>
          </w:tcPr>
          <w:p w14:paraId="0CF9A44A" w14:textId="77777777" w:rsidR="005B74F6" w:rsidRPr="001C0E1B" w:rsidRDefault="005B74F6" w:rsidP="005B74F6">
            <w:pPr>
              <w:pStyle w:val="TAL"/>
            </w:pPr>
            <w:r w:rsidRPr="001C0E1B">
              <w:rPr>
                <w:position w:val="-12"/>
              </w:rPr>
              <w:object w:dxaOrig="800" w:dyaOrig="380" w14:anchorId="65C71892">
                <v:shape id="_x0000_i1131" type="#_x0000_t75" style="width:41.15pt;height:15.45pt" o:ole="" fillcolor="window">
                  <v:imagedata r:id="rId16" o:title=""/>
                </v:shape>
                <o:OLEObject Type="Embed" ProgID="Equation.3" ShapeID="_x0000_i1131" DrawAspect="Content" ObjectID="_1813122408" r:id="rId125"/>
              </w:object>
            </w:r>
          </w:p>
        </w:tc>
        <w:tc>
          <w:tcPr>
            <w:tcW w:w="1793" w:type="dxa"/>
            <w:tcBorders>
              <w:bottom w:val="nil"/>
            </w:tcBorders>
          </w:tcPr>
          <w:p w14:paraId="60205C42" w14:textId="77777777" w:rsidR="005B74F6" w:rsidRPr="001C0E1B" w:rsidRDefault="005B74F6" w:rsidP="005B74F6">
            <w:pPr>
              <w:pStyle w:val="TAC"/>
              <w:rPr>
                <w:rFonts w:cs="v4.2.0"/>
              </w:rPr>
            </w:pPr>
            <w:r w:rsidRPr="001C0E1B">
              <w:rPr>
                <w:rFonts w:cs="v4.2.0"/>
              </w:rPr>
              <w:t>dB</w:t>
            </w:r>
          </w:p>
        </w:tc>
        <w:tc>
          <w:tcPr>
            <w:tcW w:w="1417" w:type="dxa"/>
          </w:tcPr>
          <w:p w14:paraId="548044B7"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57D8FA2B" w14:textId="3196E7C6"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3A022DB8" w14:textId="0546586C"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0A0CD7B" w14:textId="76BAD144" w:rsidR="005B74F6" w:rsidRPr="001C0E1B" w:rsidRDefault="005B74F6" w:rsidP="005B74F6">
            <w:pPr>
              <w:pStyle w:val="TAC"/>
              <w:rPr>
                <w:rFonts w:cs="v4.2.0"/>
              </w:rPr>
            </w:pPr>
            <w:r>
              <w:rPr>
                <w:rFonts w:cs="v4.2.0" w:hint="eastAsia"/>
                <w:lang w:eastAsia="ko-KR"/>
              </w:rPr>
              <w:t>14</w:t>
            </w:r>
          </w:p>
        </w:tc>
        <w:tc>
          <w:tcPr>
            <w:tcW w:w="854" w:type="dxa"/>
            <w:tcBorders>
              <w:bottom w:val="nil"/>
            </w:tcBorders>
          </w:tcPr>
          <w:p w14:paraId="33F78ECC" w14:textId="77FB1A15"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3B2DFAE8" w14:textId="7724858C" w:rsidR="005B74F6" w:rsidRPr="001C0E1B" w:rsidRDefault="005B74F6" w:rsidP="005B74F6">
            <w:pPr>
              <w:pStyle w:val="TAC"/>
              <w:rPr>
                <w:rFonts w:cs="v4.2.0"/>
              </w:rPr>
            </w:pPr>
            <w:r w:rsidRPr="001C0E1B">
              <w:rPr>
                <w:rFonts w:cs="v4.2.0"/>
              </w:rPr>
              <w:t>-infinity</w:t>
            </w:r>
          </w:p>
        </w:tc>
        <w:tc>
          <w:tcPr>
            <w:tcW w:w="767" w:type="dxa"/>
            <w:tcBorders>
              <w:bottom w:val="nil"/>
            </w:tcBorders>
          </w:tcPr>
          <w:p w14:paraId="6DFF709B" w14:textId="4F2437AE" w:rsidR="005B74F6" w:rsidRPr="001C0E1B" w:rsidRDefault="005B74F6" w:rsidP="005B74F6">
            <w:pPr>
              <w:pStyle w:val="TAC"/>
              <w:rPr>
                <w:rFonts w:cs="v4.2.0"/>
              </w:rPr>
            </w:pPr>
            <w:r>
              <w:rPr>
                <w:rFonts w:cs="v4.2.0" w:hint="eastAsia"/>
                <w:lang w:eastAsia="ko-KR"/>
              </w:rPr>
              <w:t>12</w:t>
            </w:r>
          </w:p>
        </w:tc>
      </w:tr>
      <w:tr w:rsidR="005B74F6" w:rsidRPr="001C0E1B" w14:paraId="63C5AA8B" w14:textId="77777777" w:rsidTr="005B74F6">
        <w:trPr>
          <w:cantSplit/>
          <w:jc w:val="center"/>
        </w:trPr>
        <w:tc>
          <w:tcPr>
            <w:tcW w:w="1949" w:type="dxa"/>
            <w:tcBorders>
              <w:bottom w:val="nil"/>
            </w:tcBorders>
          </w:tcPr>
          <w:p w14:paraId="5813B8B7" w14:textId="77777777" w:rsidR="005B74F6" w:rsidRPr="001C0E1B" w:rsidRDefault="005B74F6" w:rsidP="005B74F6">
            <w:pPr>
              <w:pStyle w:val="TAL"/>
            </w:pPr>
            <w:r w:rsidRPr="001C0E1B">
              <w:t xml:space="preserve">SS-RSRP </w:t>
            </w:r>
            <w:r w:rsidRPr="001C0E1B">
              <w:rPr>
                <w:vertAlign w:val="superscript"/>
              </w:rPr>
              <w:t>Note3</w:t>
            </w:r>
          </w:p>
        </w:tc>
        <w:tc>
          <w:tcPr>
            <w:tcW w:w="1793" w:type="dxa"/>
            <w:tcBorders>
              <w:bottom w:val="nil"/>
            </w:tcBorders>
          </w:tcPr>
          <w:p w14:paraId="07A23866" w14:textId="77777777" w:rsidR="005B74F6" w:rsidRPr="001C0E1B" w:rsidRDefault="005B74F6" w:rsidP="005B74F6">
            <w:pPr>
              <w:pStyle w:val="TAC"/>
              <w:rPr>
                <w:rFonts w:cs="v4.2.0"/>
              </w:rPr>
            </w:pPr>
            <w:r w:rsidRPr="001C0E1B">
              <w:rPr>
                <w:rFonts w:cs="v4.2.0"/>
              </w:rPr>
              <w:t>dBm/SCS</w:t>
            </w:r>
          </w:p>
        </w:tc>
        <w:tc>
          <w:tcPr>
            <w:tcW w:w="1417" w:type="dxa"/>
          </w:tcPr>
          <w:p w14:paraId="755A5474"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2566D736" w14:textId="3B78F6BD"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755AE9D6" w14:textId="2A9E730C"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3BC9B1ED" w14:textId="1BB06AA7" w:rsidR="005B74F6" w:rsidRPr="001C0E1B" w:rsidRDefault="005B74F6" w:rsidP="005B74F6">
            <w:pPr>
              <w:pStyle w:val="TAC"/>
              <w:rPr>
                <w:rFonts w:cs="v4.2.0"/>
              </w:rPr>
            </w:pPr>
            <w:r w:rsidRPr="001C0E1B">
              <w:rPr>
                <w:rFonts w:cs="v4.2.0"/>
              </w:rPr>
              <w:t>-</w:t>
            </w:r>
            <w:r>
              <w:rPr>
                <w:rFonts w:cs="v4.2.0" w:hint="eastAsia"/>
                <w:lang w:eastAsia="ko-KR"/>
              </w:rPr>
              <w:t>84</w:t>
            </w:r>
          </w:p>
        </w:tc>
        <w:tc>
          <w:tcPr>
            <w:tcW w:w="854" w:type="dxa"/>
          </w:tcPr>
          <w:p w14:paraId="43BB9C40" w14:textId="59F85398" w:rsidR="005B74F6" w:rsidRPr="001C0E1B" w:rsidRDefault="005B74F6" w:rsidP="005B74F6">
            <w:pPr>
              <w:pStyle w:val="TAC"/>
              <w:rPr>
                <w:rFonts w:cs="v4.2.0"/>
              </w:rPr>
            </w:pPr>
            <w:r>
              <w:rPr>
                <w:rFonts w:cs="v4.2.0" w:hint="eastAsia"/>
                <w:lang w:eastAsia="ko-KR"/>
              </w:rPr>
              <w:t>-102</w:t>
            </w:r>
            <w:r w:rsidRPr="001C0E1B" w:rsidDel="00ED572E">
              <w:rPr>
                <w:rFonts w:cs="v4.2.0"/>
              </w:rPr>
              <w:t xml:space="preserve"> </w:t>
            </w:r>
          </w:p>
        </w:tc>
        <w:tc>
          <w:tcPr>
            <w:tcW w:w="850" w:type="dxa"/>
            <w:gridSpan w:val="2"/>
          </w:tcPr>
          <w:p w14:paraId="0F662436" w14:textId="26ABE0A3" w:rsidR="005B74F6" w:rsidRPr="001C0E1B" w:rsidRDefault="005B74F6" w:rsidP="005B74F6">
            <w:pPr>
              <w:pStyle w:val="TAC"/>
              <w:rPr>
                <w:rFonts w:cs="v4.2.0"/>
              </w:rPr>
            </w:pPr>
            <w:r w:rsidRPr="001C0E1B">
              <w:rPr>
                <w:rFonts w:cs="v4.2.0"/>
              </w:rPr>
              <w:t>-infinity</w:t>
            </w:r>
          </w:p>
        </w:tc>
        <w:tc>
          <w:tcPr>
            <w:tcW w:w="767" w:type="dxa"/>
          </w:tcPr>
          <w:p w14:paraId="5C87E0BD" w14:textId="2AD58EB4" w:rsidR="005B74F6" w:rsidRPr="001C0E1B" w:rsidRDefault="005B74F6" w:rsidP="005B74F6">
            <w:pPr>
              <w:pStyle w:val="TAC"/>
              <w:rPr>
                <w:rFonts w:cs="v4.2.0"/>
              </w:rPr>
            </w:pPr>
            <w:r>
              <w:rPr>
                <w:rFonts w:cs="v4.2.0" w:hint="eastAsia"/>
                <w:lang w:eastAsia="ko-KR"/>
              </w:rPr>
              <w:t>86</w:t>
            </w:r>
          </w:p>
        </w:tc>
      </w:tr>
      <w:tr w:rsidR="005B74F6" w:rsidRPr="001C0E1B" w14:paraId="5DD815DA" w14:textId="77777777" w:rsidTr="005B74F6">
        <w:trPr>
          <w:cantSplit/>
          <w:jc w:val="center"/>
        </w:trPr>
        <w:tc>
          <w:tcPr>
            <w:tcW w:w="1949" w:type="dxa"/>
            <w:tcBorders>
              <w:bottom w:val="nil"/>
            </w:tcBorders>
          </w:tcPr>
          <w:p w14:paraId="312C8850" w14:textId="77777777" w:rsidR="005B74F6" w:rsidRPr="001C0E1B" w:rsidRDefault="005B74F6" w:rsidP="005B74F6">
            <w:pPr>
              <w:pStyle w:val="TAL"/>
            </w:pPr>
            <w:r w:rsidRPr="001C0E1B">
              <w:t>Io</w:t>
            </w:r>
          </w:p>
        </w:tc>
        <w:tc>
          <w:tcPr>
            <w:tcW w:w="1793" w:type="dxa"/>
          </w:tcPr>
          <w:p w14:paraId="14763B88" w14:textId="77777777" w:rsidR="005B74F6" w:rsidRPr="001C0E1B" w:rsidRDefault="005B74F6" w:rsidP="005B74F6">
            <w:pPr>
              <w:pStyle w:val="TAC"/>
              <w:rPr>
                <w:rFonts w:cs="v4.2.0"/>
              </w:rPr>
            </w:pPr>
            <w:r w:rsidRPr="001C0E1B">
              <w:rPr>
                <w:rFonts w:cs="v4.2.0"/>
              </w:rPr>
              <w:t>dBm/9.36 MHz</w:t>
            </w:r>
          </w:p>
        </w:tc>
        <w:tc>
          <w:tcPr>
            <w:tcW w:w="1417" w:type="dxa"/>
          </w:tcPr>
          <w:p w14:paraId="16D69B6A"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4214DE2A" w14:textId="6484E7F2" w:rsidR="005B74F6" w:rsidRPr="001C0E1B" w:rsidRDefault="005B74F6" w:rsidP="005B74F6">
            <w:pPr>
              <w:pStyle w:val="TAC"/>
              <w:rPr>
                <w:rFonts w:cs="v4.2.0"/>
              </w:rPr>
            </w:pPr>
            <w:r>
              <w:rPr>
                <w:rFonts w:cs="v4.2.0" w:hint="eastAsia"/>
                <w:lang w:eastAsia="ko-KR"/>
              </w:rPr>
              <w:t>-55.88</w:t>
            </w:r>
          </w:p>
        </w:tc>
        <w:tc>
          <w:tcPr>
            <w:tcW w:w="851" w:type="dxa"/>
          </w:tcPr>
          <w:p w14:paraId="359BD4FD" w14:textId="2D754048" w:rsidR="005B74F6" w:rsidRPr="001C0E1B" w:rsidRDefault="005B74F6" w:rsidP="005B74F6">
            <w:pPr>
              <w:pStyle w:val="TAC"/>
              <w:rPr>
                <w:rFonts w:cs="v4.2.0"/>
              </w:rPr>
            </w:pPr>
            <w:r>
              <w:rPr>
                <w:rFonts w:cs="v4.2.0" w:hint="eastAsia"/>
                <w:lang w:eastAsia="ko-KR"/>
              </w:rPr>
              <w:t>-55.88</w:t>
            </w:r>
          </w:p>
        </w:tc>
        <w:tc>
          <w:tcPr>
            <w:tcW w:w="851" w:type="dxa"/>
          </w:tcPr>
          <w:p w14:paraId="3646BEAF" w14:textId="75590A2B" w:rsidR="005B74F6" w:rsidRPr="001C0E1B" w:rsidRDefault="005B74F6" w:rsidP="005B74F6">
            <w:pPr>
              <w:pStyle w:val="TAC"/>
              <w:rPr>
                <w:rFonts w:cs="v4.2.0"/>
              </w:rPr>
            </w:pPr>
            <w:r>
              <w:rPr>
                <w:rFonts w:cs="v4.2.0" w:hint="eastAsia"/>
                <w:lang w:eastAsia="ko-KR"/>
              </w:rPr>
              <w:t>-55.88</w:t>
            </w:r>
          </w:p>
        </w:tc>
        <w:tc>
          <w:tcPr>
            <w:tcW w:w="854" w:type="dxa"/>
          </w:tcPr>
          <w:p w14:paraId="57C5E314" w14:textId="295E96A0" w:rsidR="005B74F6" w:rsidRPr="001C0E1B" w:rsidRDefault="005B74F6" w:rsidP="005B74F6">
            <w:pPr>
              <w:pStyle w:val="TAC"/>
              <w:rPr>
                <w:rFonts w:cs="v4.2.0"/>
              </w:rPr>
            </w:pPr>
            <w:r>
              <w:rPr>
                <w:rFonts w:cs="v4.2.0" w:hint="eastAsia"/>
                <w:lang w:eastAsia="ko-KR"/>
              </w:rPr>
              <w:t>-68.60</w:t>
            </w:r>
          </w:p>
        </w:tc>
        <w:tc>
          <w:tcPr>
            <w:tcW w:w="806" w:type="dxa"/>
          </w:tcPr>
          <w:p w14:paraId="5DA55D37" w14:textId="2CC53FD5" w:rsidR="005B74F6" w:rsidRPr="001C0E1B" w:rsidRDefault="005B74F6" w:rsidP="005B74F6">
            <w:pPr>
              <w:pStyle w:val="TAC"/>
              <w:rPr>
                <w:rFonts w:cs="v4.2.0"/>
              </w:rPr>
            </w:pPr>
            <w:r>
              <w:rPr>
                <w:rFonts w:cs="v4.2.0" w:hint="eastAsia"/>
                <w:lang w:eastAsia="ko-KR"/>
              </w:rPr>
              <w:t>-70.05</w:t>
            </w:r>
          </w:p>
        </w:tc>
        <w:tc>
          <w:tcPr>
            <w:tcW w:w="811" w:type="dxa"/>
            <w:gridSpan w:val="2"/>
          </w:tcPr>
          <w:p w14:paraId="530E1212" w14:textId="262EA1B3" w:rsidR="005B74F6" w:rsidRPr="001C0E1B" w:rsidRDefault="005B74F6" w:rsidP="005B74F6">
            <w:pPr>
              <w:pStyle w:val="TAC"/>
              <w:rPr>
                <w:rFonts w:cs="v4.2.0"/>
              </w:rPr>
            </w:pPr>
            <w:r>
              <w:rPr>
                <w:rFonts w:cs="v4.2.0" w:hint="eastAsia"/>
                <w:lang w:eastAsia="ko-KR"/>
              </w:rPr>
              <w:t>-57.78</w:t>
            </w:r>
          </w:p>
        </w:tc>
      </w:tr>
      <w:tr w:rsidR="0000578F" w:rsidRPr="001C0E1B" w14:paraId="73F98677" w14:textId="77777777" w:rsidTr="005B74F6">
        <w:trPr>
          <w:cantSplit/>
          <w:jc w:val="center"/>
        </w:trPr>
        <w:tc>
          <w:tcPr>
            <w:tcW w:w="1949" w:type="dxa"/>
          </w:tcPr>
          <w:p w14:paraId="45CB39D1" w14:textId="77777777" w:rsidR="0000578F" w:rsidRPr="001C0E1B" w:rsidRDefault="0000578F" w:rsidP="005C1D22">
            <w:pPr>
              <w:pStyle w:val="TAL"/>
            </w:pPr>
            <w:r w:rsidRPr="001C0E1B">
              <w:t>Treselection</w:t>
            </w:r>
          </w:p>
        </w:tc>
        <w:tc>
          <w:tcPr>
            <w:tcW w:w="1793" w:type="dxa"/>
          </w:tcPr>
          <w:p w14:paraId="2075D6CD" w14:textId="77777777" w:rsidR="0000578F" w:rsidRPr="001C0E1B" w:rsidRDefault="0000578F" w:rsidP="005C1D22">
            <w:pPr>
              <w:pStyle w:val="TAC"/>
            </w:pPr>
            <w:r w:rsidRPr="001C0E1B">
              <w:rPr>
                <w:rFonts w:cs="v4.2.0"/>
              </w:rPr>
              <w:t>s</w:t>
            </w:r>
          </w:p>
        </w:tc>
        <w:tc>
          <w:tcPr>
            <w:tcW w:w="1417" w:type="dxa"/>
          </w:tcPr>
          <w:p w14:paraId="63BE4213" w14:textId="77777777" w:rsidR="0000578F" w:rsidRPr="001C0E1B" w:rsidRDefault="0000578F" w:rsidP="005C1D22">
            <w:pPr>
              <w:pStyle w:val="TAC"/>
              <w:rPr>
                <w:rFonts w:cs="v4.2.0"/>
              </w:rPr>
            </w:pPr>
            <w:r w:rsidRPr="001C0E1B">
              <w:rPr>
                <w:rFonts w:cs="v4.2.0"/>
              </w:rPr>
              <w:t>1</w:t>
            </w:r>
            <w:r>
              <w:rPr>
                <w:rFonts w:cs="v4.2.0"/>
              </w:rPr>
              <w:t>, 2</w:t>
            </w:r>
          </w:p>
        </w:tc>
        <w:tc>
          <w:tcPr>
            <w:tcW w:w="992" w:type="dxa"/>
          </w:tcPr>
          <w:p w14:paraId="14F9B74F" w14:textId="77777777" w:rsidR="0000578F" w:rsidRPr="001C0E1B" w:rsidRDefault="0000578F" w:rsidP="005C1D22">
            <w:pPr>
              <w:pStyle w:val="TAC"/>
            </w:pPr>
            <w:r w:rsidRPr="001C0E1B">
              <w:rPr>
                <w:rFonts w:cs="v4.2.0"/>
              </w:rPr>
              <w:t>0</w:t>
            </w:r>
          </w:p>
        </w:tc>
        <w:tc>
          <w:tcPr>
            <w:tcW w:w="851" w:type="dxa"/>
          </w:tcPr>
          <w:p w14:paraId="4AFA1476" w14:textId="77777777" w:rsidR="0000578F" w:rsidRPr="001C0E1B" w:rsidRDefault="0000578F" w:rsidP="005C1D22">
            <w:pPr>
              <w:pStyle w:val="TAC"/>
            </w:pPr>
            <w:r w:rsidRPr="001C0E1B">
              <w:rPr>
                <w:rFonts w:cs="v4.2.0"/>
              </w:rPr>
              <w:t>0</w:t>
            </w:r>
          </w:p>
        </w:tc>
        <w:tc>
          <w:tcPr>
            <w:tcW w:w="851" w:type="dxa"/>
          </w:tcPr>
          <w:p w14:paraId="76EFC6A2" w14:textId="77777777" w:rsidR="0000578F" w:rsidRPr="001C0E1B" w:rsidRDefault="0000578F" w:rsidP="005C1D22">
            <w:pPr>
              <w:pStyle w:val="TAC"/>
            </w:pPr>
            <w:r w:rsidRPr="001C0E1B">
              <w:rPr>
                <w:rFonts w:cs="v4.2.0"/>
              </w:rPr>
              <w:t>0</w:t>
            </w:r>
          </w:p>
        </w:tc>
        <w:tc>
          <w:tcPr>
            <w:tcW w:w="854" w:type="dxa"/>
          </w:tcPr>
          <w:p w14:paraId="67A437E6" w14:textId="77777777" w:rsidR="0000578F" w:rsidRPr="001C0E1B" w:rsidRDefault="0000578F" w:rsidP="005C1D22">
            <w:pPr>
              <w:pStyle w:val="TAC"/>
            </w:pPr>
            <w:r w:rsidRPr="001C0E1B">
              <w:rPr>
                <w:rFonts w:cs="v4.2.0"/>
              </w:rPr>
              <w:t>0</w:t>
            </w:r>
          </w:p>
        </w:tc>
        <w:tc>
          <w:tcPr>
            <w:tcW w:w="850" w:type="dxa"/>
            <w:gridSpan w:val="2"/>
          </w:tcPr>
          <w:p w14:paraId="220166EC" w14:textId="77777777" w:rsidR="0000578F" w:rsidRPr="001C0E1B" w:rsidRDefault="0000578F" w:rsidP="005C1D22">
            <w:pPr>
              <w:pStyle w:val="TAC"/>
            </w:pPr>
            <w:r w:rsidRPr="001C0E1B">
              <w:rPr>
                <w:rFonts w:cs="v4.2.0"/>
              </w:rPr>
              <w:t>0</w:t>
            </w:r>
          </w:p>
        </w:tc>
        <w:tc>
          <w:tcPr>
            <w:tcW w:w="767" w:type="dxa"/>
          </w:tcPr>
          <w:p w14:paraId="2AD62295" w14:textId="77777777" w:rsidR="0000578F" w:rsidRPr="001C0E1B" w:rsidRDefault="0000578F" w:rsidP="005C1D22">
            <w:pPr>
              <w:pStyle w:val="TAC"/>
            </w:pPr>
            <w:r w:rsidRPr="001C0E1B">
              <w:rPr>
                <w:rFonts w:cs="v4.2.0"/>
              </w:rPr>
              <w:t>0</w:t>
            </w:r>
          </w:p>
        </w:tc>
      </w:tr>
      <w:tr w:rsidR="005B74F6" w:rsidRPr="001C0E1B" w14:paraId="71285AFB" w14:textId="77777777" w:rsidTr="005B74F6">
        <w:trPr>
          <w:cantSplit/>
          <w:jc w:val="center"/>
        </w:trPr>
        <w:tc>
          <w:tcPr>
            <w:tcW w:w="1949" w:type="dxa"/>
          </w:tcPr>
          <w:p w14:paraId="46A8895A" w14:textId="3F849CFA" w:rsidR="005B74F6" w:rsidRPr="001C0E1B" w:rsidRDefault="005B74F6" w:rsidP="005B74F6">
            <w:pPr>
              <w:pStyle w:val="TAL"/>
            </w:pPr>
            <w:r>
              <w:rPr>
                <w:rFonts w:hint="eastAsia"/>
                <w:lang w:eastAsia="ko-KR"/>
              </w:rPr>
              <w:t>S</w:t>
            </w:r>
            <w:r>
              <w:rPr>
                <w:rFonts w:hint="eastAsia"/>
                <w:vertAlign w:val="subscript"/>
                <w:lang w:eastAsia="ko-KR"/>
              </w:rPr>
              <w:t>nonIntraSearchP</w:t>
            </w:r>
          </w:p>
        </w:tc>
        <w:tc>
          <w:tcPr>
            <w:tcW w:w="1793" w:type="dxa"/>
          </w:tcPr>
          <w:p w14:paraId="4AAA20EE" w14:textId="123F9EBC" w:rsidR="005B74F6" w:rsidRPr="001C0E1B" w:rsidRDefault="005B74F6" w:rsidP="005B74F6">
            <w:pPr>
              <w:pStyle w:val="TAC"/>
            </w:pPr>
            <w:r w:rsidRPr="001C0E1B">
              <w:rPr>
                <w:rFonts w:cs="v4.2.0"/>
              </w:rPr>
              <w:t>dB</w:t>
            </w:r>
          </w:p>
        </w:tc>
        <w:tc>
          <w:tcPr>
            <w:tcW w:w="1417" w:type="dxa"/>
          </w:tcPr>
          <w:p w14:paraId="7BBE1F20" w14:textId="77777777" w:rsidR="005B74F6" w:rsidRPr="001C0E1B" w:rsidRDefault="005B74F6" w:rsidP="005B74F6">
            <w:pPr>
              <w:pStyle w:val="TAC"/>
              <w:rPr>
                <w:rFonts w:cs="v4.2.0"/>
              </w:rPr>
            </w:pPr>
            <w:r w:rsidRPr="001C0E1B">
              <w:rPr>
                <w:rFonts w:cs="v4.2.0"/>
              </w:rPr>
              <w:t>1</w:t>
            </w:r>
            <w:r>
              <w:rPr>
                <w:rFonts w:cs="v4.2.0"/>
              </w:rPr>
              <w:t>, 2</w:t>
            </w:r>
          </w:p>
        </w:tc>
        <w:tc>
          <w:tcPr>
            <w:tcW w:w="2694" w:type="dxa"/>
            <w:gridSpan w:val="3"/>
          </w:tcPr>
          <w:p w14:paraId="47BD1891" w14:textId="5D86E834" w:rsidR="005B74F6" w:rsidRPr="001C0E1B" w:rsidRDefault="005B74F6" w:rsidP="005B74F6">
            <w:pPr>
              <w:pStyle w:val="TAC"/>
            </w:pPr>
            <w:r>
              <w:rPr>
                <w:rFonts w:cs="v4.2.0" w:hint="eastAsia"/>
                <w:lang w:eastAsia="ko-KR"/>
              </w:rPr>
              <w:t>50</w:t>
            </w:r>
          </w:p>
        </w:tc>
        <w:tc>
          <w:tcPr>
            <w:tcW w:w="2471" w:type="dxa"/>
            <w:gridSpan w:val="4"/>
          </w:tcPr>
          <w:p w14:paraId="3C645BF3" w14:textId="1B86F460" w:rsidR="005B74F6" w:rsidRPr="001C0E1B" w:rsidRDefault="005B74F6" w:rsidP="005B74F6">
            <w:pPr>
              <w:pStyle w:val="TAC"/>
            </w:pPr>
            <w:r>
              <w:rPr>
                <w:rFonts w:cs="v4.2.0" w:hint="eastAsia"/>
                <w:lang w:eastAsia="ko-KR"/>
              </w:rPr>
              <w:t>50</w:t>
            </w:r>
          </w:p>
        </w:tc>
      </w:tr>
      <w:tr w:rsidR="005B74F6" w:rsidRPr="001C0E1B" w14:paraId="09989355" w14:textId="77777777" w:rsidTr="005B74F6">
        <w:trPr>
          <w:cantSplit/>
          <w:jc w:val="center"/>
        </w:trPr>
        <w:tc>
          <w:tcPr>
            <w:tcW w:w="1949" w:type="dxa"/>
          </w:tcPr>
          <w:p w14:paraId="71D84028" w14:textId="41A64583" w:rsidR="005B74F6" w:rsidRPr="001C0E1B" w:rsidRDefault="005B74F6" w:rsidP="005B74F6">
            <w:pPr>
              <w:pStyle w:val="TAL"/>
            </w:pPr>
            <w:r>
              <w:rPr>
                <w:rFonts w:hint="eastAsia"/>
                <w:lang w:eastAsia="ko-KR"/>
              </w:rPr>
              <w:t>Thresh</w:t>
            </w:r>
            <w:r>
              <w:rPr>
                <w:rFonts w:hint="eastAsia"/>
                <w:vertAlign w:val="subscript"/>
                <w:lang w:eastAsia="ko-KR"/>
              </w:rPr>
              <w:t>x, highP</w:t>
            </w:r>
          </w:p>
        </w:tc>
        <w:tc>
          <w:tcPr>
            <w:tcW w:w="1793" w:type="dxa"/>
          </w:tcPr>
          <w:p w14:paraId="102222B7" w14:textId="22C594D3" w:rsidR="005B74F6" w:rsidRPr="001C0E1B" w:rsidRDefault="005B74F6" w:rsidP="005B74F6">
            <w:pPr>
              <w:pStyle w:val="TAC"/>
            </w:pPr>
            <w:r w:rsidRPr="001C0E1B">
              <w:rPr>
                <w:rFonts w:cs="v4.2.0"/>
              </w:rPr>
              <w:t>dB</w:t>
            </w:r>
          </w:p>
        </w:tc>
        <w:tc>
          <w:tcPr>
            <w:tcW w:w="1417" w:type="dxa"/>
          </w:tcPr>
          <w:p w14:paraId="089A746A" w14:textId="46E256C1" w:rsidR="005B74F6" w:rsidRPr="001C0E1B" w:rsidRDefault="005B74F6" w:rsidP="005B74F6">
            <w:pPr>
              <w:pStyle w:val="TAC"/>
              <w:rPr>
                <w:rFonts w:cs="v4.2.0"/>
              </w:rPr>
            </w:pPr>
            <w:r w:rsidRPr="00D52A2F">
              <w:rPr>
                <w:rFonts w:cs="v4.2.0"/>
              </w:rPr>
              <w:t>1, 2</w:t>
            </w:r>
          </w:p>
        </w:tc>
        <w:tc>
          <w:tcPr>
            <w:tcW w:w="2694" w:type="dxa"/>
            <w:gridSpan w:val="3"/>
          </w:tcPr>
          <w:p w14:paraId="3F9663DB" w14:textId="4403F7A4" w:rsidR="005B74F6" w:rsidRPr="001C0E1B" w:rsidRDefault="005B74F6" w:rsidP="005B74F6">
            <w:pPr>
              <w:pStyle w:val="TAC"/>
              <w:rPr>
                <w:rFonts w:cs="v4.2.0"/>
              </w:rPr>
            </w:pPr>
            <w:r>
              <w:rPr>
                <w:rFonts w:cs="v4.2.0" w:hint="eastAsia"/>
                <w:lang w:eastAsia="ko-KR"/>
              </w:rPr>
              <w:t>48</w:t>
            </w:r>
          </w:p>
        </w:tc>
        <w:tc>
          <w:tcPr>
            <w:tcW w:w="2471" w:type="dxa"/>
            <w:gridSpan w:val="4"/>
          </w:tcPr>
          <w:p w14:paraId="2870C73F" w14:textId="67402C76" w:rsidR="005B74F6" w:rsidRPr="001C0E1B" w:rsidRDefault="005B74F6" w:rsidP="005B74F6">
            <w:pPr>
              <w:pStyle w:val="TAC"/>
              <w:rPr>
                <w:rFonts w:cs="v4.2.0"/>
              </w:rPr>
            </w:pPr>
            <w:r>
              <w:rPr>
                <w:rFonts w:cs="v4.2.0" w:hint="eastAsia"/>
                <w:lang w:eastAsia="ko-KR"/>
              </w:rPr>
              <w:t>48</w:t>
            </w:r>
          </w:p>
        </w:tc>
      </w:tr>
      <w:tr w:rsidR="005B74F6" w:rsidRPr="001C0E1B" w14:paraId="29F8822D" w14:textId="77777777" w:rsidTr="005B74F6">
        <w:trPr>
          <w:cantSplit/>
          <w:jc w:val="center"/>
        </w:trPr>
        <w:tc>
          <w:tcPr>
            <w:tcW w:w="1949" w:type="dxa"/>
          </w:tcPr>
          <w:p w14:paraId="799637B3" w14:textId="10EB1B27" w:rsidR="005B74F6" w:rsidRPr="001C0E1B" w:rsidRDefault="005B74F6" w:rsidP="005B74F6">
            <w:pPr>
              <w:pStyle w:val="TAL"/>
            </w:pPr>
            <w:r>
              <w:rPr>
                <w:rFonts w:hint="eastAsia"/>
                <w:lang w:eastAsia="ko-KR"/>
              </w:rPr>
              <w:t>Thresh</w:t>
            </w:r>
            <w:r>
              <w:rPr>
                <w:rFonts w:hint="eastAsia"/>
                <w:vertAlign w:val="subscript"/>
                <w:lang w:eastAsia="ko-KR"/>
              </w:rPr>
              <w:t>serving, lowP</w:t>
            </w:r>
          </w:p>
        </w:tc>
        <w:tc>
          <w:tcPr>
            <w:tcW w:w="1793" w:type="dxa"/>
          </w:tcPr>
          <w:p w14:paraId="12E3C17F" w14:textId="267D58FF" w:rsidR="005B74F6" w:rsidRPr="001C0E1B" w:rsidRDefault="005B74F6" w:rsidP="005B74F6">
            <w:pPr>
              <w:pStyle w:val="TAC"/>
            </w:pPr>
            <w:r w:rsidRPr="001C0E1B">
              <w:rPr>
                <w:rFonts w:cs="v4.2.0"/>
              </w:rPr>
              <w:t>dB</w:t>
            </w:r>
          </w:p>
        </w:tc>
        <w:tc>
          <w:tcPr>
            <w:tcW w:w="1417" w:type="dxa"/>
          </w:tcPr>
          <w:p w14:paraId="4682D52A" w14:textId="7427176E" w:rsidR="005B74F6" w:rsidRPr="001C0E1B" w:rsidRDefault="005B74F6" w:rsidP="005B74F6">
            <w:pPr>
              <w:pStyle w:val="TAC"/>
              <w:rPr>
                <w:rFonts w:cs="v4.2.0"/>
              </w:rPr>
            </w:pPr>
            <w:r w:rsidRPr="00D52A2F">
              <w:rPr>
                <w:rFonts w:cs="v4.2.0"/>
              </w:rPr>
              <w:t>1, 2</w:t>
            </w:r>
          </w:p>
        </w:tc>
        <w:tc>
          <w:tcPr>
            <w:tcW w:w="2694" w:type="dxa"/>
            <w:gridSpan w:val="3"/>
          </w:tcPr>
          <w:p w14:paraId="6FD91F13" w14:textId="23F69B90" w:rsidR="005B74F6" w:rsidRPr="001C0E1B" w:rsidRDefault="005B74F6" w:rsidP="005B74F6">
            <w:pPr>
              <w:pStyle w:val="TAC"/>
              <w:rPr>
                <w:rFonts w:cs="v4.2.0"/>
              </w:rPr>
            </w:pPr>
            <w:r>
              <w:rPr>
                <w:rFonts w:cs="v4.2.0" w:hint="eastAsia"/>
                <w:lang w:eastAsia="ko-KR"/>
              </w:rPr>
              <w:t>44</w:t>
            </w:r>
          </w:p>
        </w:tc>
        <w:tc>
          <w:tcPr>
            <w:tcW w:w="2471" w:type="dxa"/>
            <w:gridSpan w:val="4"/>
          </w:tcPr>
          <w:p w14:paraId="243896A8" w14:textId="46BA9DFB" w:rsidR="005B74F6" w:rsidRPr="001C0E1B" w:rsidRDefault="005B74F6" w:rsidP="005B74F6">
            <w:pPr>
              <w:pStyle w:val="TAC"/>
              <w:rPr>
                <w:rFonts w:cs="v4.2.0"/>
              </w:rPr>
            </w:pPr>
            <w:r>
              <w:rPr>
                <w:rFonts w:cs="v4.2.0" w:hint="eastAsia"/>
                <w:lang w:eastAsia="ko-KR"/>
              </w:rPr>
              <w:t>44</w:t>
            </w:r>
          </w:p>
        </w:tc>
      </w:tr>
      <w:tr w:rsidR="005B74F6" w:rsidRPr="001C0E1B" w14:paraId="6A650E4B" w14:textId="77777777" w:rsidTr="005B74F6">
        <w:trPr>
          <w:cantSplit/>
          <w:jc w:val="center"/>
        </w:trPr>
        <w:tc>
          <w:tcPr>
            <w:tcW w:w="1949" w:type="dxa"/>
          </w:tcPr>
          <w:p w14:paraId="03A062BD" w14:textId="31CC0076" w:rsidR="005B74F6" w:rsidRPr="001C0E1B" w:rsidRDefault="005B74F6" w:rsidP="005B74F6">
            <w:pPr>
              <w:pStyle w:val="TAL"/>
            </w:pPr>
            <w:r>
              <w:rPr>
                <w:rFonts w:hint="eastAsia"/>
                <w:lang w:eastAsia="ko-KR"/>
              </w:rPr>
              <w:t>Thresh</w:t>
            </w:r>
            <w:r>
              <w:rPr>
                <w:rFonts w:hint="eastAsia"/>
                <w:vertAlign w:val="subscript"/>
                <w:lang w:eastAsia="ko-KR"/>
              </w:rPr>
              <w:t>x, lowP</w:t>
            </w:r>
          </w:p>
        </w:tc>
        <w:tc>
          <w:tcPr>
            <w:tcW w:w="1793" w:type="dxa"/>
          </w:tcPr>
          <w:p w14:paraId="3AF88C21" w14:textId="7A3A6FD4" w:rsidR="005B74F6" w:rsidRPr="001C0E1B" w:rsidRDefault="005B74F6" w:rsidP="005B74F6">
            <w:pPr>
              <w:pStyle w:val="TAC"/>
            </w:pPr>
            <w:r w:rsidRPr="001C0E1B">
              <w:rPr>
                <w:rFonts w:cs="v4.2.0"/>
              </w:rPr>
              <w:t>dB</w:t>
            </w:r>
          </w:p>
        </w:tc>
        <w:tc>
          <w:tcPr>
            <w:tcW w:w="1417" w:type="dxa"/>
          </w:tcPr>
          <w:p w14:paraId="6C24B2EA" w14:textId="1ABAD7B1" w:rsidR="005B74F6" w:rsidRPr="001C0E1B" w:rsidRDefault="005B74F6" w:rsidP="005B74F6">
            <w:pPr>
              <w:pStyle w:val="TAC"/>
              <w:rPr>
                <w:rFonts w:cs="v4.2.0"/>
              </w:rPr>
            </w:pPr>
            <w:r w:rsidRPr="00D52A2F">
              <w:rPr>
                <w:rFonts w:cs="v4.2.0"/>
              </w:rPr>
              <w:t>1, 2</w:t>
            </w:r>
          </w:p>
        </w:tc>
        <w:tc>
          <w:tcPr>
            <w:tcW w:w="2694" w:type="dxa"/>
            <w:gridSpan w:val="3"/>
          </w:tcPr>
          <w:p w14:paraId="453552C2" w14:textId="004B88A5" w:rsidR="005B74F6" w:rsidRPr="001C0E1B" w:rsidRDefault="005B74F6" w:rsidP="005B74F6">
            <w:pPr>
              <w:pStyle w:val="TAC"/>
              <w:rPr>
                <w:rFonts w:cs="v4.2.0"/>
              </w:rPr>
            </w:pPr>
            <w:r>
              <w:rPr>
                <w:rFonts w:cs="v4.2.0" w:hint="eastAsia"/>
                <w:lang w:eastAsia="ko-KR"/>
              </w:rPr>
              <w:t>50</w:t>
            </w:r>
          </w:p>
        </w:tc>
        <w:tc>
          <w:tcPr>
            <w:tcW w:w="2471" w:type="dxa"/>
            <w:gridSpan w:val="4"/>
          </w:tcPr>
          <w:p w14:paraId="56F0AE8C" w14:textId="6CC5C8FA" w:rsidR="005B74F6" w:rsidRPr="001C0E1B" w:rsidRDefault="005B74F6" w:rsidP="005B74F6">
            <w:pPr>
              <w:pStyle w:val="TAC"/>
              <w:rPr>
                <w:rFonts w:cs="v4.2.0"/>
              </w:rPr>
            </w:pPr>
            <w:r>
              <w:rPr>
                <w:rFonts w:cs="v4.2.0" w:hint="eastAsia"/>
                <w:lang w:eastAsia="ko-KR"/>
              </w:rPr>
              <w:t>50</w:t>
            </w:r>
          </w:p>
        </w:tc>
      </w:tr>
      <w:tr w:rsidR="0000578F" w:rsidRPr="001C0E1B" w14:paraId="0E5CB129" w14:textId="77777777" w:rsidTr="005B74F6">
        <w:trPr>
          <w:cantSplit/>
          <w:jc w:val="center"/>
        </w:trPr>
        <w:tc>
          <w:tcPr>
            <w:tcW w:w="1949" w:type="dxa"/>
          </w:tcPr>
          <w:p w14:paraId="343749FE" w14:textId="77777777" w:rsidR="0000578F" w:rsidRPr="001C0E1B" w:rsidRDefault="0000578F" w:rsidP="005C1D22">
            <w:pPr>
              <w:pStyle w:val="TAL"/>
            </w:pPr>
            <w:r w:rsidRPr="001C0E1B">
              <w:t xml:space="preserve">Propagation Condition </w:t>
            </w:r>
          </w:p>
        </w:tc>
        <w:tc>
          <w:tcPr>
            <w:tcW w:w="1793" w:type="dxa"/>
          </w:tcPr>
          <w:p w14:paraId="481E6406" w14:textId="77777777" w:rsidR="0000578F" w:rsidRPr="001C0E1B" w:rsidRDefault="0000578F" w:rsidP="005C1D22">
            <w:pPr>
              <w:pStyle w:val="TAC"/>
            </w:pPr>
          </w:p>
        </w:tc>
        <w:tc>
          <w:tcPr>
            <w:tcW w:w="1417" w:type="dxa"/>
          </w:tcPr>
          <w:p w14:paraId="50F01059"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Pr>
          <w:p w14:paraId="24AFFBD4" w14:textId="77777777" w:rsidR="0000578F" w:rsidRPr="001C0E1B" w:rsidRDefault="0000578F" w:rsidP="005C1D22">
            <w:pPr>
              <w:pStyle w:val="TAC"/>
            </w:pPr>
            <w:r w:rsidRPr="001C0E1B">
              <w:rPr>
                <w:rFonts w:cs="v4.2.0"/>
              </w:rPr>
              <w:t>AWGN</w:t>
            </w:r>
          </w:p>
        </w:tc>
      </w:tr>
      <w:tr w:rsidR="0000578F" w:rsidRPr="001C0E1B" w14:paraId="7729452A" w14:textId="77777777" w:rsidTr="005C1D22">
        <w:trPr>
          <w:cantSplit/>
          <w:jc w:val="center"/>
        </w:trPr>
        <w:tc>
          <w:tcPr>
            <w:tcW w:w="10324" w:type="dxa"/>
            <w:gridSpan w:val="10"/>
          </w:tcPr>
          <w:p w14:paraId="15052DC4" w14:textId="77777777" w:rsidR="0000578F" w:rsidRPr="001C0E1B" w:rsidRDefault="0000578F" w:rsidP="005C1D22">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B970B4" w14:textId="77777777" w:rsidR="0000578F" w:rsidRPr="001C0E1B" w:rsidRDefault="0000578F"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2067AE6">
                <v:shape id="_x0000_i1132" type="#_x0000_t75" style="width:20.55pt;height:20.55pt" o:ole="" fillcolor="window">
                  <v:imagedata r:id="rId11" o:title=""/>
                </v:shape>
                <o:OLEObject Type="Embed" ProgID="Equation.3" ShapeID="_x0000_i1132" DrawAspect="Content" ObjectID="_1813122409" r:id="rId126"/>
              </w:object>
            </w:r>
            <w:r w:rsidRPr="001C0E1B">
              <w:t xml:space="preserve"> to be fulfilled.</w:t>
            </w:r>
          </w:p>
          <w:p w14:paraId="1F255B38" w14:textId="77777777" w:rsidR="0000578F" w:rsidRPr="001C0E1B" w:rsidRDefault="0000578F" w:rsidP="005C1D22">
            <w:pPr>
              <w:pStyle w:val="TAN"/>
              <w:rPr>
                <w:rFonts w:cs="v4.2.0"/>
              </w:rPr>
            </w:pPr>
            <w:r w:rsidRPr="001C0E1B">
              <w:t>Note 3:</w:t>
            </w:r>
            <w:r w:rsidRPr="001C0E1B">
              <w:tab/>
              <w:t>SS-RSRP levels have been derived from other parameters for information purposes. They are not settable parameters themselves.</w:t>
            </w:r>
          </w:p>
        </w:tc>
      </w:tr>
    </w:tbl>
    <w:p w14:paraId="054F5A97" w14:textId="77777777" w:rsidR="0000578F" w:rsidRPr="001C0E1B" w:rsidRDefault="0000578F" w:rsidP="0000578F"/>
    <w:p w14:paraId="7DC269D8" w14:textId="77777777" w:rsidR="00FA4D32" w:rsidRPr="001C0E1B" w:rsidRDefault="00FA4D32" w:rsidP="00FA4D32">
      <w:pPr>
        <w:pStyle w:val="Heading5"/>
      </w:pPr>
      <w:r>
        <w:t>A.14.1.5.</w:t>
      </w:r>
      <w:r w:rsidRPr="001C0E1B">
        <w:t>3</w:t>
      </w:r>
      <w:r w:rsidRPr="001C0E1B">
        <w:tab/>
        <w:t>Test Requirements</w:t>
      </w:r>
    </w:p>
    <w:p w14:paraId="179D8207" w14:textId="461DAB8C" w:rsidR="0059156F" w:rsidRPr="001C0E1B" w:rsidRDefault="0059156F" w:rsidP="0059156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10920137" w14:textId="77777777" w:rsidR="0059156F" w:rsidRPr="001C0E1B" w:rsidRDefault="0059156F" w:rsidP="0059156F">
      <w:r w:rsidRPr="001C0E1B">
        <w:t>The cell re-selection delay to a higher priority cell shall be less than 68 s.</w:t>
      </w:r>
    </w:p>
    <w:p w14:paraId="4C455713" w14:textId="03B0A002" w:rsidR="0059156F" w:rsidRPr="001C0E1B" w:rsidRDefault="0059156F" w:rsidP="0059156F">
      <w:r w:rsidRPr="001C0E1B">
        <w:lastRenderedPageBreak/>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1B2A414E" w14:textId="77777777" w:rsidR="0059156F" w:rsidRPr="001C0E1B" w:rsidRDefault="0059156F" w:rsidP="0059156F">
      <w:pPr>
        <w:rPr>
          <w:rFonts w:cs="v4.2.0"/>
        </w:rPr>
      </w:pPr>
      <w:r w:rsidRPr="001C0E1B">
        <w:rPr>
          <w:rFonts w:cs="v4.2.0"/>
        </w:rPr>
        <w:t>The cell re-selection delay to a lower priority cell shall be less than 8 s.</w:t>
      </w:r>
    </w:p>
    <w:p w14:paraId="3F18192A" w14:textId="77777777" w:rsidR="0059156F" w:rsidRPr="001C0E1B" w:rsidRDefault="0059156F" w:rsidP="0059156F">
      <w:pPr>
        <w:rPr>
          <w:rFonts w:cs="v4.2.0"/>
        </w:rPr>
      </w:pPr>
      <w:r w:rsidRPr="001C0E1B">
        <w:rPr>
          <w:rFonts w:cs="v4.2.0"/>
        </w:rPr>
        <w:t>The rate of correct cell reselections observed during repeated tests shall be at least 90%.</w:t>
      </w:r>
    </w:p>
    <w:p w14:paraId="1A8A3335" w14:textId="07C68623" w:rsidR="0059156F" w:rsidRPr="001C0E1B" w:rsidRDefault="0059156F" w:rsidP="0059156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sidRPr="001C0E1B">
        <w:t xml:space="preserve"> + T</w:t>
      </w:r>
      <w:r w:rsidRPr="001C0E1B">
        <w:rPr>
          <w:vertAlign w:val="subscript"/>
        </w:rPr>
        <w:t>SI-NR</w:t>
      </w:r>
      <w:r w:rsidRPr="001C0E1B">
        <w:t>,</w:t>
      </w:r>
    </w:p>
    <w:p w14:paraId="42DB2EA7" w14:textId="77777777" w:rsidR="0059156F" w:rsidRPr="001C0E1B" w:rsidRDefault="0059156F" w:rsidP="0059156F">
      <w:r w:rsidRPr="001C0E1B">
        <w:t>Where:</w:t>
      </w:r>
    </w:p>
    <w:p w14:paraId="6D99918F" w14:textId="66149DCA" w:rsidR="0059156F" w:rsidRPr="001C0E1B" w:rsidRDefault="0059156F" w:rsidP="0059156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w:t>
      </w:r>
      <w:r>
        <w:rPr>
          <w:rFonts w:hint="eastAsia"/>
          <w:lang w:eastAsia="ko-KR"/>
        </w:rPr>
        <w:t>C</w:t>
      </w:r>
      <w:r w:rsidRPr="001C0E1B">
        <w:t>.2.</w:t>
      </w:r>
      <w:r>
        <w:rPr>
          <w:rFonts w:hint="eastAsia"/>
          <w:lang w:eastAsia="ko-KR"/>
        </w:rPr>
        <w:t>9</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3FF64D9D" w:rsidR="00FA4D32" w:rsidRPr="001C0E1B" w:rsidRDefault="00FA4D32" w:rsidP="00FA4D32">
      <w:pPr>
        <w:pStyle w:val="Heading4"/>
      </w:pPr>
      <w:r w:rsidRPr="001C0E1B">
        <w:t>A.</w:t>
      </w:r>
      <w:r>
        <w:t>14</w:t>
      </w:r>
      <w:r w:rsidRPr="001C0E1B">
        <w:t>.1.</w:t>
      </w:r>
      <w:r>
        <w:t>6</w:t>
      </w:r>
      <w:r w:rsidRPr="001C0E1B">
        <w:tab/>
      </w:r>
      <w:r w:rsidR="00D85AF4" w:rsidRPr="00EA2C22">
        <w:t xml:space="preserve">Cell reselection to FR1 </w:t>
      </w:r>
      <w:r w:rsidR="00D85AF4">
        <w:t>inter</w:t>
      </w:r>
      <w:r w:rsidR="00D85AF4" w:rsidRPr="00EA2C22">
        <w:t xml:space="preserve">-frequency NR cell for UE configured with </w:t>
      </w:r>
      <w:r w:rsidR="00D85AF4">
        <w:rPr>
          <w:rFonts w:hint="eastAsia"/>
          <w:lang w:eastAsia="ko-KR"/>
        </w:rPr>
        <w:t>feature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269AD2E3" w:rsidR="00FA4D32" w:rsidRPr="001C0E1B" w:rsidRDefault="00D85AF4"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A.14.1.6.2-1, A.14.1.6.2-2 and A.14.1.6</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Furthermore, UE has not registered with network for the tracking area containing cell 2</w:t>
      </w:r>
      <w:r w:rsidRPr="001C0E1B">
        <w:t>.</w:t>
      </w:r>
      <w:r>
        <w:rPr>
          <w:rFonts w:hint="eastAsia"/>
          <w:lang w:eastAsia="ko-KR"/>
        </w:rPr>
        <w:t xml:space="preserve"> The flag </w:t>
      </w:r>
      <w:r w:rsidRPr="0019461E">
        <w:rPr>
          <w:rFonts w:hint="eastAsia"/>
          <w:i/>
          <w:iCs/>
          <w:lang w:eastAsia="ko-KR"/>
        </w:rPr>
        <w:t>enhancedMeasurementNGSO-r17</w:t>
      </w:r>
      <w:r>
        <w:rPr>
          <w:rFonts w:hint="eastAsia"/>
          <w:lang w:eastAsia="ko-KR"/>
        </w:rPr>
        <w:t xml:space="preserve"> should be set.</w:t>
      </w:r>
    </w:p>
    <w:p w14:paraId="342D1D8E" w14:textId="77777777" w:rsidR="00FA4D32" w:rsidRPr="001C0E1B" w:rsidRDefault="00FA4D32" w:rsidP="00FA4D32">
      <w:pPr>
        <w:pStyle w:val="TH"/>
      </w:pPr>
      <w:r>
        <w:lastRenderedPageBreak/>
        <w:t>Table A.14.1.6.</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547AC" w:rsidRPr="007479E8" w14:paraId="7FF7D55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6B1B8A0" w14:textId="77777777" w:rsidR="00E547AC" w:rsidRPr="007479E8" w:rsidRDefault="00E547AC"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04BDF2" w14:textId="77777777" w:rsidR="00E547AC" w:rsidRPr="007479E8" w:rsidRDefault="00E547AC" w:rsidP="005C1D22">
            <w:pPr>
              <w:pStyle w:val="TAH"/>
              <w:rPr>
                <w:lang w:eastAsia="zh-TW"/>
              </w:rPr>
            </w:pPr>
            <w:r w:rsidRPr="007479E8">
              <w:rPr>
                <w:lang w:eastAsia="zh-TW"/>
              </w:rPr>
              <w:t>Description</w:t>
            </w:r>
          </w:p>
        </w:tc>
      </w:tr>
      <w:tr w:rsidR="00E547AC" w:rsidRPr="007479E8" w14:paraId="260EB090"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1C132B7" w14:textId="77777777" w:rsidR="00E547AC" w:rsidRPr="007479E8" w:rsidRDefault="00E547AC"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BC37FE7" w14:textId="77777777" w:rsidR="00E547AC" w:rsidRPr="007479E8" w:rsidRDefault="00E547AC"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547AC" w:rsidRPr="007479E8" w14:paraId="6302FC64"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985084" w14:textId="77777777" w:rsidR="00E547AC" w:rsidRPr="007479E8" w:rsidRDefault="00E547AC"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A55A761" w14:textId="77777777" w:rsidR="00E547AC" w:rsidRPr="007479E8" w:rsidRDefault="00E547AC"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10A1C062"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4998576" w14:textId="2F7ABA17" w:rsidR="00906650" w:rsidRPr="007479E8" w:rsidRDefault="00906650" w:rsidP="00906650">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pPr>
            <w:r w:rsidRPr="001C0E1B">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410168">
            <w:pPr>
              <w:pStyle w:val="TAC"/>
            </w:pPr>
          </w:p>
        </w:tc>
        <w:tc>
          <w:tcPr>
            <w:tcW w:w="1134" w:type="dxa"/>
          </w:tcPr>
          <w:p w14:paraId="40D3C612"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rPr>
            </w:pPr>
          </w:p>
        </w:tc>
        <w:tc>
          <w:tcPr>
            <w:tcW w:w="708" w:type="dxa"/>
            <w:vMerge/>
          </w:tcPr>
          <w:p w14:paraId="1DE48E6E" w14:textId="77777777" w:rsidR="00FA4D32" w:rsidRPr="001C0E1B" w:rsidRDefault="00FA4D32" w:rsidP="00410168">
            <w:pPr>
              <w:pStyle w:val="TAC"/>
            </w:pPr>
          </w:p>
        </w:tc>
        <w:tc>
          <w:tcPr>
            <w:tcW w:w="1134" w:type="dxa"/>
          </w:tcPr>
          <w:p w14:paraId="6438C5BC" w14:textId="77777777" w:rsidR="00FA4D32" w:rsidRPr="004E396D" w:rsidRDefault="00FA4D32" w:rsidP="00410168">
            <w:pPr>
              <w:pStyle w:val="TAC"/>
              <w:rPr>
                <w:rFonts w:cs="v4.2.0"/>
                <w:bCs/>
              </w:rPr>
            </w:pPr>
            <w:r>
              <w:rPr>
                <w:rFonts w:cs="v4.2.0"/>
                <w:bCs/>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410168">
            <w:pPr>
              <w:pStyle w:val="TAC"/>
            </w:pPr>
          </w:p>
        </w:tc>
        <w:tc>
          <w:tcPr>
            <w:tcW w:w="1134" w:type="dxa"/>
          </w:tcPr>
          <w:p w14:paraId="08E87336"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rPr>
            </w:pPr>
          </w:p>
        </w:tc>
        <w:tc>
          <w:tcPr>
            <w:tcW w:w="708" w:type="dxa"/>
            <w:vMerge/>
          </w:tcPr>
          <w:p w14:paraId="5D652E6B" w14:textId="77777777" w:rsidR="00FA4D32" w:rsidRPr="001C0E1B" w:rsidRDefault="00FA4D32" w:rsidP="00410168">
            <w:pPr>
              <w:pStyle w:val="TAC"/>
            </w:pPr>
          </w:p>
        </w:tc>
        <w:tc>
          <w:tcPr>
            <w:tcW w:w="1134" w:type="dxa"/>
          </w:tcPr>
          <w:p w14:paraId="0DB2A6BA" w14:textId="77777777" w:rsidR="00FA4D32" w:rsidRPr="004E396D" w:rsidRDefault="00FA4D32" w:rsidP="00410168">
            <w:pPr>
              <w:pStyle w:val="TAC"/>
              <w:rPr>
                <w:rFonts w:cs="v4.2.0"/>
                <w:bCs/>
              </w:rPr>
            </w:pPr>
            <w:r>
              <w:rPr>
                <w:rFonts w:cs="v4.2.0"/>
                <w:bCs/>
              </w:rPr>
              <w:t>SMTC.6</w:t>
            </w:r>
          </w:p>
        </w:tc>
        <w:tc>
          <w:tcPr>
            <w:tcW w:w="3544" w:type="dxa"/>
          </w:tcPr>
          <w:p w14:paraId="19B2D79C"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pPr>
            <w:r w:rsidRPr="001C0E1B">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pPr>
            <w:r w:rsidRPr="001C0E1B">
              <w:t>102</w:t>
            </w:r>
          </w:p>
        </w:tc>
        <w:tc>
          <w:tcPr>
            <w:tcW w:w="3544" w:type="dxa"/>
          </w:tcPr>
          <w:p w14:paraId="609E9B0F" w14:textId="77777777" w:rsidR="00FA4D32" w:rsidRPr="001C0E1B" w:rsidRDefault="00FA4D32" w:rsidP="00410168">
            <w:pPr>
              <w:pStyle w:val="TAC"/>
            </w:pPr>
            <w:r w:rsidRPr="001C0E1B">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pPr>
            <w:r w:rsidRPr="001C0E1B">
              <w:t>rangeToBestCell</w:t>
            </w:r>
          </w:p>
        </w:tc>
        <w:tc>
          <w:tcPr>
            <w:tcW w:w="708" w:type="dxa"/>
          </w:tcPr>
          <w:p w14:paraId="2C8EC093" w14:textId="77777777" w:rsidR="00FA4D32" w:rsidRPr="001C0E1B" w:rsidRDefault="00FA4D32" w:rsidP="00410168">
            <w:pPr>
              <w:pStyle w:val="TAC"/>
            </w:pPr>
          </w:p>
        </w:tc>
        <w:tc>
          <w:tcPr>
            <w:tcW w:w="1134" w:type="dxa"/>
          </w:tcPr>
          <w:p w14:paraId="7B7E8284" w14:textId="77777777" w:rsidR="00FA4D32" w:rsidRPr="001C0E1B" w:rsidRDefault="00FA4D32" w:rsidP="00410168">
            <w:pPr>
              <w:pStyle w:val="TAC"/>
            </w:pPr>
            <w:r w:rsidRPr="001C0E1B">
              <w:t>Not configured</w:t>
            </w:r>
          </w:p>
        </w:tc>
        <w:tc>
          <w:tcPr>
            <w:tcW w:w="3544" w:type="dxa"/>
          </w:tcPr>
          <w:p w14:paraId="3F620E38" w14:textId="77777777" w:rsidR="00FA4D32" w:rsidRPr="001C0E1B" w:rsidRDefault="00FA4D32" w:rsidP="00410168">
            <w:pPr>
              <w:pStyle w:val="TAC"/>
            </w:pPr>
          </w:p>
        </w:tc>
      </w:tr>
      <w:tr w:rsidR="00D85AF4" w:rsidRPr="001C0E1B" w14:paraId="25D3FF5D" w14:textId="77777777" w:rsidTr="00410168">
        <w:trPr>
          <w:cantSplit/>
          <w:trHeight w:val="187"/>
          <w:jc w:val="center"/>
        </w:trPr>
        <w:tc>
          <w:tcPr>
            <w:tcW w:w="2802" w:type="dxa"/>
            <w:gridSpan w:val="2"/>
          </w:tcPr>
          <w:p w14:paraId="7C80734E" w14:textId="77777777" w:rsidR="00D85AF4" w:rsidRPr="001C0E1B" w:rsidRDefault="00D85AF4" w:rsidP="00D85AF4">
            <w:pPr>
              <w:pStyle w:val="TAL"/>
            </w:pPr>
            <w:r w:rsidRPr="001C0E1B">
              <w:t>T1</w:t>
            </w:r>
          </w:p>
        </w:tc>
        <w:tc>
          <w:tcPr>
            <w:tcW w:w="708" w:type="dxa"/>
          </w:tcPr>
          <w:p w14:paraId="66D46507" w14:textId="77777777" w:rsidR="00D85AF4" w:rsidRPr="001C0E1B" w:rsidRDefault="00D85AF4" w:rsidP="00D85AF4">
            <w:pPr>
              <w:pStyle w:val="TAC"/>
            </w:pPr>
            <w:r w:rsidRPr="001C0E1B">
              <w:t>s</w:t>
            </w:r>
          </w:p>
        </w:tc>
        <w:tc>
          <w:tcPr>
            <w:tcW w:w="1134" w:type="dxa"/>
          </w:tcPr>
          <w:p w14:paraId="7D34BABF" w14:textId="1C9921B6" w:rsidR="00D85AF4" w:rsidRPr="001C0E1B" w:rsidRDefault="00D85AF4" w:rsidP="00D85AF4">
            <w:pPr>
              <w:pStyle w:val="TAC"/>
            </w:pPr>
            <w:r>
              <w:rPr>
                <w:rFonts w:hint="eastAsia"/>
                <w:lang w:eastAsia="ko-KR"/>
              </w:rPr>
              <w:t>15</w:t>
            </w:r>
          </w:p>
        </w:tc>
        <w:tc>
          <w:tcPr>
            <w:tcW w:w="3544" w:type="dxa"/>
          </w:tcPr>
          <w:p w14:paraId="6AED1F3B" w14:textId="0CD461BE" w:rsidR="00D85AF4" w:rsidRPr="001C0E1B" w:rsidRDefault="00D85AF4" w:rsidP="00D85AF4">
            <w:pPr>
              <w:pStyle w:val="TAC"/>
            </w:pPr>
            <w:r w:rsidRPr="001C0E1B">
              <w:t>T</w:t>
            </w:r>
            <w:r>
              <w:rPr>
                <w:rFonts w:hint="eastAsia"/>
                <w:lang w:eastAsia="ko-KR"/>
              </w:rPr>
              <w:t>1</w:t>
            </w:r>
            <w:r w:rsidRPr="001C0E1B">
              <w:t xml:space="preserve"> needs to be defined so that cell re-selection reaction time is taken into account.</w:t>
            </w:r>
          </w:p>
        </w:tc>
      </w:tr>
      <w:tr w:rsidR="00D85AF4" w:rsidRPr="001C0E1B" w14:paraId="394C0755" w14:textId="77777777" w:rsidTr="00410168">
        <w:trPr>
          <w:cantSplit/>
          <w:trHeight w:val="187"/>
          <w:jc w:val="center"/>
        </w:trPr>
        <w:tc>
          <w:tcPr>
            <w:tcW w:w="2802" w:type="dxa"/>
            <w:gridSpan w:val="2"/>
          </w:tcPr>
          <w:p w14:paraId="50F86009" w14:textId="77777777" w:rsidR="00D85AF4" w:rsidRPr="001C0E1B" w:rsidRDefault="00D85AF4" w:rsidP="00D85AF4">
            <w:pPr>
              <w:pStyle w:val="TAL"/>
            </w:pPr>
            <w:r w:rsidRPr="001C0E1B">
              <w:t>T2</w:t>
            </w:r>
          </w:p>
        </w:tc>
        <w:tc>
          <w:tcPr>
            <w:tcW w:w="708" w:type="dxa"/>
          </w:tcPr>
          <w:p w14:paraId="63891D86" w14:textId="77777777" w:rsidR="00D85AF4" w:rsidRPr="001C0E1B" w:rsidRDefault="00D85AF4" w:rsidP="00D85AF4">
            <w:pPr>
              <w:pStyle w:val="TAC"/>
            </w:pPr>
            <w:r w:rsidRPr="001C0E1B">
              <w:t>s</w:t>
            </w:r>
          </w:p>
        </w:tc>
        <w:tc>
          <w:tcPr>
            <w:tcW w:w="1134" w:type="dxa"/>
          </w:tcPr>
          <w:p w14:paraId="1E3E78DF" w14:textId="4AB66348" w:rsidR="00D85AF4" w:rsidRPr="001C0E1B" w:rsidRDefault="00D85AF4" w:rsidP="00D85AF4">
            <w:pPr>
              <w:pStyle w:val="TAC"/>
            </w:pPr>
            <w:r>
              <w:rPr>
                <w:rFonts w:hint="eastAsia"/>
                <w:lang w:eastAsia="ko-KR"/>
              </w:rPr>
              <w:t>&gt;7</w:t>
            </w:r>
          </w:p>
        </w:tc>
        <w:tc>
          <w:tcPr>
            <w:tcW w:w="3544" w:type="dxa"/>
          </w:tcPr>
          <w:p w14:paraId="5DAFB8A9" w14:textId="520B8FE8" w:rsidR="00D85AF4" w:rsidRPr="001C0E1B" w:rsidRDefault="00D85AF4" w:rsidP="00D85AF4">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D85AF4" w:rsidRPr="001C0E1B" w14:paraId="728C2EEE" w14:textId="77777777" w:rsidTr="00410168">
        <w:trPr>
          <w:cantSplit/>
          <w:trHeight w:val="187"/>
          <w:jc w:val="center"/>
        </w:trPr>
        <w:tc>
          <w:tcPr>
            <w:tcW w:w="2802" w:type="dxa"/>
            <w:gridSpan w:val="2"/>
          </w:tcPr>
          <w:p w14:paraId="34C21CD9" w14:textId="77777777" w:rsidR="00D85AF4" w:rsidRPr="001C0E1B" w:rsidRDefault="00D85AF4" w:rsidP="00D85AF4">
            <w:pPr>
              <w:pStyle w:val="TAL"/>
            </w:pPr>
            <w:r w:rsidRPr="001C0E1B">
              <w:t>T3</w:t>
            </w:r>
          </w:p>
        </w:tc>
        <w:tc>
          <w:tcPr>
            <w:tcW w:w="708" w:type="dxa"/>
          </w:tcPr>
          <w:p w14:paraId="15D989ED" w14:textId="77777777" w:rsidR="00D85AF4" w:rsidRPr="001C0E1B" w:rsidRDefault="00D85AF4" w:rsidP="00D85AF4">
            <w:pPr>
              <w:pStyle w:val="TAC"/>
            </w:pPr>
            <w:r w:rsidRPr="001C0E1B">
              <w:t>s</w:t>
            </w:r>
          </w:p>
        </w:tc>
        <w:tc>
          <w:tcPr>
            <w:tcW w:w="1134" w:type="dxa"/>
          </w:tcPr>
          <w:p w14:paraId="558CFB73" w14:textId="209C8D73" w:rsidR="00D85AF4" w:rsidRPr="001C0E1B" w:rsidRDefault="00D85AF4" w:rsidP="00D85AF4">
            <w:pPr>
              <w:pStyle w:val="TAC"/>
            </w:pPr>
            <w:r>
              <w:rPr>
                <w:rFonts w:hint="eastAsia"/>
                <w:lang w:eastAsia="ko-KR"/>
              </w:rPr>
              <w:t>75</w:t>
            </w:r>
          </w:p>
        </w:tc>
        <w:tc>
          <w:tcPr>
            <w:tcW w:w="3544" w:type="dxa"/>
          </w:tcPr>
          <w:p w14:paraId="1C974704" w14:textId="0FB20AF6" w:rsidR="00D85AF4" w:rsidRPr="001C0E1B" w:rsidRDefault="00D85AF4" w:rsidP="00D85AF4">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2"/>
        <w:gridCol w:w="992"/>
        <w:gridCol w:w="851"/>
        <w:gridCol w:w="899"/>
        <w:gridCol w:w="806"/>
        <w:gridCol w:w="806"/>
        <w:gridCol w:w="44"/>
        <w:gridCol w:w="767"/>
      </w:tblGrid>
      <w:tr w:rsidR="00FA4D32" w:rsidRPr="001C0E1B" w14:paraId="5C03383A" w14:textId="77777777" w:rsidTr="00D85AF4">
        <w:trPr>
          <w:cantSplit/>
          <w:jc w:val="center"/>
        </w:trPr>
        <w:tc>
          <w:tcPr>
            <w:tcW w:w="1949"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2"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23" w:type="dxa"/>
            <w:gridSpan w:val="4"/>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D85AF4">
        <w:trPr>
          <w:cantSplit/>
          <w:jc w:val="center"/>
        </w:trPr>
        <w:tc>
          <w:tcPr>
            <w:tcW w:w="1949"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2"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6"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gridSpan w:val="2"/>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E547AC" w:rsidRPr="001C0E1B" w14:paraId="41A51A2C" w14:textId="77777777" w:rsidTr="00D85AF4">
        <w:trPr>
          <w:cantSplit/>
          <w:jc w:val="center"/>
        </w:trPr>
        <w:tc>
          <w:tcPr>
            <w:tcW w:w="1949" w:type="dxa"/>
            <w:tcBorders>
              <w:left w:val="single" w:sz="4" w:space="0" w:color="auto"/>
              <w:bottom w:val="nil"/>
            </w:tcBorders>
          </w:tcPr>
          <w:p w14:paraId="4B32880A" w14:textId="77777777" w:rsidR="00E547AC" w:rsidRPr="001C0E1B" w:rsidRDefault="00E547AC" w:rsidP="00E547AC">
            <w:pPr>
              <w:pStyle w:val="TAL"/>
            </w:pPr>
            <w:r>
              <w:rPr>
                <w:rFonts w:eastAsia="Malgun Gothic" w:hint="eastAsia"/>
                <w:lang w:eastAsia="ko-KR"/>
              </w:rPr>
              <w:t>Sate</w:t>
            </w:r>
            <w:r>
              <w:rPr>
                <w:rFonts w:eastAsia="Malgun Gothic"/>
                <w:lang w:eastAsia="ko-KR"/>
              </w:rPr>
              <w:t>llite information</w:t>
            </w:r>
          </w:p>
        </w:tc>
        <w:tc>
          <w:tcPr>
            <w:tcW w:w="1792" w:type="dxa"/>
            <w:tcBorders>
              <w:bottom w:val="nil"/>
            </w:tcBorders>
          </w:tcPr>
          <w:p w14:paraId="6C99BE79" w14:textId="77777777" w:rsidR="00E547AC" w:rsidRPr="001C0E1B" w:rsidRDefault="00E547AC" w:rsidP="00E547AC">
            <w:pPr>
              <w:pStyle w:val="TAC"/>
            </w:pPr>
          </w:p>
        </w:tc>
        <w:tc>
          <w:tcPr>
            <w:tcW w:w="2742" w:type="dxa"/>
            <w:gridSpan w:val="3"/>
            <w:tcBorders>
              <w:bottom w:val="single" w:sz="4" w:space="0" w:color="auto"/>
            </w:tcBorders>
          </w:tcPr>
          <w:p w14:paraId="35A8898C" w14:textId="30EB4A46" w:rsidR="00E547AC" w:rsidRDefault="00E547AC" w:rsidP="00E547AC">
            <w:pPr>
              <w:pStyle w:val="TAC"/>
              <w:rPr>
                <w:rFonts w:eastAsia="Malgun Gothic" w:cs="v4.2.0"/>
                <w:lang w:eastAsia="ko-KR"/>
              </w:rPr>
            </w:pPr>
            <w:r>
              <w:rPr>
                <w:rFonts w:eastAsia="Malgun Gothic" w:cs="v4.2.0" w:hint="eastAsia"/>
                <w:lang w:eastAsia="ko-KR"/>
              </w:rPr>
              <w:t>SSC.1 fo</w:t>
            </w:r>
            <w:r>
              <w:rPr>
                <w:rFonts w:eastAsia="Malgun Gothic" w:cs="v4.2.0"/>
                <w:lang w:eastAsia="ko-KR"/>
              </w:rPr>
              <w:t>r Config 1</w:t>
            </w:r>
          </w:p>
          <w:p w14:paraId="19AA3E67" w14:textId="4D8D1C92" w:rsidR="00E547AC" w:rsidRPr="001C0E1B" w:rsidRDefault="00E547AC" w:rsidP="00E547AC">
            <w:pPr>
              <w:pStyle w:val="TAC"/>
              <w:rPr>
                <w:rFonts w:cs="v4.2.0"/>
              </w:rPr>
            </w:pPr>
            <w:r>
              <w:rPr>
                <w:rFonts w:eastAsia="Malgun Gothic" w:cs="v4.2.0"/>
                <w:lang w:eastAsia="ko-KR"/>
              </w:rPr>
              <w:t>SSC.2 for Config 2</w:t>
            </w:r>
          </w:p>
        </w:tc>
        <w:tc>
          <w:tcPr>
            <w:tcW w:w="2423" w:type="dxa"/>
            <w:gridSpan w:val="4"/>
            <w:tcBorders>
              <w:bottom w:val="single" w:sz="4" w:space="0" w:color="auto"/>
            </w:tcBorders>
          </w:tcPr>
          <w:p w14:paraId="5180C913" w14:textId="398DEF45" w:rsidR="00E547AC" w:rsidRDefault="00E547AC" w:rsidP="00E547AC">
            <w:pPr>
              <w:pStyle w:val="TAC"/>
              <w:rPr>
                <w:rFonts w:eastAsia="Malgun Gothic" w:cs="v4.2.0"/>
                <w:lang w:eastAsia="ko-KR"/>
              </w:rPr>
            </w:pPr>
            <w:r>
              <w:rPr>
                <w:rFonts w:eastAsia="Malgun Gothic" w:cs="v4.2.0" w:hint="eastAsia"/>
                <w:lang w:eastAsia="ko-KR"/>
              </w:rPr>
              <w:t>SSC.1 fo</w:t>
            </w:r>
            <w:r>
              <w:rPr>
                <w:rFonts w:eastAsia="Malgun Gothic" w:cs="v4.2.0"/>
                <w:lang w:eastAsia="ko-KR"/>
              </w:rPr>
              <w:t>r Config 1</w:t>
            </w:r>
          </w:p>
          <w:p w14:paraId="3DBE1E81" w14:textId="152108EE" w:rsidR="00E547AC" w:rsidRPr="001C0E1B" w:rsidRDefault="00E547AC" w:rsidP="00E547AC">
            <w:pPr>
              <w:pStyle w:val="TAC"/>
              <w:rPr>
                <w:rFonts w:cs="v4.2.0"/>
              </w:rPr>
            </w:pPr>
            <w:r>
              <w:rPr>
                <w:rFonts w:eastAsia="Malgun Gothic" w:cs="v4.2.0"/>
                <w:lang w:eastAsia="ko-KR"/>
              </w:rPr>
              <w:t>SSC.2 for Config 2</w:t>
            </w:r>
          </w:p>
        </w:tc>
      </w:tr>
      <w:tr w:rsidR="00FA4D32" w:rsidRPr="001C0E1B" w14:paraId="26723799" w14:textId="77777777" w:rsidTr="00D85AF4">
        <w:trPr>
          <w:cantSplit/>
          <w:jc w:val="center"/>
        </w:trPr>
        <w:tc>
          <w:tcPr>
            <w:tcW w:w="1949" w:type="dxa"/>
            <w:tcBorders>
              <w:left w:val="single" w:sz="4" w:space="0" w:color="auto"/>
              <w:bottom w:val="nil"/>
            </w:tcBorders>
          </w:tcPr>
          <w:p w14:paraId="75E9E59E" w14:textId="77777777" w:rsidR="00FA4D32" w:rsidRPr="001C0E1B" w:rsidRDefault="00FA4D32" w:rsidP="00410168">
            <w:pPr>
              <w:pStyle w:val="TAL"/>
            </w:pPr>
            <w:r w:rsidRPr="001C0E1B">
              <w:t xml:space="preserve">PDSCH RMC </w:t>
            </w:r>
            <w:r>
              <w:t>configuration</w:t>
            </w:r>
          </w:p>
        </w:tc>
        <w:tc>
          <w:tcPr>
            <w:tcW w:w="1792"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rPr>
            </w:pPr>
            <w:r w:rsidRPr="001C0E1B">
              <w:rPr>
                <w:rFonts w:cs="v4.2.0"/>
              </w:rPr>
              <w:t>SR.1.1 FDD</w:t>
            </w:r>
          </w:p>
        </w:tc>
        <w:tc>
          <w:tcPr>
            <w:tcW w:w="2423" w:type="dxa"/>
            <w:gridSpan w:val="4"/>
            <w:tcBorders>
              <w:bottom w:val="single" w:sz="4" w:space="0" w:color="auto"/>
            </w:tcBorders>
          </w:tcPr>
          <w:p w14:paraId="57D1CB54" w14:textId="77777777" w:rsidR="00FA4D32" w:rsidRPr="001C0E1B" w:rsidRDefault="00FA4D32" w:rsidP="00410168">
            <w:pPr>
              <w:pStyle w:val="TAC"/>
              <w:rPr>
                <w:rFonts w:cs="v4.2.0"/>
              </w:rPr>
            </w:pPr>
            <w:r w:rsidRPr="001C0E1B">
              <w:rPr>
                <w:rFonts w:cs="v4.2.0"/>
              </w:rPr>
              <w:t>SR.1.1 FDD</w:t>
            </w:r>
          </w:p>
        </w:tc>
      </w:tr>
      <w:tr w:rsidR="00FA4D32" w:rsidRPr="001C0E1B" w14:paraId="36A35FF6" w14:textId="77777777" w:rsidTr="00D85AF4">
        <w:trPr>
          <w:cantSplit/>
          <w:jc w:val="center"/>
        </w:trPr>
        <w:tc>
          <w:tcPr>
            <w:tcW w:w="1949" w:type="dxa"/>
            <w:tcBorders>
              <w:left w:val="single" w:sz="4" w:space="0" w:color="auto"/>
              <w:bottom w:val="nil"/>
            </w:tcBorders>
          </w:tcPr>
          <w:p w14:paraId="06CBB982" w14:textId="77777777" w:rsidR="00FA4D32" w:rsidRPr="001C0E1B" w:rsidRDefault="00FA4D32" w:rsidP="00410168">
            <w:pPr>
              <w:pStyle w:val="TAL"/>
            </w:pPr>
            <w:r w:rsidRPr="001C0E1B">
              <w:t>RMSI CORESET</w:t>
            </w:r>
            <w:r>
              <w:t xml:space="preserve"> RMC configuration</w:t>
            </w:r>
          </w:p>
        </w:tc>
        <w:tc>
          <w:tcPr>
            <w:tcW w:w="1792"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rPr>
            </w:pPr>
            <w:r w:rsidRPr="001C0E1B">
              <w:rPr>
                <w:rFonts w:cs="v4.2.0"/>
              </w:rPr>
              <w:t>CR.1.1 FDD</w:t>
            </w:r>
          </w:p>
        </w:tc>
        <w:tc>
          <w:tcPr>
            <w:tcW w:w="2423" w:type="dxa"/>
            <w:gridSpan w:val="4"/>
            <w:tcBorders>
              <w:bottom w:val="single" w:sz="4" w:space="0" w:color="auto"/>
            </w:tcBorders>
          </w:tcPr>
          <w:p w14:paraId="6E971F94" w14:textId="77777777" w:rsidR="00FA4D32" w:rsidRPr="001C0E1B" w:rsidRDefault="00FA4D32" w:rsidP="00410168">
            <w:pPr>
              <w:pStyle w:val="TAC"/>
              <w:rPr>
                <w:rFonts w:cs="v4.2.0"/>
              </w:rPr>
            </w:pPr>
            <w:r w:rsidRPr="001C0E1B">
              <w:rPr>
                <w:rFonts w:cs="v4.2.0"/>
              </w:rPr>
              <w:t>CR.1.1 FDD</w:t>
            </w:r>
          </w:p>
        </w:tc>
      </w:tr>
      <w:tr w:rsidR="00FA4D32" w:rsidRPr="001C0E1B" w14:paraId="0107747E" w14:textId="77777777" w:rsidTr="00D85AF4">
        <w:trPr>
          <w:cantSplit/>
          <w:jc w:val="center"/>
        </w:trPr>
        <w:tc>
          <w:tcPr>
            <w:tcW w:w="1949" w:type="dxa"/>
            <w:tcBorders>
              <w:left w:val="single" w:sz="4" w:space="0" w:color="auto"/>
              <w:bottom w:val="nil"/>
            </w:tcBorders>
          </w:tcPr>
          <w:p w14:paraId="34A54034" w14:textId="77777777" w:rsidR="00FA4D32" w:rsidRPr="001C0E1B" w:rsidRDefault="00FA4D32" w:rsidP="00410168">
            <w:pPr>
              <w:pStyle w:val="TAL"/>
            </w:pPr>
            <w:r w:rsidRPr="001C0E1B">
              <w:t>Dedicated CORESET</w:t>
            </w:r>
            <w:r>
              <w:t xml:space="preserve"> RMC configuration</w:t>
            </w:r>
          </w:p>
        </w:tc>
        <w:tc>
          <w:tcPr>
            <w:tcW w:w="1792"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rPr>
            </w:pPr>
            <w:r w:rsidRPr="001C0E1B">
              <w:rPr>
                <w:rFonts w:cs="v4.2.0"/>
              </w:rPr>
              <w:t>CCR.1.1 FDD</w:t>
            </w:r>
          </w:p>
        </w:tc>
        <w:tc>
          <w:tcPr>
            <w:tcW w:w="2423" w:type="dxa"/>
            <w:gridSpan w:val="4"/>
            <w:tcBorders>
              <w:bottom w:val="single" w:sz="4" w:space="0" w:color="auto"/>
            </w:tcBorders>
          </w:tcPr>
          <w:p w14:paraId="7068D6DB" w14:textId="77777777" w:rsidR="00FA4D32" w:rsidRPr="001C0E1B" w:rsidRDefault="00FA4D32" w:rsidP="00410168">
            <w:pPr>
              <w:pStyle w:val="TAC"/>
              <w:rPr>
                <w:rFonts w:cs="v4.2.0"/>
              </w:rPr>
            </w:pPr>
            <w:r w:rsidRPr="001C0E1B">
              <w:rPr>
                <w:rFonts w:cs="v4.2.0"/>
              </w:rPr>
              <w:t>CCR.1.1 FDD</w:t>
            </w:r>
          </w:p>
        </w:tc>
      </w:tr>
      <w:tr w:rsidR="00D85AF4" w:rsidRPr="001C0E1B" w14:paraId="4CEFC3FB" w14:textId="77777777" w:rsidTr="00D85AF4">
        <w:trPr>
          <w:cantSplit/>
          <w:jc w:val="center"/>
        </w:trPr>
        <w:tc>
          <w:tcPr>
            <w:tcW w:w="1949" w:type="dxa"/>
            <w:tcBorders>
              <w:left w:val="single" w:sz="4" w:space="0" w:color="auto"/>
              <w:bottom w:val="single" w:sz="4" w:space="0" w:color="auto"/>
            </w:tcBorders>
          </w:tcPr>
          <w:p w14:paraId="160CACAA" w14:textId="77777777" w:rsidR="00D85AF4" w:rsidRPr="001C0E1B" w:rsidRDefault="00D85AF4" w:rsidP="00D85AF4">
            <w:pPr>
              <w:pStyle w:val="TAL"/>
            </w:pPr>
            <w:r w:rsidRPr="001C0E1B">
              <w:t>OCNG Pattern</w:t>
            </w:r>
          </w:p>
        </w:tc>
        <w:tc>
          <w:tcPr>
            <w:tcW w:w="1792" w:type="dxa"/>
            <w:tcBorders>
              <w:bottom w:val="single" w:sz="4" w:space="0" w:color="auto"/>
            </w:tcBorders>
          </w:tcPr>
          <w:p w14:paraId="7F48B3A5" w14:textId="77777777" w:rsidR="00D85AF4" w:rsidRPr="001C0E1B" w:rsidRDefault="00D85AF4" w:rsidP="00D85AF4">
            <w:pPr>
              <w:pStyle w:val="TAC"/>
            </w:pPr>
          </w:p>
        </w:tc>
        <w:tc>
          <w:tcPr>
            <w:tcW w:w="2742" w:type="dxa"/>
            <w:gridSpan w:val="3"/>
            <w:tcBorders>
              <w:bottom w:val="single" w:sz="4" w:space="0" w:color="auto"/>
            </w:tcBorders>
          </w:tcPr>
          <w:p w14:paraId="2320CDFF" w14:textId="2F60444A" w:rsidR="00D85AF4" w:rsidRPr="001C0E1B" w:rsidRDefault="00D85AF4" w:rsidP="00D85AF4">
            <w:pPr>
              <w:pStyle w:val="TAC"/>
              <w:rPr>
                <w:rFonts w:cs="v4.2.0"/>
              </w:rPr>
            </w:pPr>
            <w:r w:rsidRPr="001C0E1B">
              <w:t>OP.1</w:t>
            </w:r>
          </w:p>
        </w:tc>
        <w:tc>
          <w:tcPr>
            <w:tcW w:w="2423" w:type="dxa"/>
            <w:gridSpan w:val="4"/>
            <w:tcBorders>
              <w:bottom w:val="single" w:sz="4" w:space="0" w:color="auto"/>
            </w:tcBorders>
          </w:tcPr>
          <w:p w14:paraId="3C8B740C" w14:textId="1B289CB5" w:rsidR="00D85AF4" w:rsidRPr="001C0E1B" w:rsidRDefault="00D85AF4" w:rsidP="00D85AF4">
            <w:pPr>
              <w:pStyle w:val="TAC"/>
              <w:rPr>
                <w:rFonts w:cs="v4.2.0"/>
              </w:rPr>
            </w:pPr>
            <w:r w:rsidRPr="001C0E1B">
              <w:t>OP.1</w:t>
            </w:r>
          </w:p>
        </w:tc>
      </w:tr>
      <w:tr w:rsidR="00FA4D32" w:rsidRPr="001C0E1B" w14:paraId="1859E8FD" w14:textId="77777777" w:rsidTr="00D85AF4">
        <w:trPr>
          <w:cantSplit/>
          <w:jc w:val="center"/>
        </w:trPr>
        <w:tc>
          <w:tcPr>
            <w:tcW w:w="1949" w:type="dxa"/>
            <w:tcBorders>
              <w:left w:val="single" w:sz="4" w:space="0" w:color="auto"/>
              <w:bottom w:val="single" w:sz="4" w:space="0" w:color="auto"/>
            </w:tcBorders>
          </w:tcPr>
          <w:p w14:paraId="253E42EF" w14:textId="77777777" w:rsidR="00FA4D32" w:rsidRPr="001C0E1B" w:rsidRDefault="00FA4D32" w:rsidP="00410168">
            <w:pPr>
              <w:pStyle w:val="TAL"/>
            </w:pPr>
            <w:r w:rsidRPr="001C0E1B">
              <w:t>Initial DL BWP configuration</w:t>
            </w:r>
          </w:p>
        </w:tc>
        <w:tc>
          <w:tcPr>
            <w:tcW w:w="1792"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pPr>
            <w:r w:rsidRPr="001C0E1B">
              <w:t>DLBWP.0.1</w:t>
            </w:r>
          </w:p>
        </w:tc>
        <w:tc>
          <w:tcPr>
            <w:tcW w:w="2423" w:type="dxa"/>
            <w:gridSpan w:val="4"/>
            <w:tcBorders>
              <w:bottom w:val="single" w:sz="4" w:space="0" w:color="auto"/>
            </w:tcBorders>
          </w:tcPr>
          <w:p w14:paraId="6C2D13B5" w14:textId="77777777" w:rsidR="00FA4D32" w:rsidRPr="001C0E1B" w:rsidRDefault="00FA4D32" w:rsidP="00410168">
            <w:pPr>
              <w:pStyle w:val="TAC"/>
            </w:pPr>
            <w:r w:rsidRPr="001C0E1B">
              <w:t>DLBWP.0.1</w:t>
            </w:r>
          </w:p>
        </w:tc>
      </w:tr>
      <w:tr w:rsidR="00FA4D32" w:rsidRPr="001C0E1B" w14:paraId="5C2E9E9D" w14:textId="77777777" w:rsidTr="00D85AF4">
        <w:trPr>
          <w:cantSplit/>
          <w:jc w:val="center"/>
        </w:trPr>
        <w:tc>
          <w:tcPr>
            <w:tcW w:w="1949" w:type="dxa"/>
            <w:tcBorders>
              <w:left w:val="single" w:sz="4" w:space="0" w:color="auto"/>
              <w:bottom w:val="single" w:sz="4" w:space="0" w:color="auto"/>
            </w:tcBorders>
          </w:tcPr>
          <w:p w14:paraId="4C4BEA7B" w14:textId="77777777" w:rsidR="00FA4D32" w:rsidRPr="001C0E1B" w:rsidRDefault="00FA4D32" w:rsidP="00410168">
            <w:pPr>
              <w:pStyle w:val="TAL"/>
            </w:pPr>
            <w:r w:rsidRPr="001C0E1B">
              <w:t>Initial UL BWP configuration</w:t>
            </w:r>
          </w:p>
        </w:tc>
        <w:tc>
          <w:tcPr>
            <w:tcW w:w="1792"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pPr>
            <w:r w:rsidRPr="001C0E1B">
              <w:t>ULBWP.0.1</w:t>
            </w:r>
          </w:p>
        </w:tc>
        <w:tc>
          <w:tcPr>
            <w:tcW w:w="2423" w:type="dxa"/>
            <w:gridSpan w:val="4"/>
            <w:tcBorders>
              <w:bottom w:val="single" w:sz="4" w:space="0" w:color="auto"/>
            </w:tcBorders>
          </w:tcPr>
          <w:p w14:paraId="33BC5C53" w14:textId="77777777" w:rsidR="00FA4D32" w:rsidRPr="001C0E1B" w:rsidRDefault="00FA4D32" w:rsidP="00410168">
            <w:pPr>
              <w:pStyle w:val="TAC"/>
            </w:pPr>
            <w:r w:rsidRPr="001C0E1B">
              <w:t>ULBWP.0.1</w:t>
            </w:r>
          </w:p>
        </w:tc>
      </w:tr>
      <w:tr w:rsidR="00FA4D32" w:rsidRPr="001C0E1B" w14:paraId="76436E57" w14:textId="77777777" w:rsidTr="00D85AF4">
        <w:trPr>
          <w:cantSplit/>
          <w:jc w:val="center"/>
        </w:trPr>
        <w:tc>
          <w:tcPr>
            <w:tcW w:w="1949" w:type="dxa"/>
            <w:tcBorders>
              <w:left w:val="single" w:sz="4" w:space="0" w:color="auto"/>
              <w:bottom w:val="single" w:sz="4" w:space="0" w:color="auto"/>
            </w:tcBorders>
          </w:tcPr>
          <w:p w14:paraId="0387CB4D" w14:textId="77777777" w:rsidR="00FA4D32" w:rsidRPr="001C0E1B" w:rsidRDefault="00FA4D32" w:rsidP="00410168">
            <w:pPr>
              <w:pStyle w:val="TAL"/>
            </w:pPr>
            <w:r w:rsidRPr="001C0E1B">
              <w:t>RLM-RS</w:t>
            </w:r>
          </w:p>
        </w:tc>
        <w:tc>
          <w:tcPr>
            <w:tcW w:w="1792"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pPr>
            <w:r w:rsidRPr="001C0E1B">
              <w:t>SSB</w:t>
            </w:r>
          </w:p>
        </w:tc>
        <w:tc>
          <w:tcPr>
            <w:tcW w:w="2423" w:type="dxa"/>
            <w:gridSpan w:val="4"/>
            <w:tcBorders>
              <w:bottom w:val="single" w:sz="4" w:space="0" w:color="auto"/>
            </w:tcBorders>
          </w:tcPr>
          <w:p w14:paraId="286999F1" w14:textId="77777777" w:rsidR="00FA4D32" w:rsidRPr="001C0E1B" w:rsidRDefault="00FA4D32" w:rsidP="00410168">
            <w:pPr>
              <w:pStyle w:val="TAC"/>
            </w:pPr>
            <w:r w:rsidRPr="001C0E1B">
              <w:t>SSB</w:t>
            </w:r>
          </w:p>
        </w:tc>
      </w:tr>
      <w:tr w:rsidR="00FA4D32" w:rsidRPr="001C0E1B" w14:paraId="6013E04D" w14:textId="77777777" w:rsidTr="00D85AF4">
        <w:trPr>
          <w:cantSplit/>
          <w:jc w:val="center"/>
        </w:trPr>
        <w:tc>
          <w:tcPr>
            <w:tcW w:w="1949" w:type="dxa"/>
            <w:tcBorders>
              <w:bottom w:val="nil"/>
            </w:tcBorders>
          </w:tcPr>
          <w:p w14:paraId="13ECFDDD" w14:textId="77777777" w:rsidR="00FA4D32" w:rsidRPr="001C0E1B" w:rsidRDefault="00FA4D32" w:rsidP="00410168">
            <w:pPr>
              <w:pStyle w:val="TAL"/>
            </w:pPr>
            <w:r w:rsidRPr="001C0E1B">
              <w:t>Qrxlevmin</w:t>
            </w:r>
          </w:p>
        </w:tc>
        <w:tc>
          <w:tcPr>
            <w:tcW w:w="1792"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23" w:type="dxa"/>
            <w:gridSpan w:val="4"/>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D85AF4">
        <w:trPr>
          <w:cantSplit/>
          <w:jc w:val="center"/>
        </w:trPr>
        <w:tc>
          <w:tcPr>
            <w:tcW w:w="1949" w:type="dxa"/>
          </w:tcPr>
          <w:p w14:paraId="7590D771" w14:textId="77777777" w:rsidR="00FA4D32" w:rsidRPr="001C0E1B" w:rsidRDefault="00FA4D32" w:rsidP="00410168">
            <w:pPr>
              <w:pStyle w:val="TAL"/>
            </w:pPr>
            <w:r w:rsidRPr="001C0E1B">
              <w:t>Pcompensation</w:t>
            </w:r>
          </w:p>
        </w:tc>
        <w:tc>
          <w:tcPr>
            <w:tcW w:w="1792"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23" w:type="dxa"/>
            <w:gridSpan w:val="4"/>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D85AF4">
        <w:trPr>
          <w:cantSplit/>
          <w:jc w:val="center"/>
        </w:trPr>
        <w:tc>
          <w:tcPr>
            <w:tcW w:w="1949" w:type="dxa"/>
          </w:tcPr>
          <w:p w14:paraId="0436760F" w14:textId="77777777" w:rsidR="00FA4D32" w:rsidRPr="001C0E1B" w:rsidRDefault="00FA4D32" w:rsidP="00410168">
            <w:pPr>
              <w:pStyle w:val="TAL"/>
            </w:pPr>
            <w:r w:rsidRPr="001C0E1B">
              <w:t>Qhyst</w:t>
            </w:r>
            <w:r w:rsidRPr="001C0E1B">
              <w:rPr>
                <w:vertAlign w:val="subscript"/>
              </w:rPr>
              <w:t>s</w:t>
            </w:r>
          </w:p>
        </w:tc>
        <w:tc>
          <w:tcPr>
            <w:tcW w:w="1792"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23" w:type="dxa"/>
            <w:gridSpan w:val="4"/>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D85AF4">
        <w:trPr>
          <w:cantSplit/>
          <w:jc w:val="center"/>
        </w:trPr>
        <w:tc>
          <w:tcPr>
            <w:tcW w:w="1949" w:type="dxa"/>
          </w:tcPr>
          <w:p w14:paraId="10EF22C3" w14:textId="77777777" w:rsidR="00FA4D32" w:rsidRPr="001C0E1B" w:rsidRDefault="00FA4D32" w:rsidP="00410168">
            <w:pPr>
              <w:pStyle w:val="TAL"/>
            </w:pPr>
            <w:r w:rsidRPr="001C0E1B">
              <w:t>Qoffset</w:t>
            </w:r>
            <w:r w:rsidRPr="001C0E1B">
              <w:rPr>
                <w:vertAlign w:val="subscript"/>
              </w:rPr>
              <w:t>s, n</w:t>
            </w:r>
          </w:p>
        </w:tc>
        <w:tc>
          <w:tcPr>
            <w:tcW w:w="1792"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23" w:type="dxa"/>
            <w:gridSpan w:val="4"/>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D85AF4">
        <w:trPr>
          <w:cantSplit/>
          <w:trHeight w:val="494"/>
          <w:jc w:val="center"/>
        </w:trPr>
        <w:tc>
          <w:tcPr>
            <w:tcW w:w="1949"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2"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23" w:type="dxa"/>
            <w:gridSpan w:val="4"/>
          </w:tcPr>
          <w:p w14:paraId="16CA5891" w14:textId="77777777" w:rsidR="00FA4D32" w:rsidRPr="001C0E1B" w:rsidRDefault="00FA4D32" w:rsidP="00410168">
            <w:pPr>
              <w:pStyle w:val="TAC"/>
            </w:pPr>
            <w:r w:rsidRPr="001C0E1B">
              <w:rPr>
                <w:rFonts w:cs="v4.2.0"/>
              </w:rPr>
              <w:t>SS-RSRP</w:t>
            </w:r>
          </w:p>
        </w:tc>
      </w:tr>
      <w:tr w:rsidR="00D85AF4" w:rsidRPr="001C0E1B" w14:paraId="1EDAD5FF" w14:textId="77777777" w:rsidTr="00D85AF4">
        <w:trPr>
          <w:cantSplit/>
          <w:trHeight w:val="141"/>
          <w:jc w:val="center"/>
        </w:trPr>
        <w:tc>
          <w:tcPr>
            <w:tcW w:w="1949" w:type="dxa"/>
            <w:tcBorders>
              <w:bottom w:val="nil"/>
            </w:tcBorders>
          </w:tcPr>
          <w:p w14:paraId="0377AF91" w14:textId="77777777" w:rsidR="00D85AF4" w:rsidRPr="001C0E1B" w:rsidRDefault="00D85AF4" w:rsidP="00D85AF4">
            <w:pPr>
              <w:pStyle w:val="TAL"/>
            </w:pPr>
            <w:r w:rsidRPr="001C0E1B">
              <w:rPr>
                <w:position w:val="-12"/>
              </w:rPr>
              <w:object w:dxaOrig="620" w:dyaOrig="380" w14:anchorId="4DBFA17F">
                <v:shape id="_x0000_i1133" type="#_x0000_t75" style="width:30.85pt;height:15.45pt" o:ole="" fillcolor="window">
                  <v:imagedata r:id="rId14" o:title=""/>
                </v:shape>
                <o:OLEObject Type="Embed" ProgID="Equation.3" ShapeID="_x0000_i1133" DrawAspect="Content" ObjectID="_1813122410" r:id="rId127"/>
              </w:object>
            </w:r>
          </w:p>
        </w:tc>
        <w:tc>
          <w:tcPr>
            <w:tcW w:w="1792" w:type="dxa"/>
            <w:tcBorders>
              <w:bottom w:val="nil"/>
            </w:tcBorders>
          </w:tcPr>
          <w:p w14:paraId="219705A6"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9C07F15" w14:textId="00108CB9"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28D810F0" w14:textId="15F334D4"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040E8588" w14:textId="2E3E7585" w:rsidR="00D85AF4" w:rsidRPr="001C0E1B" w:rsidRDefault="00D85AF4" w:rsidP="00D85AF4">
            <w:pPr>
              <w:pStyle w:val="TAC"/>
              <w:rPr>
                <w:rFonts w:cs="v4.2.0"/>
              </w:rPr>
            </w:pPr>
            <w:r>
              <w:rPr>
                <w:rFonts w:hint="eastAsia"/>
                <w:lang w:eastAsia="ko-KR"/>
              </w:rPr>
              <w:t>14</w:t>
            </w:r>
          </w:p>
        </w:tc>
        <w:tc>
          <w:tcPr>
            <w:tcW w:w="806" w:type="dxa"/>
            <w:tcBorders>
              <w:bottom w:val="nil"/>
            </w:tcBorders>
          </w:tcPr>
          <w:p w14:paraId="3C256AAE" w14:textId="2D2F41E8"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027A5880" w14:textId="090039B3" w:rsidR="00D85AF4" w:rsidRPr="001C0E1B" w:rsidRDefault="00D85AF4" w:rsidP="00D85AF4">
            <w:pPr>
              <w:pStyle w:val="TAC"/>
              <w:rPr>
                <w:rFonts w:cs="v4.2.0"/>
              </w:rPr>
            </w:pPr>
            <w:r w:rsidRPr="001C0E1B">
              <w:rPr>
                <w:rFonts w:cs="v4.2.0"/>
              </w:rPr>
              <w:t>-infinity</w:t>
            </w:r>
          </w:p>
        </w:tc>
        <w:tc>
          <w:tcPr>
            <w:tcW w:w="767" w:type="dxa"/>
            <w:tcBorders>
              <w:bottom w:val="nil"/>
            </w:tcBorders>
          </w:tcPr>
          <w:p w14:paraId="2AA1DE53" w14:textId="68B24863" w:rsidR="00D85AF4" w:rsidRPr="001C0E1B" w:rsidRDefault="00D85AF4" w:rsidP="00D85AF4">
            <w:pPr>
              <w:pStyle w:val="TAC"/>
              <w:rPr>
                <w:rFonts w:cs="v4.2.0"/>
              </w:rPr>
            </w:pPr>
            <w:r>
              <w:rPr>
                <w:rFonts w:cs="v4.2.0" w:hint="eastAsia"/>
                <w:lang w:eastAsia="ko-KR"/>
              </w:rPr>
              <w:t>12</w:t>
            </w:r>
          </w:p>
        </w:tc>
      </w:tr>
      <w:tr w:rsidR="00FA4D32" w:rsidRPr="001C0E1B" w14:paraId="2EE1B046" w14:textId="77777777" w:rsidTr="00D85AF4">
        <w:trPr>
          <w:cantSplit/>
          <w:jc w:val="center"/>
        </w:trPr>
        <w:tc>
          <w:tcPr>
            <w:tcW w:w="1949"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34" type="#_x0000_t75" style="width:20.55pt;height:20.55pt" o:ole="" fillcolor="window">
                  <v:imagedata r:id="rId11" o:title=""/>
                </v:shape>
                <o:OLEObject Type="Embed" ProgID="Equation.3" ShapeID="_x0000_i1134" DrawAspect="Content" ObjectID="_1813122411" r:id="rId128"/>
              </w:object>
            </w:r>
            <w:r w:rsidRPr="001C0E1B">
              <w:t xml:space="preserve"> </w:t>
            </w:r>
            <w:r w:rsidRPr="001C0E1B">
              <w:rPr>
                <w:vertAlign w:val="superscript"/>
              </w:rPr>
              <w:t>Note2</w:t>
            </w:r>
          </w:p>
        </w:tc>
        <w:tc>
          <w:tcPr>
            <w:tcW w:w="1792"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5" w:type="dxa"/>
            <w:gridSpan w:val="7"/>
          </w:tcPr>
          <w:p w14:paraId="784CA1A2" w14:textId="77777777" w:rsidR="00FA4D32" w:rsidRPr="001C0E1B" w:rsidRDefault="00FA4D32" w:rsidP="00410168">
            <w:pPr>
              <w:pStyle w:val="TAC"/>
              <w:rPr>
                <w:rFonts w:cs="v4.2.0"/>
              </w:rPr>
            </w:pPr>
            <w:r w:rsidRPr="001C0E1B">
              <w:rPr>
                <w:rFonts w:cs="v4.2.0"/>
              </w:rPr>
              <w:t>-98</w:t>
            </w:r>
          </w:p>
        </w:tc>
      </w:tr>
      <w:tr w:rsidR="00FA4D32" w:rsidRPr="001C0E1B" w14:paraId="42B536EA" w14:textId="77777777" w:rsidTr="00D85AF4">
        <w:trPr>
          <w:cantSplit/>
          <w:jc w:val="center"/>
        </w:trPr>
        <w:tc>
          <w:tcPr>
            <w:tcW w:w="1949"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35" type="#_x0000_t75" style="width:20.55pt;height:20.55pt" o:ole="" fillcolor="window">
                  <v:imagedata r:id="rId11" o:title=""/>
                </v:shape>
                <o:OLEObject Type="Embed" ProgID="Equation.3" ShapeID="_x0000_i1135" DrawAspect="Content" ObjectID="_1813122412" r:id="rId129"/>
              </w:object>
            </w:r>
            <w:r w:rsidRPr="001C0E1B">
              <w:t xml:space="preserve"> </w:t>
            </w:r>
            <w:r w:rsidRPr="001C0E1B">
              <w:rPr>
                <w:vertAlign w:val="superscript"/>
              </w:rPr>
              <w:t>Note2</w:t>
            </w:r>
          </w:p>
        </w:tc>
        <w:tc>
          <w:tcPr>
            <w:tcW w:w="1792"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5" w:type="dxa"/>
            <w:gridSpan w:val="7"/>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D85AF4" w:rsidRPr="001C0E1B" w14:paraId="217B3985" w14:textId="77777777" w:rsidTr="00D85AF4">
        <w:trPr>
          <w:cantSplit/>
          <w:jc w:val="center"/>
        </w:trPr>
        <w:tc>
          <w:tcPr>
            <w:tcW w:w="1949" w:type="dxa"/>
            <w:tcBorders>
              <w:bottom w:val="nil"/>
            </w:tcBorders>
          </w:tcPr>
          <w:p w14:paraId="3D089609" w14:textId="77777777" w:rsidR="00D85AF4" w:rsidRPr="001C0E1B" w:rsidRDefault="00D85AF4" w:rsidP="00D85AF4">
            <w:pPr>
              <w:pStyle w:val="TAL"/>
            </w:pPr>
            <w:r w:rsidRPr="001C0E1B">
              <w:rPr>
                <w:position w:val="-12"/>
              </w:rPr>
              <w:object w:dxaOrig="800" w:dyaOrig="380" w14:anchorId="2E904BF5">
                <v:shape id="_x0000_i1136" type="#_x0000_t75" style="width:41.15pt;height:15.45pt" o:ole="" fillcolor="window">
                  <v:imagedata r:id="rId16" o:title=""/>
                </v:shape>
                <o:OLEObject Type="Embed" ProgID="Equation.3" ShapeID="_x0000_i1136" DrawAspect="Content" ObjectID="_1813122413" r:id="rId130"/>
              </w:object>
            </w:r>
          </w:p>
        </w:tc>
        <w:tc>
          <w:tcPr>
            <w:tcW w:w="1792" w:type="dxa"/>
            <w:tcBorders>
              <w:bottom w:val="nil"/>
            </w:tcBorders>
          </w:tcPr>
          <w:p w14:paraId="0D70A7BF"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5E00103" w14:textId="1A8FFF4B"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6D939386" w14:textId="2141A75B"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518F67CD" w14:textId="6EBE0FFE" w:rsidR="00D85AF4" w:rsidRPr="001C0E1B" w:rsidRDefault="00D85AF4" w:rsidP="00D85AF4">
            <w:pPr>
              <w:pStyle w:val="TAC"/>
              <w:rPr>
                <w:rFonts w:cs="v4.2.0"/>
              </w:rPr>
            </w:pPr>
            <w:r>
              <w:rPr>
                <w:rFonts w:cs="v4.2.0" w:hint="eastAsia"/>
                <w:lang w:eastAsia="ko-KR"/>
              </w:rPr>
              <w:t>14</w:t>
            </w:r>
          </w:p>
        </w:tc>
        <w:tc>
          <w:tcPr>
            <w:tcW w:w="806" w:type="dxa"/>
            <w:tcBorders>
              <w:bottom w:val="nil"/>
            </w:tcBorders>
          </w:tcPr>
          <w:p w14:paraId="058E0183" w14:textId="0C787D7C"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33DCB07E" w14:textId="0572BB6B" w:rsidR="00D85AF4" w:rsidRPr="001C0E1B" w:rsidRDefault="00D85AF4" w:rsidP="00D85AF4">
            <w:pPr>
              <w:pStyle w:val="TAC"/>
              <w:rPr>
                <w:rFonts w:cs="v4.2.0"/>
              </w:rPr>
            </w:pPr>
            <w:r w:rsidRPr="001C0E1B">
              <w:rPr>
                <w:rFonts w:cs="v4.2.0"/>
              </w:rPr>
              <w:t>-infinity</w:t>
            </w:r>
          </w:p>
        </w:tc>
        <w:tc>
          <w:tcPr>
            <w:tcW w:w="767" w:type="dxa"/>
            <w:tcBorders>
              <w:bottom w:val="nil"/>
            </w:tcBorders>
          </w:tcPr>
          <w:p w14:paraId="346BAA91" w14:textId="1D8CA248" w:rsidR="00D85AF4" w:rsidRPr="001C0E1B" w:rsidRDefault="00D85AF4" w:rsidP="00D85AF4">
            <w:pPr>
              <w:pStyle w:val="TAC"/>
              <w:rPr>
                <w:rFonts w:cs="v4.2.0"/>
              </w:rPr>
            </w:pPr>
            <w:r>
              <w:rPr>
                <w:rFonts w:cs="v4.2.0" w:hint="eastAsia"/>
                <w:lang w:eastAsia="ko-KR"/>
              </w:rPr>
              <w:t>12</w:t>
            </w:r>
          </w:p>
        </w:tc>
      </w:tr>
      <w:tr w:rsidR="00D85AF4" w:rsidRPr="001C0E1B" w14:paraId="4A8CD394" w14:textId="77777777" w:rsidTr="00D85AF4">
        <w:trPr>
          <w:cantSplit/>
          <w:jc w:val="center"/>
        </w:trPr>
        <w:tc>
          <w:tcPr>
            <w:tcW w:w="1949" w:type="dxa"/>
            <w:tcBorders>
              <w:bottom w:val="nil"/>
            </w:tcBorders>
          </w:tcPr>
          <w:p w14:paraId="0F5A69AD" w14:textId="77777777" w:rsidR="00D85AF4" w:rsidRPr="001C0E1B" w:rsidRDefault="00D85AF4" w:rsidP="00D85AF4">
            <w:pPr>
              <w:pStyle w:val="TAL"/>
            </w:pPr>
            <w:r w:rsidRPr="001C0E1B">
              <w:t xml:space="preserve">SS-RSRP </w:t>
            </w:r>
            <w:r w:rsidRPr="001C0E1B">
              <w:rPr>
                <w:vertAlign w:val="superscript"/>
              </w:rPr>
              <w:t>Note3</w:t>
            </w:r>
          </w:p>
        </w:tc>
        <w:tc>
          <w:tcPr>
            <w:tcW w:w="1792" w:type="dxa"/>
            <w:tcBorders>
              <w:bottom w:val="nil"/>
            </w:tcBorders>
          </w:tcPr>
          <w:p w14:paraId="1A94DAD5" w14:textId="77777777" w:rsidR="00D85AF4" w:rsidRPr="001C0E1B" w:rsidRDefault="00D85AF4" w:rsidP="00D85AF4">
            <w:pPr>
              <w:pStyle w:val="TAC"/>
              <w:rPr>
                <w:rFonts w:cs="v4.2.0"/>
              </w:rPr>
            </w:pPr>
            <w:r w:rsidRPr="001C0E1B">
              <w:rPr>
                <w:rFonts w:cs="v4.2.0"/>
              </w:rPr>
              <w:t>dBm/SCS</w:t>
            </w:r>
          </w:p>
        </w:tc>
        <w:tc>
          <w:tcPr>
            <w:tcW w:w="992" w:type="dxa"/>
          </w:tcPr>
          <w:p w14:paraId="5B9BCDB5" w14:textId="373A76A7" w:rsidR="00D85AF4" w:rsidRPr="001C0E1B" w:rsidRDefault="00D85AF4" w:rsidP="00D85AF4">
            <w:pPr>
              <w:pStyle w:val="TAC"/>
              <w:rPr>
                <w:rFonts w:cs="v4.2.0"/>
              </w:rPr>
            </w:pPr>
            <w:r w:rsidRPr="001C0E1B">
              <w:rPr>
                <w:rFonts w:cs="v4.2.0"/>
              </w:rPr>
              <w:t>-</w:t>
            </w:r>
            <w:r>
              <w:rPr>
                <w:rFonts w:cs="v4.2.0" w:hint="eastAsia"/>
                <w:lang w:eastAsia="ko-KR"/>
              </w:rPr>
              <w:t>84</w:t>
            </w:r>
          </w:p>
        </w:tc>
        <w:tc>
          <w:tcPr>
            <w:tcW w:w="851" w:type="dxa"/>
          </w:tcPr>
          <w:p w14:paraId="032F78AB" w14:textId="58E6BDFB" w:rsidR="00D85AF4" w:rsidRPr="001C0E1B" w:rsidRDefault="00D85AF4" w:rsidP="00D85AF4">
            <w:pPr>
              <w:pStyle w:val="TAC"/>
              <w:rPr>
                <w:rFonts w:cs="v4.2.0"/>
              </w:rPr>
            </w:pPr>
            <w:r w:rsidRPr="001C0E1B">
              <w:rPr>
                <w:rFonts w:cs="v4.2.0"/>
              </w:rPr>
              <w:t>-</w:t>
            </w:r>
            <w:r>
              <w:rPr>
                <w:rFonts w:cs="v4.2.0" w:hint="eastAsia"/>
                <w:lang w:eastAsia="ko-KR"/>
              </w:rPr>
              <w:t>84</w:t>
            </w:r>
          </w:p>
        </w:tc>
        <w:tc>
          <w:tcPr>
            <w:tcW w:w="899" w:type="dxa"/>
          </w:tcPr>
          <w:p w14:paraId="4F34D86A" w14:textId="271333CE" w:rsidR="00D85AF4" w:rsidRPr="001C0E1B" w:rsidRDefault="00D85AF4" w:rsidP="00D85AF4">
            <w:pPr>
              <w:pStyle w:val="TAC"/>
              <w:rPr>
                <w:rFonts w:cs="v4.2.0"/>
              </w:rPr>
            </w:pPr>
            <w:r w:rsidRPr="001C0E1B">
              <w:rPr>
                <w:rFonts w:cs="v4.2.0"/>
              </w:rPr>
              <w:t>-</w:t>
            </w:r>
            <w:r>
              <w:rPr>
                <w:rFonts w:cs="v4.2.0" w:hint="eastAsia"/>
                <w:lang w:eastAsia="ko-KR"/>
              </w:rPr>
              <w:t>84</w:t>
            </w:r>
          </w:p>
        </w:tc>
        <w:tc>
          <w:tcPr>
            <w:tcW w:w="806" w:type="dxa"/>
          </w:tcPr>
          <w:p w14:paraId="395F3F5D" w14:textId="26B735B6" w:rsidR="00D85AF4" w:rsidRPr="001C0E1B" w:rsidRDefault="00D85AF4" w:rsidP="00D85AF4">
            <w:pPr>
              <w:pStyle w:val="TAC"/>
              <w:rPr>
                <w:rFonts w:cs="v4.2.0"/>
              </w:rPr>
            </w:pPr>
            <w:r w:rsidRPr="001C0E1B">
              <w:rPr>
                <w:rFonts w:cs="v4.2.0"/>
              </w:rPr>
              <w:t>-</w:t>
            </w:r>
            <w:r>
              <w:rPr>
                <w:rFonts w:cs="v4.2.0" w:hint="eastAsia"/>
                <w:lang w:eastAsia="ko-KR"/>
              </w:rPr>
              <w:t>102</w:t>
            </w:r>
            <w:r w:rsidRPr="001C0E1B" w:rsidDel="00ED572E">
              <w:rPr>
                <w:rFonts w:cs="v4.2.0"/>
              </w:rPr>
              <w:t xml:space="preserve"> </w:t>
            </w:r>
          </w:p>
        </w:tc>
        <w:tc>
          <w:tcPr>
            <w:tcW w:w="850" w:type="dxa"/>
            <w:gridSpan w:val="2"/>
          </w:tcPr>
          <w:p w14:paraId="160EB000" w14:textId="5D9452B8" w:rsidR="00D85AF4" w:rsidRPr="001C0E1B" w:rsidRDefault="00D85AF4" w:rsidP="00D85AF4">
            <w:pPr>
              <w:pStyle w:val="TAC"/>
              <w:rPr>
                <w:rFonts w:cs="v4.2.0"/>
              </w:rPr>
            </w:pPr>
            <w:r w:rsidRPr="001C0E1B">
              <w:rPr>
                <w:rFonts w:cs="v4.2.0"/>
              </w:rPr>
              <w:t>-infinity</w:t>
            </w:r>
          </w:p>
        </w:tc>
        <w:tc>
          <w:tcPr>
            <w:tcW w:w="767" w:type="dxa"/>
          </w:tcPr>
          <w:p w14:paraId="4C82A1FA" w14:textId="1E364140" w:rsidR="00D85AF4" w:rsidRPr="001C0E1B" w:rsidRDefault="00D85AF4" w:rsidP="00D85AF4">
            <w:pPr>
              <w:pStyle w:val="TAC"/>
              <w:rPr>
                <w:rFonts w:cs="v4.2.0"/>
              </w:rPr>
            </w:pPr>
            <w:r w:rsidRPr="001C0E1B">
              <w:rPr>
                <w:rFonts w:cs="v4.2.0"/>
              </w:rPr>
              <w:t>-</w:t>
            </w:r>
            <w:r>
              <w:rPr>
                <w:rFonts w:cs="v4.2.0" w:hint="eastAsia"/>
                <w:lang w:eastAsia="ko-KR"/>
              </w:rPr>
              <w:t>86</w:t>
            </w:r>
          </w:p>
        </w:tc>
      </w:tr>
      <w:tr w:rsidR="00D85AF4" w:rsidRPr="001C0E1B" w14:paraId="7A4A9031" w14:textId="77777777" w:rsidTr="00D85AF4">
        <w:trPr>
          <w:cantSplit/>
          <w:jc w:val="center"/>
        </w:trPr>
        <w:tc>
          <w:tcPr>
            <w:tcW w:w="1949" w:type="dxa"/>
            <w:tcBorders>
              <w:bottom w:val="nil"/>
            </w:tcBorders>
          </w:tcPr>
          <w:p w14:paraId="179DB3DA" w14:textId="77777777" w:rsidR="00D85AF4" w:rsidRPr="001C0E1B" w:rsidRDefault="00D85AF4" w:rsidP="00D85AF4">
            <w:pPr>
              <w:pStyle w:val="TAL"/>
            </w:pPr>
            <w:r w:rsidRPr="001C0E1B">
              <w:t>Io</w:t>
            </w:r>
          </w:p>
        </w:tc>
        <w:tc>
          <w:tcPr>
            <w:tcW w:w="1792" w:type="dxa"/>
          </w:tcPr>
          <w:p w14:paraId="180978EE" w14:textId="77777777" w:rsidR="00D85AF4" w:rsidRPr="001C0E1B" w:rsidRDefault="00D85AF4" w:rsidP="00D85AF4">
            <w:pPr>
              <w:pStyle w:val="TAC"/>
              <w:rPr>
                <w:rFonts w:cs="v4.2.0"/>
              </w:rPr>
            </w:pPr>
            <w:r w:rsidRPr="001C0E1B">
              <w:rPr>
                <w:rFonts w:cs="v4.2.0"/>
              </w:rPr>
              <w:t>dBm/9.36 MHz</w:t>
            </w:r>
          </w:p>
        </w:tc>
        <w:tc>
          <w:tcPr>
            <w:tcW w:w="992" w:type="dxa"/>
          </w:tcPr>
          <w:p w14:paraId="3E7107EB" w14:textId="71B48E82" w:rsidR="00D85AF4" w:rsidRPr="001C0E1B" w:rsidRDefault="00D85AF4" w:rsidP="00D85AF4">
            <w:pPr>
              <w:pStyle w:val="TAC"/>
              <w:rPr>
                <w:rFonts w:cs="v4.2.0"/>
              </w:rPr>
            </w:pPr>
            <w:r>
              <w:rPr>
                <w:rFonts w:cs="v4.2.0" w:hint="eastAsia"/>
                <w:lang w:eastAsia="ko-KR"/>
              </w:rPr>
              <w:t>-55.88</w:t>
            </w:r>
          </w:p>
        </w:tc>
        <w:tc>
          <w:tcPr>
            <w:tcW w:w="851" w:type="dxa"/>
          </w:tcPr>
          <w:p w14:paraId="1149AAD3" w14:textId="4D63BF1B" w:rsidR="00D85AF4" w:rsidRPr="001C0E1B" w:rsidRDefault="00D85AF4" w:rsidP="00D85AF4">
            <w:pPr>
              <w:pStyle w:val="TAC"/>
              <w:rPr>
                <w:rFonts w:cs="v4.2.0"/>
              </w:rPr>
            </w:pPr>
            <w:r>
              <w:rPr>
                <w:rFonts w:cs="v4.2.0" w:hint="eastAsia"/>
                <w:lang w:eastAsia="ko-KR"/>
              </w:rPr>
              <w:t>-55.88</w:t>
            </w:r>
          </w:p>
        </w:tc>
        <w:tc>
          <w:tcPr>
            <w:tcW w:w="899" w:type="dxa"/>
          </w:tcPr>
          <w:p w14:paraId="522B1C12" w14:textId="599545BE" w:rsidR="00D85AF4" w:rsidRPr="001C0E1B" w:rsidRDefault="00D85AF4" w:rsidP="00D85AF4">
            <w:pPr>
              <w:pStyle w:val="TAC"/>
              <w:rPr>
                <w:rFonts w:cs="v4.2.0"/>
              </w:rPr>
            </w:pPr>
            <w:r>
              <w:rPr>
                <w:rFonts w:cs="v4.2.0" w:hint="eastAsia"/>
                <w:lang w:eastAsia="ko-KR"/>
              </w:rPr>
              <w:t>-55.88</w:t>
            </w:r>
          </w:p>
        </w:tc>
        <w:tc>
          <w:tcPr>
            <w:tcW w:w="806" w:type="dxa"/>
          </w:tcPr>
          <w:p w14:paraId="2852A796" w14:textId="24E4D464" w:rsidR="00D85AF4" w:rsidRPr="001C0E1B" w:rsidRDefault="00D85AF4" w:rsidP="00D85AF4">
            <w:pPr>
              <w:pStyle w:val="TAC"/>
              <w:rPr>
                <w:rFonts w:cs="v4.2.0"/>
              </w:rPr>
            </w:pPr>
            <w:r>
              <w:rPr>
                <w:rFonts w:cs="v4.2.0" w:hint="eastAsia"/>
                <w:lang w:eastAsia="ko-KR"/>
              </w:rPr>
              <w:t>-68.60</w:t>
            </w:r>
          </w:p>
        </w:tc>
        <w:tc>
          <w:tcPr>
            <w:tcW w:w="806" w:type="dxa"/>
          </w:tcPr>
          <w:p w14:paraId="05F3DEBE" w14:textId="79B4D9A4" w:rsidR="00D85AF4" w:rsidRPr="001C0E1B" w:rsidRDefault="00D85AF4" w:rsidP="00D85AF4">
            <w:pPr>
              <w:pStyle w:val="TAC"/>
              <w:rPr>
                <w:rFonts w:cs="v4.2.0"/>
              </w:rPr>
            </w:pPr>
            <w:r>
              <w:rPr>
                <w:rFonts w:cs="v4.2.0" w:hint="eastAsia"/>
                <w:lang w:eastAsia="ko-KR"/>
              </w:rPr>
              <w:t>-70.05</w:t>
            </w:r>
          </w:p>
        </w:tc>
        <w:tc>
          <w:tcPr>
            <w:tcW w:w="811" w:type="dxa"/>
            <w:gridSpan w:val="2"/>
          </w:tcPr>
          <w:p w14:paraId="5AE0B9F3" w14:textId="2A0E5633" w:rsidR="00D85AF4" w:rsidRPr="001C0E1B" w:rsidRDefault="00D85AF4" w:rsidP="00D85AF4">
            <w:pPr>
              <w:pStyle w:val="TAC"/>
              <w:rPr>
                <w:rFonts w:cs="v4.2.0"/>
              </w:rPr>
            </w:pPr>
            <w:r>
              <w:rPr>
                <w:rFonts w:cs="v4.2.0" w:hint="eastAsia"/>
                <w:lang w:eastAsia="ko-KR"/>
              </w:rPr>
              <w:t>-57.78</w:t>
            </w:r>
          </w:p>
        </w:tc>
      </w:tr>
      <w:tr w:rsidR="00FA4D32" w:rsidRPr="001C0E1B" w14:paraId="208D2A69" w14:textId="77777777" w:rsidTr="00D85AF4">
        <w:trPr>
          <w:cantSplit/>
          <w:jc w:val="center"/>
        </w:trPr>
        <w:tc>
          <w:tcPr>
            <w:tcW w:w="1949" w:type="dxa"/>
          </w:tcPr>
          <w:p w14:paraId="198A9DBE" w14:textId="77777777" w:rsidR="00FA4D32" w:rsidRPr="001C0E1B" w:rsidRDefault="00FA4D32" w:rsidP="00410168">
            <w:pPr>
              <w:pStyle w:val="TAL"/>
            </w:pPr>
            <w:r w:rsidRPr="001C0E1B">
              <w:t>Treselection</w:t>
            </w:r>
          </w:p>
        </w:tc>
        <w:tc>
          <w:tcPr>
            <w:tcW w:w="1792"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6" w:type="dxa"/>
          </w:tcPr>
          <w:p w14:paraId="72DCEE44" w14:textId="77777777" w:rsidR="00FA4D32" w:rsidRPr="001C0E1B" w:rsidRDefault="00FA4D32" w:rsidP="00410168">
            <w:pPr>
              <w:pStyle w:val="TAC"/>
            </w:pPr>
            <w:r w:rsidRPr="001C0E1B">
              <w:rPr>
                <w:rFonts w:cs="v4.2.0"/>
              </w:rPr>
              <w:t>0</w:t>
            </w:r>
          </w:p>
        </w:tc>
        <w:tc>
          <w:tcPr>
            <w:tcW w:w="850" w:type="dxa"/>
            <w:gridSpan w:val="2"/>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365895" w:rsidRPr="001C0E1B" w14:paraId="141D9982" w14:textId="77777777" w:rsidTr="00D85AF4">
        <w:trPr>
          <w:cantSplit/>
          <w:jc w:val="center"/>
        </w:trPr>
        <w:tc>
          <w:tcPr>
            <w:tcW w:w="1949" w:type="dxa"/>
          </w:tcPr>
          <w:p w14:paraId="62A0D3F0" w14:textId="5F3A319B" w:rsidR="00365895" w:rsidRPr="001C0E1B" w:rsidRDefault="00365895" w:rsidP="00365895">
            <w:pPr>
              <w:pStyle w:val="TAL"/>
            </w:pPr>
            <w:r>
              <w:rPr>
                <w:rFonts w:hint="eastAsia"/>
                <w:lang w:eastAsia="ko-KR"/>
              </w:rPr>
              <w:t>S</w:t>
            </w:r>
            <w:r>
              <w:rPr>
                <w:rFonts w:hint="eastAsia"/>
                <w:vertAlign w:val="subscript"/>
                <w:lang w:eastAsia="ko-KR"/>
              </w:rPr>
              <w:t>nonIntrasearchP</w:t>
            </w:r>
          </w:p>
        </w:tc>
        <w:tc>
          <w:tcPr>
            <w:tcW w:w="1792" w:type="dxa"/>
          </w:tcPr>
          <w:p w14:paraId="4EEF7734" w14:textId="4840CEE2" w:rsidR="00365895" w:rsidRPr="001C0E1B" w:rsidRDefault="00365895" w:rsidP="00365895">
            <w:pPr>
              <w:pStyle w:val="TAC"/>
            </w:pPr>
            <w:r w:rsidRPr="001C0E1B">
              <w:rPr>
                <w:rFonts w:cs="v4.2.0"/>
              </w:rPr>
              <w:t>dB</w:t>
            </w:r>
          </w:p>
        </w:tc>
        <w:tc>
          <w:tcPr>
            <w:tcW w:w="2742" w:type="dxa"/>
            <w:gridSpan w:val="3"/>
          </w:tcPr>
          <w:p w14:paraId="53BCD7A3" w14:textId="568DFB99" w:rsidR="00365895" w:rsidRPr="001C0E1B" w:rsidRDefault="00365895" w:rsidP="00365895">
            <w:pPr>
              <w:pStyle w:val="TAC"/>
            </w:pPr>
            <w:r>
              <w:rPr>
                <w:rFonts w:cs="v4.2.0" w:hint="eastAsia"/>
                <w:lang w:eastAsia="ko-KR"/>
              </w:rPr>
              <w:t>50</w:t>
            </w:r>
          </w:p>
        </w:tc>
        <w:tc>
          <w:tcPr>
            <w:tcW w:w="2423" w:type="dxa"/>
            <w:gridSpan w:val="4"/>
          </w:tcPr>
          <w:p w14:paraId="0EA96893" w14:textId="1FF9F2D4" w:rsidR="00365895" w:rsidRPr="001C0E1B" w:rsidRDefault="00365895" w:rsidP="00365895">
            <w:pPr>
              <w:pStyle w:val="TAC"/>
            </w:pPr>
            <w:r>
              <w:rPr>
                <w:rFonts w:cs="v4.2.0" w:hint="eastAsia"/>
                <w:lang w:eastAsia="ko-KR"/>
              </w:rPr>
              <w:t>50</w:t>
            </w:r>
          </w:p>
        </w:tc>
      </w:tr>
      <w:tr w:rsidR="00365895" w:rsidRPr="001C0E1B" w14:paraId="25597AE3" w14:textId="77777777" w:rsidTr="00D85AF4">
        <w:trPr>
          <w:cantSplit/>
          <w:jc w:val="center"/>
        </w:trPr>
        <w:tc>
          <w:tcPr>
            <w:tcW w:w="1949" w:type="dxa"/>
          </w:tcPr>
          <w:p w14:paraId="1E743F3A" w14:textId="24348651" w:rsidR="00365895" w:rsidRPr="001C0E1B" w:rsidRDefault="00365895" w:rsidP="00365895">
            <w:pPr>
              <w:pStyle w:val="TAL"/>
            </w:pPr>
            <w:r>
              <w:rPr>
                <w:rFonts w:hint="eastAsia"/>
                <w:lang w:eastAsia="ko-KR"/>
              </w:rPr>
              <w:t>Thresh</w:t>
            </w:r>
            <w:r>
              <w:rPr>
                <w:rFonts w:hint="eastAsia"/>
                <w:vertAlign w:val="subscript"/>
                <w:lang w:eastAsia="ko-KR"/>
              </w:rPr>
              <w:t>x, highP</w:t>
            </w:r>
          </w:p>
        </w:tc>
        <w:tc>
          <w:tcPr>
            <w:tcW w:w="1792" w:type="dxa"/>
          </w:tcPr>
          <w:p w14:paraId="6CAA50FC" w14:textId="0E11A772" w:rsidR="00365895" w:rsidRPr="001C0E1B" w:rsidRDefault="00365895" w:rsidP="00365895">
            <w:pPr>
              <w:pStyle w:val="TAC"/>
              <w:rPr>
                <w:rFonts w:cs="v4.2.0"/>
              </w:rPr>
            </w:pPr>
            <w:r w:rsidRPr="009E2284">
              <w:rPr>
                <w:rFonts w:cs="v4.2.0"/>
              </w:rPr>
              <w:t>dB</w:t>
            </w:r>
          </w:p>
        </w:tc>
        <w:tc>
          <w:tcPr>
            <w:tcW w:w="2742" w:type="dxa"/>
            <w:gridSpan w:val="3"/>
          </w:tcPr>
          <w:p w14:paraId="5CF1C73C" w14:textId="565187F8" w:rsidR="00365895" w:rsidRPr="001C0E1B" w:rsidRDefault="00365895" w:rsidP="00365895">
            <w:pPr>
              <w:pStyle w:val="TAC"/>
              <w:rPr>
                <w:rFonts w:cs="v4.2.0"/>
              </w:rPr>
            </w:pPr>
            <w:r>
              <w:rPr>
                <w:rFonts w:cs="v4.2.0" w:hint="eastAsia"/>
                <w:lang w:eastAsia="ko-KR"/>
              </w:rPr>
              <w:t>48</w:t>
            </w:r>
          </w:p>
        </w:tc>
        <w:tc>
          <w:tcPr>
            <w:tcW w:w="2423" w:type="dxa"/>
            <w:gridSpan w:val="4"/>
          </w:tcPr>
          <w:p w14:paraId="42753405" w14:textId="10DA20D8" w:rsidR="00365895" w:rsidRPr="001C0E1B" w:rsidRDefault="00365895" w:rsidP="00365895">
            <w:pPr>
              <w:pStyle w:val="TAC"/>
              <w:rPr>
                <w:rFonts w:cs="v4.2.0"/>
              </w:rPr>
            </w:pPr>
            <w:r>
              <w:rPr>
                <w:rFonts w:cs="v4.2.0" w:hint="eastAsia"/>
                <w:lang w:eastAsia="ko-KR"/>
              </w:rPr>
              <w:t>48</w:t>
            </w:r>
          </w:p>
        </w:tc>
      </w:tr>
      <w:tr w:rsidR="00365895" w:rsidRPr="001C0E1B" w14:paraId="549E7251" w14:textId="77777777" w:rsidTr="00D85AF4">
        <w:trPr>
          <w:cantSplit/>
          <w:jc w:val="center"/>
        </w:trPr>
        <w:tc>
          <w:tcPr>
            <w:tcW w:w="1949" w:type="dxa"/>
          </w:tcPr>
          <w:p w14:paraId="495B3AF8" w14:textId="1B2AB997" w:rsidR="00365895" w:rsidRPr="001C0E1B" w:rsidRDefault="00365895" w:rsidP="00365895">
            <w:pPr>
              <w:pStyle w:val="TAL"/>
            </w:pPr>
            <w:r>
              <w:rPr>
                <w:rFonts w:hint="eastAsia"/>
                <w:lang w:eastAsia="ko-KR"/>
              </w:rPr>
              <w:t>Thresh</w:t>
            </w:r>
            <w:r>
              <w:rPr>
                <w:rFonts w:hint="eastAsia"/>
                <w:vertAlign w:val="subscript"/>
                <w:lang w:eastAsia="ko-KR"/>
              </w:rPr>
              <w:t>serving, lowP</w:t>
            </w:r>
          </w:p>
        </w:tc>
        <w:tc>
          <w:tcPr>
            <w:tcW w:w="1792" w:type="dxa"/>
          </w:tcPr>
          <w:p w14:paraId="4BF22225" w14:textId="511E9565" w:rsidR="00365895" w:rsidRPr="001C0E1B" w:rsidRDefault="00365895" w:rsidP="00365895">
            <w:pPr>
              <w:pStyle w:val="TAC"/>
              <w:rPr>
                <w:rFonts w:cs="v4.2.0"/>
              </w:rPr>
            </w:pPr>
            <w:r w:rsidRPr="009E2284">
              <w:rPr>
                <w:rFonts w:cs="v4.2.0"/>
              </w:rPr>
              <w:t>dB</w:t>
            </w:r>
          </w:p>
        </w:tc>
        <w:tc>
          <w:tcPr>
            <w:tcW w:w="2742" w:type="dxa"/>
            <w:gridSpan w:val="3"/>
          </w:tcPr>
          <w:p w14:paraId="2314CE6B" w14:textId="1D561EBB" w:rsidR="00365895" w:rsidRPr="001C0E1B" w:rsidRDefault="00365895" w:rsidP="00365895">
            <w:pPr>
              <w:pStyle w:val="TAC"/>
              <w:rPr>
                <w:rFonts w:cs="v4.2.0"/>
              </w:rPr>
            </w:pPr>
            <w:r>
              <w:rPr>
                <w:rFonts w:cs="v4.2.0" w:hint="eastAsia"/>
                <w:lang w:eastAsia="ko-KR"/>
              </w:rPr>
              <w:t>44</w:t>
            </w:r>
          </w:p>
        </w:tc>
        <w:tc>
          <w:tcPr>
            <w:tcW w:w="2423" w:type="dxa"/>
            <w:gridSpan w:val="4"/>
          </w:tcPr>
          <w:p w14:paraId="703FA4B4" w14:textId="0BE5BA03" w:rsidR="00365895" w:rsidRPr="001C0E1B" w:rsidRDefault="00365895" w:rsidP="00365895">
            <w:pPr>
              <w:pStyle w:val="TAC"/>
              <w:rPr>
                <w:rFonts w:cs="v4.2.0"/>
              </w:rPr>
            </w:pPr>
            <w:r>
              <w:rPr>
                <w:rFonts w:cs="v4.2.0" w:hint="eastAsia"/>
                <w:lang w:eastAsia="ko-KR"/>
              </w:rPr>
              <w:t>44</w:t>
            </w:r>
          </w:p>
        </w:tc>
      </w:tr>
      <w:tr w:rsidR="00365895" w:rsidRPr="001C0E1B" w14:paraId="2504CBD7" w14:textId="77777777" w:rsidTr="00D85AF4">
        <w:trPr>
          <w:cantSplit/>
          <w:jc w:val="center"/>
        </w:trPr>
        <w:tc>
          <w:tcPr>
            <w:tcW w:w="1949" w:type="dxa"/>
          </w:tcPr>
          <w:p w14:paraId="61FDFA6E" w14:textId="071DC2E9" w:rsidR="00365895" w:rsidRPr="001C0E1B" w:rsidRDefault="00365895" w:rsidP="00365895">
            <w:pPr>
              <w:pStyle w:val="TAL"/>
            </w:pPr>
            <w:r>
              <w:rPr>
                <w:rFonts w:hint="eastAsia"/>
                <w:lang w:eastAsia="ko-KR"/>
              </w:rPr>
              <w:t>Thresh</w:t>
            </w:r>
            <w:r>
              <w:rPr>
                <w:rFonts w:hint="eastAsia"/>
                <w:vertAlign w:val="subscript"/>
                <w:lang w:eastAsia="ko-KR"/>
              </w:rPr>
              <w:t>x, lowP</w:t>
            </w:r>
          </w:p>
        </w:tc>
        <w:tc>
          <w:tcPr>
            <w:tcW w:w="1792" w:type="dxa"/>
          </w:tcPr>
          <w:p w14:paraId="677D2E2B" w14:textId="1BCB1281" w:rsidR="00365895" w:rsidRPr="001C0E1B" w:rsidRDefault="00365895" w:rsidP="00365895">
            <w:pPr>
              <w:pStyle w:val="TAC"/>
              <w:rPr>
                <w:rFonts w:cs="v4.2.0"/>
              </w:rPr>
            </w:pPr>
            <w:r w:rsidRPr="009E2284">
              <w:rPr>
                <w:rFonts w:cs="v4.2.0"/>
              </w:rPr>
              <w:t>dB</w:t>
            </w:r>
          </w:p>
        </w:tc>
        <w:tc>
          <w:tcPr>
            <w:tcW w:w="2742" w:type="dxa"/>
            <w:gridSpan w:val="3"/>
          </w:tcPr>
          <w:p w14:paraId="48610A27" w14:textId="589198A2" w:rsidR="00365895" w:rsidRPr="001C0E1B" w:rsidRDefault="00365895" w:rsidP="00365895">
            <w:pPr>
              <w:pStyle w:val="TAC"/>
              <w:rPr>
                <w:rFonts w:cs="v4.2.0"/>
              </w:rPr>
            </w:pPr>
            <w:r>
              <w:rPr>
                <w:rFonts w:cs="v4.2.0" w:hint="eastAsia"/>
                <w:lang w:eastAsia="ko-KR"/>
              </w:rPr>
              <w:t>50</w:t>
            </w:r>
          </w:p>
        </w:tc>
        <w:tc>
          <w:tcPr>
            <w:tcW w:w="2423" w:type="dxa"/>
            <w:gridSpan w:val="4"/>
          </w:tcPr>
          <w:p w14:paraId="4DCF4E89" w14:textId="64995A69" w:rsidR="00365895" w:rsidRPr="001C0E1B" w:rsidRDefault="00365895" w:rsidP="00365895">
            <w:pPr>
              <w:pStyle w:val="TAC"/>
              <w:rPr>
                <w:rFonts w:cs="v4.2.0"/>
              </w:rPr>
            </w:pPr>
            <w:r>
              <w:rPr>
                <w:rFonts w:cs="v4.2.0" w:hint="eastAsia"/>
                <w:lang w:eastAsia="ko-KR"/>
              </w:rPr>
              <w:t>50</w:t>
            </w:r>
          </w:p>
        </w:tc>
      </w:tr>
      <w:tr w:rsidR="00FA4D32" w:rsidRPr="001C0E1B" w14:paraId="2272C0D4" w14:textId="77777777" w:rsidTr="00D85AF4">
        <w:trPr>
          <w:cantSplit/>
          <w:jc w:val="center"/>
        </w:trPr>
        <w:tc>
          <w:tcPr>
            <w:tcW w:w="1949" w:type="dxa"/>
          </w:tcPr>
          <w:p w14:paraId="4E96DC5A" w14:textId="77777777" w:rsidR="00FA4D32" w:rsidRPr="001C0E1B" w:rsidRDefault="00FA4D32" w:rsidP="00410168">
            <w:pPr>
              <w:pStyle w:val="TAL"/>
            </w:pPr>
            <w:r w:rsidRPr="001C0E1B">
              <w:t xml:space="preserve">Propagation Condition </w:t>
            </w:r>
          </w:p>
        </w:tc>
        <w:tc>
          <w:tcPr>
            <w:tcW w:w="1792" w:type="dxa"/>
          </w:tcPr>
          <w:p w14:paraId="0C905785" w14:textId="77777777" w:rsidR="00FA4D32" w:rsidRPr="001C0E1B" w:rsidRDefault="00FA4D32" w:rsidP="00410168">
            <w:pPr>
              <w:pStyle w:val="TAC"/>
            </w:pPr>
          </w:p>
        </w:tc>
        <w:tc>
          <w:tcPr>
            <w:tcW w:w="5165" w:type="dxa"/>
            <w:gridSpan w:val="7"/>
          </w:tcPr>
          <w:p w14:paraId="187A2F3C" w14:textId="77777777" w:rsidR="00FA4D32" w:rsidRPr="001C0E1B" w:rsidRDefault="00FA4D32" w:rsidP="00410168">
            <w:pPr>
              <w:pStyle w:val="TAC"/>
            </w:pPr>
            <w:r w:rsidRPr="001C0E1B">
              <w:rPr>
                <w:rFonts w:cs="v4.2.0"/>
              </w:rPr>
              <w:t>AWGN</w:t>
            </w:r>
          </w:p>
        </w:tc>
      </w:tr>
      <w:tr w:rsidR="00365895" w:rsidRPr="001C0E1B" w14:paraId="3AC19266" w14:textId="77777777" w:rsidTr="00E83514">
        <w:trPr>
          <w:cantSplit/>
          <w:jc w:val="center"/>
        </w:trPr>
        <w:tc>
          <w:tcPr>
            <w:tcW w:w="8906" w:type="dxa"/>
            <w:gridSpan w:val="9"/>
          </w:tcPr>
          <w:p w14:paraId="7E73EAC5" w14:textId="77777777" w:rsidR="00365895" w:rsidRPr="00C13FEA" w:rsidRDefault="00365895" w:rsidP="00365895">
            <w:pPr>
              <w:pStyle w:val="TAN"/>
            </w:pPr>
            <w:r w:rsidRPr="00C13FEA">
              <w:t>Note 1:</w:t>
            </w:r>
            <w:r w:rsidRPr="00C13FEA">
              <w:tab/>
              <w:t>OCNG shall be used such that both cells are fully allocated and a constant total transmitted power spectral density is achieved for all OFDM symbols.</w:t>
            </w:r>
          </w:p>
          <w:p w14:paraId="4002830C" w14:textId="77777777" w:rsidR="00365895" w:rsidRPr="00C13FEA" w:rsidRDefault="00365895" w:rsidP="00365895">
            <w:pPr>
              <w:pStyle w:val="TAN"/>
            </w:pPr>
            <w:r w:rsidRPr="00C13FEA">
              <w:t>Note 2:</w:t>
            </w:r>
            <w:r w:rsidRPr="00C13FEA">
              <w:tab/>
              <w:t xml:space="preserve">Interference from other cells and noise sources not specified in the test is assumed to be constant over subcarriers and time and shall be modelled as AWGN of appropriate power for </w:t>
            </w:r>
            <w:r w:rsidRPr="00C13FEA">
              <w:object w:dxaOrig="420" w:dyaOrig="420" w14:anchorId="4BD9D2AC">
                <v:shape id="_x0000_i1137" type="#_x0000_t75" style="width:20.55pt;height:20.55pt" o:ole="" fillcolor="window">
                  <v:imagedata r:id="rId11" o:title=""/>
                </v:shape>
                <o:OLEObject Type="Embed" ProgID="Equation.3" ShapeID="_x0000_i1137" DrawAspect="Content" ObjectID="_1813122414" r:id="rId131"/>
              </w:object>
            </w:r>
            <w:r w:rsidRPr="00C13FEA">
              <w:t xml:space="preserve"> to be fulfilled.</w:t>
            </w:r>
          </w:p>
          <w:p w14:paraId="3CCA5F94" w14:textId="3B6A4A63" w:rsidR="00365895" w:rsidRPr="001C0E1B" w:rsidRDefault="00365895" w:rsidP="00365895">
            <w:pPr>
              <w:pStyle w:val="TAN"/>
            </w:pPr>
            <w:r w:rsidRPr="00C13FEA">
              <w:t>Note 3:</w:t>
            </w:r>
            <w:r w:rsidRPr="00C13FEA">
              <w:tab/>
              <w:t>SS-RSRP levels have been derived from other parameters for information purposes. They are not settable parameters themselves.</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13685F34" w14:textId="77777777" w:rsidR="004C51BF" w:rsidRPr="001C0E1B" w:rsidRDefault="004C51BF" w:rsidP="004C51B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2619130D" w14:textId="77777777" w:rsidR="004C51BF" w:rsidRPr="001C0E1B" w:rsidRDefault="004C51BF" w:rsidP="004C51BF">
      <w:r w:rsidRPr="001C0E1B">
        <w:t xml:space="preserve">The cell re-selection delay to a higher priority cell shall be less than </w:t>
      </w:r>
      <w:r>
        <w:rPr>
          <w:rFonts w:hint="eastAsia"/>
          <w:lang w:eastAsia="ko-KR"/>
        </w:rPr>
        <w:t>66</w:t>
      </w:r>
      <w:r w:rsidRPr="001C0E1B">
        <w:t xml:space="preserve"> s.</w:t>
      </w:r>
    </w:p>
    <w:p w14:paraId="2AFCA64D" w14:textId="77777777" w:rsidR="004C51BF" w:rsidRPr="001C0E1B" w:rsidRDefault="004C51BF" w:rsidP="004C51BF">
      <w:r w:rsidRPr="001C0E1B">
        <w:lastRenderedPageBreak/>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3984A3E0" w14:textId="77777777" w:rsidR="004C51BF" w:rsidRDefault="004C51BF" w:rsidP="004C51BF">
      <w:pPr>
        <w:rPr>
          <w:rFonts w:cs="v4.2.0"/>
        </w:rPr>
      </w:pPr>
      <w:r w:rsidRPr="001C0E1B">
        <w:rPr>
          <w:rFonts w:cs="v4.2.0"/>
        </w:rPr>
        <w:t xml:space="preserve">The cell re-selection delay to a lower priority cell shall be less than </w:t>
      </w:r>
      <w:r>
        <w:rPr>
          <w:rFonts w:cs="v4.2.0" w:hint="eastAsia"/>
          <w:lang w:eastAsia="ko-KR"/>
        </w:rPr>
        <w:t>6</w:t>
      </w:r>
      <w:r w:rsidRPr="001C0E1B">
        <w:rPr>
          <w:rFonts w:cs="v4.2.0"/>
        </w:rPr>
        <w:t xml:space="preserve"> s.</w:t>
      </w:r>
    </w:p>
    <w:p w14:paraId="09ACEEF4" w14:textId="77777777" w:rsidR="004C51BF" w:rsidRDefault="004C51BF" w:rsidP="004C51BF">
      <w:r w:rsidRPr="001C0E1B">
        <w:rPr>
          <w:rFonts w:cs="v4.2.0"/>
        </w:rPr>
        <w:t>The rate of correct cell reselections observed during repeated tests shall be at least 90%.</w:t>
      </w:r>
    </w:p>
    <w:p w14:paraId="4A57AEE0" w14:textId="54CC3B98" w:rsidR="004C51BF" w:rsidRPr="001C0E1B" w:rsidRDefault="004C51BF" w:rsidP="004C51B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w:t>
      </w:r>
    </w:p>
    <w:p w14:paraId="20DCB5F9" w14:textId="77777777" w:rsidR="004C51BF" w:rsidRPr="001C0E1B" w:rsidRDefault="004C51BF" w:rsidP="004C51BF">
      <w:r w:rsidRPr="001C0E1B">
        <w:t>Where:</w:t>
      </w:r>
    </w:p>
    <w:p w14:paraId="4E3DC8D4" w14:textId="77777777" w:rsidR="004C51BF" w:rsidRDefault="004C51BF" w:rsidP="004C51B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w:t>
      </w:r>
      <w:r>
        <w:rPr>
          <w:rFonts w:hint="eastAsia"/>
          <w:lang w:eastAsia="ko-KR"/>
        </w:rPr>
        <w:t>2C.9</w:t>
      </w:r>
    </w:p>
    <w:p w14:paraId="334E4FC6" w14:textId="25EB95C7" w:rsidR="004C51BF" w:rsidRPr="001C0E1B" w:rsidRDefault="004C51BF" w:rsidP="004C51BF">
      <w:pPr>
        <w:keepLines/>
        <w:ind w:left="1985" w:hanging="1701"/>
      </w:pPr>
      <w:r w:rsidRPr="001C0E1B">
        <w:rPr>
          <w:rFonts w:cs="v4.2.0"/>
        </w:rPr>
        <w:t>T</w:t>
      </w:r>
      <w:r w:rsidRPr="001C0E1B">
        <w:rPr>
          <w:rFonts w:cs="v4.2.0"/>
          <w:vertAlign w:val="subscript"/>
        </w:rPr>
        <w:t>evaluate, NR_inter</w:t>
      </w:r>
      <w:r>
        <w:rPr>
          <w:rFonts w:cs="v4.2.0" w:hint="eastAsia"/>
          <w:vertAlign w:val="subscript"/>
          <w:lang w:eastAsia="ko-KR"/>
        </w:rPr>
        <w:t>_enh</w:t>
      </w:r>
      <w:r w:rsidRPr="001C0E1B">
        <w:tab/>
        <w:t>See Table 4.2</w:t>
      </w:r>
      <w:r>
        <w:t>C</w:t>
      </w:r>
      <w:r w:rsidRPr="001C0E1B">
        <w:t>.2.4-</w:t>
      </w:r>
      <w:r>
        <w:rPr>
          <w:rFonts w:hint="eastAsia"/>
          <w:lang w:eastAsia="ko-KR"/>
        </w:rPr>
        <w:t>2</w:t>
      </w:r>
      <w:r w:rsidRPr="001C0E1B">
        <w:t xml:space="preserve"> in clause 4.2</w:t>
      </w:r>
      <w:r>
        <w:rPr>
          <w:rFonts w:eastAsia="Malgun Gothic" w:hint="eastAsia"/>
          <w:lang w:eastAsia="ko-KR"/>
        </w:rPr>
        <w:t>C</w:t>
      </w:r>
      <w:r w:rsidRPr="001C0E1B">
        <w:t>.2.4</w:t>
      </w:r>
    </w:p>
    <w:p w14:paraId="5E5721D7" w14:textId="77777777" w:rsidR="004C51BF" w:rsidRPr="001C0E1B" w:rsidRDefault="004C51BF" w:rsidP="004C51BF">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4FBA16D0" w14:textId="77777777" w:rsidR="004C51BF" w:rsidRDefault="004C51BF" w:rsidP="004C51BF">
      <w:r w:rsidRPr="001C0E1B">
        <w:t>This gives a total of 6</w:t>
      </w:r>
      <w:r>
        <w:rPr>
          <w:rFonts w:hint="eastAsia"/>
          <w:lang w:eastAsia="ko-KR"/>
        </w:rPr>
        <w:t>5</w:t>
      </w:r>
      <w:r w:rsidRPr="001C0E1B">
        <w:t>.</w:t>
      </w:r>
      <w:r>
        <w:rPr>
          <w:rFonts w:hint="eastAsia"/>
          <w:lang w:eastAsia="ko-KR"/>
        </w:rPr>
        <w:t>12</w:t>
      </w:r>
      <w:r w:rsidRPr="001C0E1B">
        <w:t xml:space="preserve"> s, allow 6</w:t>
      </w:r>
      <w:r>
        <w:rPr>
          <w:rFonts w:hint="eastAsia"/>
          <w:lang w:eastAsia="ko-KR"/>
        </w:rPr>
        <w:t>6</w:t>
      </w:r>
      <w:r w:rsidRPr="001C0E1B">
        <w:t xml:space="preserve"> s for </w:t>
      </w:r>
      <w:r w:rsidRPr="001C0E1B">
        <w:rPr>
          <w:rFonts w:cs="v4.2.0"/>
        </w:rPr>
        <w:t>the cell re-selection delay to a higher priority</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lastRenderedPageBreak/>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6A51404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B31086" w14:textId="77777777" w:rsidR="00007CD2" w:rsidRPr="007479E8" w:rsidRDefault="00007CD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8DC1D1" w14:textId="77777777" w:rsidR="00007CD2" w:rsidRPr="007479E8" w:rsidRDefault="00007CD2" w:rsidP="005C1D22">
            <w:pPr>
              <w:pStyle w:val="TAH"/>
              <w:rPr>
                <w:lang w:eastAsia="zh-TW"/>
              </w:rPr>
            </w:pPr>
            <w:r w:rsidRPr="007479E8">
              <w:rPr>
                <w:lang w:eastAsia="zh-TW"/>
              </w:rPr>
              <w:t>Description</w:t>
            </w:r>
          </w:p>
        </w:tc>
      </w:tr>
      <w:tr w:rsidR="00007CD2" w:rsidRPr="007479E8" w14:paraId="1F796085"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A1C877D" w14:textId="77777777" w:rsidR="00007CD2" w:rsidRPr="007479E8" w:rsidRDefault="00007CD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86A51F" w14:textId="77777777" w:rsidR="00007CD2" w:rsidRPr="007479E8" w:rsidRDefault="00007CD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28D91EF"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788205" w14:textId="77777777" w:rsidR="00007CD2" w:rsidRPr="007479E8" w:rsidRDefault="00007CD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20BA08" w14:textId="77777777" w:rsidR="00007CD2" w:rsidRPr="007479E8" w:rsidRDefault="00007CD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27B17889"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244D2C" w14:textId="0C7A7C80" w:rsidR="00906650" w:rsidRPr="007479E8" w:rsidRDefault="00906650" w:rsidP="00906650">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26AE1FF" w14:textId="77777777" w:rsidTr="005C1D22">
        <w:trPr>
          <w:cantSplit/>
          <w:trHeight w:val="187"/>
        </w:trPr>
        <w:tc>
          <w:tcPr>
            <w:tcW w:w="2802" w:type="dxa"/>
            <w:gridSpan w:val="2"/>
            <w:tcBorders>
              <w:bottom w:val="nil"/>
            </w:tcBorders>
            <w:shd w:val="clear" w:color="auto" w:fill="auto"/>
          </w:tcPr>
          <w:p w14:paraId="319E39F0" w14:textId="77777777" w:rsidR="00007CD2" w:rsidRPr="001C0E1B" w:rsidRDefault="00007CD2" w:rsidP="005C1D22">
            <w:pPr>
              <w:pStyle w:val="TAH"/>
            </w:pPr>
            <w:r w:rsidRPr="001C0E1B">
              <w:t>Parameter</w:t>
            </w:r>
          </w:p>
        </w:tc>
        <w:tc>
          <w:tcPr>
            <w:tcW w:w="708" w:type="dxa"/>
            <w:tcBorders>
              <w:bottom w:val="nil"/>
            </w:tcBorders>
            <w:shd w:val="clear" w:color="auto" w:fill="auto"/>
          </w:tcPr>
          <w:p w14:paraId="1E216A88" w14:textId="77777777" w:rsidR="00007CD2" w:rsidRPr="001C0E1B" w:rsidRDefault="00007CD2" w:rsidP="005C1D22">
            <w:pPr>
              <w:pStyle w:val="TAH"/>
            </w:pPr>
            <w:r w:rsidRPr="001C0E1B">
              <w:t>Unit</w:t>
            </w:r>
          </w:p>
        </w:tc>
        <w:tc>
          <w:tcPr>
            <w:tcW w:w="1418" w:type="dxa"/>
            <w:vMerge w:val="restart"/>
          </w:tcPr>
          <w:p w14:paraId="03009BAE" w14:textId="77777777" w:rsidR="00007CD2" w:rsidRPr="001C0E1B" w:rsidRDefault="00007CD2" w:rsidP="005C1D22">
            <w:pPr>
              <w:pStyle w:val="TAH"/>
            </w:pPr>
            <w:r w:rsidRPr="001C0E1B">
              <w:t>Test configuration</w:t>
            </w:r>
          </w:p>
        </w:tc>
        <w:tc>
          <w:tcPr>
            <w:tcW w:w="1134" w:type="dxa"/>
            <w:vMerge w:val="restart"/>
          </w:tcPr>
          <w:p w14:paraId="4961257F" w14:textId="77777777" w:rsidR="00007CD2" w:rsidRPr="001C0E1B" w:rsidRDefault="00007CD2" w:rsidP="005C1D22">
            <w:pPr>
              <w:pStyle w:val="TAH"/>
            </w:pPr>
            <w:r w:rsidRPr="001C0E1B">
              <w:t>Value</w:t>
            </w:r>
          </w:p>
        </w:tc>
        <w:tc>
          <w:tcPr>
            <w:tcW w:w="3544" w:type="dxa"/>
            <w:vMerge w:val="restart"/>
          </w:tcPr>
          <w:p w14:paraId="2EE85753" w14:textId="77777777" w:rsidR="00007CD2" w:rsidRPr="001C0E1B" w:rsidRDefault="00007CD2" w:rsidP="005C1D22">
            <w:pPr>
              <w:pStyle w:val="TAH"/>
            </w:pPr>
            <w:r w:rsidRPr="001C0E1B">
              <w:t>Comment</w:t>
            </w:r>
          </w:p>
        </w:tc>
      </w:tr>
      <w:tr w:rsidR="00007CD2" w:rsidRPr="001C0E1B" w14:paraId="0A560F14" w14:textId="77777777" w:rsidTr="005C1D22">
        <w:trPr>
          <w:cantSplit/>
          <w:trHeight w:val="187"/>
        </w:trPr>
        <w:tc>
          <w:tcPr>
            <w:tcW w:w="2802" w:type="dxa"/>
            <w:gridSpan w:val="2"/>
            <w:tcBorders>
              <w:top w:val="nil"/>
            </w:tcBorders>
            <w:shd w:val="clear" w:color="auto" w:fill="auto"/>
          </w:tcPr>
          <w:p w14:paraId="796CBB1D" w14:textId="77777777" w:rsidR="00007CD2" w:rsidRPr="001C0E1B" w:rsidRDefault="00007CD2" w:rsidP="005C1D22">
            <w:pPr>
              <w:pStyle w:val="TAH"/>
            </w:pPr>
          </w:p>
        </w:tc>
        <w:tc>
          <w:tcPr>
            <w:tcW w:w="708" w:type="dxa"/>
            <w:tcBorders>
              <w:top w:val="nil"/>
            </w:tcBorders>
            <w:shd w:val="clear" w:color="auto" w:fill="auto"/>
          </w:tcPr>
          <w:p w14:paraId="5B5352AD" w14:textId="77777777" w:rsidR="00007CD2" w:rsidRPr="001C0E1B" w:rsidRDefault="00007CD2" w:rsidP="005C1D22">
            <w:pPr>
              <w:pStyle w:val="TAH"/>
            </w:pPr>
          </w:p>
        </w:tc>
        <w:tc>
          <w:tcPr>
            <w:tcW w:w="1418" w:type="dxa"/>
            <w:vMerge/>
          </w:tcPr>
          <w:p w14:paraId="26979C87" w14:textId="77777777" w:rsidR="00007CD2" w:rsidRPr="001C0E1B" w:rsidRDefault="00007CD2" w:rsidP="005C1D22">
            <w:pPr>
              <w:pStyle w:val="TAH"/>
            </w:pPr>
          </w:p>
        </w:tc>
        <w:tc>
          <w:tcPr>
            <w:tcW w:w="1134" w:type="dxa"/>
            <w:vMerge/>
          </w:tcPr>
          <w:p w14:paraId="215CAD2E" w14:textId="77777777" w:rsidR="00007CD2" w:rsidRPr="001C0E1B" w:rsidRDefault="00007CD2" w:rsidP="005C1D22">
            <w:pPr>
              <w:pStyle w:val="TAH"/>
            </w:pPr>
          </w:p>
        </w:tc>
        <w:tc>
          <w:tcPr>
            <w:tcW w:w="3544" w:type="dxa"/>
            <w:vMerge/>
          </w:tcPr>
          <w:p w14:paraId="7B6C71C8" w14:textId="77777777" w:rsidR="00007CD2" w:rsidRPr="001C0E1B" w:rsidRDefault="00007CD2" w:rsidP="005C1D22">
            <w:pPr>
              <w:pStyle w:val="TAH"/>
            </w:pPr>
          </w:p>
        </w:tc>
      </w:tr>
      <w:tr w:rsidR="00007CD2" w:rsidRPr="001C0E1B" w14:paraId="6F7F224D" w14:textId="77777777" w:rsidTr="005C1D22">
        <w:trPr>
          <w:cantSplit/>
          <w:trHeight w:val="187"/>
        </w:trPr>
        <w:tc>
          <w:tcPr>
            <w:tcW w:w="1008" w:type="dxa"/>
            <w:tcBorders>
              <w:bottom w:val="nil"/>
            </w:tcBorders>
            <w:shd w:val="clear" w:color="auto" w:fill="auto"/>
          </w:tcPr>
          <w:p w14:paraId="228D2AD7" w14:textId="77777777" w:rsidR="00007CD2" w:rsidRPr="001C0E1B" w:rsidRDefault="00007CD2" w:rsidP="005C1D22">
            <w:pPr>
              <w:pStyle w:val="TAL"/>
            </w:pPr>
            <w:r w:rsidRPr="004E396D">
              <w:t>Initial condition</w:t>
            </w:r>
          </w:p>
        </w:tc>
        <w:tc>
          <w:tcPr>
            <w:tcW w:w="1794" w:type="dxa"/>
            <w:tcBorders>
              <w:bottom w:val="single" w:sz="4" w:space="0" w:color="auto"/>
            </w:tcBorders>
          </w:tcPr>
          <w:p w14:paraId="1CB132E7" w14:textId="77777777" w:rsidR="00007CD2" w:rsidRPr="001C0E1B" w:rsidRDefault="00007CD2" w:rsidP="005C1D22">
            <w:pPr>
              <w:pStyle w:val="TAL"/>
            </w:pPr>
            <w:r w:rsidRPr="001C0E1B">
              <w:t>Active cell</w:t>
            </w:r>
          </w:p>
        </w:tc>
        <w:tc>
          <w:tcPr>
            <w:tcW w:w="708" w:type="dxa"/>
            <w:tcBorders>
              <w:bottom w:val="single" w:sz="4" w:space="0" w:color="auto"/>
            </w:tcBorders>
          </w:tcPr>
          <w:p w14:paraId="54FA959E" w14:textId="77777777" w:rsidR="00007CD2" w:rsidRPr="001C0E1B" w:rsidRDefault="00007CD2" w:rsidP="005C1D22">
            <w:pPr>
              <w:pStyle w:val="TAC"/>
            </w:pPr>
          </w:p>
        </w:tc>
        <w:tc>
          <w:tcPr>
            <w:tcW w:w="1418" w:type="dxa"/>
            <w:tcBorders>
              <w:bottom w:val="single" w:sz="4" w:space="0" w:color="auto"/>
            </w:tcBorders>
          </w:tcPr>
          <w:p w14:paraId="2C4AB61A" w14:textId="77777777" w:rsidR="00007CD2" w:rsidRPr="001C0E1B" w:rsidRDefault="00007CD2" w:rsidP="005C1D22">
            <w:pPr>
              <w:pStyle w:val="TAC"/>
            </w:pPr>
            <w:r w:rsidRPr="001C0E1B">
              <w:t>1</w:t>
            </w:r>
            <w:r>
              <w:t>, 2</w:t>
            </w:r>
          </w:p>
        </w:tc>
        <w:tc>
          <w:tcPr>
            <w:tcW w:w="1134" w:type="dxa"/>
            <w:tcBorders>
              <w:bottom w:val="single" w:sz="4" w:space="0" w:color="auto"/>
            </w:tcBorders>
          </w:tcPr>
          <w:p w14:paraId="4938C5E8" w14:textId="77777777" w:rsidR="00007CD2" w:rsidRPr="001C0E1B" w:rsidRDefault="00007CD2" w:rsidP="005C1D22">
            <w:pPr>
              <w:pStyle w:val="TAC"/>
            </w:pPr>
            <w:r w:rsidRPr="001C0E1B">
              <w:t>Cell1</w:t>
            </w:r>
          </w:p>
        </w:tc>
        <w:tc>
          <w:tcPr>
            <w:tcW w:w="3544" w:type="dxa"/>
            <w:tcBorders>
              <w:bottom w:val="single" w:sz="4" w:space="0" w:color="auto"/>
            </w:tcBorders>
          </w:tcPr>
          <w:p w14:paraId="220D338B" w14:textId="77777777" w:rsidR="00007CD2" w:rsidRPr="001C0E1B" w:rsidRDefault="00007CD2" w:rsidP="005C1D22">
            <w:pPr>
              <w:pStyle w:val="TAC"/>
            </w:pPr>
          </w:p>
        </w:tc>
      </w:tr>
      <w:tr w:rsidR="00007CD2" w:rsidRPr="001C0E1B" w14:paraId="3EE85C5D" w14:textId="77777777" w:rsidTr="005C1D22">
        <w:trPr>
          <w:cantSplit/>
          <w:trHeight w:val="187"/>
        </w:trPr>
        <w:tc>
          <w:tcPr>
            <w:tcW w:w="1008" w:type="dxa"/>
            <w:shd w:val="clear" w:color="auto" w:fill="auto"/>
          </w:tcPr>
          <w:p w14:paraId="7B53D6C2" w14:textId="77777777" w:rsidR="00007CD2" w:rsidRPr="001C0E1B" w:rsidRDefault="00007CD2" w:rsidP="005C1D22">
            <w:pPr>
              <w:pStyle w:val="TAL"/>
            </w:pPr>
            <w:r w:rsidRPr="001C0E1B">
              <w:t>T2 end condition</w:t>
            </w:r>
          </w:p>
        </w:tc>
        <w:tc>
          <w:tcPr>
            <w:tcW w:w="1794" w:type="dxa"/>
          </w:tcPr>
          <w:p w14:paraId="5A62DB2B" w14:textId="77777777" w:rsidR="00007CD2" w:rsidRPr="001C0E1B" w:rsidRDefault="00007CD2" w:rsidP="005C1D22">
            <w:pPr>
              <w:pStyle w:val="TAL"/>
            </w:pPr>
            <w:r w:rsidRPr="001C0E1B">
              <w:t>Active cell</w:t>
            </w:r>
          </w:p>
        </w:tc>
        <w:tc>
          <w:tcPr>
            <w:tcW w:w="708" w:type="dxa"/>
          </w:tcPr>
          <w:p w14:paraId="1D7EE2DB" w14:textId="77777777" w:rsidR="00007CD2" w:rsidRPr="001C0E1B" w:rsidRDefault="00007CD2" w:rsidP="005C1D22">
            <w:pPr>
              <w:pStyle w:val="TAC"/>
            </w:pPr>
          </w:p>
        </w:tc>
        <w:tc>
          <w:tcPr>
            <w:tcW w:w="1418" w:type="dxa"/>
          </w:tcPr>
          <w:p w14:paraId="27D1A40E" w14:textId="77777777" w:rsidR="00007CD2" w:rsidRPr="001C0E1B" w:rsidRDefault="00007CD2" w:rsidP="005C1D22">
            <w:pPr>
              <w:pStyle w:val="TAC"/>
            </w:pPr>
            <w:r w:rsidRPr="001C0E1B">
              <w:t>1</w:t>
            </w:r>
            <w:r>
              <w:t>, 2</w:t>
            </w:r>
          </w:p>
        </w:tc>
        <w:tc>
          <w:tcPr>
            <w:tcW w:w="1134" w:type="dxa"/>
          </w:tcPr>
          <w:p w14:paraId="308F8547" w14:textId="77777777" w:rsidR="00007CD2" w:rsidRPr="001C0E1B" w:rsidRDefault="00007CD2" w:rsidP="005C1D22">
            <w:pPr>
              <w:pStyle w:val="TAC"/>
            </w:pPr>
            <w:r w:rsidRPr="001C0E1B">
              <w:t>Cell2</w:t>
            </w:r>
          </w:p>
        </w:tc>
        <w:tc>
          <w:tcPr>
            <w:tcW w:w="3544" w:type="dxa"/>
            <w:tcBorders>
              <w:bottom w:val="single" w:sz="4" w:space="0" w:color="auto"/>
            </w:tcBorders>
          </w:tcPr>
          <w:p w14:paraId="0CF8C69E" w14:textId="77777777" w:rsidR="00007CD2" w:rsidRPr="001C0E1B" w:rsidRDefault="00007CD2" w:rsidP="005C1D22">
            <w:pPr>
              <w:pStyle w:val="TAC"/>
            </w:pPr>
          </w:p>
        </w:tc>
      </w:tr>
      <w:tr w:rsidR="00007CD2" w:rsidRPr="001C0E1B" w14:paraId="54488383" w14:textId="77777777" w:rsidTr="005C1D22">
        <w:trPr>
          <w:cantSplit/>
          <w:trHeight w:val="187"/>
        </w:trPr>
        <w:tc>
          <w:tcPr>
            <w:tcW w:w="1008" w:type="dxa"/>
            <w:shd w:val="clear" w:color="auto" w:fill="auto"/>
          </w:tcPr>
          <w:p w14:paraId="732C21C4" w14:textId="77777777" w:rsidR="00007CD2" w:rsidRPr="001C0E1B" w:rsidRDefault="00007CD2" w:rsidP="005C1D22">
            <w:pPr>
              <w:pStyle w:val="TAL"/>
            </w:pPr>
          </w:p>
        </w:tc>
        <w:tc>
          <w:tcPr>
            <w:tcW w:w="1794" w:type="dxa"/>
          </w:tcPr>
          <w:p w14:paraId="7F184F11" w14:textId="77777777" w:rsidR="00007CD2" w:rsidRPr="001C0E1B" w:rsidRDefault="00007CD2" w:rsidP="005C1D22">
            <w:pPr>
              <w:pStyle w:val="TAL"/>
            </w:pPr>
            <w:r w:rsidRPr="001C0E1B">
              <w:t>Neighbour cells</w:t>
            </w:r>
          </w:p>
        </w:tc>
        <w:tc>
          <w:tcPr>
            <w:tcW w:w="708" w:type="dxa"/>
          </w:tcPr>
          <w:p w14:paraId="629E2A8C" w14:textId="77777777" w:rsidR="00007CD2" w:rsidRPr="001C0E1B" w:rsidRDefault="00007CD2" w:rsidP="005C1D22">
            <w:pPr>
              <w:pStyle w:val="TAC"/>
            </w:pPr>
          </w:p>
        </w:tc>
        <w:tc>
          <w:tcPr>
            <w:tcW w:w="1418" w:type="dxa"/>
          </w:tcPr>
          <w:p w14:paraId="68D321EF" w14:textId="77777777" w:rsidR="00007CD2" w:rsidRPr="001C0E1B" w:rsidRDefault="00007CD2" w:rsidP="005C1D22">
            <w:pPr>
              <w:pStyle w:val="TAC"/>
            </w:pPr>
            <w:r>
              <w:t>1, 2</w:t>
            </w:r>
          </w:p>
        </w:tc>
        <w:tc>
          <w:tcPr>
            <w:tcW w:w="1134" w:type="dxa"/>
          </w:tcPr>
          <w:p w14:paraId="06C9CF4E" w14:textId="77777777" w:rsidR="00007CD2" w:rsidRPr="001C0E1B" w:rsidRDefault="00007CD2" w:rsidP="005C1D22">
            <w:pPr>
              <w:pStyle w:val="TAC"/>
            </w:pPr>
            <w:r w:rsidRPr="001C0E1B">
              <w:t>Cell1</w:t>
            </w:r>
          </w:p>
        </w:tc>
        <w:tc>
          <w:tcPr>
            <w:tcW w:w="3544" w:type="dxa"/>
            <w:tcBorders>
              <w:bottom w:val="single" w:sz="4" w:space="0" w:color="auto"/>
            </w:tcBorders>
          </w:tcPr>
          <w:p w14:paraId="07229205" w14:textId="77777777" w:rsidR="00007CD2" w:rsidRPr="001C0E1B" w:rsidRDefault="00007CD2" w:rsidP="005C1D22">
            <w:pPr>
              <w:pStyle w:val="TAC"/>
            </w:pPr>
          </w:p>
        </w:tc>
      </w:tr>
      <w:tr w:rsidR="00007CD2" w:rsidRPr="001C0E1B" w14:paraId="106B4122" w14:textId="77777777" w:rsidTr="005C1D22">
        <w:trPr>
          <w:cantSplit/>
          <w:trHeight w:val="187"/>
        </w:trPr>
        <w:tc>
          <w:tcPr>
            <w:tcW w:w="2802" w:type="dxa"/>
            <w:gridSpan w:val="2"/>
          </w:tcPr>
          <w:p w14:paraId="7CEA0D2E" w14:textId="77777777" w:rsidR="00007CD2" w:rsidRPr="001C0E1B" w:rsidRDefault="00007CD2" w:rsidP="005C1D22">
            <w:pPr>
              <w:pStyle w:val="TAL"/>
            </w:pPr>
            <w:r w:rsidRPr="001C0E1B">
              <w:rPr>
                <w:rFonts w:cs="v4.2.0"/>
                <w:bCs/>
              </w:rPr>
              <w:t>RF Channel Number</w:t>
            </w:r>
          </w:p>
        </w:tc>
        <w:tc>
          <w:tcPr>
            <w:tcW w:w="708" w:type="dxa"/>
          </w:tcPr>
          <w:p w14:paraId="3A08A0B0" w14:textId="77777777" w:rsidR="00007CD2" w:rsidRPr="001C0E1B" w:rsidRDefault="00007CD2" w:rsidP="005C1D22">
            <w:pPr>
              <w:pStyle w:val="TAC"/>
            </w:pPr>
          </w:p>
        </w:tc>
        <w:tc>
          <w:tcPr>
            <w:tcW w:w="1418" w:type="dxa"/>
          </w:tcPr>
          <w:p w14:paraId="780946E4" w14:textId="77777777" w:rsidR="00007CD2" w:rsidRPr="001C0E1B" w:rsidRDefault="00007CD2" w:rsidP="005C1D22">
            <w:pPr>
              <w:pStyle w:val="TAC"/>
              <w:rPr>
                <w:rFonts w:cs="v4.2.0"/>
                <w:bCs/>
              </w:rPr>
            </w:pPr>
            <w:r w:rsidRPr="001C0E1B">
              <w:t>1</w:t>
            </w:r>
            <w:r>
              <w:t>, 2</w:t>
            </w:r>
          </w:p>
        </w:tc>
        <w:tc>
          <w:tcPr>
            <w:tcW w:w="1134" w:type="dxa"/>
          </w:tcPr>
          <w:p w14:paraId="16F1998F" w14:textId="77777777" w:rsidR="00007CD2" w:rsidRPr="001C0E1B" w:rsidRDefault="00007CD2" w:rsidP="005C1D22">
            <w:pPr>
              <w:pStyle w:val="TAC"/>
            </w:pPr>
            <w:r w:rsidRPr="001C0E1B">
              <w:rPr>
                <w:rFonts w:cs="v4.2.0"/>
                <w:bCs/>
              </w:rPr>
              <w:t>1</w:t>
            </w:r>
          </w:p>
        </w:tc>
        <w:tc>
          <w:tcPr>
            <w:tcW w:w="3544" w:type="dxa"/>
          </w:tcPr>
          <w:p w14:paraId="4D9CB8D2" w14:textId="77777777" w:rsidR="00007CD2" w:rsidRPr="001C0E1B" w:rsidRDefault="00007CD2" w:rsidP="005C1D22">
            <w:pPr>
              <w:pStyle w:val="TAC"/>
            </w:pPr>
          </w:p>
        </w:tc>
      </w:tr>
      <w:tr w:rsidR="00007CD2" w:rsidRPr="001C0E1B" w14:paraId="218C64E4" w14:textId="77777777" w:rsidTr="005C1D22">
        <w:trPr>
          <w:cantSplit/>
          <w:trHeight w:val="187"/>
        </w:trPr>
        <w:tc>
          <w:tcPr>
            <w:tcW w:w="2802" w:type="dxa"/>
            <w:gridSpan w:val="2"/>
            <w:tcBorders>
              <w:bottom w:val="nil"/>
            </w:tcBorders>
          </w:tcPr>
          <w:p w14:paraId="7DAE7DF4" w14:textId="77777777" w:rsidR="00007CD2" w:rsidRPr="001C0E1B" w:rsidRDefault="00007CD2" w:rsidP="005C1D22">
            <w:pPr>
              <w:pStyle w:val="TAL"/>
            </w:pPr>
            <w:r w:rsidRPr="001C0E1B">
              <w:t>Time offset between cells</w:t>
            </w:r>
          </w:p>
        </w:tc>
        <w:tc>
          <w:tcPr>
            <w:tcW w:w="708" w:type="dxa"/>
            <w:tcBorders>
              <w:bottom w:val="nil"/>
            </w:tcBorders>
          </w:tcPr>
          <w:p w14:paraId="2A22FA38" w14:textId="77777777" w:rsidR="00007CD2" w:rsidRPr="001C0E1B" w:rsidRDefault="00007CD2" w:rsidP="005C1D22">
            <w:pPr>
              <w:pStyle w:val="TAC"/>
            </w:pPr>
          </w:p>
        </w:tc>
        <w:tc>
          <w:tcPr>
            <w:tcW w:w="1418" w:type="dxa"/>
          </w:tcPr>
          <w:p w14:paraId="1AE6047F" w14:textId="77777777" w:rsidR="00007CD2" w:rsidRPr="001C0E1B" w:rsidRDefault="00007CD2" w:rsidP="005C1D22">
            <w:pPr>
              <w:pStyle w:val="TAC"/>
              <w:rPr>
                <w:rFonts w:cs="v4.2.0"/>
              </w:rPr>
            </w:pPr>
            <w:r w:rsidRPr="001C0E1B">
              <w:t>1</w:t>
            </w:r>
            <w:r>
              <w:t>, 2</w:t>
            </w:r>
          </w:p>
        </w:tc>
        <w:tc>
          <w:tcPr>
            <w:tcW w:w="1134" w:type="dxa"/>
          </w:tcPr>
          <w:p w14:paraId="054740ED" w14:textId="77777777" w:rsidR="00007CD2" w:rsidRPr="001C0E1B" w:rsidRDefault="00007CD2" w:rsidP="005C1D22">
            <w:pPr>
              <w:pStyle w:val="TAC"/>
            </w:pPr>
            <w:r w:rsidRPr="001C0E1B">
              <w:rPr>
                <w:rFonts w:cs="v4.2.0"/>
              </w:rPr>
              <w:t>3 ms</w:t>
            </w:r>
          </w:p>
        </w:tc>
        <w:tc>
          <w:tcPr>
            <w:tcW w:w="3544" w:type="dxa"/>
          </w:tcPr>
          <w:p w14:paraId="19926DD6" w14:textId="77777777" w:rsidR="00007CD2" w:rsidRPr="001C0E1B" w:rsidRDefault="00007CD2" w:rsidP="005C1D22">
            <w:pPr>
              <w:pStyle w:val="TAC"/>
            </w:pPr>
            <w:r w:rsidRPr="001C0E1B">
              <w:rPr>
                <w:rFonts w:cs="v4.2.0"/>
              </w:rPr>
              <w:t>Asynchronous cells</w:t>
            </w:r>
          </w:p>
        </w:tc>
      </w:tr>
      <w:tr w:rsidR="00007CD2" w:rsidRPr="001C0E1B" w14:paraId="5C648989" w14:textId="77777777" w:rsidTr="005C1D22">
        <w:trPr>
          <w:cantSplit/>
          <w:trHeight w:val="187"/>
        </w:trPr>
        <w:tc>
          <w:tcPr>
            <w:tcW w:w="2802" w:type="dxa"/>
            <w:gridSpan w:val="2"/>
          </w:tcPr>
          <w:p w14:paraId="22073082" w14:textId="77777777" w:rsidR="00007CD2" w:rsidRPr="001C0E1B" w:rsidRDefault="00007CD2" w:rsidP="005C1D22">
            <w:pPr>
              <w:pStyle w:val="TAL"/>
            </w:pPr>
            <w:r w:rsidRPr="001C0E1B">
              <w:t>Access Barring Information</w:t>
            </w:r>
          </w:p>
        </w:tc>
        <w:tc>
          <w:tcPr>
            <w:tcW w:w="708" w:type="dxa"/>
          </w:tcPr>
          <w:p w14:paraId="08DCAF1E" w14:textId="77777777" w:rsidR="00007CD2" w:rsidRPr="001C0E1B" w:rsidRDefault="00007CD2" w:rsidP="005C1D22">
            <w:pPr>
              <w:pStyle w:val="TAC"/>
            </w:pPr>
            <w:r w:rsidRPr="001C0E1B">
              <w:rPr>
                <w:rFonts w:cs="v4.2.0"/>
              </w:rPr>
              <w:t>-</w:t>
            </w:r>
          </w:p>
        </w:tc>
        <w:tc>
          <w:tcPr>
            <w:tcW w:w="1418" w:type="dxa"/>
          </w:tcPr>
          <w:p w14:paraId="1536B4BE" w14:textId="77777777" w:rsidR="00007CD2" w:rsidRPr="001C0E1B" w:rsidRDefault="00007CD2" w:rsidP="005C1D22">
            <w:pPr>
              <w:pStyle w:val="TAC"/>
              <w:rPr>
                <w:rFonts w:cs="v4.2.0"/>
              </w:rPr>
            </w:pPr>
            <w:r w:rsidRPr="001C0E1B">
              <w:t>1</w:t>
            </w:r>
            <w:r>
              <w:t>, 2</w:t>
            </w:r>
          </w:p>
        </w:tc>
        <w:tc>
          <w:tcPr>
            <w:tcW w:w="1134" w:type="dxa"/>
          </w:tcPr>
          <w:p w14:paraId="6EC0A241" w14:textId="77777777" w:rsidR="00007CD2" w:rsidRPr="001C0E1B" w:rsidRDefault="00007CD2" w:rsidP="005C1D22">
            <w:pPr>
              <w:pStyle w:val="TAC"/>
            </w:pPr>
            <w:r w:rsidRPr="001C0E1B">
              <w:rPr>
                <w:rFonts w:cs="v4.2.0"/>
              </w:rPr>
              <w:t>Not Sent</w:t>
            </w:r>
          </w:p>
        </w:tc>
        <w:tc>
          <w:tcPr>
            <w:tcW w:w="3544" w:type="dxa"/>
          </w:tcPr>
          <w:p w14:paraId="6F1D9185" w14:textId="77777777" w:rsidR="00007CD2" w:rsidRPr="001C0E1B" w:rsidRDefault="00007CD2" w:rsidP="005C1D22">
            <w:pPr>
              <w:pStyle w:val="TAC"/>
            </w:pPr>
            <w:r w:rsidRPr="001C0E1B">
              <w:rPr>
                <w:rFonts w:cs="v4.2.0"/>
              </w:rPr>
              <w:t>No additional delays in random access procedure.</w:t>
            </w:r>
          </w:p>
        </w:tc>
      </w:tr>
      <w:tr w:rsidR="00007CD2" w:rsidRPr="001C0E1B" w14:paraId="1D0D6613" w14:textId="77777777" w:rsidTr="005C1D22">
        <w:trPr>
          <w:cantSplit/>
          <w:trHeight w:val="187"/>
        </w:trPr>
        <w:tc>
          <w:tcPr>
            <w:tcW w:w="2802" w:type="dxa"/>
            <w:gridSpan w:val="2"/>
          </w:tcPr>
          <w:p w14:paraId="17FD2E1B" w14:textId="77777777" w:rsidR="00007CD2" w:rsidRPr="001C0E1B" w:rsidRDefault="00007CD2" w:rsidP="005C1D22">
            <w:pPr>
              <w:pStyle w:val="TAL"/>
            </w:pPr>
            <w:r w:rsidRPr="001C0E1B">
              <w:t>DRX cycle length</w:t>
            </w:r>
          </w:p>
        </w:tc>
        <w:tc>
          <w:tcPr>
            <w:tcW w:w="708" w:type="dxa"/>
          </w:tcPr>
          <w:p w14:paraId="66DE7369" w14:textId="77777777" w:rsidR="00007CD2" w:rsidRPr="001C0E1B" w:rsidRDefault="00007CD2" w:rsidP="005C1D22">
            <w:pPr>
              <w:pStyle w:val="TAC"/>
            </w:pPr>
            <w:r w:rsidRPr="001C0E1B">
              <w:t>s</w:t>
            </w:r>
          </w:p>
        </w:tc>
        <w:tc>
          <w:tcPr>
            <w:tcW w:w="1418" w:type="dxa"/>
          </w:tcPr>
          <w:p w14:paraId="7EFE666C" w14:textId="77777777" w:rsidR="00007CD2" w:rsidRPr="001C0E1B" w:rsidRDefault="00007CD2" w:rsidP="005C1D22">
            <w:pPr>
              <w:pStyle w:val="TAC"/>
            </w:pPr>
            <w:r w:rsidRPr="001C0E1B">
              <w:t>1</w:t>
            </w:r>
            <w:r>
              <w:t>, 2</w:t>
            </w:r>
          </w:p>
        </w:tc>
        <w:tc>
          <w:tcPr>
            <w:tcW w:w="1134" w:type="dxa"/>
          </w:tcPr>
          <w:p w14:paraId="00AC30EE" w14:textId="77777777" w:rsidR="00007CD2" w:rsidRPr="001C0E1B" w:rsidRDefault="00007CD2" w:rsidP="005C1D22">
            <w:pPr>
              <w:pStyle w:val="TAC"/>
            </w:pPr>
            <w:r w:rsidRPr="001C0E1B">
              <w:t>1.28</w:t>
            </w:r>
          </w:p>
        </w:tc>
        <w:tc>
          <w:tcPr>
            <w:tcW w:w="3544" w:type="dxa"/>
          </w:tcPr>
          <w:p w14:paraId="68DDB8F4" w14:textId="77777777" w:rsidR="00007CD2" w:rsidRPr="001C0E1B" w:rsidRDefault="00007CD2" w:rsidP="005C1D22">
            <w:pPr>
              <w:pStyle w:val="TAC"/>
            </w:pPr>
            <w:r w:rsidRPr="001C0E1B">
              <w:t>The value shall be used for all cells in the test.</w:t>
            </w:r>
          </w:p>
        </w:tc>
      </w:tr>
      <w:tr w:rsidR="00007CD2" w:rsidRPr="001C0E1B" w14:paraId="7AA7FC4E" w14:textId="77777777" w:rsidTr="005C1D22">
        <w:trPr>
          <w:cantSplit/>
          <w:trHeight w:val="187"/>
        </w:trPr>
        <w:tc>
          <w:tcPr>
            <w:tcW w:w="2802" w:type="dxa"/>
            <w:gridSpan w:val="2"/>
          </w:tcPr>
          <w:p w14:paraId="2611A864" w14:textId="77777777" w:rsidR="00007CD2" w:rsidRPr="001C0E1B" w:rsidRDefault="00007CD2" w:rsidP="005C1D22">
            <w:pPr>
              <w:pStyle w:val="TAL"/>
            </w:pPr>
            <w:r w:rsidRPr="001C0E1B">
              <w:t>PRACH configuration index</w:t>
            </w:r>
          </w:p>
        </w:tc>
        <w:tc>
          <w:tcPr>
            <w:tcW w:w="708" w:type="dxa"/>
          </w:tcPr>
          <w:p w14:paraId="0E75D4BB" w14:textId="77777777" w:rsidR="00007CD2" w:rsidRPr="001C0E1B" w:rsidRDefault="00007CD2" w:rsidP="005C1D22">
            <w:pPr>
              <w:pStyle w:val="TAC"/>
            </w:pPr>
          </w:p>
        </w:tc>
        <w:tc>
          <w:tcPr>
            <w:tcW w:w="1418" w:type="dxa"/>
          </w:tcPr>
          <w:p w14:paraId="596EB996" w14:textId="77777777" w:rsidR="00007CD2" w:rsidRPr="001C0E1B" w:rsidRDefault="00007CD2" w:rsidP="005C1D22">
            <w:pPr>
              <w:pStyle w:val="TAC"/>
            </w:pPr>
            <w:r w:rsidRPr="001C0E1B">
              <w:t>1</w:t>
            </w:r>
            <w:r>
              <w:t>, 2</w:t>
            </w:r>
          </w:p>
        </w:tc>
        <w:tc>
          <w:tcPr>
            <w:tcW w:w="1134" w:type="dxa"/>
          </w:tcPr>
          <w:p w14:paraId="07D29D6A" w14:textId="77777777" w:rsidR="00007CD2" w:rsidRPr="001C0E1B" w:rsidRDefault="00007CD2" w:rsidP="005C1D22">
            <w:pPr>
              <w:pStyle w:val="TAC"/>
            </w:pPr>
            <w:r w:rsidRPr="001C0E1B">
              <w:t>102</w:t>
            </w:r>
          </w:p>
        </w:tc>
        <w:tc>
          <w:tcPr>
            <w:tcW w:w="3544" w:type="dxa"/>
          </w:tcPr>
          <w:p w14:paraId="35EDB0E4" w14:textId="77777777" w:rsidR="00007CD2" w:rsidRPr="001C0E1B" w:rsidRDefault="00007CD2" w:rsidP="005C1D22">
            <w:pPr>
              <w:pStyle w:val="TAC"/>
            </w:pPr>
            <w:r w:rsidRPr="001C0E1B">
              <w:t>The detailed configuration is specified in TS 38.211 clause 6.3.3.2</w:t>
            </w:r>
          </w:p>
        </w:tc>
      </w:tr>
      <w:tr w:rsidR="00007CD2" w:rsidRPr="001C0E1B" w14:paraId="64B0206D" w14:textId="77777777" w:rsidTr="005C1D22">
        <w:trPr>
          <w:cantSplit/>
          <w:trHeight w:val="187"/>
        </w:trPr>
        <w:tc>
          <w:tcPr>
            <w:tcW w:w="2802" w:type="dxa"/>
            <w:gridSpan w:val="2"/>
          </w:tcPr>
          <w:p w14:paraId="1987489B" w14:textId="77777777" w:rsidR="00007CD2" w:rsidRPr="001C0E1B" w:rsidRDefault="00007CD2" w:rsidP="005C1D22">
            <w:pPr>
              <w:pStyle w:val="TAL"/>
            </w:pPr>
            <w:r w:rsidRPr="001C0E1B">
              <w:t>rangeToBestCell</w:t>
            </w:r>
          </w:p>
        </w:tc>
        <w:tc>
          <w:tcPr>
            <w:tcW w:w="708" w:type="dxa"/>
          </w:tcPr>
          <w:p w14:paraId="75F916FB" w14:textId="77777777" w:rsidR="00007CD2" w:rsidRPr="001C0E1B" w:rsidRDefault="00007CD2" w:rsidP="005C1D22">
            <w:pPr>
              <w:pStyle w:val="TAC"/>
            </w:pPr>
          </w:p>
        </w:tc>
        <w:tc>
          <w:tcPr>
            <w:tcW w:w="1418" w:type="dxa"/>
          </w:tcPr>
          <w:p w14:paraId="6FF38F9F" w14:textId="77777777" w:rsidR="00007CD2" w:rsidRPr="001C0E1B" w:rsidRDefault="00007CD2" w:rsidP="005C1D22">
            <w:pPr>
              <w:pStyle w:val="TAC"/>
            </w:pPr>
            <w:r w:rsidRPr="001C0E1B">
              <w:t>1</w:t>
            </w:r>
            <w:r>
              <w:t>, 2</w:t>
            </w:r>
          </w:p>
        </w:tc>
        <w:tc>
          <w:tcPr>
            <w:tcW w:w="1134" w:type="dxa"/>
          </w:tcPr>
          <w:p w14:paraId="6DD9AB17" w14:textId="77777777" w:rsidR="00007CD2" w:rsidRPr="001C0E1B" w:rsidRDefault="00007CD2" w:rsidP="005C1D22">
            <w:pPr>
              <w:pStyle w:val="TAC"/>
            </w:pPr>
            <w:r w:rsidRPr="001C0E1B">
              <w:t>Not configured</w:t>
            </w:r>
          </w:p>
        </w:tc>
        <w:tc>
          <w:tcPr>
            <w:tcW w:w="3544" w:type="dxa"/>
          </w:tcPr>
          <w:p w14:paraId="52857396" w14:textId="77777777" w:rsidR="00007CD2" w:rsidRPr="001C0E1B" w:rsidRDefault="00007CD2" w:rsidP="005C1D22">
            <w:pPr>
              <w:pStyle w:val="TAC"/>
            </w:pPr>
          </w:p>
        </w:tc>
      </w:tr>
      <w:tr w:rsidR="00007CD2" w:rsidRPr="001C0E1B" w14:paraId="37E6CE33" w14:textId="77777777" w:rsidTr="005C1D22">
        <w:trPr>
          <w:cantSplit/>
          <w:trHeight w:val="187"/>
        </w:trPr>
        <w:tc>
          <w:tcPr>
            <w:tcW w:w="2802" w:type="dxa"/>
            <w:gridSpan w:val="2"/>
          </w:tcPr>
          <w:p w14:paraId="53D8D4C1" w14:textId="77777777" w:rsidR="00007CD2" w:rsidRPr="001C0E1B" w:rsidRDefault="00007CD2" w:rsidP="005C1D22">
            <w:pPr>
              <w:pStyle w:val="TAL"/>
            </w:pPr>
            <w:r w:rsidRPr="001C0E1B">
              <w:t>T1</w:t>
            </w:r>
          </w:p>
        </w:tc>
        <w:tc>
          <w:tcPr>
            <w:tcW w:w="708" w:type="dxa"/>
          </w:tcPr>
          <w:p w14:paraId="4066E42D" w14:textId="77777777" w:rsidR="00007CD2" w:rsidRPr="001C0E1B" w:rsidRDefault="00007CD2" w:rsidP="005C1D22">
            <w:pPr>
              <w:pStyle w:val="TAC"/>
            </w:pPr>
            <w:r w:rsidRPr="001C0E1B">
              <w:t>s</w:t>
            </w:r>
          </w:p>
        </w:tc>
        <w:tc>
          <w:tcPr>
            <w:tcW w:w="1418" w:type="dxa"/>
          </w:tcPr>
          <w:p w14:paraId="464C7A0C" w14:textId="77777777" w:rsidR="00007CD2" w:rsidRPr="001C0E1B" w:rsidRDefault="00007CD2" w:rsidP="005C1D22">
            <w:pPr>
              <w:pStyle w:val="TAC"/>
            </w:pPr>
            <w:r w:rsidRPr="001C0E1B">
              <w:t>1</w:t>
            </w:r>
            <w:r>
              <w:t>, 2</w:t>
            </w:r>
          </w:p>
        </w:tc>
        <w:tc>
          <w:tcPr>
            <w:tcW w:w="1134" w:type="dxa"/>
          </w:tcPr>
          <w:p w14:paraId="7EF3072E" w14:textId="77777777" w:rsidR="00007CD2" w:rsidRPr="001C0E1B" w:rsidRDefault="00007CD2" w:rsidP="005C1D22">
            <w:pPr>
              <w:pStyle w:val="TAC"/>
            </w:pPr>
            <w:r w:rsidRPr="001C0E1B">
              <w:t>&gt;7</w:t>
            </w:r>
          </w:p>
        </w:tc>
        <w:tc>
          <w:tcPr>
            <w:tcW w:w="3544" w:type="dxa"/>
          </w:tcPr>
          <w:p w14:paraId="4C677455" w14:textId="77777777" w:rsidR="00007CD2" w:rsidRPr="001C0E1B" w:rsidRDefault="00007CD2" w:rsidP="005C1D22">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BBBEC60" w14:textId="77777777" w:rsidTr="005C1D22">
        <w:trPr>
          <w:cantSplit/>
          <w:trHeight w:val="187"/>
        </w:trPr>
        <w:tc>
          <w:tcPr>
            <w:tcW w:w="2802" w:type="dxa"/>
            <w:gridSpan w:val="2"/>
          </w:tcPr>
          <w:p w14:paraId="2C8154E4" w14:textId="77777777" w:rsidR="00007CD2" w:rsidRPr="001C0E1B" w:rsidRDefault="00007CD2" w:rsidP="005C1D22">
            <w:pPr>
              <w:pStyle w:val="TAL"/>
            </w:pPr>
            <w:r w:rsidRPr="001C0E1B">
              <w:t>T2</w:t>
            </w:r>
          </w:p>
        </w:tc>
        <w:tc>
          <w:tcPr>
            <w:tcW w:w="708" w:type="dxa"/>
          </w:tcPr>
          <w:p w14:paraId="78A28AE9" w14:textId="77777777" w:rsidR="00007CD2" w:rsidRPr="001C0E1B" w:rsidRDefault="00007CD2" w:rsidP="005C1D22">
            <w:pPr>
              <w:pStyle w:val="TAC"/>
            </w:pPr>
            <w:r w:rsidRPr="001C0E1B">
              <w:t>s</w:t>
            </w:r>
          </w:p>
        </w:tc>
        <w:tc>
          <w:tcPr>
            <w:tcW w:w="1418" w:type="dxa"/>
          </w:tcPr>
          <w:p w14:paraId="0EB815EB" w14:textId="77777777" w:rsidR="00007CD2" w:rsidRPr="001C0E1B" w:rsidRDefault="00007CD2" w:rsidP="005C1D22">
            <w:pPr>
              <w:pStyle w:val="TAC"/>
            </w:pPr>
            <w:r w:rsidRPr="001C0E1B">
              <w:t>1</w:t>
            </w:r>
            <w:r>
              <w:t>, 2</w:t>
            </w:r>
          </w:p>
        </w:tc>
        <w:tc>
          <w:tcPr>
            <w:tcW w:w="1134" w:type="dxa"/>
          </w:tcPr>
          <w:p w14:paraId="472D82DB" w14:textId="77777777" w:rsidR="00007CD2" w:rsidRPr="001C0E1B" w:rsidRDefault="00007CD2" w:rsidP="005C1D22">
            <w:pPr>
              <w:pStyle w:val="TAC"/>
            </w:pPr>
            <w:r w:rsidRPr="001C0E1B">
              <w:t>40</w:t>
            </w:r>
          </w:p>
        </w:tc>
        <w:tc>
          <w:tcPr>
            <w:tcW w:w="3544" w:type="dxa"/>
          </w:tcPr>
          <w:p w14:paraId="3801E506" w14:textId="77777777" w:rsidR="00007CD2" w:rsidRPr="001C0E1B" w:rsidRDefault="00007CD2" w:rsidP="005C1D22">
            <w:pPr>
              <w:pStyle w:val="TAC"/>
            </w:pPr>
            <w:r w:rsidRPr="001C0E1B">
              <w:t>T2 needs to be defined so that cell re-selection reaction time is taken into account.</w:t>
            </w:r>
          </w:p>
        </w:tc>
      </w:tr>
    </w:tbl>
    <w:p w14:paraId="3367E682" w14:textId="77777777" w:rsidR="00007CD2" w:rsidRPr="001C0E1B" w:rsidRDefault="00007CD2" w:rsidP="00007CD2"/>
    <w:p w14:paraId="5BDBC7FA" w14:textId="77777777" w:rsidR="00FA4D32" w:rsidRDefault="00FA4D32" w:rsidP="00FA4D3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007CD2" w:rsidRPr="001C0E1B" w14:paraId="7120212B" w14:textId="77777777" w:rsidTr="00410168">
        <w:trPr>
          <w:cantSplit/>
          <w:jc w:val="center"/>
        </w:trPr>
        <w:tc>
          <w:tcPr>
            <w:tcW w:w="1946" w:type="dxa"/>
            <w:tcBorders>
              <w:left w:val="single" w:sz="4" w:space="0" w:color="auto"/>
              <w:bottom w:val="nil"/>
            </w:tcBorders>
          </w:tcPr>
          <w:p w14:paraId="79E4A53A"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53A3905D" w14:textId="77777777" w:rsidR="00007CD2" w:rsidRPr="001C0E1B" w:rsidRDefault="00007CD2" w:rsidP="00007CD2">
            <w:pPr>
              <w:pStyle w:val="TAC"/>
            </w:pPr>
          </w:p>
        </w:tc>
        <w:tc>
          <w:tcPr>
            <w:tcW w:w="2126" w:type="dxa"/>
            <w:gridSpan w:val="2"/>
            <w:tcBorders>
              <w:bottom w:val="single" w:sz="4" w:space="0" w:color="auto"/>
            </w:tcBorders>
          </w:tcPr>
          <w:p w14:paraId="16F3FCA8" w14:textId="59DDBE72" w:rsidR="00007CD2" w:rsidRDefault="00007CD2" w:rsidP="00007CD2">
            <w:pPr>
              <w:pStyle w:val="TAC"/>
              <w:rPr>
                <w:rFonts w:cs="v4.2.0"/>
              </w:rPr>
            </w:pPr>
            <w:r>
              <w:rPr>
                <w:rFonts w:cs="v4.2.0" w:hint="eastAsia"/>
              </w:rPr>
              <w:t>S</w:t>
            </w:r>
            <w:r>
              <w:rPr>
                <w:rFonts w:cs="v4.2.0"/>
              </w:rPr>
              <w:t>SC.1 for Config 1</w:t>
            </w:r>
          </w:p>
          <w:p w14:paraId="4C99C7F7" w14:textId="2ADFFC5F"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0916A771" w14:textId="6DE1A3FF" w:rsidR="00007CD2" w:rsidRDefault="00007CD2" w:rsidP="00007CD2">
            <w:pPr>
              <w:pStyle w:val="TAC"/>
              <w:rPr>
                <w:rFonts w:cs="v4.2.0"/>
              </w:rPr>
            </w:pPr>
            <w:r>
              <w:rPr>
                <w:rFonts w:cs="v4.2.0"/>
              </w:rPr>
              <w:t>NSC.1 for Config 1</w:t>
            </w:r>
          </w:p>
          <w:p w14:paraId="0ACCE2A9" w14:textId="045D6587" w:rsidR="00007CD2" w:rsidRPr="001C0E1B" w:rsidRDefault="00007CD2" w:rsidP="00007CD2">
            <w:pPr>
              <w:pStyle w:val="TAC"/>
              <w:rPr>
                <w:rFonts w:cs="v4.2.0"/>
              </w:rPr>
            </w:pPr>
            <w:r>
              <w:rPr>
                <w:rFonts w:cs="v4.2.0"/>
              </w:rPr>
              <w:t>NSC.2 for Config 2</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rPr>
            </w:pPr>
            <w:r w:rsidRPr="001C0E1B">
              <w:rPr>
                <w:rFonts w:cs="v4.2.0"/>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rPr>
            </w:pPr>
            <w:r w:rsidRPr="001C0E1B">
              <w:rPr>
                <w:rFonts w:cs="v4.2.0"/>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rPr>
            </w:pPr>
            <w:r w:rsidRPr="001C0E1B">
              <w:rPr>
                <w:rFonts w:cs="v4.2.0"/>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410168">
            <w:pPr>
              <w:pStyle w:val="TAC"/>
            </w:pPr>
            <w:r w:rsidRPr="001C0E1B">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906650"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4C4B4C88" w14:textId="77777777" w:rsidR="00906650" w:rsidRPr="001C0E1B" w:rsidRDefault="00906650" w:rsidP="00906650">
            <w:pPr>
              <w:pStyle w:val="TAC"/>
            </w:pPr>
          </w:p>
        </w:tc>
        <w:tc>
          <w:tcPr>
            <w:tcW w:w="2126" w:type="dxa"/>
            <w:gridSpan w:val="2"/>
            <w:tcBorders>
              <w:bottom w:val="single" w:sz="4" w:space="0" w:color="auto"/>
            </w:tcBorders>
          </w:tcPr>
          <w:p w14:paraId="0D3064BF" w14:textId="5206E68F" w:rsidR="00906650"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7FC3D3A5" w14:textId="6DC7D9CB" w:rsidR="00906650" w:rsidRPr="00840E06" w:rsidRDefault="00906650" w:rsidP="00906650">
            <w:pPr>
              <w:pStyle w:val="TAC"/>
              <w:rPr>
                <w:rFonts w:cs="v4.2.0"/>
                <w:bCs/>
              </w:rPr>
            </w:pPr>
            <w:r>
              <w:rPr>
                <w:rFonts w:cs="v4.2.0"/>
                <w:bCs/>
                <w:lang w:eastAsia="zh-CN"/>
              </w:rPr>
              <w:t>#2: SMTC.6 for</w:t>
            </w:r>
            <w:r w:rsidRPr="002B6532">
              <w:rPr>
                <w:rFonts w:cs="v4.2.0"/>
                <w:bCs/>
                <w:lang w:eastAsia="zh-CN"/>
              </w:rPr>
              <w:t xml:space="preserve"> Cell 2</w:t>
            </w:r>
          </w:p>
        </w:tc>
        <w:tc>
          <w:tcPr>
            <w:tcW w:w="2126" w:type="dxa"/>
            <w:gridSpan w:val="2"/>
            <w:tcBorders>
              <w:bottom w:val="single" w:sz="4" w:space="0" w:color="auto"/>
            </w:tcBorders>
          </w:tcPr>
          <w:p w14:paraId="6927396B" w14:textId="26FB412D" w:rsidR="00906650"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169B63C5" w14:textId="10001BB7" w:rsidR="00906650" w:rsidRPr="00840E06" w:rsidRDefault="00906650" w:rsidP="00906650">
            <w:pPr>
              <w:pStyle w:val="TAC"/>
              <w:rPr>
                <w:rFonts w:cs="v4.2.0"/>
                <w:bCs/>
              </w:rPr>
            </w:pPr>
            <w:r>
              <w:rPr>
                <w:rFonts w:cs="v4.2.0"/>
                <w:bCs/>
                <w:lang w:eastAsia="zh-CN"/>
              </w:rPr>
              <w:t>#2: SMTC.6 for</w:t>
            </w:r>
            <w:r w:rsidRPr="002B6532">
              <w:rPr>
                <w:rFonts w:cs="v4.2.0"/>
                <w:bCs/>
                <w:lang w:eastAsia="zh-CN"/>
              </w:rPr>
              <w:t xml:space="preserve">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pPr>
            <w:r w:rsidRPr="001C0E1B">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410168">
            <w:pPr>
              <w:pStyle w:val="TAC"/>
            </w:pPr>
            <w:r w:rsidRPr="001C0E1B">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906650" w:rsidRPr="001C0E1B" w14:paraId="28DEFB40" w14:textId="77777777" w:rsidTr="00410168">
        <w:trPr>
          <w:cantSplit/>
          <w:trHeight w:val="141"/>
          <w:jc w:val="center"/>
        </w:trPr>
        <w:tc>
          <w:tcPr>
            <w:tcW w:w="1946" w:type="dxa"/>
            <w:tcBorders>
              <w:bottom w:val="nil"/>
            </w:tcBorders>
          </w:tcPr>
          <w:p w14:paraId="31E4692C" w14:textId="77777777" w:rsidR="00906650" w:rsidRPr="001C0E1B" w:rsidRDefault="00906650" w:rsidP="00906650">
            <w:pPr>
              <w:pStyle w:val="TAL"/>
            </w:pPr>
            <w:r w:rsidRPr="001C0E1B">
              <w:rPr>
                <w:position w:val="-12"/>
              </w:rPr>
              <w:object w:dxaOrig="620" w:dyaOrig="380" w14:anchorId="70BEBEC2">
                <v:shape id="_x0000_i1138" type="#_x0000_t75" style="width:30.85pt;height:15.45pt" o:ole="" fillcolor="window">
                  <v:imagedata r:id="rId14" o:title=""/>
                </v:shape>
                <o:OLEObject Type="Embed" ProgID="Equation.3" ShapeID="_x0000_i1138" DrawAspect="Content" ObjectID="_1813122415" r:id="rId132"/>
              </w:object>
            </w:r>
          </w:p>
        </w:tc>
        <w:tc>
          <w:tcPr>
            <w:tcW w:w="1310" w:type="dxa"/>
            <w:tcBorders>
              <w:bottom w:val="nil"/>
            </w:tcBorders>
          </w:tcPr>
          <w:p w14:paraId="22A3794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74716147" w14:textId="104A9202" w:rsidR="00906650" w:rsidRPr="001C0E1B" w:rsidRDefault="00906650" w:rsidP="00906650">
            <w:pPr>
              <w:pStyle w:val="TAC"/>
              <w:rPr>
                <w:rFonts w:cs="v4.2.0"/>
              </w:rPr>
            </w:pPr>
            <w:r w:rsidRPr="002B6532">
              <w:rPr>
                <w:rFonts w:cs="v4.2.0"/>
              </w:rPr>
              <w:t>16</w:t>
            </w:r>
          </w:p>
        </w:tc>
        <w:tc>
          <w:tcPr>
            <w:tcW w:w="992" w:type="dxa"/>
            <w:tcBorders>
              <w:bottom w:val="nil"/>
            </w:tcBorders>
          </w:tcPr>
          <w:p w14:paraId="3CADC69F" w14:textId="6F33F014" w:rsidR="00906650" w:rsidRPr="001C0E1B" w:rsidRDefault="00906650" w:rsidP="00906650">
            <w:pPr>
              <w:pStyle w:val="TAC"/>
              <w:rPr>
                <w:rFonts w:cs="v4.2.0"/>
              </w:rPr>
            </w:pPr>
            <w:r>
              <w:rPr>
                <w:rFonts w:cs="v4.2.0"/>
              </w:rPr>
              <w:t>13</w:t>
            </w:r>
          </w:p>
        </w:tc>
        <w:tc>
          <w:tcPr>
            <w:tcW w:w="1134" w:type="dxa"/>
            <w:tcBorders>
              <w:bottom w:val="nil"/>
            </w:tcBorders>
          </w:tcPr>
          <w:p w14:paraId="71A995E7" w14:textId="2638FE65" w:rsidR="00906650" w:rsidRPr="001C0E1B" w:rsidRDefault="00906650" w:rsidP="00906650">
            <w:pPr>
              <w:pStyle w:val="TAC"/>
              <w:rPr>
                <w:rFonts w:cs="v4.2.0"/>
              </w:rPr>
            </w:pPr>
            <w:r w:rsidRPr="002B6532">
              <w:rPr>
                <w:rFonts w:cs="v4.2.0"/>
              </w:rPr>
              <w:t>-infinity</w:t>
            </w:r>
          </w:p>
        </w:tc>
        <w:tc>
          <w:tcPr>
            <w:tcW w:w="992" w:type="dxa"/>
            <w:tcBorders>
              <w:bottom w:val="nil"/>
            </w:tcBorders>
          </w:tcPr>
          <w:p w14:paraId="11E8BE73" w14:textId="368E1CBD" w:rsidR="00906650" w:rsidRPr="001C0E1B" w:rsidRDefault="00906650" w:rsidP="00906650">
            <w:pPr>
              <w:pStyle w:val="TAC"/>
              <w:rPr>
                <w:rFonts w:cs="v4.2.0"/>
              </w:rPr>
            </w:pPr>
            <w:r>
              <w:rPr>
                <w:lang w:eastAsia="zh-CN"/>
              </w:rPr>
              <w:t>16</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39" type="#_x0000_t75" style="width:20.55pt;height:20.55pt" o:ole="" fillcolor="window">
                  <v:imagedata r:id="rId11" o:title=""/>
                </v:shape>
                <o:OLEObject Type="Embed" ProgID="Equation.3" ShapeID="_x0000_i1139" DrawAspect="Content" ObjectID="_1813122416" r:id="rId133"/>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40" type="#_x0000_t75" style="width:20.55pt;height:20.55pt" o:ole="" fillcolor="window">
                  <v:imagedata r:id="rId11" o:title=""/>
                </v:shape>
                <o:OLEObject Type="Embed" ProgID="Equation.3" ShapeID="_x0000_i1140" DrawAspect="Content" ObjectID="_1813122417" r:id="rId134"/>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41" type="#_x0000_t75" style="width:41.15pt;height:15.45pt" o:ole="" fillcolor="window">
                  <v:imagedata r:id="rId16" o:title=""/>
                </v:shape>
                <o:OLEObject Type="Embed" ProgID="Equation.3" ShapeID="_x0000_i1141" DrawAspect="Content" ObjectID="_1813122418" r:id="rId135"/>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rPr>
            </w:pPr>
            <w:r w:rsidRPr="001C0E1B">
              <w:rPr>
                <w:rFonts w:cs="v4.2.0"/>
              </w:rPr>
              <w:t>-82</w:t>
            </w:r>
          </w:p>
        </w:tc>
        <w:tc>
          <w:tcPr>
            <w:tcW w:w="992" w:type="dxa"/>
          </w:tcPr>
          <w:p w14:paraId="3E2FC13A" w14:textId="77777777" w:rsidR="00FA4D32" w:rsidRPr="001C0E1B" w:rsidRDefault="00FA4D32" w:rsidP="00410168">
            <w:pPr>
              <w:pStyle w:val="TAC"/>
              <w:rPr>
                <w:rFonts w:cs="v4.2.0"/>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rPr>
            </w:pPr>
            <w:r w:rsidRPr="001C0E1B">
              <w:rPr>
                <w:rFonts w:cs="v4.2.0"/>
              </w:rPr>
              <w:t>-82</w:t>
            </w:r>
          </w:p>
        </w:tc>
      </w:tr>
      <w:tr w:rsidR="00906650" w:rsidRPr="001C0E1B" w14:paraId="25C4B68E" w14:textId="77777777" w:rsidTr="00410168">
        <w:trPr>
          <w:cantSplit/>
          <w:jc w:val="center"/>
        </w:trPr>
        <w:tc>
          <w:tcPr>
            <w:tcW w:w="1946" w:type="dxa"/>
            <w:tcBorders>
              <w:bottom w:val="nil"/>
            </w:tcBorders>
          </w:tcPr>
          <w:p w14:paraId="2F7F7BB0" w14:textId="77777777" w:rsidR="00906650" w:rsidRPr="001C0E1B" w:rsidRDefault="00906650" w:rsidP="00906650">
            <w:pPr>
              <w:pStyle w:val="TAL"/>
            </w:pPr>
            <w:r w:rsidRPr="001C0E1B">
              <w:t>Io</w:t>
            </w:r>
          </w:p>
        </w:tc>
        <w:tc>
          <w:tcPr>
            <w:tcW w:w="1310" w:type="dxa"/>
          </w:tcPr>
          <w:p w14:paraId="48B8D080" w14:textId="77777777" w:rsidR="00906650" w:rsidRPr="001C0E1B" w:rsidRDefault="00906650" w:rsidP="00906650">
            <w:pPr>
              <w:pStyle w:val="TAC"/>
              <w:rPr>
                <w:rFonts w:cs="v4.2.0"/>
              </w:rPr>
            </w:pPr>
            <w:r w:rsidRPr="001C0E1B">
              <w:rPr>
                <w:rFonts w:cs="v4.2.0"/>
              </w:rPr>
              <w:t>dBm/9.36 MHz</w:t>
            </w:r>
          </w:p>
        </w:tc>
        <w:tc>
          <w:tcPr>
            <w:tcW w:w="1134" w:type="dxa"/>
          </w:tcPr>
          <w:p w14:paraId="752395DD" w14:textId="2F824AE0" w:rsidR="00906650" w:rsidRPr="001C0E1B" w:rsidRDefault="00906650" w:rsidP="00906650">
            <w:pPr>
              <w:pStyle w:val="TAC"/>
              <w:rPr>
                <w:rFonts w:cs="v4.2.0"/>
              </w:rPr>
            </w:pPr>
            <w:r w:rsidRPr="002B6532">
              <w:rPr>
                <w:lang w:eastAsia="zh-CN"/>
              </w:rPr>
              <w:t>-53.94</w:t>
            </w:r>
          </w:p>
        </w:tc>
        <w:tc>
          <w:tcPr>
            <w:tcW w:w="992" w:type="dxa"/>
          </w:tcPr>
          <w:p w14:paraId="7139378B" w14:textId="04F140AD" w:rsidR="00906650" w:rsidRPr="001C0E1B" w:rsidRDefault="00906650" w:rsidP="00906650">
            <w:pPr>
              <w:pStyle w:val="TAC"/>
              <w:rPr>
                <w:rFonts w:cs="v4.2.0"/>
              </w:rPr>
            </w:pPr>
            <w:r>
              <w:rPr>
                <w:lang w:eastAsia="zh-CN"/>
              </w:rPr>
              <w:t>-56.84</w:t>
            </w:r>
          </w:p>
        </w:tc>
        <w:tc>
          <w:tcPr>
            <w:tcW w:w="2126" w:type="dxa"/>
            <w:gridSpan w:val="2"/>
            <w:tcBorders>
              <w:bottom w:val="nil"/>
            </w:tcBorders>
          </w:tcPr>
          <w:p w14:paraId="3B14BDDE" w14:textId="71B20024" w:rsidR="00906650" w:rsidRPr="001C0E1B" w:rsidRDefault="00906650" w:rsidP="00906650">
            <w:pPr>
              <w:pStyle w:val="TAC"/>
              <w:rPr>
                <w:rFonts w:cs="v4.2.0"/>
              </w:rPr>
            </w:pPr>
            <w:r>
              <w:rPr>
                <w:rFonts w:cs="v4.2.0"/>
                <w:lang w:eastAsia="zh-CN"/>
              </w:rPr>
              <w:t>-70.05</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906650" w:rsidRPr="001C0E1B" w14:paraId="59A7EAF2" w14:textId="77777777" w:rsidTr="00410168">
        <w:trPr>
          <w:cantSplit/>
          <w:jc w:val="center"/>
        </w:trPr>
        <w:tc>
          <w:tcPr>
            <w:tcW w:w="1946" w:type="dxa"/>
          </w:tcPr>
          <w:p w14:paraId="64E98BAA" w14:textId="7B23FBBF" w:rsidR="00906650" w:rsidRPr="001C0E1B" w:rsidRDefault="00906650" w:rsidP="00906650">
            <w:pPr>
              <w:pStyle w:val="TAL"/>
            </w:pPr>
            <w:r w:rsidRPr="002B6532">
              <w:rPr>
                <w:rFonts w:hint="eastAsia"/>
              </w:rPr>
              <w:t>S</w:t>
            </w:r>
            <w:r w:rsidRPr="002B6532">
              <w:rPr>
                <w:rFonts w:hint="eastAsia"/>
                <w:vertAlign w:val="subscript"/>
              </w:rPr>
              <w:t>nonIntrasearchP</w:t>
            </w:r>
          </w:p>
        </w:tc>
        <w:tc>
          <w:tcPr>
            <w:tcW w:w="1310" w:type="dxa"/>
          </w:tcPr>
          <w:p w14:paraId="6E9FEE2B" w14:textId="2E7DD0B0" w:rsidR="00906650" w:rsidRPr="001C0E1B" w:rsidRDefault="00906650" w:rsidP="00906650">
            <w:pPr>
              <w:pStyle w:val="TAC"/>
              <w:rPr>
                <w:rFonts w:cs="v4.2.0"/>
              </w:rPr>
            </w:pPr>
            <w:r w:rsidRPr="002B6532">
              <w:rPr>
                <w:rFonts w:cs="v4.2.0"/>
              </w:rPr>
              <w:t>dB</w:t>
            </w:r>
          </w:p>
        </w:tc>
        <w:tc>
          <w:tcPr>
            <w:tcW w:w="2126" w:type="dxa"/>
            <w:gridSpan w:val="2"/>
          </w:tcPr>
          <w:p w14:paraId="0880D9AA" w14:textId="2BBBC4FC" w:rsidR="00906650" w:rsidRDefault="00906650" w:rsidP="00906650">
            <w:pPr>
              <w:pStyle w:val="TAC"/>
              <w:rPr>
                <w:rFonts w:cs="v4.2.0"/>
              </w:rPr>
            </w:pPr>
            <w:r w:rsidRPr="002B6532">
              <w:rPr>
                <w:rFonts w:cs="v4.2.0" w:hint="eastAsia"/>
              </w:rPr>
              <w:t>50</w:t>
            </w:r>
          </w:p>
        </w:tc>
        <w:tc>
          <w:tcPr>
            <w:tcW w:w="2126" w:type="dxa"/>
            <w:gridSpan w:val="2"/>
          </w:tcPr>
          <w:p w14:paraId="522B13EA" w14:textId="5D80B13D" w:rsidR="00906650" w:rsidRDefault="00906650" w:rsidP="00906650">
            <w:pPr>
              <w:pStyle w:val="TAC"/>
              <w:rPr>
                <w:rFonts w:cs="v4.2.0"/>
              </w:rPr>
            </w:pPr>
            <w:r w:rsidRPr="002B6532">
              <w:rPr>
                <w:rFonts w:cs="v4.2.0" w:hint="eastAsia"/>
              </w:rPr>
              <w:t>50</w:t>
            </w:r>
          </w:p>
        </w:tc>
      </w:tr>
      <w:tr w:rsidR="00906650" w:rsidRPr="001C0E1B" w14:paraId="3E5C36E5" w14:textId="77777777" w:rsidTr="00410168">
        <w:trPr>
          <w:cantSplit/>
          <w:jc w:val="center"/>
        </w:trPr>
        <w:tc>
          <w:tcPr>
            <w:tcW w:w="1946" w:type="dxa"/>
          </w:tcPr>
          <w:p w14:paraId="1424248F" w14:textId="2D1C6C1E" w:rsidR="00906650" w:rsidRPr="001C0E1B" w:rsidRDefault="00906650" w:rsidP="00906650">
            <w:pPr>
              <w:pStyle w:val="TAL"/>
            </w:pPr>
            <w:r w:rsidRPr="002B6532">
              <w:rPr>
                <w:rFonts w:hint="eastAsia"/>
              </w:rPr>
              <w:t>Thresh</w:t>
            </w:r>
            <w:r w:rsidRPr="002B6532">
              <w:rPr>
                <w:rFonts w:hint="eastAsia"/>
                <w:vertAlign w:val="subscript"/>
              </w:rPr>
              <w:t>x, highP</w:t>
            </w:r>
          </w:p>
        </w:tc>
        <w:tc>
          <w:tcPr>
            <w:tcW w:w="1310" w:type="dxa"/>
          </w:tcPr>
          <w:p w14:paraId="499B4A2E" w14:textId="366C9783" w:rsidR="00906650" w:rsidRPr="001C0E1B" w:rsidRDefault="00906650" w:rsidP="00906650">
            <w:pPr>
              <w:pStyle w:val="TAC"/>
              <w:rPr>
                <w:rFonts w:cs="v4.2.0"/>
              </w:rPr>
            </w:pPr>
            <w:r w:rsidRPr="002B6532">
              <w:rPr>
                <w:rFonts w:cs="v4.2.0"/>
              </w:rPr>
              <w:t>dB</w:t>
            </w:r>
          </w:p>
        </w:tc>
        <w:tc>
          <w:tcPr>
            <w:tcW w:w="2126" w:type="dxa"/>
            <w:gridSpan w:val="2"/>
          </w:tcPr>
          <w:p w14:paraId="6579A472" w14:textId="7EFD438B" w:rsidR="00906650" w:rsidRDefault="00906650" w:rsidP="00906650">
            <w:pPr>
              <w:pStyle w:val="TAC"/>
              <w:rPr>
                <w:rFonts w:cs="v4.2.0"/>
              </w:rPr>
            </w:pPr>
            <w:r w:rsidRPr="002B6532">
              <w:rPr>
                <w:rFonts w:cs="v4.2.0" w:hint="eastAsia"/>
              </w:rPr>
              <w:t>48</w:t>
            </w:r>
          </w:p>
        </w:tc>
        <w:tc>
          <w:tcPr>
            <w:tcW w:w="2126" w:type="dxa"/>
            <w:gridSpan w:val="2"/>
          </w:tcPr>
          <w:p w14:paraId="06A68C2C" w14:textId="55152C39" w:rsidR="00906650" w:rsidRDefault="00906650" w:rsidP="00906650">
            <w:pPr>
              <w:pStyle w:val="TAC"/>
              <w:rPr>
                <w:rFonts w:cs="v4.2.0"/>
              </w:rPr>
            </w:pPr>
            <w:r w:rsidRPr="002B6532">
              <w:rPr>
                <w:rFonts w:cs="v4.2.0" w:hint="eastAsia"/>
              </w:rPr>
              <w:t>48</w:t>
            </w:r>
          </w:p>
        </w:tc>
      </w:tr>
      <w:tr w:rsidR="00906650" w:rsidRPr="001C0E1B" w14:paraId="3F10F388" w14:textId="77777777" w:rsidTr="00410168">
        <w:trPr>
          <w:cantSplit/>
          <w:jc w:val="center"/>
        </w:trPr>
        <w:tc>
          <w:tcPr>
            <w:tcW w:w="1946" w:type="dxa"/>
          </w:tcPr>
          <w:p w14:paraId="3E6B65DD" w14:textId="284E62F2" w:rsidR="00906650" w:rsidRPr="001C0E1B" w:rsidRDefault="00906650" w:rsidP="00906650">
            <w:pPr>
              <w:pStyle w:val="TAL"/>
            </w:pPr>
            <w:r w:rsidRPr="002B6532">
              <w:rPr>
                <w:rFonts w:hint="eastAsia"/>
              </w:rPr>
              <w:t>Thresh</w:t>
            </w:r>
            <w:r w:rsidRPr="002B6532">
              <w:rPr>
                <w:rFonts w:hint="eastAsia"/>
                <w:vertAlign w:val="subscript"/>
              </w:rPr>
              <w:t>serving, lowP</w:t>
            </w:r>
          </w:p>
        </w:tc>
        <w:tc>
          <w:tcPr>
            <w:tcW w:w="1310" w:type="dxa"/>
          </w:tcPr>
          <w:p w14:paraId="392FB2CA" w14:textId="6236A864" w:rsidR="00906650" w:rsidRPr="001C0E1B" w:rsidRDefault="00906650" w:rsidP="00906650">
            <w:pPr>
              <w:pStyle w:val="TAC"/>
              <w:rPr>
                <w:rFonts w:cs="v4.2.0"/>
              </w:rPr>
            </w:pPr>
            <w:r w:rsidRPr="002B6532">
              <w:rPr>
                <w:rFonts w:cs="v4.2.0"/>
              </w:rPr>
              <w:t>dB</w:t>
            </w:r>
          </w:p>
        </w:tc>
        <w:tc>
          <w:tcPr>
            <w:tcW w:w="2126" w:type="dxa"/>
            <w:gridSpan w:val="2"/>
          </w:tcPr>
          <w:p w14:paraId="75EAD19C" w14:textId="65E6F34C" w:rsidR="00906650" w:rsidRDefault="00906650" w:rsidP="00906650">
            <w:pPr>
              <w:pStyle w:val="TAC"/>
              <w:rPr>
                <w:rFonts w:cs="v4.2.0"/>
              </w:rPr>
            </w:pPr>
            <w:r>
              <w:rPr>
                <w:rFonts w:cs="v4.2.0"/>
              </w:rPr>
              <w:t>54</w:t>
            </w:r>
          </w:p>
        </w:tc>
        <w:tc>
          <w:tcPr>
            <w:tcW w:w="2126" w:type="dxa"/>
            <w:gridSpan w:val="2"/>
          </w:tcPr>
          <w:p w14:paraId="4C7852E5" w14:textId="681084D2" w:rsidR="00906650" w:rsidRDefault="00906650" w:rsidP="00906650">
            <w:pPr>
              <w:pStyle w:val="TAC"/>
              <w:rPr>
                <w:rFonts w:cs="v4.2.0"/>
              </w:rPr>
            </w:pPr>
            <w:r w:rsidRPr="002B6532">
              <w:rPr>
                <w:rFonts w:cs="v4.2.0" w:hint="eastAsia"/>
              </w:rPr>
              <w:t>44</w:t>
            </w:r>
          </w:p>
        </w:tc>
      </w:tr>
      <w:tr w:rsidR="00906650" w:rsidRPr="001C0E1B" w14:paraId="1F737349" w14:textId="77777777" w:rsidTr="00410168">
        <w:trPr>
          <w:cantSplit/>
          <w:jc w:val="center"/>
        </w:trPr>
        <w:tc>
          <w:tcPr>
            <w:tcW w:w="1946" w:type="dxa"/>
          </w:tcPr>
          <w:p w14:paraId="085B882B" w14:textId="5CC460CD" w:rsidR="00906650" w:rsidRPr="001C0E1B" w:rsidRDefault="00906650" w:rsidP="00906650">
            <w:pPr>
              <w:pStyle w:val="TAL"/>
            </w:pPr>
            <w:r w:rsidRPr="002B6532">
              <w:rPr>
                <w:rFonts w:hint="eastAsia"/>
              </w:rPr>
              <w:t>Thresh</w:t>
            </w:r>
            <w:r w:rsidRPr="002B6532">
              <w:rPr>
                <w:rFonts w:hint="eastAsia"/>
                <w:vertAlign w:val="subscript"/>
              </w:rPr>
              <w:t>x, lowP</w:t>
            </w:r>
          </w:p>
        </w:tc>
        <w:tc>
          <w:tcPr>
            <w:tcW w:w="1310" w:type="dxa"/>
          </w:tcPr>
          <w:p w14:paraId="3A839258" w14:textId="74C2839E" w:rsidR="00906650" w:rsidRPr="001C0E1B" w:rsidRDefault="00906650" w:rsidP="00906650">
            <w:pPr>
              <w:pStyle w:val="TAC"/>
              <w:rPr>
                <w:rFonts w:cs="v4.2.0"/>
              </w:rPr>
            </w:pPr>
            <w:r w:rsidRPr="002B6532">
              <w:rPr>
                <w:rFonts w:cs="v4.2.0"/>
              </w:rPr>
              <w:t>dB</w:t>
            </w:r>
          </w:p>
        </w:tc>
        <w:tc>
          <w:tcPr>
            <w:tcW w:w="2126" w:type="dxa"/>
            <w:gridSpan w:val="2"/>
          </w:tcPr>
          <w:p w14:paraId="649200B3" w14:textId="65403ADC" w:rsidR="00906650" w:rsidRDefault="00906650" w:rsidP="00906650">
            <w:pPr>
              <w:pStyle w:val="TAC"/>
              <w:rPr>
                <w:rFonts w:cs="v4.2.0"/>
              </w:rPr>
            </w:pPr>
            <w:r w:rsidRPr="002B6532">
              <w:rPr>
                <w:rFonts w:cs="v4.2.0" w:hint="eastAsia"/>
              </w:rPr>
              <w:t>50</w:t>
            </w:r>
          </w:p>
        </w:tc>
        <w:tc>
          <w:tcPr>
            <w:tcW w:w="2126" w:type="dxa"/>
            <w:gridSpan w:val="2"/>
          </w:tcPr>
          <w:p w14:paraId="5031BED9" w14:textId="6C1EEA81" w:rsidR="00906650" w:rsidRDefault="00906650" w:rsidP="00906650">
            <w:pPr>
              <w:pStyle w:val="TAC"/>
              <w:rPr>
                <w:rFonts w:cs="v4.2.0"/>
              </w:rPr>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3747D4C5"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lastRenderedPageBreak/>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lastRenderedPageBreak/>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39E91678"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EFE809" w14:textId="77777777" w:rsidR="00007CD2" w:rsidRPr="007479E8" w:rsidRDefault="00007CD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A58B99" w14:textId="77777777" w:rsidR="00007CD2" w:rsidRPr="007479E8" w:rsidRDefault="00007CD2" w:rsidP="005C1D22">
            <w:pPr>
              <w:pStyle w:val="TAH"/>
              <w:rPr>
                <w:lang w:eastAsia="zh-TW"/>
              </w:rPr>
            </w:pPr>
            <w:r w:rsidRPr="007479E8">
              <w:rPr>
                <w:lang w:eastAsia="zh-TW"/>
              </w:rPr>
              <w:t>Description</w:t>
            </w:r>
          </w:p>
        </w:tc>
      </w:tr>
      <w:tr w:rsidR="00007CD2" w:rsidRPr="007479E8" w14:paraId="12FB79F1"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0FC1AD" w14:textId="77777777" w:rsidR="00007CD2" w:rsidRPr="007479E8" w:rsidRDefault="00007CD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85D9A5" w14:textId="77777777" w:rsidR="00007CD2" w:rsidRPr="007479E8" w:rsidRDefault="00007CD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F0E45F0"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81D4B6" w14:textId="77777777" w:rsidR="00007CD2" w:rsidRPr="007479E8" w:rsidRDefault="00007CD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3CA32DF" w14:textId="77777777" w:rsidR="00007CD2" w:rsidRPr="007479E8" w:rsidRDefault="00007CD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5478AFBC"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9DF97A" w14:textId="15FDD478" w:rsidR="00007CD2" w:rsidRPr="007479E8" w:rsidRDefault="00007CD2"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690BB8D" w14:textId="77777777" w:rsidTr="005C1D22">
        <w:trPr>
          <w:cantSplit/>
          <w:trHeight w:val="187"/>
        </w:trPr>
        <w:tc>
          <w:tcPr>
            <w:tcW w:w="2802" w:type="dxa"/>
            <w:gridSpan w:val="2"/>
            <w:tcBorders>
              <w:bottom w:val="nil"/>
            </w:tcBorders>
            <w:shd w:val="clear" w:color="auto" w:fill="auto"/>
          </w:tcPr>
          <w:p w14:paraId="1F947F94" w14:textId="77777777" w:rsidR="00007CD2" w:rsidRPr="001C0E1B" w:rsidRDefault="00007CD2" w:rsidP="005C1D22">
            <w:pPr>
              <w:pStyle w:val="TAH"/>
            </w:pPr>
            <w:r w:rsidRPr="001C0E1B">
              <w:t>Parameter</w:t>
            </w:r>
          </w:p>
        </w:tc>
        <w:tc>
          <w:tcPr>
            <w:tcW w:w="708" w:type="dxa"/>
            <w:tcBorders>
              <w:bottom w:val="nil"/>
            </w:tcBorders>
            <w:shd w:val="clear" w:color="auto" w:fill="auto"/>
          </w:tcPr>
          <w:p w14:paraId="1EEF078A" w14:textId="77777777" w:rsidR="00007CD2" w:rsidRPr="001C0E1B" w:rsidRDefault="00007CD2" w:rsidP="005C1D22">
            <w:pPr>
              <w:pStyle w:val="TAH"/>
            </w:pPr>
            <w:r w:rsidRPr="001C0E1B">
              <w:t>Unit</w:t>
            </w:r>
          </w:p>
        </w:tc>
        <w:tc>
          <w:tcPr>
            <w:tcW w:w="1418" w:type="dxa"/>
            <w:vMerge w:val="restart"/>
          </w:tcPr>
          <w:p w14:paraId="53010A81" w14:textId="77777777" w:rsidR="00007CD2" w:rsidRPr="001C0E1B" w:rsidRDefault="00007CD2" w:rsidP="005C1D22">
            <w:pPr>
              <w:pStyle w:val="TAH"/>
            </w:pPr>
            <w:r w:rsidRPr="001C0E1B">
              <w:t>Test configuration</w:t>
            </w:r>
          </w:p>
        </w:tc>
        <w:tc>
          <w:tcPr>
            <w:tcW w:w="1134" w:type="dxa"/>
            <w:vMerge w:val="restart"/>
          </w:tcPr>
          <w:p w14:paraId="69FCDABE" w14:textId="77777777" w:rsidR="00007CD2" w:rsidRPr="001C0E1B" w:rsidRDefault="00007CD2" w:rsidP="005C1D22">
            <w:pPr>
              <w:pStyle w:val="TAH"/>
            </w:pPr>
            <w:r w:rsidRPr="001C0E1B">
              <w:t>Value</w:t>
            </w:r>
          </w:p>
        </w:tc>
        <w:tc>
          <w:tcPr>
            <w:tcW w:w="3544" w:type="dxa"/>
            <w:vMerge w:val="restart"/>
          </w:tcPr>
          <w:p w14:paraId="246089BC" w14:textId="77777777" w:rsidR="00007CD2" w:rsidRPr="001C0E1B" w:rsidRDefault="00007CD2" w:rsidP="005C1D22">
            <w:pPr>
              <w:pStyle w:val="TAH"/>
            </w:pPr>
            <w:r w:rsidRPr="001C0E1B">
              <w:t>Comment</w:t>
            </w:r>
          </w:p>
        </w:tc>
      </w:tr>
      <w:tr w:rsidR="00007CD2" w:rsidRPr="001C0E1B" w14:paraId="01562E8A" w14:textId="77777777" w:rsidTr="005C1D22">
        <w:trPr>
          <w:cantSplit/>
          <w:trHeight w:val="187"/>
        </w:trPr>
        <w:tc>
          <w:tcPr>
            <w:tcW w:w="2802" w:type="dxa"/>
            <w:gridSpan w:val="2"/>
            <w:tcBorders>
              <w:top w:val="nil"/>
            </w:tcBorders>
            <w:shd w:val="clear" w:color="auto" w:fill="auto"/>
          </w:tcPr>
          <w:p w14:paraId="1977EA4A" w14:textId="77777777" w:rsidR="00007CD2" w:rsidRPr="001C0E1B" w:rsidRDefault="00007CD2" w:rsidP="005C1D22">
            <w:pPr>
              <w:pStyle w:val="TAH"/>
            </w:pPr>
          </w:p>
        </w:tc>
        <w:tc>
          <w:tcPr>
            <w:tcW w:w="708" w:type="dxa"/>
            <w:tcBorders>
              <w:top w:val="nil"/>
            </w:tcBorders>
            <w:shd w:val="clear" w:color="auto" w:fill="auto"/>
          </w:tcPr>
          <w:p w14:paraId="2863D919" w14:textId="77777777" w:rsidR="00007CD2" w:rsidRPr="001C0E1B" w:rsidRDefault="00007CD2" w:rsidP="005C1D22">
            <w:pPr>
              <w:pStyle w:val="TAH"/>
            </w:pPr>
          </w:p>
        </w:tc>
        <w:tc>
          <w:tcPr>
            <w:tcW w:w="1418" w:type="dxa"/>
            <w:vMerge/>
          </w:tcPr>
          <w:p w14:paraId="198C611C" w14:textId="77777777" w:rsidR="00007CD2" w:rsidRPr="001C0E1B" w:rsidRDefault="00007CD2" w:rsidP="005C1D22">
            <w:pPr>
              <w:pStyle w:val="TAH"/>
            </w:pPr>
          </w:p>
        </w:tc>
        <w:tc>
          <w:tcPr>
            <w:tcW w:w="1134" w:type="dxa"/>
            <w:vMerge/>
          </w:tcPr>
          <w:p w14:paraId="39763E86" w14:textId="77777777" w:rsidR="00007CD2" w:rsidRPr="001C0E1B" w:rsidRDefault="00007CD2" w:rsidP="005C1D22">
            <w:pPr>
              <w:pStyle w:val="TAH"/>
            </w:pPr>
          </w:p>
        </w:tc>
        <w:tc>
          <w:tcPr>
            <w:tcW w:w="3544" w:type="dxa"/>
            <w:vMerge/>
          </w:tcPr>
          <w:p w14:paraId="08495BDF" w14:textId="77777777" w:rsidR="00007CD2" w:rsidRPr="001C0E1B" w:rsidRDefault="00007CD2" w:rsidP="005C1D22">
            <w:pPr>
              <w:pStyle w:val="TAH"/>
            </w:pPr>
          </w:p>
        </w:tc>
      </w:tr>
      <w:tr w:rsidR="00007CD2" w:rsidRPr="001C0E1B" w14:paraId="65D3F83E" w14:textId="77777777" w:rsidTr="005C1D22">
        <w:trPr>
          <w:cantSplit/>
          <w:trHeight w:val="187"/>
        </w:trPr>
        <w:tc>
          <w:tcPr>
            <w:tcW w:w="1008" w:type="dxa"/>
            <w:tcBorders>
              <w:bottom w:val="nil"/>
            </w:tcBorders>
            <w:shd w:val="clear" w:color="auto" w:fill="auto"/>
          </w:tcPr>
          <w:p w14:paraId="62442445" w14:textId="77777777" w:rsidR="00007CD2" w:rsidRPr="001C0E1B" w:rsidRDefault="00007CD2" w:rsidP="005C1D22">
            <w:pPr>
              <w:pStyle w:val="TAL"/>
            </w:pPr>
            <w:r w:rsidRPr="004E396D">
              <w:t>Initial condition</w:t>
            </w:r>
          </w:p>
        </w:tc>
        <w:tc>
          <w:tcPr>
            <w:tcW w:w="1794" w:type="dxa"/>
            <w:tcBorders>
              <w:bottom w:val="single" w:sz="4" w:space="0" w:color="auto"/>
            </w:tcBorders>
          </w:tcPr>
          <w:p w14:paraId="6B30577D" w14:textId="77777777" w:rsidR="00007CD2" w:rsidRPr="001C0E1B" w:rsidRDefault="00007CD2" w:rsidP="005C1D22">
            <w:pPr>
              <w:pStyle w:val="TAL"/>
            </w:pPr>
            <w:r w:rsidRPr="001C0E1B">
              <w:t>Active cell</w:t>
            </w:r>
          </w:p>
        </w:tc>
        <w:tc>
          <w:tcPr>
            <w:tcW w:w="708" w:type="dxa"/>
            <w:tcBorders>
              <w:bottom w:val="single" w:sz="4" w:space="0" w:color="auto"/>
            </w:tcBorders>
          </w:tcPr>
          <w:p w14:paraId="38993558" w14:textId="77777777" w:rsidR="00007CD2" w:rsidRPr="001C0E1B" w:rsidRDefault="00007CD2" w:rsidP="005C1D22">
            <w:pPr>
              <w:pStyle w:val="TAC"/>
            </w:pPr>
          </w:p>
        </w:tc>
        <w:tc>
          <w:tcPr>
            <w:tcW w:w="1418" w:type="dxa"/>
            <w:tcBorders>
              <w:bottom w:val="single" w:sz="4" w:space="0" w:color="auto"/>
            </w:tcBorders>
          </w:tcPr>
          <w:p w14:paraId="68A05033" w14:textId="77777777" w:rsidR="00007CD2" w:rsidRPr="001C0E1B" w:rsidRDefault="00007CD2" w:rsidP="005C1D22">
            <w:pPr>
              <w:pStyle w:val="TAC"/>
            </w:pPr>
            <w:r>
              <w:t>1, 2</w:t>
            </w:r>
          </w:p>
        </w:tc>
        <w:tc>
          <w:tcPr>
            <w:tcW w:w="1134" w:type="dxa"/>
            <w:tcBorders>
              <w:bottom w:val="single" w:sz="4" w:space="0" w:color="auto"/>
            </w:tcBorders>
          </w:tcPr>
          <w:p w14:paraId="6931AF8F" w14:textId="77777777" w:rsidR="00007CD2" w:rsidRPr="001C0E1B" w:rsidRDefault="00007CD2" w:rsidP="005C1D22">
            <w:pPr>
              <w:pStyle w:val="TAC"/>
            </w:pPr>
            <w:r w:rsidRPr="001C0E1B">
              <w:t>Cell1</w:t>
            </w:r>
          </w:p>
        </w:tc>
        <w:tc>
          <w:tcPr>
            <w:tcW w:w="3544" w:type="dxa"/>
            <w:tcBorders>
              <w:bottom w:val="single" w:sz="4" w:space="0" w:color="auto"/>
            </w:tcBorders>
          </w:tcPr>
          <w:p w14:paraId="3228E488" w14:textId="77777777" w:rsidR="00007CD2" w:rsidRPr="001C0E1B" w:rsidRDefault="00007CD2" w:rsidP="005C1D22">
            <w:pPr>
              <w:pStyle w:val="TAC"/>
            </w:pPr>
          </w:p>
        </w:tc>
      </w:tr>
      <w:tr w:rsidR="00007CD2" w:rsidRPr="001C0E1B" w14:paraId="57BD7F2E" w14:textId="77777777" w:rsidTr="005C1D22">
        <w:trPr>
          <w:cantSplit/>
          <w:trHeight w:val="187"/>
        </w:trPr>
        <w:tc>
          <w:tcPr>
            <w:tcW w:w="1008" w:type="dxa"/>
            <w:shd w:val="clear" w:color="auto" w:fill="auto"/>
          </w:tcPr>
          <w:p w14:paraId="0FE73D44" w14:textId="77777777" w:rsidR="00007CD2" w:rsidRPr="001C0E1B" w:rsidRDefault="00007CD2" w:rsidP="005C1D22">
            <w:pPr>
              <w:pStyle w:val="TAL"/>
            </w:pPr>
            <w:r w:rsidRPr="001C0E1B">
              <w:t>T2 end condition</w:t>
            </w:r>
          </w:p>
        </w:tc>
        <w:tc>
          <w:tcPr>
            <w:tcW w:w="1794" w:type="dxa"/>
          </w:tcPr>
          <w:p w14:paraId="35260BE8" w14:textId="77777777" w:rsidR="00007CD2" w:rsidRPr="001C0E1B" w:rsidRDefault="00007CD2" w:rsidP="005C1D22">
            <w:pPr>
              <w:pStyle w:val="TAL"/>
            </w:pPr>
            <w:r w:rsidRPr="001C0E1B">
              <w:t>Active cell</w:t>
            </w:r>
          </w:p>
        </w:tc>
        <w:tc>
          <w:tcPr>
            <w:tcW w:w="708" w:type="dxa"/>
          </w:tcPr>
          <w:p w14:paraId="0FA39196" w14:textId="77777777" w:rsidR="00007CD2" w:rsidRPr="001C0E1B" w:rsidRDefault="00007CD2" w:rsidP="005C1D22">
            <w:pPr>
              <w:pStyle w:val="TAC"/>
            </w:pPr>
          </w:p>
        </w:tc>
        <w:tc>
          <w:tcPr>
            <w:tcW w:w="1418" w:type="dxa"/>
          </w:tcPr>
          <w:p w14:paraId="1114D3DA" w14:textId="77777777" w:rsidR="00007CD2" w:rsidRPr="001C0E1B" w:rsidRDefault="00007CD2" w:rsidP="005C1D22">
            <w:pPr>
              <w:pStyle w:val="TAC"/>
            </w:pPr>
            <w:r w:rsidRPr="001C0E1B">
              <w:t>1</w:t>
            </w:r>
            <w:r>
              <w:t>, 2</w:t>
            </w:r>
          </w:p>
        </w:tc>
        <w:tc>
          <w:tcPr>
            <w:tcW w:w="1134" w:type="dxa"/>
          </w:tcPr>
          <w:p w14:paraId="67101A0D" w14:textId="77777777" w:rsidR="00007CD2" w:rsidRPr="001C0E1B" w:rsidRDefault="00007CD2" w:rsidP="005C1D22">
            <w:pPr>
              <w:pStyle w:val="TAC"/>
            </w:pPr>
            <w:r w:rsidRPr="001C0E1B">
              <w:t>Cell2</w:t>
            </w:r>
          </w:p>
        </w:tc>
        <w:tc>
          <w:tcPr>
            <w:tcW w:w="3544" w:type="dxa"/>
            <w:tcBorders>
              <w:bottom w:val="single" w:sz="4" w:space="0" w:color="auto"/>
            </w:tcBorders>
          </w:tcPr>
          <w:p w14:paraId="6FC445FA" w14:textId="77777777" w:rsidR="00007CD2" w:rsidRPr="001C0E1B" w:rsidRDefault="00007CD2" w:rsidP="005C1D22">
            <w:pPr>
              <w:pStyle w:val="TAC"/>
            </w:pPr>
          </w:p>
        </w:tc>
      </w:tr>
      <w:tr w:rsidR="00007CD2" w:rsidRPr="001C0E1B" w14:paraId="55E3F538" w14:textId="77777777" w:rsidTr="005C1D22">
        <w:trPr>
          <w:cantSplit/>
          <w:trHeight w:val="187"/>
        </w:trPr>
        <w:tc>
          <w:tcPr>
            <w:tcW w:w="1008" w:type="dxa"/>
            <w:shd w:val="clear" w:color="auto" w:fill="auto"/>
          </w:tcPr>
          <w:p w14:paraId="1BC4EF30" w14:textId="77777777" w:rsidR="00007CD2" w:rsidRPr="001C0E1B" w:rsidRDefault="00007CD2" w:rsidP="005C1D22">
            <w:pPr>
              <w:pStyle w:val="TAL"/>
            </w:pPr>
          </w:p>
        </w:tc>
        <w:tc>
          <w:tcPr>
            <w:tcW w:w="1794" w:type="dxa"/>
          </w:tcPr>
          <w:p w14:paraId="6D18D85B" w14:textId="77777777" w:rsidR="00007CD2" w:rsidRPr="001C0E1B" w:rsidRDefault="00007CD2" w:rsidP="005C1D22">
            <w:pPr>
              <w:pStyle w:val="TAL"/>
            </w:pPr>
            <w:r w:rsidRPr="001C0E1B">
              <w:t>Neighbour cells</w:t>
            </w:r>
          </w:p>
        </w:tc>
        <w:tc>
          <w:tcPr>
            <w:tcW w:w="708" w:type="dxa"/>
          </w:tcPr>
          <w:p w14:paraId="6D3105AE" w14:textId="77777777" w:rsidR="00007CD2" w:rsidRPr="001C0E1B" w:rsidRDefault="00007CD2" w:rsidP="005C1D22">
            <w:pPr>
              <w:pStyle w:val="TAC"/>
            </w:pPr>
          </w:p>
        </w:tc>
        <w:tc>
          <w:tcPr>
            <w:tcW w:w="1418" w:type="dxa"/>
          </w:tcPr>
          <w:p w14:paraId="0CB3D056" w14:textId="77777777" w:rsidR="00007CD2" w:rsidRPr="001C0E1B" w:rsidRDefault="00007CD2" w:rsidP="005C1D22">
            <w:pPr>
              <w:pStyle w:val="TAC"/>
            </w:pPr>
            <w:r w:rsidRPr="001C0E1B">
              <w:t>1</w:t>
            </w:r>
            <w:r>
              <w:t>, 2</w:t>
            </w:r>
          </w:p>
        </w:tc>
        <w:tc>
          <w:tcPr>
            <w:tcW w:w="1134" w:type="dxa"/>
          </w:tcPr>
          <w:p w14:paraId="694C2AE9" w14:textId="77777777" w:rsidR="00007CD2" w:rsidRPr="001C0E1B" w:rsidRDefault="00007CD2" w:rsidP="005C1D22">
            <w:pPr>
              <w:pStyle w:val="TAC"/>
            </w:pPr>
            <w:r w:rsidRPr="001C0E1B">
              <w:t>Cell1</w:t>
            </w:r>
          </w:p>
        </w:tc>
        <w:tc>
          <w:tcPr>
            <w:tcW w:w="3544" w:type="dxa"/>
            <w:tcBorders>
              <w:bottom w:val="single" w:sz="4" w:space="0" w:color="auto"/>
            </w:tcBorders>
          </w:tcPr>
          <w:p w14:paraId="2A172B46" w14:textId="77777777" w:rsidR="00007CD2" w:rsidRPr="001C0E1B" w:rsidRDefault="00007CD2" w:rsidP="005C1D22">
            <w:pPr>
              <w:pStyle w:val="TAC"/>
            </w:pPr>
          </w:p>
        </w:tc>
      </w:tr>
      <w:tr w:rsidR="00007CD2" w:rsidRPr="001C0E1B" w14:paraId="79E4A2D1" w14:textId="77777777" w:rsidTr="005C1D22">
        <w:trPr>
          <w:cantSplit/>
          <w:trHeight w:val="187"/>
        </w:trPr>
        <w:tc>
          <w:tcPr>
            <w:tcW w:w="2802" w:type="dxa"/>
            <w:gridSpan w:val="2"/>
          </w:tcPr>
          <w:p w14:paraId="2543488D" w14:textId="77777777" w:rsidR="00007CD2" w:rsidRPr="001C0E1B" w:rsidRDefault="00007CD2" w:rsidP="005C1D22">
            <w:pPr>
              <w:pStyle w:val="TAL"/>
            </w:pPr>
            <w:r w:rsidRPr="001C0E1B">
              <w:rPr>
                <w:rFonts w:cs="v4.2.0"/>
                <w:bCs/>
              </w:rPr>
              <w:t>RF Channel Number</w:t>
            </w:r>
          </w:p>
        </w:tc>
        <w:tc>
          <w:tcPr>
            <w:tcW w:w="708" w:type="dxa"/>
          </w:tcPr>
          <w:p w14:paraId="21430F95" w14:textId="77777777" w:rsidR="00007CD2" w:rsidRPr="001C0E1B" w:rsidRDefault="00007CD2" w:rsidP="005C1D22">
            <w:pPr>
              <w:pStyle w:val="TAC"/>
            </w:pPr>
          </w:p>
        </w:tc>
        <w:tc>
          <w:tcPr>
            <w:tcW w:w="1418" w:type="dxa"/>
          </w:tcPr>
          <w:p w14:paraId="24B9901C" w14:textId="77777777" w:rsidR="00007CD2" w:rsidRPr="001C0E1B" w:rsidRDefault="00007CD2" w:rsidP="005C1D22">
            <w:pPr>
              <w:pStyle w:val="TAC"/>
              <w:rPr>
                <w:rFonts w:cs="v4.2.0"/>
                <w:bCs/>
              </w:rPr>
            </w:pPr>
            <w:r w:rsidRPr="001C0E1B">
              <w:t>1</w:t>
            </w:r>
            <w:r>
              <w:t>, 2</w:t>
            </w:r>
          </w:p>
        </w:tc>
        <w:tc>
          <w:tcPr>
            <w:tcW w:w="1134" w:type="dxa"/>
          </w:tcPr>
          <w:p w14:paraId="7DDA58DC" w14:textId="77777777" w:rsidR="00007CD2" w:rsidRPr="001C0E1B" w:rsidRDefault="00007CD2" w:rsidP="005C1D22">
            <w:pPr>
              <w:pStyle w:val="TAC"/>
            </w:pPr>
            <w:r w:rsidRPr="001C0E1B">
              <w:rPr>
                <w:rFonts w:cs="v4.2.0"/>
                <w:bCs/>
              </w:rPr>
              <w:t>1</w:t>
            </w:r>
          </w:p>
        </w:tc>
        <w:tc>
          <w:tcPr>
            <w:tcW w:w="3544" w:type="dxa"/>
          </w:tcPr>
          <w:p w14:paraId="3C8FF632" w14:textId="77777777" w:rsidR="00007CD2" w:rsidRPr="001C0E1B" w:rsidRDefault="00007CD2" w:rsidP="005C1D22">
            <w:pPr>
              <w:pStyle w:val="TAC"/>
            </w:pPr>
          </w:p>
        </w:tc>
      </w:tr>
      <w:tr w:rsidR="00007CD2" w:rsidRPr="001C0E1B" w14:paraId="169CF953" w14:textId="77777777" w:rsidTr="005C1D22">
        <w:trPr>
          <w:cantSplit/>
          <w:trHeight w:val="187"/>
        </w:trPr>
        <w:tc>
          <w:tcPr>
            <w:tcW w:w="2802" w:type="dxa"/>
            <w:gridSpan w:val="2"/>
            <w:tcBorders>
              <w:bottom w:val="nil"/>
            </w:tcBorders>
          </w:tcPr>
          <w:p w14:paraId="53473724" w14:textId="77777777" w:rsidR="00007CD2" w:rsidRPr="001C0E1B" w:rsidRDefault="00007CD2" w:rsidP="005C1D22">
            <w:pPr>
              <w:pStyle w:val="TAL"/>
            </w:pPr>
            <w:r w:rsidRPr="001C0E1B">
              <w:t>Time offset between cells</w:t>
            </w:r>
          </w:p>
        </w:tc>
        <w:tc>
          <w:tcPr>
            <w:tcW w:w="708" w:type="dxa"/>
            <w:tcBorders>
              <w:bottom w:val="nil"/>
            </w:tcBorders>
          </w:tcPr>
          <w:p w14:paraId="6E1B4CCC" w14:textId="77777777" w:rsidR="00007CD2" w:rsidRPr="001C0E1B" w:rsidRDefault="00007CD2" w:rsidP="005C1D22">
            <w:pPr>
              <w:pStyle w:val="TAC"/>
            </w:pPr>
          </w:p>
        </w:tc>
        <w:tc>
          <w:tcPr>
            <w:tcW w:w="1418" w:type="dxa"/>
          </w:tcPr>
          <w:p w14:paraId="285E1D74" w14:textId="77777777" w:rsidR="00007CD2" w:rsidRPr="001C0E1B" w:rsidRDefault="00007CD2" w:rsidP="005C1D22">
            <w:pPr>
              <w:pStyle w:val="TAC"/>
              <w:rPr>
                <w:rFonts w:cs="v4.2.0"/>
              </w:rPr>
            </w:pPr>
            <w:r w:rsidRPr="001C0E1B">
              <w:t>1</w:t>
            </w:r>
            <w:r>
              <w:t>, 2</w:t>
            </w:r>
          </w:p>
        </w:tc>
        <w:tc>
          <w:tcPr>
            <w:tcW w:w="1134" w:type="dxa"/>
          </w:tcPr>
          <w:p w14:paraId="3D9CC1FC" w14:textId="77777777" w:rsidR="00007CD2" w:rsidRPr="001C0E1B" w:rsidRDefault="00007CD2" w:rsidP="005C1D22">
            <w:pPr>
              <w:pStyle w:val="TAC"/>
            </w:pPr>
            <w:r w:rsidRPr="001C0E1B">
              <w:rPr>
                <w:rFonts w:cs="v4.2.0"/>
              </w:rPr>
              <w:t>3 ms</w:t>
            </w:r>
          </w:p>
        </w:tc>
        <w:tc>
          <w:tcPr>
            <w:tcW w:w="3544" w:type="dxa"/>
          </w:tcPr>
          <w:p w14:paraId="41CAA807" w14:textId="77777777" w:rsidR="00007CD2" w:rsidRPr="001C0E1B" w:rsidRDefault="00007CD2" w:rsidP="005C1D22">
            <w:pPr>
              <w:pStyle w:val="TAC"/>
            </w:pPr>
            <w:r w:rsidRPr="001C0E1B">
              <w:rPr>
                <w:rFonts w:cs="v4.2.0"/>
              </w:rPr>
              <w:t>Asynchronous cells</w:t>
            </w:r>
          </w:p>
        </w:tc>
      </w:tr>
      <w:tr w:rsidR="00007CD2" w:rsidRPr="001C0E1B" w14:paraId="0595865F" w14:textId="77777777" w:rsidTr="005C1D22">
        <w:trPr>
          <w:cantSplit/>
          <w:trHeight w:val="187"/>
        </w:trPr>
        <w:tc>
          <w:tcPr>
            <w:tcW w:w="2802" w:type="dxa"/>
            <w:gridSpan w:val="2"/>
          </w:tcPr>
          <w:p w14:paraId="1F15A465" w14:textId="77777777" w:rsidR="00007CD2" w:rsidRPr="001C0E1B" w:rsidRDefault="00007CD2" w:rsidP="005C1D22">
            <w:pPr>
              <w:pStyle w:val="TAL"/>
            </w:pPr>
            <w:r w:rsidRPr="001C0E1B">
              <w:t>Access Barring Information</w:t>
            </w:r>
          </w:p>
        </w:tc>
        <w:tc>
          <w:tcPr>
            <w:tcW w:w="708" w:type="dxa"/>
          </w:tcPr>
          <w:p w14:paraId="1C5075DC" w14:textId="77777777" w:rsidR="00007CD2" w:rsidRPr="001C0E1B" w:rsidRDefault="00007CD2" w:rsidP="005C1D22">
            <w:pPr>
              <w:pStyle w:val="TAC"/>
            </w:pPr>
            <w:r w:rsidRPr="001C0E1B">
              <w:rPr>
                <w:rFonts w:cs="v4.2.0"/>
              </w:rPr>
              <w:t>-</w:t>
            </w:r>
          </w:p>
        </w:tc>
        <w:tc>
          <w:tcPr>
            <w:tcW w:w="1418" w:type="dxa"/>
          </w:tcPr>
          <w:p w14:paraId="55C6311E" w14:textId="77777777" w:rsidR="00007CD2" w:rsidRPr="001C0E1B" w:rsidRDefault="00007CD2" w:rsidP="005C1D22">
            <w:pPr>
              <w:pStyle w:val="TAC"/>
              <w:rPr>
                <w:rFonts w:cs="v4.2.0"/>
              </w:rPr>
            </w:pPr>
            <w:r>
              <w:t>1, 2</w:t>
            </w:r>
          </w:p>
        </w:tc>
        <w:tc>
          <w:tcPr>
            <w:tcW w:w="1134" w:type="dxa"/>
          </w:tcPr>
          <w:p w14:paraId="2F572E95" w14:textId="77777777" w:rsidR="00007CD2" w:rsidRPr="001C0E1B" w:rsidRDefault="00007CD2" w:rsidP="005C1D22">
            <w:pPr>
              <w:pStyle w:val="TAC"/>
            </w:pPr>
            <w:r w:rsidRPr="001C0E1B">
              <w:rPr>
                <w:rFonts w:cs="v4.2.0"/>
              </w:rPr>
              <w:t>Not Sent</w:t>
            </w:r>
          </w:p>
        </w:tc>
        <w:tc>
          <w:tcPr>
            <w:tcW w:w="3544" w:type="dxa"/>
          </w:tcPr>
          <w:p w14:paraId="3EA2C612" w14:textId="77777777" w:rsidR="00007CD2" w:rsidRPr="001C0E1B" w:rsidRDefault="00007CD2" w:rsidP="005C1D22">
            <w:pPr>
              <w:pStyle w:val="TAC"/>
            </w:pPr>
            <w:r w:rsidRPr="001C0E1B">
              <w:rPr>
                <w:rFonts w:cs="v4.2.0"/>
              </w:rPr>
              <w:t>No additional delays in random access procedure.</w:t>
            </w:r>
          </w:p>
        </w:tc>
      </w:tr>
      <w:tr w:rsidR="00007CD2" w:rsidRPr="001C0E1B" w14:paraId="7837E46E" w14:textId="77777777" w:rsidTr="005C1D22">
        <w:trPr>
          <w:cantSplit/>
          <w:trHeight w:val="187"/>
        </w:trPr>
        <w:tc>
          <w:tcPr>
            <w:tcW w:w="2802" w:type="dxa"/>
            <w:gridSpan w:val="2"/>
          </w:tcPr>
          <w:p w14:paraId="54509838" w14:textId="77777777" w:rsidR="00007CD2" w:rsidRPr="001C0E1B" w:rsidRDefault="00007CD2" w:rsidP="005C1D22">
            <w:pPr>
              <w:pStyle w:val="TAL"/>
            </w:pPr>
            <w:r w:rsidRPr="001C0E1B">
              <w:t>DRX cycle length</w:t>
            </w:r>
          </w:p>
        </w:tc>
        <w:tc>
          <w:tcPr>
            <w:tcW w:w="708" w:type="dxa"/>
          </w:tcPr>
          <w:p w14:paraId="32EC6E8B" w14:textId="77777777" w:rsidR="00007CD2" w:rsidRPr="001C0E1B" w:rsidRDefault="00007CD2" w:rsidP="005C1D22">
            <w:pPr>
              <w:pStyle w:val="TAC"/>
            </w:pPr>
            <w:r w:rsidRPr="001C0E1B">
              <w:t>s</w:t>
            </w:r>
          </w:p>
        </w:tc>
        <w:tc>
          <w:tcPr>
            <w:tcW w:w="1418" w:type="dxa"/>
          </w:tcPr>
          <w:p w14:paraId="335987F0" w14:textId="77777777" w:rsidR="00007CD2" w:rsidRPr="001C0E1B" w:rsidRDefault="00007CD2" w:rsidP="005C1D22">
            <w:pPr>
              <w:pStyle w:val="TAC"/>
            </w:pPr>
            <w:r>
              <w:t>1, 2</w:t>
            </w:r>
          </w:p>
        </w:tc>
        <w:tc>
          <w:tcPr>
            <w:tcW w:w="1134" w:type="dxa"/>
          </w:tcPr>
          <w:p w14:paraId="0CC0D9EF" w14:textId="77777777" w:rsidR="00007CD2" w:rsidRPr="001C0E1B" w:rsidRDefault="00007CD2" w:rsidP="005C1D22">
            <w:pPr>
              <w:pStyle w:val="TAC"/>
            </w:pPr>
            <w:r w:rsidRPr="001C0E1B">
              <w:t>1.28</w:t>
            </w:r>
          </w:p>
        </w:tc>
        <w:tc>
          <w:tcPr>
            <w:tcW w:w="3544" w:type="dxa"/>
          </w:tcPr>
          <w:p w14:paraId="5D754DD6" w14:textId="77777777" w:rsidR="00007CD2" w:rsidRPr="001C0E1B" w:rsidRDefault="00007CD2" w:rsidP="005C1D22">
            <w:pPr>
              <w:pStyle w:val="TAC"/>
            </w:pPr>
            <w:r w:rsidRPr="001C0E1B">
              <w:t>The value shall be used for all cells in the test.</w:t>
            </w:r>
          </w:p>
        </w:tc>
      </w:tr>
      <w:tr w:rsidR="00007CD2" w:rsidRPr="001C0E1B" w14:paraId="5A40EA7C" w14:textId="77777777" w:rsidTr="005C1D22">
        <w:trPr>
          <w:cantSplit/>
          <w:trHeight w:val="187"/>
        </w:trPr>
        <w:tc>
          <w:tcPr>
            <w:tcW w:w="2802" w:type="dxa"/>
            <w:gridSpan w:val="2"/>
          </w:tcPr>
          <w:p w14:paraId="13433A10" w14:textId="77777777" w:rsidR="00007CD2" w:rsidRPr="001C0E1B" w:rsidRDefault="00007CD2" w:rsidP="005C1D22">
            <w:pPr>
              <w:pStyle w:val="TAL"/>
            </w:pPr>
            <w:r w:rsidRPr="001C0E1B">
              <w:t>PRACH configuration index</w:t>
            </w:r>
          </w:p>
        </w:tc>
        <w:tc>
          <w:tcPr>
            <w:tcW w:w="708" w:type="dxa"/>
          </w:tcPr>
          <w:p w14:paraId="15173315" w14:textId="77777777" w:rsidR="00007CD2" w:rsidRPr="001C0E1B" w:rsidRDefault="00007CD2" w:rsidP="005C1D22">
            <w:pPr>
              <w:pStyle w:val="TAC"/>
            </w:pPr>
          </w:p>
        </w:tc>
        <w:tc>
          <w:tcPr>
            <w:tcW w:w="1418" w:type="dxa"/>
          </w:tcPr>
          <w:p w14:paraId="360F7A1B" w14:textId="77777777" w:rsidR="00007CD2" w:rsidRPr="001C0E1B" w:rsidRDefault="00007CD2" w:rsidP="005C1D22">
            <w:pPr>
              <w:pStyle w:val="TAC"/>
            </w:pPr>
            <w:r w:rsidRPr="001C0E1B">
              <w:t>1</w:t>
            </w:r>
            <w:r>
              <w:t>, 2</w:t>
            </w:r>
          </w:p>
        </w:tc>
        <w:tc>
          <w:tcPr>
            <w:tcW w:w="1134" w:type="dxa"/>
          </w:tcPr>
          <w:p w14:paraId="0ACC309C" w14:textId="77777777" w:rsidR="00007CD2" w:rsidRPr="001C0E1B" w:rsidRDefault="00007CD2" w:rsidP="005C1D22">
            <w:pPr>
              <w:pStyle w:val="TAC"/>
            </w:pPr>
            <w:r w:rsidRPr="001C0E1B">
              <w:t>102</w:t>
            </w:r>
          </w:p>
        </w:tc>
        <w:tc>
          <w:tcPr>
            <w:tcW w:w="3544" w:type="dxa"/>
          </w:tcPr>
          <w:p w14:paraId="56717922" w14:textId="77777777" w:rsidR="00007CD2" w:rsidRPr="001C0E1B" w:rsidRDefault="00007CD2" w:rsidP="005C1D22">
            <w:pPr>
              <w:pStyle w:val="TAC"/>
            </w:pPr>
            <w:r w:rsidRPr="001C0E1B">
              <w:t>The detailed configuration is specified in TS 38.211 clause 6.3.3.2</w:t>
            </w:r>
          </w:p>
        </w:tc>
      </w:tr>
      <w:tr w:rsidR="00007CD2" w:rsidRPr="001C0E1B" w14:paraId="080772D5" w14:textId="77777777" w:rsidTr="005C1D22">
        <w:trPr>
          <w:cantSplit/>
          <w:trHeight w:val="187"/>
        </w:trPr>
        <w:tc>
          <w:tcPr>
            <w:tcW w:w="2802" w:type="dxa"/>
            <w:gridSpan w:val="2"/>
          </w:tcPr>
          <w:p w14:paraId="07708EC9" w14:textId="77777777" w:rsidR="00007CD2" w:rsidRPr="001C0E1B" w:rsidRDefault="00007CD2" w:rsidP="005C1D22">
            <w:pPr>
              <w:pStyle w:val="TAL"/>
            </w:pPr>
            <w:r w:rsidRPr="001C0E1B">
              <w:t>rangeToBestCell</w:t>
            </w:r>
          </w:p>
        </w:tc>
        <w:tc>
          <w:tcPr>
            <w:tcW w:w="708" w:type="dxa"/>
          </w:tcPr>
          <w:p w14:paraId="0422728A" w14:textId="77777777" w:rsidR="00007CD2" w:rsidRPr="001C0E1B" w:rsidRDefault="00007CD2" w:rsidP="005C1D22">
            <w:pPr>
              <w:pStyle w:val="TAC"/>
            </w:pPr>
          </w:p>
        </w:tc>
        <w:tc>
          <w:tcPr>
            <w:tcW w:w="1418" w:type="dxa"/>
          </w:tcPr>
          <w:p w14:paraId="3890D07B" w14:textId="77777777" w:rsidR="00007CD2" w:rsidRPr="001C0E1B" w:rsidRDefault="00007CD2" w:rsidP="005C1D22">
            <w:pPr>
              <w:pStyle w:val="TAC"/>
            </w:pPr>
            <w:r w:rsidRPr="001C0E1B">
              <w:t>1</w:t>
            </w:r>
            <w:r>
              <w:t>, 2</w:t>
            </w:r>
          </w:p>
        </w:tc>
        <w:tc>
          <w:tcPr>
            <w:tcW w:w="1134" w:type="dxa"/>
          </w:tcPr>
          <w:p w14:paraId="269AC8F0" w14:textId="77777777" w:rsidR="00007CD2" w:rsidRPr="001C0E1B" w:rsidRDefault="00007CD2" w:rsidP="005C1D22">
            <w:pPr>
              <w:pStyle w:val="TAC"/>
            </w:pPr>
            <w:r w:rsidRPr="001C0E1B">
              <w:t>Not configured</w:t>
            </w:r>
          </w:p>
        </w:tc>
        <w:tc>
          <w:tcPr>
            <w:tcW w:w="3544" w:type="dxa"/>
          </w:tcPr>
          <w:p w14:paraId="1B1B7941" w14:textId="77777777" w:rsidR="00007CD2" w:rsidRPr="001C0E1B" w:rsidRDefault="00007CD2" w:rsidP="005C1D22">
            <w:pPr>
              <w:pStyle w:val="TAC"/>
            </w:pPr>
          </w:p>
        </w:tc>
      </w:tr>
      <w:tr w:rsidR="00007CD2" w:rsidRPr="001C0E1B" w14:paraId="6DC61E87" w14:textId="77777777" w:rsidTr="005C1D22">
        <w:trPr>
          <w:cantSplit/>
          <w:trHeight w:val="187"/>
        </w:trPr>
        <w:tc>
          <w:tcPr>
            <w:tcW w:w="2802" w:type="dxa"/>
            <w:gridSpan w:val="2"/>
          </w:tcPr>
          <w:p w14:paraId="20CCFC0B" w14:textId="77777777" w:rsidR="00007CD2" w:rsidRPr="001C0E1B" w:rsidRDefault="00007CD2" w:rsidP="005C1D22">
            <w:pPr>
              <w:pStyle w:val="TAL"/>
            </w:pPr>
            <w:r w:rsidRPr="001C0E1B">
              <w:t>T1</w:t>
            </w:r>
          </w:p>
        </w:tc>
        <w:tc>
          <w:tcPr>
            <w:tcW w:w="708" w:type="dxa"/>
          </w:tcPr>
          <w:p w14:paraId="72EE0158" w14:textId="77777777" w:rsidR="00007CD2" w:rsidRPr="001C0E1B" w:rsidRDefault="00007CD2" w:rsidP="005C1D22">
            <w:pPr>
              <w:pStyle w:val="TAC"/>
            </w:pPr>
            <w:r w:rsidRPr="001C0E1B">
              <w:t>s</w:t>
            </w:r>
          </w:p>
        </w:tc>
        <w:tc>
          <w:tcPr>
            <w:tcW w:w="1418" w:type="dxa"/>
          </w:tcPr>
          <w:p w14:paraId="2FB67485" w14:textId="77777777" w:rsidR="00007CD2" w:rsidRPr="001C0E1B" w:rsidRDefault="00007CD2" w:rsidP="005C1D22">
            <w:pPr>
              <w:pStyle w:val="TAC"/>
            </w:pPr>
            <w:r w:rsidRPr="001C0E1B">
              <w:t>1</w:t>
            </w:r>
            <w:r>
              <w:t>, 2</w:t>
            </w:r>
          </w:p>
        </w:tc>
        <w:tc>
          <w:tcPr>
            <w:tcW w:w="1134" w:type="dxa"/>
          </w:tcPr>
          <w:p w14:paraId="05A0ED5C" w14:textId="77777777" w:rsidR="00007CD2" w:rsidRPr="001C0E1B" w:rsidRDefault="00007CD2" w:rsidP="005C1D22">
            <w:pPr>
              <w:pStyle w:val="TAC"/>
            </w:pPr>
            <w:r w:rsidRPr="001C0E1B">
              <w:t>&gt;7</w:t>
            </w:r>
          </w:p>
        </w:tc>
        <w:tc>
          <w:tcPr>
            <w:tcW w:w="3544" w:type="dxa"/>
          </w:tcPr>
          <w:p w14:paraId="09BE8A23" w14:textId="77777777" w:rsidR="00007CD2" w:rsidRPr="001C0E1B" w:rsidRDefault="00007CD2" w:rsidP="005C1D22">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73A4638" w14:textId="77777777" w:rsidTr="005C1D22">
        <w:trPr>
          <w:cantSplit/>
          <w:trHeight w:val="187"/>
        </w:trPr>
        <w:tc>
          <w:tcPr>
            <w:tcW w:w="2802" w:type="dxa"/>
            <w:gridSpan w:val="2"/>
          </w:tcPr>
          <w:p w14:paraId="648E1BA0" w14:textId="77777777" w:rsidR="00007CD2" w:rsidRPr="001C0E1B" w:rsidRDefault="00007CD2" w:rsidP="005C1D22">
            <w:pPr>
              <w:pStyle w:val="TAL"/>
            </w:pPr>
            <w:r w:rsidRPr="001C0E1B">
              <w:t>T2</w:t>
            </w:r>
          </w:p>
        </w:tc>
        <w:tc>
          <w:tcPr>
            <w:tcW w:w="708" w:type="dxa"/>
          </w:tcPr>
          <w:p w14:paraId="3AC6A942" w14:textId="77777777" w:rsidR="00007CD2" w:rsidRPr="001C0E1B" w:rsidRDefault="00007CD2" w:rsidP="005C1D22">
            <w:pPr>
              <w:pStyle w:val="TAC"/>
            </w:pPr>
            <w:r w:rsidRPr="001C0E1B">
              <w:t>s</w:t>
            </w:r>
          </w:p>
        </w:tc>
        <w:tc>
          <w:tcPr>
            <w:tcW w:w="1418" w:type="dxa"/>
          </w:tcPr>
          <w:p w14:paraId="72582489" w14:textId="77777777" w:rsidR="00007CD2" w:rsidRPr="001C0E1B" w:rsidRDefault="00007CD2" w:rsidP="005C1D22">
            <w:pPr>
              <w:pStyle w:val="TAC"/>
            </w:pPr>
            <w:r w:rsidRPr="001C0E1B">
              <w:t>1</w:t>
            </w:r>
            <w:r>
              <w:t>, 2</w:t>
            </w:r>
          </w:p>
        </w:tc>
        <w:tc>
          <w:tcPr>
            <w:tcW w:w="1134" w:type="dxa"/>
          </w:tcPr>
          <w:p w14:paraId="3A7E9AA0" w14:textId="77777777" w:rsidR="00007CD2" w:rsidRPr="001C0E1B" w:rsidRDefault="00007CD2" w:rsidP="005C1D22">
            <w:pPr>
              <w:pStyle w:val="TAC"/>
            </w:pPr>
            <w:r w:rsidRPr="001C0E1B">
              <w:t>40</w:t>
            </w:r>
          </w:p>
        </w:tc>
        <w:tc>
          <w:tcPr>
            <w:tcW w:w="3544" w:type="dxa"/>
          </w:tcPr>
          <w:p w14:paraId="25FEB389" w14:textId="77777777" w:rsidR="00007CD2" w:rsidRPr="001C0E1B" w:rsidRDefault="00007CD2" w:rsidP="005C1D22">
            <w:pPr>
              <w:pStyle w:val="TAC"/>
            </w:pPr>
            <w:r w:rsidRPr="001C0E1B">
              <w:t>T2 needs to be defined so that cell re-selection reaction time is taken into account.</w:t>
            </w:r>
          </w:p>
        </w:tc>
      </w:tr>
    </w:tbl>
    <w:p w14:paraId="51A495B4" w14:textId="77777777" w:rsidR="00007CD2" w:rsidRPr="001C0E1B" w:rsidRDefault="00007CD2" w:rsidP="00007CD2"/>
    <w:p w14:paraId="24A97315" w14:textId="77777777" w:rsidR="00FA4D32" w:rsidRDefault="00FA4D32" w:rsidP="00FA4D32">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007CD2" w:rsidRPr="001C0E1B" w14:paraId="42B57C03" w14:textId="77777777" w:rsidTr="00410168">
        <w:trPr>
          <w:cantSplit/>
          <w:jc w:val="center"/>
        </w:trPr>
        <w:tc>
          <w:tcPr>
            <w:tcW w:w="1946" w:type="dxa"/>
            <w:tcBorders>
              <w:left w:val="single" w:sz="4" w:space="0" w:color="auto"/>
              <w:bottom w:val="nil"/>
            </w:tcBorders>
          </w:tcPr>
          <w:p w14:paraId="0DB6FC32"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3FF5AFC7" w14:textId="77777777" w:rsidR="00007CD2" w:rsidRPr="001C0E1B" w:rsidRDefault="00007CD2" w:rsidP="00007CD2">
            <w:pPr>
              <w:pStyle w:val="TAC"/>
            </w:pPr>
          </w:p>
        </w:tc>
        <w:tc>
          <w:tcPr>
            <w:tcW w:w="2126" w:type="dxa"/>
            <w:gridSpan w:val="2"/>
            <w:tcBorders>
              <w:bottom w:val="single" w:sz="4" w:space="0" w:color="auto"/>
            </w:tcBorders>
          </w:tcPr>
          <w:p w14:paraId="26E2FB44" w14:textId="0E0C9123" w:rsidR="00007CD2" w:rsidRDefault="00007CD2" w:rsidP="00007CD2">
            <w:pPr>
              <w:pStyle w:val="TAC"/>
              <w:rPr>
                <w:rFonts w:cs="v4.2.0"/>
              </w:rPr>
            </w:pPr>
            <w:r>
              <w:rPr>
                <w:rFonts w:cs="v4.2.0" w:hint="eastAsia"/>
              </w:rPr>
              <w:t>S</w:t>
            </w:r>
            <w:r>
              <w:rPr>
                <w:rFonts w:cs="v4.2.0"/>
              </w:rPr>
              <w:t>SC.1 for Config 1</w:t>
            </w:r>
          </w:p>
          <w:p w14:paraId="7B4200DD" w14:textId="13289BD2"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4DC0DDA0" w14:textId="17EE924C" w:rsidR="00007CD2" w:rsidRDefault="00007CD2" w:rsidP="00007CD2">
            <w:pPr>
              <w:pStyle w:val="TAC"/>
              <w:rPr>
                <w:rFonts w:cs="v4.2.0"/>
              </w:rPr>
            </w:pPr>
            <w:r>
              <w:rPr>
                <w:rFonts w:cs="v4.2.0"/>
              </w:rPr>
              <w:t>NSC.1 for Config 1</w:t>
            </w:r>
          </w:p>
          <w:p w14:paraId="53857A66" w14:textId="366F1A44" w:rsidR="00007CD2" w:rsidRPr="001C0E1B" w:rsidRDefault="00007CD2" w:rsidP="00007CD2">
            <w:pPr>
              <w:pStyle w:val="TAC"/>
              <w:rPr>
                <w:rFonts w:cs="v4.2.0"/>
              </w:rPr>
            </w:pPr>
            <w:r>
              <w:rPr>
                <w:rFonts w:cs="v4.2.0"/>
              </w:rPr>
              <w:t>NSC.2 for Config 2</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rPr>
            </w:pPr>
            <w:r w:rsidRPr="001C0E1B">
              <w:rPr>
                <w:rFonts w:cs="v4.2.0"/>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rPr>
            </w:pPr>
            <w:r w:rsidRPr="001C0E1B">
              <w:rPr>
                <w:rFonts w:cs="v4.2.0"/>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rPr>
            </w:pPr>
            <w:r w:rsidRPr="001C0E1B">
              <w:rPr>
                <w:rFonts w:cs="v4.2.0"/>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410168">
            <w:pPr>
              <w:pStyle w:val="TAC"/>
            </w:pPr>
            <w:r w:rsidRPr="001C0E1B">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906650"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00248103" w14:textId="77777777" w:rsidR="00906650" w:rsidRPr="001C0E1B" w:rsidRDefault="00906650" w:rsidP="00906650">
            <w:pPr>
              <w:pStyle w:val="TAC"/>
            </w:pPr>
          </w:p>
        </w:tc>
        <w:tc>
          <w:tcPr>
            <w:tcW w:w="2126" w:type="dxa"/>
            <w:gridSpan w:val="2"/>
            <w:tcBorders>
              <w:bottom w:val="single" w:sz="4" w:space="0" w:color="auto"/>
            </w:tcBorders>
          </w:tcPr>
          <w:p w14:paraId="7C64DA8C" w14:textId="45CCBEAF" w:rsidR="00906650"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13760E22" w14:textId="5ABC172A" w:rsidR="00906650" w:rsidRPr="00840E06" w:rsidRDefault="00906650" w:rsidP="00906650">
            <w:pPr>
              <w:pStyle w:val="TAC"/>
              <w:rPr>
                <w:rFonts w:cs="v4.2.0"/>
                <w:bCs/>
              </w:rPr>
            </w:pPr>
            <w:r>
              <w:rPr>
                <w:rFonts w:cs="v4.2.0"/>
                <w:bCs/>
                <w:lang w:eastAsia="zh-CN"/>
              </w:rPr>
              <w:t>#2: SMTC.6 for</w:t>
            </w:r>
            <w:r w:rsidRPr="002B6532">
              <w:rPr>
                <w:rFonts w:cs="v4.2.0"/>
                <w:bCs/>
                <w:lang w:eastAsia="zh-CN"/>
              </w:rPr>
              <w:t xml:space="preserve"> Cell 2</w:t>
            </w:r>
          </w:p>
        </w:tc>
        <w:tc>
          <w:tcPr>
            <w:tcW w:w="2126" w:type="dxa"/>
            <w:gridSpan w:val="2"/>
            <w:tcBorders>
              <w:bottom w:val="single" w:sz="4" w:space="0" w:color="auto"/>
            </w:tcBorders>
          </w:tcPr>
          <w:p w14:paraId="3CF05EBB" w14:textId="7CD18D0E" w:rsidR="00906650"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3308F11E" w14:textId="0E1D5A62" w:rsidR="00906650" w:rsidRPr="00840E06" w:rsidRDefault="00906650" w:rsidP="00906650">
            <w:pPr>
              <w:pStyle w:val="TAC"/>
              <w:rPr>
                <w:rFonts w:cs="v4.2.0"/>
                <w:bCs/>
              </w:rPr>
            </w:pPr>
            <w:r>
              <w:rPr>
                <w:rFonts w:cs="v4.2.0"/>
                <w:bCs/>
                <w:lang w:eastAsia="zh-CN"/>
              </w:rPr>
              <w:t>#2: SMTC.6 for</w:t>
            </w:r>
            <w:r w:rsidRPr="002B6532">
              <w:rPr>
                <w:rFonts w:cs="v4.2.0"/>
                <w:bCs/>
                <w:lang w:eastAsia="zh-CN"/>
              </w:rPr>
              <w:t xml:space="preserve">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pPr>
            <w:r w:rsidRPr="001C0E1B">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410168">
            <w:pPr>
              <w:pStyle w:val="TAC"/>
            </w:pPr>
            <w:r w:rsidRPr="001C0E1B">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906650" w:rsidRPr="001C0E1B" w14:paraId="5BCEA3A8" w14:textId="77777777" w:rsidTr="00410168">
        <w:trPr>
          <w:cantSplit/>
          <w:trHeight w:val="141"/>
          <w:jc w:val="center"/>
        </w:trPr>
        <w:tc>
          <w:tcPr>
            <w:tcW w:w="1946" w:type="dxa"/>
            <w:tcBorders>
              <w:bottom w:val="nil"/>
            </w:tcBorders>
          </w:tcPr>
          <w:p w14:paraId="2124B7FE" w14:textId="77777777" w:rsidR="00906650" w:rsidRPr="001C0E1B" w:rsidRDefault="00906650" w:rsidP="00906650">
            <w:pPr>
              <w:pStyle w:val="TAL"/>
            </w:pPr>
            <w:r w:rsidRPr="001C0E1B">
              <w:rPr>
                <w:position w:val="-12"/>
              </w:rPr>
              <w:object w:dxaOrig="620" w:dyaOrig="380" w14:anchorId="0E08E9B2">
                <v:shape id="_x0000_i1142" type="#_x0000_t75" style="width:30.85pt;height:15.45pt" o:ole="" fillcolor="window">
                  <v:imagedata r:id="rId14" o:title=""/>
                </v:shape>
                <o:OLEObject Type="Embed" ProgID="Equation.3" ShapeID="_x0000_i1142" DrawAspect="Content" ObjectID="_1813122419" r:id="rId136"/>
              </w:object>
            </w:r>
          </w:p>
        </w:tc>
        <w:tc>
          <w:tcPr>
            <w:tcW w:w="1310" w:type="dxa"/>
            <w:tcBorders>
              <w:bottom w:val="nil"/>
            </w:tcBorders>
          </w:tcPr>
          <w:p w14:paraId="18B3493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310D8B51" w14:textId="05DBBB4D" w:rsidR="00906650" w:rsidRPr="001C0E1B" w:rsidRDefault="00906650" w:rsidP="00906650">
            <w:pPr>
              <w:pStyle w:val="TAC"/>
              <w:rPr>
                <w:rFonts w:cs="v4.2.0"/>
              </w:rPr>
            </w:pPr>
            <w:r w:rsidRPr="002B6532">
              <w:rPr>
                <w:rFonts w:cs="v4.2.0"/>
              </w:rPr>
              <w:t>16</w:t>
            </w:r>
          </w:p>
        </w:tc>
        <w:tc>
          <w:tcPr>
            <w:tcW w:w="992" w:type="dxa"/>
            <w:tcBorders>
              <w:bottom w:val="nil"/>
            </w:tcBorders>
          </w:tcPr>
          <w:p w14:paraId="6FA67A50" w14:textId="172124AA" w:rsidR="00906650" w:rsidRPr="001C0E1B" w:rsidRDefault="00906650" w:rsidP="00906650">
            <w:pPr>
              <w:pStyle w:val="TAC"/>
              <w:rPr>
                <w:rFonts w:cs="v4.2.0"/>
              </w:rPr>
            </w:pPr>
            <w:r>
              <w:rPr>
                <w:rFonts w:cs="v4.2.0"/>
              </w:rPr>
              <w:t>13</w:t>
            </w:r>
          </w:p>
        </w:tc>
        <w:tc>
          <w:tcPr>
            <w:tcW w:w="1134" w:type="dxa"/>
            <w:tcBorders>
              <w:bottom w:val="nil"/>
            </w:tcBorders>
          </w:tcPr>
          <w:p w14:paraId="60AF51BC" w14:textId="19FFA423" w:rsidR="00906650" w:rsidRPr="001C0E1B" w:rsidRDefault="00906650" w:rsidP="00906650">
            <w:pPr>
              <w:pStyle w:val="TAC"/>
              <w:rPr>
                <w:rFonts w:cs="v4.2.0"/>
              </w:rPr>
            </w:pPr>
            <w:r w:rsidRPr="002B6532">
              <w:rPr>
                <w:rFonts w:cs="v4.2.0"/>
              </w:rPr>
              <w:t>-infinity</w:t>
            </w:r>
          </w:p>
        </w:tc>
        <w:tc>
          <w:tcPr>
            <w:tcW w:w="992" w:type="dxa"/>
            <w:tcBorders>
              <w:bottom w:val="nil"/>
            </w:tcBorders>
          </w:tcPr>
          <w:p w14:paraId="40DF911C" w14:textId="6D885709" w:rsidR="00906650" w:rsidRPr="001C0E1B" w:rsidRDefault="00906650" w:rsidP="00906650">
            <w:pPr>
              <w:pStyle w:val="TAC"/>
              <w:rPr>
                <w:rFonts w:cs="v4.2.0"/>
              </w:rPr>
            </w:pPr>
            <w:r>
              <w:rPr>
                <w:lang w:eastAsia="zh-CN"/>
              </w:rPr>
              <w:t>16</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43" type="#_x0000_t75" style="width:20.55pt;height:20.55pt" o:ole="" fillcolor="window">
                  <v:imagedata r:id="rId11" o:title=""/>
                </v:shape>
                <o:OLEObject Type="Embed" ProgID="Equation.3" ShapeID="_x0000_i1143" DrawAspect="Content" ObjectID="_1813122420" r:id="rId137"/>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44" type="#_x0000_t75" style="width:20.55pt;height:20.55pt" o:ole="" fillcolor="window">
                  <v:imagedata r:id="rId11" o:title=""/>
                </v:shape>
                <o:OLEObject Type="Embed" ProgID="Equation.3" ShapeID="_x0000_i1144" DrawAspect="Content" ObjectID="_1813122421" r:id="rId138"/>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45" type="#_x0000_t75" style="width:41.15pt;height:15.45pt" o:ole="" fillcolor="window">
                  <v:imagedata r:id="rId16" o:title=""/>
                </v:shape>
                <o:OLEObject Type="Embed" ProgID="Equation.3" ShapeID="_x0000_i1145" DrawAspect="Content" ObjectID="_1813122422" r:id="rId139"/>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rPr>
            </w:pPr>
            <w:r w:rsidRPr="001C0E1B">
              <w:rPr>
                <w:rFonts w:cs="v4.2.0"/>
              </w:rPr>
              <w:t>-82</w:t>
            </w:r>
          </w:p>
        </w:tc>
        <w:tc>
          <w:tcPr>
            <w:tcW w:w="992" w:type="dxa"/>
          </w:tcPr>
          <w:p w14:paraId="5EA82166" w14:textId="77777777" w:rsidR="00FA4D32" w:rsidRPr="001C0E1B" w:rsidRDefault="00FA4D32" w:rsidP="00410168">
            <w:pPr>
              <w:pStyle w:val="TAC"/>
              <w:rPr>
                <w:rFonts w:cs="v4.2.0"/>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rPr>
            </w:pPr>
            <w:r w:rsidRPr="001C0E1B">
              <w:rPr>
                <w:rFonts w:cs="v4.2.0"/>
              </w:rPr>
              <w:t>-82</w:t>
            </w:r>
          </w:p>
        </w:tc>
      </w:tr>
      <w:tr w:rsidR="00906650" w:rsidRPr="001C0E1B" w14:paraId="02BE289A" w14:textId="77777777" w:rsidTr="00410168">
        <w:trPr>
          <w:cantSplit/>
          <w:jc w:val="center"/>
        </w:trPr>
        <w:tc>
          <w:tcPr>
            <w:tcW w:w="1946" w:type="dxa"/>
            <w:tcBorders>
              <w:bottom w:val="nil"/>
            </w:tcBorders>
          </w:tcPr>
          <w:p w14:paraId="1A27F293" w14:textId="77777777" w:rsidR="00906650" w:rsidRPr="001C0E1B" w:rsidRDefault="00906650" w:rsidP="00906650">
            <w:pPr>
              <w:pStyle w:val="TAL"/>
            </w:pPr>
            <w:r w:rsidRPr="001C0E1B">
              <w:t>Io</w:t>
            </w:r>
          </w:p>
        </w:tc>
        <w:tc>
          <w:tcPr>
            <w:tcW w:w="1310" w:type="dxa"/>
          </w:tcPr>
          <w:p w14:paraId="0991ABA0" w14:textId="77777777" w:rsidR="00906650" w:rsidRPr="001C0E1B" w:rsidRDefault="00906650" w:rsidP="00906650">
            <w:pPr>
              <w:pStyle w:val="TAC"/>
              <w:rPr>
                <w:rFonts w:cs="v4.2.0"/>
              </w:rPr>
            </w:pPr>
            <w:r w:rsidRPr="001C0E1B">
              <w:rPr>
                <w:rFonts w:cs="v4.2.0"/>
              </w:rPr>
              <w:t>dBm/9.36 MHz</w:t>
            </w:r>
          </w:p>
        </w:tc>
        <w:tc>
          <w:tcPr>
            <w:tcW w:w="1134" w:type="dxa"/>
          </w:tcPr>
          <w:p w14:paraId="3471D1C6" w14:textId="2CAE88F2" w:rsidR="00906650" w:rsidRPr="001C0E1B" w:rsidRDefault="00906650" w:rsidP="00906650">
            <w:pPr>
              <w:pStyle w:val="TAC"/>
              <w:rPr>
                <w:rFonts w:cs="v4.2.0"/>
              </w:rPr>
            </w:pPr>
            <w:r w:rsidRPr="002B6532">
              <w:rPr>
                <w:lang w:eastAsia="zh-CN"/>
              </w:rPr>
              <w:t>-53.94</w:t>
            </w:r>
          </w:p>
        </w:tc>
        <w:tc>
          <w:tcPr>
            <w:tcW w:w="992" w:type="dxa"/>
          </w:tcPr>
          <w:p w14:paraId="0D8958B2" w14:textId="227FE6D6" w:rsidR="00906650" w:rsidRPr="001C0E1B" w:rsidRDefault="00906650" w:rsidP="00906650">
            <w:pPr>
              <w:pStyle w:val="TAC"/>
              <w:rPr>
                <w:rFonts w:cs="v4.2.0"/>
              </w:rPr>
            </w:pPr>
            <w:r>
              <w:rPr>
                <w:lang w:eastAsia="zh-CN"/>
              </w:rPr>
              <w:t>-56.84</w:t>
            </w:r>
          </w:p>
        </w:tc>
        <w:tc>
          <w:tcPr>
            <w:tcW w:w="2126" w:type="dxa"/>
            <w:gridSpan w:val="2"/>
            <w:tcBorders>
              <w:bottom w:val="nil"/>
            </w:tcBorders>
          </w:tcPr>
          <w:p w14:paraId="691C6E3E" w14:textId="41036CA6" w:rsidR="00906650" w:rsidRPr="001C0E1B" w:rsidRDefault="00906650" w:rsidP="00906650">
            <w:pPr>
              <w:pStyle w:val="TAC"/>
              <w:rPr>
                <w:rFonts w:cs="v4.2.0"/>
              </w:rPr>
            </w:pPr>
            <w:r>
              <w:rPr>
                <w:rFonts w:cs="v4.2.0"/>
                <w:lang w:eastAsia="zh-CN"/>
              </w:rPr>
              <w:t>-70.05</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906650" w:rsidRPr="001C0E1B" w14:paraId="35D6A532" w14:textId="77777777" w:rsidTr="00410168">
        <w:trPr>
          <w:cantSplit/>
          <w:jc w:val="center"/>
        </w:trPr>
        <w:tc>
          <w:tcPr>
            <w:tcW w:w="1946" w:type="dxa"/>
          </w:tcPr>
          <w:p w14:paraId="360F28EC" w14:textId="446E07A5" w:rsidR="00906650" w:rsidRPr="001C0E1B" w:rsidRDefault="00906650" w:rsidP="00906650">
            <w:pPr>
              <w:pStyle w:val="TAL"/>
            </w:pPr>
            <w:r w:rsidRPr="002B6532">
              <w:rPr>
                <w:rFonts w:hint="eastAsia"/>
              </w:rPr>
              <w:t>S</w:t>
            </w:r>
            <w:r w:rsidRPr="002B6532">
              <w:rPr>
                <w:rFonts w:hint="eastAsia"/>
                <w:vertAlign w:val="subscript"/>
              </w:rPr>
              <w:t>nonIntrasearchP</w:t>
            </w:r>
          </w:p>
        </w:tc>
        <w:tc>
          <w:tcPr>
            <w:tcW w:w="1310" w:type="dxa"/>
          </w:tcPr>
          <w:p w14:paraId="7EA1C0FE" w14:textId="4C28223A" w:rsidR="00906650" w:rsidRPr="001C0E1B" w:rsidRDefault="00906650" w:rsidP="00906650">
            <w:pPr>
              <w:pStyle w:val="TAC"/>
              <w:rPr>
                <w:rFonts w:cs="v4.2.0"/>
              </w:rPr>
            </w:pPr>
            <w:r w:rsidRPr="002B6532">
              <w:rPr>
                <w:rFonts w:cs="v4.2.0"/>
              </w:rPr>
              <w:t>dB</w:t>
            </w:r>
          </w:p>
        </w:tc>
        <w:tc>
          <w:tcPr>
            <w:tcW w:w="2126" w:type="dxa"/>
            <w:gridSpan w:val="2"/>
          </w:tcPr>
          <w:p w14:paraId="1E75D99F" w14:textId="3AB5EA61" w:rsidR="00906650" w:rsidRDefault="00906650" w:rsidP="00906650">
            <w:pPr>
              <w:pStyle w:val="TAC"/>
              <w:rPr>
                <w:rFonts w:cs="v4.2.0"/>
              </w:rPr>
            </w:pPr>
            <w:r w:rsidRPr="002B6532">
              <w:rPr>
                <w:rFonts w:cs="v4.2.0" w:hint="eastAsia"/>
              </w:rPr>
              <w:t>50</w:t>
            </w:r>
          </w:p>
        </w:tc>
        <w:tc>
          <w:tcPr>
            <w:tcW w:w="2126" w:type="dxa"/>
            <w:gridSpan w:val="2"/>
          </w:tcPr>
          <w:p w14:paraId="2A2A5A4A" w14:textId="6FED66DF" w:rsidR="00906650" w:rsidRDefault="00906650" w:rsidP="00906650">
            <w:pPr>
              <w:pStyle w:val="TAC"/>
              <w:rPr>
                <w:rFonts w:cs="v4.2.0"/>
              </w:rPr>
            </w:pPr>
            <w:r w:rsidRPr="002B6532">
              <w:rPr>
                <w:rFonts w:cs="v4.2.0" w:hint="eastAsia"/>
              </w:rPr>
              <w:t>50</w:t>
            </w:r>
          </w:p>
        </w:tc>
      </w:tr>
      <w:tr w:rsidR="00906650" w:rsidRPr="001C0E1B" w14:paraId="4191FCB2" w14:textId="77777777" w:rsidTr="00410168">
        <w:trPr>
          <w:cantSplit/>
          <w:jc w:val="center"/>
        </w:trPr>
        <w:tc>
          <w:tcPr>
            <w:tcW w:w="1946" w:type="dxa"/>
          </w:tcPr>
          <w:p w14:paraId="3C7D1630" w14:textId="01907ED6" w:rsidR="00906650" w:rsidRPr="001C0E1B" w:rsidRDefault="00906650" w:rsidP="00906650">
            <w:pPr>
              <w:pStyle w:val="TAL"/>
            </w:pPr>
            <w:r w:rsidRPr="002B6532">
              <w:rPr>
                <w:rFonts w:hint="eastAsia"/>
              </w:rPr>
              <w:t>Thresh</w:t>
            </w:r>
            <w:r w:rsidRPr="002B6532">
              <w:rPr>
                <w:rFonts w:hint="eastAsia"/>
                <w:vertAlign w:val="subscript"/>
              </w:rPr>
              <w:t>x, highP</w:t>
            </w:r>
          </w:p>
        </w:tc>
        <w:tc>
          <w:tcPr>
            <w:tcW w:w="1310" w:type="dxa"/>
          </w:tcPr>
          <w:p w14:paraId="25C90169" w14:textId="1F5E9B1B" w:rsidR="00906650" w:rsidRPr="001C0E1B" w:rsidRDefault="00906650" w:rsidP="00906650">
            <w:pPr>
              <w:pStyle w:val="TAC"/>
              <w:rPr>
                <w:rFonts w:cs="v4.2.0"/>
              </w:rPr>
            </w:pPr>
            <w:r w:rsidRPr="002B6532">
              <w:rPr>
                <w:rFonts w:cs="v4.2.0"/>
              </w:rPr>
              <w:t>dB</w:t>
            </w:r>
          </w:p>
        </w:tc>
        <w:tc>
          <w:tcPr>
            <w:tcW w:w="2126" w:type="dxa"/>
            <w:gridSpan w:val="2"/>
          </w:tcPr>
          <w:p w14:paraId="2B47E80C" w14:textId="0B71199A" w:rsidR="00906650" w:rsidRDefault="00906650" w:rsidP="00906650">
            <w:pPr>
              <w:pStyle w:val="TAC"/>
              <w:rPr>
                <w:rFonts w:cs="v4.2.0"/>
              </w:rPr>
            </w:pPr>
            <w:r w:rsidRPr="002B6532">
              <w:rPr>
                <w:rFonts w:cs="v4.2.0" w:hint="eastAsia"/>
              </w:rPr>
              <w:t>48</w:t>
            </w:r>
          </w:p>
        </w:tc>
        <w:tc>
          <w:tcPr>
            <w:tcW w:w="2126" w:type="dxa"/>
            <w:gridSpan w:val="2"/>
          </w:tcPr>
          <w:p w14:paraId="009DD21B" w14:textId="0CEFF02B" w:rsidR="00906650" w:rsidRDefault="00906650" w:rsidP="00906650">
            <w:pPr>
              <w:pStyle w:val="TAC"/>
              <w:rPr>
                <w:rFonts w:cs="v4.2.0"/>
              </w:rPr>
            </w:pPr>
            <w:r w:rsidRPr="002B6532">
              <w:rPr>
                <w:rFonts w:cs="v4.2.0" w:hint="eastAsia"/>
              </w:rPr>
              <w:t>48</w:t>
            </w:r>
          </w:p>
        </w:tc>
      </w:tr>
      <w:tr w:rsidR="00906650" w:rsidRPr="001C0E1B" w14:paraId="59F35EAF" w14:textId="77777777" w:rsidTr="00410168">
        <w:trPr>
          <w:cantSplit/>
          <w:jc w:val="center"/>
        </w:trPr>
        <w:tc>
          <w:tcPr>
            <w:tcW w:w="1946" w:type="dxa"/>
          </w:tcPr>
          <w:p w14:paraId="1E7E3055" w14:textId="6BDD5AD4" w:rsidR="00906650" w:rsidRPr="001C0E1B" w:rsidRDefault="00906650" w:rsidP="00906650">
            <w:pPr>
              <w:pStyle w:val="TAL"/>
            </w:pPr>
            <w:r w:rsidRPr="002B6532">
              <w:rPr>
                <w:rFonts w:hint="eastAsia"/>
              </w:rPr>
              <w:t>Thresh</w:t>
            </w:r>
            <w:r w:rsidRPr="002B6532">
              <w:rPr>
                <w:rFonts w:hint="eastAsia"/>
                <w:vertAlign w:val="subscript"/>
              </w:rPr>
              <w:t>serving, lowP</w:t>
            </w:r>
          </w:p>
        </w:tc>
        <w:tc>
          <w:tcPr>
            <w:tcW w:w="1310" w:type="dxa"/>
          </w:tcPr>
          <w:p w14:paraId="6A10DDE1" w14:textId="25F257DD" w:rsidR="00906650" w:rsidRPr="001C0E1B" w:rsidRDefault="00906650" w:rsidP="00906650">
            <w:pPr>
              <w:pStyle w:val="TAC"/>
              <w:rPr>
                <w:rFonts w:cs="v4.2.0"/>
              </w:rPr>
            </w:pPr>
            <w:r w:rsidRPr="002B6532">
              <w:rPr>
                <w:rFonts w:cs="v4.2.0"/>
              </w:rPr>
              <w:t>dB</w:t>
            </w:r>
          </w:p>
        </w:tc>
        <w:tc>
          <w:tcPr>
            <w:tcW w:w="2126" w:type="dxa"/>
            <w:gridSpan w:val="2"/>
          </w:tcPr>
          <w:p w14:paraId="241CF900" w14:textId="5D217740" w:rsidR="00906650" w:rsidRDefault="00906650" w:rsidP="00906650">
            <w:pPr>
              <w:pStyle w:val="TAC"/>
              <w:rPr>
                <w:rFonts w:cs="v4.2.0"/>
              </w:rPr>
            </w:pPr>
            <w:r>
              <w:rPr>
                <w:rFonts w:cs="v4.2.0"/>
              </w:rPr>
              <w:t>54</w:t>
            </w:r>
          </w:p>
        </w:tc>
        <w:tc>
          <w:tcPr>
            <w:tcW w:w="2126" w:type="dxa"/>
            <w:gridSpan w:val="2"/>
          </w:tcPr>
          <w:p w14:paraId="06893CEF" w14:textId="67E8B467" w:rsidR="00906650" w:rsidRDefault="00906650" w:rsidP="00906650">
            <w:pPr>
              <w:pStyle w:val="TAC"/>
              <w:rPr>
                <w:rFonts w:cs="v4.2.0"/>
              </w:rPr>
            </w:pPr>
            <w:r w:rsidRPr="002B6532">
              <w:rPr>
                <w:rFonts w:cs="v4.2.0" w:hint="eastAsia"/>
              </w:rPr>
              <w:t>44</w:t>
            </w:r>
          </w:p>
        </w:tc>
      </w:tr>
      <w:tr w:rsidR="00906650" w:rsidRPr="001C0E1B" w14:paraId="409E0667" w14:textId="77777777" w:rsidTr="00410168">
        <w:trPr>
          <w:cantSplit/>
          <w:jc w:val="center"/>
        </w:trPr>
        <w:tc>
          <w:tcPr>
            <w:tcW w:w="1946" w:type="dxa"/>
          </w:tcPr>
          <w:p w14:paraId="688452D0" w14:textId="655DD1AC" w:rsidR="00906650" w:rsidRPr="001C0E1B" w:rsidRDefault="00906650" w:rsidP="00906650">
            <w:pPr>
              <w:pStyle w:val="TAL"/>
            </w:pPr>
            <w:r w:rsidRPr="002B6532">
              <w:rPr>
                <w:rFonts w:hint="eastAsia"/>
              </w:rPr>
              <w:t>Thresh</w:t>
            </w:r>
            <w:r w:rsidRPr="002B6532">
              <w:rPr>
                <w:rFonts w:hint="eastAsia"/>
                <w:vertAlign w:val="subscript"/>
              </w:rPr>
              <w:t>x, lowP</w:t>
            </w:r>
          </w:p>
        </w:tc>
        <w:tc>
          <w:tcPr>
            <w:tcW w:w="1310" w:type="dxa"/>
          </w:tcPr>
          <w:p w14:paraId="3769DD57" w14:textId="5B418FCB" w:rsidR="00906650" w:rsidRPr="001C0E1B" w:rsidRDefault="00906650" w:rsidP="00906650">
            <w:pPr>
              <w:pStyle w:val="TAC"/>
              <w:rPr>
                <w:rFonts w:cs="v4.2.0"/>
              </w:rPr>
            </w:pPr>
            <w:r w:rsidRPr="002B6532">
              <w:rPr>
                <w:rFonts w:cs="v4.2.0"/>
              </w:rPr>
              <w:t>dB</w:t>
            </w:r>
          </w:p>
        </w:tc>
        <w:tc>
          <w:tcPr>
            <w:tcW w:w="2126" w:type="dxa"/>
            <w:gridSpan w:val="2"/>
          </w:tcPr>
          <w:p w14:paraId="735D1C08" w14:textId="7D36568E" w:rsidR="00906650" w:rsidRDefault="00906650" w:rsidP="00906650">
            <w:pPr>
              <w:pStyle w:val="TAC"/>
              <w:rPr>
                <w:rFonts w:cs="v4.2.0"/>
              </w:rPr>
            </w:pPr>
            <w:r w:rsidRPr="002B6532">
              <w:rPr>
                <w:rFonts w:cs="v4.2.0" w:hint="eastAsia"/>
              </w:rPr>
              <w:t>50</w:t>
            </w:r>
          </w:p>
        </w:tc>
        <w:tc>
          <w:tcPr>
            <w:tcW w:w="2126" w:type="dxa"/>
            <w:gridSpan w:val="2"/>
          </w:tcPr>
          <w:p w14:paraId="56095F68" w14:textId="28A3706F" w:rsidR="00906650" w:rsidRDefault="00906650" w:rsidP="00906650">
            <w:pPr>
              <w:pStyle w:val="TAC"/>
              <w:rPr>
                <w:rFonts w:cs="v4.2.0"/>
              </w:rPr>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678F7B31"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lastRenderedPageBreak/>
        <w:t>Where:</w:t>
      </w:r>
    </w:p>
    <w:p w14:paraId="3A4BE249"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55C3F9A7" w14:textId="5F4F866E" w:rsidR="00FA4D32" w:rsidRDefault="007810B5" w:rsidP="00FA4D32">
      <w:pPr>
        <w:rPr>
          <w:rFonts w:cs="v4.2.0"/>
        </w:rPr>
      </w:pPr>
      <w:r>
        <w:rPr>
          <w:rFonts w:cs="v4.2.0"/>
        </w:rPr>
        <w:t>This test is to verify the requirement for the inter frequency NR cell reselection requirements specified in clause 4.2C.2.</w:t>
      </w:r>
      <w:r>
        <w:rPr>
          <w:rFonts w:cs="v4.2.0" w:hint="eastAsia"/>
          <w:lang w:eastAsia="ko-KR"/>
        </w:rPr>
        <w:t>8</w:t>
      </w:r>
      <w:r>
        <w:rPr>
          <w:rFonts w:cs="v4.2.0"/>
        </w:rPr>
        <w:t xml:space="preserve">, </w:t>
      </w:r>
      <w:r>
        <w:t>for UE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4AEF26AC" w14:textId="3F9CD557" w:rsidR="007810B5" w:rsidRDefault="007810B5" w:rsidP="007810B5">
      <w:r>
        <w:t xml:space="preserve">The test scenario comprises of 2 cells on 2 different NR carriers respectively as given in tables A.14.1.9.2-1, A.14.1.9.2-2 and A.14.1.9.2-3.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 xml:space="preserve">ell 1. </w:t>
      </w:r>
    </w:p>
    <w:p w14:paraId="53AB7D9C" w14:textId="6F7973A8" w:rsidR="007810B5" w:rsidRDefault="007810B5" w:rsidP="007810B5">
      <w:r>
        <w:t xml:space="preserve">As specified in the Test Purpose, the UE is configured with the relaxed measurement criterion for </w:t>
      </w:r>
      <w:r>
        <w:rPr>
          <w:noProof/>
        </w:rPr>
        <w:t xml:space="preserve">UE with low mobility defined in clause 5.2.4.9.1 in </w:t>
      </w:r>
      <w:r>
        <w:rPr>
          <w:rFonts w:hint="eastAsia"/>
          <w:noProof/>
          <w:lang w:eastAsia="ko-KR"/>
        </w:rPr>
        <w:t xml:space="preserve">TS 38.304 </w:t>
      </w:r>
      <w:r>
        <w:rPr>
          <w:noProof/>
        </w:rPr>
        <w:t>[1]. So, Cell 2 and Cell 1 configure the UE as follows</w:t>
      </w:r>
      <w:r>
        <w:t>:</w:t>
      </w:r>
    </w:p>
    <w:p w14:paraId="74FE9D70" w14:textId="1C6F1B61" w:rsidR="007810B5" w:rsidRDefault="007810B5" w:rsidP="007810B5">
      <w:pPr>
        <w:pStyle w:val="B10"/>
        <w:rPr>
          <w:noProof/>
        </w:rPr>
      </w:pPr>
      <w:r>
        <w:rPr>
          <w:i/>
          <w:iCs/>
        </w:rPr>
        <w:tab/>
        <w:t>lowMobilityEvalutation</w:t>
      </w:r>
      <w:r>
        <w:t xml:space="preserve"> </w:t>
      </w:r>
      <w:r>
        <w:rPr>
          <w:rFonts w:hint="eastAsia"/>
          <w:lang w:eastAsia="ko-KR"/>
        </w:rPr>
        <w:t xml:space="preserve">TS 38.331 </w:t>
      </w:r>
      <w:r>
        <w:t>[2] criterion is configured according to the parameters listed in Table A.14.1.9.2-3;</w:t>
      </w:r>
    </w:p>
    <w:p w14:paraId="66EAD4BC" w14:textId="7F98CC35" w:rsidR="007810B5" w:rsidRDefault="007810B5" w:rsidP="007810B5">
      <w:pPr>
        <w:pStyle w:val="B10"/>
        <w:rPr>
          <w:noProof/>
        </w:rPr>
      </w:pPr>
      <w:r>
        <w:rPr>
          <w:i/>
          <w:iCs/>
        </w:rPr>
        <w:tab/>
        <w:t xml:space="preserve">cellEdgeEvaluation </w:t>
      </w:r>
      <w:r>
        <w:rPr>
          <w:rFonts w:hint="eastAsia"/>
          <w:lang w:eastAsia="ko-KR"/>
        </w:rPr>
        <w:t xml:space="preserve">TS 38.331 </w:t>
      </w:r>
      <w:r>
        <w:t xml:space="preserve">[2] criterion is not configured; </w:t>
      </w:r>
    </w:p>
    <w:p w14:paraId="2AFF53C9" w14:textId="3E9B58AF" w:rsidR="00FA4D32" w:rsidRDefault="007810B5" w:rsidP="007810B5">
      <w:pPr>
        <w:pStyle w:val="B10"/>
      </w:pPr>
      <w:r>
        <w:rPr>
          <w:i/>
          <w:iCs/>
        </w:rPr>
        <w:tab/>
        <w:t>combineRelaxedMeasCondition</w:t>
      </w:r>
      <w:r>
        <w:t xml:space="preserve"> </w:t>
      </w:r>
      <w:r>
        <w:rPr>
          <w:rFonts w:hint="eastAsia"/>
          <w:lang w:eastAsia="ko-KR"/>
        </w:rPr>
        <w:t xml:space="preserve">TS 38.331 </w:t>
      </w:r>
      <w:r>
        <w:t>[2]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80042" w:rsidRPr="007479E8" w14:paraId="19904DDB"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FA1731" w14:textId="77777777" w:rsidR="00680042" w:rsidRPr="007479E8" w:rsidRDefault="0068004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958AA76" w14:textId="77777777" w:rsidR="00680042" w:rsidRPr="007479E8" w:rsidRDefault="00680042" w:rsidP="005C1D22">
            <w:pPr>
              <w:pStyle w:val="TAH"/>
              <w:rPr>
                <w:lang w:eastAsia="zh-TW"/>
              </w:rPr>
            </w:pPr>
            <w:r w:rsidRPr="007479E8">
              <w:rPr>
                <w:lang w:eastAsia="zh-TW"/>
              </w:rPr>
              <w:t>Description</w:t>
            </w:r>
          </w:p>
        </w:tc>
      </w:tr>
      <w:tr w:rsidR="00680042" w:rsidRPr="007479E8" w14:paraId="2A1041A7"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0078DFE" w14:textId="77777777" w:rsidR="00680042" w:rsidRPr="007479E8" w:rsidRDefault="0068004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CDF3565" w14:textId="77777777" w:rsidR="00680042" w:rsidRPr="007479E8" w:rsidRDefault="0068004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80042" w:rsidRPr="007479E8" w14:paraId="250DEA69"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CB374F7" w14:textId="77777777" w:rsidR="00680042" w:rsidRPr="007479E8" w:rsidRDefault="0068004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B9B04A5" w14:textId="77777777" w:rsidR="00680042" w:rsidRPr="007479E8" w:rsidRDefault="0068004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80042" w:rsidRPr="007479E8" w14:paraId="23FD2BC4"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E68807" w14:textId="646EAF7A" w:rsidR="00680042" w:rsidRPr="007479E8" w:rsidRDefault="00680042"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3AD3C434" w14:textId="77777777" w:rsidR="00FA4D32" w:rsidRDefault="00FA4D32" w:rsidP="00FA4D32">
      <w:pPr>
        <w:pStyle w:val="TH"/>
      </w:pPr>
      <w:r>
        <w:t>Table A.14.1.9.2-2: General test parameters for FR1 inter frequency NR cell re-selection test case for 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680042" w14:paraId="32F5134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C2F93FA" w14:textId="77777777" w:rsidR="00680042" w:rsidRDefault="00680042" w:rsidP="005C1D22">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284CD0C3" w14:textId="77777777" w:rsidR="00680042" w:rsidRDefault="00680042" w:rsidP="005C1D22">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25F194BE" w14:textId="77777777" w:rsidR="00680042" w:rsidRDefault="00680042" w:rsidP="005C1D22">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FE416F0" w14:textId="77777777" w:rsidR="00680042" w:rsidRDefault="00680042" w:rsidP="005C1D22">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C50CDD4" w14:textId="77777777" w:rsidR="00680042" w:rsidRDefault="00680042" w:rsidP="005C1D22">
            <w:pPr>
              <w:pStyle w:val="TAH"/>
              <w:spacing w:line="254" w:lineRule="auto"/>
            </w:pPr>
            <w:r>
              <w:t>Comment</w:t>
            </w:r>
          </w:p>
        </w:tc>
      </w:tr>
      <w:tr w:rsidR="00680042" w14:paraId="24B856D8"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EF1A61E" w14:textId="77777777" w:rsidR="00680042" w:rsidRDefault="00680042" w:rsidP="005C1D22">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77EBB7F"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3EBAE82"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39293FC"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1943ED9C" w14:textId="77777777" w:rsidR="00680042" w:rsidRDefault="00680042"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DFF42F3" w14:textId="77777777" w:rsidR="00680042" w:rsidRDefault="00680042" w:rsidP="005C1D22">
            <w:pPr>
              <w:pStyle w:val="TAC"/>
              <w:spacing w:line="254" w:lineRule="auto"/>
            </w:pPr>
            <w:r>
              <w:t>The UE camps on cell 2 in the initial phase, it fulfills Low Mobility relaxation measurements criterion, and during T1 period the UE reselects to cell 1</w:t>
            </w:r>
          </w:p>
        </w:tc>
      </w:tr>
      <w:tr w:rsidR="00680042" w14:paraId="576D707D"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4EE86BE4"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57FF859"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674519"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9D2B6F5"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3C1BDE7" w14:textId="77777777" w:rsidR="00680042" w:rsidRDefault="00680042"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A9F2C25" w14:textId="77777777" w:rsidR="00680042" w:rsidRDefault="00680042" w:rsidP="005C1D22">
            <w:pPr>
              <w:spacing w:after="0"/>
              <w:rPr>
                <w:rFonts w:ascii="Arial" w:hAnsi="Arial"/>
                <w:sz w:val="18"/>
              </w:rPr>
            </w:pPr>
          </w:p>
        </w:tc>
      </w:tr>
      <w:tr w:rsidR="00680042" w14:paraId="785C7FB3" w14:textId="77777777" w:rsidTr="005C1D22">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C815E94" w14:textId="77777777" w:rsidR="00680042" w:rsidRDefault="00680042" w:rsidP="005C1D22">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2A160E36"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B2BFB2B"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14F7A6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116F2AA" w14:textId="77777777" w:rsidR="00680042" w:rsidRDefault="00680042" w:rsidP="005C1D22">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86867A2" w14:textId="77777777" w:rsidR="00680042" w:rsidRDefault="00680042" w:rsidP="005C1D22">
            <w:pPr>
              <w:pStyle w:val="TAC"/>
              <w:spacing w:line="254" w:lineRule="auto"/>
            </w:pPr>
            <w:r>
              <w:t>The UE shall perform reselection to cell 1 during T1</w:t>
            </w:r>
          </w:p>
        </w:tc>
      </w:tr>
      <w:tr w:rsidR="00680042" w14:paraId="27BC5486" w14:textId="77777777" w:rsidTr="005C1D22">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BEBAB"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BACB97D"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C54DD5B"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EBCCA18"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BA1D2FB" w14:textId="77777777" w:rsidR="00680042" w:rsidRDefault="00680042" w:rsidP="005C1D22">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A27E656" w14:textId="77777777" w:rsidR="00680042" w:rsidRDefault="00680042" w:rsidP="005C1D22">
            <w:pPr>
              <w:spacing w:after="0"/>
              <w:rPr>
                <w:rFonts w:ascii="Arial" w:hAnsi="Arial"/>
                <w:sz w:val="18"/>
              </w:rPr>
            </w:pPr>
          </w:p>
        </w:tc>
      </w:tr>
      <w:tr w:rsidR="00680042" w14:paraId="1768A4AF"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F036601" w14:textId="77777777" w:rsidR="00680042" w:rsidRDefault="00680042" w:rsidP="005C1D22">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406D1F96"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56194A2"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B8FEE34"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BB23B8C" w14:textId="77777777" w:rsidR="00680042" w:rsidRDefault="00680042"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FA35109" w14:textId="77777777" w:rsidR="00680042" w:rsidRDefault="00680042" w:rsidP="005C1D22">
            <w:pPr>
              <w:pStyle w:val="TAC"/>
              <w:spacing w:line="254" w:lineRule="auto"/>
            </w:pPr>
            <w:r>
              <w:t>The UE shall perform reselection to cell 2 with higher priority during T2</w:t>
            </w:r>
          </w:p>
        </w:tc>
      </w:tr>
      <w:tr w:rsidR="00680042" w14:paraId="7BAA2802"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4827BF5"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CDA2A30"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8915885"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AFD9B1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E32B039" w14:textId="77777777" w:rsidR="00680042" w:rsidRDefault="00680042"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99F3467" w14:textId="77777777" w:rsidR="00680042" w:rsidRDefault="00680042" w:rsidP="005C1D22">
            <w:pPr>
              <w:spacing w:after="0"/>
              <w:rPr>
                <w:rFonts w:ascii="Arial" w:hAnsi="Arial"/>
                <w:sz w:val="18"/>
              </w:rPr>
            </w:pPr>
          </w:p>
        </w:tc>
      </w:tr>
      <w:tr w:rsidR="00680042" w14:paraId="54615CA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9CDD7B3" w14:textId="77777777" w:rsidR="00680042" w:rsidRDefault="00680042" w:rsidP="005C1D22">
            <w:pPr>
              <w:pStyle w:val="TAL"/>
              <w:spacing w:line="254" w:lineRule="auto"/>
              <w:rPr>
                <w:lang w:val="it-IT"/>
              </w:rPr>
            </w:pPr>
            <w:r>
              <w:rPr>
                <w:rFonts w:cs="v4.2.0"/>
                <w:bCs/>
                <w:lang w:val="it-IT"/>
              </w:rPr>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78D8DB58" w14:textId="77777777" w:rsidR="00680042" w:rsidRDefault="00680042" w:rsidP="005C1D22">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263BFB2" w14:textId="77777777" w:rsidR="00680042" w:rsidRDefault="00680042" w:rsidP="005C1D22">
            <w:pPr>
              <w:pStyle w:val="TAC"/>
              <w:spacing w:line="254" w:lineRule="auto"/>
              <w:rPr>
                <w:rFonts w:cs="v4.2.0"/>
                <w:bCs/>
              </w:rPr>
            </w:pPr>
            <w:r>
              <w:t>1, 2</w:t>
            </w:r>
          </w:p>
        </w:tc>
        <w:tc>
          <w:tcPr>
            <w:tcW w:w="1135" w:type="dxa"/>
            <w:tcBorders>
              <w:top w:val="single" w:sz="4" w:space="0" w:color="auto"/>
              <w:left w:val="single" w:sz="4" w:space="0" w:color="auto"/>
              <w:bottom w:val="single" w:sz="4" w:space="0" w:color="auto"/>
              <w:right w:val="single" w:sz="4" w:space="0" w:color="auto"/>
            </w:tcBorders>
            <w:hideMark/>
          </w:tcPr>
          <w:p w14:paraId="37BDEBE7" w14:textId="77777777" w:rsidR="00680042" w:rsidRDefault="00680042" w:rsidP="005C1D22">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C0FC766" w14:textId="77777777" w:rsidR="00680042" w:rsidRDefault="00680042" w:rsidP="005C1D22">
            <w:pPr>
              <w:pStyle w:val="TAC"/>
              <w:spacing w:line="254" w:lineRule="auto"/>
            </w:pPr>
          </w:p>
        </w:tc>
      </w:tr>
      <w:tr w:rsidR="00680042" w14:paraId="11F80FF5"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362C999C" w14:textId="77777777" w:rsidR="00680042" w:rsidRDefault="00680042" w:rsidP="005C1D22">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680DC3D2" w14:textId="77777777" w:rsidR="00680042" w:rsidRDefault="00680042"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1E3A6F"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9B4AAC9" w14:textId="77777777" w:rsidR="00680042" w:rsidRDefault="00680042" w:rsidP="005C1D22">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5308C19A" w14:textId="77777777" w:rsidR="00680042" w:rsidRDefault="00680042" w:rsidP="005C1D22">
            <w:pPr>
              <w:pStyle w:val="TAC"/>
              <w:spacing w:line="254" w:lineRule="auto"/>
              <w:rPr>
                <w:rFonts w:cs="v4.2.0"/>
              </w:rPr>
            </w:pPr>
            <w:r>
              <w:rPr>
                <w:rFonts w:cs="v4.2.0"/>
              </w:rPr>
              <w:t>Asynchronous cells</w:t>
            </w:r>
          </w:p>
        </w:tc>
      </w:tr>
      <w:tr w:rsidR="00680042" w14:paraId="6F6CD103"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488E9C4" w14:textId="77777777" w:rsidR="00680042" w:rsidRDefault="00680042" w:rsidP="005C1D22">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37CF425" w14:textId="77777777" w:rsidR="00680042" w:rsidRDefault="00680042" w:rsidP="005C1D22">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AF17AB" w14:textId="77777777" w:rsidR="00680042" w:rsidRDefault="00680042" w:rsidP="005C1D22">
            <w:pPr>
              <w:pStyle w:val="TAC"/>
              <w:spacing w:line="254" w:lineRule="auto"/>
              <w:rPr>
                <w:rFonts w:cs="v4.2.0"/>
              </w:rPr>
            </w:pPr>
            <w:r>
              <w:t>1, 2</w:t>
            </w:r>
          </w:p>
        </w:tc>
        <w:tc>
          <w:tcPr>
            <w:tcW w:w="1135" w:type="dxa"/>
            <w:tcBorders>
              <w:top w:val="single" w:sz="4" w:space="0" w:color="auto"/>
              <w:left w:val="single" w:sz="4" w:space="0" w:color="auto"/>
              <w:bottom w:val="single" w:sz="4" w:space="0" w:color="auto"/>
              <w:right w:val="single" w:sz="4" w:space="0" w:color="auto"/>
            </w:tcBorders>
            <w:hideMark/>
          </w:tcPr>
          <w:p w14:paraId="772BC7FF" w14:textId="77777777" w:rsidR="00680042" w:rsidRDefault="00680042" w:rsidP="005C1D22">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65A46969" w14:textId="77777777" w:rsidR="00680042" w:rsidRDefault="00680042" w:rsidP="005C1D22">
            <w:pPr>
              <w:pStyle w:val="TAC"/>
              <w:spacing w:line="254" w:lineRule="auto"/>
            </w:pPr>
            <w:r>
              <w:rPr>
                <w:rFonts w:cs="v4.2.0"/>
              </w:rPr>
              <w:t>No additional delays in random access procedure.</w:t>
            </w:r>
          </w:p>
        </w:tc>
      </w:tr>
      <w:tr w:rsidR="00680042" w14:paraId="341EB844"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3C9B4133" w14:textId="77777777" w:rsidR="00680042" w:rsidRDefault="00680042" w:rsidP="005C1D22">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2B210497" w14:textId="77777777" w:rsidR="00680042" w:rsidRDefault="00680042"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CB9DE23" w14:textId="77777777" w:rsidR="00680042" w:rsidRDefault="00680042" w:rsidP="005C1D22">
            <w:pPr>
              <w:pStyle w:val="TAC"/>
              <w:spacing w:line="254" w:lineRule="auto"/>
              <w:rPr>
                <w:rFonts w:cs="v4.2.0"/>
              </w:rPr>
            </w:pPr>
            <w:r>
              <w:rPr>
                <w:rFonts w:cs="v4.2.0"/>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18BB0EA" w14:textId="77777777" w:rsidR="00680042" w:rsidRDefault="00680042" w:rsidP="005C1D22">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170EF6CC" w14:textId="77777777" w:rsidR="00680042" w:rsidRDefault="00680042" w:rsidP="005C1D22">
            <w:pPr>
              <w:pStyle w:val="TAC"/>
              <w:spacing w:line="254" w:lineRule="auto"/>
              <w:rPr>
                <w:rFonts w:cs="v4.2.0"/>
              </w:rPr>
            </w:pPr>
          </w:p>
        </w:tc>
      </w:tr>
      <w:tr w:rsidR="00680042" w14:paraId="5F080CAC" w14:textId="77777777" w:rsidTr="005C1D22">
        <w:trPr>
          <w:cantSplit/>
        </w:trPr>
        <w:tc>
          <w:tcPr>
            <w:tcW w:w="2804" w:type="dxa"/>
            <w:gridSpan w:val="2"/>
            <w:vMerge w:val="restart"/>
            <w:tcBorders>
              <w:top w:val="single" w:sz="4" w:space="0" w:color="auto"/>
              <w:left w:val="single" w:sz="4" w:space="0" w:color="auto"/>
              <w:right w:val="single" w:sz="4" w:space="0" w:color="auto"/>
            </w:tcBorders>
            <w:hideMark/>
          </w:tcPr>
          <w:p w14:paraId="198FDF79" w14:textId="77777777" w:rsidR="00680042" w:rsidRDefault="00680042" w:rsidP="005C1D22">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right w:val="single" w:sz="4" w:space="0" w:color="auto"/>
            </w:tcBorders>
          </w:tcPr>
          <w:p w14:paraId="3F7CE578" w14:textId="77777777" w:rsidR="00680042" w:rsidRDefault="00680042" w:rsidP="005C1D22">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57C157F" w14:textId="77777777" w:rsidR="00680042" w:rsidRDefault="00680042" w:rsidP="005C1D22">
            <w:pPr>
              <w:pStyle w:val="TAC"/>
              <w:spacing w:line="254" w:lineRule="auto"/>
              <w:rPr>
                <w:rFonts w:cs="v4.2.0"/>
                <w:bCs/>
              </w:rPr>
            </w:pPr>
            <w:r>
              <w:rPr>
                <w:rFonts w:cs="v4.2.0"/>
                <w:bCs/>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4516800" w14:textId="77777777" w:rsidR="00680042" w:rsidRDefault="00680042" w:rsidP="005C1D22">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20FB10C" w14:textId="77777777" w:rsidR="00680042" w:rsidRDefault="00680042" w:rsidP="005C1D22">
            <w:pPr>
              <w:pStyle w:val="TAC"/>
              <w:spacing w:line="254" w:lineRule="auto"/>
              <w:rPr>
                <w:rFonts w:cs="v4.2.0"/>
                <w:bCs/>
              </w:rPr>
            </w:pPr>
            <w:r>
              <w:rPr>
                <w:rFonts w:cs="v4.2.0"/>
                <w:bCs/>
              </w:rPr>
              <w:t>Configured in SIB4 of Cell 1</w:t>
            </w:r>
          </w:p>
        </w:tc>
      </w:tr>
      <w:tr w:rsidR="00680042" w14:paraId="26A7AFA7" w14:textId="77777777" w:rsidTr="005C1D22">
        <w:trPr>
          <w:cantSplit/>
        </w:trPr>
        <w:tc>
          <w:tcPr>
            <w:tcW w:w="2804" w:type="dxa"/>
            <w:gridSpan w:val="2"/>
            <w:vMerge/>
            <w:tcBorders>
              <w:left w:val="single" w:sz="4" w:space="0" w:color="auto"/>
              <w:bottom w:val="single" w:sz="4" w:space="0" w:color="auto"/>
              <w:right w:val="single" w:sz="4" w:space="0" w:color="auto"/>
            </w:tcBorders>
            <w:vAlign w:val="center"/>
            <w:hideMark/>
          </w:tcPr>
          <w:p w14:paraId="52DB114D" w14:textId="77777777" w:rsidR="00680042" w:rsidRDefault="00680042" w:rsidP="005C1D22">
            <w:pPr>
              <w:spacing w:after="0"/>
              <w:rPr>
                <w:rFonts w:ascii="Arial" w:hAnsi="Arial" w:cs="v4.2.0"/>
                <w:sz w:val="18"/>
                <w:lang w:val="it-IT"/>
              </w:rPr>
            </w:pPr>
          </w:p>
        </w:tc>
        <w:tc>
          <w:tcPr>
            <w:tcW w:w="708" w:type="dxa"/>
            <w:vMerge/>
            <w:tcBorders>
              <w:left w:val="single" w:sz="4" w:space="0" w:color="auto"/>
              <w:bottom w:val="single" w:sz="4" w:space="0" w:color="auto"/>
              <w:right w:val="single" w:sz="4" w:space="0" w:color="auto"/>
            </w:tcBorders>
            <w:vAlign w:val="center"/>
            <w:hideMark/>
          </w:tcPr>
          <w:p w14:paraId="3933A99D" w14:textId="77777777" w:rsidR="00680042" w:rsidRDefault="00680042" w:rsidP="005C1D22">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DFEC26E" w14:textId="77777777" w:rsidR="00680042" w:rsidRDefault="00680042" w:rsidP="005C1D22">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0175BA00" w14:textId="77777777" w:rsidR="00680042" w:rsidRDefault="00680042" w:rsidP="005C1D22">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1C6D42C8" w14:textId="77777777" w:rsidR="00680042" w:rsidRDefault="00680042" w:rsidP="005C1D22">
            <w:pPr>
              <w:pStyle w:val="TAC"/>
              <w:spacing w:line="254" w:lineRule="auto"/>
              <w:rPr>
                <w:rFonts w:cs="v4.2.0"/>
                <w:bCs/>
              </w:rPr>
            </w:pPr>
            <w:r>
              <w:rPr>
                <w:rFonts w:cs="v4.2.0"/>
                <w:bCs/>
              </w:rPr>
              <w:t>Configured in SIB4 of Cell 2</w:t>
            </w:r>
          </w:p>
        </w:tc>
      </w:tr>
      <w:tr w:rsidR="00680042" w14:paraId="40978844"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A0A531B" w14:textId="77777777" w:rsidR="00680042" w:rsidRDefault="00680042" w:rsidP="005C1D22">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922DBD5"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958523B"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2C578D7B" w14:textId="77777777" w:rsidR="00680042" w:rsidRDefault="00680042" w:rsidP="005C1D22">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35DB7EAD" w14:textId="77777777" w:rsidR="00680042" w:rsidRDefault="00680042" w:rsidP="005C1D22">
            <w:pPr>
              <w:pStyle w:val="TAC"/>
              <w:spacing w:line="254" w:lineRule="auto"/>
            </w:pPr>
            <w:r>
              <w:t>The value shall be used for all cells in the test.</w:t>
            </w:r>
          </w:p>
        </w:tc>
      </w:tr>
      <w:tr w:rsidR="00680042" w14:paraId="04DFC616"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053753E" w14:textId="77777777" w:rsidR="00680042" w:rsidRDefault="00680042" w:rsidP="005C1D22">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C58B83"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185FF1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C9757B1" w14:textId="77777777" w:rsidR="00680042" w:rsidRDefault="00680042" w:rsidP="005C1D22">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50BE869" w14:textId="77777777" w:rsidR="00680042" w:rsidRDefault="00680042" w:rsidP="005C1D22">
            <w:pPr>
              <w:pStyle w:val="TAC"/>
              <w:spacing w:line="254" w:lineRule="auto"/>
            </w:pPr>
            <w:r>
              <w:t>The detailed configuration is specified in TS 38.211 clause 6.3.3.2</w:t>
            </w:r>
          </w:p>
        </w:tc>
      </w:tr>
      <w:tr w:rsidR="00680042" w14:paraId="4F1D0495"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7BEE77A" w14:textId="77777777" w:rsidR="00680042" w:rsidRDefault="00680042" w:rsidP="005C1D22">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11C2F09D"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E9580D6"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7C8EB9" w14:textId="77777777" w:rsidR="00680042" w:rsidRDefault="00680042" w:rsidP="005C1D22">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6D7C2825" w14:textId="77777777" w:rsidR="00680042" w:rsidRDefault="00680042" w:rsidP="005C1D22">
            <w:pPr>
              <w:pStyle w:val="TAC"/>
              <w:spacing w:line="254" w:lineRule="auto"/>
            </w:pPr>
          </w:p>
        </w:tc>
      </w:tr>
      <w:tr w:rsidR="00680042" w14:paraId="23DAAA34"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745ACC2" w14:textId="77777777" w:rsidR="00680042" w:rsidRDefault="00680042" w:rsidP="005C1D22">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37016625"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BB860D9"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B6842A4" w14:textId="77777777" w:rsidR="00680042" w:rsidRDefault="00680042" w:rsidP="005C1D22">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69D1774D" w14:textId="77777777" w:rsidR="00680042" w:rsidRDefault="00680042" w:rsidP="005C1D22">
            <w:pPr>
              <w:pStyle w:val="TAC"/>
              <w:spacing w:line="254" w:lineRule="auto"/>
            </w:pPr>
            <w:r>
              <w:t>T1 is defined so that cell re-selection reaction time is taken into account.</w:t>
            </w:r>
          </w:p>
        </w:tc>
      </w:tr>
      <w:tr w:rsidR="00680042" w14:paraId="239A81E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6C04F94" w14:textId="77777777" w:rsidR="00680042" w:rsidRDefault="00680042" w:rsidP="005C1D22">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6AB9AD91"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044747B"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D35869A" w14:textId="77777777" w:rsidR="00680042" w:rsidRDefault="00680042" w:rsidP="005C1D22">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5979756B" w14:textId="77777777" w:rsidR="00680042" w:rsidRDefault="00680042" w:rsidP="005C1D22">
            <w:pPr>
              <w:pStyle w:val="TAC"/>
              <w:spacing w:line="254" w:lineRule="auto"/>
            </w:pPr>
            <w:r>
              <w:t>T2 is defined so that cell re-selection reaction time is taken into account.</w:t>
            </w:r>
          </w:p>
        </w:tc>
      </w:tr>
    </w:tbl>
    <w:p w14:paraId="79767AAB" w14:textId="77777777" w:rsidR="00680042" w:rsidRDefault="00680042" w:rsidP="00680042">
      <w:pPr>
        <w:rPr>
          <w:lang w:val="en-US"/>
        </w:rPr>
      </w:pPr>
    </w:p>
    <w:p w14:paraId="5C413E3D" w14:textId="77777777" w:rsidR="00FA4D32" w:rsidRDefault="00FA4D32" w:rsidP="00FA4D32">
      <w:pPr>
        <w:pStyle w:val="TH"/>
        <w:spacing w:after="120"/>
      </w:pPr>
      <w:r>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680042" w14:paraId="5FF686F0" w14:textId="77777777" w:rsidTr="005C1D22">
        <w:trPr>
          <w:cantSplit/>
        </w:trPr>
        <w:tc>
          <w:tcPr>
            <w:tcW w:w="2245" w:type="dxa"/>
            <w:tcBorders>
              <w:top w:val="single" w:sz="4" w:space="0" w:color="auto"/>
              <w:left w:val="single" w:sz="4" w:space="0" w:color="auto"/>
              <w:bottom w:val="nil"/>
              <w:right w:val="single" w:sz="4" w:space="0" w:color="auto"/>
            </w:tcBorders>
            <w:hideMark/>
          </w:tcPr>
          <w:p w14:paraId="4F50E339" w14:textId="77777777" w:rsidR="00680042" w:rsidRDefault="00680042" w:rsidP="00680042">
            <w:pPr>
              <w:pStyle w:val="TAH"/>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6D29D1A7" w14:textId="77777777" w:rsidR="00680042" w:rsidRDefault="00680042" w:rsidP="00680042">
            <w:pPr>
              <w:pStyle w:val="TAH"/>
              <w:rPr>
                <w:rFonts w:cs="Arial"/>
              </w:rPr>
            </w:pPr>
            <w:r>
              <w:t>Unit</w:t>
            </w:r>
          </w:p>
        </w:tc>
        <w:tc>
          <w:tcPr>
            <w:tcW w:w="1389" w:type="dxa"/>
            <w:tcBorders>
              <w:top w:val="single" w:sz="4" w:space="0" w:color="auto"/>
              <w:left w:val="single" w:sz="4" w:space="0" w:color="auto"/>
              <w:bottom w:val="nil"/>
              <w:right w:val="single" w:sz="4" w:space="0" w:color="auto"/>
            </w:tcBorders>
            <w:hideMark/>
          </w:tcPr>
          <w:p w14:paraId="785CEC99" w14:textId="77777777" w:rsidR="00680042" w:rsidRDefault="00680042" w:rsidP="00680042">
            <w:pPr>
              <w:pStyle w:val="TAH"/>
            </w:pPr>
            <w: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1FEDB061" w14:textId="77777777" w:rsidR="00680042" w:rsidRDefault="00680042" w:rsidP="00680042">
            <w:pPr>
              <w:pStyle w:val="TAH"/>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7C944A62" w14:textId="77777777" w:rsidR="00680042" w:rsidRDefault="00680042" w:rsidP="00680042">
            <w:pPr>
              <w:pStyle w:val="TAH"/>
              <w:rPr>
                <w:rFonts w:cs="Arial"/>
              </w:rPr>
            </w:pPr>
            <w:r>
              <w:t>Cell 2</w:t>
            </w:r>
          </w:p>
        </w:tc>
      </w:tr>
      <w:tr w:rsidR="00680042" w14:paraId="3F417824" w14:textId="77777777" w:rsidTr="005C1D22">
        <w:trPr>
          <w:cantSplit/>
        </w:trPr>
        <w:tc>
          <w:tcPr>
            <w:tcW w:w="2245" w:type="dxa"/>
            <w:tcBorders>
              <w:top w:val="nil"/>
              <w:left w:val="single" w:sz="4" w:space="0" w:color="auto"/>
              <w:bottom w:val="single" w:sz="4" w:space="0" w:color="auto"/>
              <w:right w:val="single" w:sz="4" w:space="0" w:color="auto"/>
            </w:tcBorders>
            <w:vAlign w:val="center"/>
            <w:hideMark/>
          </w:tcPr>
          <w:p w14:paraId="0FA3906A" w14:textId="77777777" w:rsidR="00680042" w:rsidRDefault="00680042" w:rsidP="00680042">
            <w:pPr>
              <w:pStyle w:val="TAH"/>
              <w:rPr>
                <w:rFonts w:cs="Arial"/>
              </w:rPr>
            </w:pPr>
          </w:p>
        </w:tc>
        <w:tc>
          <w:tcPr>
            <w:tcW w:w="1530" w:type="dxa"/>
            <w:tcBorders>
              <w:top w:val="nil"/>
              <w:left w:val="single" w:sz="4" w:space="0" w:color="auto"/>
              <w:bottom w:val="single" w:sz="4" w:space="0" w:color="auto"/>
              <w:right w:val="single" w:sz="4" w:space="0" w:color="auto"/>
            </w:tcBorders>
            <w:vAlign w:val="center"/>
            <w:hideMark/>
          </w:tcPr>
          <w:p w14:paraId="10E7E337" w14:textId="77777777" w:rsidR="00680042" w:rsidRDefault="00680042" w:rsidP="00680042">
            <w:pPr>
              <w:pStyle w:val="TAH"/>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2B046B01" w14:textId="77777777" w:rsidR="00680042" w:rsidRDefault="00680042" w:rsidP="00680042">
            <w:pPr>
              <w:pStyle w:val="TAH"/>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6389DDC7" w14:textId="77777777" w:rsidR="00680042" w:rsidRDefault="00680042" w:rsidP="00680042">
            <w:pPr>
              <w:pStyle w:val="TAH"/>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3B0E0205" w14:textId="77777777" w:rsidR="00680042" w:rsidRDefault="00680042" w:rsidP="00680042">
            <w:pPr>
              <w:pStyle w:val="TAH"/>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237054C8" w14:textId="77777777" w:rsidR="00680042" w:rsidRDefault="00680042" w:rsidP="00680042">
            <w:pPr>
              <w:pStyle w:val="TAH"/>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277143C4" w14:textId="77777777" w:rsidR="00680042" w:rsidRDefault="00680042" w:rsidP="00680042">
            <w:pPr>
              <w:pStyle w:val="TAH"/>
              <w:rPr>
                <w:rFonts w:cs="Arial"/>
              </w:rPr>
            </w:pPr>
            <w:r>
              <w:t>T2</w:t>
            </w:r>
          </w:p>
        </w:tc>
      </w:tr>
      <w:tr w:rsidR="00680042" w14:paraId="591E981F" w14:textId="77777777" w:rsidTr="005C1D22">
        <w:trPr>
          <w:cantSplit/>
        </w:trPr>
        <w:tc>
          <w:tcPr>
            <w:tcW w:w="2245" w:type="dxa"/>
            <w:vMerge w:val="restart"/>
            <w:tcBorders>
              <w:top w:val="single" w:sz="4" w:space="0" w:color="auto"/>
              <w:left w:val="single" w:sz="4" w:space="0" w:color="auto"/>
              <w:right w:val="single" w:sz="4" w:space="0" w:color="auto"/>
            </w:tcBorders>
          </w:tcPr>
          <w:p w14:paraId="4DAAD0EC" w14:textId="77777777" w:rsidR="00680042" w:rsidRDefault="00680042" w:rsidP="00680042">
            <w:pPr>
              <w:pStyle w:val="TAL"/>
              <w:spacing w:line="276" w:lineRule="auto"/>
            </w:pPr>
            <w:r>
              <w:rPr>
                <w:rFonts w:hint="eastAsia"/>
              </w:rPr>
              <w:t>S</w:t>
            </w:r>
            <w:r>
              <w:t>atellite information</w:t>
            </w:r>
          </w:p>
        </w:tc>
        <w:tc>
          <w:tcPr>
            <w:tcW w:w="1530" w:type="dxa"/>
            <w:vMerge w:val="restart"/>
            <w:tcBorders>
              <w:top w:val="single" w:sz="4" w:space="0" w:color="auto"/>
              <w:left w:val="single" w:sz="4" w:space="0" w:color="auto"/>
              <w:right w:val="single" w:sz="4" w:space="0" w:color="auto"/>
            </w:tcBorders>
          </w:tcPr>
          <w:p w14:paraId="2D1DD164"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6BF6B321" w14:textId="77777777" w:rsidR="00680042" w:rsidRPr="0074507A" w:rsidRDefault="00680042" w:rsidP="00680042">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7242F5F7" w14:textId="77777777" w:rsidR="00680042" w:rsidRDefault="00680042" w:rsidP="00A52129">
            <w:pPr>
              <w:pStyle w:val="TAC"/>
            </w:pPr>
            <w:r>
              <w:rPr>
                <w:rFonts w:cs="v4.2.0" w:hint="eastAsia"/>
              </w:rPr>
              <w:t>S</w:t>
            </w:r>
            <w:r>
              <w:rPr>
                <w:rFonts w:cs="v4.2.0"/>
              </w:rPr>
              <w:t>SC.1</w:t>
            </w:r>
          </w:p>
        </w:tc>
        <w:tc>
          <w:tcPr>
            <w:tcW w:w="2432" w:type="dxa"/>
            <w:gridSpan w:val="3"/>
            <w:tcBorders>
              <w:top w:val="single" w:sz="4" w:space="0" w:color="auto"/>
              <w:left w:val="single" w:sz="4" w:space="0" w:color="auto"/>
              <w:bottom w:val="single" w:sz="4" w:space="0" w:color="auto"/>
              <w:right w:val="single" w:sz="4" w:space="0" w:color="auto"/>
            </w:tcBorders>
          </w:tcPr>
          <w:p w14:paraId="0DE30409" w14:textId="77777777" w:rsidR="00680042" w:rsidRDefault="00680042" w:rsidP="00A52129">
            <w:pPr>
              <w:pStyle w:val="TAC"/>
            </w:pPr>
            <w:r>
              <w:rPr>
                <w:rFonts w:cs="v4.2.0"/>
              </w:rPr>
              <w:t>NSC.1</w:t>
            </w:r>
          </w:p>
        </w:tc>
      </w:tr>
      <w:tr w:rsidR="00680042" w14:paraId="44607363" w14:textId="77777777" w:rsidTr="005C1D22">
        <w:trPr>
          <w:cantSplit/>
        </w:trPr>
        <w:tc>
          <w:tcPr>
            <w:tcW w:w="2245" w:type="dxa"/>
            <w:vMerge/>
            <w:tcBorders>
              <w:left w:val="single" w:sz="4" w:space="0" w:color="auto"/>
              <w:bottom w:val="nil"/>
              <w:right w:val="single" w:sz="4" w:space="0" w:color="auto"/>
            </w:tcBorders>
          </w:tcPr>
          <w:p w14:paraId="05BEC8B6" w14:textId="77777777" w:rsidR="00680042" w:rsidRDefault="00680042" w:rsidP="00680042">
            <w:pPr>
              <w:pStyle w:val="TAL"/>
              <w:spacing w:line="276" w:lineRule="auto"/>
            </w:pPr>
          </w:p>
        </w:tc>
        <w:tc>
          <w:tcPr>
            <w:tcW w:w="1530" w:type="dxa"/>
            <w:vMerge/>
            <w:tcBorders>
              <w:left w:val="single" w:sz="4" w:space="0" w:color="auto"/>
              <w:bottom w:val="nil"/>
              <w:right w:val="single" w:sz="4" w:space="0" w:color="auto"/>
            </w:tcBorders>
          </w:tcPr>
          <w:p w14:paraId="0326B3BB"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7EC9B697" w14:textId="77777777" w:rsidR="00680042" w:rsidRPr="0074507A" w:rsidRDefault="00680042" w:rsidP="00680042">
            <w:pPr>
              <w:pStyle w:val="TAC"/>
              <w:spacing w:line="276" w:lineRule="auto"/>
              <w:rPr>
                <w:rFonts w:eastAsia="Malgun Gothic" w:cs="v4.2.0"/>
                <w:lang w:eastAsia="ko-KR"/>
              </w:rPr>
            </w:pPr>
            <w:r>
              <w:rPr>
                <w:rFonts w:eastAsia="Malgun Gothic" w:cs="v4.2.0"/>
                <w:lang w:eastAsia="ko-KR"/>
              </w:rPr>
              <w:t>2</w:t>
            </w:r>
          </w:p>
        </w:tc>
        <w:tc>
          <w:tcPr>
            <w:tcW w:w="2664" w:type="dxa"/>
            <w:gridSpan w:val="2"/>
            <w:tcBorders>
              <w:top w:val="single" w:sz="4" w:space="0" w:color="auto"/>
              <w:left w:val="single" w:sz="4" w:space="0" w:color="auto"/>
              <w:bottom w:val="single" w:sz="4" w:space="0" w:color="auto"/>
              <w:right w:val="single" w:sz="4" w:space="0" w:color="auto"/>
            </w:tcBorders>
          </w:tcPr>
          <w:p w14:paraId="1B6EBEC3" w14:textId="77777777" w:rsidR="00680042" w:rsidRDefault="00680042" w:rsidP="00680042">
            <w:pPr>
              <w:pStyle w:val="TAC"/>
              <w:spacing w:line="276" w:lineRule="auto"/>
            </w:pPr>
            <w:r>
              <w:rPr>
                <w:rFonts w:cs="v4.2.0"/>
              </w:rPr>
              <w:t>SSC.2</w:t>
            </w:r>
          </w:p>
        </w:tc>
        <w:tc>
          <w:tcPr>
            <w:tcW w:w="2432" w:type="dxa"/>
            <w:gridSpan w:val="3"/>
            <w:tcBorders>
              <w:top w:val="single" w:sz="4" w:space="0" w:color="auto"/>
              <w:left w:val="single" w:sz="4" w:space="0" w:color="auto"/>
              <w:bottom w:val="single" w:sz="4" w:space="0" w:color="auto"/>
              <w:right w:val="single" w:sz="4" w:space="0" w:color="auto"/>
            </w:tcBorders>
          </w:tcPr>
          <w:p w14:paraId="02990BA5" w14:textId="77777777" w:rsidR="00680042" w:rsidRDefault="00680042" w:rsidP="00680042">
            <w:pPr>
              <w:pStyle w:val="TAC"/>
              <w:spacing w:line="276" w:lineRule="auto"/>
            </w:pPr>
            <w:r>
              <w:rPr>
                <w:rFonts w:cs="v4.2.0"/>
              </w:rPr>
              <w:t>NSC.2</w:t>
            </w:r>
          </w:p>
        </w:tc>
      </w:tr>
      <w:tr w:rsidR="00680042" w14:paraId="14C6789C" w14:textId="77777777" w:rsidTr="005C1D22">
        <w:trPr>
          <w:cantSplit/>
        </w:trPr>
        <w:tc>
          <w:tcPr>
            <w:tcW w:w="2245" w:type="dxa"/>
            <w:tcBorders>
              <w:top w:val="single" w:sz="4" w:space="0" w:color="auto"/>
              <w:left w:val="single" w:sz="4" w:space="0" w:color="auto"/>
              <w:bottom w:val="nil"/>
              <w:right w:val="single" w:sz="4" w:space="0" w:color="auto"/>
            </w:tcBorders>
            <w:hideMark/>
          </w:tcPr>
          <w:p w14:paraId="28117488" w14:textId="77777777" w:rsidR="00680042" w:rsidRDefault="00680042" w:rsidP="00680042">
            <w:pPr>
              <w:pStyle w:val="TAL"/>
              <w:spacing w:line="276" w:lineRule="auto"/>
            </w:pPr>
            <w:r>
              <w:t>PDSCH RMC  configuration</w:t>
            </w:r>
          </w:p>
        </w:tc>
        <w:tc>
          <w:tcPr>
            <w:tcW w:w="1530" w:type="dxa"/>
            <w:tcBorders>
              <w:top w:val="single" w:sz="4" w:space="0" w:color="auto"/>
              <w:left w:val="single" w:sz="4" w:space="0" w:color="auto"/>
              <w:bottom w:val="nil"/>
              <w:right w:val="single" w:sz="4" w:space="0" w:color="auto"/>
            </w:tcBorders>
          </w:tcPr>
          <w:p w14:paraId="40B03D3A"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429C046"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10C20DFB" w14:textId="77777777" w:rsidR="00680042" w:rsidRDefault="00680042" w:rsidP="00680042">
            <w:pPr>
              <w:pStyle w:val="TAC"/>
              <w:spacing w:line="276" w:lineRule="auto"/>
            </w:pPr>
            <w: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F9F13C5" w14:textId="77777777" w:rsidR="00680042" w:rsidRDefault="00680042" w:rsidP="00680042">
            <w:pPr>
              <w:pStyle w:val="TAC"/>
              <w:spacing w:line="276" w:lineRule="auto"/>
            </w:pPr>
            <w:r>
              <w:t>SR.1.1 FDD</w:t>
            </w:r>
          </w:p>
        </w:tc>
      </w:tr>
      <w:tr w:rsidR="00680042" w14:paraId="292192DF" w14:textId="77777777" w:rsidTr="005C1D22">
        <w:trPr>
          <w:cantSplit/>
        </w:trPr>
        <w:tc>
          <w:tcPr>
            <w:tcW w:w="2245" w:type="dxa"/>
            <w:tcBorders>
              <w:top w:val="single" w:sz="4" w:space="0" w:color="auto"/>
              <w:left w:val="single" w:sz="4" w:space="0" w:color="auto"/>
              <w:bottom w:val="nil"/>
              <w:right w:val="single" w:sz="4" w:space="0" w:color="auto"/>
            </w:tcBorders>
            <w:hideMark/>
          </w:tcPr>
          <w:p w14:paraId="1D0DBEE2" w14:textId="77777777" w:rsidR="00680042" w:rsidRDefault="00680042" w:rsidP="00680042">
            <w:pPr>
              <w:pStyle w:val="TAL"/>
              <w:spacing w:line="276" w:lineRule="auto"/>
            </w:pPr>
            <w:r>
              <w:t>RMSI CORESET  RMC configuration</w:t>
            </w:r>
          </w:p>
        </w:tc>
        <w:tc>
          <w:tcPr>
            <w:tcW w:w="1530" w:type="dxa"/>
            <w:tcBorders>
              <w:top w:val="single" w:sz="4" w:space="0" w:color="auto"/>
              <w:left w:val="single" w:sz="4" w:space="0" w:color="auto"/>
              <w:bottom w:val="nil"/>
              <w:right w:val="single" w:sz="4" w:space="0" w:color="auto"/>
            </w:tcBorders>
          </w:tcPr>
          <w:p w14:paraId="33609F25"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CC62D61"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9C79B08" w14:textId="77777777" w:rsidR="00680042" w:rsidRDefault="00680042" w:rsidP="00680042">
            <w:pPr>
              <w:pStyle w:val="TAC"/>
              <w:spacing w:line="276" w:lineRule="auto"/>
            </w:pPr>
            <w: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99375F8" w14:textId="77777777" w:rsidR="00680042" w:rsidRDefault="00680042" w:rsidP="00680042">
            <w:pPr>
              <w:pStyle w:val="TAC"/>
              <w:spacing w:line="276" w:lineRule="auto"/>
            </w:pPr>
            <w:r>
              <w:t>CR.1.1 FDD</w:t>
            </w:r>
          </w:p>
        </w:tc>
      </w:tr>
      <w:tr w:rsidR="00680042" w14:paraId="25C5D2F7" w14:textId="77777777" w:rsidTr="005C1D22">
        <w:trPr>
          <w:cantSplit/>
        </w:trPr>
        <w:tc>
          <w:tcPr>
            <w:tcW w:w="2245" w:type="dxa"/>
            <w:tcBorders>
              <w:top w:val="single" w:sz="4" w:space="0" w:color="auto"/>
              <w:left w:val="single" w:sz="4" w:space="0" w:color="auto"/>
              <w:bottom w:val="nil"/>
              <w:right w:val="single" w:sz="4" w:space="0" w:color="auto"/>
            </w:tcBorders>
            <w:hideMark/>
          </w:tcPr>
          <w:p w14:paraId="080C3E85" w14:textId="77777777" w:rsidR="00680042" w:rsidRDefault="00680042" w:rsidP="00680042">
            <w:pPr>
              <w:pStyle w:val="TAL"/>
              <w:spacing w:line="276" w:lineRule="auto"/>
            </w:pPr>
            <w:r>
              <w:t>Dedicated CORESET  RMC configuration</w:t>
            </w:r>
          </w:p>
        </w:tc>
        <w:tc>
          <w:tcPr>
            <w:tcW w:w="1530" w:type="dxa"/>
            <w:tcBorders>
              <w:top w:val="single" w:sz="4" w:space="0" w:color="auto"/>
              <w:left w:val="single" w:sz="4" w:space="0" w:color="auto"/>
              <w:bottom w:val="nil"/>
              <w:right w:val="single" w:sz="4" w:space="0" w:color="auto"/>
            </w:tcBorders>
          </w:tcPr>
          <w:p w14:paraId="58C72F0F"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C653BDF"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B6C9A9" w14:textId="77777777" w:rsidR="00680042" w:rsidRDefault="00680042" w:rsidP="00680042">
            <w:pPr>
              <w:pStyle w:val="TAC"/>
              <w:spacing w:line="276" w:lineRule="auto"/>
            </w:pPr>
            <w: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3962FE62" w14:textId="77777777" w:rsidR="00680042" w:rsidRDefault="00680042" w:rsidP="00680042">
            <w:pPr>
              <w:pStyle w:val="TAC"/>
              <w:spacing w:line="276" w:lineRule="auto"/>
            </w:pPr>
            <w:r>
              <w:t>CCR.1.1 FDD</w:t>
            </w:r>
          </w:p>
        </w:tc>
      </w:tr>
      <w:tr w:rsidR="00680042" w14:paraId="51D69DD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13B24A6" w14:textId="77777777" w:rsidR="00680042" w:rsidRDefault="00680042" w:rsidP="00680042">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44F9C2C1"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CB146C5"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77F4D98A" w14:textId="77777777" w:rsidR="00680042" w:rsidRDefault="00680042" w:rsidP="00680042">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074A8B82" w14:textId="77777777" w:rsidR="00680042" w:rsidRDefault="00680042" w:rsidP="00680042">
            <w:pPr>
              <w:pStyle w:val="TAC"/>
              <w:spacing w:line="276" w:lineRule="auto"/>
            </w:pPr>
            <w:r>
              <w:rPr>
                <w:rFonts w:cs="Arial"/>
              </w:rPr>
              <w:t>OP.1 defined in A.3.2.1</w:t>
            </w:r>
          </w:p>
        </w:tc>
      </w:tr>
      <w:tr w:rsidR="00680042" w14:paraId="58411E14"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1713F7B" w14:textId="77777777" w:rsidR="00680042" w:rsidRDefault="00680042" w:rsidP="00680042">
            <w:pPr>
              <w:pStyle w:val="TAL"/>
              <w:spacing w:line="276" w:lineRule="auto"/>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609D2261"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073CD522"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43C9306D" w14:textId="77777777" w:rsidR="00680042" w:rsidRDefault="00680042" w:rsidP="00680042">
            <w:pPr>
              <w:pStyle w:val="TAC"/>
              <w:spacing w:line="276" w:lineRule="auto"/>
              <w:rPr>
                <w:rFonts w:cs="Arial"/>
              </w:rPr>
            </w:pPr>
            <w:r>
              <w:rPr>
                <w:rFonts w:cs="Arial"/>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18538C7C" w14:textId="77777777" w:rsidR="00680042" w:rsidRDefault="00680042" w:rsidP="00680042">
            <w:pPr>
              <w:pStyle w:val="TAC"/>
              <w:spacing w:line="276" w:lineRule="auto"/>
              <w:rPr>
                <w:rFonts w:cs="Arial"/>
              </w:rPr>
            </w:pPr>
            <w:r>
              <w:rPr>
                <w:rFonts w:cs="Arial"/>
              </w:rPr>
              <w:t>DLBWP.0.1</w:t>
            </w:r>
          </w:p>
        </w:tc>
      </w:tr>
      <w:tr w:rsidR="00680042" w14:paraId="2081EC0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52BC579" w14:textId="77777777" w:rsidR="00680042" w:rsidRDefault="00680042" w:rsidP="00680042">
            <w:pPr>
              <w:pStyle w:val="TAL"/>
              <w:spacing w:line="276" w:lineRule="auto"/>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B43957E"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ACAB0C8"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0CECB05E" w14:textId="77777777" w:rsidR="00680042" w:rsidRDefault="00680042" w:rsidP="00680042">
            <w:pPr>
              <w:pStyle w:val="TAC"/>
              <w:spacing w:line="276" w:lineRule="auto"/>
              <w:rPr>
                <w:rFonts w:cs="Arial"/>
              </w:rPr>
            </w:pPr>
            <w:r>
              <w:rPr>
                <w:rFonts w:cs="Arial"/>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6F36B31A" w14:textId="77777777" w:rsidR="00680042" w:rsidRDefault="00680042" w:rsidP="00680042">
            <w:pPr>
              <w:pStyle w:val="TAC"/>
              <w:spacing w:line="276" w:lineRule="auto"/>
              <w:rPr>
                <w:rFonts w:cs="Arial"/>
              </w:rPr>
            </w:pPr>
            <w:r>
              <w:rPr>
                <w:rFonts w:cs="Arial"/>
              </w:rPr>
              <w:t>ULBWP.0.1</w:t>
            </w:r>
          </w:p>
        </w:tc>
      </w:tr>
      <w:tr w:rsidR="00680042" w14:paraId="12C8462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3496F16" w14:textId="77777777" w:rsidR="00680042" w:rsidRDefault="00680042" w:rsidP="00680042">
            <w:pPr>
              <w:pStyle w:val="TAL"/>
              <w:spacing w:line="276" w:lineRule="auto"/>
            </w:pPr>
            <w:r>
              <w:t>RLM-RS</w:t>
            </w:r>
          </w:p>
        </w:tc>
        <w:tc>
          <w:tcPr>
            <w:tcW w:w="1530" w:type="dxa"/>
            <w:tcBorders>
              <w:top w:val="single" w:sz="4" w:space="0" w:color="auto"/>
              <w:left w:val="single" w:sz="4" w:space="0" w:color="auto"/>
              <w:bottom w:val="single" w:sz="4" w:space="0" w:color="auto"/>
              <w:right w:val="single" w:sz="4" w:space="0" w:color="auto"/>
            </w:tcBorders>
          </w:tcPr>
          <w:p w14:paraId="233779F5"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24E731D"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36A2E179" w14:textId="77777777" w:rsidR="00680042" w:rsidRDefault="00680042" w:rsidP="00680042">
            <w:pPr>
              <w:pStyle w:val="TAC"/>
              <w:spacing w:line="276" w:lineRule="auto"/>
              <w:rPr>
                <w:rFonts w:cs="Arial"/>
              </w:rPr>
            </w:pPr>
            <w:r>
              <w:rPr>
                <w:rFonts w:cs="Arial"/>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21B0B2CE" w14:textId="77777777" w:rsidR="00680042" w:rsidRDefault="00680042" w:rsidP="00680042">
            <w:pPr>
              <w:pStyle w:val="TAC"/>
              <w:spacing w:line="276" w:lineRule="auto"/>
              <w:rPr>
                <w:rFonts w:cs="Arial"/>
              </w:rPr>
            </w:pPr>
            <w:r>
              <w:rPr>
                <w:rFonts w:cs="Arial"/>
              </w:rPr>
              <w:t>SSB</w:t>
            </w:r>
          </w:p>
        </w:tc>
      </w:tr>
      <w:tr w:rsidR="00680042" w14:paraId="4390404B" w14:textId="77777777" w:rsidTr="005C1D22">
        <w:trPr>
          <w:cantSplit/>
        </w:trPr>
        <w:tc>
          <w:tcPr>
            <w:tcW w:w="2245" w:type="dxa"/>
            <w:tcBorders>
              <w:top w:val="single" w:sz="4" w:space="0" w:color="auto"/>
              <w:left w:val="single" w:sz="4" w:space="0" w:color="auto"/>
              <w:bottom w:val="nil"/>
              <w:right w:val="single" w:sz="4" w:space="0" w:color="auto"/>
            </w:tcBorders>
            <w:hideMark/>
          </w:tcPr>
          <w:p w14:paraId="283729CB" w14:textId="77777777" w:rsidR="00680042" w:rsidRDefault="00680042" w:rsidP="00680042">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674B275C"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4931F3BA"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1C5FF15A" w14:textId="77777777" w:rsidR="00680042" w:rsidRDefault="00680042" w:rsidP="00680042">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7BAC7D0" w14:textId="77777777" w:rsidR="00680042" w:rsidRDefault="00680042" w:rsidP="00680042">
            <w:pPr>
              <w:pStyle w:val="TAC"/>
              <w:spacing w:line="276" w:lineRule="auto"/>
            </w:pPr>
            <w:r>
              <w:t>-140</w:t>
            </w:r>
          </w:p>
        </w:tc>
      </w:tr>
      <w:tr w:rsidR="00680042" w14:paraId="0154311A"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FFF4CE6" w14:textId="77777777" w:rsidR="00680042" w:rsidRDefault="00680042" w:rsidP="00680042">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5035CA40"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9CEA05"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30CA8374"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421D779" w14:textId="77777777" w:rsidR="00680042" w:rsidRDefault="00680042" w:rsidP="00680042">
            <w:pPr>
              <w:pStyle w:val="TAC"/>
              <w:spacing w:line="276" w:lineRule="auto"/>
              <w:rPr>
                <w:rFonts w:cs="Arial"/>
              </w:rPr>
            </w:pPr>
            <w:r>
              <w:t>0</w:t>
            </w:r>
          </w:p>
        </w:tc>
      </w:tr>
      <w:tr w:rsidR="00680042" w14:paraId="0341FF7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5EC5464" w14:textId="77777777" w:rsidR="00680042" w:rsidRDefault="00680042" w:rsidP="00680042">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266E3EAC"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E671041"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E785EA"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7091A48" w14:textId="77777777" w:rsidR="00680042" w:rsidRDefault="00680042" w:rsidP="00680042">
            <w:pPr>
              <w:pStyle w:val="TAC"/>
              <w:spacing w:line="276" w:lineRule="auto"/>
              <w:rPr>
                <w:rFonts w:cs="Arial"/>
              </w:rPr>
            </w:pPr>
            <w:r>
              <w:t>0</w:t>
            </w:r>
          </w:p>
        </w:tc>
      </w:tr>
      <w:tr w:rsidR="00680042" w14:paraId="70C66C07"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5F1873B" w14:textId="77777777" w:rsidR="00680042" w:rsidRDefault="00680042" w:rsidP="00680042">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6DDDB050"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CC1DABD"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63F16371"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3E80DDB6" w14:textId="77777777" w:rsidR="00680042" w:rsidRDefault="00680042" w:rsidP="00680042">
            <w:pPr>
              <w:pStyle w:val="TAC"/>
              <w:spacing w:line="276" w:lineRule="auto"/>
              <w:rPr>
                <w:rFonts w:cs="Arial"/>
              </w:rPr>
            </w:pPr>
            <w:r>
              <w:t>0</w:t>
            </w:r>
          </w:p>
        </w:tc>
      </w:tr>
      <w:tr w:rsidR="00680042" w14:paraId="5A035942" w14:textId="77777777" w:rsidTr="005C1D22">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072B2B61" w14:textId="77777777" w:rsidR="00680042" w:rsidRDefault="00680042" w:rsidP="00680042">
            <w:pPr>
              <w:pStyle w:val="TAL"/>
              <w:spacing w:line="276" w:lineRule="auto"/>
            </w:pPr>
            <w:r>
              <w:t>Cell_selection_and_</w:t>
            </w:r>
          </w:p>
          <w:p w14:paraId="1E2BCBD5" w14:textId="77777777" w:rsidR="00680042" w:rsidRDefault="00680042" w:rsidP="00680042">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11376893"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5B379BD"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21521331" w14:textId="77777777" w:rsidR="00680042" w:rsidRDefault="00680042" w:rsidP="00680042">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64B6F5DF" w14:textId="77777777" w:rsidR="00680042" w:rsidRDefault="00680042" w:rsidP="00680042">
            <w:pPr>
              <w:pStyle w:val="TAC"/>
              <w:spacing w:line="276" w:lineRule="auto"/>
              <w:rPr>
                <w:rFonts w:cs="Arial"/>
              </w:rPr>
            </w:pPr>
            <w:r>
              <w:t>SS-RSRP</w:t>
            </w:r>
          </w:p>
        </w:tc>
      </w:tr>
      <w:tr w:rsidR="00680042" w14:paraId="21D0202A" w14:textId="77777777" w:rsidTr="005C1D22">
        <w:trPr>
          <w:cantSplit/>
          <w:trHeight w:val="141"/>
        </w:trPr>
        <w:tc>
          <w:tcPr>
            <w:tcW w:w="2245" w:type="dxa"/>
            <w:tcBorders>
              <w:top w:val="single" w:sz="4" w:space="0" w:color="auto"/>
              <w:left w:val="single" w:sz="4" w:space="0" w:color="auto"/>
              <w:bottom w:val="nil"/>
              <w:right w:val="single" w:sz="4" w:space="0" w:color="auto"/>
            </w:tcBorders>
            <w:hideMark/>
          </w:tcPr>
          <w:p w14:paraId="4D840C5F" w14:textId="77777777" w:rsidR="00680042" w:rsidRDefault="00680042" w:rsidP="00680042">
            <w:pPr>
              <w:pStyle w:val="TAL"/>
              <w:spacing w:line="276" w:lineRule="auto"/>
            </w:pPr>
            <w:r>
              <w:rPr>
                <w:position w:val="-12"/>
              </w:rPr>
              <w:object w:dxaOrig="636" w:dyaOrig="312" w14:anchorId="262D6833">
                <v:shape id="_x0000_i1146" type="#_x0000_t75" style="width:30.85pt;height:15.45pt" o:ole="" fillcolor="window">
                  <v:imagedata r:id="rId14" o:title=""/>
                </v:shape>
                <o:OLEObject Type="Embed" ProgID="Equation.3" ShapeID="_x0000_i1146" DrawAspect="Content" ObjectID="_1813122423" r:id="rId140"/>
              </w:object>
            </w:r>
          </w:p>
        </w:tc>
        <w:tc>
          <w:tcPr>
            <w:tcW w:w="1530" w:type="dxa"/>
            <w:tcBorders>
              <w:top w:val="single" w:sz="4" w:space="0" w:color="auto"/>
              <w:left w:val="single" w:sz="4" w:space="0" w:color="auto"/>
              <w:bottom w:val="nil"/>
              <w:right w:val="single" w:sz="4" w:space="0" w:color="auto"/>
            </w:tcBorders>
            <w:hideMark/>
          </w:tcPr>
          <w:p w14:paraId="5DDB78B8"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B30D60"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nil"/>
              <w:right w:val="single" w:sz="4" w:space="0" w:color="auto"/>
            </w:tcBorders>
            <w:hideMark/>
          </w:tcPr>
          <w:p w14:paraId="3B14F03F" w14:textId="77777777" w:rsidR="00680042" w:rsidRDefault="00680042" w:rsidP="00680042">
            <w:pPr>
              <w:pStyle w:val="TAC"/>
              <w:spacing w:line="276" w:lineRule="auto"/>
              <w:rPr>
                <w:rFonts w:cs="v4.2.0"/>
              </w:rPr>
            </w:pPr>
            <w:r>
              <w:t>14</w:t>
            </w:r>
          </w:p>
        </w:tc>
        <w:tc>
          <w:tcPr>
            <w:tcW w:w="1261" w:type="dxa"/>
            <w:tcBorders>
              <w:top w:val="single" w:sz="4" w:space="0" w:color="auto"/>
              <w:left w:val="single" w:sz="4" w:space="0" w:color="auto"/>
              <w:bottom w:val="nil"/>
              <w:right w:val="single" w:sz="4" w:space="0" w:color="auto"/>
            </w:tcBorders>
            <w:hideMark/>
          </w:tcPr>
          <w:p w14:paraId="2D516898" w14:textId="77777777" w:rsidR="00680042" w:rsidRDefault="00680042" w:rsidP="00680042">
            <w:pPr>
              <w:pStyle w:val="TAC"/>
              <w:spacing w:line="276" w:lineRule="auto"/>
              <w:rPr>
                <w:rFonts w:cs="v4.2.0"/>
              </w:rPr>
            </w:pPr>
            <w:r>
              <w:t>14</w:t>
            </w:r>
          </w:p>
        </w:tc>
        <w:tc>
          <w:tcPr>
            <w:tcW w:w="1171" w:type="dxa"/>
            <w:tcBorders>
              <w:top w:val="single" w:sz="4" w:space="0" w:color="auto"/>
              <w:left w:val="single" w:sz="4" w:space="0" w:color="auto"/>
              <w:bottom w:val="nil"/>
              <w:right w:val="single" w:sz="4" w:space="0" w:color="auto"/>
            </w:tcBorders>
            <w:hideMark/>
          </w:tcPr>
          <w:p w14:paraId="2726628A" w14:textId="77777777" w:rsidR="00680042" w:rsidRDefault="00680042" w:rsidP="00680042">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069F2160" w14:textId="77777777" w:rsidR="00680042" w:rsidRDefault="00680042" w:rsidP="00680042">
            <w:pPr>
              <w:pStyle w:val="TAC"/>
              <w:spacing w:line="276" w:lineRule="auto"/>
              <w:rPr>
                <w:rFonts w:cs="v4.2.0"/>
              </w:rPr>
            </w:pPr>
            <w:r>
              <w:t>12</w:t>
            </w:r>
          </w:p>
        </w:tc>
      </w:tr>
      <w:tr w:rsidR="00680042" w14:paraId="56AEA87A" w14:textId="77777777" w:rsidTr="005C1D22">
        <w:trPr>
          <w:cantSplit/>
        </w:trPr>
        <w:tc>
          <w:tcPr>
            <w:tcW w:w="2245" w:type="dxa"/>
            <w:tcBorders>
              <w:top w:val="single" w:sz="4" w:space="0" w:color="auto"/>
              <w:left w:val="single" w:sz="4" w:space="0" w:color="auto"/>
              <w:bottom w:val="nil"/>
              <w:right w:val="single" w:sz="4" w:space="0" w:color="auto"/>
            </w:tcBorders>
            <w:hideMark/>
          </w:tcPr>
          <w:p w14:paraId="486EBF41" w14:textId="77777777" w:rsidR="00680042" w:rsidRDefault="00680042" w:rsidP="00680042">
            <w:pPr>
              <w:pStyle w:val="TAL"/>
              <w:spacing w:line="276" w:lineRule="auto"/>
            </w:pPr>
            <w:r>
              <w:rPr>
                <w:position w:val="-12"/>
              </w:rPr>
              <w:object w:dxaOrig="408" w:dyaOrig="408" w14:anchorId="370329E5">
                <v:shape id="_x0000_i1147" type="#_x0000_t75" style="width:20.55pt;height:20.55pt" o:ole="" fillcolor="window">
                  <v:imagedata r:id="rId11" o:title=""/>
                </v:shape>
                <o:OLEObject Type="Embed" ProgID="Equation.3" ShapeID="_x0000_i1147" DrawAspect="Content" ObjectID="_1813122424" r:id="rId141"/>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BABEBD7"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D837F07"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68AD2D45" w14:textId="77777777" w:rsidR="00680042" w:rsidRDefault="00680042" w:rsidP="00680042">
            <w:pPr>
              <w:pStyle w:val="TAC"/>
              <w:spacing w:line="276" w:lineRule="auto"/>
            </w:pPr>
            <w:r>
              <w:t>-98</w:t>
            </w:r>
          </w:p>
        </w:tc>
      </w:tr>
      <w:tr w:rsidR="00680042" w14:paraId="50E2A29D" w14:textId="77777777" w:rsidTr="005C1D22">
        <w:trPr>
          <w:cantSplit/>
          <w:trHeight w:val="185"/>
        </w:trPr>
        <w:tc>
          <w:tcPr>
            <w:tcW w:w="2245" w:type="dxa"/>
            <w:tcBorders>
              <w:top w:val="single" w:sz="4" w:space="0" w:color="auto"/>
              <w:left w:val="single" w:sz="4" w:space="0" w:color="auto"/>
              <w:bottom w:val="nil"/>
              <w:right w:val="single" w:sz="4" w:space="0" w:color="auto"/>
            </w:tcBorders>
            <w:hideMark/>
          </w:tcPr>
          <w:p w14:paraId="05822631" w14:textId="77777777" w:rsidR="00680042" w:rsidRDefault="00680042" w:rsidP="00680042">
            <w:pPr>
              <w:pStyle w:val="TAL"/>
              <w:spacing w:line="276" w:lineRule="auto"/>
            </w:pPr>
            <w:r>
              <w:rPr>
                <w:position w:val="-12"/>
              </w:rPr>
              <w:object w:dxaOrig="408" w:dyaOrig="408" w14:anchorId="0F6B06F8">
                <v:shape id="_x0000_i1148" type="#_x0000_t75" style="width:20.55pt;height:20.55pt" o:ole="" fillcolor="window">
                  <v:imagedata r:id="rId11" o:title=""/>
                </v:shape>
                <o:OLEObject Type="Embed" ProgID="Equation.3" ShapeID="_x0000_i1148" DrawAspect="Content" ObjectID="_1813122425" r:id="rId142"/>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6CFFDF6B" w14:textId="77777777" w:rsidR="00680042" w:rsidRDefault="00680042" w:rsidP="00680042">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2F2AFFDD"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nil"/>
              <w:right w:val="single" w:sz="4" w:space="0" w:color="auto"/>
            </w:tcBorders>
            <w:hideMark/>
          </w:tcPr>
          <w:p w14:paraId="1FA67BA8" w14:textId="77777777" w:rsidR="00680042" w:rsidRDefault="00680042" w:rsidP="00680042">
            <w:pPr>
              <w:pStyle w:val="TAC"/>
              <w:spacing w:line="276" w:lineRule="auto"/>
              <w:rPr>
                <w:rFonts w:cs="v4.2.0"/>
              </w:rPr>
            </w:pPr>
            <w:r>
              <w:t>-98</w:t>
            </w:r>
          </w:p>
        </w:tc>
      </w:tr>
      <w:tr w:rsidR="00680042" w14:paraId="5C579BA1" w14:textId="77777777" w:rsidTr="005C1D22">
        <w:trPr>
          <w:cantSplit/>
        </w:trPr>
        <w:tc>
          <w:tcPr>
            <w:tcW w:w="2245" w:type="dxa"/>
            <w:tcBorders>
              <w:top w:val="single" w:sz="4" w:space="0" w:color="auto"/>
              <w:left w:val="single" w:sz="4" w:space="0" w:color="auto"/>
              <w:bottom w:val="nil"/>
              <w:right w:val="single" w:sz="4" w:space="0" w:color="auto"/>
            </w:tcBorders>
            <w:hideMark/>
          </w:tcPr>
          <w:p w14:paraId="21853EEC" w14:textId="77777777" w:rsidR="00680042" w:rsidRDefault="00680042" w:rsidP="00680042">
            <w:pPr>
              <w:pStyle w:val="TAL"/>
              <w:spacing w:line="276" w:lineRule="auto"/>
            </w:pPr>
            <w:r>
              <w:rPr>
                <w:position w:val="-12"/>
              </w:rPr>
              <w:object w:dxaOrig="804" w:dyaOrig="312" w14:anchorId="17F7043B">
                <v:shape id="_x0000_i1149" type="#_x0000_t75" style="width:41.15pt;height:15.45pt" o:ole="" fillcolor="window">
                  <v:imagedata r:id="rId16" o:title=""/>
                </v:shape>
                <o:OLEObject Type="Embed" ProgID="Equation.3" ShapeID="_x0000_i1149" DrawAspect="Content" ObjectID="_1813122426" r:id="rId143"/>
              </w:object>
            </w:r>
          </w:p>
        </w:tc>
        <w:tc>
          <w:tcPr>
            <w:tcW w:w="1530" w:type="dxa"/>
            <w:tcBorders>
              <w:top w:val="single" w:sz="4" w:space="0" w:color="auto"/>
              <w:left w:val="single" w:sz="4" w:space="0" w:color="auto"/>
              <w:bottom w:val="nil"/>
              <w:right w:val="single" w:sz="4" w:space="0" w:color="auto"/>
            </w:tcBorders>
            <w:hideMark/>
          </w:tcPr>
          <w:p w14:paraId="0FCBAE11"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3E17CD9"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nil"/>
              <w:right w:val="single" w:sz="4" w:space="0" w:color="auto"/>
            </w:tcBorders>
            <w:hideMark/>
          </w:tcPr>
          <w:p w14:paraId="4C7F4CED" w14:textId="77777777" w:rsidR="00680042" w:rsidRDefault="00680042" w:rsidP="00680042">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4AB6ED80" w14:textId="77777777" w:rsidR="00680042" w:rsidRDefault="00680042" w:rsidP="00680042">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66C21353" w14:textId="77777777" w:rsidR="00680042" w:rsidRDefault="00680042" w:rsidP="00680042">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3E6C5076" w14:textId="77777777" w:rsidR="00680042" w:rsidRDefault="00680042" w:rsidP="00680042">
            <w:pPr>
              <w:pStyle w:val="TAC"/>
              <w:spacing w:line="276" w:lineRule="auto"/>
            </w:pPr>
            <w:r>
              <w:t>12</w:t>
            </w:r>
          </w:p>
        </w:tc>
      </w:tr>
      <w:tr w:rsidR="00680042" w14:paraId="28ACE885" w14:textId="77777777" w:rsidTr="005C1D22">
        <w:trPr>
          <w:cantSplit/>
        </w:trPr>
        <w:tc>
          <w:tcPr>
            <w:tcW w:w="2245" w:type="dxa"/>
            <w:tcBorders>
              <w:top w:val="single" w:sz="4" w:space="0" w:color="auto"/>
              <w:left w:val="single" w:sz="4" w:space="0" w:color="auto"/>
              <w:bottom w:val="nil"/>
              <w:right w:val="single" w:sz="4" w:space="0" w:color="auto"/>
            </w:tcBorders>
            <w:hideMark/>
          </w:tcPr>
          <w:p w14:paraId="27FA4462" w14:textId="77777777" w:rsidR="00680042" w:rsidRDefault="00680042" w:rsidP="00680042">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71E35B9"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CFFD70A"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2DE99CDC" w14:textId="77777777" w:rsidR="00680042" w:rsidRDefault="00680042" w:rsidP="00680042">
            <w:pPr>
              <w:pStyle w:val="TAC"/>
              <w:spacing w:line="276" w:lineRule="auto"/>
            </w:pPr>
            <w:r>
              <w:rPr>
                <w:rFonts w:cs="Arial"/>
              </w:rPr>
              <w:t>-84</w:t>
            </w:r>
          </w:p>
        </w:tc>
        <w:tc>
          <w:tcPr>
            <w:tcW w:w="1261" w:type="dxa"/>
            <w:tcBorders>
              <w:top w:val="single" w:sz="4" w:space="0" w:color="auto"/>
              <w:left w:val="single" w:sz="4" w:space="0" w:color="auto"/>
              <w:bottom w:val="single" w:sz="4" w:space="0" w:color="auto"/>
              <w:right w:val="single" w:sz="4" w:space="0" w:color="auto"/>
            </w:tcBorders>
            <w:hideMark/>
          </w:tcPr>
          <w:p w14:paraId="76337212" w14:textId="77777777" w:rsidR="00680042" w:rsidRDefault="00680042" w:rsidP="00680042">
            <w:pPr>
              <w:pStyle w:val="TAC"/>
              <w:spacing w:line="276" w:lineRule="auto"/>
            </w:pPr>
            <w:r>
              <w:rPr>
                <w:rFonts w:cs="Arial"/>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2EAC07B0" w14:textId="77777777" w:rsidR="00680042" w:rsidRDefault="00680042" w:rsidP="00680042">
            <w:pPr>
              <w:pStyle w:val="TAC"/>
              <w:spacing w:line="276" w:lineRule="auto"/>
            </w:pPr>
            <w:r>
              <w:rPr>
                <w:rFonts w:cs="Arial"/>
              </w:rPr>
              <w:t>-102</w:t>
            </w:r>
          </w:p>
        </w:tc>
        <w:tc>
          <w:tcPr>
            <w:tcW w:w="1171" w:type="dxa"/>
            <w:tcBorders>
              <w:top w:val="single" w:sz="4" w:space="0" w:color="auto"/>
              <w:left w:val="single" w:sz="4" w:space="0" w:color="auto"/>
              <w:bottom w:val="single" w:sz="4" w:space="0" w:color="auto"/>
              <w:right w:val="single" w:sz="4" w:space="0" w:color="auto"/>
            </w:tcBorders>
            <w:hideMark/>
          </w:tcPr>
          <w:p w14:paraId="18AFBB30" w14:textId="77777777" w:rsidR="00680042" w:rsidRDefault="00680042" w:rsidP="00680042">
            <w:pPr>
              <w:pStyle w:val="TAC"/>
              <w:spacing w:line="276" w:lineRule="auto"/>
            </w:pPr>
            <w:r>
              <w:rPr>
                <w:rFonts w:cs="Arial"/>
              </w:rPr>
              <w:t>-86</w:t>
            </w:r>
          </w:p>
        </w:tc>
      </w:tr>
      <w:tr w:rsidR="00680042" w14:paraId="7C4A4403" w14:textId="77777777" w:rsidTr="005C1D22">
        <w:trPr>
          <w:cantSplit/>
        </w:trPr>
        <w:tc>
          <w:tcPr>
            <w:tcW w:w="2245" w:type="dxa"/>
            <w:tcBorders>
              <w:top w:val="single" w:sz="4" w:space="0" w:color="auto"/>
              <w:left w:val="single" w:sz="4" w:space="0" w:color="auto"/>
              <w:bottom w:val="nil"/>
              <w:right w:val="single" w:sz="4" w:space="0" w:color="auto"/>
            </w:tcBorders>
            <w:hideMark/>
          </w:tcPr>
          <w:p w14:paraId="0C61061E" w14:textId="77777777" w:rsidR="00680042" w:rsidRDefault="00680042" w:rsidP="00680042">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01347189" w14:textId="77777777" w:rsidR="00680042" w:rsidRDefault="00680042" w:rsidP="00680042">
            <w:pPr>
              <w:pStyle w:val="TAC"/>
              <w:spacing w:line="276" w:lineRule="auto"/>
              <w:rPr>
                <w:rFonts w:cs="v4.2.0"/>
              </w:rPr>
            </w:pPr>
            <w:r>
              <w:rPr>
                <w:rFonts w:cs="v4.2.0"/>
              </w:rPr>
              <w:t>dBm/9.36 MHz</w:t>
            </w:r>
          </w:p>
        </w:tc>
        <w:tc>
          <w:tcPr>
            <w:tcW w:w="1389" w:type="dxa"/>
            <w:tcBorders>
              <w:top w:val="single" w:sz="4" w:space="0" w:color="auto"/>
              <w:left w:val="single" w:sz="4" w:space="0" w:color="auto"/>
              <w:bottom w:val="single" w:sz="4" w:space="0" w:color="auto"/>
              <w:right w:val="single" w:sz="4" w:space="0" w:color="auto"/>
            </w:tcBorders>
            <w:hideMark/>
          </w:tcPr>
          <w:p w14:paraId="53F456EE"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5FB7D136" w14:textId="77777777" w:rsidR="00680042" w:rsidRDefault="00680042" w:rsidP="00680042">
            <w:pPr>
              <w:pStyle w:val="TAC"/>
              <w:spacing w:line="276" w:lineRule="auto"/>
            </w:pPr>
            <w:r>
              <w:rPr>
                <w:rFonts w:cs="Arial"/>
              </w:rPr>
              <w:t>-55.88</w:t>
            </w:r>
          </w:p>
        </w:tc>
        <w:tc>
          <w:tcPr>
            <w:tcW w:w="1261" w:type="dxa"/>
            <w:tcBorders>
              <w:top w:val="single" w:sz="4" w:space="0" w:color="auto"/>
              <w:left w:val="single" w:sz="4" w:space="0" w:color="auto"/>
              <w:bottom w:val="single" w:sz="4" w:space="0" w:color="auto"/>
              <w:right w:val="single" w:sz="4" w:space="0" w:color="auto"/>
            </w:tcBorders>
            <w:hideMark/>
          </w:tcPr>
          <w:p w14:paraId="29E1E760" w14:textId="77777777" w:rsidR="00680042" w:rsidRDefault="00680042" w:rsidP="00680042">
            <w:pPr>
              <w:pStyle w:val="TAC"/>
              <w:spacing w:line="276" w:lineRule="auto"/>
            </w:pPr>
            <w:r>
              <w:rPr>
                <w:rFonts w:cs="Arial"/>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5A7610C9" w14:textId="77777777" w:rsidR="00680042" w:rsidRDefault="00680042" w:rsidP="00680042">
            <w:pPr>
              <w:pStyle w:val="TAC"/>
              <w:spacing w:line="276" w:lineRule="auto"/>
            </w:pPr>
            <w:r>
              <w:rPr>
                <w:rFonts w:cs="Arial"/>
              </w:rPr>
              <w:t>-68.60</w:t>
            </w:r>
          </w:p>
        </w:tc>
        <w:tc>
          <w:tcPr>
            <w:tcW w:w="1171" w:type="dxa"/>
            <w:tcBorders>
              <w:top w:val="single" w:sz="4" w:space="0" w:color="auto"/>
              <w:left w:val="single" w:sz="4" w:space="0" w:color="auto"/>
              <w:bottom w:val="single" w:sz="4" w:space="0" w:color="auto"/>
              <w:right w:val="single" w:sz="4" w:space="0" w:color="auto"/>
            </w:tcBorders>
            <w:hideMark/>
          </w:tcPr>
          <w:p w14:paraId="7E6ED0B9" w14:textId="77777777" w:rsidR="00680042" w:rsidRDefault="00680042" w:rsidP="00680042">
            <w:pPr>
              <w:pStyle w:val="TAC"/>
              <w:spacing w:line="276" w:lineRule="auto"/>
            </w:pPr>
            <w:r>
              <w:rPr>
                <w:rFonts w:cs="Arial"/>
              </w:rPr>
              <w:t>-57.78</w:t>
            </w:r>
          </w:p>
        </w:tc>
      </w:tr>
      <w:tr w:rsidR="00680042" w14:paraId="6F385317"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8201C34" w14:textId="77777777" w:rsidR="00680042" w:rsidRDefault="00680042" w:rsidP="00680042">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12E6CD23" w14:textId="77777777" w:rsidR="00680042" w:rsidRDefault="00680042" w:rsidP="00680042">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3B586DD0"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4A79A3F2" w14:textId="77777777" w:rsidR="00680042" w:rsidRDefault="00680042" w:rsidP="00680042">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37935D85" w14:textId="77777777" w:rsidR="00680042" w:rsidRDefault="00680042" w:rsidP="00680042">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2B7792A8" w14:textId="77777777" w:rsidR="00680042" w:rsidRDefault="00680042" w:rsidP="00680042">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2541FA9E" w14:textId="77777777" w:rsidR="00680042" w:rsidRDefault="00680042" w:rsidP="00680042">
            <w:pPr>
              <w:pStyle w:val="TAC"/>
              <w:spacing w:line="276" w:lineRule="auto"/>
              <w:rPr>
                <w:rFonts w:cs="Arial"/>
              </w:rPr>
            </w:pPr>
            <w:r>
              <w:t>0</w:t>
            </w:r>
          </w:p>
        </w:tc>
      </w:tr>
      <w:tr w:rsidR="00680042" w14:paraId="5CE0C289"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ED8956F" w14:textId="77777777" w:rsidR="00680042" w:rsidRDefault="00680042" w:rsidP="00680042">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35E9BBBC"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2D3F12A"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7D7B83D" w14:textId="77777777" w:rsidR="00680042" w:rsidRDefault="00680042" w:rsidP="00680042">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29C3F027" w14:textId="77777777" w:rsidR="00680042" w:rsidRDefault="00680042" w:rsidP="00680042">
            <w:pPr>
              <w:pStyle w:val="TAC"/>
              <w:spacing w:line="276" w:lineRule="auto"/>
              <w:rPr>
                <w:rFonts w:cs="Arial"/>
              </w:rPr>
            </w:pPr>
            <w:r>
              <w:rPr>
                <w:rFonts w:cs="Arial"/>
              </w:rPr>
              <w:t>Not sent</w:t>
            </w:r>
          </w:p>
        </w:tc>
      </w:tr>
      <w:tr w:rsidR="00680042" w14:paraId="0A6979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593EEB7" w14:textId="77777777" w:rsidR="00680042" w:rsidRDefault="00680042" w:rsidP="00680042">
            <w:pPr>
              <w:pStyle w:val="TAL"/>
              <w:spacing w:line="276" w:lineRule="auto"/>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0739C05F"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D95A07A"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03A495B" w14:textId="77777777" w:rsidR="00680042" w:rsidRDefault="00680042" w:rsidP="00680042">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571CE426" w14:textId="77777777" w:rsidR="00680042" w:rsidRDefault="00680042" w:rsidP="00680042">
            <w:pPr>
              <w:pStyle w:val="TAC"/>
              <w:spacing w:line="276" w:lineRule="auto"/>
            </w:pPr>
            <w:r>
              <w:t>48</w:t>
            </w:r>
          </w:p>
        </w:tc>
      </w:tr>
      <w:tr w:rsidR="00680042" w14:paraId="7DD7269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B69B042" w14:textId="77777777" w:rsidR="00680042" w:rsidRDefault="00680042" w:rsidP="00680042">
            <w:pPr>
              <w:pStyle w:val="TAL"/>
              <w:spacing w:line="276" w:lineRule="auto"/>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709B7BC3"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7E7D2FD"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3960429" w14:textId="77777777" w:rsidR="00680042" w:rsidRDefault="00680042" w:rsidP="00680042">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1D2A60FA" w14:textId="77777777" w:rsidR="00680042" w:rsidRDefault="00680042" w:rsidP="00680042">
            <w:pPr>
              <w:pStyle w:val="TAC"/>
              <w:spacing w:line="276" w:lineRule="auto"/>
            </w:pPr>
            <w:r>
              <w:t>44</w:t>
            </w:r>
          </w:p>
        </w:tc>
      </w:tr>
      <w:tr w:rsidR="00680042" w14:paraId="5450840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1F16665" w14:textId="77777777" w:rsidR="00680042" w:rsidRDefault="00680042" w:rsidP="00680042">
            <w:pPr>
              <w:pStyle w:val="TAL"/>
              <w:spacing w:line="276" w:lineRule="auto"/>
            </w:pPr>
            <w:r>
              <w:t>Thresh</w:t>
            </w:r>
            <w:r>
              <w:rPr>
                <w:vertAlign w:val="subscript"/>
              </w:rPr>
              <w:t>x, lowP</w:t>
            </w:r>
          </w:p>
        </w:tc>
        <w:tc>
          <w:tcPr>
            <w:tcW w:w="1530" w:type="dxa"/>
            <w:tcBorders>
              <w:top w:val="single" w:sz="4" w:space="0" w:color="auto"/>
              <w:left w:val="single" w:sz="4" w:space="0" w:color="auto"/>
              <w:bottom w:val="single" w:sz="4" w:space="0" w:color="auto"/>
              <w:right w:val="single" w:sz="4" w:space="0" w:color="auto"/>
            </w:tcBorders>
            <w:hideMark/>
          </w:tcPr>
          <w:p w14:paraId="64F21937"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6BE3BBB"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B064C3A" w14:textId="77777777" w:rsidR="00680042" w:rsidRDefault="00680042" w:rsidP="00680042">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7BA717FF" w14:textId="77777777" w:rsidR="00680042" w:rsidRDefault="00680042" w:rsidP="00680042">
            <w:pPr>
              <w:pStyle w:val="TAC"/>
              <w:spacing w:line="276" w:lineRule="auto"/>
            </w:pPr>
            <w:r>
              <w:t>50</w:t>
            </w:r>
          </w:p>
        </w:tc>
      </w:tr>
      <w:tr w:rsidR="00680042" w14:paraId="485F1CC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2FE6CEA6" w14:textId="77777777" w:rsidR="00680042" w:rsidRDefault="00680042" w:rsidP="00680042">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4928DAC"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551D162"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EDA6488" w14:textId="77777777" w:rsidR="00680042" w:rsidRDefault="00680042" w:rsidP="00680042">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4B4F9DA2" w14:textId="77777777" w:rsidR="00680042" w:rsidRDefault="00680042" w:rsidP="00680042">
            <w:pPr>
              <w:pStyle w:val="TAC"/>
              <w:spacing w:line="276" w:lineRule="auto"/>
            </w:pPr>
            <w:r>
              <w:t>3</w:t>
            </w:r>
          </w:p>
        </w:tc>
      </w:tr>
      <w:tr w:rsidR="00680042" w14:paraId="1201CFF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3E0D338" w14:textId="77777777" w:rsidR="00680042" w:rsidRDefault="00680042" w:rsidP="00680042">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313D0A7" w14:textId="77777777" w:rsidR="00680042" w:rsidRDefault="00680042" w:rsidP="00680042">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0A38712F"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25ADBBC" w14:textId="77777777" w:rsidR="00680042" w:rsidRDefault="00680042" w:rsidP="00680042">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2AC95F5" w14:textId="77777777" w:rsidR="00680042" w:rsidRDefault="00680042" w:rsidP="00680042">
            <w:pPr>
              <w:pStyle w:val="TAC"/>
              <w:spacing w:line="276" w:lineRule="auto"/>
            </w:pPr>
            <w:r>
              <w:t>5</w:t>
            </w:r>
          </w:p>
        </w:tc>
      </w:tr>
      <w:tr w:rsidR="00680042" w14:paraId="30ED4A5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A940926" w14:textId="77777777" w:rsidR="00680042" w:rsidRDefault="00680042" w:rsidP="00680042">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4C2FEF84"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6046654"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51D69A61" w14:textId="77777777" w:rsidR="00680042" w:rsidRDefault="00680042" w:rsidP="00680042">
            <w:pPr>
              <w:pStyle w:val="TAC"/>
              <w:spacing w:line="276" w:lineRule="auto"/>
            </w:pPr>
            <w:r>
              <w:rPr>
                <w:rFonts w:cs="v4.2.0"/>
              </w:rPr>
              <w:t>AWGN</w:t>
            </w:r>
          </w:p>
        </w:tc>
      </w:tr>
      <w:tr w:rsidR="00680042" w14:paraId="67F98242" w14:textId="77777777" w:rsidTr="005C1D22">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1A4AA46F" w14:textId="77777777" w:rsidR="00680042" w:rsidRDefault="00680042" w:rsidP="00680042">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3C92F736" w14:textId="77777777" w:rsidR="00680042" w:rsidRDefault="00680042" w:rsidP="00680042">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7A69FE62">
                <v:shape id="_x0000_i1150" type="#_x0000_t75" style="width:20.55pt;height:20.55pt" o:ole="" fillcolor="window">
                  <v:imagedata r:id="rId11" o:title=""/>
                </v:shape>
                <o:OLEObject Type="Embed" ProgID="Equation.3" ShapeID="_x0000_i1150" DrawAspect="Content" ObjectID="_1813122427" r:id="rId144"/>
              </w:object>
            </w:r>
            <w:r>
              <w:t xml:space="preserve"> to be fulfilled.</w:t>
            </w:r>
          </w:p>
          <w:p w14:paraId="6D22B7FE" w14:textId="77777777" w:rsidR="00680042" w:rsidRDefault="00680042" w:rsidP="00680042">
            <w:pPr>
              <w:pStyle w:val="TAN"/>
              <w:spacing w:line="276" w:lineRule="auto"/>
              <w:rPr>
                <w:rFonts w:cs="v4.2.0"/>
              </w:rPr>
            </w:pPr>
            <w:r>
              <w:t>Note 3:</w:t>
            </w:r>
            <w:r>
              <w:tab/>
              <w:t>SS-RSRP levels have been derived from other parameters for information purposes. They are not settable parameters themselves.</w:t>
            </w:r>
          </w:p>
        </w:tc>
      </w:tr>
    </w:tbl>
    <w:p w14:paraId="6A0708E6" w14:textId="77777777" w:rsidR="00680042" w:rsidRDefault="00680042" w:rsidP="00680042"/>
    <w:p w14:paraId="001080A4" w14:textId="77777777" w:rsidR="00FA4D32" w:rsidRDefault="00FA4D32" w:rsidP="00FA4D32">
      <w:pPr>
        <w:pStyle w:val="Heading5"/>
      </w:pPr>
      <w:r>
        <w:lastRenderedPageBreak/>
        <w:t>A.14.1.9.3</w:t>
      </w:r>
      <w:r>
        <w:tab/>
        <w:t>Test Requirements</w:t>
      </w:r>
    </w:p>
    <w:p w14:paraId="524CB8DA" w14:textId="433C2843" w:rsidR="007810B5" w:rsidRDefault="007810B5" w:rsidP="007810B5">
      <w:r>
        <w:t xml:space="preserve">The cell reselection delay to an already detected lower priority cell for UE fulfilling low mobility relaxed measurements is defined as the time from the beginning of time period T1, to the moment when the UE camps on </w:t>
      </w:r>
      <w:r>
        <w:rPr>
          <w:rFonts w:hint="eastAsia"/>
          <w:lang w:eastAsia="ko-KR"/>
        </w:rPr>
        <w:t>C</w:t>
      </w:r>
      <w:r>
        <w:t xml:space="preserve">ell 1, and starts to send preambles on the PRACH for sending the </w:t>
      </w:r>
      <w:r>
        <w:rPr>
          <w:i/>
        </w:rPr>
        <w:t>RRCSetupRequest</w:t>
      </w:r>
      <w:r>
        <w:t xml:space="preserve"> message to perform a Tracking Area Update procedure on </w:t>
      </w:r>
      <w:r>
        <w:rPr>
          <w:rFonts w:hint="eastAsia"/>
          <w:lang w:eastAsia="ko-KR"/>
        </w:rPr>
        <w:t>C</w:t>
      </w:r>
      <w:r>
        <w:t>ell 1.</w:t>
      </w:r>
    </w:p>
    <w:p w14:paraId="645C754F" w14:textId="77777777" w:rsidR="007810B5" w:rsidRDefault="007810B5" w:rsidP="007810B5">
      <w:r>
        <w:t>The cell re-selection delay to a lower priority cell for UE fulfilling low mobility relaxed measurements shall be less than 17s.</w:t>
      </w:r>
    </w:p>
    <w:p w14:paraId="4A0D4A0A" w14:textId="611D339E" w:rsidR="007810B5" w:rsidRDefault="007810B5" w:rsidP="007810B5">
      <w:r>
        <w:t xml:space="preserve">The cell reselection delay to an already detected higher priority cell for UE fulfilling low mobility relaxed measurements is defined as the time from the beginning of time period T2, to the moment when the UE camps on </w:t>
      </w:r>
      <w:r>
        <w:rPr>
          <w:rFonts w:hint="eastAsia"/>
          <w:lang w:eastAsia="ko-KR"/>
        </w:rPr>
        <w:t>C</w:t>
      </w:r>
      <w:r>
        <w:t xml:space="preserve">ell 2, and starts to send preambles on the PRACH for sending the RRCSetupRequest message to perform a Tracking Area Update procedure on </w:t>
      </w:r>
      <w:r>
        <w:rPr>
          <w:rFonts w:hint="eastAsia"/>
          <w:lang w:eastAsia="ko-KR"/>
        </w:rPr>
        <w:t>C</w:t>
      </w:r>
      <w:r>
        <w:t>ell 2.</w:t>
      </w:r>
    </w:p>
    <w:p w14:paraId="7ADE4283" w14:textId="77777777" w:rsidR="007810B5" w:rsidRDefault="007810B5" w:rsidP="007810B5">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EDA37E7" w14:textId="3852252B" w:rsidR="00FA4D32" w:rsidRDefault="007810B5" w:rsidP="00FA4D32">
      <w:pPr>
        <w:rPr>
          <w:rFonts w:cs="v4.2.0"/>
        </w:rPr>
      </w:pPr>
      <w:r>
        <w:rPr>
          <w:rFonts w:cs="v4.2.0"/>
        </w:rPr>
        <w:t>This test is to verify the requirement for the inter frequency NR cell reselection requirements specified in clause 4.2C.2.</w:t>
      </w:r>
      <w:r>
        <w:rPr>
          <w:rFonts w:cs="v4.2.0" w:hint="eastAsia"/>
          <w:lang w:eastAsia="ko-KR"/>
        </w:rPr>
        <w:t>8</w:t>
      </w:r>
      <w:r>
        <w:rPr>
          <w:rFonts w:cs="v4.2.0"/>
        </w:rPr>
        <w:t xml:space="preserve">, </w:t>
      </w:r>
      <w:r>
        <w:t>for UE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657EC1C6" w14:textId="7879E8D8" w:rsidR="007810B5" w:rsidRDefault="007810B5" w:rsidP="007810B5">
      <w:r>
        <w:t xml:space="preserve">The test scenario comprises of 2 cells on 2 different NR carriers respectively as given in tables A.14.1.10.2-1, A.14.1.10.2-2 and A.14.1.10.2-3.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ell 1.</w:t>
      </w:r>
    </w:p>
    <w:p w14:paraId="4ADCA65D" w14:textId="77777777" w:rsidR="007810B5" w:rsidRDefault="007810B5" w:rsidP="007810B5">
      <w:r>
        <w:t xml:space="preserve">As specified in the Test Purpose, the UE is configured with the relaxed measurement criterion for </w:t>
      </w:r>
      <w:r>
        <w:rPr>
          <w:noProof/>
        </w:rPr>
        <w:t xml:space="preserve">UE not-at-cell edge as defined in clause 5.2.4.9.2 in </w:t>
      </w:r>
      <w:r>
        <w:rPr>
          <w:rFonts w:hint="eastAsia"/>
          <w:lang w:eastAsia="ko-KR"/>
        </w:rPr>
        <w:t xml:space="preserve">TS 38.304 </w:t>
      </w:r>
      <w:r>
        <w:rPr>
          <w:noProof/>
        </w:rPr>
        <w:t>[1]. So, Cell 2 and Cell 1configures the UE as follows</w:t>
      </w:r>
      <w:r>
        <w:t>:</w:t>
      </w:r>
    </w:p>
    <w:p w14:paraId="0DE72B09" w14:textId="674CDDF4" w:rsidR="007810B5" w:rsidRDefault="007810B5" w:rsidP="007810B5">
      <w:pPr>
        <w:pStyle w:val="B10"/>
        <w:rPr>
          <w:noProof/>
        </w:rPr>
      </w:pPr>
      <w:r>
        <w:rPr>
          <w:i/>
          <w:iCs/>
        </w:rPr>
        <w:tab/>
        <w:t xml:space="preserve">cellEdgeEvaluation </w:t>
      </w:r>
      <w:r>
        <w:rPr>
          <w:rFonts w:hint="eastAsia"/>
          <w:lang w:eastAsia="ko-KR"/>
        </w:rPr>
        <w:t xml:space="preserve">TS 38.331 </w:t>
      </w:r>
      <w:r>
        <w:t>[2] criterion is configured according to the parameters listed in Table A.14.1.9.2-3;</w:t>
      </w:r>
    </w:p>
    <w:p w14:paraId="786AA54C" w14:textId="110633B3" w:rsidR="007810B5" w:rsidRDefault="007810B5" w:rsidP="007810B5">
      <w:pPr>
        <w:pStyle w:val="B10"/>
        <w:rPr>
          <w:noProof/>
        </w:rPr>
      </w:pPr>
      <w:r>
        <w:rPr>
          <w:i/>
          <w:iCs/>
        </w:rPr>
        <w:tab/>
        <w:t xml:space="preserve">lowMobilityEvalutation </w:t>
      </w:r>
      <w:r>
        <w:rPr>
          <w:rFonts w:hint="eastAsia"/>
          <w:lang w:eastAsia="ko-KR"/>
        </w:rPr>
        <w:t xml:space="preserve">TS 38.331 </w:t>
      </w:r>
      <w:r>
        <w:t xml:space="preserve">[2] criterion is not configured; </w:t>
      </w:r>
    </w:p>
    <w:p w14:paraId="2FD23573" w14:textId="58B073D2" w:rsidR="00FA4D32" w:rsidRDefault="007810B5" w:rsidP="007810B5">
      <w:pPr>
        <w:pStyle w:val="B10"/>
        <w:rPr>
          <w:noProof/>
        </w:rPr>
      </w:pPr>
      <w:r>
        <w:rPr>
          <w:i/>
          <w:iCs/>
        </w:rPr>
        <w:tab/>
        <w:t>combineRelaxedMeasCondition</w:t>
      </w:r>
      <w:r>
        <w:t xml:space="preserve"> </w:t>
      </w:r>
      <w:r>
        <w:rPr>
          <w:rFonts w:hint="eastAsia"/>
          <w:lang w:eastAsia="ko-KR"/>
        </w:rPr>
        <w:t xml:space="preserve">TS 38.331 </w:t>
      </w:r>
      <w:r>
        <w:t>[2] is not configured;</w:t>
      </w:r>
    </w:p>
    <w:p w14:paraId="2E59502D" w14:textId="77777777" w:rsidR="00FA4D32" w:rsidRDefault="00FA4D32" w:rsidP="00FA4D32">
      <w:pPr>
        <w:pStyle w:val="TH"/>
      </w:pPr>
      <w:r>
        <w:lastRenderedPageBreak/>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A26C7" w:rsidRPr="007479E8" w14:paraId="1838DCC8"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65D86EE" w14:textId="77777777" w:rsidR="005A26C7" w:rsidRPr="007479E8" w:rsidRDefault="005A26C7"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D0E49FB" w14:textId="77777777" w:rsidR="005A26C7" w:rsidRPr="007479E8" w:rsidRDefault="005A26C7" w:rsidP="005C1D22">
            <w:pPr>
              <w:pStyle w:val="TAH"/>
              <w:rPr>
                <w:lang w:eastAsia="zh-TW"/>
              </w:rPr>
            </w:pPr>
            <w:r w:rsidRPr="007479E8">
              <w:rPr>
                <w:lang w:eastAsia="zh-TW"/>
              </w:rPr>
              <w:t>Description</w:t>
            </w:r>
          </w:p>
        </w:tc>
      </w:tr>
      <w:tr w:rsidR="005A26C7" w:rsidRPr="007479E8" w14:paraId="75D23329"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87A99C7" w14:textId="77777777" w:rsidR="005A26C7" w:rsidRPr="007479E8" w:rsidRDefault="005A26C7"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26A5F2D" w14:textId="77777777" w:rsidR="005A26C7" w:rsidRPr="007479E8" w:rsidRDefault="005A26C7"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5A26C7" w:rsidRPr="007479E8" w14:paraId="7EC2CE2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01A8CD" w14:textId="77777777" w:rsidR="005A26C7" w:rsidRPr="007479E8" w:rsidRDefault="005A26C7"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6B59286" w14:textId="77777777" w:rsidR="005A26C7" w:rsidRPr="007479E8" w:rsidRDefault="005A26C7"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5A26C7" w:rsidRPr="007479E8" w14:paraId="71372A26"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26CC10F" w14:textId="2C4C356E" w:rsidR="005A26C7" w:rsidRPr="007479E8" w:rsidRDefault="005A26C7"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08DA7A51" w14:textId="77777777" w:rsidR="00FA4D32" w:rsidRDefault="00FA4D32" w:rsidP="00FA4D32">
      <w:pPr>
        <w:pStyle w:val="TH"/>
      </w:pPr>
      <w:r>
        <w:t>Table A.14.1.10.2-2: General test parameters for FR1 inter frequency NR cell re-selection test case for 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5A26C7" w14:paraId="40B04F6C"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8DE5071" w14:textId="77777777" w:rsidR="005A26C7" w:rsidRDefault="005A26C7" w:rsidP="005C1D22">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3C0FBBC" w14:textId="77777777" w:rsidR="005A26C7" w:rsidRDefault="005A26C7" w:rsidP="005C1D22">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1D86185E" w14:textId="77777777" w:rsidR="005A26C7" w:rsidRDefault="005A26C7" w:rsidP="005C1D22">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C61830C" w14:textId="77777777" w:rsidR="005A26C7" w:rsidRDefault="005A26C7" w:rsidP="005C1D22">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03ED4658" w14:textId="77777777" w:rsidR="005A26C7" w:rsidRDefault="005A26C7" w:rsidP="005C1D22">
            <w:pPr>
              <w:pStyle w:val="TAH"/>
              <w:spacing w:line="254" w:lineRule="auto"/>
            </w:pPr>
            <w:r>
              <w:t>Comment</w:t>
            </w:r>
          </w:p>
        </w:tc>
      </w:tr>
      <w:tr w:rsidR="005A26C7" w14:paraId="21E1CCD6"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6E3B794" w14:textId="77777777" w:rsidR="005A26C7" w:rsidRDefault="005A26C7" w:rsidP="005C1D22">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29067E56"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9296D59"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554F3CE"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71A0511" w14:textId="77777777" w:rsidR="005A26C7" w:rsidRDefault="005A26C7"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C415835" w14:textId="46B12BA8" w:rsidR="005A26C7" w:rsidRDefault="007810B5" w:rsidP="005C1D22">
            <w:pPr>
              <w:pStyle w:val="TAC"/>
              <w:spacing w:line="254" w:lineRule="auto"/>
            </w:pPr>
            <w:r>
              <w:t xml:space="preserve">The UE camps on </w:t>
            </w:r>
            <w:r>
              <w:rPr>
                <w:rFonts w:hint="eastAsia"/>
                <w:lang w:eastAsia="ko-KR"/>
              </w:rPr>
              <w:t>C</w:t>
            </w:r>
            <w:r>
              <w:t xml:space="preserve">ell 2 in the initial phase, it fulfills Not-at-cell edge relaxation measurements criterion, and during T1 period the UE reselects to </w:t>
            </w:r>
            <w:r>
              <w:rPr>
                <w:rFonts w:hint="eastAsia"/>
                <w:lang w:eastAsia="ko-KR"/>
              </w:rPr>
              <w:t>C</w:t>
            </w:r>
            <w:r>
              <w:t>ell 1</w:t>
            </w:r>
          </w:p>
        </w:tc>
      </w:tr>
      <w:tr w:rsidR="005A26C7" w14:paraId="49B42688"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E7BF0A7"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3CC1860"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7CFEF51"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F1CEB77"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382036F" w14:textId="77777777" w:rsidR="005A26C7" w:rsidRDefault="005A26C7"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DCA6C94" w14:textId="77777777" w:rsidR="005A26C7" w:rsidRDefault="005A26C7" w:rsidP="005C1D22">
            <w:pPr>
              <w:spacing w:after="0"/>
              <w:rPr>
                <w:rFonts w:ascii="Arial" w:hAnsi="Arial"/>
                <w:sz w:val="18"/>
              </w:rPr>
            </w:pPr>
          </w:p>
        </w:tc>
      </w:tr>
      <w:tr w:rsidR="005A26C7" w14:paraId="635477F4" w14:textId="77777777" w:rsidTr="005C1D22">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F371529" w14:textId="77777777" w:rsidR="005A26C7" w:rsidRDefault="005A26C7" w:rsidP="005C1D22">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F339300"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9B16F5"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0CC7213"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E40F7CE" w14:textId="77777777" w:rsidR="005A26C7" w:rsidRDefault="005A26C7" w:rsidP="005C1D22">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D6F5673" w14:textId="15E496BD" w:rsidR="005A26C7" w:rsidRDefault="007810B5" w:rsidP="005C1D22">
            <w:pPr>
              <w:pStyle w:val="TAC"/>
              <w:spacing w:line="254" w:lineRule="auto"/>
            </w:pPr>
            <w:r>
              <w:t xml:space="preserve">The UE shall perform reselection to </w:t>
            </w:r>
            <w:r>
              <w:rPr>
                <w:rFonts w:hint="eastAsia"/>
                <w:lang w:eastAsia="ko-KR"/>
              </w:rPr>
              <w:t>C</w:t>
            </w:r>
            <w:r>
              <w:t>ell 1 during T1</w:t>
            </w:r>
          </w:p>
        </w:tc>
      </w:tr>
      <w:tr w:rsidR="005A26C7" w14:paraId="5AA7B746" w14:textId="77777777" w:rsidTr="005C1D22">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A8AC759"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90E76E6"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AF44007"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7492ABA"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CF907C5" w14:textId="77777777" w:rsidR="005A26C7" w:rsidRDefault="005A26C7" w:rsidP="005C1D22">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8AC077A" w14:textId="77777777" w:rsidR="005A26C7" w:rsidRDefault="005A26C7" w:rsidP="005C1D22">
            <w:pPr>
              <w:spacing w:after="0"/>
              <w:rPr>
                <w:rFonts w:ascii="Arial" w:hAnsi="Arial"/>
                <w:sz w:val="18"/>
              </w:rPr>
            </w:pPr>
          </w:p>
        </w:tc>
      </w:tr>
      <w:tr w:rsidR="005A26C7" w14:paraId="3477F37C"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6F2EDE1B" w14:textId="77777777" w:rsidR="005A26C7" w:rsidRDefault="005A26C7" w:rsidP="005C1D22">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740B9E4D"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CC4F0C5"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A55BF10"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68F8847" w14:textId="77777777" w:rsidR="005A26C7" w:rsidRDefault="005A26C7"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B6BDFDD" w14:textId="7D7787CE" w:rsidR="005A26C7" w:rsidRDefault="007810B5" w:rsidP="005C1D22">
            <w:pPr>
              <w:pStyle w:val="TAC"/>
              <w:spacing w:line="254" w:lineRule="auto"/>
            </w:pPr>
            <w:r>
              <w:t xml:space="preserve">The UE shall perform reselection to </w:t>
            </w:r>
            <w:r>
              <w:rPr>
                <w:rFonts w:hint="eastAsia"/>
                <w:lang w:eastAsia="ko-KR"/>
              </w:rPr>
              <w:t>C</w:t>
            </w:r>
            <w:r>
              <w:t>ell 2 with higher priority during T2</w:t>
            </w:r>
          </w:p>
        </w:tc>
      </w:tr>
      <w:tr w:rsidR="005A26C7" w14:paraId="7CA8983D"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C4997C"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9412827"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3AE2E9E"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C3F440F"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222B310" w14:textId="77777777" w:rsidR="005A26C7" w:rsidRDefault="005A26C7"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83C4ED2" w14:textId="77777777" w:rsidR="005A26C7" w:rsidRDefault="005A26C7" w:rsidP="005C1D22">
            <w:pPr>
              <w:spacing w:after="0"/>
              <w:rPr>
                <w:rFonts w:ascii="Arial" w:hAnsi="Arial"/>
                <w:sz w:val="18"/>
              </w:rPr>
            </w:pPr>
          </w:p>
        </w:tc>
      </w:tr>
      <w:tr w:rsidR="005A26C7" w14:paraId="17B36B6E"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AE56713" w14:textId="77777777" w:rsidR="005A26C7" w:rsidRDefault="005A26C7" w:rsidP="005C1D22">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7DB03B1C" w14:textId="77777777" w:rsidR="005A26C7" w:rsidRDefault="005A26C7" w:rsidP="005C1D22">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CD8A112" w14:textId="77777777" w:rsidR="005A26C7" w:rsidRDefault="005A26C7" w:rsidP="005C1D22">
            <w:pPr>
              <w:pStyle w:val="TAC"/>
              <w:spacing w:line="254" w:lineRule="auto"/>
              <w:rPr>
                <w:rFonts w:cs="v4.2.0"/>
                <w:bCs/>
              </w:rPr>
            </w:pPr>
            <w:r>
              <w:t>1, 2</w:t>
            </w:r>
          </w:p>
        </w:tc>
        <w:tc>
          <w:tcPr>
            <w:tcW w:w="1135" w:type="dxa"/>
            <w:tcBorders>
              <w:top w:val="single" w:sz="4" w:space="0" w:color="auto"/>
              <w:left w:val="single" w:sz="4" w:space="0" w:color="auto"/>
              <w:bottom w:val="single" w:sz="4" w:space="0" w:color="auto"/>
              <w:right w:val="single" w:sz="4" w:space="0" w:color="auto"/>
            </w:tcBorders>
            <w:hideMark/>
          </w:tcPr>
          <w:p w14:paraId="4DA83223" w14:textId="77777777" w:rsidR="005A26C7" w:rsidRDefault="005A26C7" w:rsidP="005C1D22">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489859A2" w14:textId="77777777" w:rsidR="005A26C7" w:rsidRDefault="005A26C7" w:rsidP="005C1D22">
            <w:pPr>
              <w:pStyle w:val="TAC"/>
              <w:spacing w:line="254" w:lineRule="auto"/>
            </w:pPr>
          </w:p>
        </w:tc>
      </w:tr>
      <w:tr w:rsidR="005A26C7" w14:paraId="1ED3815F"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592D0AB0" w14:textId="77777777" w:rsidR="005A26C7" w:rsidRDefault="005A26C7" w:rsidP="005C1D22">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2FFFF6D4" w14:textId="77777777" w:rsidR="005A26C7" w:rsidRDefault="005A26C7"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ACE448"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BE59A6" w14:textId="77777777" w:rsidR="005A26C7" w:rsidRDefault="005A26C7" w:rsidP="005C1D22">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498217AF" w14:textId="77777777" w:rsidR="005A26C7" w:rsidRDefault="005A26C7" w:rsidP="005C1D22">
            <w:pPr>
              <w:pStyle w:val="TAC"/>
              <w:spacing w:line="254" w:lineRule="auto"/>
              <w:rPr>
                <w:rFonts w:cs="v4.2.0"/>
              </w:rPr>
            </w:pPr>
            <w:r>
              <w:rPr>
                <w:rFonts w:cs="v4.2.0"/>
              </w:rPr>
              <w:t>Asynchronous cells</w:t>
            </w:r>
          </w:p>
        </w:tc>
      </w:tr>
      <w:tr w:rsidR="005A26C7" w14:paraId="70C2D7AC"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316E976" w14:textId="77777777" w:rsidR="005A26C7" w:rsidRDefault="005A26C7" w:rsidP="005C1D22">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1072671" w14:textId="77777777" w:rsidR="005A26C7" w:rsidRDefault="005A26C7" w:rsidP="005C1D22">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A5A76F8" w14:textId="77777777" w:rsidR="005A26C7" w:rsidRDefault="005A26C7" w:rsidP="005C1D22">
            <w:pPr>
              <w:pStyle w:val="TAC"/>
              <w:spacing w:line="254" w:lineRule="auto"/>
              <w:rPr>
                <w:rFonts w:cs="v4.2.0"/>
              </w:rPr>
            </w:pPr>
            <w:r>
              <w:t>1, 2</w:t>
            </w:r>
          </w:p>
        </w:tc>
        <w:tc>
          <w:tcPr>
            <w:tcW w:w="1135" w:type="dxa"/>
            <w:tcBorders>
              <w:top w:val="single" w:sz="4" w:space="0" w:color="auto"/>
              <w:left w:val="single" w:sz="4" w:space="0" w:color="auto"/>
              <w:bottom w:val="single" w:sz="4" w:space="0" w:color="auto"/>
              <w:right w:val="single" w:sz="4" w:space="0" w:color="auto"/>
            </w:tcBorders>
            <w:hideMark/>
          </w:tcPr>
          <w:p w14:paraId="5B92F197" w14:textId="77777777" w:rsidR="005A26C7" w:rsidRDefault="005A26C7" w:rsidP="005C1D22">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2F4B2478" w14:textId="77777777" w:rsidR="005A26C7" w:rsidRDefault="005A26C7" w:rsidP="005C1D22">
            <w:pPr>
              <w:pStyle w:val="TAC"/>
              <w:spacing w:line="254" w:lineRule="auto"/>
            </w:pPr>
            <w:r>
              <w:rPr>
                <w:rFonts w:cs="v4.2.0"/>
              </w:rPr>
              <w:t>No additional delays in random access procedure.</w:t>
            </w:r>
          </w:p>
        </w:tc>
      </w:tr>
      <w:tr w:rsidR="005A26C7" w14:paraId="625ABF59" w14:textId="77777777" w:rsidTr="005C1D22">
        <w:trPr>
          <w:cantSplit/>
        </w:trPr>
        <w:tc>
          <w:tcPr>
            <w:tcW w:w="2804" w:type="dxa"/>
            <w:gridSpan w:val="2"/>
            <w:tcBorders>
              <w:top w:val="single" w:sz="4" w:space="0" w:color="auto"/>
              <w:left w:val="single" w:sz="4" w:space="0" w:color="auto"/>
              <w:bottom w:val="nil"/>
              <w:right w:val="single" w:sz="4" w:space="0" w:color="auto"/>
            </w:tcBorders>
          </w:tcPr>
          <w:p w14:paraId="7DD8D7A5" w14:textId="77777777" w:rsidR="005A26C7" w:rsidRDefault="005A26C7" w:rsidP="005C1D22">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02D5C005" w14:textId="77777777" w:rsidR="005A26C7" w:rsidRDefault="005A26C7"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D3422A8" w14:textId="77777777" w:rsidR="005A26C7" w:rsidRDefault="005A26C7" w:rsidP="005C1D22">
            <w:pPr>
              <w:pStyle w:val="TAC"/>
              <w:spacing w:line="254" w:lineRule="auto"/>
              <w:rPr>
                <w:rFonts w:cs="v4.2.0"/>
              </w:rPr>
            </w:pPr>
            <w:r>
              <w:rPr>
                <w:rFonts w:cs="v4.2.0"/>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342272A2" w14:textId="77777777" w:rsidR="005A26C7" w:rsidRDefault="005A26C7" w:rsidP="005C1D22">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2894750A" w14:textId="77777777" w:rsidR="005A26C7" w:rsidRDefault="005A26C7" w:rsidP="005C1D22">
            <w:pPr>
              <w:pStyle w:val="TAC"/>
              <w:spacing w:line="254" w:lineRule="auto"/>
              <w:rPr>
                <w:rFonts w:cs="v4.2.0"/>
              </w:rPr>
            </w:pPr>
          </w:p>
        </w:tc>
      </w:tr>
      <w:tr w:rsidR="005A26C7" w14:paraId="79B9F625" w14:textId="77777777" w:rsidTr="005C1D22">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4E6B9472" w14:textId="77777777" w:rsidR="005A26C7" w:rsidRDefault="005A26C7" w:rsidP="005C1D22">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02AAE76" w14:textId="77777777" w:rsidR="005A26C7" w:rsidRDefault="005A26C7" w:rsidP="005C1D22">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50739E90" w14:textId="77777777" w:rsidR="005A26C7" w:rsidRDefault="005A26C7" w:rsidP="005C1D22">
            <w:pPr>
              <w:pStyle w:val="TAC"/>
              <w:spacing w:line="254" w:lineRule="auto"/>
              <w:rPr>
                <w:rFonts w:cs="v4.2.0"/>
                <w:bCs/>
              </w:rPr>
            </w:pPr>
            <w:r>
              <w:rPr>
                <w:rFonts w:cs="v4.2.0"/>
                <w:bCs/>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E96CEE7" w14:textId="77777777" w:rsidR="005A26C7" w:rsidRDefault="005A26C7" w:rsidP="005C1D22">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A8C76E4" w14:textId="77777777" w:rsidR="005A26C7" w:rsidRDefault="005A26C7" w:rsidP="005C1D22">
            <w:pPr>
              <w:pStyle w:val="TAC"/>
              <w:spacing w:line="254" w:lineRule="auto"/>
              <w:rPr>
                <w:rFonts w:cs="v4.2.0"/>
                <w:bCs/>
              </w:rPr>
            </w:pPr>
            <w:r>
              <w:rPr>
                <w:rFonts w:cs="v4.2.0"/>
                <w:bCs/>
              </w:rPr>
              <w:t>Configured in SIB4 of Cell 1</w:t>
            </w:r>
          </w:p>
        </w:tc>
      </w:tr>
      <w:tr w:rsidR="005A26C7" w14:paraId="7162AD94" w14:textId="77777777" w:rsidTr="005C1D22">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6E24EA3E" w14:textId="77777777" w:rsidR="005A26C7" w:rsidRDefault="005A26C7" w:rsidP="005C1D22">
            <w:pPr>
              <w:spacing w:after="0"/>
              <w:rPr>
                <w:rFonts w:ascii="Arial" w:hAnsi="Arial" w:cs="v4.2.0"/>
                <w:sz w:val="18"/>
                <w:lang w:val="it-IT"/>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93B2FA8" w14:textId="77777777" w:rsidR="005A26C7" w:rsidRDefault="005A26C7" w:rsidP="005C1D22">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E9FFF80" w14:textId="77777777" w:rsidR="005A26C7" w:rsidRDefault="005A26C7" w:rsidP="005C1D22">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2B197F35" w14:textId="77777777" w:rsidR="005A26C7" w:rsidRDefault="005A26C7" w:rsidP="005C1D22">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C31E674" w14:textId="77777777" w:rsidR="005A26C7" w:rsidRDefault="005A26C7" w:rsidP="005C1D22">
            <w:pPr>
              <w:pStyle w:val="TAC"/>
              <w:spacing w:line="254" w:lineRule="auto"/>
              <w:rPr>
                <w:rFonts w:cs="v4.2.0"/>
                <w:bCs/>
              </w:rPr>
            </w:pPr>
            <w:r>
              <w:rPr>
                <w:rFonts w:cs="v4.2.0"/>
                <w:bCs/>
              </w:rPr>
              <w:t>Configured in SIB4 of Cell 2</w:t>
            </w:r>
          </w:p>
        </w:tc>
      </w:tr>
      <w:tr w:rsidR="005A26C7" w14:paraId="48305ECA"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1AA04DE" w14:textId="77777777" w:rsidR="005A26C7" w:rsidRDefault="005A26C7" w:rsidP="005C1D22">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289AD77"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6D0689A"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449A287" w14:textId="77777777" w:rsidR="005A26C7" w:rsidRDefault="005A26C7" w:rsidP="005C1D22">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27ECF2EE" w14:textId="77777777" w:rsidR="005A26C7" w:rsidRDefault="005A26C7" w:rsidP="005C1D22">
            <w:pPr>
              <w:pStyle w:val="TAC"/>
              <w:spacing w:line="254" w:lineRule="auto"/>
            </w:pPr>
            <w:r>
              <w:t>The value shall be used for all cells in the test.</w:t>
            </w:r>
          </w:p>
        </w:tc>
      </w:tr>
      <w:tr w:rsidR="005A26C7" w14:paraId="74D9DA18"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2B14C6B" w14:textId="77777777" w:rsidR="005A26C7" w:rsidRDefault="005A26C7" w:rsidP="005C1D22">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6CD60F6"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00DB122"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851482E" w14:textId="77777777" w:rsidR="005A26C7" w:rsidRDefault="005A26C7" w:rsidP="005C1D22">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414AFD07" w14:textId="77777777" w:rsidR="005A26C7" w:rsidRDefault="005A26C7" w:rsidP="005C1D22">
            <w:pPr>
              <w:pStyle w:val="TAC"/>
              <w:spacing w:line="254" w:lineRule="auto"/>
            </w:pPr>
            <w:r>
              <w:t>The detailed configuration is specified in TS 38.211 clause 6.3.3.2</w:t>
            </w:r>
          </w:p>
        </w:tc>
      </w:tr>
      <w:tr w:rsidR="005A26C7" w14:paraId="2ABA1646"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490C1C7" w14:textId="77777777" w:rsidR="005A26C7" w:rsidRDefault="005A26C7" w:rsidP="005C1D22">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2066E143"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5DC8562"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17F5C35E" w14:textId="77777777" w:rsidR="005A26C7" w:rsidRDefault="005A26C7" w:rsidP="005C1D22">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4A549A8E" w14:textId="77777777" w:rsidR="005A26C7" w:rsidRDefault="005A26C7" w:rsidP="005C1D22">
            <w:pPr>
              <w:pStyle w:val="TAC"/>
              <w:spacing w:line="254" w:lineRule="auto"/>
            </w:pPr>
          </w:p>
        </w:tc>
      </w:tr>
      <w:tr w:rsidR="005A26C7" w14:paraId="407D03C2"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FF5495B" w14:textId="77777777" w:rsidR="005A26C7" w:rsidRDefault="005A26C7" w:rsidP="005C1D22">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400BFE4D"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727AC70"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80EFDB5" w14:textId="77777777" w:rsidR="005A26C7" w:rsidRDefault="005A26C7" w:rsidP="005C1D22">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3227EB5C" w14:textId="77777777" w:rsidR="005A26C7" w:rsidRDefault="005A26C7" w:rsidP="005C1D22">
            <w:pPr>
              <w:pStyle w:val="TAC"/>
              <w:spacing w:line="254" w:lineRule="auto"/>
            </w:pPr>
            <w:r>
              <w:t>T1 is defined so that cell re-selection reaction time is taken into account.</w:t>
            </w:r>
          </w:p>
        </w:tc>
      </w:tr>
      <w:tr w:rsidR="005A26C7" w14:paraId="384CB3E1"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706136E" w14:textId="77777777" w:rsidR="005A26C7" w:rsidRDefault="005A26C7" w:rsidP="005C1D22">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5F24104A"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0591E2F8"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BCEFC7" w14:textId="77777777" w:rsidR="005A26C7" w:rsidRDefault="005A26C7" w:rsidP="005C1D22">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3477B2A" w14:textId="77777777" w:rsidR="005A26C7" w:rsidRDefault="005A26C7" w:rsidP="005C1D22">
            <w:pPr>
              <w:pStyle w:val="TAC"/>
              <w:spacing w:line="254" w:lineRule="auto"/>
            </w:pPr>
            <w:r>
              <w:t>T2 is defined so that cell re-selection reaction time is taken into account.</w:t>
            </w:r>
          </w:p>
        </w:tc>
      </w:tr>
    </w:tbl>
    <w:p w14:paraId="719D8C5C" w14:textId="77777777" w:rsidR="005A26C7" w:rsidRDefault="005A26C7" w:rsidP="005A26C7"/>
    <w:p w14:paraId="389A61E9" w14:textId="77777777" w:rsidR="00FA4D32" w:rsidRDefault="00FA4D32" w:rsidP="00FA4D32">
      <w:pPr>
        <w:pStyle w:val="TH"/>
      </w:pPr>
      <w:r>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5A26C7" w14:paraId="69048C96" w14:textId="77777777" w:rsidTr="005C1D22">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68504F70" w14:textId="77777777" w:rsidR="005A26C7" w:rsidRDefault="005A26C7" w:rsidP="005A26C7">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6C045C6B" w14:textId="77777777" w:rsidR="005A26C7" w:rsidRDefault="005A26C7" w:rsidP="005A26C7">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7E5A61D0" w14:textId="77777777" w:rsidR="005A26C7" w:rsidRDefault="005A26C7" w:rsidP="005A26C7">
            <w:pPr>
              <w:pStyle w:val="TAH"/>
            </w:pPr>
            <w: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6C676CF5" w14:textId="77777777" w:rsidR="005A26C7" w:rsidRDefault="005A26C7" w:rsidP="005A26C7">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56CBF1B5" w14:textId="77777777" w:rsidR="005A26C7" w:rsidRDefault="005A26C7" w:rsidP="005A26C7">
            <w:pPr>
              <w:pStyle w:val="TAH"/>
              <w:rPr>
                <w:rFonts w:cs="Arial"/>
              </w:rPr>
            </w:pPr>
            <w:r>
              <w:t>Cell 2</w:t>
            </w:r>
          </w:p>
        </w:tc>
      </w:tr>
      <w:tr w:rsidR="005A26C7" w14:paraId="6A5A941E" w14:textId="77777777" w:rsidTr="005C1D22">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E923C8B" w14:textId="77777777" w:rsidR="005A26C7" w:rsidRDefault="005A26C7" w:rsidP="005A26C7">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7B298978" w14:textId="77777777" w:rsidR="005A26C7" w:rsidRDefault="005A26C7" w:rsidP="005A26C7">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038BACDF" w14:textId="77777777" w:rsidR="005A26C7" w:rsidRDefault="005A26C7" w:rsidP="005A26C7">
            <w:pPr>
              <w:pStyle w:val="TAH"/>
            </w:pPr>
          </w:p>
        </w:tc>
        <w:tc>
          <w:tcPr>
            <w:tcW w:w="1402" w:type="dxa"/>
            <w:tcBorders>
              <w:top w:val="single" w:sz="4" w:space="0" w:color="auto"/>
              <w:left w:val="single" w:sz="4" w:space="0" w:color="auto"/>
              <w:bottom w:val="single" w:sz="4" w:space="0" w:color="auto"/>
              <w:right w:val="single" w:sz="4" w:space="0" w:color="auto"/>
            </w:tcBorders>
            <w:hideMark/>
          </w:tcPr>
          <w:p w14:paraId="20738642" w14:textId="77777777" w:rsidR="005A26C7" w:rsidRDefault="005A26C7" w:rsidP="005A26C7">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0AF26201" w14:textId="77777777" w:rsidR="005A26C7" w:rsidRDefault="005A26C7" w:rsidP="005A26C7">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0FA6738B" w14:textId="77777777" w:rsidR="005A26C7" w:rsidRDefault="005A26C7" w:rsidP="005A26C7">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7FAB514B" w14:textId="77777777" w:rsidR="005A26C7" w:rsidRDefault="005A26C7" w:rsidP="005A26C7">
            <w:pPr>
              <w:pStyle w:val="TAH"/>
              <w:rPr>
                <w:rFonts w:cs="Arial"/>
              </w:rPr>
            </w:pPr>
            <w:r>
              <w:t>T2</w:t>
            </w:r>
          </w:p>
        </w:tc>
      </w:tr>
      <w:tr w:rsidR="005A26C7" w14:paraId="6D28B25A" w14:textId="77777777" w:rsidTr="005C1D22">
        <w:trPr>
          <w:cantSplit/>
        </w:trPr>
        <w:tc>
          <w:tcPr>
            <w:tcW w:w="2245" w:type="dxa"/>
            <w:vMerge w:val="restart"/>
            <w:tcBorders>
              <w:top w:val="single" w:sz="4" w:space="0" w:color="auto"/>
              <w:left w:val="single" w:sz="4" w:space="0" w:color="auto"/>
              <w:right w:val="single" w:sz="4" w:space="0" w:color="auto"/>
            </w:tcBorders>
          </w:tcPr>
          <w:p w14:paraId="2FF13611" w14:textId="77777777" w:rsidR="005A26C7" w:rsidRDefault="005A26C7" w:rsidP="005A26C7">
            <w:pPr>
              <w:pStyle w:val="TAL"/>
            </w:pPr>
            <w:r>
              <w:rPr>
                <w:rFonts w:hint="eastAsia"/>
              </w:rPr>
              <w:t>S</w:t>
            </w:r>
            <w:r>
              <w:t>atellite information</w:t>
            </w:r>
          </w:p>
        </w:tc>
        <w:tc>
          <w:tcPr>
            <w:tcW w:w="1530" w:type="dxa"/>
            <w:vMerge w:val="restart"/>
            <w:tcBorders>
              <w:top w:val="single" w:sz="4" w:space="0" w:color="auto"/>
              <w:left w:val="single" w:sz="4" w:space="0" w:color="auto"/>
              <w:right w:val="single" w:sz="4" w:space="0" w:color="auto"/>
            </w:tcBorders>
          </w:tcPr>
          <w:p w14:paraId="53B3E49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tcPr>
          <w:p w14:paraId="37567550" w14:textId="77777777" w:rsidR="005A26C7" w:rsidRPr="0074507A" w:rsidRDefault="005A26C7" w:rsidP="005A26C7">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0ADF57D5" w14:textId="77777777" w:rsidR="005A26C7" w:rsidRDefault="005A26C7" w:rsidP="005A26C7">
            <w:pPr>
              <w:pStyle w:val="TAC"/>
            </w:pPr>
            <w:r>
              <w:rPr>
                <w:rFonts w:cs="v4.2.0" w:hint="eastAsia"/>
              </w:rPr>
              <w:t>S</w:t>
            </w:r>
            <w:r>
              <w:rPr>
                <w:rFonts w:cs="v4.2.0"/>
              </w:rPr>
              <w:t>SC.1</w:t>
            </w:r>
          </w:p>
        </w:tc>
        <w:tc>
          <w:tcPr>
            <w:tcW w:w="2430" w:type="dxa"/>
            <w:gridSpan w:val="3"/>
            <w:tcBorders>
              <w:top w:val="single" w:sz="4" w:space="0" w:color="auto"/>
              <w:left w:val="single" w:sz="4" w:space="0" w:color="auto"/>
              <w:bottom w:val="single" w:sz="4" w:space="0" w:color="auto"/>
              <w:right w:val="single" w:sz="4" w:space="0" w:color="auto"/>
            </w:tcBorders>
          </w:tcPr>
          <w:p w14:paraId="35392AB8" w14:textId="77777777" w:rsidR="005A26C7" w:rsidRDefault="005A26C7" w:rsidP="005A26C7">
            <w:pPr>
              <w:pStyle w:val="TAC"/>
            </w:pPr>
            <w:r>
              <w:rPr>
                <w:rFonts w:cs="v4.2.0"/>
              </w:rPr>
              <w:t>NSC.1</w:t>
            </w:r>
          </w:p>
        </w:tc>
      </w:tr>
      <w:tr w:rsidR="005A26C7" w14:paraId="09CBBA0F" w14:textId="77777777" w:rsidTr="005C1D22">
        <w:trPr>
          <w:cantSplit/>
        </w:trPr>
        <w:tc>
          <w:tcPr>
            <w:tcW w:w="2245" w:type="dxa"/>
            <w:vMerge/>
            <w:tcBorders>
              <w:left w:val="single" w:sz="4" w:space="0" w:color="auto"/>
              <w:bottom w:val="nil"/>
              <w:right w:val="single" w:sz="4" w:space="0" w:color="auto"/>
            </w:tcBorders>
          </w:tcPr>
          <w:p w14:paraId="4D4F1AE9" w14:textId="77777777" w:rsidR="005A26C7" w:rsidRDefault="005A26C7" w:rsidP="005A26C7">
            <w:pPr>
              <w:pStyle w:val="TAL"/>
            </w:pPr>
          </w:p>
        </w:tc>
        <w:tc>
          <w:tcPr>
            <w:tcW w:w="1530" w:type="dxa"/>
            <w:vMerge/>
            <w:tcBorders>
              <w:left w:val="single" w:sz="4" w:space="0" w:color="auto"/>
              <w:bottom w:val="nil"/>
              <w:right w:val="single" w:sz="4" w:space="0" w:color="auto"/>
            </w:tcBorders>
          </w:tcPr>
          <w:p w14:paraId="6EC82BF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tcPr>
          <w:p w14:paraId="104C96D4" w14:textId="77777777" w:rsidR="005A26C7" w:rsidRPr="0074507A" w:rsidRDefault="005A26C7" w:rsidP="005A26C7">
            <w:pPr>
              <w:pStyle w:val="TAC"/>
              <w:rPr>
                <w:rFonts w:eastAsia="Malgun Gothic" w:cs="v4.2.0"/>
                <w:lang w:eastAsia="ko-KR"/>
              </w:rPr>
            </w:pPr>
            <w:r>
              <w:rPr>
                <w:rFonts w:eastAsia="Malgun Gothic" w:cs="v4.2.0"/>
                <w:lang w:eastAsia="ko-KR"/>
              </w:rPr>
              <w:t>2</w:t>
            </w:r>
          </w:p>
        </w:tc>
        <w:tc>
          <w:tcPr>
            <w:tcW w:w="2662" w:type="dxa"/>
            <w:gridSpan w:val="2"/>
            <w:tcBorders>
              <w:top w:val="single" w:sz="4" w:space="0" w:color="auto"/>
              <w:left w:val="single" w:sz="4" w:space="0" w:color="auto"/>
              <w:bottom w:val="single" w:sz="4" w:space="0" w:color="auto"/>
              <w:right w:val="single" w:sz="4" w:space="0" w:color="auto"/>
            </w:tcBorders>
          </w:tcPr>
          <w:p w14:paraId="6542F7B0" w14:textId="77777777" w:rsidR="005A26C7" w:rsidRDefault="005A26C7" w:rsidP="005A26C7">
            <w:pPr>
              <w:pStyle w:val="TAC"/>
            </w:pPr>
            <w:r>
              <w:rPr>
                <w:rFonts w:cs="v4.2.0"/>
              </w:rPr>
              <w:t>SSC.2</w:t>
            </w:r>
          </w:p>
        </w:tc>
        <w:tc>
          <w:tcPr>
            <w:tcW w:w="2430" w:type="dxa"/>
            <w:gridSpan w:val="3"/>
            <w:tcBorders>
              <w:top w:val="single" w:sz="4" w:space="0" w:color="auto"/>
              <w:left w:val="single" w:sz="4" w:space="0" w:color="auto"/>
              <w:bottom w:val="single" w:sz="4" w:space="0" w:color="auto"/>
              <w:right w:val="single" w:sz="4" w:space="0" w:color="auto"/>
            </w:tcBorders>
          </w:tcPr>
          <w:p w14:paraId="55250F60" w14:textId="77777777" w:rsidR="005A26C7" w:rsidRDefault="005A26C7" w:rsidP="005A26C7">
            <w:pPr>
              <w:pStyle w:val="TAC"/>
            </w:pPr>
            <w:r>
              <w:rPr>
                <w:rFonts w:cs="v4.2.0"/>
              </w:rPr>
              <w:t>NSC.2</w:t>
            </w:r>
          </w:p>
        </w:tc>
      </w:tr>
      <w:tr w:rsidR="005A26C7" w14:paraId="7819776D" w14:textId="77777777" w:rsidTr="005C1D22">
        <w:trPr>
          <w:cantSplit/>
        </w:trPr>
        <w:tc>
          <w:tcPr>
            <w:tcW w:w="2245" w:type="dxa"/>
            <w:tcBorders>
              <w:top w:val="single" w:sz="4" w:space="0" w:color="auto"/>
              <w:left w:val="single" w:sz="4" w:space="0" w:color="auto"/>
              <w:bottom w:val="nil"/>
              <w:right w:val="single" w:sz="4" w:space="0" w:color="auto"/>
            </w:tcBorders>
            <w:hideMark/>
          </w:tcPr>
          <w:p w14:paraId="3EC76C87" w14:textId="77777777" w:rsidR="005A26C7" w:rsidRDefault="005A26C7" w:rsidP="005A26C7">
            <w:pPr>
              <w:pStyle w:val="TAL"/>
            </w:pPr>
            <w:r>
              <w:t>PDSCH RMC  configuration</w:t>
            </w:r>
          </w:p>
        </w:tc>
        <w:tc>
          <w:tcPr>
            <w:tcW w:w="1530" w:type="dxa"/>
            <w:tcBorders>
              <w:top w:val="single" w:sz="4" w:space="0" w:color="auto"/>
              <w:left w:val="single" w:sz="4" w:space="0" w:color="auto"/>
              <w:bottom w:val="nil"/>
              <w:right w:val="single" w:sz="4" w:space="0" w:color="auto"/>
            </w:tcBorders>
          </w:tcPr>
          <w:p w14:paraId="039B5CF3"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A498AF3"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726480B7" w14:textId="77777777" w:rsidR="005A26C7" w:rsidRDefault="005A26C7" w:rsidP="005A26C7">
            <w:pPr>
              <w:pStyle w:val="TAC"/>
            </w:pPr>
            <w: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14AAD0D0" w14:textId="77777777" w:rsidR="005A26C7" w:rsidRDefault="005A26C7" w:rsidP="005A26C7">
            <w:pPr>
              <w:pStyle w:val="TAC"/>
            </w:pPr>
            <w:r>
              <w:t>SR.1.1 FDD</w:t>
            </w:r>
          </w:p>
        </w:tc>
      </w:tr>
      <w:tr w:rsidR="005A26C7" w14:paraId="1F11A022" w14:textId="77777777" w:rsidTr="005C1D22">
        <w:trPr>
          <w:cantSplit/>
        </w:trPr>
        <w:tc>
          <w:tcPr>
            <w:tcW w:w="2245" w:type="dxa"/>
            <w:tcBorders>
              <w:top w:val="single" w:sz="4" w:space="0" w:color="auto"/>
              <w:left w:val="single" w:sz="4" w:space="0" w:color="auto"/>
              <w:bottom w:val="nil"/>
              <w:right w:val="single" w:sz="4" w:space="0" w:color="auto"/>
            </w:tcBorders>
            <w:hideMark/>
          </w:tcPr>
          <w:p w14:paraId="040795D3" w14:textId="77777777" w:rsidR="005A26C7" w:rsidRDefault="005A26C7" w:rsidP="005A26C7">
            <w:pPr>
              <w:pStyle w:val="TAL"/>
            </w:pPr>
            <w:r>
              <w:t>RMSI CORESET  RMC configuration</w:t>
            </w:r>
          </w:p>
        </w:tc>
        <w:tc>
          <w:tcPr>
            <w:tcW w:w="1530" w:type="dxa"/>
            <w:tcBorders>
              <w:top w:val="single" w:sz="4" w:space="0" w:color="auto"/>
              <w:left w:val="single" w:sz="4" w:space="0" w:color="auto"/>
              <w:bottom w:val="nil"/>
              <w:right w:val="single" w:sz="4" w:space="0" w:color="auto"/>
            </w:tcBorders>
          </w:tcPr>
          <w:p w14:paraId="320B71A1"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C130D3E"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01F008FA" w14:textId="77777777" w:rsidR="005A26C7" w:rsidRDefault="005A26C7" w:rsidP="005A26C7">
            <w:pPr>
              <w:pStyle w:val="TAC"/>
            </w:pPr>
            <w: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7094FF43" w14:textId="77777777" w:rsidR="005A26C7" w:rsidRDefault="005A26C7" w:rsidP="005A26C7">
            <w:pPr>
              <w:pStyle w:val="TAC"/>
            </w:pPr>
            <w:r>
              <w:t>CR.1.1 FDD</w:t>
            </w:r>
          </w:p>
        </w:tc>
      </w:tr>
      <w:tr w:rsidR="005A26C7" w14:paraId="48BC0AF0" w14:textId="77777777" w:rsidTr="005C1D22">
        <w:trPr>
          <w:cantSplit/>
        </w:trPr>
        <w:tc>
          <w:tcPr>
            <w:tcW w:w="2245" w:type="dxa"/>
            <w:tcBorders>
              <w:top w:val="single" w:sz="4" w:space="0" w:color="auto"/>
              <w:left w:val="single" w:sz="4" w:space="0" w:color="auto"/>
              <w:bottom w:val="nil"/>
              <w:right w:val="single" w:sz="4" w:space="0" w:color="auto"/>
            </w:tcBorders>
            <w:hideMark/>
          </w:tcPr>
          <w:p w14:paraId="02390D66" w14:textId="77777777" w:rsidR="005A26C7" w:rsidRDefault="005A26C7" w:rsidP="005A26C7">
            <w:pPr>
              <w:pStyle w:val="TAL"/>
            </w:pPr>
            <w:r>
              <w:t>Dedicated CORESET  RMC configuration</w:t>
            </w:r>
          </w:p>
        </w:tc>
        <w:tc>
          <w:tcPr>
            <w:tcW w:w="1530" w:type="dxa"/>
            <w:tcBorders>
              <w:top w:val="single" w:sz="4" w:space="0" w:color="auto"/>
              <w:left w:val="single" w:sz="4" w:space="0" w:color="auto"/>
              <w:bottom w:val="nil"/>
              <w:right w:val="single" w:sz="4" w:space="0" w:color="auto"/>
            </w:tcBorders>
          </w:tcPr>
          <w:p w14:paraId="61C3BBBF"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068959"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ECFE895" w14:textId="77777777" w:rsidR="005A26C7" w:rsidRDefault="005A26C7" w:rsidP="005A26C7">
            <w:pPr>
              <w:pStyle w:val="TAC"/>
            </w:pPr>
            <w: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391A8062" w14:textId="77777777" w:rsidR="005A26C7" w:rsidRDefault="005A26C7" w:rsidP="005A26C7">
            <w:pPr>
              <w:pStyle w:val="TAC"/>
            </w:pPr>
            <w:r>
              <w:t>CCR.1.1 FDD</w:t>
            </w:r>
          </w:p>
        </w:tc>
      </w:tr>
      <w:tr w:rsidR="005A26C7" w14:paraId="227C17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70FC8322" w14:textId="77777777" w:rsidR="005A26C7" w:rsidRDefault="005A26C7" w:rsidP="005A26C7">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223FA969"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F52F6EF"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2CD82E34" w14:textId="77777777" w:rsidR="005A26C7" w:rsidRDefault="005A26C7" w:rsidP="005A26C7">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7C7152A2" w14:textId="77777777" w:rsidR="005A26C7" w:rsidRDefault="005A26C7" w:rsidP="005A26C7">
            <w:pPr>
              <w:pStyle w:val="TAC"/>
            </w:pPr>
            <w:r>
              <w:rPr>
                <w:rFonts w:cs="Arial"/>
              </w:rPr>
              <w:t>OP.1 defined in A.3.2.1</w:t>
            </w:r>
          </w:p>
        </w:tc>
      </w:tr>
      <w:tr w:rsidR="005A26C7" w14:paraId="2F324FC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DA12CA9" w14:textId="77777777" w:rsidR="005A26C7" w:rsidRDefault="005A26C7" w:rsidP="005A26C7">
            <w:pPr>
              <w:pStyle w:val="TAL"/>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B3B0317"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1F2964C"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727CAEB5" w14:textId="77777777" w:rsidR="005A26C7" w:rsidRDefault="005A26C7" w:rsidP="005A26C7">
            <w:pPr>
              <w:pStyle w:val="TAC"/>
              <w:rPr>
                <w:rFonts w:cs="Arial"/>
              </w:rPr>
            </w:pPr>
            <w:r>
              <w:rPr>
                <w:rFonts w:cs="Arial"/>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4475270" w14:textId="77777777" w:rsidR="005A26C7" w:rsidRDefault="005A26C7" w:rsidP="005A26C7">
            <w:pPr>
              <w:pStyle w:val="TAC"/>
              <w:rPr>
                <w:rFonts w:cs="Arial"/>
              </w:rPr>
            </w:pPr>
            <w:r>
              <w:rPr>
                <w:rFonts w:cs="Arial"/>
              </w:rPr>
              <w:t>DLBWP.0.1</w:t>
            </w:r>
          </w:p>
        </w:tc>
      </w:tr>
      <w:tr w:rsidR="005A26C7" w14:paraId="16F2F61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82A7A60" w14:textId="77777777" w:rsidR="005A26C7" w:rsidRDefault="005A26C7" w:rsidP="005A26C7">
            <w:pPr>
              <w:pStyle w:val="TAL"/>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50A597DB"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BF845F"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7D462C37" w14:textId="77777777" w:rsidR="005A26C7" w:rsidRDefault="005A26C7" w:rsidP="005A26C7">
            <w:pPr>
              <w:pStyle w:val="TAC"/>
              <w:rPr>
                <w:rFonts w:cs="Arial"/>
              </w:rPr>
            </w:pPr>
            <w:r>
              <w:rPr>
                <w:rFonts w:cs="Arial"/>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081B35FE" w14:textId="77777777" w:rsidR="005A26C7" w:rsidRDefault="005A26C7" w:rsidP="005A26C7">
            <w:pPr>
              <w:pStyle w:val="TAC"/>
              <w:rPr>
                <w:rFonts w:cs="Arial"/>
              </w:rPr>
            </w:pPr>
            <w:r>
              <w:rPr>
                <w:rFonts w:cs="Arial"/>
              </w:rPr>
              <w:t>ULBWP.0.1</w:t>
            </w:r>
          </w:p>
        </w:tc>
      </w:tr>
      <w:tr w:rsidR="005A26C7" w14:paraId="57B85D2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1D6A4C6" w14:textId="77777777" w:rsidR="005A26C7" w:rsidRDefault="005A26C7" w:rsidP="005A26C7">
            <w:pPr>
              <w:pStyle w:val="TAL"/>
            </w:pPr>
            <w:r>
              <w:t>RLM-RS</w:t>
            </w:r>
          </w:p>
        </w:tc>
        <w:tc>
          <w:tcPr>
            <w:tcW w:w="1530" w:type="dxa"/>
            <w:tcBorders>
              <w:top w:val="single" w:sz="4" w:space="0" w:color="auto"/>
              <w:left w:val="single" w:sz="4" w:space="0" w:color="auto"/>
              <w:bottom w:val="single" w:sz="4" w:space="0" w:color="auto"/>
              <w:right w:val="single" w:sz="4" w:space="0" w:color="auto"/>
            </w:tcBorders>
          </w:tcPr>
          <w:p w14:paraId="227BF50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874EB9D"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087FA222" w14:textId="77777777" w:rsidR="005A26C7" w:rsidRDefault="005A26C7" w:rsidP="005A26C7">
            <w:pPr>
              <w:pStyle w:val="TAC"/>
              <w:rPr>
                <w:rFonts w:cs="Arial"/>
              </w:rPr>
            </w:pPr>
            <w:r>
              <w:rPr>
                <w:rFonts w:cs="Arial"/>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237B9964" w14:textId="77777777" w:rsidR="005A26C7" w:rsidRDefault="005A26C7" w:rsidP="005A26C7">
            <w:pPr>
              <w:pStyle w:val="TAC"/>
              <w:rPr>
                <w:rFonts w:cs="Arial"/>
              </w:rPr>
            </w:pPr>
            <w:r>
              <w:rPr>
                <w:rFonts w:cs="Arial"/>
              </w:rPr>
              <w:t>SSB</w:t>
            </w:r>
          </w:p>
        </w:tc>
      </w:tr>
      <w:tr w:rsidR="005A26C7" w14:paraId="1D171290" w14:textId="77777777" w:rsidTr="005C1D22">
        <w:trPr>
          <w:cantSplit/>
        </w:trPr>
        <w:tc>
          <w:tcPr>
            <w:tcW w:w="2245" w:type="dxa"/>
            <w:tcBorders>
              <w:top w:val="single" w:sz="4" w:space="0" w:color="auto"/>
              <w:left w:val="single" w:sz="4" w:space="0" w:color="auto"/>
              <w:bottom w:val="nil"/>
              <w:right w:val="single" w:sz="4" w:space="0" w:color="auto"/>
            </w:tcBorders>
            <w:hideMark/>
          </w:tcPr>
          <w:p w14:paraId="56DA9A7A" w14:textId="77777777" w:rsidR="005A26C7" w:rsidRDefault="005A26C7" w:rsidP="005A26C7">
            <w:pPr>
              <w:pStyle w:val="TAL"/>
            </w:pPr>
            <w:r>
              <w:t>Qrxlevmin</w:t>
            </w:r>
          </w:p>
        </w:tc>
        <w:tc>
          <w:tcPr>
            <w:tcW w:w="1530" w:type="dxa"/>
            <w:tcBorders>
              <w:top w:val="single" w:sz="4" w:space="0" w:color="auto"/>
              <w:left w:val="single" w:sz="4" w:space="0" w:color="auto"/>
              <w:bottom w:val="nil"/>
              <w:right w:val="single" w:sz="4" w:space="0" w:color="auto"/>
            </w:tcBorders>
            <w:hideMark/>
          </w:tcPr>
          <w:p w14:paraId="1B651716"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335587"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1C64C7CE" w14:textId="77777777" w:rsidR="005A26C7" w:rsidRDefault="005A26C7" w:rsidP="005A26C7">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6151E04F" w14:textId="77777777" w:rsidR="005A26C7" w:rsidRDefault="005A26C7" w:rsidP="005A26C7">
            <w:pPr>
              <w:pStyle w:val="TAC"/>
            </w:pPr>
            <w:r>
              <w:t>-140</w:t>
            </w:r>
          </w:p>
        </w:tc>
      </w:tr>
      <w:tr w:rsidR="005A26C7" w14:paraId="4B6609E4"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92FEC51" w14:textId="77777777" w:rsidR="005A26C7" w:rsidRDefault="005A26C7" w:rsidP="005A26C7">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5E899646"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F56D3C5"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21070C54"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670AB3D" w14:textId="77777777" w:rsidR="005A26C7" w:rsidRDefault="005A26C7" w:rsidP="005A26C7">
            <w:pPr>
              <w:pStyle w:val="TAC"/>
              <w:rPr>
                <w:rFonts w:cs="Arial"/>
              </w:rPr>
            </w:pPr>
            <w:r>
              <w:t>0</w:t>
            </w:r>
          </w:p>
        </w:tc>
      </w:tr>
      <w:tr w:rsidR="005A26C7" w14:paraId="77B075DB"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24965BA7" w14:textId="77777777" w:rsidR="005A26C7" w:rsidRDefault="005A26C7" w:rsidP="005A26C7">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3746D7C1"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3CFE8E5"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4A26749B"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05428DD" w14:textId="77777777" w:rsidR="005A26C7" w:rsidRDefault="005A26C7" w:rsidP="005A26C7">
            <w:pPr>
              <w:pStyle w:val="TAC"/>
              <w:rPr>
                <w:rFonts w:cs="Arial"/>
              </w:rPr>
            </w:pPr>
            <w:r>
              <w:t>0</w:t>
            </w:r>
          </w:p>
        </w:tc>
      </w:tr>
      <w:tr w:rsidR="005A26C7" w14:paraId="7D4F8D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7A64F04" w14:textId="77777777" w:rsidR="005A26C7" w:rsidRDefault="005A26C7" w:rsidP="005A26C7">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52321B0D"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744B051"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512CF129"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42C94A6" w14:textId="77777777" w:rsidR="005A26C7" w:rsidRDefault="005A26C7" w:rsidP="005A26C7">
            <w:pPr>
              <w:pStyle w:val="TAC"/>
              <w:rPr>
                <w:rFonts w:cs="Arial"/>
              </w:rPr>
            </w:pPr>
            <w:r>
              <w:t>0</w:t>
            </w:r>
          </w:p>
        </w:tc>
      </w:tr>
      <w:tr w:rsidR="005A26C7" w14:paraId="196D3F2D" w14:textId="77777777" w:rsidTr="005C1D22">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6FF74878" w14:textId="77777777" w:rsidR="005A26C7" w:rsidRDefault="005A26C7" w:rsidP="005A26C7">
            <w:pPr>
              <w:pStyle w:val="TAL"/>
            </w:pPr>
            <w:r>
              <w:t>Cell_selection_and_</w:t>
            </w:r>
          </w:p>
          <w:p w14:paraId="7CA41E66" w14:textId="77777777" w:rsidR="005A26C7" w:rsidRDefault="005A26C7" w:rsidP="005A26C7">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F2F242B"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E8B5BDE"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135009C0" w14:textId="77777777" w:rsidR="005A26C7" w:rsidRDefault="005A26C7" w:rsidP="005A26C7">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0092C3C6" w14:textId="77777777" w:rsidR="005A26C7" w:rsidRDefault="005A26C7" w:rsidP="005A26C7">
            <w:pPr>
              <w:pStyle w:val="TAC"/>
              <w:rPr>
                <w:rFonts w:cs="Arial"/>
              </w:rPr>
            </w:pPr>
            <w:r>
              <w:t>SS-RSRP</w:t>
            </w:r>
          </w:p>
        </w:tc>
      </w:tr>
      <w:tr w:rsidR="005A26C7" w14:paraId="0D213CF1" w14:textId="77777777" w:rsidTr="005C1D22">
        <w:trPr>
          <w:cantSplit/>
          <w:trHeight w:val="141"/>
        </w:trPr>
        <w:tc>
          <w:tcPr>
            <w:tcW w:w="2245" w:type="dxa"/>
            <w:tcBorders>
              <w:top w:val="single" w:sz="4" w:space="0" w:color="auto"/>
              <w:left w:val="single" w:sz="4" w:space="0" w:color="auto"/>
              <w:bottom w:val="nil"/>
              <w:right w:val="single" w:sz="4" w:space="0" w:color="auto"/>
            </w:tcBorders>
            <w:hideMark/>
          </w:tcPr>
          <w:p w14:paraId="0F1D5654" w14:textId="77777777" w:rsidR="005A26C7" w:rsidRDefault="005A26C7" w:rsidP="005A26C7">
            <w:pPr>
              <w:pStyle w:val="TAL"/>
            </w:pPr>
            <w:r>
              <w:rPr>
                <w:position w:val="-12"/>
              </w:rPr>
              <w:object w:dxaOrig="636" w:dyaOrig="312" w14:anchorId="3809E1F1">
                <v:shape id="_x0000_i1151" type="#_x0000_t75" style="width:30.85pt;height:15.45pt" o:ole="" fillcolor="window">
                  <v:imagedata r:id="rId14" o:title=""/>
                </v:shape>
                <o:OLEObject Type="Embed" ProgID="Equation.3" ShapeID="_x0000_i1151" DrawAspect="Content" ObjectID="_1813122428" r:id="rId145"/>
              </w:object>
            </w:r>
          </w:p>
        </w:tc>
        <w:tc>
          <w:tcPr>
            <w:tcW w:w="1530" w:type="dxa"/>
            <w:tcBorders>
              <w:top w:val="single" w:sz="4" w:space="0" w:color="auto"/>
              <w:left w:val="single" w:sz="4" w:space="0" w:color="auto"/>
              <w:bottom w:val="nil"/>
              <w:right w:val="single" w:sz="4" w:space="0" w:color="auto"/>
            </w:tcBorders>
            <w:hideMark/>
          </w:tcPr>
          <w:p w14:paraId="73857D3D"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3226F80"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nil"/>
              <w:right w:val="single" w:sz="4" w:space="0" w:color="auto"/>
            </w:tcBorders>
            <w:hideMark/>
          </w:tcPr>
          <w:p w14:paraId="3B1C7E1B" w14:textId="77777777" w:rsidR="005A26C7" w:rsidRDefault="005A26C7" w:rsidP="005A26C7">
            <w:pPr>
              <w:pStyle w:val="TAC"/>
              <w:rPr>
                <w:rFonts w:cs="v4.2.0"/>
              </w:rPr>
            </w:pPr>
            <w:r>
              <w:t>14</w:t>
            </w:r>
          </w:p>
        </w:tc>
        <w:tc>
          <w:tcPr>
            <w:tcW w:w="1260" w:type="dxa"/>
            <w:tcBorders>
              <w:top w:val="single" w:sz="4" w:space="0" w:color="auto"/>
              <w:left w:val="single" w:sz="4" w:space="0" w:color="auto"/>
              <w:bottom w:val="nil"/>
              <w:right w:val="single" w:sz="4" w:space="0" w:color="auto"/>
            </w:tcBorders>
            <w:hideMark/>
          </w:tcPr>
          <w:p w14:paraId="4F1EAE45" w14:textId="77777777" w:rsidR="005A26C7" w:rsidRDefault="005A26C7" w:rsidP="005A26C7">
            <w:pPr>
              <w:pStyle w:val="TAC"/>
              <w:rPr>
                <w:rFonts w:cs="v4.2.0"/>
              </w:rPr>
            </w:pPr>
            <w:r>
              <w:t>14</w:t>
            </w:r>
          </w:p>
        </w:tc>
        <w:tc>
          <w:tcPr>
            <w:tcW w:w="1170" w:type="dxa"/>
            <w:tcBorders>
              <w:top w:val="single" w:sz="4" w:space="0" w:color="auto"/>
              <w:left w:val="single" w:sz="4" w:space="0" w:color="auto"/>
              <w:bottom w:val="nil"/>
              <w:right w:val="single" w:sz="4" w:space="0" w:color="auto"/>
            </w:tcBorders>
            <w:hideMark/>
          </w:tcPr>
          <w:p w14:paraId="67106C73" w14:textId="77777777" w:rsidR="005A26C7" w:rsidRDefault="005A26C7" w:rsidP="005A26C7">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7C1D5A61" w14:textId="77777777" w:rsidR="005A26C7" w:rsidRDefault="005A26C7" w:rsidP="005A26C7">
            <w:pPr>
              <w:pStyle w:val="TAC"/>
              <w:rPr>
                <w:rFonts w:cs="v4.2.0"/>
              </w:rPr>
            </w:pPr>
            <w:r>
              <w:t>12</w:t>
            </w:r>
          </w:p>
        </w:tc>
      </w:tr>
      <w:tr w:rsidR="005A26C7" w14:paraId="33330A1E" w14:textId="77777777" w:rsidTr="005C1D22">
        <w:trPr>
          <w:cantSplit/>
        </w:trPr>
        <w:tc>
          <w:tcPr>
            <w:tcW w:w="2245" w:type="dxa"/>
            <w:tcBorders>
              <w:top w:val="single" w:sz="4" w:space="0" w:color="auto"/>
              <w:left w:val="single" w:sz="4" w:space="0" w:color="auto"/>
              <w:bottom w:val="nil"/>
              <w:right w:val="single" w:sz="4" w:space="0" w:color="auto"/>
            </w:tcBorders>
            <w:hideMark/>
          </w:tcPr>
          <w:p w14:paraId="4F2BAD36" w14:textId="77777777" w:rsidR="005A26C7" w:rsidRDefault="005A26C7" w:rsidP="005A26C7">
            <w:pPr>
              <w:pStyle w:val="TAL"/>
            </w:pPr>
            <w:r>
              <w:rPr>
                <w:position w:val="-12"/>
              </w:rPr>
              <w:object w:dxaOrig="408" w:dyaOrig="408" w14:anchorId="6E2DBE34">
                <v:shape id="_x0000_i1152" type="#_x0000_t75" style="width:20.55pt;height:20.55pt" o:ole="" fillcolor="window">
                  <v:imagedata r:id="rId11" o:title=""/>
                </v:shape>
                <o:OLEObject Type="Embed" ProgID="Equation.3" ShapeID="_x0000_i1152" DrawAspect="Content" ObjectID="_1813122429" r:id="rId146"/>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9A0CB47"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8A35AC2"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7DDD7088" w14:textId="77777777" w:rsidR="005A26C7" w:rsidRDefault="005A26C7" w:rsidP="005A26C7">
            <w:pPr>
              <w:pStyle w:val="TAC"/>
            </w:pPr>
            <w:r>
              <w:t>-98</w:t>
            </w:r>
          </w:p>
        </w:tc>
      </w:tr>
      <w:tr w:rsidR="005A26C7" w14:paraId="17488727" w14:textId="77777777" w:rsidTr="005C1D22">
        <w:trPr>
          <w:cantSplit/>
          <w:trHeight w:val="185"/>
        </w:trPr>
        <w:tc>
          <w:tcPr>
            <w:tcW w:w="2245" w:type="dxa"/>
            <w:tcBorders>
              <w:top w:val="single" w:sz="4" w:space="0" w:color="auto"/>
              <w:left w:val="single" w:sz="4" w:space="0" w:color="auto"/>
              <w:bottom w:val="nil"/>
              <w:right w:val="single" w:sz="4" w:space="0" w:color="auto"/>
            </w:tcBorders>
            <w:hideMark/>
          </w:tcPr>
          <w:p w14:paraId="4817EC5A" w14:textId="77777777" w:rsidR="005A26C7" w:rsidRDefault="005A26C7" w:rsidP="005A26C7">
            <w:pPr>
              <w:pStyle w:val="TAL"/>
            </w:pPr>
            <w:r>
              <w:rPr>
                <w:position w:val="-12"/>
              </w:rPr>
              <w:object w:dxaOrig="408" w:dyaOrig="408" w14:anchorId="6BE6C10E">
                <v:shape id="_x0000_i1153" type="#_x0000_t75" style="width:20.55pt;height:20.55pt" o:ole="" fillcolor="window">
                  <v:imagedata r:id="rId11" o:title=""/>
                </v:shape>
                <o:OLEObject Type="Embed" ProgID="Equation.3" ShapeID="_x0000_i1153" DrawAspect="Content" ObjectID="_1813122430" r:id="rId147"/>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8D30F29" w14:textId="77777777" w:rsidR="005A26C7" w:rsidRDefault="005A26C7" w:rsidP="005A26C7">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F98943"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nil"/>
              <w:right w:val="single" w:sz="4" w:space="0" w:color="auto"/>
            </w:tcBorders>
            <w:hideMark/>
          </w:tcPr>
          <w:p w14:paraId="0713A25D" w14:textId="77777777" w:rsidR="005A26C7" w:rsidRDefault="005A26C7" w:rsidP="005A26C7">
            <w:pPr>
              <w:pStyle w:val="TAC"/>
              <w:rPr>
                <w:rFonts w:cs="v4.2.0"/>
              </w:rPr>
            </w:pPr>
            <w:r>
              <w:t>-98</w:t>
            </w:r>
          </w:p>
        </w:tc>
      </w:tr>
      <w:tr w:rsidR="005A26C7" w14:paraId="33F48D4F" w14:textId="77777777" w:rsidTr="005C1D22">
        <w:trPr>
          <w:cantSplit/>
        </w:trPr>
        <w:tc>
          <w:tcPr>
            <w:tcW w:w="2245" w:type="dxa"/>
            <w:tcBorders>
              <w:top w:val="single" w:sz="4" w:space="0" w:color="auto"/>
              <w:left w:val="single" w:sz="4" w:space="0" w:color="auto"/>
              <w:bottom w:val="nil"/>
              <w:right w:val="single" w:sz="4" w:space="0" w:color="auto"/>
            </w:tcBorders>
            <w:hideMark/>
          </w:tcPr>
          <w:p w14:paraId="5475B3F1" w14:textId="77777777" w:rsidR="005A26C7" w:rsidRDefault="005A26C7" w:rsidP="005A26C7">
            <w:pPr>
              <w:pStyle w:val="TAL"/>
            </w:pPr>
            <w:r>
              <w:rPr>
                <w:position w:val="-12"/>
              </w:rPr>
              <w:object w:dxaOrig="804" w:dyaOrig="312" w14:anchorId="0E893325">
                <v:shape id="_x0000_i1154" type="#_x0000_t75" style="width:41.15pt;height:15.45pt" o:ole="" fillcolor="window">
                  <v:imagedata r:id="rId16" o:title=""/>
                </v:shape>
                <o:OLEObject Type="Embed" ProgID="Equation.3" ShapeID="_x0000_i1154" DrawAspect="Content" ObjectID="_1813122431" r:id="rId148"/>
              </w:object>
            </w:r>
          </w:p>
        </w:tc>
        <w:tc>
          <w:tcPr>
            <w:tcW w:w="1530" w:type="dxa"/>
            <w:tcBorders>
              <w:top w:val="single" w:sz="4" w:space="0" w:color="auto"/>
              <w:left w:val="single" w:sz="4" w:space="0" w:color="auto"/>
              <w:bottom w:val="nil"/>
              <w:right w:val="single" w:sz="4" w:space="0" w:color="auto"/>
            </w:tcBorders>
            <w:hideMark/>
          </w:tcPr>
          <w:p w14:paraId="4284F70C"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20660AE"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nil"/>
              <w:right w:val="single" w:sz="4" w:space="0" w:color="auto"/>
            </w:tcBorders>
            <w:hideMark/>
          </w:tcPr>
          <w:p w14:paraId="49B7941B" w14:textId="77777777" w:rsidR="005A26C7" w:rsidRDefault="005A26C7" w:rsidP="005A26C7">
            <w:pPr>
              <w:pStyle w:val="TAC"/>
            </w:pPr>
            <w:r>
              <w:t>14</w:t>
            </w:r>
          </w:p>
        </w:tc>
        <w:tc>
          <w:tcPr>
            <w:tcW w:w="1260" w:type="dxa"/>
            <w:tcBorders>
              <w:top w:val="single" w:sz="4" w:space="0" w:color="auto"/>
              <w:left w:val="single" w:sz="4" w:space="0" w:color="auto"/>
              <w:bottom w:val="nil"/>
              <w:right w:val="single" w:sz="4" w:space="0" w:color="auto"/>
            </w:tcBorders>
            <w:hideMark/>
          </w:tcPr>
          <w:p w14:paraId="22B99FB0" w14:textId="77777777" w:rsidR="005A26C7" w:rsidRDefault="005A26C7" w:rsidP="005A26C7">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462FDF2E" w14:textId="77777777" w:rsidR="005A26C7" w:rsidRDefault="005A26C7" w:rsidP="005A26C7">
            <w:pPr>
              <w:pStyle w:val="TAC"/>
            </w:pPr>
            <w:r>
              <w:t>-4</w:t>
            </w:r>
          </w:p>
        </w:tc>
        <w:tc>
          <w:tcPr>
            <w:tcW w:w="1170" w:type="dxa"/>
            <w:tcBorders>
              <w:top w:val="single" w:sz="4" w:space="0" w:color="auto"/>
              <w:left w:val="single" w:sz="4" w:space="0" w:color="auto"/>
              <w:bottom w:val="nil"/>
              <w:right w:val="single" w:sz="4" w:space="0" w:color="auto"/>
            </w:tcBorders>
            <w:hideMark/>
          </w:tcPr>
          <w:p w14:paraId="3591C30D" w14:textId="77777777" w:rsidR="005A26C7" w:rsidRDefault="005A26C7" w:rsidP="005A26C7">
            <w:pPr>
              <w:pStyle w:val="TAC"/>
            </w:pPr>
            <w:r>
              <w:t>12</w:t>
            </w:r>
          </w:p>
        </w:tc>
      </w:tr>
      <w:tr w:rsidR="005A26C7" w14:paraId="11A3007B" w14:textId="77777777" w:rsidTr="005C1D22">
        <w:trPr>
          <w:cantSplit/>
        </w:trPr>
        <w:tc>
          <w:tcPr>
            <w:tcW w:w="2245" w:type="dxa"/>
            <w:tcBorders>
              <w:top w:val="single" w:sz="4" w:space="0" w:color="auto"/>
              <w:left w:val="single" w:sz="4" w:space="0" w:color="auto"/>
              <w:bottom w:val="nil"/>
              <w:right w:val="single" w:sz="4" w:space="0" w:color="auto"/>
            </w:tcBorders>
            <w:hideMark/>
          </w:tcPr>
          <w:p w14:paraId="47DDE365" w14:textId="77777777" w:rsidR="005A26C7" w:rsidRDefault="005A26C7" w:rsidP="005A26C7">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26696F69"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35E3E131"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0242EAAC" w14:textId="77777777" w:rsidR="005A26C7" w:rsidRDefault="005A26C7" w:rsidP="005A26C7">
            <w:pPr>
              <w:pStyle w:val="TAC"/>
            </w:pPr>
            <w:r>
              <w:rPr>
                <w:rFonts w:cs="Arial"/>
              </w:rPr>
              <w:t>-84</w:t>
            </w:r>
          </w:p>
        </w:tc>
        <w:tc>
          <w:tcPr>
            <w:tcW w:w="1260" w:type="dxa"/>
            <w:tcBorders>
              <w:top w:val="single" w:sz="4" w:space="0" w:color="auto"/>
              <w:left w:val="single" w:sz="4" w:space="0" w:color="auto"/>
              <w:bottom w:val="single" w:sz="4" w:space="0" w:color="auto"/>
              <w:right w:val="single" w:sz="4" w:space="0" w:color="auto"/>
            </w:tcBorders>
            <w:hideMark/>
          </w:tcPr>
          <w:p w14:paraId="5C31821A" w14:textId="77777777" w:rsidR="005A26C7" w:rsidRDefault="005A26C7" w:rsidP="005A26C7">
            <w:pPr>
              <w:pStyle w:val="TAC"/>
            </w:pPr>
            <w:r>
              <w:rPr>
                <w:rFonts w:cs="Arial"/>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7259136F" w14:textId="77777777" w:rsidR="005A26C7" w:rsidRDefault="005A26C7" w:rsidP="005A26C7">
            <w:pPr>
              <w:pStyle w:val="TAC"/>
            </w:pPr>
            <w:r>
              <w:rPr>
                <w:rFonts w:cs="Arial"/>
              </w:rPr>
              <w:t>-102</w:t>
            </w:r>
          </w:p>
        </w:tc>
        <w:tc>
          <w:tcPr>
            <w:tcW w:w="1170" w:type="dxa"/>
            <w:tcBorders>
              <w:top w:val="single" w:sz="4" w:space="0" w:color="auto"/>
              <w:left w:val="single" w:sz="4" w:space="0" w:color="auto"/>
              <w:bottom w:val="single" w:sz="4" w:space="0" w:color="auto"/>
              <w:right w:val="single" w:sz="4" w:space="0" w:color="auto"/>
            </w:tcBorders>
            <w:hideMark/>
          </w:tcPr>
          <w:p w14:paraId="5E4B810F" w14:textId="77777777" w:rsidR="005A26C7" w:rsidRDefault="005A26C7" w:rsidP="005A26C7">
            <w:pPr>
              <w:pStyle w:val="TAC"/>
            </w:pPr>
            <w:r>
              <w:rPr>
                <w:rFonts w:cs="Arial"/>
              </w:rPr>
              <w:t>-86</w:t>
            </w:r>
          </w:p>
        </w:tc>
      </w:tr>
      <w:tr w:rsidR="005A26C7" w14:paraId="68F7013F" w14:textId="77777777" w:rsidTr="005C1D22">
        <w:trPr>
          <w:cantSplit/>
        </w:trPr>
        <w:tc>
          <w:tcPr>
            <w:tcW w:w="2245" w:type="dxa"/>
            <w:tcBorders>
              <w:top w:val="single" w:sz="4" w:space="0" w:color="auto"/>
              <w:left w:val="single" w:sz="4" w:space="0" w:color="auto"/>
              <w:bottom w:val="nil"/>
              <w:right w:val="single" w:sz="4" w:space="0" w:color="auto"/>
            </w:tcBorders>
            <w:hideMark/>
          </w:tcPr>
          <w:p w14:paraId="355634F8" w14:textId="77777777" w:rsidR="005A26C7" w:rsidRDefault="005A26C7" w:rsidP="005A26C7">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73AD01B" w14:textId="77777777" w:rsidR="005A26C7" w:rsidRDefault="005A26C7" w:rsidP="005A26C7">
            <w:pPr>
              <w:pStyle w:val="TAC"/>
              <w:rPr>
                <w:rFonts w:cs="v4.2.0"/>
              </w:rPr>
            </w:pPr>
            <w:r>
              <w:rPr>
                <w:rFonts w:cs="v4.2.0"/>
              </w:rPr>
              <w:t>dBm/9.36 MHz</w:t>
            </w:r>
          </w:p>
        </w:tc>
        <w:tc>
          <w:tcPr>
            <w:tcW w:w="1388" w:type="dxa"/>
            <w:tcBorders>
              <w:top w:val="single" w:sz="4" w:space="0" w:color="auto"/>
              <w:left w:val="single" w:sz="4" w:space="0" w:color="auto"/>
              <w:bottom w:val="single" w:sz="4" w:space="0" w:color="auto"/>
              <w:right w:val="single" w:sz="4" w:space="0" w:color="auto"/>
            </w:tcBorders>
            <w:hideMark/>
          </w:tcPr>
          <w:p w14:paraId="364E769F"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7B29914B" w14:textId="77777777" w:rsidR="005A26C7" w:rsidRDefault="005A26C7" w:rsidP="005A26C7">
            <w:pPr>
              <w:pStyle w:val="TAC"/>
            </w:pPr>
            <w:r>
              <w:rPr>
                <w:rFonts w:cs="Arial"/>
              </w:rPr>
              <w:t>-55.88</w:t>
            </w:r>
          </w:p>
        </w:tc>
        <w:tc>
          <w:tcPr>
            <w:tcW w:w="1260" w:type="dxa"/>
            <w:tcBorders>
              <w:top w:val="single" w:sz="4" w:space="0" w:color="auto"/>
              <w:left w:val="single" w:sz="4" w:space="0" w:color="auto"/>
              <w:bottom w:val="single" w:sz="4" w:space="0" w:color="auto"/>
              <w:right w:val="single" w:sz="4" w:space="0" w:color="auto"/>
            </w:tcBorders>
            <w:hideMark/>
          </w:tcPr>
          <w:p w14:paraId="04B7DACB" w14:textId="77777777" w:rsidR="005A26C7" w:rsidRDefault="005A26C7" w:rsidP="005A26C7">
            <w:pPr>
              <w:pStyle w:val="TAC"/>
            </w:pPr>
            <w:r>
              <w:rPr>
                <w:rFonts w:cs="Arial"/>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1C514AA1" w14:textId="77777777" w:rsidR="005A26C7" w:rsidRDefault="005A26C7" w:rsidP="005A26C7">
            <w:pPr>
              <w:pStyle w:val="TAC"/>
            </w:pPr>
            <w:r>
              <w:rPr>
                <w:rFonts w:cs="Arial"/>
              </w:rPr>
              <w:t>-68.60</w:t>
            </w:r>
          </w:p>
        </w:tc>
        <w:tc>
          <w:tcPr>
            <w:tcW w:w="1170" w:type="dxa"/>
            <w:tcBorders>
              <w:top w:val="single" w:sz="4" w:space="0" w:color="auto"/>
              <w:left w:val="single" w:sz="4" w:space="0" w:color="auto"/>
              <w:bottom w:val="single" w:sz="4" w:space="0" w:color="auto"/>
              <w:right w:val="single" w:sz="4" w:space="0" w:color="auto"/>
            </w:tcBorders>
            <w:hideMark/>
          </w:tcPr>
          <w:p w14:paraId="75A8D4C2" w14:textId="77777777" w:rsidR="005A26C7" w:rsidRDefault="005A26C7" w:rsidP="005A26C7">
            <w:pPr>
              <w:pStyle w:val="TAC"/>
            </w:pPr>
            <w:r>
              <w:rPr>
                <w:rFonts w:cs="Arial"/>
              </w:rPr>
              <w:t>-57.78</w:t>
            </w:r>
          </w:p>
        </w:tc>
      </w:tr>
      <w:tr w:rsidR="005A26C7" w14:paraId="7457CA9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6F7C7F1" w14:textId="77777777" w:rsidR="005A26C7" w:rsidRDefault="005A26C7" w:rsidP="005A26C7">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ABE64A2" w14:textId="77777777" w:rsidR="005A26C7" w:rsidRDefault="005A26C7" w:rsidP="005A26C7">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05276CE7"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5489896C" w14:textId="77777777" w:rsidR="005A26C7" w:rsidRDefault="005A26C7" w:rsidP="005A26C7">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3B69D438" w14:textId="77777777" w:rsidR="005A26C7" w:rsidRDefault="005A26C7" w:rsidP="005A26C7">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5FF35F8" w14:textId="77777777" w:rsidR="005A26C7" w:rsidRDefault="005A26C7" w:rsidP="005A26C7">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0AC64BD4" w14:textId="77777777" w:rsidR="005A26C7" w:rsidRDefault="005A26C7" w:rsidP="005A26C7">
            <w:pPr>
              <w:pStyle w:val="TAC"/>
              <w:rPr>
                <w:rFonts w:cs="Arial"/>
              </w:rPr>
            </w:pPr>
            <w:r>
              <w:t>0</w:t>
            </w:r>
          </w:p>
        </w:tc>
      </w:tr>
      <w:tr w:rsidR="005A26C7" w14:paraId="2A3C9275"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7042D77" w14:textId="77777777" w:rsidR="005A26C7" w:rsidRDefault="005A26C7" w:rsidP="005A26C7">
            <w:pPr>
              <w:pStyle w:val="TAL"/>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26511F00"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11F04A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E01BF8C" w14:textId="77777777" w:rsidR="005A26C7" w:rsidRDefault="005A26C7" w:rsidP="005A26C7">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541E51FF" w14:textId="77777777" w:rsidR="005A26C7" w:rsidRDefault="005A26C7" w:rsidP="005A26C7">
            <w:pPr>
              <w:pStyle w:val="TAC"/>
              <w:rPr>
                <w:rFonts w:cs="Arial"/>
              </w:rPr>
            </w:pPr>
            <w:r>
              <w:t>Not sent</w:t>
            </w:r>
          </w:p>
        </w:tc>
      </w:tr>
      <w:tr w:rsidR="005A26C7" w14:paraId="7C0EE49B"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70CB5EC7" w14:textId="77777777" w:rsidR="005A26C7" w:rsidRDefault="005A26C7" w:rsidP="005A26C7">
            <w:pPr>
              <w:pStyle w:val="TAL"/>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44FFF50C"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68B7D6"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0E61447E" w14:textId="77777777" w:rsidR="005A26C7" w:rsidRDefault="005A26C7" w:rsidP="005A26C7">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448D4EA5" w14:textId="77777777" w:rsidR="005A26C7" w:rsidRDefault="005A26C7" w:rsidP="005A26C7">
            <w:pPr>
              <w:pStyle w:val="TAC"/>
            </w:pPr>
            <w:r>
              <w:t>48</w:t>
            </w:r>
          </w:p>
        </w:tc>
      </w:tr>
      <w:tr w:rsidR="005A26C7" w14:paraId="162B697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2651840" w14:textId="77777777" w:rsidR="005A26C7" w:rsidRDefault="005A26C7" w:rsidP="005A26C7">
            <w:pPr>
              <w:pStyle w:val="TAL"/>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5B603886"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5654E6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A7D0068" w14:textId="77777777" w:rsidR="005A26C7" w:rsidRDefault="005A26C7" w:rsidP="005A26C7">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58858AD1" w14:textId="77777777" w:rsidR="005A26C7" w:rsidRDefault="005A26C7" w:rsidP="005A26C7">
            <w:pPr>
              <w:pStyle w:val="TAC"/>
            </w:pPr>
            <w:r>
              <w:t>44</w:t>
            </w:r>
          </w:p>
        </w:tc>
      </w:tr>
      <w:tr w:rsidR="005A26C7" w14:paraId="5C9B6D5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A7ABA07" w14:textId="77777777" w:rsidR="005A26C7" w:rsidRDefault="005A26C7" w:rsidP="005A26C7">
            <w:pPr>
              <w:pStyle w:val="TAL"/>
            </w:pPr>
            <w:r>
              <w:t>Thresh</w:t>
            </w:r>
            <w:r>
              <w:rPr>
                <w:vertAlign w:val="subscript"/>
              </w:rPr>
              <w:t xml:space="preserve">x, lowP  </w:t>
            </w:r>
          </w:p>
        </w:tc>
        <w:tc>
          <w:tcPr>
            <w:tcW w:w="1530" w:type="dxa"/>
            <w:tcBorders>
              <w:top w:val="single" w:sz="4" w:space="0" w:color="auto"/>
              <w:left w:val="single" w:sz="4" w:space="0" w:color="auto"/>
              <w:bottom w:val="single" w:sz="4" w:space="0" w:color="auto"/>
              <w:right w:val="single" w:sz="4" w:space="0" w:color="auto"/>
            </w:tcBorders>
            <w:hideMark/>
          </w:tcPr>
          <w:p w14:paraId="713F5B4F"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69ECB7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34EFEE65" w14:textId="77777777" w:rsidR="005A26C7" w:rsidRDefault="005A26C7" w:rsidP="005A26C7">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73995694" w14:textId="77777777" w:rsidR="005A26C7" w:rsidRDefault="005A26C7" w:rsidP="005A26C7">
            <w:pPr>
              <w:pStyle w:val="TAC"/>
            </w:pPr>
            <w:r>
              <w:t>50</w:t>
            </w:r>
          </w:p>
        </w:tc>
      </w:tr>
      <w:tr w:rsidR="005A26C7" w14:paraId="14B44332"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1BD9883" w14:textId="77777777" w:rsidR="005A26C7" w:rsidRDefault="005A26C7" w:rsidP="005A26C7">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7190BC7E"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89C24FC"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7943B115" w14:textId="77777777" w:rsidR="005A26C7" w:rsidRDefault="005A26C7" w:rsidP="005A26C7">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4ED7528" w14:textId="77777777" w:rsidR="005A26C7" w:rsidRDefault="005A26C7" w:rsidP="005A26C7">
            <w:pPr>
              <w:pStyle w:val="TAC"/>
            </w:pPr>
            <w:r>
              <w:t>50</w:t>
            </w:r>
          </w:p>
        </w:tc>
      </w:tr>
      <w:tr w:rsidR="005A26C7" w14:paraId="214919B9"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2828976" w14:textId="77777777" w:rsidR="005A26C7" w:rsidRDefault="005A26C7" w:rsidP="005A26C7">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4E06BD4" w14:textId="77777777" w:rsidR="005A26C7" w:rsidRDefault="005A26C7" w:rsidP="005A26C7">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7095766F"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30ED7909" w14:textId="77777777" w:rsidR="005A26C7" w:rsidRDefault="005A26C7" w:rsidP="005A26C7">
            <w:pPr>
              <w:pStyle w:val="TAC"/>
            </w:pPr>
            <w:r>
              <w:t>Not Configured</w:t>
            </w:r>
          </w:p>
        </w:tc>
      </w:tr>
      <w:tr w:rsidR="005A26C7" w14:paraId="79E078E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C6CA4AE" w14:textId="77777777" w:rsidR="005A26C7" w:rsidRDefault="005A26C7" w:rsidP="005A26C7">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EF64BDA"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9C8BD38"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750FCAB5" w14:textId="77777777" w:rsidR="005A26C7" w:rsidRDefault="005A26C7" w:rsidP="005A26C7">
            <w:pPr>
              <w:pStyle w:val="TAC"/>
            </w:pPr>
            <w:r>
              <w:rPr>
                <w:rFonts w:cs="v4.2.0"/>
              </w:rPr>
              <w:t>AWGN</w:t>
            </w:r>
          </w:p>
        </w:tc>
      </w:tr>
      <w:tr w:rsidR="005A26C7" w14:paraId="78E1395D" w14:textId="77777777" w:rsidTr="005C1D22">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338A957A" w14:textId="77777777" w:rsidR="005A26C7" w:rsidRDefault="005A26C7" w:rsidP="005A26C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66952A48" w14:textId="77777777" w:rsidR="005A26C7" w:rsidRDefault="005A26C7" w:rsidP="005A26C7">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07BCC10">
                <v:shape id="_x0000_i1155" type="#_x0000_t75" style="width:20.55pt;height:20.55pt" o:ole="" fillcolor="window">
                  <v:imagedata r:id="rId11" o:title=""/>
                </v:shape>
                <o:OLEObject Type="Embed" ProgID="Equation.3" ShapeID="_x0000_i1155" DrawAspect="Content" ObjectID="_1813122432" r:id="rId149"/>
              </w:object>
            </w:r>
            <w:r>
              <w:t xml:space="preserve"> to be fulfilled.</w:t>
            </w:r>
          </w:p>
          <w:p w14:paraId="0383F882" w14:textId="77777777" w:rsidR="005A26C7" w:rsidRDefault="005A26C7" w:rsidP="005A26C7">
            <w:pPr>
              <w:pStyle w:val="TAN"/>
              <w:rPr>
                <w:rFonts w:cs="v4.2.0"/>
              </w:rPr>
            </w:pPr>
            <w:r>
              <w:t>Note 3:</w:t>
            </w:r>
            <w:r>
              <w:tab/>
              <w:t>SS-RSRP levels have been derived from other parameters for information purposes. They are not settable parameters themselves.</w:t>
            </w:r>
          </w:p>
        </w:tc>
      </w:tr>
    </w:tbl>
    <w:p w14:paraId="73629014" w14:textId="77777777" w:rsidR="005A26C7" w:rsidRDefault="005A26C7" w:rsidP="005A26C7"/>
    <w:p w14:paraId="7046A17F" w14:textId="77777777" w:rsidR="00FA4D32" w:rsidRDefault="00FA4D32" w:rsidP="00FA4D32">
      <w:pPr>
        <w:pStyle w:val="Heading5"/>
      </w:pPr>
      <w:r>
        <w:t>A.14.1.10.3</w:t>
      </w:r>
      <w:r>
        <w:tab/>
        <w:t>Test Requirements</w:t>
      </w:r>
    </w:p>
    <w:p w14:paraId="63DECD4A" w14:textId="6DA1DE0C"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w:t>
      </w:r>
      <w:r>
        <w:rPr>
          <w:rFonts w:cs="v4.2.0" w:hint="eastAsia"/>
          <w:lang w:eastAsia="ko-KR"/>
        </w:rPr>
        <w:t>C</w:t>
      </w:r>
      <w:r>
        <w:rPr>
          <w:rFonts w:cs="v4.2.0"/>
        </w:rPr>
        <w:t>ell 1.</w:t>
      </w:r>
    </w:p>
    <w:p w14:paraId="75766D51" w14:textId="77777777" w:rsidR="007810B5" w:rsidRDefault="007810B5" w:rsidP="007810B5">
      <w:pPr>
        <w:rPr>
          <w:rFonts w:cs="v4.2.0"/>
        </w:rPr>
      </w:pPr>
      <w:r>
        <w:rPr>
          <w:rFonts w:cs="v4.2.0"/>
        </w:rPr>
        <w:lastRenderedPageBreak/>
        <w:t xml:space="preserve">The cell re-selection delay to an already detected lower priority cell </w:t>
      </w:r>
      <w:r>
        <w:t xml:space="preserve">for UE fulfilling not-at-cell edge relaxed measurements </w:t>
      </w:r>
      <w:r>
        <w:rPr>
          <w:rFonts w:cs="v4.2.0"/>
        </w:rPr>
        <w:t>shall be less than 17s.</w:t>
      </w:r>
    </w:p>
    <w:p w14:paraId="5B4CA9AB" w14:textId="5735622A" w:rsidR="007810B5" w:rsidRDefault="007810B5" w:rsidP="007810B5">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w:t>
      </w:r>
      <w:r>
        <w:rPr>
          <w:rFonts w:cs="v4.2.0" w:hint="eastAsia"/>
          <w:lang w:eastAsia="ko-KR"/>
        </w:rPr>
        <w:t>C</w:t>
      </w:r>
      <w:r>
        <w:rPr>
          <w:rFonts w:cs="v4.2.0"/>
        </w:rPr>
        <w:t xml:space="preserve">ell 2, and starts to send preambles on the PRACH for sending the RRCSetupRequest message to perform a Tracking Area Update procedure on </w:t>
      </w:r>
      <w:r>
        <w:rPr>
          <w:rFonts w:cs="v4.2.0" w:hint="eastAsia"/>
          <w:lang w:eastAsia="ko-KR"/>
        </w:rPr>
        <w:t>C</w:t>
      </w:r>
      <w:r>
        <w:rPr>
          <w:rFonts w:cs="v4.2.0"/>
        </w:rPr>
        <w:t>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5" w:name="_Toc535476488"/>
      <w:bookmarkStart w:id="6" w:name="_Toc383691087"/>
      <w:r w:rsidRPr="001C0E1B">
        <w:t>A.</w:t>
      </w:r>
      <w:r>
        <w:t>14</w:t>
      </w:r>
      <w:r w:rsidRPr="001C0E1B">
        <w:t>.</w:t>
      </w:r>
      <w:r>
        <w:t>2</w:t>
      </w:r>
      <w:r w:rsidRPr="001C0E1B">
        <w:tab/>
        <w:t>RRC_CONNECTED state mobility</w:t>
      </w:r>
      <w:bookmarkEnd w:id="5"/>
    </w:p>
    <w:p w14:paraId="6FB19BB1" w14:textId="77777777" w:rsidR="00627BBD" w:rsidRPr="008114B0" w:rsidRDefault="00627BBD" w:rsidP="008114B0">
      <w:pPr>
        <w:pStyle w:val="Heading3"/>
      </w:pPr>
      <w:bookmarkStart w:id="7" w:name="_Toc526331883"/>
      <w:r w:rsidRPr="001C0E1B">
        <w:t>A.</w:t>
      </w:r>
      <w:r>
        <w:t>14</w:t>
      </w:r>
      <w:r w:rsidRPr="001C0E1B">
        <w:t>.</w:t>
      </w:r>
      <w:r>
        <w:t>2</w:t>
      </w:r>
      <w:r w:rsidRPr="001C0E1B">
        <w:t>.1</w:t>
      </w:r>
      <w:r w:rsidRPr="001C0E1B">
        <w:tab/>
        <w:t>Handover</w:t>
      </w:r>
      <w:bookmarkEnd w:id="7"/>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6"/>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lastRenderedPageBreak/>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pPr>
            <w:r w:rsidRPr="00147F70">
              <w:t>RF Channel Number</w:t>
            </w:r>
          </w:p>
        </w:tc>
        <w:tc>
          <w:tcPr>
            <w:tcW w:w="708" w:type="dxa"/>
            <w:shd w:val="clear" w:color="auto" w:fill="auto"/>
          </w:tcPr>
          <w:p w14:paraId="3ECDC153" w14:textId="77777777" w:rsidR="006D02FE" w:rsidRPr="001C0E1B" w:rsidRDefault="006D02FE" w:rsidP="002E597A">
            <w:pPr>
              <w:pStyle w:val="TAC"/>
            </w:pPr>
          </w:p>
        </w:tc>
        <w:tc>
          <w:tcPr>
            <w:tcW w:w="1701" w:type="dxa"/>
            <w:shd w:val="clear" w:color="auto" w:fill="auto"/>
          </w:tcPr>
          <w:p w14:paraId="767E5BC0" w14:textId="77777777" w:rsidR="006D02FE" w:rsidRPr="001C0E1B" w:rsidRDefault="006D02FE" w:rsidP="002E597A">
            <w:pPr>
              <w:pStyle w:val="TAC"/>
            </w:pPr>
            <w:r w:rsidRPr="00147F70">
              <w:t>1</w:t>
            </w:r>
          </w:p>
        </w:tc>
        <w:tc>
          <w:tcPr>
            <w:tcW w:w="3402" w:type="dxa"/>
            <w:shd w:val="clear" w:color="auto" w:fill="auto"/>
          </w:tcPr>
          <w:p w14:paraId="6892C358" w14:textId="77777777" w:rsidR="006D02FE" w:rsidRPr="001C0E1B" w:rsidRDefault="006D02FE" w:rsidP="002E597A">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906650" w:rsidRPr="001C0E1B" w14:paraId="504FEEB7" w14:textId="77777777" w:rsidTr="002E597A">
        <w:trPr>
          <w:cantSplit/>
          <w:trHeight w:val="113"/>
          <w:jc w:val="center"/>
        </w:trPr>
        <w:tc>
          <w:tcPr>
            <w:tcW w:w="3289" w:type="dxa"/>
            <w:gridSpan w:val="2"/>
            <w:shd w:val="clear" w:color="auto" w:fill="auto"/>
          </w:tcPr>
          <w:p w14:paraId="7C953601" w14:textId="77777777" w:rsidR="00906650" w:rsidRPr="001C0E1B" w:rsidRDefault="00906650" w:rsidP="00906650">
            <w:pPr>
              <w:pStyle w:val="TAL"/>
            </w:pPr>
            <w:r>
              <w:rPr>
                <w:rFonts w:hint="eastAsia"/>
              </w:rPr>
              <w:t>UE position (N,S, H)</w:t>
            </w:r>
          </w:p>
        </w:tc>
        <w:tc>
          <w:tcPr>
            <w:tcW w:w="708" w:type="dxa"/>
            <w:shd w:val="clear" w:color="auto" w:fill="auto"/>
          </w:tcPr>
          <w:p w14:paraId="0345B416" w14:textId="77777777" w:rsidR="00906650" w:rsidRPr="001C0E1B" w:rsidRDefault="00906650" w:rsidP="00906650">
            <w:pPr>
              <w:pStyle w:val="TAC"/>
            </w:pPr>
          </w:p>
        </w:tc>
        <w:tc>
          <w:tcPr>
            <w:tcW w:w="1701" w:type="dxa"/>
            <w:shd w:val="clear" w:color="auto" w:fill="auto"/>
          </w:tcPr>
          <w:p w14:paraId="241A5CE0" w14:textId="669D65B2" w:rsidR="00906650" w:rsidRPr="001C0E1B" w:rsidRDefault="00906650" w:rsidP="00906650">
            <w:pPr>
              <w:pStyle w:val="TAC"/>
            </w:pPr>
            <w:r w:rsidRPr="002B6532" w:rsidDel="00976752">
              <w:rPr>
                <w:rFonts w:hint="eastAsia"/>
                <w:lang w:eastAsia="zh-CN"/>
              </w:rPr>
              <w:t>[</w:t>
            </w:r>
            <w:r w:rsidRPr="002B6532">
              <w:rPr>
                <w:rFonts w:hint="eastAsia"/>
                <w:lang w:eastAsia="zh-CN"/>
              </w:rPr>
              <w:t>(0, 0, 0)</w:t>
            </w:r>
            <w:r w:rsidRPr="002B6532" w:rsidDel="00976752">
              <w:rPr>
                <w:rFonts w:hint="eastAsia"/>
                <w:lang w:eastAsia="zh-CN"/>
              </w:rPr>
              <w:t>]</w:t>
            </w:r>
          </w:p>
        </w:tc>
        <w:tc>
          <w:tcPr>
            <w:tcW w:w="3402" w:type="dxa"/>
            <w:shd w:val="clear" w:color="auto" w:fill="auto"/>
          </w:tcPr>
          <w:p w14:paraId="2269CFA7" w14:textId="4C236888" w:rsidR="00906650" w:rsidRPr="001C0E1B" w:rsidRDefault="00906650" w:rsidP="00906650">
            <w:pPr>
              <w:pStyle w:val="TAL"/>
            </w:pPr>
            <w:r w:rsidRPr="002B6532">
              <w:rPr>
                <w:lang w:eastAsia="zh-CN"/>
              </w:rPr>
              <w:t>S</w:t>
            </w:r>
            <w:r w:rsidRPr="002B6532">
              <w:rPr>
                <w:rFonts w:hint="eastAsia"/>
                <w:lang w:eastAsia="zh-CN"/>
              </w:rPr>
              <w:t xml:space="preserve">et by </w:t>
            </w:r>
            <w:r>
              <w:rPr>
                <w:lang w:eastAsia="zh-CN"/>
              </w:rPr>
              <w:t>any pre-configured means</w:t>
            </w:r>
            <w:r w:rsidRPr="002B6532" w:rsidDel="002B6532">
              <w:rPr>
                <w:rFonts w:hint="eastAsia"/>
                <w:lang w:eastAsia="zh-CN"/>
              </w:rPr>
              <w:t>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1021060B" w:rsidR="006D02FE" w:rsidRPr="001C0E1B" w:rsidRDefault="00DE02CB" w:rsidP="002E597A">
            <w:pPr>
              <w:pStyle w:val="TAC"/>
            </w:pPr>
            <w:r>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4900CC" w:rsidRPr="001C0E1B" w14:paraId="42DB220A" w14:textId="77777777" w:rsidTr="003B42B9">
        <w:trPr>
          <w:jc w:val="center"/>
        </w:trPr>
        <w:tc>
          <w:tcPr>
            <w:tcW w:w="3119" w:type="dxa"/>
            <w:gridSpan w:val="2"/>
            <w:tcBorders>
              <w:top w:val="single" w:sz="4" w:space="0" w:color="auto"/>
              <w:left w:val="single" w:sz="4" w:space="0" w:color="auto"/>
              <w:bottom w:val="nil"/>
              <w:right w:val="single" w:sz="4" w:space="0" w:color="auto"/>
            </w:tcBorders>
            <w:vAlign w:val="center"/>
          </w:tcPr>
          <w:p w14:paraId="4181E936" w14:textId="7C5C687A" w:rsidR="004900CC" w:rsidRPr="001C0E1B" w:rsidRDefault="004900CC" w:rsidP="004900CC">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2FDC85F9" w14:textId="00211639" w:rsidR="004900CC" w:rsidRPr="00BA2A05" w:rsidRDefault="004900CC" w:rsidP="004900CC">
            <w:pPr>
              <w:pStyle w:val="TAC"/>
              <w:keepNext w:val="0"/>
            </w:pPr>
            <w:r>
              <w:rPr>
                <w:lang w:eastAsia="zh-CN"/>
              </w:rP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3A0C74A1"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AE30FCB" w14:textId="105E2C9A" w:rsidR="004900CC" w:rsidRPr="001C0E1B" w:rsidRDefault="004900CC" w:rsidP="004900CC">
            <w:pPr>
              <w:pStyle w:val="TAC"/>
              <w:keepNext w:val="0"/>
            </w:pPr>
            <w:r>
              <w:t>SSC.1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3E1A747" w14:textId="07E1C3A7" w:rsidR="004900CC" w:rsidRPr="001C0E1B" w:rsidRDefault="004900CC" w:rsidP="004900CC">
            <w:pPr>
              <w:pStyle w:val="TAC"/>
              <w:keepNext w:val="0"/>
            </w:pPr>
            <w:r>
              <w:t>NSC.1</w:t>
            </w:r>
          </w:p>
        </w:tc>
      </w:tr>
      <w:tr w:rsidR="004900CC" w:rsidRPr="001C0E1B" w14:paraId="043B3DD9" w14:textId="77777777" w:rsidTr="003B42B9">
        <w:trPr>
          <w:jc w:val="center"/>
        </w:trPr>
        <w:tc>
          <w:tcPr>
            <w:tcW w:w="3119" w:type="dxa"/>
            <w:gridSpan w:val="2"/>
            <w:tcBorders>
              <w:top w:val="nil"/>
              <w:left w:val="single" w:sz="4" w:space="0" w:color="auto"/>
              <w:bottom w:val="single" w:sz="4" w:space="0" w:color="auto"/>
              <w:right w:val="single" w:sz="4" w:space="0" w:color="auto"/>
            </w:tcBorders>
            <w:vAlign w:val="center"/>
          </w:tcPr>
          <w:p w14:paraId="082C1781" w14:textId="77777777" w:rsidR="004900CC" w:rsidRPr="001C0E1B" w:rsidRDefault="004900CC" w:rsidP="004900CC">
            <w:pPr>
              <w:pStyle w:val="TAL"/>
              <w:keepNext w:val="0"/>
            </w:pPr>
          </w:p>
        </w:tc>
        <w:tc>
          <w:tcPr>
            <w:tcW w:w="1134" w:type="dxa"/>
            <w:tcBorders>
              <w:top w:val="single" w:sz="4" w:space="0" w:color="auto"/>
              <w:left w:val="single" w:sz="4" w:space="0" w:color="auto"/>
              <w:right w:val="single" w:sz="4" w:space="0" w:color="auto"/>
            </w:tcBorders>
            <w:vAlign w:val="center"/>
          </w:tcPr>
          <w:p w14:paraId="1E8E7300" w14:textId="7B1B85E2" w:rsidR="004900CC" w:rsidRPr="00BA2A05" w:rsidRDefault="004900CC" w:rsidP="004900CC">
            <w:pPr>
              <w:pStyle w:val="TAC"/>
              <w:keepNext w:val="0"/>
            </w:pPr>
            <w:r>
              <w:rPr>
                <w:lang w:eastAsia="zh-CN"/>
              </w:rP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59DE973F"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5D3A55" w14:textId="69EC258B" w:rsidR="004900CC" w:rsidRPr="001C0E1B" w:rsidRDefault="004900CC" w:rsidP="004900CC">
            <w:pPr>
              <w:pStyle w:val="TAC"/>
              <w:keepNext w:val="0"/>
            </w:pPr>
            <w:r>
              <w:t>SSC.2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939EAD" w14:textId="23692DE0" w:rsidR="004900CC" w:rsidRPr="001C0E1B" w:rsidRDefault="004900CC" w:rsidP="004900CC">
            <w:pPr>
              <w:pStyle w:val="TAC"/>
              <w:keepNext w:val="0"/>
            </w:pPr>
            <w:r>
              <w:t>NSC.2</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pPr>
            <w:r>
              <w:rPr>
                <w:rFonts w:hint="eastAsia"/>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pPr>
            <w:r>
              <w:rPr>
                <w:rFonts w:hint="eastAsia"/>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pPr>
            <w:r>
              <w:rPr>
                <w:rFonts w:hint="eastAsia"/>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5F0E53E0"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035402E5" w:rsidR="006D02FE" w:rsidRDefault="006D02FE" w:rsidP="002E597A">
            <w:pPr>
              <w:pStyle w:val="TAC"/>
              <w:keepNext w:val="0"/>
            </w:pPr>
            <w:r>
              <w:rPr>
                <w:rFonts w:hint="eastAsia"/>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6BB325E"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490A2DC1" w:rsidR="006D02FE" w:rsidRDefault="006D02FE" w:rsidP="002E597A">
            <w:pPr>
              <w:pStyle w:val="TAC"/>
              <w:keepNext w:val="0"/>
            </w:pPr>
            <w:r>
              <w:rPr>
                <w:rFonts w:hint="eastAsia"/>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pPr>
            <w:r>
              <w:rPr>
                <w:rFonts w:hint="eastAsia"/>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56" type="#_x0000_t75" style="width:15.45pt;height:15.45pt" o:ole="" fillcolor="window">
                  <v:imagedata r:id="rId11" o:title=""/>
                </v:shape>
                <o:OLEObject Type="Embed" ProgID="Equation.3" ShapeID="_x0000_i1156" DrawAspect="Content" ObjectID="_1813122433" r:id="rId150"/>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57" type="#_x0000_t75" style="width:15.45pt;height:15.45pt" o:ole="" fillcolor="window">
                  <v:imagedata r:id="rId11" o:title=""/>
                </v:shape>
                <o:OLEObject Type="Embed" ProgID="Equation.3" ShapeID="_x0000_i1157" DrawAspect="Content" ObjectID="_1813122434" r:id="rId151"/>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58" type="#_x0000_t75" style="width:41.15pt;height:20.55pt" o:ole="" fillcolor="window">
                  <v:imagedata r:id="rId152" o:title=""/>
                </v:shape>
                <o:OLEObject Type="Embed" ProgID="Equation.3" ShapeID="_x0000_i1158" DrawAspect="Content" ObjectID="_1813122435" r:id="rId153"/>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59" type="#_x0000_t75" style="width:41.15pt;height:20.55pt" o:ole="" fillcolor="window">
                  <v:imagedata r:id="rId154" o:title=""/>
                </v:shape>
                <o:OLEObject Type="Embed" ProgID="Equation.3" ShapeID="_x0000_i1159" DrawAspect="Content" ObjectID="_1813122436" r:id="rId155"/>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0" type="#_x0000_t75" style="width:15.45pt;height:15.45pt" o:ole="" fillcolor="window">
                  <v:imagedata r:id="rId11" o:title=""/>
                </v:shape>
                <o:OLEObject Type="Embed" ProgID="Equation.3" ShapeID="_x0000_i1160" DrawAspect="Content" ObjectID="_1813122437" r:id="rId156"/>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8"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8"/>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27E0FE2B" w:rsidR="00627BBD" w:rsidRPr="001C0E1B" w:rsidRDefault="005C7B28" w:rsidP="00627BBD">
      <w:pPr>
        <w:rPr>
          <w:rFonts w:cs="v4.2.0"/>
        </w:rPr>
      </w:pPr>
      <w:r w:rsidRPr="00354786">
        <w:rPr>
          <w:rFonts w:cs="v4.2.0"/>
        </w:rPr>
        <w:t>The test consists of three successive time periods, with time durations of T1, T2 and T3 respectively. At the start of time duration T1, the UE may not have any timing information of Cell 2.</w:t>
      </w:r>
      <w:r w:rsidRPr="00354786">
        <w:rPr>
          <w:rFonts w:cs="v4.2.0" w:hint="eastAsia"/>
          <w:lang w:eastAsia="zh-CN"/>
        </w:rPr>
        <w:t xml:space="preserve"> </w:t>
      </w:r>
      <w:r w:rsidRPr="00354786">
        <w:rPr>
          <w:rFonts w:cs="v4.2.0"/>
          <w:lang w:eastAsia="zh-CN"/>
        </w:rPr>
        <w:t>D</w:t>
      </w:r>
      <w:r w:rsidRPr="00354786">
        <w:rPr>
          <w:rFonts w:cs="v4.2.0" w:hint="eastAsia"/>
          <w:lang w:eastAsia="zh-CN"/>
        </w:rPr>
        <w:t xml:space="preserve">uring T1, the UE is configured to measure inter frequency </w:t>
      </w:r>
      <w:r w:rsidRPr="008E6F4F">
        <w:rPr>
          <w:rFonts w:cs="v4.2.0"/>
          <w:lang w:eastAsia="zh-CN"/>
        </w:rPr>
        <w:t>n</w:t>
      </w:r>
      <w:r w:rsidRPr="00354786">
        <w:rPr>
          <w:rFonts w:cs="v4.2.0" w:hint="eastAsia"/>
          <w:lang w:eastAsia="zh-CN"/>
        </w:rPr>
        <w:t xml:space="preserve">eighbour cell with Event A3 report and </w:t>
      </w:r>
      <w:r w:rsidRPr="008E6F4F">
        <w:rPr>
          <w:lang w:eastAsia="zh-CN"/>
        </w:rPr>
        <w:t>G</w:t>
      </w:r>
      <w:r w:rsidRPr="00354786">
        <w:rPr>
          <w:rFonts w:eastAsia="Batang"/>
        </w:rPr>
        <w:t xml:space="preserve">ap </w:t>
      </w:r>
      <w:r w:rsidRPr="008E6F4F">
        <w:rPr>
          <w:rFonts w:eastAsia="Batang"/>
        </w:rPr>
        <w:t>P</w:t>
      </w:r>
      <w:r w:rsidRPr="00354786">
        <w:rPr>
          <w:rFonts w:eastAsia="Batang"/>
        </w:rPr>
        <w:t>attern</w:t>
      </w:r>
      <w:r w:rsidRPr="008E6F4F">
        <w:rPr>
          <w:rFonts w:eastAsia="Batang"/>
        </w:rPr>
        <w:t xml:space="preserve"> 0 i</w:t>
      </w:r>
      <w:r w:rsidRPr="00354786">
        <w:rPr>
          <w:rFonts w:eastAsia="Batang"/>
        </w:rPr>
        <w:t>s configured in the test case</w:t>
      </w:r>
      <w:r w:rsidRPr="00354786">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pPr>
            <w:r w:rsidRPr="00147F70">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2E597A">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4900CC" w:rsidRPr="001C0E1B" w14:paraId="3C6F87F6" w14:textId="77777777" w:rsidTr="002E597A">
        <w:trPr>
          <w:cantSplit/>
          <w:trHeight w:val="113"/>
          <w:jc w:val="center"/>
        </w:trPr>
        <w:tc>
          <w:tcPr>
            <w:tcW w:w="3289" w:type="dxa"/>
            <w:gridSpan w:val="2"/>
            <w:shd w:val="clear" w:color="auto" w:fill="auto"/>
          </w:tcPr>
          <w:p w14:paraId="3099C0D6" w14:textId="77777777" w:rsidR="004900CC" w:rsidRPr="001C0E1B" w:rsidRDefault="004900CC" w:rsidP="004900CC">
            <w:pPr>
              <w:pStyle w:val="TAL"/>
            </w:pPr>
            <w:r>
              <w:rPr>
                <w:rFonts w:hint="eastAsia"/>
              </w:rPr>
              <w:t>UE position (N,S, H)</w:t>
            </w:r>
          </w:p>
        </w:tc>
        <w:tc>
          <w:tcPr>
            <w:tcW w:w="708" w:type="dxa"/>
            <w:shd w:val="clear" w:color="auto" w:fill="auto"/>
          </w:tcPr>
          <w:p w14:paraId="158791E2" w14:textId="77777777" w:rsidR="004900CC" w:rsidRPr="001C0E1B" w:rsidRDefault="004900CC" w:rsidP="004900CC">
            <w:pPr>
              <w:pStyle w:val="TAC"/>
            </w:pPr>
          </w:p>
        </w:tc>
        <w:tc>
          <w:tcPr>
            <w:tcW w:w="1701" w:type="dxa"/>
            <w:shd w:val="clear" w:color="auto" w:fill="auto"/>
          </w:tcPr>
          <w:p w14:paraId="0CF4512A" w14:textId="6BE9323E" w:rsidR="004900CC" w:rsidRPr="001C0E1B" w:rsidRDefault="004900CC" w:rsidP="004900CC">
            <w:pPr>
              <w:pStyle w:val="TAC"/>
            </w:pPr>
            <w:r w:rsidRPr="002B6532">
              <w:rPr>
                <w:rFonts w:hint="eastAsia"/>
                <w:lang w:eastAsia="zh-CN"/>
              </w:rPr>
              <w:t>(0, 0, 0)</w:t>
            </w:r>
          </w:p>
        </w:tc>
        <w:tc>
          <w:tcPr>
            <w:tcW w:w="3402" w:type="dxa"/>
            <w:shd w:val="clear" w:color="auto" w:fill="auto"/>
          </w:tcPr>
          <w:p w14:paraId="13DA655E" w14:textId="6C395B19" w:rsidR="004900CC" w:rsidRPr="001C0E1B" w:rsidRDefault="004900CC" w:rsidP="004900CC">
            <w:pPr>
              <w:pStyle w:val="TAL"/>
            </w:pPr>
            <w:r w:rsidRPr="002B6532">
              <w:rPr>
                <w:lang w:eastAsia="zh-CN"/>
              </w:rPr>
              <w:t>S</w:t>
            </w:r>
            <w:r w:rsidRPr="002B6532">
              <w:rPr>
                <w:rFonts w:hint="eastAsia"/>
                <w:lang w:eastAsia="zh-CN"/>
              </w:rPr>
              <w:t xml:space="preserve">et by </w:t>
            </w:r>
            <w:r>
              <w:rPr>
                <w:lang w:eastAsia="zh-CN"/>
              </w:rPr>
              <w:t>any pre-configured means</w:t>
            </w:r>
          </w:p>
        </w:tc>
      </w:tr>
      <w:tr w:rsidR="005C7B28" w:rsidRPr="001C0E1B" w14:paraId="53CAFA76" w14:textId="77777777" w:rsidTr="002E597A">
        <w:trPr>
          <w:cantSplit/>
          <w:trHeight w:val="113"/>
          <w:jc w:val="center"/>
        </w:trPr>
        <w:tc>
          <w:tcPr>
            <w:tcW w:w="3289" w:type="dxa"/>
            <w:gridSpan w:val="2"/>
            <w:shd w:val="clear" w:color="auto" w:fill="auto"/>
          </w:tcPr>
          <w:p w14:paraId="4FC5C84C" w14:textId="2A414685" w:rsidR="005C7B28" w:rsidRPr="001C0E1B" w:rsidRDefault="005C7B28" w:rsidP="005C7B28">
            <w:pPr>
              <w:pStyle w:val="TAL"/>
              <w:rPr>
                <w:rFonts w:cs="v4.2.0"/>
              </w:rPr>
            </w:pPr>
            <w:r w:rsidRPr="008E6F4F">
              <w:t>Gap Pattern Id</w:t>
            </w:r>
          </w:p>
        </w:tc>
        <w:tc>
          <w:tcPr>
            <w:tcW w:w="708" w:type="dxa"/>
            <w:shd w:val="clear" w:color="auto" w:fill="auto"/>
          </w:tcPr>
          <w:p w14:paraId="71A1F5A1" w14:textId="77777777" w:rsidR="005C7B28" w:rsidRPr="001C0E1B" w:rsidRDefault="005C7B28" w:rsidP="005C7B28">
            <w:pPr>
              <w:pStyle w:val="TAC"/>
            </w:pPr>
          </w:p>
        </w:tc>
        <w:tc>
          <w:tcPr>
            <w:tcW w:w="1701" w:type="dxa"/>
            <w:shd w:val="clear" w:color="auto" w:fill="auto"/>
          </w:tcPr>
          <w:p w14:paraId="6D592283" w14:textId="253B21ED" w:rsidR="005C7B28" w:rsidRPr="001C0E1B" w:rsidRDefault="005C7B28" w:rsidP="005C7B28">
            <w:pPr>
              <w:pStyle w:val="TAC"/>
            </w:pPr>
            <w:r w:rsidRPr="008E6F4F">
              <w:t>0</w:t>
            </w:r>
          </w:p>
        </w:tc>
        <w:tc>
          <w:tcPr>
            <w:tcW w:w="3402" w:type="dxa"/>
            <w:shd w:val="clear" w:color="auto" w:fill="auto"/>
          </w:tcPr>
          <w:p w14:paraId="0F8DF3B4" w14:textId="77777777" w:rsidR="005C7B28" w:rsidRPr="001C0E1B" w:rsidRDefault="005C7B28" w:rsidP="005C7B28">
            <w:pPr>
              <w:pStyle w:val="TAL"/>
            </w:pPr>
          </w:p>
        </w:tc>
      </w:tr>
      <w:tr w:rsidR="005C7B28" w:rsidRPr="001C0E1B" w14:paraId="0A3FFFE2" w14:textId="77777777" w:rsidTr="002E597A">
        <w:trPr>
          <w:cantSplit/>
          <w:trHeight w:val="113"/>
          <w:jc w:val="center"/>
        </w:trPr>
        <w:tc>
          <w:tcPr>
            <w:tcW w:w="3289" w:type="dxa"/>
            <w:gridSpan w:val="2"/>
            <w:shd w:val="clear" w:color="auto" w:fill="auto"/>
          </w:tcPr>
          <w:p w14:paraId="7EED6383" w14:textId="6891511E" w:rsidR="005C7B28" w:rsidRPr="001C0E1B" w:rsidRDefault="005C7B28" w:rsidP="005C7B28">
            <w:pPr>
              <w:pStyle w:val="TAL"/>
              <w:rPr>
                <w:rFonts w:cs="v4.2.0"/>
              </w:rPr>
            </w:pPr>
            <w:r w:rsidRPr="008E6F4F">
              <w:t>Measurement gap offset</w:t>
            </w:r>
          </w:p>
        </w:tc>
        <w:tc>
          <w:tcPr>
            <w:tcW w:w="708" w:type="dxa"/>
            <w:shd w:val="clear" w:color="auto" w:fill="auto"/>
          </w:tcPr>
          <w:p w14:paraId="740F969E" w14:textId="77777777" w:rsidR="005C7B28" w:rsidRPr="001C0E1B" w:rsidRDefault="005C7B28" w:rsidP="005C7B28">
            <w:pPr>
              <w:pStyle w:val="TAC"/>
            </w:pPr>
          </w:p>
        </w:tc>
        <w:tc>
          <w:tcPr>
            <w:tcW w:w="1701" w:type="dxa"/>
            <w:shd w:val="clear" w:color="auto" w:fill="auto"/>
          </w:tcPr>
          <w:p w14:paraId="15123040" w14:textId="29E1EBCD" w:rsidR="005C7B28" w:rsidRPr="001C0E1B" w:rsidRDefault="005C7B28" w:rsidP="005C7B28">
            <w:pPr>
              <w:pStyle w:val="TAC"/>
            </w:pPr>
            <w:r w:rsidRPr="008E6F4F">
              <w:t>9</w:t>
            </w:r>
          </w:p>
        </w:tc>
        <w:tc>
          <w:tcPr>
            <w:tcW w:w="3402" w:type="dxa"/>
            <w:shd w:val="clear" w:color="auto" w:fill="auto"/>
          </w:tcPr>
          <w:p w14:paraId="75D1BCAC" w14:textId="77777777" w:rsidR="005C7B28" w:rsidRPr="001C0E1B" w:rsidRDefault="005C7B28" w:rsidP="005C7B28">
            <w:pPr>
              <w:pStyle w:val="TAL"/>
            </w:pP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57"/>
        <w:gridCol w:w="794"/>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465601" w:rsidRPr="001C0E1B" w14:paraId="4F70A6C7" w14:textId="77777777" w:rsidTr="00CF5449">
        <w:trPr>
          <w:jc w:val="center"/>
        </w:trPr>
        <w:tc>
          <w:tcPr>
            <w:tcW w:w="3119" w:type="dxa"/>
            <w:gridSpan w:val="2"/>
            <w:tcBorders>
              <w:top w:val="single" w:sz="4" w:space="0" w:color="auto"/>
              <w:left w:val="single" w:sz="4" w:space="0" w:color="auto"/>
              <w:bottom w:val="nil"/>
              <w:right w:val="single" w:sz="4" w:space="0" w:color="auto"/>
            </w:tcBorders>
            <w:vAlign w:val="center"/>
          </w:tcPr>
          <w:p w14:paraId="21FD8C81" w14:textId="3C26E9AB" w:rsidR="00465601" w:rsidRPr="001C0E1B" w:rsidRDefault="00465601" w:rsidP="00465601">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1703EB76" w14:textId="3BDF1A9D" w:rsidR="00465601" w:rsidRPr="00BA2A05" w:rsidRDefault="00465601" w:rsidP="00465601">
            <w:pPr>
              <w:pStyle w:val="TAC"/>
              <w:keepNext w:val="0"/>
            </w:pPr>
            <w:r>
              <w:rPr>
                <w:lang w:eastAsia="zh-CN"/>
              </w:rP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0C6CC2FF"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3815BCC" w14:textId="790CDC89" w:rsidR="00465601" w:rsidRPr="001C0E1B" w:rsidRDefault="00465601" w:rsidP="00465601">
            <w:pPr>
              <w:pStyle w:val="TAC"/>
              <w:keepNext w:val="0"/>
            </w:pPr>
            <w:r>
              <w:t>SSC.1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54AB6C90" w14:textId="7D757C5C" w:rsidR="00465601" w:rsidRDefault="00465601" w:rsidP="00465601">
            <w:pPr>
              <w:pStyle w:val="TAC"/>
              <w:keepNext w:val="0"/>
            </w:pPr>
            <w:r>
              <w:t>NSC.1</w:t>
            </w:r>
          </w:p>
        </w:tc>
      </w:tr>
      <w:tr w:rsidR="00465601" w:rsidRPr="001C0E1B" w14:paraId="73CA62EA" w14:textId="77777777" w:rsidTr="00CF5449">
        <w:trPr>
          <w:jc w:val="center"/>
        </w:trPr>
        <w:tc>
          <w:tcPr>
            <w:tcW w:w="3119" w:type="dxa"/>
            <w:gridSpan w:val="2"/>
            <w:tcBorders>
              <w:top w:val="nil"/>
              <w:left w:val="single" w:sz="4" w:space="0" w:color="auto"/>
              <w:bottom w:val="single" w:sz="4" w:space="0" w:color="auto"/>
              <w:right w:val="single" w:sz="4" w:space="0" w:color="auto"/>
            </w:tcBorders>
            <w:vAlign w:val="center"/>
          </w:tcPr>
          <w:p w14:paraId="50CF593F" w14:textId="77777777" w:rsidR="00465601" w:rsidRPr="001C0E1B" w:rsidRDefault="00465601" w:rsidP="00465601">
            <w:pPr>
              <w:pStyle w:val="TAL"/>
              <w:keepNext w:val="0"/>
            </w:pPr>
          </w:p>
        </w:tc>
        <w:tc>
          <w:tcPr>
            <w:tcW w:w="1134" w:type="dxa"/>
            <w:tcBorders>
              <w:top w:val="single" w:sz="4" w:space="0" w:color="auto"/>
              <w:left w:val="single" w:sz="4" w:space="0" w:color="auto"/>
              <w:right w:val="single" w:sz="4" w:space="0" w:color="auto"/>
            </w:tcBorders>
            <w:vAlign w:val="center"/>
          </w:tcPr>
          <w:p w14:paraId="3D9F9FCD" w14:textId="1F30DAB9" w:rsidR="00465601" w:rsidRPr="00BA2A05" w:rsidRDefault="00465601" w:rsidP="00465601">
            <w:pPr>
              <w:pStyle w:val="TAC"/>
              <w:keepNext w:val="0"/>
            </w:pPr>
            <w:r>
              <w:rPr>
                <w:lang w:eastAsia="zh-CN"/>
              </w:rP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2FC2541D"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21B1CE" w14:textId="3043A414" w:rsidR="00465601" w:rsidRPr="001C0E1B" w:rsidRDefault="00465601" w:rsidP="00465601">
            <w:pPr>
              <w:pStyle w:val="TAC"/>
              <w:keepNext w:val="0"/>
            </w:pPr>
            <w:r>
              <w:t>SSC.2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0AEFA70" w14:textId="2DFA67F0" w:rsidR="00465601" w:rsidRDefault="00465601" w:rsidP="00465601">
            <w:pPr>
              <w:pStyle w:val="TAC"/>
              <w:keepNext w:val="0"/>
            </w:pPr>
            <w:r>
              <w:t>NSC.2</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pPr>
            <w:r>
              <w:rPr>
                <w:rFonts w:hint="eastAsia"/>
              </w:rPr>
              <w:lastRenderedPageBreak/>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pPr>
            <w:r>
              <w:rPr>
                <w:rFonts w:hint="eastAsia"/>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pPr>
            <w:r>
              <w:rPr>
                <w:rFonts w:hint="eastAsia"/>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pPr>
            <w:r>
              <w:rPr>
                <w:rFonts w:hint="eastAsia"/>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21C6B3E9" w:rsidR="006D02FE" w:rsidRDefault="006D02FE" w:rsidP="002E597A">
            <w:pPr>
              <w:pStyle w:val="TAC"/>
              <w:keepNext w:val="0"/>
            </w:pPr>
            <w:r>
              <w:rPr>
                <w:rFonts w:hint="eastAsia"/>
              </w:rPr>
              <w:t>239</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D479997" w14:textId="4CDF5E67" w:rsidR="006D02FE" w:rsidRDefault="006D02FE" w:rsidP="002E597A">
            <w:pPr>
              <w:pStyle w:val="TAC"/>
              <w:keepNext w:val="0"/>
            </w:pPr>
            <w:r>
              <w:rPr>
                <w:rFonts w:hint="eastAsia"/>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70951154" w:rsidR="006D02FE" w:rsidRDefault="006D02FE" w:rsidP="002E597A">
            <w:pPr>
              <w:pStyle w:val="TAC"/>
              <w:keepNext w:val="0"/>
            </w:pPr>
            <w:r>
              <w:rPr>
                <w:rFonts w:hint="eastAsia"/>
              </w:rPr>
              <w:t>4</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2D8D314" w14:textId="3ED357E2" w:rsidR="006D02FE" w:rsidRDefault="006D02FE" w:rsidP="002E597A">
            <w:pPr>
              <w:pStyle w:val="TAC"/>
              <w:keepNext w:val="0"/>
            </w:pPr>
            <w:r>
              <w:rPr>
                <w:rFonts w:hint="eastAsia"/>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pPr>
            <w:r>
              <w:rPr>
                <w:rFonts w:hint="eastAsia"/>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7"/>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7"/>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5C7B28" w:rsidRPr="001C0E1B" w14:paraId="46B66A84" w14:textId="77777777" w:rsidTr="00E9643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5C7B28" w:rsidRPr="001C0E1B" w:rsidRDefault="005C7B28" w:rsidP="005C7B28">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5C7B28" w:rsidRPr="001C0E1B"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54D724D8" w14:textId="7D837057" w:rsidR="005C7B28" w:rsidRPr="001C0E1B" w:rsidRDefault="005C7B28" w:rsidP="005C7B28">
            <w:pPr>
              <w:pStyle w:val="TAC"/>
              <w:keepNext w:val="0"/>
              <w:rPr>
                <w:snapToGrid w:val="0"/>
              </w:rPr>
            </w:pPr>
            <w:r w:rsidRPr="00354786">
              <w:rPr>
                <w:snapToGrid w:val="0"/>
                <w:szCs w:val="18"/>
                <w:lang w:eastAsia="zh-CN"/>
              </w:rPr>
              <w:t>SMTC.</w:t>
            </w:r>
            <w:r w:rsidRPr="008E6F4F">
              <w:rPr>
                <w:snapToGrid w:val="0"/>
                <w:szCs w:val="18"/>
                <w:lang w:eastAsia="zh-CN"/>
              </w:rPr>
              <w:t>2</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6564589" w14:textId="51796F20" w:rsidR="005C7B28" w:rsidRPr="001C0E1B" w:rsidRDefault="005C7B28" w:rsidP="005C7B28">
            <w:pPr>
              <w:pStyle w:val="TAC"/>
              <w:keepNext w:val="0"/>
              <w:rPr>
                <w:snapToGrid w:val="0"/>
              </w:rPr>
            </w:pPr>
            <w:r w:rsidRPr="008E6F4F">
              <w:rPr>
                <w:snapToGrid w:val="0"/>
              </w:rPr>
              <w:t>SMTC.5</w:t>
            </w:r>
          </w:p>
        </w:tc>
      </w:tr>
      <w:tr w:rsidR="005C7B28" w:rsidRPr="001C0E1B" w14:paraId="47526588" w14:textId="77777777" w:rsidTr="00AE65E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5C7B28" w:rsidRPr="001C0E1B" w:rsidRDefault="005C7B28" w:rsidP="005C7B28">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5C7B28" w:rsidRPr="00987538"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382BD9D2" w14:textId="0098702A" w:rsidR="005C7B28" w:rsidRPr="001C0E1B" w:rsidRDefault="005C7B28" w:rsidP="005C7B28">
            <w:pPr>
              <w:pStyle w:val="TAC"/>
              <w:keepNext w:val="0"/>
              <w:rPr>
                <w:snapToGrid w:val="0"/>
                <w:szCs w:val="18"/>
              </w:rPr>
            </w:pPr>
            <w:r w:rsidRPr="00354786">
              <w:rPr>
                <w:rFonts w:cs="v4.2.0"/>
              </w:rPr>
              <w:t>SSB.1 FR1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3909C835" w14:textId="7313A4D7" w:rsidR="005C7B28" w:rsidRPr="001C0E1B" w:rsidRDefault="005C7B28" w:rsidP="005C7B28">
            <w:pPr>
              <w:pStyle w:val="TAC"/>
              <w:keepNext w:val="0"/>
              <w:rPr>
                <w:snapToGrid w:val="0"/>
                <w:szCs w:val="18"/>
              </w:rPr>
            </w:pPr>
            <w:r w:rsidRPr="008E6F4F">
              <w:rPr>
                <w:snapToGrid w:val="0"/>
                <w:szCs w:val="18"/>
                <w:lang w:eastAsia="zh-CN"/>
              </w:rPr>
              <w:t>SSB.5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7"/>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7"/>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61" type="#_x0000_t75" style="width:15.45pt;height:15.45pt" o:ole="" fillcolor="window">
                  <v:imagedata r:id="rId11" o:title=""/>
                </v:shape>
                <o:OLEObject Type="Embed" ProgID="Equation.3" ShapeID="_x0000_i1161" DrawAspect="Content" ObjectID="_1813122438" r:id="rId15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7"/>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62" type="#_x0000_t75" style="width:15.45pt;height:15.45pt" o:ole="" fillcolor="window">
                  <v:imagedata r:id="rId11" o:title=""/>
                </v:shape>
                <o:OLEObject Type="Embed" ProgID="Equation.3" ShapeID="_x0000_i1162" DrawAspect="Content" ObjectID="_1813122439" r:id="rId15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7"/>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63" type="#_x0000_t75" style="width:41.15pt;height:15.45pt" o:ole="" fillcolor="window">
                  <v:imagedata r:id="rId152" o:title=""/>
                </v:shape>
                <o:OLEObject Type="Embed" ProgID="Equation.3" ShapeID="_x0000_i1163" DrawAspect="Content" ObjectID="_1813122440" r:id="rId159"/>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64" type="#_x0000_t75" style="width:41.15pt;height:20.55pt" o:ole="" fillcolor="window">
                  <v:imagedata r:id="rId154" o:title=""/>
                </v:shape>
                <o:OLEObject Type="Embed" ProgID="Equation.3" ShapeID="_x0000_i1164" DrawAspect="Content" ObjectID="_1813122441" r:id="rId160"/>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rPr>
              <w:t>64.59</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1"/>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5" type="#_x0000_t75" style="width:15.45pt;height:15.45pt" o:ole="" fillcolor="window">
                  <v:imagedata r:id="rId11" o:title=""/>
                </v:shape>
                <o:OLEObject Type="Embed" ProgID="Equation.3" ShapeID="_x0000_i1165" DrawAspect="Content" ObjectID="_1813122442" r:id="rId161"/>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8AFC642" w:rsidR="00627BBD" w:rsidRPr="001C0E1B" w:rsidRDefault="005C7B28" w:rsidP="00627BBD">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lang w:eastAsia="zh-CN"/>
        </w:rPr>
        <w:t xml:space="preserve"> </w:t>
      </w:r>
      <w:r w:rsidRPr="008E6F4F">
        <w:rPr>
          <w:rFonts w:cs="v4.2.0"/>
          <w:lang w:eastAsia="zh-CN"/>
        </w:rPr>
        <w:t xml:space="preserve">Immediately before the start of </w:t>
      </w:r>
      <w:r w:rsidRPr="00354786">
        <w:rPr>
          <w:rFonts w:cs="v4.2.0" w:hint="eastAsia"/>
          <w:lang w:eastAsia="zh-CN"/>
        </w:rPr>
        <w:t xml:space="preserve">T1, the UE is configured to measure intra-frequency </w:t>
      </w:r>
      <w:r w:rsidRPr="00354786">
        <w:rPr>
          <w:rFonts w:cs="v4.2.0"/>
          <w:lang w:eastAsia="zh-CN"/>
        </w:rPr>
        <w:t>neighbour</w:t>
      </w:r>
      <w:r w:rsidRPr="00354786">
        <w:rPr>
          <w:rFonts w:cs="v4.2.0" w:hint="eastAsia"/>
          <w:lang w:eastAsia="zh-CN"/>
        </w:rPr>
        <w:t xml:space="preserve"> cell</w:t>
      </w:r>
      <w:r w:rsidRPr="008E6F4F">
        <w:rPr>
          <w:rFonts w:cs="v4.2.0"/>
          <w:lang w:eastAsia="zh-CN"/>
        </w:rPr>
        <w:t xml:space="preserve"> with a</w:t>
      </w:r>
      <w:r w:rsidRPr="00354786">
        <w:rPr>
          <w:rFonts w:cs="v4.2.0" w:hint="eastAsia"/>
          <w:lang w:eastAsia="zh-CN"/>
        </w:rPr>
        <w:t xml:space="preserve"> time-based handover </w:t>
      </w:r>
      <w:r w:rsidRPr="008E6F4F">
        <w:rPr>
          <w:rFonts w:cs="v4.2.0"/>
          <w:lang w:eastAsia="zh-CN"/>
        </w:rPr>
        <w:t xml:space="preserve">trigger </w:t>
      </w:r>
      <w:r w:rsidRPr="00354786">
        <w:rPr>
          <w:rFonts w:cs="v4.2.0" w:hint="eastAsia"/>
          <w:lang w:eastAsia="zh-CN"/>
        </w:rPr>
        <w:t>to Cell 2 with</w:t>
      </w:r>
      <w:r w:rsidRPr="00354786">
        <w:t xml:space="preserve"> </w:t>
      </w:r>
      <w:r w:rsidRPr="00354786">
        <w:rPr>
          <w:rFonts w:hint="eastAsia"/>
          <w:lang w:eastAsia="zh-CN"/>
        </w:rPr>
        <w:t xml:space="preserve">Event </w:t>
      </w:r>
      <w:r w:rsidRPr="00354786">
        <w:rPr>
          <w:rFonts w:cs="v4.2.0"/>
          <w:lang w:eastAsia="zh-CN"/>
        </w:rPr>
        <w:t>CondEvent T1</w:t>
      </w:r>
      <w:r w:rsidRPr="00354786">
        <w:rPr>
          <w:rFonts w:cs="v4.2.0" w:hint="eastAsia"/>
          <w:lang w:eastAsia="zh-CN"/>
        </w:rPr>
        <w:t xml:space="preserve"> shall be sent to UE</w:t>
      </w:r>
      <w:r w:rsidRPr="00354786">
        <w:rPr>
          <w:rFonts w:cs="v4.2.0"/>
        </w:rPr>
        <w:t>.</w:t>
      </w:r>
    </w:p>
    <w:p w14:paraId="5E5990AB" w14:textId="5ECF1228" w:rsidR="00627BBD" w:rsidRDefault="006D02FE" w:rsidP="00627BBD">
      <w:r w:rsidRPr="001C0E1B">
        <w:rPr>
          <w:rFonts w:eastAsia="Batang"/>
        </w:rPr>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3F37D46" w14:textId="544D5D4A"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E96B3C"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E96B3C" w:rsidRPr="00C05EAA" w:rsidRDefault="00E96B3C" w:rsidP="00E96B3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E96B3C" w:rsidRPr="001C0E1B" w:rsidRDefault="00E96B3C" w:rsidP="00E96B3C">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0A55DD46" w:rsidR="00E96B3C" w:rsidRPr="00C05EAA" w:rsidRDefault="00E96B3C" w:rsidP="00E96B3C">
            <w:pPr>
              <w:pStyle w:val="TAC"/>
              <w:rPr>
                <w:lang w:val="en-US"/>
              </w:rPr>
            </w:pPr>
            <w:r w:rsidRPr="00354786">
              <w:rPr>
                <w:rFonts w:hint="eastAsia"/>
                <w:lang w:eastAsia="zh-CN"/>
              </w:rPr>
              <w:t>T</w:t>
            </w:r>
            <w:r w:rsidRPr="008E6F4F">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25464359" w14:textId="55587482" w:rsidR="00E96B3C" w:rsidRPr="00C05EAA" w:rsidRDefault="00E96B3C" w:rsidP="00E96B3C">
            <w:pPr>
              <w:pStyle w:val="TAL"/>
              <w:rPr>
                <w:lang w:val="en-US"/>
              </w:rPr>
            </w:pPr>
            <w:r w:rsidRPr="00354786">
              <w:t>Entering condition</w:t>
            </w:r>
            <w:r w:rsidRPr="008E6F4F">
              <w:t xml:space="preserve"> at start of T2 (end of T1)</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lastRenderedPageBreak/>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DF0A8B" w:rsidRPr="001C0E1B" w14:paraId="7B6899F9" w14:textId="77777777" w:rsidTr="002A67DE">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26BF3AA" w14:textId="09CD40CB"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bottom w:val="nil"/>
              <w:right w:val="single" w:sz="4" w:space="0" w:color="auto"/>
            </w:tcBorders>
            <w:vAlign w:val="center"/>
          </w:tcPr>
          <w:p w14:paraId="526F8CA9" w14:textId="223B72A1" w:rsidR="00DF0A8B" w:rsidRPr="00BA2A05" w:rsidRDefault="00DF0A8B" w:rsidP="00DF0A8B">
            <w:pPr>
              <w:pStyle w:val="TAC"/>
            </w:pPr>
            <w:r>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1C740950"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95F457" w14:textId="5DA95DE2"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CB82DF" w14:textId="4583874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525A1F56" w14:textId="77777777" w:rsidTr="002A67DE">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3C80155" w14:textId="77777777" w:rsidR="00DF0A8B" w:rsidRPr="001C0E1B" w:rsidRDefault="00DF0A8B" w:rsidP="00DF0A8B">
            <w:pPr>
              <w:pStyle w:val="TAL"/>
              <w:rPr>
                <w:lang w:val="en-US"/>
              </w:rPr>
            </w:pPr>
          </w:p>
        </w:tc>
        <w:tc>
          <w:tcPr>
            <w:tcW w:w="1134" w:type="dxa"/>
            <w:tcBorders>
              <w:top w:val="single" w:sz="4" w:space="0" w:color="auto"/>
              <w:left w:val="single" w:sz="4" w:space="0" w:color="auto"/>
              <w:bottom w:val="nil"/>
              <w:right w:val="single" w:sz="4" w:space="0" w:color="auto"/>
            </w:tcBorders>
            <w:vAlign w:val="center"/>
          </w:tcPr>
          <w:p w14:paraId="3AE7EFF9" w14:textId="61EAC43A" w:rsidR="00DF0A8B" w:rsidRPr="00BA2A05" w:rsidRDefault="00DF0A8B" w:rsidP="00DF0A8B">
            <w:pPr>
              <w:pStyle w:val="TAC"/>
            </w:pPr>
            <w:r>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6EEDF1FB"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6911CF" w14:textId="0676DFC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DD1422" w14:textId="1974A98C"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t>TA</w:t>
            </w:r>
            <w:r w:rsidRPr="00013D2C">
              <w:rPr>
                <w:vertAlign w:val="subscript"/>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t>TA</w:t>
            </w:r>
            <w:r w:rsidRPr="00013D2C">
              <w:rPr>
                <w:vertAlign w:val="subscript"/>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t>TA</w:t>
            </w:r>
            <w:r w:rsidRPr="005D61DF">
              <w:rPr>
                <w:vertAlign w:val="subscript"/>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4B4AC44D" w:rsidR="00CD7FA4" w:rsidRDefault="00CD7FA4" w:rsidP="00CD7FA4">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0D2683BD" w:rsidR="00CD7FA4" w:rsidRDefault="00CD7FA4" w:rsidP="00CD7FA4">
            <w:pPr>
              <w:pStyle w:val="TAC"/>
            </w:pPr>
            <w:r>
              <w:rPr>
                <w:rFonts w:hint="eastAsia"/>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11497CF0" w:rsidR="00CD7FA4" w:rsidRPr="001C0E1B" w:rsidRDefault="00CD7FA4" w:rsidP="00CD7FA4">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1C65EC4A" w:rsidR="00CD7FA4" w:rsidRPr="001C0E1B" w:rsidRDefault="00CD7FA4" w:rsidP="00CD7FA4">
            <w:pPr>
              <w:pStyle w:val="TAC"/>
              <w:rPr>
                <w:rFonts w:cs="Arial"/>
                <w:lang w:val="en-US"/>
              </w:rPr>
            </w:pPr>
            <w:r>
              <w:rPr>
                <w:rFonts w:hint="eastAsia"/>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66" type="#_x0000_t75" style="width:15.45pt;height:15.45pt" o:ole="" fillcolor="window">
                  <v:imagedata r:id="rId11" o:title=""/>
                </v:shape>
                <o:OLEObject Type="Embed" ProgID="Equation.3" ShapeID="_x0000_i1166" DrawAspect="Content" ObjectID="_1813122443" r:id="rId16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67" type="#_x0000_t75" style="width:15.45pt;height:15.45pt" o:ole="" fillcolor="window">
                  <v:imagedata r:id="rId11" o:title=""/>
                </v:shape>
                <o:OLEObject Type="Embed" ProgID="Equation.3" ShapeID="_x0000_i1167" DrawAspect="Content" ObjectID="_1813122444" r:id="rId16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68" type="#_x0000_t75" style="width:30.85pt;height:15.45pt" o:ole="" fillcolor="window">
                  <v:imagedata r:id="rId14" o:title=""/>
                </v:shape>
                <o:OLEObject Type="Embed" ProgID="Equation.3" ShapeID="_x0000_i1168" DrawAspect="Content" ObjectID="_1813122445" r:id="rId164"/>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69" type="#_x0000_t75" style="width:41.15pt;height:15.45pt" o:ole="" fillcolor="window">
                  <v:imagedata r:id="rId16" o:title=""/>
                </v:shape>
                <o:OLEObject Type="Embed" ProgID="Equation.3" ShapeID="_x0000_i1169" DrawAspect="Content" ObjectID="_1813122446" r:id="rId165"/>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0" type="#_x0000_t75" style="width:15.45pt;height:15.45pt" o:ole="" fillcolor="window">
                  <v:imagedata r:id="rId11" o:title=""/>
                </v:shape>
                <o:OLEObject Type="Embed" ProgID="Equation.3" ShapeID="_x0000_i1170" DrawAspect="Content" ObjectID="_1813122447" r:id="rId166"/>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4EA019F6" w:rsidR="00627BBD" w:rsidRPr="001C0E1B" w:rsidRDefault="00E96B3C" w:rsidP="00695507">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lang w:eastAsia="zh-CN"/>
        </w:rPr>
        <w:t xml:space="preserve"> </w:t>
      </w:r>
      <w:r w:rsidRPr="008E6F4F">
        <w:rPr>
          <w:rFonts w:cs="v4.2.0"/>
          <w:lang w:eastAsia="zh-CN"/>
        </w:rPr>
        <w:t xml:space="preserve">Immediately before the start of </w:t>
      </w:r>
      <w:r w:rsidRPr="00354786">
        <w:rPr>
          <w:rFonts w:cs="v4.2.0" w:hint="eastAsia"/>
          <w:lang w:eastAsia="zh-CN"/>
        </w:rPr>
        <w:t xml:space="preserve">T1, the UE is configured to measure inter-frequency </w:t>
      </w:r>
      <w:r w:rsidRPr="00354786">
        <w:rPr>
          <w:rFonts w:cs="v4.2.0"/>
          <w:lang w:eastAsia="zh-CN"/>
        </w:rPr>
        <w:t>neighbour</w:t>
      </w:r>
      <w:r w:rsidRPr="00354786">
        <w:rPr>
          <w:rFonts w:cs="v4.2.0" w:hint="eastAsia"/>
          <w:lang w:eastAsia="zh-CN"/>
        </w:rPr>
        <w:t xml:space="preserve"> cell </w:t>
      </w:r>
      <w:r w:rsidRPr="008E6F4F">
        <w:rPr>
          <w:rFonts w:cs="v4.2.0"/>
          <w:lang w:eastAsia="zh-CN"/>
        </w:rPr>
        <w:t>with</w:t>
      </w:r>
      <w:r w:rsidRPr="00354786">
        <w:rPr>
          <w:rFonts w:cs="v4.2.0" w:hint="eastAsia"/>
          <w:lang w:eastAsia="zh-CN"/>
        </w:rPr>
        <w:t xml:space="preserve"> </w:t>
      </w:r>
      <w:r w:rsidRPr="00354786">
        <w:rPr>
          <w:rFonts w:eastAsia="Batang"/>
        </w:rPr>
        <w:t>Gap pattern ID gp0</w:t>
      </w:r>
      <w:r w:rsidRPr="008E6F4F">
        <w:rPr>
          <w:rFonts w:eastAsia="Batang"/>
        </w:rPr>
        <w:t xml:space="preserve"> and</w:t>
      </w:r>
      <w:r w:rsidRPr="00354786">
        <w:rPr>
          <w:rFonts w:cs="v4.2.0" w:hint="eastAsia"/>
          <w:lang w:eastAsia="zh-CN"/>
        </w:rPr>
        <w:t xml:space="preserve"> time-based handover</w:t>
      </w:r>
      <w:r w:rsidRPr="008E6F4F">
        <w:rPr>
          <w:rFonts w:cs="v4.2.0"/>
          <w:lang w:eastAsia="zh-CN"/>
        </w:rPr>
        <w:t xml:space="preserve"> trigger</w:t>
      </w:r>
      <w:r w:rsidRPr="00354786">
        <w:rPr>
          <w:rFonts w:cs="v4.2.0" w:hint="eastAsia"/>
          <w:lang w:eastAsia="zh-CN"/>
        </w:rPr>
        <w:t xml:space="preserve"> to Cell 2 with</w:t>
      </w:r>
      <w:r w:rsidRPr="00354786">
        <w:t xml:space="preserve"> </w:t>
      </w:r>
      <w:r w:rsidRPr="00354786">
        <w:rPr>
          <w:rFonts w:hint="eastAsia"/>
          <w:lang w:eastAsia="zh-CN"/>
        </w:rPr>
        <w:t xml:space="preserve">Event </w:t>
      </w:r>
      <w:r w:rsidRPr="00354786">
        <w:rPr>
          <w:rFonts w:cs="v4.2.0"/>
          <w:lang w:eastAsia="zh-CN"/>
        </w:rPr>
        <w:t>CondEvent T1</w:t>
      </w:r>
      <w:r w:rsidRPr="00354786">
        <w:rPr>
          <w:rFonts w:cs="v4.2.0"/>
        </w:rPr>
        <w:t>.</w:t>
      </w:r>
    </w:p>
    <w:p w14:paraId="450E5B61" w14:textId="443423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Pr="00C6477C">
        <w:t>t1-Threshold-r17</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2B9E8F38" w14:textId="7E048657"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E96B3C"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E96B3C" w:rsidRPr="00C05EAA" w:rsidRDefault="00E96B3C" w:rsidP="00E96B3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E96B3C" w:rsidRPr="001C0E1B" w:rsidRDefault="00E96B3C" w:rsidP="00E96B3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6F10CC94" w:rsidR="00E96B3C" w:rsidRPr="00C05EAA" w:rsidRDefault="00E96B3C" w:rsidP="00E96B3C">
            <w:pPr>
              <w:pStyle w:val="TAC"/>
              <w:rPr>
                <w:lang w:val="en-US"/>
              </w:rPr>
            </w:pPr>
            <w:r w:rsidRPr="00354786">
              <w:rPr>
                <w:rFonts w:hint="eastAsia"/>
                <w:lang w:eastAsia="zh-CN"/>
              </w:rPr>
              <w:t>T</w:t>
            </w:r>
            <w:r w:rsidRPr="008E6F4F">
              <w:rPr>
                <w:lang w:eastAsia="zh-CN"/>
              </w:rPr>
              <w:t>1+1</w:t>
            </w:r>
          </w:p>
        </w:tc>
        <w:tc>
          <w:tcPr>
            <w:tcW w:w="3402" w:type="dxa"/>
            <w:tcBorders>
              <w:top w:val="single" w:sz="2" w:space="0" w:color="auto"/>
              <w:left w:val="single" w:sz="2" w:space="0" w:color="auto"/>
              <w:bottom w:val="single" w:sz="2" w:space="0" w:color="auto"/>
              <w:right w:val="single" w:sz="2" w:space="0" w:color="auto"/>
            </w:tcBorders>
          </w:tcPr>
          <w:p w14:paraId="7E292527" w14:textId="69998F5D" w:rsidR="00E96B3C" w:rsidRPr="00C05EAA" w:rsidRDefault="00E96B3C" w:rsidP="00E96B3C">
            <w:pPr>
              <w:pStyle w:val="TAL"/>
              <w:rPr>
                <w:lang w:val="en-US"/>
              </w:rPr>
            </w:pPr>
            <w:r w:rsidRPr="00354786">
              <w:t>Entering condition</w:t>
            </w:r>
            <w:r w:rsidRPr="008E6F4F">
              <w:t xml:space="preserve"> 1000ms after the start of T2</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E96B3C" w:rsidRPr="001C0E1B" w14:paraId="3432984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304584" w14:textId="4A9441D6" w:rsidR="00E96B3C" w:rsidRPr="001C0E1B" w:rsidRDefault="00E96B3C" w:rsidP="00E96B3C">
            <w:pPr>
              <w:pStyle w:val="TAL"/>
              <w:rPr>
                <w:lang w:val="en-US"/>
              </w:rPr>
            </w:pPr>
            <w:r w:rsidRPr="008E6F4F">
              <w:t>Gap Pattern Id</w:t>
            </w:r>
          </w:p>
        </w:tc>
        <w:tc>
          <w:tcPr>
            <w:tcW w:w="708" w:type="dxa"/>
            <w:tcBorders>
              <w:top w:val="single" w:sz="2" w:space="0" w:color="auto"/>
              <w:left w:val="single" w:sz="2" w:space="0" w:color="auto"/>
              <w:bottom w:val="single" w:sz="2" w:space="0" w:color="auto"/>
              <w:right w:val="single" w:sz="2" w:space="0" w:color="auto"/>
            </w:tcBorders>
          </w:tcPr>
          <w:p w14:paraId="6AE7A394"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37B61AC" w14:textId="34AE8EF3" w:rsidR="00E96B3C" w:rsidRPr="001C0E1B" w:rsidRDefault="00E96B3C" w:rsidP="00E96B3C">
            <w:pPr>
              <w:pStyle w:val="TAC"/>
              <w:rPr>
                <w:lang w:val="en-US"/>
              </w:rPr>
            </w:pPr>
            <w:r w:rsidRPr="008E6F4F">
              <w:t>0</w:t>
            </w:r>
          </w:p>
        </w:tc>
        <w:tc>
          <w:tcPr>
            <w:tcW w:w="3402" w:type="dxa"/>
            <w:tcBorders>
              <w:top w:val="single" w:sz="2" w:space="0" w:color="auto"/>
              <w:left w:val="single" w:sz="2" w:space="0" w:color="auto"/>
              <w:bottom w:val="single" w:sz="2" w:space="0" w:color="auto"/>
              <w:right w:val="single" w:sz="2" w:space="0" w:color="auto"/>
            </w:tcBorders>
          </w:tcPr>
          <w:p w14:paraId="3F5ED588" w14:textId="77777777" w:rsidR="00E96B3C" w:rsidRPr="001C0E1B" w:rsidRDefault="00E96B3C" w:rsidP="00E96B3C">
            <w:pPr>
              <w:pStyle w:val="TAL"/>
              <w:rPr>
                <w:lang w:val="en-US"/>
              </w:rPr>
            </w:pPr>
          </w:p>
        </w:tc>
      </w:tr>
      <w:tr w:rsidR="00E96B3C" w:rsidRPr="001C0E1B" w14:paraId="7C0EC4F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8EB1E3" w14:textId="27AEE2CF" w:rsidR="00E96B3C" w:rsidRPr="001C0E1B" w:rsidRDefault="00E96B3C" w:rsidP="00E96B3C">
            <w:pPr>
              <w:pStyle w:val="TAL"/>
              <w:rPr>
                <w:lang w:val="en-US"/>
              </w:rPr>
            </w:pPr>
            <w:r w:rsidRPr="008E6F4F">
              <w:t>Measurement gap offset</w:t>
            </w:r>
          </w:p>
        </w:tc>
        <w:tc>
          <w:tcPr>
            <w:tcW w:w="708" w:type="dxa"/>
            <w:tcBorders>
              <w:top w:val="single" w:sz="2" w:space="0" w:color="auto"/>
              <w:left w:val="single" w:sz="2" w:space="0" w:color="auto"/>
              <w:bottom w:val="single" w:sz="2" w:space="0" w:color="auto"/>
              <w:right w:val="single" w:sz="2" w:space="0" w:color="auto"/>
            </w:tcBorders>
          </w:tcPr>
          <w:p w14:paraId="7F4B3770"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39ACC10" w14:textId="7B3FF391" w:rsidR="00E96B3C" w:rsidRPr="001C0E1B" w:rsidRDefault="00E96B3C" w:rsidP="00E96B3C">
            <w:pPr>
              <w:pStyle w:val="TAC"/>
              <w:rPr>
                <w:lang w:val="en-US"/>
              </w:rPr>
            </w:pPr>
            <w:r w:rsidRPr="008E6F4F">
              <w:t>9</w:t>
            </w:r>
          </w:p>
        </w:tc>
        <w:tc>
          <w:tcPr>
            <w:tcW w:w="3402" w:type="dxa"/>
            <w:tcBorders>
              <w:top w:val="single" w:sz="2" w:space="0" w:color="auto"/>
              <w:left w:val="single" w:sz="2" w:space="0" w:color="auto"/>
              <w:bottom w:val="single" w:sz="2" w:space="0" w:color="auto"/>
              <w:right w:val="single" w:sz="2" w:space="0" w:color="auto"/>
            </w:tcBorders>
          </w:tcPr>
          <w:p w14:paraId="64932567" w14:textId="77777777" w:rsidR="00E96B3C" w:rsidRPr="001C0E1B" w:rsidRDefault="00E96B3C" w:rsidP="00E96B3C">
            <w:pPr>
              <w:pStyle w:val="TAL"/>
              <w:rPr>
                <w:lang w:val="en-US"/>
              </w:rPr>
            </w:pP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DF0A8B" w:rsidRPr="001C0E1B" w14:paraId="2C367B5B" w14:textId="77777777" w:rsidTr="00D471D5">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1BF2473" w14:textId="59595D08" w:rsidR="00DF0A8B" w:rsidRPr="001C0E1B" w:rsidRDefault="00DF0A8B" w:rsidP="00DF0A8B">
            <w:pPr>
              <w:pStyle w:val="TAL"/>
              <w:keepNext w:val="0"/>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7CE64A48" w14:textId="5452D54B" w:rsidR="00DF0A8B" w:rsidRPr="00BA2A05" w:rsidRDefault="00DF0A8B" w:rsidP="00DF0A8B">
            <w:pPr>
              <w:pStyle w:val="TAC"/>
              <w:keepNext w:val="0"/>
            </w:pPr>
            <w:r>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29BCABB0"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133868" w14:textId="08CD92D7"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7D3D5" w14:textId="5186E77E" w:rsidR="00DF0A8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065352D9" w14:textId="77777777" w:rsidTr="00D471D5">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3AA66EF" w14:textId="77777777" w:rsidR="00DF0A8B" w:rsidRPr="001C0E1B" w:rsidRDefault="00DF0A8B" w:rsidP="00DF0A8B">
            <w:pPr>
              <w:pStyle w:val="TAL"/>
              <w:keepNext w:val="0"/>
              <w:rPr>
                <w:lang w:val="en-US"/>
              </w:rPr>
            </w:pPr>
          </w:p>
        </w:tc>
        <w:tc>
          <w:tcPr>
            <w:tcW w:w="1134" w:type="dxa"/>
            <w:tcBorders>
              <w:top w:val="single" w:sz="4" w:space="0" w:color="auto"/>
              <w:left w:val="single" w:sz="4" w:space="0" w:color="auto"/>
              <w:right w:val="single" w:sz="4" w:space="0" w:color="auto"/>
            </w:tcBorders>
            <w:vAlign w:val="center"/>
          </w:tcPr>
          <w:p w14:paraId="5B3BB750" w14:textId="3F6BBF1D" w:rsidR="00DF0A8B" w:rsidRPr="00BA2A05" w:rsidRDefault="00DF0A8B" w:rsidP="00DF0A8B">
            <w:pPr>
              <w:pStyle w:val="TAC"/>
              <w:keepNext w:val="0"/>
            </w:pPr>
            <w:r>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1CF465C3"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F09A51" w14:textId="238F9C6B"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5D0346" w14:textId="57708964" w:rsidR="00DF0A8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3252650" w:rsidR="006C77A9" w:rsidRDefault="006C77A9" w:rsidP="006C77A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00062CE9" w:rsidR="006C77A9" w:rsidRDefault="006C77A9" w:rsidP="006C77A9">
            <w:pPr>
              <w:pStyle w:val="TAC"/>
            </w:pPr>
            <w:r>
              <w:rPr>
                <w:rFonts w:hint="eastAsia"/>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33BC0C6" w:rsidR="006C77A9" w:rsidRPr="001C0E1B" w:rsidRDefault="006C77A9" w:rsidP="006C77A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07F58C1D" w:rsidR="006C77A9" w:rsidRPr="001C0E1B" w:rsidRDefault="006C77A9" w:rsidP="006C77A9">
            <w:pPr>
              <w:pStyle w:val="TAC"/>
              <w:rPr>
                <w:rFonts w:cs="Arial"/>
                <w:lang w:val="en-US"/>
              </w:rPr>
            </w:pPr>
            <w:r>
              <w:rPr>
                <w:rFonts w:hint="eastAsia"/>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F45DC2" w:rsidRPr="001C0E1B" w14:paraId="5360C969" w14:textId="77777777" w:rsidTr="0009533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F45DC2" w:rsidRPr="001C0E1B" w:rsidRDefault="00F45DC2" w:rsidP="00F45DC2">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7A47CF" w14:textId="72853E47" w:rsidR="00F45DC2" w:rsidRPr="001C0E1B" w:rsidRDefault="00F45DC2" w:rsidP="00F45DC2">
            <w:pPr>
              <w:pStyle w:val="TAC"/>
              <w:keepNext w:val="0"/>
              <w:rPr>
                <w:lang w:val="en-US"/>
              </w:rPr>
            </w:pPr>
            <w:r w:rsidRPr="00354786">
              <w:rPr>
                <w:snapToGrid w:val="0"/>
                <w:szCs w:val="18"/>
                <w:lang w:eastAsia="zh-CN"/>
              </w:rPr>
              <w:t>SMTC.</w:t>
            </w:r>
            <w:r w:rsidRPr="008E6F4F">
              <w:rPr>
                <w:snapToGrid w:val="0"/>
                <w:szCs w:val="18"/>
                <w:lang w:eastAsia="zh-CN"/>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CC5EE1" w14:textId="664A6127" w:rsidR="00F45DC2" w:rsidRPr="001C0E1B" w:rsidRDefault="00F45DC2" w:rsidP="00F45DC2">
            <w:pPr>
              <w:pStyle w:val="TAC"/>
              <w:keepNext w:val="0"/>
              <w:rPr>
                <w:lang w:val="en-US"/>
              </w:rPr>
            </w:pPr>
            <w:r w:rsidRPr="008E6F4F">
              <w:t>SMTC.5</w:t>
            </w:r>
          </w:p>
        </w:tc>
      </w:tr>
      <w:tr w:rsidR="00F45DC2" w:rsidRPr="001C0E1B" w14:paraId="4501A41F" w14:textId="77777777" w:rsidTr="00F203C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F45DC2" w:rsidRPr="001C0E1B" w:rsidRDefault="00F45DC2" w:rsidP="00F45DC2">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1B142A" w14:textId="5104A8DD" w:rsidR="00F45DC2" w:rsidRPr="001C0E1B" w:rsidRDefault="00F45DC2" w:rsidP="00F45DC2">
            <w:pPr>
              <w:pStyle w:val="TAC"/>
              <w:keepNext w:val="0"/>
              <w:rPr>
                <w:lang w:val="en-US"/>
              </w:rPr>
            </w:pPr>
            <w:r w:rsidRPr="00354786">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7B448C" w14:textId="3ACEFC3B" w:rsidR="00F45DC2" w:rsidRPr="001C0E1B" w:rsidRDefault="00F45DC2" w:rsidP="00F45DC2">
            <w:pPr>
              <w:pStyle w:val="TAC"/>
              <w:keepNext w:val="0"/>
              <w:rPr>
                <w:lang w:val="en-US"/>
              </w:rPr>
            </w:pPr>
            <w:r w:rsidRPr="008E6F4F">
              <w:t>SSB.5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lastRenderedPageBreak/>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71" type="#_x0000_t75" style="width:15.45pt;height:15.45pt" o:ole="" fillcolor="window">
                  <v:imagedata r:id="rId11" o:title=""/>
                </v:shape>
                <o:OLEObject Type="Embed" ProgID="Equation.3" ShapeID="_x0000_i1171" DrawAspect="Content" ObjectID="_1813122448" r:id="rId16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72" type="#_x0000_t75" style="width:15.45pt;height:15.45pt" o:ole="" fillcolor="window">
                  <v:imagedata r:id="rId11" o:title=""/>
                </v:shape>
                <o:OLEObject Type="Embed" ProgID="Equation.3" ShapeID="_x0000_i1172" DrawAspect="Content" ObjectID="_1813122449" r:id="rId16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73" type="#_x0000_t75" style="width:30.85pt;height:15.45pt" o:ole="" fillcolor="window">
                  <v:imagedata r:id="rId14" o:title=""/>
                </v:shape>
                <o:OLEObject Type="Embed" ProgID="Equation.3" ShapeID="_x0000_i1173" DrawAspect="Content" ObjectID="_1813122450" r:id="rId169"/>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74" type="#_x0000_t75" style="width:41.15pt;height:15.45pt" o:ole="" fillcolor="window">
                  <v:imagedata r:id="rId16" o:title=""/>
                </v:shape>
                <o:OLEObject Type="Embed" ProgID="Equation.3" ShapeID="_x0000_i1174" DrawAspect="Content" ObjectID="_1813122451" r:id="rId170"/>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5" type="#_x0000_t75" style="width:15.45pt;height:15.45pt" o:ole="" fillcolor="window">
                  <v:imagedata r:id="rId11" o:title=""/>
                </v:shape>
                <o:OLEObject Type="Embed" ProgID="Equation.3" ShapeID="_x0000_i1175" DrawAspect="Content" ObjectID="_1813122452" r:id="rId171"/>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7D3A1197" w:rsidR="00627BBD" w:rsidRPr="001C0E1B" w:rsidRDefault="009700C2" w:rsidP="00FD7187">
      <w:pPr>
        <w:rPr>
          <w:rFonts w:eastAsia="MS Mincho"/>
        </w:rPr>
      </w:pPr>
      <w:r w:rsidRPr="00354786">
        <w:rPr>
          <w:rFonts w:eastAsia="MS Mincho"/>
        </w:rPr>
        <w:t xml:space="preserve">The UE shall start to transmit the PRACH to Cell 2 </w:t>
      </w:r>
      <w:r w:rsidRPr="00354786">
        <w:rPr>
          <w:rFonts w:hint="eastAsia"/>
          <w:lang w:eastAsia="zh-CN"/>
        </w:rPr>
        <w:t xml:space="preserve">later than 1000 ms and </w:t>
      </w:r>
      <w:r w:rsidRPr="008E6F4F">
        <w:rPr>
          <w:lang w:eastAsia="zh-CN"/>
        </w:rPr>
        <w:t>l</w:t>
      </w:r>
      <w:r w:rsidRPr="00354786">
        <w:rPr>
          <w:rFonts w:eastAsia="MS Mincho"/>
        </w:rPr>
        <w:t xml:space="preserve">ess than </w:t>
      </w:r>
      <w:r w:rsidRPr="00354786">
        <w:rPr>
          <w:rFonts w:hint="eastAsia"/>
          <w:lang w:eastAsia="zh-CN"/>
        </w:rPr>
        <w:t>1072</w:t>
      </w:r>
      <w:r w:rsidRPr="00354786">
        <w:rPr>
          <w:rFonts w:eastAsia="MS Mincho"/>
        </w:rPr>
        <w:t xml:space="preserve"> ms from the beginning of time period T</w:t>
      </w:r>
      <w:r w:rsidRPr="00354786">
        <w:rPr>
          <w:rFonts w:hint="eastAsia"/>
          <w:lang w:eastAsia="zh-CN"/>
        </w:rPr>
        <w:t>2</w:t>
      </w:r>
      <w:r w:rsidRPr="00354786">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lastRenderedPageBreak/>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DF0A8B"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DF0A8B" w:rsidRPr="00C05EAA" w:rsidRDefault="00DF0A8B" w:rsidP="00DF0A8B">
            <w:pPr>
              <w:pStyle w:val="TAL"/>
              <w:rPr>
                <w:lang w:val="en-US"/>
              </w:rPr>
            </w:pPr>
            <w:r w:rsidRPr="00C05EAA">
              <w:rPr>
                <w:rFonts w:hint="eastAsia"/>
                <w:lang w:val="en-US"/>
              </w:rPr>
              <w:t>UE position (N,S,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DF0A8B" w:rsidRPr="001C0E1B" w:rsidRDefault="00DF0A8B" w:rsidP="00DF0A8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20D5EE41" w:rsidR="00DF0A8B" w:rsidRPr="001C0E1B" w:rsidRDefault="00DF0A8B" w:rsidP="00DF0A8B">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552E1248" w14:textId="4A21F7B9" w:rsidR="00DF0A8B" w:rsidRPr="001C0E1B" w:rsidRDefault="00DF0A8B" w:rsidP="00DF0A8B">
            <w:pPr>
              <w:pStyle w:val="TAL"/>
              <w:rPr>
                <w:lang w:val="en-US"/>
              </w:rPr>
            </w:pPr>
            <w:r w:rsidRPr="002B6532">
              <w:t>S</w:t>
            </w:r>
            <w:r w:rsidRPr="002B6532">
              <w:rPr>
                <w:rFonts w:hint="eastAsia"/>
              </w:rPr>
              <w:t xml:space="preserve">et by </w:t>
            </w:r>
            <w:r>
              <w:rPr>
                <w:lang w:eastAsia="zh-CN"/>
              </w:rPr>
              <w:t>any pre-configured means</w:t>
            </w:r>
          </w:p>
        </w:tc>
      </w:tr>
      <w:tr w:rsidR="00DF0A8B"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DF0A8B" w:rsidRPr="00C05EAA" w:rsidRDefault="00DF0A8B" w:rsidP="00DF0A8B">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DF0A8B" w:rsidRPr="001C0E1B" w:rsidRDefault="00DF0A8B" w:rsidP="00DF0A8B">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1047CCAA" w:rsidR="00DF0A8B" w:rsidRPr="00C05EAA" w:rsidRDefault="00DF0A8B" w:rsidP="00DF0A8B">
            <w:pPr>
              <w:pStyle w:val="TAC"/>
              <w:rPr>
                <w:lang w:val="en-US"/>
              </w:rPr>
            </w:pPr>
            <w:r w:rsidRPr="002B6532">
              <w:rPr>
                <w:rFonts w:hint="eastAsia"/>
                <w:szCs w:val="18"/>
                <w:lang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D834411" w:rsidR="00DF0A8B" w:rsidRPr="00C05EAA" w:rsidRDefault="00DF0A8B" w:rsidP="00DF0A8B">
            <w:pPr>
              <w:pStyle w:val="TAL"/>
              <w:rPr>
                <w:lang w:val="en-US"/>
              </w:rPr>
            </w:pPr>
            <w:r w:rsidRPr="002B6532">
              <w:t>S</w:t>
            </w:r>
            <w:r w:rsidRPr="002B6532">
              <w:rPr>
                <w:rFonts w:hint="eastAsia"/>
              </w:rPr>
              <w:t xml:space="preserve">et by </w:t>
            </w:r>
            <w:r>
              <w:rPr>
                <w:lang w:eastAsia="zh-CN"/>
              </w:rPr>
              <w:t>any pre-configured means</w:t>
            </w:r>
          </w:p>
        </w:tc>
      </w:tr>
      <w:tr w:rsidR="00DF0A8B"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DF0A8B" w:rsidRDefault="00DF0A8B" w:rsidP="00DF0A8B">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DF0A8B" w:rsidRDefault="00DF0A8B" w:rsidP="00DF0A8B">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15C3CE88" w:rsidR="00DF0A8B" w:rsidRDefault="00DF0A8B" w:rsidP="00DF0A8B">
            <w:pPr>
              <w:pStyle w:val="TAC"/>
              <w:rPr>
                <w:lang w:val="en-US"/>
              </w:rPr>
            </w:pPr>
            <w:r w:rsidRPr="002B6532">
              <w:rPr>
                <w:rFonts w:hint="eastAsia"/>
              </w:rPr>
              <w:t>(</w:t>
            </w:r>
            <w:r w:rsidRPr="002B6532">
              <w:rPr>
                <w:rFonts w:hint="eastAsia"/>
                <w:lang w:eastAsia="zh-CN"/>
              </w:rPr>
              <w:t>-70</w:t>
            </w: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065718BB" w14:textId="091ADDA5" w:rsidR="00DF0A8B" w:rsidRPr="00C05EAA" w:rsidRDefault="00DF0A8B" w:rsidP="00DF0A8B">
            <w:pPr>
              <w:pStyle w:val="TAL"/>
              <w:rPr>
                <w:lang w:val="en-US"/>
              </w:rPr>
            </w:pPr>
            <w:r w:rsidRPr="002B6532">
              <w:rPr>
                <w:rFonts w:hint="eastAsia"/>
                <w:szCs w:val="18"/>
                <w:lang w:eastAsia="zh-CN"/>
              </w:rPr>
              <w:t>Reference location for serving cell</w:t>
            </w:r>
          </w:p>
        </w:tc>
      </w:tr>
      <w:tr w:rsidR="00DF0A8B"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DF0A8B" w:rsidRPr="00E37F7B" w:rsidRDefault="00DF0A8B" w:rsidP="00DF0A8B">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DF0A8B" w:rsidRDefault="00DF0A8B" w:rsidP="00DF0A8B">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37203039" w:rsidR="00DF0A8B" w:rsidRPr="00C05EAA" w:rsidRDefault="00DF0A8B" w:rsidP="00DF0A8B">
            <w:pPr>
              <w:pStyle w:val="TAC"/>
              <w:rPr>
                <w:lang w:val="en-US"/>
              </w:rPr>
            </w:pPr>
            <w:r w:rsidRPr="002B6532">
              <w:rPr>
                <w:szCs w:val="18"/>
              </w:rPr>
              <w:t>(</w:t>
            </w:r>
            <w:r w:rsidRPr="002B6532">
              <w:rPr>
                <w:rFonts w:hint="eastAsia"/>
                <w:szCs w:val="18"/>
                <w:lang w:eastAsia="zh-CN"/>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627B726F" w14:textId="0F34911D" w:rsidR="00DF0A8B" w:rsidRDefault="00DF0A8B" w:rsidP="00DF0A8B">
            <w:pPr>
              <w:pStyle w:val="TAL"/>
              <w:rPr>
                <w:szCs w:val="18"/>
                <w:lang w:val="en-US"/>
              </w:rPr>
            </w:pPr>
            <w:r w:rsidRPr="002B6532">
              <w:rPr>
                <w:rFonts w:hint="eastAsia"/>
                <w:szCs w:val="18"/>
                <w:lang w:eastAsia="zh-CN"/>
              </w:rPr>
              <w:t>Reference location for target cell</w:t>
            </w:r>
          </w:p>
        </w:tc>
      </w:tr>
      <w:tr w:rsidR="00DF0A8B"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DF0A8B" w:rsidRPr="00C05EAA" w:rsidRDefault="00DF0A8B" w:rsidP="00DF0A8B">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DF0A8B" w:rsidRPr="001C0E1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78BA2472" w:rsidR="00DF0A8B" w:rsidRPr="00C05EAA" w:rsidRDefault="00DF0A8B" w:rsidP="00DF0A8B">
            <w:pPr>
              <w:pStyle w:val="TAC"/>
              <w:rPr>
                <w:lang w:val="en-US"/>
              </w:rPr>
            </w:pPr>
            <w:r w:rsidRPr="002B6532">
              <w:rPr>
                <w:rFonts w:hint="eastAsia"/>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606037B3" w:rsidR="00DF0A8B" w:rsidRPr="00C05EAA" w:rsidRDefault="00DF0A8B" w:rsidP="00DF0A8B">
            <w:pPr>
              <w:pStyle w:val="TAL"/>
              <w:rPr>
                <w:lang w:val="en-US"/>
              </w:rPr>
            </w:pPr>
            <w:r w:rsidRPr="002B6532">
              <w:rPr>
                <w:rFonts w:hint="eastAsia"/>
                <w:szCs w:val="18"/>
                <w:lang w:eastAsia="zh-CN"/>
              </w:rPr>
              <w:t>D1-1 Location</w:t>
            </w:r>
            <w:r w:rsidRPr="002B6532">
              <w:rPr>
                <w:szCs w:val="18"/>
              </w:rPr>
              <w:t xml:space="preserve"> condition</w:t>
            </w:r>
            <w:r w:rsidRPr="002B6532">
              <w:rPr>
                <w:rFonts w:hint="eastAsia"/>
                <w:szCs w:val="18"/>
                <w:lang w:eastAsia="zh-CN"/>
              </w:rPr>
              <w:t xml:space="preserve"> is fulfilled at T2</w:t>
            </w:r>
          </w:p>
        </w:tc>
      </w:tr>
      <w:tr w:rsidR="00DF0A8B"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DF0A8B" w:rsidRDefault="00DF0A8B" w:rsidP="00DF0A8B">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DF0A8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7C38832E" w:rsidR="00DF0A8B" w:rsidRDefault="00DF0A8B" w:rsidP="00DF0A8B">
            <w:pPr>
              <w:pStyle w:val="TAC"/>
              <w:rPr>
                <w:lang w:val="en-US"/>
              </w:rPr>
            </w:pPr>
            <w:r w:rsidRPr="002B6532">
              <w:rPr>
                <w:rFonts w:hint="eastAsia"/>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43F31EB2" w:rsidR="00DF0A8B" w:rsidRPr="000155A4" w:rsidRDefault="00DF0A8B" w:rsidP="00DF0A8B">
            <w:pPr>
              <w:pStyle w:val="TAL"/>
              <w:rPr>
                <w:lang w:val="en-US"/>
              </w:rPr>
            </w:pPr>
            <w:r w:rsidRPr="002B6532">
              <w:rPr>
                <w:rFonts w:hint="eastAsia"/>
                <w:szCs w:val="18"/>
                <w:lang w:eastAsia="zh-CN"/>
              </w:rPr>
              <w:t>D1-2 Location</w:t>
            </w:r>
            <w:r w:rsidRPr="002B6532">
              <w:rPr>
                <w:szCs w:val="18"/>
              </w:rPr>
              <w:t xml:space="preserve"> condition</w:t>
            </w:r>
            <w:r w:rsidRPr="002B6532">
              <w:rPr>
                <w:rFonts w:hint="eastAsia"/>
                <w:szCs w:val="18"/>
                <w:lang w:eastAsia="zh-CN"/>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lastRenderedPageBreak/>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DF0A8B" w:rsidRPr="001C0E1B" w14:paraId="475A9AA8" w14:textId="77777777" w:rsidTr="00ED4FBC">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F7E55EC" w14:textId="1325F572"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1CB2FD27" w14:textId="3245D701" w:rsidR="00DF0A8B" w:rsidRPr="00BA2A05" w:rsidRDefault="00DF0A8B" w:rsidP="00DF0A8B">
            <w:pPr>
              <w:pStyle w:val="TAC"/>
            </w:pPr>
            <w:r>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9A6806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98FB50" w14:textId="3C560ADE"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EDE442" w14:textId="4BEBC7C1"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4B469AA2" w14:textId="77777777" w:rsidTr="00ED4FBC">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0B113AD5" w14:textId="77777777" w:rsidR="00DF0A8B" w:rsidRPr="001C0E1B" w:rsidRDefault="00DF0A8B" w:rsidP="00DF0A8B">
            <w:pPr>
              <w:pStyle w:val="TAL"/>
              <w:rPr>
                <w:lang w:val="en-US"/>
              </w:rPr>
            </w:pPr>
          </w:p>
        </w:tc>
        <w:tc>
          <w:tcPr>
            <w:tcW w:w="1134" w:type="dxa"/>
            <w:tcBorders>
              <w:top w:val="single" w:sz="4" w:space="0" w:color="auto"/>
              <w:left w:val="single" w:sz="4" w:space="0" w:color="auto"/>
              <w:right w:val="single" w:sz="4" w:space="0" w:color="auto"/>
            </w:tcBorders>
            <w:vAlign w:val="center"/>
          </w:tcPr>
          <w:p w14:paraId="2F0AC35D" w14:textId="2F5B208A" w:rsidR="00DF0A8B" w:rsidRPr="00BA2A05" w:rsidRDefault="00DF0A8B" w:rsidP="00DF0A8B">
            <w:pPr>
              <w:pStyle w:val="TAC"/>
            </w:pPr>
            <w:r>
              <w:rPr>
                <w:lang w:eastAsia="zh-CN"/>
              </w:rP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AF5934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2042D1" w14:textId="55FC1769"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B029F6" w14:textId="431B09B6"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5B864374" w:rsidR="00700569" w:rsidRDefault="00700569" w:rsidP="0070056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3AD193B0" w:rsidR="00700569" w:rsidRDefault="00700569" w:rsidP="00700569">
            <w:pPr>
              <w:pStyle w:val="TAC"/>
            </w:pPr>
            <w:r>
              <w:rPr>
                <w:rFonts w:hint="eastAsia"/>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113FE6CF" w:rsidR="00700569" w:rsidRPr="001C0E1B" w:rsidRDefault="00700569" w:rsidP="0070056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51B88E1" w:rsidR="00700569" w:rsidRPr="001C0E1B" w:rsidRDefault="00700569" w:rsidP="00700569">
            <w:pPr>
              <w:pStyle w:val="TAC"/>
              <w:rPr>
                <w:rFonts w:cs="Arial"/>
                <w:lang w:val="en-US"/>
              </w:rPr>
            </w:pPr>
            <w:r>
              <w:rPr>
                <w:rFonts w:hint="eastAsia"/>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76" type="#_x0000_t75" style="width:15.45pt;height:15.45pt" o:ole="" fillcolor="window">
                  <v:imagedata r:id="rId11" o:title=""/>
                </v:shape>
                <o:OLEObject Type="Embed" ProgID="Equation.3" ShapeID="_x0000_i1176" DrawAspect="Content" ObjectID="_1813122453" r:id="rId17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77" type="#_x0000_t75" style="width:15.45pt;height:15.45pt" o:ole="" fillcolor="window">
                  <v:imagedata r:id="rId11" o:title=""/>
                </v:shape>
                <o:OLEObject Type="Embed" ProgID="Equation.3" ShapeID="_x0000_i1177" DrawAspect="Content" ObjectID="_1813122454" r:id="rId17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78" type="#_x0000_t75" style="width:30.85pt;height:15.45pt" o:ole="" fillcolor="window">
                  <v:imagedata r:id="rId14" o:title=""/>
                </v:shape>
                <o:OLEObject Type="Embed" ProgID="Equation.3" ShapeID="_x0000_i1178" DrawAspect="Content" ObjectID="_1813122455" r:id="rId174"/>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79" type="#_x0000_t75" style="width:41.15pt;height:15.45pt" o:ole="" fillcolor="window">
                  <v:imagedata r:id="rId16" o:title=""/>
                </v:shape>
                <o:OLEObject Type="Embed" ProgID="Equation.3" ShapeID="_x0000_i1179" DrawAspect="Content" ObjectID="_1813122456" r:id="rId175"/>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0" type="#_x0000_t75" style="width:15.45pt;height:15.45pt" o:ole="" fillcolor="window">
                  <v:imagedata r:id="rId11" o:title=""/>
                </v:shape>
                <o:OLEObject Type="Embed" ProgID="Equation.3" ShapeID="_x0000_i1180" DrawAspect="Content" ObjectID="_1813122457" r:id="rId176"/>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lastRenderedPageBreak/>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CA1F99"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4374984" w:rsidR="00CA1F99" w:rsidRPr="00C05EAA" w:rsidRDefault="00CA1F99" w:rsidP="00CA1F99">
            <w:pPr>
              <w:pStyle w:val="TAL"/>
              <w:rPr>
                <w:lang w:val="en-US"/>
              </w:rPr>
            </w:pPr>
            <w:r w:rsidRPr="00C05EAA">
              <w:rPr>
                <w:rFonts w:hint="eastAsia"/>
                <w:lang w:val="en-US"/>
              </w:rPr>
              <w:t>UE position (N,S, H)</w:t>
            </w:r>
            <w:r>
              <w:rPr>
                <w:rFonts w:hint="eastAsia"/>
                <w:lang w:val="en-US" w:eastAsia="zh-CN"/>
              </w:rPr>
              <w:t xml:space="preserve"> at T</w:t>
            </w:r>
            <w:r>
              <w:rPr>
                <w:rFonts w:eastAsia="Malgun Gothic" w:hint="eastAsia"/>
                <w:lang w:val="en-US" w:eastAsia="ko-KR"/>
              </w:rPr>
              <w:t>1</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CA1F99" w:rsidRPr="001C0E1B" w:rsidRDefault="00CA1F99" w:rsidP="00CA1F99">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630FB510" w:rsidR="00CA1F99" w:rsidRPr="001C0E1B" w:rsidRDefault="00CA1F99" w:rsidP="00CA1F99">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1EBBE3EA" w14:textId="6CA20213" w:rsidR="00CA1F99" w:rsidRPr="001C0E1B" w:rsidRDefault="00CA1F99" w:rsidP="00CA1F99">
            <w:pPr>
              <w:pStyle w:val="TAL"/>
              <w:rPr>
                <w:lang w:val="en-US"/>
              </w:rPr>
            </w:pPr>
            <w:r w:rsidRPr="002B6532">
              <w:t>S</w:t>
            </w:r>
            <w:r w:rsidRPr="002B6532">
              <w:rPr>
                <w:rFonts w:hint="eastAsia"/>
              </w:rPr>
              <w:t xml:space="preserve">et by </w:t>
            </w:r>
            <w:r>
              <w:rPr>
                <w:lang w:eastAsia="zh-CN"/>
              </w:rPr>
              <w:t>any pre-configured means</w:t>
            </w:r>
          </w:p>
        </w:tc>
      </w:tr>
      <w:tr w:rsidR="00CA1F99"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CA1F99" w:rsidRPr="00C05EAA" w:rsidRDefault="00CA1F99" w:rsidP="00CA1F99">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CA1F99" w:rsidRPr="001C0E1B" w:rsidRDefault="00CA1F99" w:rsidP="00CA1F99">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2A5536FE" w:rsidR="00CA1F99" w:rsidRPr="00C05EAA" w:rsidRDefault="00CA1F99" w:rsidP="00CA1F99">
            <w:pPr>
              <w:pStyle w:val="TAC"/>
              <w:rPr>
                <w:lang w:val="en-US"/>
              </w:rPr>
            </w:pPr>
            <w:r w:rsidRPr="002B6532">
              <w:rPr>
                <w:rFonts w:hint="eastAsia"/>
                <w:szCs w:val="18"/>
                <w:lang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222B8A96" w:rsidR="00CA1F99" w:rsidRPr="00C05EAA" w:rsidRDefault="00CA1F99" w:rsidP="00CA1F99">
            <w:pPr>
              <w:pStyle w:val="TAL"/>
              <w:rPr>
                <w:lang w:val="en-US"/>
              </w:rPr>
            </w:pPr>
            <w:r w:rsidRPr="002B6532">
              <w:t>S</w:t>
            </w:r>
            <w:r w:rsidRPr="002B6532">
              <w:rPr>
                <w:rFonts w:hint="eastAsia"/>
              </w:rPr>
              <w:t xml:space="preserve">et by </w:t>
            </w:r>
            <w:r>
              <w:rPr>
                <w:lang w:eastAsia="zh-CN"/>
              </w:rPr>
              <w:t>any pre-configured means</w:t>
            </w:r>
          </w:p>
        </w:tc>
      </w:tr>
      <w:tr w:rsidR="00CA1F99"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CA1F99" w:rsidRDefault="00CA1F99" w:rsidP="00CA1F99">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CA1F99" w:rsidRDefault="00CA1F99" w:rsidP="00CA1F99">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23367B0A" w:rsidR="00CA1F99" w:rsidRDefault="00CA1F99" w:rsidP="00CA1F99">
            <w:pPr>
              <w:pStyle w:val="TAC"/>
              <w:rPr>
                <w:lang w:val="en-US"/>
              </w:rPr>
            </w:pPr>
            <w:r w:rsidRPr="002B6532">
              <w:rPr>
                <w:rFonts w:hint="eastAsia"/>
              </w:rPr>
              <w:t>(</w:t>
            </w:r>
            <w:r w:rsidRPr="002B6532">
              <w:rPr>
                <w:rFonts w:hint="eastAsia"/>
                <w:lang w:eastAsia="zh-CN"/>
              </w:rPr>
              <w:t>-70</w:t>
            </w: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066091D" w14:textId="33968FCF" w:rsidR="00CA1F99" w:rsidRPr="00C05EAA" w:rsidRDefault="00CA1F99" w:rsidP="00CA1F99">
            <w:pPr>
              <w:pStyle w:val="TAL"/>
              <w:rPr>
                <w:lang w:val="en-US"/>
              </w:rPr>
            </w:pPr>
            <w:r w:rsidRPr="002B6532">
              <w:rPr>
                <w:rFonts w:hint="eastAsia"/>
                <w:szCs w:val="18"/>
                <w:lang w:eastAsia="zh-CN"/>
              </w:rPr>
              <w:t>Reference location for serving cell</w:t>
            </w:r>
          </w:p>
        </w:tc>
      </w:tr>
      <w:tr w:rsidR="00CA1F99"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CA1F99" w:rsidRPr="007B5332" w:rsidRDefault="00CA1F99" w:rsidP="00CA1F99">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CA1F99" w:rsidRDefault="00CA1F99" w:rsidP="00CA1F99">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2E839C4B" w:rsidR="00CA1F99" w:rsidRPr="00C05EAA" w:rsidRDefault="00CA1F99" w:rsidP="00CA1F99">
            <w:pPr>
              <w:pStyle w:val="TAC"/>
              <w:rPr>
                <w:lang w:val="en-US"/>
              </w:rPr>
            </w:pPr>
            <w:r w:rsidRPr="002B6532">
              <w:rPr>
                <w:szCs w:val="18"/>
              </w:rPr>
              <w:t>(</w:t>
            </w:r>
            <w:r w:rsidRPr="002B6532">
              <w:rPr>
                <w:rFonts w:hint="eastAsia"/>
                <w:szCs w:val="18"/>
                <w:lang w:eastAsia="zh-CN"/>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1E78D182" w14:textId="28384143" w:rsidR="00CA1F99" w:rsidRDefault="00CA1F99" w:rsidP="00CA1F99">
            <w:pPr>
              <w:pStyle w:val="TAL"/>
              <w:rPr>
                <w:szCs w:val="18"/>
                <w:lang w:val="en-US"/>
              </w:rPr>
            </w:pPr>
            <w:r w:rsidRPr="002B6532">
              <w:rPr>
                <w:rFonts w:hint="eastAsia"/>
                <w:szCs w:val="18"/>
                <w:lang w:eastAsia="zh-CN"/>
              </w:rPr>
              <w:t>Reference location for target cell</w:t>
            </w:r>
          </w:p>
        </w:tc>
      </w:tr>
      <w:tr w:rsidR="00CA1F99"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CA1F99" w:rsidRPr="00C05EAA" w:rsidRDefault="00CA1F99" w:rsidP="00CA1F99">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CA1F99" w:rsidRPr="001C0E1B"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8070853" w:rsidR="00CA1F99" w:rsidRPr="00C05EAA" w:rsidRDefault="00CA1F99" w:rsidP="00CA1F99">
            <w:pPr>
              <w:pStyle w:val="TAC"/>
              <w:rPr>
                <w:lang w:val="en-US"/>
              </w:rPr>
            </w:pPr>
            <w:r w:rsidRPr="002B6532">
              <w:rPr>
                <w:rFonts w:hint="eastAsia"/>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032E4B" w:rsidR="00CA1F99" w:rsidRPr="00C05EAA" w:rsidRDefault="00CA1F99" w:rsidP="00CA1F99">
            <w:pPr>
              <w:pStyle w:val="TAL"/>
              <w:rPr>
                <w:lang w:val="en-US"/>
              </w:rPr>
            </w:pPr>
            <w:r w:rsidRPr="002B6532">
              <w:rPr>
                <w:rFonts w:hint="eastAsia"/>
                <w:szCs w:val="18"/>
                <w:lang w:eastAsia="zh-CN"/>
              </w:rPr>
              <w:t>D1-1 Location</w:t>
            </w:r>
            <w:r w:rsidRPr="002B6532">
              <w:rPr>
                <w:szCs w:val="18"/>
              </w:rPr>
              <w:t xml:space="preserve"> condition</w:t>
            </w:r>
            <w:r w:rsidRPr="002B6532">
              <w:rPr>
                <w:rFonts w:hint="eastAsia"/>
                <w:szCs w:val="18"/>
                <w:lang w:eastAsia="zh-CN"/>
              </w:rPr>
              <w:t xml:space="preserve"> is fulfilled at T2</w:t>
            </w:r>
          </w:p>
        </w:tc>
      </w:tr>
      <w:tr w:rsidR="00CA1F99"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CA1F99" w:rsidRDefault="00CA1F99" w:rsidP="00CA1F99">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CA1F99"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36B79C36" w:rsidR="00CA1F99" w:rsidRDefault="00CA1F99" w:rsidP="00CA1F99">
            <w:pPr>
              <w:pStyle w:val="TAC"/>
              <w:rPr>
                <w:lang w:val="en-US"/>
              </w:rPr>
            </w:pPr>
            <w:r w:rsidRPr="002B6532">
              <w:rPr>
                <w:rFonts w:hint="eastAsia"/>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5D829033" w:rsidR="00CA1F99" w:rsidRPr="000155A4" w:rsidRDefault="00CA1F99" w:rsidP="00CA1F99">
            <w:pPr>
              <w:pStyle w:val="TAL"/>
              <w:rPr>
                <w:lang w:val="en-US"/>
              </w:rPr>
            </w:pPr>
            <w:r w:rsidRPr="002B6532">
              <w:rPr>
                <w:rFonts w:hint="eastAsia"/>
                <w:szCs w:val="18"/>
                <w:lang w:eastAsia="zh-CN"/>
              </w:rPr>
              <w:t>D1-2 Location</w:t>
            </w:r>
            <w:r w:rsidRPr="002B6532">
              <w:rPr>
                <w:szCs w:val="18"/>
              </w:rPr>
              <w:t xml:space="preserve"> condition</w:t>
            </w:r>
            <w:r w:rsidRPr="002B6532">
              <w:rPr>
                <w:rFonts w:hint="eastAsia"/>
                <w:szCs w:val="18"/>
                <w:lang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03614B" w:rsidRPr="001C0E1B" w14:paraId="6D0EAD2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E177DC7" w14:textId="40B0BAA1" w:rsidR="0003614B" w:rsidRPr="001C0E1B" w:rsidRDefault="0003614B" w:rsidP="0003614B">
            <w:pPr>
              <w:pStyle w:val="TAL"/>
              <w:rPr>
                <w:lang w:val="en-US"/>
              </w:rPr>
            </w:pPr>
            <w:r>
              <w:t>Gap Pattern Id</w:t>
            </w:r>
          </w:p>
        </w:tc>
        <w:tc>
          <w:tcPr>
            <w:tcW w:w="708" w:type="dxa"/>
            <w:tcBorders>
              <w:top w:val="single" w:sz="2" w:space="0" w:color="auto"/>
              <w:left w:val="single" w:sz="2" w:space="0" w:color="auto"/>
              <w:bottom w:val="single" w:sz="2" w:space="0" w:color="auto"/>
              <w:right w:val="single" w:sz="2" w:space="0" w:color="auto"/>
            </w:tcBorders>
          </w:tcPr>
          <w:p w14:paraId="26411223"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9619033" w14:textId="56F49671" w:rsidR="0003614B" w:rsidRPr="001C0E1B" w:rsidRDefault="0003614B" w:rsidP="0003614B">
            <w:pPr>
              <w:pStyle w:val="TAC"/>
              <w:rPr>
                <w:lang w:val="en-US"/>
              </w:rPr>
            </w:pPr>
            <w:r>
              <w:t>0</w:t>
            </w:r>
          </w:p>
        </w:tc>
        <w:tc>
          <w:tcPr>
            <w:tcW w:w="3402" w:type="dxa"/>
            <w:tcBorders>
              <w:top w:val="single" w:sz="2" w:space="0" w:color="auto"/>
              <w:left w:val="single" w:sz="2" w:space="0" w:color="auto"/>
              <w:bottom w:val="single" w:sz="2" w:space="0" w:color="auto"/>
              <w:right w:val="single" w:sz="2" w:space="0" w:color="auto"/>
            </w:tcBorders>
          </w:tcPr>
          <w:p w14:paraId="1EE5B2F2" w14:textId="77777777" w:rsidR="0003614B" w:rsidRPr="001C0E1B" w:rsidRDefault="0003614B" w:rsidP="0003614B">
            <w:pPr>
              <w:pStyle w:val="TAL"/>
              <w:rPr>
                <w:lang w:val="en-US"/>
              </w:rPr>
            </w:pPr>
          </w:p>
        </w:tc>
      </w:tr>
      <w:tr w:rsidR="0003614B" w:rsidRPr="001C0E1B" w14:paraId="603F61E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4528DA" w14:textId="003C52BC" w:rsidR="0003614B" w:rsidRPr="001C0E1B" w:rsidRDefault="0003614B" w:rsidP="0003614B">
            <w:pPr>
              <w:pStyle w:val="TAL"/>
              <w:rPr>
                <w:lang w:val="en-US"/>
              </w:rPr>
            </w:pPr>
            <w:r>
              <w:t>Measurement gap offset</w:t>
            </w:r>
          </w:p>
        </w:tc>
        <w:tc>
          <w:tcPr>
            <w:tcW w:w="708" w:type="dxa"/>
            <w:tcBorders>
              <w:top w:val="single" w:sz="2" w:space="0" w:color="auto"/>
              <w:left w:val="single" w:sz="2" w:space="0" w:color="auto"/>
              <w:bottom w:val="single" w:sz="2" w:space="0" w:color="auto"/>
              <w:right w:val="single" w:sz="2" w:space="0" w:color="auto"/>
            </w:tcBorders>
          </w:tcPr>
          <w:p w14:paraId="133D0612"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71E8FF8" w14:textId="253E9612" w:rsidR="0003614B" w:rsidRPr="001C0E1B" w:rsidRDefault="0003614B" w:rsidP="0003614B">
            <w:pPr>
              <w:pStyle w:val="TAC"/>
              <w:rPr>
                <w:lang w:val="en-US"/>
              </w:rPr>
            </w:pPr>
            <w:r>
              <w:t>9</w:t>
            </w:r>
          </w:p>
        </w:tc>
        <w:tc>
          <w:tcPr>
            <w:tcW w:w="3402" w:type="dxa"/>
            <w:tcBorders>
              <w:top w:val="single" w:sz="2" w:space="0" w:color="auto"/>
              <w:left w:val="single" w:sz="2" w:space="0" w:color="auto"/>
              <w:bottom w:val="single" w:sz="2" w:space="0" w:color="auto"/>
              <w:right w:val="single" w:sz="2" w:space="0" w:color="auto"/>
            </w:tcBorders>
          </w:tcPr>
          <w:p w14:paraId="5A85F61B" w14:textId="77777777" w:rsidR="0003614B" w:rsidRPr="001C0E1B" w:rsidRDefault="0003614B" w:rsidP="0003614B">
            <w:pPr>
              <w:pStyle w:val="TAL"/>
              <w:rPr>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lastRenderedPageBreak/>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CA1F99" w:rsidRPr="001C0E1B" w14:paraId="458CF145" w14:textId="77777777" w:rsidTr="008549C2">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D300FA5" w14:textId="4C6D61D0" w:rsidR="00CA1F99" w:rsidRPr="001C0E1B" w:rsidRDefault="00CA1F99" w:rsidP="00CA1F99">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57D4EEE1" w14:textId="1B4E3AC3" w:rsidR="00CA1F99" w:rsidRPr="00BA2A05" w:rsidRDefault="00CA1F99" w:rsidP="00CA1F99">
            <w:pPr>
              <w:pStyle w:val="TAC"/>
            </w:pPr>
            <w:r>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EDD0196"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9294C9" w14:textId="23310848"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62ACD3" w14:textId="2B1789E6" w:rsidR="00CA1F99" w:rsidRDefault="00CA1F99" w:rsidP="00CA1F99">
            <w:pPr>
              <w:keepLines/>
              <w:spacing w:after="0" w:line="256" w:lineRule="auto"/>
              <w:jc w:val="center"/>
              <w:rPr>
                <w:rFonts w:ascii="Arial" w:hAnsi="Arial" w:cs="Arial"/>
                <w:sz w:val="18"/>
                <w:lang w:val="en-US"/>
              </w:rPr>
            </w:pPr>
            <w:r>
              <w:rPr>
                <w:rFonts w:ascii="Arial" w:hAnsi="Arial"/>
                <w:sz w:val="18"/>
              </w:rPr>
              <w:t>NSC.1</w:t>
            </w:r>
          </w:p>
        </w:tc>
      </w:tr>
      <w:tr w:rsidR="00CA1F99" w:rsidRPr="001C0E1B" w14:paraId="65954371" w14:textId="77777777" w:rsidTr="008549C2">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C146B5B" w14:textId="77777777" w:rsidR="00CA1F99" w:rsidRPr="001C0E1B" w:rsidRDefault="00CA1F99" w:rsidP="00CA1F99">
            <w:pPr>
              <w:pStyle w:val="TAL"/>
              <w:rPr>
                <w:lang w:val="en-US"/>
              </w:rPr>
            </w:pPr>
          </w:p>
        </w:tc>
        <w:tc>
          <w:tcPr>
            <w:tcW w:w="1134" w:type="dxa"/>
            <w:tcBorders>
              <w:top w:val="single" w:sz="4" w:space="0" w:color="auto"/>
              <w:left w:val="single" w:sz="4" w:space="0" w:color="auto"/>
              <w:right w:val="single" w:sz="4" w:space="0" w:color="auto"/>
            </w:tcBorders>
            <w:vAlign w:val="center"/>
          </w:tcPr>
          <w:p w14:paraId="26673D07" w14:textId="41120AEE" w:rsidR="00CA1F99" w:rsidRPr="00BA2A05" w:rsidRDefault="00CA1F99" w:rsidP="00CA1F99">
            <w:pPr>
              <w:pStyle w:val="TAC"/>
            </w:pPr>
            <w:r>
              <w:rPr>
                <w:lang w:eastAsia="zh-CN"/>
              </w:rP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619D0D82"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1C1781" w14:textId="6C3A2626"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BEA38E" w14:textId="0DD669E8" w:rsidR="00CA1F99" w:rsidRDefault="00CA1F99" w:rsidP="00CA1F99">
            <w:pPr>
              <w:keepLines/>
              <w:spacing w:after="0" w:line="256" w:lineRule="auto"/>
              <w:jc w:val="center"/>
              <w:rPr>
                <w:rFonts w:ascii="Arial" w:hAnsi="Arial" w:cs="Arial"/>
                <w:sz w:val="18"/>
                <w:lang w:val="en-US"/>
              </w:rPr>
            </w:pPr>
            <w:r>
              <w:rPr>
                <w:rFonts w:ascii="Arial" w:hAnsi="Arial"/>
                <w:sz w:val="18"/>
              </w:rPr>
              <w:t>NSC.2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42AA450E" w:rsidR="002B53F1" w:rsidRDefault="002B53F1" w:rsidP="002B53F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2D2F10D" w:rsidR="002B53F1" w:rsidRDefault="002B53F1" w:rsidP="002B53F1">
            <w:pPr>
              <w:pStyle w:val="TAC"/>
            </w:pPr>
            <w:r>
              <w:rPr>
                <w:rFonts w:hint="eastAsia"/>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43417ECD" w:rsidR="002B53F1" w:rsidRPr="001C0E1B" w:rsidRDefault="002B53F1" w:rsidP="002B53F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2176622E" w:rsidR="002B53F1" w:rsidRPr="001C0E1B" w:rsidRDefault="002B53F1" w:rsidP="002B53F1">
            <w:pPr>
              <w:pStyle w:val="TAC"/>
              <w:rPr>
                <w:rFonts w:cs="Arial"/>
                <w:lang w:val="en-US"/>
              </w:rPr>
            </w:pPr>
            <w:r>
              <w:rPr>
                <w:rFonts w:hint="eastAsia"/>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03614B" w:rsidRPr="001C0E1B" w14:paraId="2C82023A" w14:textId="77777777" w:rsidTr="00D544C3">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03614B" w:rsidRPr="001C0E1B" w:rsidRDefault="0003614B" w:rsidP="0003614B">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7D24B0" w14:textId="37C1D7A6" w:rsidR="0003614B" w:rsidRPr="001C0E1B" w:rsidRDefault="0003614B" w:rsidP="0003614B">
            <w:pPr>
              <w:pStyle w:val="TAC"/>
              <w:rPr>
                <w:lang w:val="en-US"/>
              </w:rPr>
            </w:pPr>
            <w:r w:rsidRPr="008E6F4F">
              <w:rPr>
                <w:snapToGrid w:val="0"/>
                <w:szCs w:val="18"/>
              </w:rPr>
              <w:t>SMTC.</w:t>
            </w:r>
            <w:r>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F96AC5" w14:textId="69C85A1C" w:rsidR="0003614B" w:rsidRPr="001C0E1B" w:rsidRDefault="0003614B" w:rsidP="0003614B">
            <w:pPr>
              <w:pStyle w:val="TAC"/>
              <w:rPr>
                <w:lang w:val="en-US"/>
              </w:rPr>
            </w:pPr>
            <w:r>
              <w:t>SMTC.5</w:t>
            </w:r>
          </w:p>
        </w:tc>
      </w:tr>
      <w:tr w:rsidR="0003614B" w:rsidRPr="001C0E1B" w14:paraId="6EC87B61" w14:textId="77777777" w:rsidTr="00B3743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03614B" w:rsidRPr="001C0E1B" w:rsidRDefault="0003614B" w:rsidP="0003614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A1778E" w14:textId="17E3DDF6" w:rsidR="0003614B" w:rsidRPr="001C0E1B" w:rsidRDefault="0003614B" w:rsidP="0003614B">
            <w:pPr>
              <w:pStyle w:val="TAC"/>
              <w:rPr>
                <w:lang w:val="en-US"/>
              </w:rPr>
            </w:pPr>
            <w:r w:rsidRPr="008E6F4F">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03EA83A" w14:textId="1BC6E768" w:rsidR="0003614B" w:rsidRPr="001C0E1B" w:rsidRDefault="0003614B" w:rsidP="0003614B">
            <w:pPr>
              <w:pStyle w:val="TAC"/>
              <w:rPr>
                <w:lang w:val="en-US"/>
              </w:rPr>
            </w:pPr>
            <w:r>
              <w:t>SSB.5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81" type="#_x0000_t75" style="width:15.45pt;height:15.45pt" o:ole="" fillcolor="window">
                  <v:imagedata r:id="rId11" o:title=""/>
                </v:shape>
                <o:OLEObject Type="Embed" ProgID="Equation.3" ShapeID="_x0000_i1181" DrawAspect="Content" ObjectID="_1813122458" r:id="rId17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82" type="#_x0000_t75" style="width:15.45pt;height:15.45pt" o:ole="" fillcolor="window">
                  <v:imagedata r:id="rId11" o:title=""/>
                </v:shape>
                <o:OLEObject Type="Embed" ProgID="Equation.3" ShapeID="_x0000_i1182" DrawAspect="Content" ObjectID="_1813122459" r:id="rId17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83" type="#_x0000_t75" style="width:30.85pt;height:15.45pt" o:ole="" fillcolor="window">
                  <v:imagedata r:id="rId14" o:title=""/>
                </v:shape>
                <o:OLEObject Type="Embed" ProgID="Equation.3" ShapeID="_x0000_i1183" DrawAspect="Content" ObjectID="_1813122460" r:id="rId179"/>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84" type="#_x0000_t75" style="width:41.15pt;height:15.45pt" o:ole="" fillcolor="window">
                  <v:imagedata r:id="rId16" o:title=""/>
                </v:shape>
                <o:OLEObject Type="Embed" ProgID="Equation.3" ShapeID="_x0000_i1184" DrawAspect="Content" ObjectID="_1813122461" r:id="rId180"/>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5" type="#_x0000_t75" style="width:15.45pt;height:15.45pt" o:ole="" fillcolor="window">
                  <v:imagedata r:id="rId11" o:title=""/>
                </v:shape>
                <o:OLEObject Type="Embed" ProgID="Equation.3" ShapeID="_x0000_i1185" DrawAspect="Content" ObjectID="_1813122462" r:id="rId181"/>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25D25F7C" w:rsidR="000C0F5C" w:rsidRPr="001C0E1B" w:rsidRDefault="00A71D76" w:rsidP="00AE2A40">
      <w:pPr>
        <w:rPr>
          <w:rFonts w:eastAsia="MS Mincho"/>
        </w:rPr>
      </w:pPr>
      <w:r w:rsidRPr="001C0E1B">
        <w:rPr>
          <w:rFonts w:eastAsia="MS Mincho"/>
        </w:rPr>
        <w:t xml:space="preserve">The UE shall start to transmit the PRACH to Cell 2 </w:t>
      </w:r>
      <w:r>
        <w:rPr>
          <w:rFonts w:hint="eastAsia"/>
        </w:rPr>
        <w:t xml:space="preserve">later than </w:t>
      </w:r>
      <w:r>
        <w:t>11670</w:t>
      </w:r>
      <w:r>
        <w:rPr>
          <w:rFonts w:hint="eastAsia"/>
        </w:rPr>
        <w:t xml:space="preserve">ms and </w:t>
      </w:r>
      <w:r w:rsidRPr="001C0E1B">
        <w:rPr>
          <w:rFonts w:eastAsia="MS Mincho"/>
        </w:rPr>
        <w:t xml:space="preserve">less than </w:t>
      </w:r>
      <w:r>
        <w:t>11741</w:t>
      </w:r>
      <w:r w:rsidRPr="001C0E1B">
        <w:rPr>
          <w:rFonts w:eastAsia="MS Mincho"/>
        </w:rPr>
        <w:t xml:space="preserve"> ms from the beginning of time period T</w:t>
      </w:r>
      <w:r>
        <w:rPr>
          <w:rFonts w:hint="eastAsia"/>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lang w:eastAsia="zh-CN"/>
        </w:rPr>
        <w:t>A</w:t>
      </w:r>
      <w:r>
        <w:rPr>
          <w:lang w:eastAsia="zh-CN"/>
        </w:rP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24BA7911" w14:textId="520A6A6E" w:rsidR="00627BBD" w:rsidRPr="00CF476A" w:rsidRDefault="00A71D76" w:rsidP="00A71D76">
      <w:r w:rsidRPr="001C0E1B">
        <w:t xml:space="preserve">This gives a total of </w:t>
      </w:r>
      <w:r>
        <w:t>11670</w:t>
      </w:r>
      <w:r>
        <w:rPr>
          <w:rFonts w:hint="eastAsia"/>
        </w:rPr>
        <w:t xml:space="preserve">ms + 62ms + 10ms = </w:t>
      </w:r>
      <w: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9"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9"/>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lastRenderedPageBreak/>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43FADDEB" w:rsidR="00627BBD" w:rsidRPr="007479E8" w:rsidRDefault="00627BBD" w:rsidP="00C425FE">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79EC9C69" w:rsidR="00E74E35" w:rsidRPr="001C0E1B" w:rsidRDefault="00E74E35" w:rsidP="00E74E35">
            <w:pPr>
              <w:pStyle w:val="TAC"/>
            </w:pPr>
            <w:r>
              <w:t>640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6" type="#_x0000_t75" style="width:25.7pt;height:15.45pt" o:ole="" fillcolor="window">
                  <v:imagedata r:id="rId14" o:title=""/>
                </v:shape>
                <o:OLEObject Type="Embed" ProgID="Equation.3" ShapeID="_x0000_i1186" DrawAspect="Content" ObjectID="_1813122463" r:id="rId182"/>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7" type="#_x0000_t75" style="width:20.55pt;height:20.55pt" o:ole="" fillcolor="window">
                  <v:imagedata r:id="rId11" o:title=""/>
                </v:shape>
                <o:OLEObject Type="Embed" ProgID="Equation.3" ShapeID="_x0000_i1187" DrawAspect="Content" ObjectID="_1813122464" r:id="rId183"/>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8" type="#_x0000_t75" style="width:20.55pt;height:20.55pt" o:ole="" fillcolor="window">
                  <v:imagedata r:id="rId11" o:title=""/>
                </v:shape>
                <o:OLEObject Type="Embed" ProgID="Equation.3" ShapeID="_x0000_i1188" DrawAspect="Content" ObjectID="_1813122465" r:id="rId184"/>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89" type="#_x0000_t75" style="width:46.3pt;height:15.45pt" o:ole="" fillcolor="window">
                  <v:imagedata r:id="rId16" o:title=""/>
                </v:shape>
                <o:OLEObject Type="Embed" ProgID="Equation.3" ShapeID="_x0000_i1189" DrawAspect="Content" ObjectID="_1813122466" r:id="rId185"/>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0" type="#_x0000_t75" style="width:20.55pt;height:20.55pt" o:ole="" fillcolor="window">
                  <v:imagedata r:id="rId11" o:title=""/>
                </v:shape>
                <o:OLEObject Type="Embed" ProgID="Equation.3" ShapeID="_x0000_i1190" DrawAspect="Content" ObjectID="_1813122467" r:id="rId186"/>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lastRenderedPageBreak/>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070E5777" w:rsidR="00627BBD" w:rsidRDefault="00627BBD" w:rsidP="00627BBD">
      <w:pPr>
        <w:pStyle w:val="B10"/>
      </w:pPr>
      <w:r w:rsidRPr="001C0E1B">
        <w:t>This gives a total of 1545 ms, allow 1.6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FDCA80C" w:rsidR="00627BBD" w:rsidRPr="007479E8" w:rsidRDefault="00627BBD" w:rsidP="00913862">
            <w:pPr>
              <w:pStyle w:val="TAN"/>
            </w:pPr>
            <w:r w:rsidRPr="007479E8">
              <w:rPr>
                <w:lang w:eastAsia="zh-TW"/>
              </w:rPr>
              <w:t>Note:</w:t>
            </w:r>
            <w:r w:rsidR="00CA1F99" w:rsidRPr="002B6532">
              <w:tab/>
              <w:t>If UE supports both NGSO and GSO, the GSO-based test cases can be skipped if the UE passes NGSO-based test cases.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pPr>
            <w:r w:rsidRPr="00185F26">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pPr>
            <w:r w:rsidRPr="001C0E1B">
              <w:t>Access Barring Information</w:t>
            </w:r>
          </w:p>
        </w:tc>
        <w:tc>
          <w:tcPr>
            <w:tcW w:w="708" w:type="dxa"/>
          </w:tcPr>
          <w:p w14:paraId="5A356E67" w14:textId="77777777" w:rsidR="00627BBD" w:rsidRPr="001C0E1B" w:rsidRDefault="00627BBD" w:rsidP="00D65D34">
            <w:pPr>
              <w:pStyle w:val="TAC"/>
              <w:rPr>
                <w:rFonts w:cs="v4.2.0"/>
              </w:rPr>
            </w:pPr>
            <w:r w:rsidRPr="001C0E1B">
              <w:rPr>
                <w:rFonts w:cs="v4.2.0"/>
              </w:rPr>
              <w:t>-</w:t>
            </w:r>
          </w:p>
        </w:tc>
        <w:tc>
          <w:tcPr>
            <w:tcW w:w="1418" w:type="dxa"/>
          </w:tcPr>
          <w:p w14:paraId="4ED93DD5" w14:textId="77777777" w:rsidR="00627BBD" w:rsidRPr="001C0E1B" w:rsidRDefault="00627BBD" w:rsidP="00D65D34">
            <w:pPr>
              <w:pStyle w:val="TAC"/>
            </w:pPr>
            <w:r w:rsidRPr="00900576">
              <w:t>1, 2</w:t>
            </w:r>
          </w:p>
        </w:tc>
        <w:tc>
          <w:tcPr>
            <w:tcW w:w="1134" w:type="dxa"/>
          </w:tcPr>
          <w:p w14:paraId="7F25FB1A" w14:textId="77777777" w:rsidR="00627BBD" w:rsidRPr="001C0E1B" w:rsidRDefault="00627BBD" w:rsidP="00D65D34">
            <w:pPr>
              <w:pStyle w:val="TAC"/>
              <w:rPr>
                <w:rFonts w:cs="v4.2.0"/>
              </w:rPr>
            </w:pPr>
            <w:r w:rsidRPr="001C0E1B">
              <w:rPr>
                <w:rFonts w:cs="v4.2.0"/>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rPr>
            </w:pPr>
            <w:r w:rsidRPr="001C0E1B">
              <w:rPr>
                <w:rFonts w:cs="v4.2.0"/>
              </w:rPr>
              <w:t>SMTC configuration</w:t>
            </w:r>
          </w:p>
        </w:tc>
        <w:tc>
          <w:tcPr>
            <w:tcW w:w="708" w:type="dxa"/>
          </w:tcPr>
          <w:p w14:paraId="4FDA6D61" w14:textId="77777777" w:rsidR="00627BBD" w:rsidRPr="001C0E1B" w:rsidRDefault="00627BBD" w:rsidP="00D65D34">
            <w:pPr>
              <w:pStyle w:val="TAC"/>
            </w:pPr>
          </w:p>
        </w:tc>
        <w:tc>
          <w:tcPr>
            <w:tcW w:w="1418" w:type="dxa"/>
          </w:tcPr>
          <w:p w14:paraId="09A30AC4" w14:textId="77777777" w:rsidR="00627BBD" w:rsidRPr="001C0E1B" w:rsidRDefault="00627BBD" w:rsidP="00D65D34">
            <w:pPr>
              <w:pStyle w:val="TAC"/>
              <w:rPr>
                <w:rFonts w:cs="v4.2.0"/>
                <w:bCs/>
              </w:rPr>
            </w:pPr>
            <w:r w:rsidRPr="00900576">
              <w:t>1, 2</w:t>
            </w:r>
          </w:p>
        </w:tc>
        <w:tc>
          <w:tcPr>
            <w:tcW w:w="1134" w:type="dxa"/>
          </w:tcPr>
          <w:p w14:paraId="4EE0C397" w14:textId="77777777" w:rsidR="00627BBD" w:rsidRPr="001C0E1B" w:rsidRDefault="00627BBD" w:rsidP="00D65D34">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D65D34">
            <w:pPr>
              <w:pStyle w:val="TAL"/>
              <w:rPr>
                <w:rFonts w:cs="v4.2.0"/>
                <w:bCs/>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pPr>
            <w:r w:rsidRPr="001C0E1B">
              <w:rPr>
                <w:rFonts w:cs="Arial"/>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pPr>
            <w:r w:rsidRPr="00900576">
              <w:t>1, 2</w:t>
            </w:r>
          </w:p>
        </w:tc>
        <w:tc>
          <w:tcPr>
            <w:tcW w:w="1134" w:type="dxa"/>
          </w:tcPr>
          <w:p w14:paraId="1D44E0AF" w14:textId="77777777" w:rsidR="00627BBD" w:rsidRPr="001C0E1B" w:rsidRDefault="00627BBD" w:rsidP="00D65D34">
            <w:pPr>
              <w:pStyle w:val="TAC"/>
            </w:pPr>
            <w:r w:rsidRPr="001C0E1B">
              <w:rPr>
                <w:rFonts w:cs="Arial"/>
              </w:rPr>
              <w:t>FR1 PRACH configuration 1</w:t>
            </w:r>
          </w:p>
        </w:tc>
        <w:tc>
          <w:tcPr>
            <w:tcW w:w="3544" w:type="dxa"/>
          </w:tcPr>
          <w:p w14:paraId="766C6669" w14:textId="77777777" w:rsidR="00627BBD" w:rsidRPr="001C0E1B" w:rsidRDefault="00627BBD" w:rsidP="00D65D34">
            <w:pPr>
              <w:pStyle w:val="TAL"/>
            </w:pPr>
            <w:r w:rsidRPr="001C0E1B">
              <w:rPr>
                <w:rFonts w:cs="Arial"/>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t>T1</w:t>
            </w:r>
          </w:p>
        </w:tc>
        <w:tc>
          <w:tcPr>
            <w:tcW w:w="708" w:type="dxa"/>
          </w:tcPr>
          <w:p w14:paraId="7CA0414B" w14:textId="77777777" w:rsidR="00627BBD" w:rsidRPr="001C0E1B" w:rsidRDefault="00627BBD" w:rsidP="00D65D34">
            <w:pPr>
              <w:pStyle w:val="TAC"/>
            </w:pPr>
            <w:r w:rsidRPr="001C0E1B">
              <w:t>s</w:t>
            </w:r>
          </w:p>
        </w:tc>
        <w:tc>
          <w:tcPr>
            <w:tcW w:w="1418" w:type="dxa"/>
          </w:tcPr>
          <w:p w14:paraId="2AF5D68E" w14:textId="77777777" w:rsidR="00627BBD" w:rsidRPr="001C0E1B" w:rsidRDefault="00627BBD" w:rsidP="00D65D34">
            <w:pPr>
              <w:pStyle w:val="TAC"/>
            </w:pPr>
            <w:r w:rsidRPr="00900576">
              <w:t>1, 2</w:t>
            </w:r>
          </w:p>
        </w:tc>
        <w:tc>
          <w:tcPr>
            <w:tcW w:w="1134" w:type="dxa"/>
          </w:tcPr>
          <w:p w14:paraId="3434C640" w14:textId="77777777" w:rsidR="00627BBD" w:rsidRPr="001C0E1B" w:rsidRDefault="00627BBD" w:rsidP="00D65D34">
            <w:pPr>
              <w:pStyle w:val="TAC"/>
            </w:pPr>
            <w:r w:rsidRPr="001C0E1B">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28D8EED" w:rsidR="00E74E35" w:rsidRPr="001C0E1B" w:rsidRDefault="00E74E35" w:rsidP="00E74E35">
            <w:pPr>
              <w:pStyle w:val="TAC"/>
            </w:pPr>
            <w:r>
              <w:t>640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rPr>
            </w:pPr>
            <w:r w:rsidRPr="001C0E1B">
              <w:rPr>
                <w:rFonts w:cs="v4.2.0"/>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rPr>
            </w:pPr>
            <w:r>
              <w:rPr>
                <w:rFonts w:cs="v4.2.0"/>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rPr>
            </w:pPr>
            <w:r w:rsidRPr="001C0E1B">
              <w:rPr>
                <w:rFonts w:cs="v4.2.0"/>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rPr>
            </w:pPr>
            <w:r w:rsidRPr="001C0E1B">
              <w:rPr>
                <w:rFonts w:cs="v4.2.0"/>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D65D34">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t>DLBWP.0</w:t>
            </w:r>
            <w: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D65D34">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D65D34">
            <w:pPr>
              <w:pStyle w:val="TAC"/>
            </w:pPr>
            <w:r w:rsidRPr="001C0E1B">
              <w:t>ULBWP.0</w:t>
            </w:r>
            <w: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pPr>
            <w:r w:rsidRPr="001C0E1B">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pPr>
            <w:r w:rsidRPr="00126C1F">
              <w:t>1, 2</w:t>
            </w:r>
          </w:p>
        </w:tc>
        <w:tc>
          <w:tcPr>
            <w:tcW w:w="960" w:type="dxa"/>
            <w:tcBorders>
              <w:bottom w:val="single" w:sz="4" w:space="0" w:color="auto"/>
            </w:tcBorders>
          </w:tcPr>
          <w:p w14:paraId="3D5B87AB" w14:textId="77777777" w:rsidR="00627BBD" w:rsidRPr="001C0E1B" w:rsidRDefault="00627BBD" w:rsidP="00D65D34">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D65D34">
            <w:pPr>
              <w:pStyle w:val="TAC"/>
            </w:pPr>
            <w:r w:rsidRPr="001C0E1B">
              <w:rPr>
                <w:rFonts w:cs="v4.2.0"/>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pPr>
            <w:r w:rsidRPr="00126C1F">
              <w:t>1, 2</w:t>
            </w:r>
          </w:p>
        </w:tc>
        <w:tc>
          <w:tcPr>
            <w:tcW w:w="960" w:type="dxa"/>
            <w:tcBorders>
              <w:bottom w:val="single" w:sz="4" w:space="0" w:color="auto"/>
            </w:tcBorders>
          </w:tcPr>
          <w:p w14:paraId="5361DB30" w14:textId="77777777" w:rsidR="00627BBD" w:rsidRPr="001C0E1B" w:rsidRDefault="00627BBD" w:rsidP="00D65D34">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D65D34">
            <w:pPr>
              <w:pStyle w:val="TAC"/>
            </w:pPr>
            <w:r w:rsidRPr="001C0E1B">
              <w:rPr>
                <w:rFonts w:cs="v4.2.0"/>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pPr>
            <w:r w:rsidRPr="001C0E1B">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D65D34">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D65D34">
            <w:pPr>
              <w:pStyle w:val="TAC"/>
            </w:pPr>
            <w:r w:rsidRPr="001C0E1B">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91" type="#_x0000_t75" style="width:25.7pt;height:15.45pt" o:ole="" fillcolor="window">
                  <v:imagedata r:id="rId14" o:title=""/>
                </v:shape>
                <o:OLEObject Type="Embed" ProgID="Equation.3" ShapeID="_x0000_i1191" DrawAspect="Content" ObjectID="_1813122468" r:id="rId187"/>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rPr>
            </w:pPr>
            <w:r w:rsidRPr="00126C1F">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92" type="#_x0000_t75" style="width:20.55pt;height:20.55pt" o:ole="" fillcolor="window">
                  <v:imagedata r:id="rId11" o:title=""/>
                </v:shape>
                <o:OLEObject Type="Embed" ProgID="Equation.3" ShapeID="_x0000_i1192" DrawAspect="Content" ObjectID="_1813122469" r:id="rId188"/>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rPr>
            </w:pPr>
            <w:r w:rsidRPr="00126C1F">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93" type="#_x0000_t75" style="width:20.55pt;height:20.55pt" o:ole="" fillcolor="window">
                  <v:imagedata r:id="rId11" o:title=""/>
                </v:shape>
                <o:OLEObject Type="Embed" ProgID="Equation.3" ShapeID="_x0000_i1193" DrawAspect="Content" ObjectID="_1813122470" r:id="rId189"/>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94" type="#_x0000_t75" style="width:46.3pt;height:15.45pt" o:ole="" fillcolor="window">
                  <v:imagedata r:id="rId16" o:title=""/>
                </v:shape>
                <o:OLEObject Type="Embed" ProgID="Equation.3" ShapeID="_x0000_i1194" DrawAspect="Content" ObjectID="_1813122471" r:id="rId190"/>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rPr>
            </w:pPr>
            <w:r w:rsidRPr="00126C1F">
              <w:t>1, 2</w:t>
            </w:r>
          </w:p>
        </w:tc>
        <w:tc>
          <w:tcPr>
            <w:tcW w:w="992" w:type="dxa"/>
            <w:gridSpan w:val="2"/>
          </w:tcPr>
          <w:p w14:paraId="359BBF24" w14:textId="77777777" w:rsidR="00627BBD" w:rsidRPr="001C0E1B" w:rsidRDefault="00627BBD" w:rsidP="00D65D34">
            <w:pPr>
              <w:pStyle w:val="TAC"/>
            </w:pPr>
            <w:r w:rsidRPr="001C0E1B">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pPr>
            <w:r w:rsidRPr="001C0E1B">
              <w:rPr>
                <w:rFonts w:cs="v4.2.0"/>
              </w:rPr>
              <w:t>-infinity</w:t>
            </w:r>
          </w:p>
        </w:tc>
        <w:tc>
          <w:tcPr>
            <w:tcW w:w="850" w:type="dxa"/>
            <w:gridSpan w:val="3"/>
          </w:tcPr>
          <w:p w14:paraId="5EEA6E97" w14:textId="77777777" w:rsidR="00627BBD" w:rsidRPr="001C0E1B" w:rsidRDefault="00627BBD" w:rsidP="00D65D34">
            <w:pPr>
              <w:pStyle w:val="TAC"/>
            </w:pPr>
            <w:r w:rsidRPr="001C0E1B">
              <w:rPr>
                <w:rFonts w:cs="v4.2.0"/>
              </w:rPr>
              <w:t>-infinity</w:t>
            </w:r>
          </w:p>
        </w:tc>
        <w:tc>
          <w:tcPr>
            <w:tcW w:w="767" w:type="dxa"/>
          </w:tcPr>
          <w:p w14:paraId="62A179FC" w14:textId="77777777" w:rsidR="00627BBD" w:rsidRPr="001C0E1B" w:rsidRDefault="00627BBD" w:rsidP="00D65D34">
            <w:pPr>
              <w:pStyle w:val="TAC"/>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rPr>
              <w:t>dBm/9.36 MHz</w:t>
            </w:r>
          </w:p>
        </w:tc>
        <w:tc>
          <w:tcPr>
            <w:tcW w:w="1418" w:type="dxa"/>
          </w:tcPr>
          <w:p w14:paraId="6FA13FC5" w14:textId="77777777" w:rsidR="00627BBD" w:rsidRPr="001C0E1B" w:rsidRDefault="00627BBD" w:rsidP="00D65D34">
            <w:pPr>
              <w:pStyle w:val="TAC"/>
              <w:rPr>
                <w:rFonts w:cs="v4.2.0"/>
              </w:rPr>
            </w:pPr>
            <w:r w:rsidRPr="00126C1F">
              <w:t>1, 2</w:t>
            </w:r>
          </w:p>
        </w:tc>
        <w:tc>
          <w:tcPr>
            <w:tcW w:w="992" w:type="dxa"/>
            <w:gridSpan w:val="2"/>
          </w:tcPr>
          <w:p w14:paraId="18186A32" w14:textId="77777777" w:rsidR="00627BBD" w:rsidRPr="001C0E1B" w:rsidRDefault="00627BBD" w:rsidP="00D65D34">
            <w:pPr>
              <w:pStyle w:val="TAC"/>
            </w:pPr>
            <w:r w:rsidRPr="001C0E1B">
              <w:t>-64.59</w:t>
            </w:r>
          </w:p>
        </w:tc>
        <w:tc>
          <w:tcPr>
            <w:tcW w:w="853" w:type="dxa"/>
          </w:tcPr>
          <w:p w14:paraId="7BAEBCED" w14:textId="77777777" w:rsidR="00627BBD" w:rsidRPr="001C0E1B" w:rsidRDefault="00627BBD" w:rsidP="00D65D34">
            <w:pPr>
              <w:pStyle w:val="TAC"/>
            </w:pPr>
            <w:r w:rsidRPr="001C0E1B">
              <w:t>-70. 05</w:t>
            </w:r>
          </w:p>
        </w:tc>
        <w:tc>
          <w:tcPr>
            <w:tcW w:w="899" w:type="dxa"/>
          </w:tcPr>
          <w:p w14:paraId="7992DC36" w14:textId="77777777" w:rsidR="00627BBD" w:rsidRPr="001C0E1B" w:rsidRDefault="00627BBD" w:rsidP="00D65D34">
            <w:pPr>
              <w:pStyle w:val="TAC"/>
            </w:pPr>
            <w:r w:rsidRPr="001C0E1B">
              <w:t>-70. 05</w:t>
            </w:r>
          </w:p>
        </w:tc>
        <w:tc>
          <w:tcPr>
            <w:tcW w:w="802" w:type="dxa"/>
          </w:tcPr>
          <w:p w14:paraId="1216F73C" w14:textId="77777777" w:rsidR="00627BBD" w:rsidRPr="001C0E1B" w:rsidRDefault="00627BBD" w:rsidP="00D65D34">
            <w:pPr>
              <w:pStyle w:val="TAC"/>
            </w:pPr>
            <w:r w:rsidRPr="001C0E1B">
              <w:t>-70. 05</w:t>
            </w:r>
          </w:p>
        </w:tc>
        <w:tc>
          <w:tcPr>
            <w:tcW w:w="850" w:type="dxa"/>
            <w:gridSpan w:val="3"/>
          </w:tcPr>
          <w:p w14:paraId="161776C4" w14:textId="77777777" w:rsidR="00627BBD" w:rsidRPr="001C0E1B" w:rsidRDefault="00627BBD" w:rsidP="00D65D34">
            <w:pPr>
              <w:pStyle w:val="TAC"/>
            </w:pPr>
            <w:r w:rsidRPr="001C0E1B">
              <w:t>-70. 05</w:t>
            </w:r>
          </w:p>
        </w:tc>
        <w:tc>
          <w:tcPr>
            <w:tcW w:w="767" w:type="dxa"/>
          </w:tcPr>
          <w:p w14:paraId="1D33F900" w14:textId="77777777" w:rsidR="00627BBD" w:rsidRPr="001C0E1B" w:rsidRDefault="00627BBD" w:rsidP="00D65D34">
            <w:pPr>
              <w:pStyle w:val="TAC"/>
            </w:pPr>
            <w:r w:rsidRPr="001C0E1B">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rPr>
            </w:pPr>
            <w:r w:rsidRPr="00126C1F">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5" type="#_x0000_t75" style="width:20.55pt;height:20.55pt" o:ole="" fillcolor="window">
                  <v:imagedata r:id="rId11" o:title=""/>
                </v:shape>
                <o:OLEObject Type="Embed" ProgID="Equation.3" ShapeID="_x0000_i1195" DrawAspect="Content" ObjectID="_1813122472" r:id="rId191"/>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lastRenderedPageBreak/>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643A6083" w:rsidR="00627BBD" w:rsidRPr="00BD1F8F" w:rsidRDefault="00627BBD" w:rsidP="00627BBD">
      <w:pPr>
        <w:pStyle w:val="B10"/>
      </w:pPr>
      <w:r w:rsidRPr="001C0E1B">
        <w:t>This gives a total of 2945 ms, allow 3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31B88BE" w:rsidR="00E74E35" w:rsidRPr="001C0E1B" w:rsidRDefault="00E74E35" w:rsidP="00E74E35">
      <w:pPr>
        <w:pStyle w:val="TH"/>
      </w:pPr>
      <w:r w:rsidRPr="001C0E1B">
        <w:t>Table A.</w:t>
      </w:r>
      <w:r>
        <w:t>14</w:t>
      </w:r>
      <w:r w:rsidRPr="001C0E1B">
        <w:t>.</w:t>
      </w:r>
      <w:r w:rsidR="00CA1F99">
        <w:t>2</w:t>
      </w:r>
      <w:r w:rsidRPr="001C0E1B">
        <w:t xml:space="preserve">.2.2.1.1-1: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4A5D78C6" w:rsidR="00E74E35" w:rsidRPr="007479E8" w:rsidRDefault="00E74E35" w:rsidP="00E74E35">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lastRenderedPageBreak/>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pPr>
            <w:r w:rsidRPr="001C0E1B">
              <w:t>SSB Configuration</w:t>
            </w:r>
          </w:p>
        </w:tc>
        <w:tc>
          <w:tcPr>
            <w:tcW w:w="1559" w:type="dxa"/>
            <w:shd w:val="clear" w:color="auto" w:fill="auto"/>
          </w:tcPr>
          <w:p w14:paraId="5CEC827D"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7856DB89" w14:textId="77777777" w:rsidR="00E74E35" w:rsidRPr="001C0E1B" w:rsidRDefault="00E74E35" w:rsidP="00410168">
            <w:pPr>
              <w:pStyle w:val="TAC"/>
            </w:pPr>
          </w:p>
        </w:tc>
        <w:tc>
          <w:tcPr>
            <w:tcW w:w="2551" w:type="dxa"/>
            <w:shd w:val="clear" w:color="auto" w:fill="auto"/>
          </w:tcPr>
          <w:p w14:paraId="373106B7" w14:textId="77777777" w:rsidR="00E74E35" w:rsidRPr="001C0E1B" w:rsidRDefault="00E74E35" w:rsidP="00410168">
            <w:pPr>
              <w:pStyle w:val="TAC"/>
              <w:rPr>
                <w:bCs/>
              </w:rPr>
            </w:pPr>
            <w:r w:rsidRPr="001C0E1B">
              <w:rPr>
                <w:bCs/>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pPr>
          </w:p>
        </w:tc>
        <w:tc>
          <w:tcPr>
            <w:tcW w:w="1559" w:type="dxa"/>
            <w:shd w:val="clear" w:color="auto" w:fill="auto"/>
          </w:tcPr>
          <w:p w14:paraId="0B8E1023"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640DC14A" w14:textId="77777777" w:rsidR="00E74E35" w:rsidRPr="001C0E1B" w:rsidRDefault="00E74E35" w:rsidP="00410168">
            <w:pPr>
              <w:pStyle w:val="TAC"/>
            </w:pPr>
          </w:p>
        </w:tc>
        <w:tc>
          <w:tcPr>
            <w:tcW w:w="2551" w:type="dxa"/>
            <w:shd w:val="clear" w:color="auto" w:fill="auto"/>
          </w:tcPr>
          <w:p w14:paraId="7EBD2505" w14:textId="77777777" w:rsidR="00E74E35" w:rsidRPr="001C0E1B" w:rsidRDefault="00E74E35" w:rsidP="00410168">
            <w:pPr>
              <w:pStyle w:val="TAC"/>
              <w:rPr>
                <w:bCs/>
              </w:rPr>
            </w:pPr>
            <w:r w:rsidRPr="001C0E1B">
              <w:rPr>
                <w:bCs/>
              </w:rPr>
              <w:t>SSB pattern 2 in FR1</w:t>
            </w:r>
          </w:p>
        </w:tc>
        <w:tc>
          <w:tcPr>
            <w:tcW w:w="2268" w:type="dxa"/>
            <w:tcBorders>
              <w:top w:val="nil"/>
            </w:tcBorders>
            <w:shd w:val="clear" w:color="auto" w:fill="auto"/>
          </w:tcPr>
          <w:p w14:paraId="39423BA9" w14:textId="77777777" w:rsidR="00E74E35" w:rsidRPr="001C0E1B" w:rsidRDefault="00E74E35" w:rsidP="00410168">
            <w:pPr>
              <w:pStyle w:val="TAL"/>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pPr>
            <w:r w:rsidRPr="001C0E1B">
              <w:t>Number of SSBs per SS-burst</w:t>
            </w:r>
          </w:p>
        </w:tc>
        <w:tc>
          <w:tcPr>
            <w:tcW w:w="1276" w:type="dxa"/>
            <w:shd w:val="clear" w:color="auto" w:fill="auto"/>
          </w:tcPr>
          <w:p w14:paraId="107DFF62" w14:textId="77777777" w:rsidR="00E74E35" w:rsidRPr="001C0E1B" w:rsidRDefault="00E74E35" w:rsidP="00410168">
            <w:pPr>
              <w:pStyle w:val="TAC"/>
            </w:pPr>
          </w:p>
        </w:tc>
        <w:tc>
          <w:tcPr>
            <w:tcW w:w="2551" w:type="dxa"/>
            <w:shd w:val="clear" w:color="auto" w:fill="auto"/>
          </w:tcPr>
          <w:p w14:paraId="4CBB1D74" w14:textId="77777777" w:rsidR="00E74E35" w:rsidRPr="001C0E1B" w:rsidRDefault="00E74E35" w:rsidP="00410168">
            <w:pPr>
              <w:pStyle w:val="TAC"/>
              <w:rPr>
                <w:bCs/>
              </w:rPr>
            </w:pPr>
            <w:r w:rsidRPr="001C0E1B">
              <w:rPr>
                <w:bCs/>
              </w:rPr>
              <w:t>2</w:t>
            </w:r>
          </w:p>
        </w:tc>
        <w:tc>
          <w:tcPr>
            <w:tcW w:w="2268" w:type="dxa"/>
            <w:shd w:val="clear" w:color="auto" w:fill="auto"/>
          </w:tcPr>
          <w:p w14:paraId="4165D697" w14:textId="77777777" w:rsidR="00E74E35" w:rsidRPr="001C0E1B" w:rsidRDefault="00E74E35" w:rsidP="00410168">
            <w:pPr>
              <w:pStyle w:val="TAL"/>
            </w:pPr>
            <w:r w:rsidRPr="001C0E1B">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pPr>
          </w:p>
        </w:tc>
        <w:tc>
          <w:tcPr>
            <w:tcW w:w="2551" w:type="dxa"/>
            <w:shd w:val="clear" w:color="auto" w:fill="auto"/>
          </w:tcPr>
          <w:p w14:paraId="3130D055" w14:textId="77777777" w:rsidR="00E74E35" w:rsidRPr="001C0E1B" w:rsidRDefault="00E74E35" w:rsidP="00410168">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pPr>
            <w:r w:rsidRPr="001C0E1B">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pPr>
          </w:p>
        </w:tc>
        <w:tc>
          <w:tcPr>
            <w:tcW w:w="1559" w:type="dxa"/>
            <w:shd w:val="clear" w:color="auto" w:fill="auto"/>
          </w:tcPr>
          <w:p w14:paraId="5B9B76D9"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As defined in A.3.2.1.</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t>NR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pPr>
            <w:r w:rsidRPr="001C0E1B">
              <w:rPr>
                <w:bCs/>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pPr>
            <w:r w:rsidRPr="001C0E1B">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pPr>
            <w:r w:rsidRPr="001C0E1B">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96" type="#_x0000_t75" style="width:36pt;height:15.45pt" o:ole="" fillcolor="window">
                  <v:imagedata r:id="rId192" o:title=""/>
                </v:shape>
                <o:OLEObject Type="Embed" ProgID="Equation.3" ShapeID="_x0000_i1196" DrawAspect="Content" ObjectID="_1813122473" r:id="rId193"/>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pPr>
          </w:p>
        </w:tc>
        <w:tc>
          <w:tcPr>
            <w:tcW w:w="851" w:type="dxa"/>
            <w:tcBorders>
              <w:bottom w:val="nil"/>
            </w:tcBorders>
            <w:shd w:val="clear" w:color="auto" w:fill="auto"/>
          </w:tcPr>
          <w:p w14:paraId="5515193F" w14:textId="77777777" w:rsidR="00E74E35" w:rsidRPr="001C0E1B" w:rsidRDefault="00E74E35" w:rsidP="00410168">
            <w:pPr>
              <w:pStyle w:val="TAL"/>
            </w:pPr>
            <w:r w:rsidRPr="001C0E1B">
              <w:rPr>
                <w:position w:val="-12"/>
              </w:rPr>
              <w:object w:dxaOrig="400" w:dyaOrig="360" w14:anchorId="1708F639">
                <v:shape id="_x0000_i1197" type="#_x0000_t75" style="width:20.55pt;height:20.55pt" o:ole="" fillcolor="window">
                  <v:imagedata r:id="rId11" o:title=""/>
                </v:shape>
                <o:OLEObject Type="Embed" ProgID="Equation.3" ShapeID="_x0000_i1197" DrawAspect="Content" ObjectID="_1813122474" r:id="rId194"/>
              </w:object>
            </w:r>
          </w:p>
        </w:tc>
        <w:tc>
          <w:tcPr>
            <w:tcW w:w="1559" w:type="dxa"/>
            <w:shd w:val="clear" w:color="auto" w:fill="auto"/>
          </w:tcPr>
          <w:p w14:paraId="2576643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410168">
            <w:pPr>
              <w:pStyle w:val="TAC"/>
            </w:pPr>
            <w:r w:rsidRPr="001C0E1B">
              <w:t>dBm/15kHz</w:t>
            </w:r>
          </w:p>
        </w:tc>
        <w:tc>
          <w:tcPr>
            <w:tcW w:w="2551" w:type="dxa"/>
            <w:shd w:val="clear" w:color="auto" w:fill="auto"/>
          </w:tcPr>
          <w:p w14:paraId="0AB8D95B" w14:textId="77777777" w:rsidR="00E74E35" w:rsidRPr="001C0E1B" w:rsidRDefault="00E74E35" w:rsidP="00410168">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98" type="#_x0000_t75" style="width:36pt;height:15.45pt" o:ole="" fillcolor="window">
                  <v:imagedata r:id="rId195" o:title=""/>
                </v:shape>
                <o:OLEObject Type="Embed" ProgID="Equation.3" ShapeID="_x0000_i1198" DrawAspect="Content" ObjectID="_1813122475" r:id="rId196"/>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pPr>
            <w:r w:rsidRPr="001C0E1B">
              <w:t>dBm/ SCS</w:t>
            </w:r>
          </w:p>
        </w:tc>
        <w:tc>
          <w:tcPr>
            <w:tcW w:w="2551" w:type="dxa"/>
            <w:shd w:val="clear" w:color="auto" w:fill="auto"/>
          </w:tcPr>
          <w:p w14:paraId="7D44D136" w14:textId="77777777" w:rsidR="00E74E35" w:rsidRPr="001C0E1B" w:rsidRDefault="00E74E35" w:rsidP="00410168">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pPr>
            <w:r w:rsidRPr="001C0E1B">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99" type="#_x0000_t75" style="width:36pt;height:15.45pt" o:ole="" fillcolor="window">
                  <v:imagedata r:id="rId192" o:title=""/>
                </v:shape>
                <o:OLEObject Type="Embed" ProgID="Equation.3" ShapeID="_x0000_i1199" DrawAspect="Content" ObjectID="_1813122476" r:id="rId197"/>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pPr>
          </w:p>
        </w:tc>
        <w:tc>
          <w:tcPr>
            <w:tcW w:w="851" w:type="dxa"/>
            <w:shd w:val="clear" w:color="auto" w:fill="auto"/>
          </w:tcPr>
          <w:p w14:paraId="36E0784E" w14:textId="77777777" w:rsidR="00E74E35" w:rsidRPr="001C0E1B" w:rsidRDefault="00E74E35" w:rsidP="00410168">
            <w:pPr>
              <w:pStyle w:val="TAL"/>
            </w:pPr>
            <w:r w:rsidRPr="001C0E1B">
              <w:rPr>
                <w:position w:val="-12"/>
              </w:rPr>
              <w:object w:dxaOrig="400" w:dyaOrig="360" w14:anchorId="62C4AD7A">
                <v:shape id="_x0000_i1200" type="#_x0000_t75" style="width:20.55pt;height:20.55pt" o:ole="" fillcolor="window">
                  <v:imagedata r:id="rId11" o:title=""/>
                </v:shape>
                <o:OLEObject Type="Embed" ProgID="Equation.3" ShapeID="_x0000_i1200" DrawAspect="Content" ObjectID="_1813122477" r:id="rId198"/>
              </w:object>
            </w:r>
          </w:p>
        </w:tc>
        <w:tc>
          <w:tcPr>
            <w:tcW w:w="1559" w:type="dxa"/>
            <w:shd w:val="clear" w:color="auto" w:fill="auto"/>
          </w:tcPr>
          <w:p w14:paraId="5C740A6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410168">
            <w:pPr>
              <w:pStyle w:val="TAC"/>
            </w:pPr>
            <w:r w:rsidRPr="001C0E1B">
              <w:t>dBm/15kHz</w:t>
            </w:r>
          </w:p>
        </w:tc>
        <w:tc>
          <w:tcPr>
            <w:tcW w:w="2551" w:type="dxa"/>
            <w:shd w:val="clear" w:color="auto" w:fill="auto"/>
          </w:tcPr>
          <w:p w14:paraId="7DA07BDD" w14:textId="77777777" w:rsidR="00E74E35" w:rsidRPr="001C0E1B" w:rsidRDefault="00E74E35" w:rsidP="00410168">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201" type="#_x0000_t75" style="width:36pt;height:15.45pt" o:ole="" fillcolor="window">
                  <v:imagedata r:id="rId195" o:title=""/>
                </v:shape>
                <o:OLEObject Type="Embed" ProgID="Equation.3" ShapeID="_x0000_i1201" DrawAspect="Content" ObjectID="_1813122478" r:id="rId199"/>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 SCS</w:t>
            </w:r>
          </w:p>
        </w:tc>
        <w:tc>
          <w:tcPr>
            <w:tcW w:w="2551" w:type="dxa"/>
            <w:shd w:val="clear" w:color="auto" w:fill="auto"/>
          </w:tcPr>
          <w:p w14:paraId="76BA89B3" w14:textId="77777777" w:rsidR="00E74E35" w:rsidRPr="001C0E1B" w:rsidRDefault="00E74E35" w:rsidP="00410168">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410168">
            <w:pPr>
              <w:pStyle w:val="TAL"/>
            </w:pPr>
            <w:r w:rsidRPr="001C0E1B">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pPr>
            <w:r w:rsidRPr="001C0E1B">
              <w:t>ss-PBCH-BlockPower</w:t>
            </w:r>
          </w:p>
        </w:tc>
        <w:tc>
          <w:tcPr>
            <w:tcW w:w="1276" w:type="dxa"/>
            <w:shd w:val="clear" w:color="auto" w:fill="auto"/>
          </w:tcPr>
          <w:p w14:paraId="0D86851C" w14:textId="77777777" w:rsidR="00E74E35" w:rsidRPr="001C0E1B" w:rsidRDefault="00E74E35" w:rsidP="00410168">
            <w:pPr>
              <w:pStyle w:val="TAC"/>
            </w:pPr>
            <w:r w:rsidRPr="001C0E1B">
              <w:t>dBm/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202" type="#_x0000_t75" style="width:41.15pt;height:15.45pt" o:ole="">
                  <v:imagedata r:id="rId200" o:title=""/>
                </v:shape>
                <o:OLEObject Type="Embed" ProgID="Equation.3" ShapeID="_x0000_i1202" DrawAspect="Content" ObjectID="_1813122479" r:id="rId201"/>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pPr>
            <w:r w:rsidRPr="001C0E1B">
              <w:t>As defined in clause 6.2.4 in TS 38.101-1.</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pPr>
            <w:r w:rsidRPr="001C0E1B">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As defined in A.3.</w:t>
            </w:r>
            <w:r w:rsidRPr="001C0E1B">
              <w:rPr>
                <w:rFonts w:cs="Arial"/>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lastRenderedPageBreak/>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10" w:name="_Toc535476512"/>
      <w:r w:rsidRPr="001C0E1B">
        <w:t>A.</w:t>
      </w:r>
      <w:r>
        <w:t>14</w:t>
      </w:r>
      <w:r w:rsidRPr="001C0E1B">
        <w:t>.</w:t>
      </w:r>
      <w:r>
        <w:t>2</w:t>
      </w:r>
      <w:r w:rsidRPr="001C0E1B">
        <w:t>.2.2.2</w:t>
      </w:r>
      <w:r w:rsidRPr="001C0E1B">
        <w:tab/>
      </w:r>
      <w:bookmarkEnd w:id="10"/>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w:t>
      </w:r>
      <w:r w:rsidRPr="001C0E1B">
        <w:lastRenderedPageBreak/>
        <w:t xml:space="preserve">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6A5482F2" w:rsidR="00E74E35" w:rsidRPr="007479E8" w:rsidRDefault="00E74E35" w:rsidP="00E74E35">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lastRenderedPageBreak/>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pPr>
            <w:r w:rsidRPr="001C0E1B">
              <w:t>Test-1</w:t>
            </w:r>
          </w:p>
        </w:tc>
        <w:tc>
          <w:tcPr>
            <w:tcW w:w="1701" w:type="dxa"/>
          </w:tcPr>
          <w:p w14:paraId="02B4C704" w14:textId="77777777" w:rsidR="00E74E35" w:rsidRPr="001C0E1B" w:rsidRDefault="00E74E35" w:rsidP="00410168">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pPr>
            <w:r w:rsidRPr="001C0E1B">
              <w:t>SSB Configuration</w:t>
            </w:r>
          </w:p>
        </w:tc>
        <w:tc>
          <w:tcPr>
            <w:tcW w:w="1559" w:type="dxa"/>
            <w:shd w:val="clear" w:color="auto" w:fill="auto"/>
          </w:tcPr>
          <w:p w14:paraId="17BBB317"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16D22AA9" w14:textId="77777777" w:rsidR="00E74E35" w:rsidRPr="001C0E1B" w:rsidRDefault="00E74E35" w:rsidP="00410168">
            <w:pPr>
              <w:pStyle w:val="TAC"/>
            </w:pPr>
          </w:p>
        </w:tc>
        <w:tc>
          <w:tcPr>
            <w:tcW w:w="1843" w:type="dxa"/>
            <w:shd w:val="clear" w:color="auto" w:fill="auto"/>
          </w:tcPr>
          <w:p w14:paraId="17BB5CCE" w14:textId="77777777" w:rsidR="00E74E35" w:rsidRPr="001C0E1B" w:rsidRDefault="00E74E35" w:rsidP="00410168">
            <w:pPr>
              <w:pStyle w:val="TAC"/>
              <w:rPr>
                <w:bCs/>
              </w:rPr>
            </w:pPr>
            <w:r w:rsidRPr="001C0E1B">
              <w:rPr>
                <w:bCs/>
              </w:rPr>
              <w:t>SSB pattern 1 in FR1</w:t>
            </w:r>
          </w:p>
        </w:tc>
        <w:tc>
          <w:tcPr>
            <w:tcW w:w="1701" w:type="dxa"/>
            <w:shd w:val="clear" w:color="auto" w:fill="auto"/>
          </w:tcPr>
          <w:p w14:paraId="09E40249" w14:textId="77777777" w:rsidR="00E74E35" w:rsidRPr="001C0E1B" w:rsidRDefault="00E74E35" w:rsidP="00410168">
            <w:pPr>
              <w:pStyle w:val="TAC"/>
            </w:pPr>
            <w:r w:rsidRPr="001C0E1B">
              <w:rPr>
                <w:bCs/>
              </w:rPr>
              <w:t>SSB pattern 1 in FR1</w:t>
            </w:r>
          </w:p>
        </w:tc>
        <w:tc>
          <w:tcPr>
            <w:tcW w:w="1842" w:type="dxa"/>
            <w:vMerge w:val="restart"/>
            <w:shd w:val="clear" w:color="auto" w:fill="auto"/>
          </w:tcPr>
          <w:p w14:paraId="0B386DE2"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pPr>
          </w:p>
        </w:tc>
        <w:tc>
          <w:tcPr>
            <w:tcW w:w="1559" w:type="dxa"/>
            <w:shd w:val="clear" w:color="auto" w:fill="auto"/>
          </w:tcPr>
          <w:p w14:paraId="4015B491"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1BBCFF1C" w14:textId="77777777" w:rsidR="00E74E35" w:rsidRPr="001C0E1B" w:rsidRDefault="00E74E35" w:rsidP="00410168">
            <w:pPr>
              <w:pStyle w:val="TAC"/>
            </w:pPr>
          </w:p>
        </w:tc>
        <w:tc>
          <w:tcPr>
            <w:tcW w:w="1843" w:type="dxa"/>
            <w:shd w:val="clear" w:color="auto" w:fill="auto"/>
          </w:tcPr>
          <w:p w14:paraId="3C93A63F" w14:textId="77777777" w:rsidR="00E74E35" w:rsidRPr="001C0E1B" w:rsidRDefault="00E74E35" w:rsidP="00410168">
            <w:pPr>
              <w:pStyle w:val="TAC"/>
              <w:rPr>
                <w:bCs/>
              </w:rPr>
            </w:pPr>
            <w:r w:rsidRPr="001C0E1B">
              <w:rPr>
                <w:bCs/>
              </w:rPr>
              <w:t>SSB pattern 2 in FR1</w:t>
            </w:r>
          </w:p>
        </w:tc>
        <w:tc>
          <w:tcPr>
            <w:tcW w:w="1701" w:type="dxa"/>
            <w:shd w:val="clear" w:color="auto" w:fill="auto"/>
          </w:tcPr>
          <w:p w14:paraId="075D86E6" w14:textId="77777777" w:rsidR="00E74E35" w:rsidRPr="001C0E1B" w:rsidRDefault="00E74E35" w:rsidP="00410168">
            <w:pPr>
              <w:pStyle w:val="TAC"/>
            </w:pPr>
            <w:r w:rsidRPr="001C0E1B">
              <w:rPr>
                <w:bCs/>
              </w:rPr>
              <w:t>SSB pattern 2 in FR1</w:t>
            </w:r>
          </w:p>
        </w:tc>
        <w:tc>
          <w:tcPr>
            <w:tcW w:w="1842" w:type="dxa"/>
            <w:vMerge/>
            <w:shd w:val="clear" w:color="auto" w:fill="auto"/>
          </w:tcPr>
          <w:p w14:paraId="2A0CC806" w14:textId="77777777" w:rsidR="00E74E35" w:rsidRPr="001C0E1B" w:rsidRDefault="00E74E35" w:rsidP="00410168">
            <w:pPr>
              <w:pStyle w:val="TAL"/>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pPr>
            <w:r w:rsidRPr="001C0E1B">
              <w:t>Number of SSBs per SS-burst</w:t>
            </w:r>
          </w:p>
        </w:tc>
        <w:tc>
          <w:tcPr>
            <w:tcW w:w="1276" w:type="dxa"/>
            <w:shd w:val="clear" w:color="auto" w:fill="auto"/>
          </w:tcPr>
          <w:p w14:paraId="06E89ABB" w14:textId="77777777" w:rsidR="00E74E35" w:rsidRPr="001C0E1B" w:rsidRDefault="00E74E35" w:rsidP="00410168">
            <w:pPr>
              <w:pStyle w:val="TAC"/>
            </w:pPr>
          </w:p>
        </w:tc>
        <w:tc>
          <w:tcPr>
            <w:tcW w:w="1843" w:type="dxa"/>
            <w:shd w:val="clear" w:color="auto" w:fill="auto"/>
          </w:tcPr>
          <w:p w14:paraId="2484BD78" w14:textId="77777777" w:rsidR="00E74E35" w:rsidRPr="001C0E1B" w:rsidRDefault="00E74E35" w:rsidP="00410168">
            <w:pPr>
              <w:pStyle w:val="TAC"/>
              <w:rPr>
                <w:bCs/>
              </w:rPr>
            </w:pPr>
            <w:r w:rsidRPr="001C0E1B">
              <w:rPr>
                <w:bCs/>
              </w:rPr>
              <w:t>2</w:t>
            </w:r>
          </w:p>
        </w:tc>
        <w:tc>
          <w:tcPr>
            <w:tcW w:w="1701" w:type="dxa"/>
            <w:shd w:val="clear" w:color="auto" w:fill="auto"/>
          </w:tcPr>
          <w:p w14:paraId="13656DA7" w14:textId="77777777" w:rsidR="00E74E35" w:rsidRPr="001C0E1B" w:rsidRDefault="00E74E35" w:rsidP="00410168">
            <w:pPr>
              <w:pStyle w:val="TAC"/>
            </w:pPr>
            <w:r w:rsidRPr="001C0E1B">
              <w:rPr>
                <w:bCs/>
              </w:rPr>
              <w:t>2</w:t>
            </w:r>
          </w:p>
        </w:tc>
        <w:tc>
          <w:tcPr>
            <w:tcW w:w="1842" w:type="dxa"/>
            <w:shd w:val="clear" w:color="auto" w:fill="auto"/>
          </w:tcPr>
          <w:p w14:paraId="352C56F7" w14:textId="77777777" w:rsidR="00E74E35" w:rsidRPr="001C0E1B" w:rsidRDefault="00E74E35" w:rsidP="00410168">
            <w:pPr>
              <w:pStyle w:val="TAL"/>
            </w:pPr>
            <w:r w:rsidRPr="001C0E1B">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rPr>
            </w:pPr>
            <w:r w:rsidRPr="001C0E1B">
              <w:rPr>
                <w:bCs/>
              </w:rPr>
              <w:t>0,1</w:t>
            </w:r>
          </w:p>
        </w:tc>
        <w:tc>
          <w:tcPr>
            <w:tcW w:w="1701" w:type="dxa"/>
            <w:shd w:val="clear" w:color="auto" w:fill="auto"/>
          </w:tcPr>
          <w:p w14:paraId="7AB2AAAB" w14:textId="77777777" w:rsidR="00E74E35" w:rsidRPr="001C0E1B" w:rsidRDefault="00E74E35" w:rsidP="00410168">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pPr>
            <w:r w:rsidRPr="001C0E1B">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pPr>
            <w:r w:rsidRPr="001C0E1B">
              <w:t>CSI-RS Configuration</w:t>
            </w:r>
          </w:p>
        </w:tc>
        <w:tc>
          <w:tcPr>
            <w:tcW w:w="1559" w:type="dxa"/>
            <w:shd w:val="clear" w:color="auto" w:fill="auto"/>
          </w:tcPr>
          <w:p w14:paraId="32E32BD0"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410168">
            <w:pPr>
              <w:pStyle w:val="TAC"/>
            </w:pPr>
          </w:p>
        </w:tc>
        <w:tc>
          <w:tcPr>
            <w:tcW w:w="1843" w:type="dxa"/>
            <w:tcBorders>
              <w:bottom w:val="nil"/>
            </w:tcBorders>
            <w:shd w:val="clear" w:color="auto" w:fill="auto"/>
          </w:tcPr>
          <w:p w14:paraId="412AC9A7" w14:textId="77777777" w:rsidR="00E74E35" w:rsidRPr="001C0E1B" w:rsidRDefault="00E74E35" w:rsidP="00410168">
            <w:pPr>
              <w:pStyle w:val="TAC"/>
              <w:rPr>
                <w:bCs/>
              </w:rPr>
            </w:pPr>
            <w:r w:rsidRPr="001C0E1B">
              <w:rPr>
                <w:bCs/>
              </w:rPr>
              <w:t>N/A</w:t>
            </w:r>
          </w:p>
        </w:tc>
        <w:tc>
          <w:tcPr>
            <w:tcW w:w="1701" w:type="dxa"/>
          </w:tcPr>
          <w:p w14:paraId="2186E822" w14:textId="77777777" w:rsidR="00E74E35" w:rsidRPr="001C0E1B" w:rsidRDefault="00E74E35" w:rsidP="00410168">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410168">
            <w:pPr>
              <w:pStyle w:val="TAL"/>
            </w:pPr>
            <w:r w:rsidRPr="001C0E1B">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rPr>
            </w:pPr>
            <w:r w:rsidRPr="001C0E1B">
              <w:rPr>
                <w:bCs/>
              </w:rPr>
              <w:t>FDD</w:t>
            </w:r>
          </w:p>
        </w:tc>
        <w:tc>
          <w:tcPr>
            <w:tcW w:w="1701" w:type="dxa"/>
          </w:tcPr>
          <w:p w14:paraId="10F8C362" w14:textId="77777777" w:rsidR="00E74E35" w:rsidRPr="001C0E1B" w:rsidRDefault="00E74E35" w:rsidP="00410168">
            <w:pPr>
              <w:pStyle w:val="TAC"/>
            </w:pPr>
            <w:r w:rsidRPr="001C0E1B">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As defined in A.3.2.1.</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pPr>
            <w:r w:rsidRPr="001C0E1B">
              <w:t>SR.1.1 FDD</w:t>
            </w:r>
          </w:p>
        </w:tc>
        <w:tc>
          <w:tcPr>
            <w:tcW w:w="1701" w:type="dxa"/>
          </w:tcPr>
          <w:p w14:paraId="28839C13" w14:textId="77777777" w:rsidR="00E74E35" w:rsidRPr="001C0E1B" w:rsidRDefault="00E74E35" w:rsidP="00410168">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410168">
            <w:pPr>
              <w:pStyle w:val="TAC"/>
            </w:pPr>
            <w:r w:rsidRPr="001C0E1B">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pPr>
            <w:r w:rsidRPr="001C0E1B">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203" type="#_x0000_t75" style="width:36pt;height:15.45pt" o:ole="" fillcolor="window">
                  <v:imagedata r:id="rId192" o:title=""/>
                </v:shape>
                <o:OLEObject Type="Embed" ProgID="Equation.3" ShapeID="_x0000_i1203" DrawAspect="Content" ObjectID="_1813122480" r:id="rId202"/>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pPr>
            <w:r w:rsidRPr="001C0E1B">
              <w:rPr>
                <w:bCs/>
              </w:rPr>
              <w:t>3</w:t>
            </w:r>
          </w:p>
        </w:tc>
        <w:tc>
          <w:tcPr>
            <w:tcW w:w="1701" w:type="dxa"/>
          </w:tcPr>
          <w:p w14:paraId="1EDA8F3C" w14:textId="77777777" w:rsidR="00E74E35" w:rsidRPr="001C0E1B" w:rsidRDefault="00E74E35" w:rsidP="00410168">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pPr>
          </w:p>
        </w:tc>
        <w:tc>
          <w:tcPr>
            <w:tcW w:w="851" w:type="dxa"/>
            <w:tcBorders>
              <w:bottom w:val="nil"/>
            </w:tcBorders>
            <w:shd w:val="clear" w:color="auto" w:fill="auto"/>
          </w:tcPr>
          <w:p w14:paraId="6C7D033C" w14:textId="77777777" w:rsidR="00E74E35" w:rsidRPr="001C0E1B" w:rsidRDefault="00E74E35" w:rsidP="00410168">
            <w:pPr>
              <w:pStyle w:val="TAL"/>
            </w:pPr>
            <w:r w:rsidRPr="001C0E1B">
              <w:rPr>
                <w:position w:val="-12"/>
              </w:rPr>
              <w:object w:dxaOrig="400" w:dyaOrig="360" w14:anchorId="6196B626">
                <v:shape id="_x0000_i1204" type="#_x0000_t75" style="width:20.55pt;height:20.55pt" o:ole="" fillcolor="window">
                  <v:imagedata r:id="rId11" o:title=""/>
                </v:shape>
                <o:OLEObject Type="Embed" ProgID="Equation.3" ShapeID="_x0000_i1204" DrawAspect="Content" ObjectID="_1813122481" r:id="rId203"/>
              </w:object>
            </w:r>
          </w:p>
        </w:tc>
        <w:tc>
          <w:tcPr>
            <w:tcW w:w="1559" w:type="dxa"/>
            <w:shd w:val="clear" w:color="auto" w:fill="auto"/>
          </w:tcPr>
          <w:p w14:paraId="12F20E1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410168">
            <w:pPr>
              <w:pStyle w:val="TAC"/>
            </w:pPr>
            <w:r w:rsidRPr="001C0E1B">
              <w:t>dBm/15kHz</w:t>
            </w:r>
          </w:p>
        </w:tc>
        <w:tc>
          <w:tcPr>
            <w:tcW w:w="1843" w:type="dxa"/>
            <w:shd w:val="clear" w:color="auto" w:fill="auto"/>
          </w:tcPr>
          <w:p w14:paraId="791CDBCD" w14:textId="77777777" w:rsidR="00E74E35" w:rsidRPr="001C0E1B" w:rsidRDefault="00E74E35" w:rsidP="00410168">
            <w:pPr>
              <w:pStyle w:val="TAC"/>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205" type="#_x0000_t75" style="width:36pt;height:15.45pt" o:ole="" fillcolor="window">
                  <v:imagedata r:id="rId195" o:title=""/>
                </v:shape>
                <o:OLEObject Type="Embed" ProgID="Equation.3" ShapeID="_x0000_i1205" DrawAspect="Content" ObjectID="_1813122482" r:id="rId204"/>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pPr>
            <w:r w:rsidRPr="001C0E1B">
              <w:t>dBm/ SCS</w:t>
            </w:r>
          </w:p>
        </w:tc>
        <w:tc>
          <w:tcPr>
            <w:tcW w:w="1843" w:type="dxa"/>
            <w:shd w:val="clear" w:color="auto" w:fill="auto"/>
          </w:tcPr>
          <w:p w14:paraId="1D6CCFE5" w14:textId="77777777" w:rsidR="00E74E35" w:rsidRPr="001C0E1B" w:rsidRDefault="00E74E35" w:rsidP="00410168">
            <w:pPr>
              <w:pStyle w:val="TAC"/>
            </w:pPr>
            <w:r w:rsidRPr="001C0E1B">
              <w:t>-95</w:t>
            </w:r>
          </w:p>
        </w:tc>
        <w:tc>
          <w:tcPr>
            <w:tcW w:w="1701" w:type="dxa"/>
          </w:tcPr>
          <w:p w14:paraId="72704800" w14:textId="77777777" w:rsidR="00E74E35" w:rsidRPr="001C0E1B" w:rsidRDefault="00E74E35" w:rsidP="00410168">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pPr>
            <w:r w:rsidRPr="001C0E1B">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206" type="#_x0000_t75" style="width:36pt;height:15.45pt" o:ole="" fillcolor="window">
                  <v:imagedata r:id="rId192" o:title=""/>
                </v:shape>
                <o:OLEObject Type="Embed" ProgID="Equation.3" ShapeID="_x0000_i1206" DrawAspect="Content" ObjectID="_1813122483" r:id="rId205"/>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pPr>
            <w:r w:rsidRPr="001C0E1B">
              <w:rPr>
                <w:bCs/>
              </w:rPr>
              <w:t>-17</w:t>
            </w:r>
          </w:p>
        </w:tc>
        <w:tc>
          <w:tcPr>
            <w:tcW w:w="1701" w:type="dxa"/>
          </w:tcPr>
          <w:p w14:paraId="51BBE253" w14:textId="77777777" w:rsidR="00E74E35" w:rsidRPr="001C0E1B" w:rsidRDefault="00E74E35" w:rsidP="00410168">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pPr>
          </w:p>
        </w:tc>
        <w:tc>
          <w:tcPr>
            <w:tcW w:w="851" w:type="dxa"/>
            <w:tcBorders>
              <w:bottom w:val="nil"/>
            </w:tcBorders>
            <w:shd w:val="clear" w:color="auto" w:fill="auto"/>
          </w:tcPr>
          <w:p w14:paraId="2C706069" w14:textId="77777777" w:rsidR="00E74E35" w:rsidRPr="001C0E1B" w:rsidRDefault="00E74E35" w:rsidP="00410168">
            <w:pPr>
              <w:pStyle w:val="TAL"/>
            </w:pPr>
            <w:r w:rsidRPr="001C0E1B">
              <w:rPr>
                <w:position w:val="-12"/>
              </w:rPr>
              <w:object w:dxaOrig="400" w:dyaOrig="360" w14:anchorId="4D766C5E">
                <v:shape id="_x0000_i1207" type="#_x0000_t75" style="width:20.55pt;height:20.55pt" o:ole="" fillcolor="window">
                  <v:imagedata r:id="rId11" o:title=""/>
                </v:shape>
                <o:OLEObject Type="Embed" ProgID="Equation.3" ShapeID="_x0000_i1207" DrawAspect="Content" ObjectID="_1813122484" r:id="rId206"/>
              </w:object>
            </w:r>
          </w:p>
        </w:tc>
        <w:tc>
          <w:tcPr>
            <w:tcW w:w="1559" w:type="dxa"/>
            <w:shd w:val="clear" w:color="auto" w:fill="auto"/>
          </w:tcPr>
          <w:p w14:paraId="6E2F6CD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410168">
            <w:pPr>
              <w:pStyle w:val="TAC"/>
            </w:pPr>
            <w:r w:rsidRPr="001C0E1B">
              <w:t>dBm/15kHz</w:t>
            </w:r>
          </w:p>
        </w:tc>
        <w:tc>
          <w:tcPr>
            <w:tcW w:w="1843" w:type="dxa"/>
            <w:shd w:val="clear" w:color="auto" w:fill="auto"/>
          </w:tcPr>
          <w:p w14:paraId="48A8C512" w14:textId="77777777" w:rsidR="00E74E35" w:rsidRPr="001C0E1B" w:rsidRDefault="00E74E35" w:rsidP="00410168">
            <w:pPr>
              <w:pStyle w:val="TAC"/>
            </w:pPr>
            <w:r w:rsidRPr="001C0E1B">
              <w:t xml:space="preserve">-98 </w:t>
            </w:r>
          </w:p>
        </w:tc>
        <w:tc>
          <w:tcPr>
            <w:tcW w:w="1701" w:type="dxa"/>
          </w:tcPr>
          <w:p w14:paraId="0D9D30CA" w14:textId="77777777" w:rsidR="00E74E35" w:rsidRPr="001C0E1B" w:rsidRDefault="00E74E35" w:rsidP="00410168">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208" type="#_x0000_t75" style="width:36pt;height:15.45pt" o:ole="" fillcolor="window">
                  <v:imagedata r:id="rId195" o:title=""/>
                </v:shape>
                <o:OLEObject Type="Embed" ProgID="Equation.3" ShapeID="_x0000_i1208" DrawAspect="Content" ObjectID="_1813122485" r:id="rId207"/>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pPr>
            <w:r w:rsidRPr="001C0E1B">
              <w:t>-17</w:t>
            </w:r>
          </w:p>
        </w:tc>
        <w:tc>
          <w:tcPr>
            <w:tcW w:w="1701" w:type="dxa"/>
          </w:tcPr>
          <w:p w14:paraId="7ACD4C3A" w14:textId="77777777" w:rsidR="00E74E35" w:rsidRPr="001C0E1B" w:rsidRDefault="00E74E35" w:rsidP="00410168">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 SCS</w:t>
            </w:r>
          </w:p>
        </w:tc>
        <w:tc>
          <w:tcPr>
            <w:tcW w:w="1843" w:type="dxa"/>
            <w:shd w:val="clear" w:color="auto" w:fill="auto"/>
          </w:tcPr>
          <w:p w14:paraId="4DC864C7" w14:textId="77777777" w:rsidR="00E74E35" w:rsidRPr="001C0E1B" w:rsidRDefault="00E74E35" w:rsidP="00410168">
            <w:pPr>
              <w:pStyle w:val="TAC"/>
            </w:pPr>
            <w:r w:rsidRPr="001C0E1B">
              <w:t>-115</w:t>
            </w:r>
          </w:p>
        </w:tc>
        <w:tc>
          <w:tcPr>
            <w:tcW w:w="1701" w:type="dxa"/>
          </w:tcPr>
          <w:p w14:paraId="1BCF00F5" w14:textId="77777777" w:rsidR="00E74E35" w:rsidRPr="001C0E1B" w:rsidRDefault="00E74E35" w:rsidP="00410168">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pPr>
            <w:r w:rsidRPr="001C0E1B">
              <w:rPr>
                <w:bCs/>
              </w:rPr>
              <w:t>-65.3/9.36MHz</w:t>
            </w:r>
          </w:p>
        </w:tc>
        <w:tc>
          <w:tcPr>
            <w:tcW w:w="1701" w:type="dxa"/>
          </w:tcPr>
          <w:p w14:paraId="3134D698" w14:textId="77777777" w:rsidR="00E74E35" w:rsidRPr="001C0E1B" w:rsidRDefault="00E74E35" w:rsidP="00410168">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410168">
            <w:pPr>
              <w:pStyle w:val="TAL"/>
            </w:pPr>
            <w:r w:rsidRPr="001C0E1B">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pPr>
            <w:r w:rsidRPr="001C0E1B">
              <w:t>ss-PBCH-BlockPower</w:t>
            </w:r>
          </w:p>
        </w:tc>
        <w:tc>
          <w:tcPr>
            <w:tcW w:w="1276" w:type="dxa"/>
            <w:shd w:val="clear" w:color="auto" w:fill="auto"/>
          </w:tcPr>
          <w:p w14:paraId="6941E8C5" w14:textId="77777777" w:rsidR="00E74E35" w:rsidRPr="001C0E1B" w:rsidRDefault="00E74E35" w:rsidP="00410168">
            <w:pPr>
              <w:pStyle w:val="TAC"/>
            </w:pPr>
            <w:r w:rsidRPr="001C0E1B">
              <w:t>dBm/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209" type="#_x0000_t75" style="width:41.15pt;height:15.45pt" o:ole="">
                  <v:imagedata r:id="rId200" o:title=""/>
                </v:shape>
                <o:OLEObject Type="Embed" ProgID="Equation.3" ShapeID="_x0000_i1209" DrawAspect="Content" ObjectID="_1813122486" r:id="rId208"/>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pPr>
            <w:r w:rsidRPr="001C0E1B">
              <w:t>As defined in clause 6.2.4 in TS 38.101-1.</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pPr>
            <w:r w:rsidRPr="001C0E1B">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rPr>
            </w:pPr>
            <w:r w:rsidRPr="001C0E1B">
              <w:rPr>
                <w:bCs/>
              </w:rPr>
              <w:t>FR1 PRACH configuration 2</w:t>
            </w:r>
          </w:p>
        </w:tc>
        <w:tc>
          <w:tcPr>
            <w:tcW w:w="1701" w:type="dxa"/>
          </w:tcPr>
          <w:p w14:paraId="22868AC3" w14:textId="77777777" w:rsidR="00E74E35" w:rsidRPr="001C0E1B" w:rsidRDefault="00E74E35" w:rsidP="00410168">
            <w:pPr>
              <w:pStyle w:val="TAC"/>
            </w:pPr>
            <w:r w:rsidRPr="001C0E1B">
              <w:rPr>
                <w:bCs/>
              </w:rPr>
              <w:t>FR1 PRACH configuration 3</w:t>
            </w:r>
          </w:p>
        </w:tc>
        <w:tc>
          <w:tcPr>
            <w:tcW w:w="1842" w:type="dxa"/>
            <w:shd w:val="clear" w:color="auto" w:fill="auto"/>
          </w:tcPr>
          <w:p w14:paraId="1E860F84" w14:textId="77777777" w:rsidR="00E74E35" w:rsidRPr="001C0E1B" w:rsidRDefault="00E74E35" w:rsidP="00410168">
            <w:pPr>
              <w:pStyle w:val="TAL"/>
            </w:pPr>
            <w:r w:rsidRPr="001C0E1B">
              <w:t>As defined in A.3.8.2.</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lastRenderedPageBreak/>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2EE94548" w:rsidR="00E74E35" w:rsidRPr="007479E8" w:rsidRDefault="00E74E35"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2B6532">
              <w:rPr>
                <w:rFonts w:ascii="Arial" w:hAnsi="Arial"/>
                <w:sz w:val="18"/>
              </w:rPr>
              <w:t>If UE supports both NGSO and GSO, the GSO-based test cases can be skipped if the UE passes NGSO-based test cases.</w:t>
            </w:r>
            <w:r w:rsidR="00CA1F99" w:rsidRPr="002B6532">
              <w:rPr>
                <w:rFonts w:ascii="Arial" w:hAnsi="Arial"/>
                <w:sz w:val="18"/>
                <w:lang w:eastAsia="zh-TW"/>
              </w:rPr>
              <w:t xml:space="preserve">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CA1F99" w:rsidRPr="001C0E1B" w14:paraId="2D5D87AA" w14:textId="77777777" w:rsidTr="006A3C27">
        <w:trPr>
          <w:trHeight w:val="187"/>
          <w:jc w:val="center"/>
        </w:trPr>
        <w:tc>
          <w:tcPr>
            <w:tcW w:w="3805" w:type="dxa"/>
            <w:gridSpan w:val="3"/>
            <w:tcBorders>
              <w:top w:val="single" w:sz="4" w:space="0" w:color="auto"/>
              <w:left w:val="single" w:sz="4" w:space="0" w:color="auto"/>
              <w:right w:val="single" w:sz="4" w:space="0" w:color="auto"/>
            </w:tcBorders>
          </w:tcPr>
          <w:p w14:paraId="02EBA23F" w14:textId="6C35117F" w:rsidR="00CA1F99" w:rsidRPr="001C0E1B" w:rsidRDefault="00CA1F99" w:rsidP="00CA1F99">
            <w:pPr>
              <w:pStyle w:val="TAL"/>
            </w:pPr>
            <w:r>
              <w:t>Satellite information</w:t>
            </w:r>
          </w:p>
        </w:tc>
        <w:tc>
          <w:tcPr>
            <w:tcW w:w="1134" w:type="dxa"/>
            <w:tcBorders>
              <w:top w:val="single" w:sz="4" w:space="0" w:color="auto"/>
              <w:left w:val="single" w:sz="4" w:space="0" w:color="auto"/>
              <w:right w:val="single" w:sz="4" w:space="0" w:color="auto"/>
            </w:tcBorders>
          </w:tcPr>
          <w:p w14:paraId="24BBFE84" w14:textId="4AED2BF9" w:rsidR="00CA1F99" w:rsidRPr="001C0E1B" w:rsidRDefault="00CA1F99" w:rsidP="00CA1F99">
            <w:pPr>
              <w:spacing w:after="0"/>
              <w:jc w:val="center"/>
              <w:rPr>
                <w:rFonts w:ascii="Arial" w:eastAsia="Calibri" w:hAnsi="Arial" w:cs="Arial"/>
                <w:sz w:val="18"/>
                <w:szCs w:val="22"/>
              </w:rPr>
            </w:pPr>
            <w:r>
              <w:rPr>
                <w:rFonts w:ascii="Arial" w:hAnsi="Arial"/>
                <w:sz w:val="18"/>
              </w:rPr>
              <w:t>Config 1</w:t>
            </w:r>
          </w:p>
        </w:tc>
        <w:tc>
          <w:tcPr>
            <w:tcW w:w="2346" w:type="dxa"/>
            <w:gridSpan w:val="4"/>
            <w:tcBorders>
              <w:top w:val="single" w:sz="4" w:space="0" w:color="auto"/>
              <w:left w:val="single" w:sz="4" w:space="0" w:color="auto"/>
              <w:bottom w:val="single" w:sz="4" w:space="0" w:color="auto"/>
              <w:right w:val="single" w:sz="4" w:space="0" w:color="auto"/>
            </w:tcBorders>
          </w:tcPr>
          <w:p w14:paraId="5B1FDE32" w14:textId="77777777" w:rsidR="00CA1F99" w:rsidRPr="001C0E1B" w:rsidRDefault="00CA1F99" w:rsidP="00CA1F99">
            <w:pPr>
              <w:keepLines/>
              <w:spacing w:after="0"/>
              <w:jc w:val="center"/>
              <w:rPr>
                <w:rFonts w:ascii="Arial" w:hAnsi="Arial" w:cs="Arial"/>
                <w:sz w:val="18"/>
              </w:rPr>
            </w:pPr>
          </w:p>
        </w:tc>
        <w:tc>
          <w:tcPr>
            <w:tcW w:w="2309" w:type="dxa"/>
            <w:gridSpan w:val="3"/>
            <w:tcBorders>
              <w:top w:val="single" w:sz="4" w:space="0" w:color="auto"/>
              <w:left w:val="single" w:sz="4" w:space="0" w:color="auto"/>
              <w:bottom w:val="single" w:sz="4" w:space="0" w:color="auto"/>
              <w:right w:val="single" w:sz="4" w:space="0" w:color="auto"/>
            </w:tcBorders>
          </w:tcPr>
          <w:p w14:paraId="709C0AF7" w14:textId="07BCCC99" w:rsidR="00CA1F99" w:rsidRPr="001C0E1B" w:rsidRDefault="00CA1F99" w:rsidP="00CA1F99">
            <w:pPr>
              <w:keepLines/>
              <w:spacing w:after="0"/>
              <w:jc w:val="center"/>
              <w:rPr>
                <w:rFonts w:ascii="Arial" w:hAnsi="Arial" w:cs="Arial"/>
                <w:sz w:val="18"/>
              </w:rPr>
            </w:pPr>
            <w:r>
              <w:rPr>
                <w:rFonts w:ascii="Arial" w:hAnsi="Arial" w:cs="Arial"/>
                <w:sz w:val="18"/>
              </w:rPr>
              <w:t>SSC.1</w:t>
            </w:r>
          </w:p>
        </w:tc>
      </w:tr>
      <w:tr w:rsidR="00CA1F99" w:rsidRPr="001C0E1B" w14:paraId="111FB168" w14:textId="77777777" w:rsidTr="006A3C27">
        <w:trPr>
          <w:trHeight w:val="187"/>
          <w:jc w:val="center"/>
        </w:trPr>
        <w:tc>
          <w:tcPr>
            <w:tcW w:w="3805" w:type="dxa"/>
            <w:gridSpan w:val="3"/>
            <w:tcBorders>
              <w:left w:val="single" w:sz="4" w:space="0" w:color="auto"/>
              <w:bottom w:val="single" w:sz="4" w:space="0" w:color="auto"/>
              <w:right w:val="single" w:sz="4" w:space="0" w:color="auto"/>
            </w:tcBorders>
          </w:tcPr>
          <w:p w14:paraId="4E4829A5" w14:textId="77777777" w:rsidR="00CA1F99" w:rsidRPr="001C0E1B" w:rsidRDefault="00CA1F99" w:rsidP="00CA1F99">
            <w:pPr>
              <w:pStyle w:val="TAL"/>
            </w:pPr>
          </w:p>
        </w:tc>
        <w:tc>
          <w:tcPr>
            <w:tcW w:w="1134" w:type="dxa"/>
            <w:tcBorders>
              <w:left w:val="single" w:sz="4" w:space="0" w:color="auto"/>
              <w:bottom w:val="single" w:sz="4" w:space="0" w:color="auto"/>
              <w:right w:val="single" w:sz="4" w:space="0" w:color="auto"/>
            </w:tcBorders>
          </w:tcPr>
          <w:p w14:paraId="4172709D" w14:textId="7101B497" w:rsidR="00CA1F99" w:rsidRPr="001C0E1B" w:rsidRDefault="00CA1F99" w:rsidP="00CA1F99">
            <w:pPr>
              <w:spacing w:after="0"/>
              <w:jc w:val="center"/>
              <w:rPr>
                <w:rFonts w:ascii="Arial" w:eastAsia="Calibri" w:hAnsi="Arial" w:cs="Arial"/>
                <w:sz w:val="18"/>
                <w:szCs w:val="22"/>
              </w:rPr>
            </w:pPr>
            <w:r>
              <w:rPr>
                <w:rFonts w:ascii="Arial" w:hAnsi="Arial"/>
                <w:sz w:val="18"/>
              </w:rPr>
              <w:t>Config 2</w:t>
            </w:r>
          </w:p>
        </w:tc>
        <w:tc>
          <w:tcPr>
            <w:tcW w:w="2346" w:type="dxa"/>
            <w:gridSpan w:val="4"/>
            <w:tcBorders>
              <w:top w:val="single" w:sz="4" w:space="0" w:color="auto"/>
              <w:left w:val="single" w:sz="4" w:space="0" w:color="auto"/>
              <w:bottom w:val="single" w:sz="4" w:space="0" w:color="auto"/>
              <w:right w:val="single" w:sz="4" w:space="0" w:color="auto"/>
            </w:tcBorders>
          </w:tcPr>
          <w:p w14:paraId="5E57106C" w14:textId="77777777" w:rsidR="00CA1F99" w:rsidRPr="001C0E1B" w:rsidRDefault="00CA1F99" w:rsidP="00CA1F99">
            <w:pPr>
              <w:keepLines/>
              <w:spacing w:after="0"/>
              <w:jc w:val="center"/>
              <w:rPr>
                <w:rFonts w:ascii="Arial" w:hAnsi="Arial" w:cs="Arial"/>
                <w:sz w:val="18"/>
              </w:rPr>
            </w:pPr>
          </w:p>
        </w:tc>
        <w:tc>
          <w:tcPr>
            <w:tcW w:w="2309" w:type="dxa"/>
            <w:gridSpan w:val="3"/>
            <w:tcBorders>
              <w:top w:val="single" w:sz="4" w:space="0" w:color="auto"/>
              <w:left w:val="single" w:sz="4" w:space="0" w:color="auto"/>
              <w:bottom w:val="single" w:sz="4" w:space="0" w:color="auto"/>
              <w:right w:val="single" w:sz="4" w:space="0" w:color="auto"/>
            </w:tcBorders>
          </w:tcPr>
          <w:p w14:paraId="4D1DF3D3" w14:textId="6979E8BC" w:rsidR="00CA1F99" w:rsidRPr="001C0E1B" w:rsidRDefault="00CA1F99" w:rsidP="00CA1F99">
            <w:pPr>
              <w:keepLines/>
              <w:spacing w:after="0"/>
              <w:jc w:val="center"/>
              <w:rPr>
                <w:rFonts w:ascii="Arial" w:hAnsi="Arial" w:cs="Arial"/>
                <w:sz w:val="18"/>
              </w:rPr>
            </w:pPr>
            <w:r>
              <w:rPr>
                <w:rFonts w:ascii="Arial" w:hAnsi="Arial" w:cs="Arial"/>
                <w:sz w:val="18"/>
              </w:rPr>
              <w:t>SSC.2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210" type="#_x0000_t75" style="width:20.55pt;height:15.45pt" o:ole="" fillcolor="window">
                  <v:imagedata r:id="rId11" o:title=""/>
                </v:shape>
                <o:OLEObject Type="Embed" ProgID="Equation.3" ShapeID="_x0000_i1210" DrawAspect="Content" ObjectID="_1813122487" r:id="rId20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211" type="#_x0000_t75" style="width:20.55pt;height:15.45pt" o:ole="" fillcolor="window">
                  <v:imagedata r:id="rId11" o:title=""/>
                </v:shape>
                <o:OLEObject Type="Embed" ProgID="Equation.3" ShapeID="_x0000_i1211" DrawAspect="Content" ObjectID="_1813122488" r:id="rId21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212" type="#_x0000_t75" style="width:30.85pt;height:20.55pt" o:ole="" fillcolor="window">
                  <v:imagedata r:id="rId14" o:title=""/>
                </v:shape>
                <o:OLEObject Type="Embed" ProgID="Equation.3" ShapeID="_x0000_i1212" DrawAspect="Content" ObjectID="_1813122489" r:id="rId211"/>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13" type="#_x0000_t75" style="width:41.15pt;height:20.55pt" o:ole="" fillcolor="window">
                  <v:imagedata r:id="rId16" o:title=""/>
                </v:shape>
                <o:OLEObject Type="Embed" ProgID="Equation.3" ShapeID="_x0000_i1213" DrawAspect="Content" ObjectID="_1813122490" r:id="rId212"/>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14" type="#_x0000_t75" style="width:20.55pt;height:15.45pt" o:ole="" fillcolor="window">
                  <v:imagedata r:id="rId11" o:title=""/>
                </v:shape>
                <o:OLEObject Type="Embed" ProgID="Equation.3" ShapeID="_x0000_i1214" DrawAspect="Content" ObjectID="_1813122491" r:id="rId213"/>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1" w:name="_Toc535476153"/>
      <w:r>
        <w:rPr>
          <w:lang w:eastAsia="ko-KR"/>
        </w:rPr>
        <w:t>A.14.3</w:t>
      </w:r>
      <w:r w:rsidRPr="007479E8">
        <w:rPr>
          <w:lang w:eastAsia="ko-KR"/>
        </w:rPr>
        <w:tab/>
        <w:t>Timing</w:t>
      </w:r>
      <w:bookmarkEnd w:id="11"/>
      <w:r>
        <w:rPr>
          <w:lang w:eastAsia="ko-KR"/>
        </w:rPr>
        <w:t xml:space="preserve"> </w:t>
      </w:r>
      <w:r w:rsidRPr="007479E8">
        <w:rPr>
          <w:lang w:eastAsia="ko-KR"/>
        </w:rPr>
        <w:t>for Satellite Access</w:t>
      </w:r>
    </w:p>
    <w:p w14:paraId="5E04055F" w14:textId="22600D0B" w:rsidR="00627BBD" w:rsidRPr="007479E8" w:rsidRDefault="00627BBD" w:rsidP="00CB4C41">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2"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2"/>
    </w:p>
    <w:p w14:paraId="01EAE160" w14:textId="5F6C6628" w:rsidR="00627BBD" w:rsidRPr="007479E8" w:rsidRDefault="00627BBD" w:rsidP="000E0CE3">
      <w:pPr>
        <w:pStyle w:val="Heading5"/>
        <w:rPr>
          <w:lang w:eastAsia="ko-KR"/>
        </w:rPr>
      </w:pPr>
      <w:bookmarkStart w:id="13" w:name="_Toc535476156"/>
      <w:r>
        <w:rPr>
          <w:lang w:eastAsia="ko-KR"/>
        </w:rPr>
        <w:t>A.14.3</w:t>
      </w:r>
      <w:r w:rsidRPr="007479E8">
        <w:rPr>
          <w:lang w:eastAsia="ko-KR"/>
        </w:rPr>
        <w:t>.1.1.1</w:t>
      </w:r>
      <w:r w:rsidRPr="007479E8">
        <w:rPr>
          <w:lang w:eastAsia="ko-KR"/>
        </w:rPr>
        <w:tab/>
        <w:t>Test Purpose and environment</w:t>
      </w:r>
      <w:bookmarkEnd w:id="13"/>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7F06685D" w:rsidR="00627BBD" w:rsidRPr="007479E8" w:rsidRDefault="00A71D76" w:rsidP="00580FAD">
      <w:pPr>
        <w:rPr>
          <w:lang w:eastAsia="ko-KR"/>
        </w:rPr>
      </w:pPr>
      <w:bookmarkStart w:id="14" w:name="_Hlk16710631"/>
      <w:r w:rsidRPr="00CA7B12">
        <w:rPr>
          <w:lang w:eastAsia="ko-KR"/>
        </w:rPr>
        <w:t xml:space="preserve">The test consists </w:t>
      </w:r>
      <w:bookmarkEnd w:id="14"/>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rPr>
          <w:lang w:eastAsia="ko-KR"/>
        </w:rPr>
      </w:pPr>
      <w:r w:rsidRPr="007479E8">
        <w:rPr>
          <w:lang w:eastAsia="ko-KR"/>
        </w:rPr>
        <w:lastRenderedPageBreak/>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5" type="#_x0000_t75" style="width:20.55pt;height:15.45pt" o:ole="" fillcolor="window">
                  <v:imagedata r:id="rId11" o:title=""/>
                </v:shape>
                <o:OLEObject Type="Embed" ProgID="Equation.3" ShapeID="_x0000_i1215" DrawAspect="Content" ObjectID="_1813122492" r:id="rId214"/>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6" type="#_x0000_t75" style="width:20.55pt;height:15.45pt" o:ole="" fillcolor="window">
                  <v:imagedata r:id="rId11" o:title=""/>
                </v:shape>
                <o:OLEObject Type="Embed" ProgID="Equation.3" ShapeID="_x0000_i1216" DrawAspect="Content" ObjectID="_1813122493" r:id="rId215"/>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7" type="#_x0000_t75" style="width:30.85pt;height:15.45pt" o:ole="" fillcolor="window">
                  <v:imagedata r:id="rId14" o:title=""/>
                </v:shape>
                <o:OLEObject Type="Embed" ProgID="Equation.3" ShapeID="_x0000_i1217" DrawAspect="Content" ObjectID="_1813122494" r:id="rId216"/>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8" type="#_x0000_t75" style="width:41.15pt;height:15.45pt" o:ole="" fillcolor="window">
                  <v:imagedata r:id="rId16" o:title=""/>
                </v:shape>
                <o:OLEObject Type="Embed" ProgID="Equation.3" ShapeID="_x0000_i1218" DrawAspect="Content" ObjectID="_1813122495" r:id="rId217"/>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19" type="#_x0000_t75" style="width:20.55pt;height:15.45pt" o:ole="" fillcolor="window">
                  <v:imagedata r:id="rId11" o:title=""/>
                </v:shape>
                <o:OLEObject Type="Embed" ProgID="Equation.3" ShapeID="_x0000_i1219" DrawAspect="Content" ObjectID="_1813122496" r:id="rId218"/>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lastRenderedPageBreak/>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5"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5"/>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0167E0B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6"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rPr>
          <w:lang w:eastAsia="ko-KR"/>
        </w:rPr>
        <w:t>of the first detected path of DL SSB</w:t>
      </w:r>
      <w:bookmarkEnd w:id="16"/>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5C5B15C" w14:textId="77777777" w:rsidR="00096C68" w:rsidRPr="007904BA" w:rsidRDefault="00627BBD" w:rsidP="00096C68">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4613A7CF" w:rsidR="00CE0081" w:rsidRPr="007479E8" w:rsidRDefault="00096C68" w:rsidP="00096C68">
      <w:pPr>
        <w:pStyle w:val="B20"/>
        <w:rPr>
          <w:lang w:eastAsia="ko-KR"/>
        </w:rPr>
      </w:pPr>
      <w:r w:rsidRPr="007904BA">
        <w:rPr>
          <w:lang w:eastAsia="ko-KR"/>
        </w:rPr>
        <w:lastRenderedPageBreak/>
        <w:t>e.</w:t>
      </w:r>
      <w:r w:rsidRPr="007904BA">
        <w:rPr>
          <w:lang w:eastAsia="ko-KR"/>
        </w:rPr>
        <w:tab/>
      </w:r>
      <w:r w:rsidR="00AD5798" w:rsidRPr="00DE1870">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00AD5798" w:rsidRPr="00DE1870">
        <w:t xml:space="preserve">counts for the margin for the GNSS position definition error considered in the core requirement, which needs to be substracted for the test requirement, due to the usage of AT commands or any other pre-configured means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 w14:paraId="76E4AF83" w14:textId="433EC832"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3E2E1BB1" w14:textId="5A931116"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 xml:space="preserve">During time period T2, the test equipment shall send a sequence of messages with Timing Advance Command MAC Control Elements, with Timing Advance Command value specified in table A.14.3.2.1.2-2. This value shall result in </w:t>
      </w:r>
      <w:r w:rsidRPr="00511781">
        <w:lastRenderedPageBreak/>
        <w:t>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628" w:type="dxa"/>
          </w:tcPr>
          <w:p w14:paraId="0AF47F66" w14:textId="77777777" w:rsidR="00191FFD" w:rsidRPr="001C0E1B" w:rsidRDefault="00191FFD" w:rsidP="00410168">
            <w:pPr>
              <w:pStyle w:val="TAH"/>
              <w:rPr>
                <w:rFonts w:cs="Arial"/>
              </w:rPr>
            </w:pPr>
            <w:r w:rsidRPr="001C0E1B">
              <w:t>Unit</w:t>
            </w:r>
          </w:p>
        </w:tc>
        <w:tc>
          <w:tcPr>
            <w:tcW w:w="3186"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410168">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410168">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410168">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410168">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410168">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410168">
            <w:pPr>
              <w:pStyle w:val="TAC"/>
              <w:rPr>
                <w:rFonts w:cs="Arial"/>
              </w:rPr>
            </w:pPr>
          </w:p>
        </w:tc>
        <w:tc>
          <w:tcPr>
            <w:tcW w:w="3186"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410168">
            <w:pPr>
              <w:pStyle w:val="TAC"/>
              <w:rPr>
                <w:rFonts w:cs="Arial"/>
              </w:rPr>
            </w:pPr>
          </w:p>
        </w:tc>
        <w:tc>
          <w:tcPr>
            <w:tcW w:w="3186"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628" w:type="dxa"/>
          </w:tcPr>
          <w:p w14:paraId="228F40C9" w14:textId="77777777" w:rsidR="00191FFD" w:rsidRPr="001C0E1B" w:rsidRDefault="00191FFD" w:rsidP="00410168">
            <w:pPr>
              <w:pStyle w:val="TAC"/>
              <w:rPr>
                <w:rFonts w:cs="Arial"/>
              </w:rPr>
            </w:pPr>
            <w:r w:rsidRPr="001C0E1B">
              <w:t>s</w:t>
            </w:r>
          </w:p>
        </w:tc>
        <w:tc>
          <w:tcPr>
            <w:tcW w:w="3186"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628" w:type="dxa"/>
          </w:tcPr>
          <w:p w14:paraId="2C92EDBA" w14:textId="77777777" w:rsidR="00191FFD" w:rsidRPr="001C0E1B" w:rsidRDefault="00191FFD" w:rsidP="00410168">
            <w:pPr>
              <w:pStyle w:val="TAC"/>
              <w:rPr>
                <w:rFonts w:cs="Arial"/>
              </w:rPr>
            </w:pPr>
            <w:r w:rsidRPr="001C0E1B">
              <w:t>s</w:t>
            </w:r>
          </w:p>
        </w:tc>
        <w:tc>
          <w:tcPr>
            <w:tcW w:w="3186"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rPr>
            </w:pPr>
            <w:r w:rsidRPr="00493B08">
              <w:rPr>
                <w:szCs w:val="18"/>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rPr>
            </w:pPr>
            <w:r w:rsidRPr="00493B08">
              <w:rPr>
                <w:szCs w:val="18"/>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20" type="#_x0000_t75" style="width:20.55pt;height:15.45pt" o:ole="" fillcolor="window">
                  <v:imagedata r:id="rId11" o:title=""/>
                </v:shape>
                <o:OLEObject Type="Embed" ProgID="Equation.3" ShapeID="_x0000_i1220" DrawAspect="Content" ObjectID="_1813122497" r:id="rId21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21" type="#_x0000_t75" style="width:20.55pt;height:15.45pt" o:ole="" fillcolor="window">
                  <v:imagedata r:id="rId11" o:title=""/>
                </v:shape>
                <o:OLEObject Type="Embed" ProgID="Equation.3" ShapeID="_x0000_i1221" DrawAspect="Content" ObjectID="_1813122498" r:id="rId22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22" type="#_x0000_t75" style="width:30.85pt;height:15.45pt" o:ole="" fillcolor="window">
                  <v:imagedata r:id="rId14" o:title=""/>
                </v:shape>
                <o:OLEObject Type="Embed" ProgID="Equation.3" ShapeID="_x0000_i1222" DrawAspect="Content" ObjectID="_1813122499" r:id="rId221"/>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23" type="#_x0000_t75" style="width:41.15pt;height:15.45pt" o:ole="" fillcolor="window">
                  <v:imagedata r:id="rId16" o:title=""/>
                </v:shape>
                <o:OLEObject Type="Embed" ProgID="Equation.3" ShapeID="_x0000_i1223" DrawAspect="Content" ObjectID="_1813122500" r:id="rId222"/>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4" type="#_x0000_t75" style="width:20.55pt;height:15.45pt" o:ole="" fillcolor="window">
                  <v:imagedata r:id="rId11" o:title=""/>
                </v:shape>
                <o:OLEObject Type="Embed" ProgID="Equation.3" ShapeID="_x0000_i1224" DrawAspect="Content" ObjectID="_1813122501" r:id="rId223"/>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7"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7"/>
    </w:p>
    <w:p w14:paraId="783C17BB" w14:textId="1BA4E893" w:rsidR="00E74356" w:rsidRPr="001C0E1B" w:rsidRDefault="00E74356" w:rsidP="00E74356">
      <w:pPr>
        <w:pStyle w:val="Heading5"/>
        <w:rPr>
          <w:snapToGrid w:val="0"/>
        </w:rPr>
      </w:pPr>
      <w:bookmarkStart w:id="18" w:name="_Toc535476528"/>
      <w:r w:rsidRPr="001C0E1B">
        <w:t>A.</w:t>
      </w:r>
      <w:r>
        <w:t>14</w:t>
      </w:r>
      <w:r w:rsidRPr="001C0E1B">
        <w:t>.</w:t>
      </w:r>
      <w:r>
        <w:t>4</w:t>
      </w:r>
      <w:r w:rsidRPr="001C0E1B">
        <w:t>.1</w:t>
      </w:r>
      <w:r>
        <w:t>.1.1</w:t>
      </w:r>
      <w:r w:rsidRPr="001C0E1B">
        <w:rPr>
          <w:snapToGrid w:val="0"/>
        </w:rPr>
        <w:tab/>
        <w:t>Test Purpose and Environment</w:t>
      </w:r>
      <w:bookmarkEnd w:id="18"/>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lastRenderedPageBreak/>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D5798"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ACD8F7" w:rsidR="00AD5798" w:rsidRPr="007479E8" w:rsidRDefault="00AD5798" w:rsidP="00AD5798">
            <w:pPr>
              <w:keepNext/>
              <w:keepLines/>
              <w:spacing w:after="0" w:line="256" w:lineRule="auto"/>
              <w:ind w:left="851" w:hanging="851"/>
              <w:rPr>
                <w:rFonts w:ascii="Arial" w:hAnsi="Arial"/>
                <w:sz w:val="18"/>
              </w:rPr>
            </w:pPr>
            <w:r w:rsidRPr="00D7529F">
              <w:rPr>
                <w:rFonts w:ascii="Arial" w:hAnsi="Arial"/>
                <w:sz w:val="18"/>
                <w:lang w:eastAsia="zh-TW"/>
              </w:rPr>
              <w:t>NOTE:</w:t>
            </w:r>
            <w:r w:rsidRPr="00D7529F">
              <w:rPr>
                <w:rFonts w:ascii="Arial" w:hAnsi="Arial"/>
                <w:sz w:val="18"/>
                <w:lang w:eastAsia="ko-KR"/>
              </w:rPr>
              <w:tab/>
              <w:t>If UE supports both NGSO and GSO, the GSO-based test cases can be skipped if the UE passes NGSO-based test cases.</w:t>
            </w:r>
            <w:r w:rsidRPr="00D7529F">
              <w:rPr>
                <w:rFonts w:ascii="Arial" w:hAnsi="Arial"/>
                <w:sz w:val="18"/>
                <w:lang w:eastAsia="zh-TW"/>
              </w:rPr>
              <w:t xml:space="preserve"> </w:t>
            </w:r>
          </w:p>
        </w:tc>
      </w:tr>
    </w:tbl>
    <w:p w14:paraId="3B5A24B5" w14:textId="77777777" w:rsidR="00D77E93" w:rsidRDefault="00D77E93" w:rsidP="00D77E93"/>
    <w:p w14:paraId="201B1FA7" w14:textId="796468C8" w:rsidR="00E74356" w:rsidRPr="001C0E1B" w:rsidRDefault="00E74356" w:rsidP="00E74356">
      <w:pPr>
        <w:pStyle w:val="TH"/>
      </w:pPr>
      <w:r w:rsidRPr="001C0E1B">
        <w:lastRenderedPageBreak/>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lastRenderedPageBreak/>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rPr>
            </w:pPr>
          </w:p>
        </w:tc>
        <w:tc>
          <w:tcPr>
            <w:tcW w:w="1708" w:type="pct"/>
          </w:tcPr>
          <w:p w14:paraId="7DD3D25B"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rPr>
            </w:pPr>
          </w:p>
        </w:tc>
        <w:tc>
          <w:tcPr>
            <w:tcW w:w="1708" w:type="pct"/>
          </w:tcPr>
          <w:p w14:paraId="013ACC7A"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lastRenderedPageBreak/>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25" type="#_x0000_t75" style="width:20.55pt;height:20.55pt" o:ole="" fillcolor="window">
                  <v:imagedata r:id="rId224" o:title=""/>
                </v:shape>
                <o:OLEObject Type="Embed" ProgID="Equation.3" ShapeID="_x0000_i1225" DrawAspect="Content" ObjectID="_1813122502" r:id="rId225"/>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26" type="#_x0000_t75" style="width:20.55pt;height:20.55pt" o:ole="" fillcolor="window">
                  <v:imagedata r:id="rId224" o:title=""/>
                </v:shape>
                <o:OLEObject Type="Embed" ProgID="Equation.3" ShapeID="_x0000_i1226" DrawAspect="Content" ObjectID="_1813122503" r:id="rId226"/>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3603C731" w:rsidR="00E74356" w:rsidRPr="001C0E1B" w:rsidRDefault="00CA2C5C" w:rsidP="00A34180">
            <w:pPr>
              <w:pStyle w:val="TAC"/>
              <w:rPr>
                <w:rFonts w:eastAsia="MS Mincho"/>
              </w:rPr>
            </w:pPr>
            <w:r w:rsidRPr="00A45556">
              <w:rPr>
                <w:rFonts w:eastAsia="MS Mincho"/>
              </w:rPr>
              <w:t>NTN-TDLC5-200</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22D03370" w:rsidR="00E74356" w:rsidRPr="001C0E1B" w:rsidRDefault="00E74356" w:rsidP="00A34180">
            <w:pPr>
              <w:pStyle w:val="TAN"/>
              <w:rPr>
                <w:snapToGrid w:val="0"/>
              </w:rPr>
            </w:pPr>
            <w:r w:rsidRPr="001C0E1B">
              <w:t>Note 5:</w:t>
            </w:r>
            <w:r w:rsidRPr="001C0E1B">
              <w:rPr>
                <w:rFonts w:eastAsia="MS Mincho"/>
                <w:snapToGrid w:val="0"/>
              </w:rPr>
              <w:tab/>
            </w:r>
            <w:r w:rsidR="00AD5798">
              <w:t>Void</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lastRenderedPageBreak/>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19" w:name="_Toc535476529"/>
      <w:r w:rsidRPr="001C0E1B">
        <w:t>A.</w:t>
      </w:r>
      <w:r>
        <w:t>14</w:t>
      </w:r>
      <w:r w:rsidRPr="001C0E1B">
        <w:t>.</w:t>
      </w:r>
      <w:r>
        <w:t>4</w:t>
      </w:r>
      <w:r w:rsidRPr="001C0E1B">
        <w:t>.1</w:t>
      </w:r>
      <w:r>
        <w:t>.1.2</w:t>
      </w:r>
      <w:r w:rsidRPr="001C0E1B">
        <w:rPr>
          <w:snapToGrid w:val="0"/>
        </w:rPr>
        <w:tab/>
        <w:t>Test Requirements</w:t>
      </w:r>
      <w:bookmarkEnd w:id="19"/>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0"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0"/>
    </w:p>
    <w:p w14:paraId="637C74ED" w14:textId="5AD2B910" w:rsidR="00E74356" w:rsidRPr="001C0E1B" w:rsidRDefault="00E74356" w:rsidP="00E74356">
      <w:pPr>
        <w:pStyle w:val="Heading5"/>
        <w:rPr>
          <w:snapToGrid w:val="0"/>
        </w:rPr>
      </w:pPr>
      <w:bookmarkStart w:id="21" w:name="_Toc535476531"/>
      <w:r w:rsidRPr="001C0E1B">
        <w:t>A.</w:t>
      </w:r>
      <w:r>
        <w:t>14</w:t>
      </w:r>
      <w:r w:rsidRPr="001C0E1B">
        <w:t>.</w:t>
      </w:r>
      <w:r>
        <w:t>4</w:t>
      </w:r>
      <w:r w:rsidRPr="001C0E1B">
        <w:t>.1</w:t>
      </w:r>
      <w:r>
        <w:t>.2.1</w:t>
      </w:r>
      <w:r w:rsidRPr="001C0E1B">
        <w:rPr>
          <w:snapToGrid w:val="0"/>
        </w:rPr>
        <w:tab/>
        <w:t>Test Purpose and Environment</w:t>
      </w:r>
      <w:bookmarkEnd w:id="21"/>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lastRenderedPageBreak/>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560748"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7670DF" w:rsidRPr="000B1FA7">
              <w:rPr>
                <w:rFonts w:ascii="Arial" w:hAnsi="Arial"/>
                <w:sz w:val="18"/>
                <w:lang w:eastAsia="ko-KR"/>
              </w:rPr>
              <w:t>If UE supports both NGSO and GSO, the GSO-based test cases can be skipped if the UE passes NGSO-based test cases.</w:t>
            </w:r>
            <w:r w:rsidR="007670DF" w:rsidRPr="000B1FA7">
              <w:rPr>
                <w:rFonts w:ascii="Arial" w:hAnsi="Arial"/>
                <w:sz w:val="18"/>
                <w:lang w:eastAsia="zh-TW"/>
              </w:rPr>
              <w:t xml:space="preserve"> </w:t>
            </w:r>
          </w:p>
        </w:tc>
      </w:tr>
    </w:tbl>
    <w:p w14:paraId="1B75DDC7" w14:textId="77777777" w:rsidR="00DB17CA" w:rsidRDefault="00DB17CA" w:rsidP="00DB17CA"/>
    <w:p w14:paraId="774B8407" w14:textId="42AF4C26" w:rsidR="00E74356" w:rsidRPr="001C0E1B" w:rsidRDefault="00E74356" w:rsidP="00E74356">
      <w:pPr>
        <w:pStyle w:val="TH"/>
      </w:pPr>
      <w:r w:rsidRPr="001C0E1B">
        <w:lastRenderedPageBreak/>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lastRenderedPageBreak/>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lastRenderedPageBreak/>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27" type="#_x0000_t75" style="width:20.55pt;height:20.55pt" o:ole="" fillcolor="window">
                  <v:imagedata r:id="rId224" o:title=""/>
                </v:shape>
                <o:OLEObject Type="Embed" ProgID="Equation.3" ShapeID="_x0000_i1227" DrawAspect="Content" ObjectID="_1813122504" r:id="rId228"/>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28" type="#_x0000_t75" style="width:20.55pt;height:20.55pt" o:ole="" fillcolor="window">
                  <v:imagedata r:id="rId224" o:title=""/>
                </v:shape>
                <o:OLEObject Type="Embed" ProgID="Equation.3" ShapeID="_x0000_i1228" DrawAspect="Content" ObjectID="_1813122505" r:id="rId229"/>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49FD65C9" w:rsidR="00E74356" w:rsidRPr="001C0E1B" w:rsidRDefault="00CA2C5C" w:rsidP="00A34180">
            <w:pPr>
              <w:pStyle w:val="TAC"/>
              <w:rPr>
                <w:rFonts w:eastAsia="MS Mincho"/>
              </w:rPr>
            </w:pPr>
            <w:r w:rsidRPr="00A45556">
              <w:rPr>
                <w:rFonts w:eastAsia="MS Mincho"/>
              </w:rPr>
              <w:t>NTN-TDLC5-200</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3A6249AC" w:rsidR="00E74356" w:rsidRPr="001C0E1B" w:rsidRDefault="00E74356" w:rsidP="00A34180">
            <w:pPr>
              <w:pStyle w:val="TAN"/>
            </w:pPr>
            <w:r w:rsidRPr="001C0E1B">
              <w:t>Note 5:</w:t>
            </w:r>
            <w:r w:rsidRPr="001C0E1B">
              <w:tab/>
            </w:r>
            <w:r w:rsidR="007670DF">
              <w:t>Void</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2" w:name="_Toc535476532"/>
      <w:r w:rsidRPr="001C0E1B">
        <w:lastRenderedPageBreak/>
        <w:t>A.</w:t>
      </w:r>
      <w:r>
        <w:t>14</w:t>
      </w:r>
      <w:r w:rsidRPr="001C0E1B">
        <w:t>.</w:t>
      </w:r>
      <w:r>
        <w:t>4</w:t>
      </w:r>
      <w:r w:rsidRPr="001C0E1B">
        <w:t>.1</w:t>
      </w:r>
      <w:r>
        <w:t>.2.2</w:t>
      </w:r>
      <w:r w:rsidRPr="001C0E1B">
        <w:rPr>
          <w:snapToGrid w:val="0"/>
        </w:rPr>
        <w:tab/>
        <w:t>Test Requirements</w:t>
      </w:r>
      <w:bookmarkEnd w:id="22"/>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3"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3"/>
    </w:p>
    <w:p w14:paraId="0BD8578F" w14:textId="229F76A6" w:rsidR="00E74356" w:rsidRPr="001C0E1B" w:rsidRDefault="00E74356" w:rsidP="00E74356">
      <w:pPr>
        <w:pStyle w:val="Heading5"/>
        <w:rPr>
          <w:snapToGrid w:val="0"/>
        </w:rPr>
      </w:pPr>
      <w:bookmarkStart w:id="24" w:name="_Toc535476534"/>
      <w:r w:rsidRPr="001C0E1B">
        <w:t>A.</w:t>
      </w:r>
      <w:r>
        <w:t>14</w:t>
      </w:r>
      <w:r w:rsidRPr="001C0E1B">
        <w:t>.</w:t>
      </w:r>
      <w:r>
        <w:t>4</w:t>
      </w:r>
      <w:r w:rsidRPr="001C0E1B">
        <w:t>.1</w:t>
      </w:r>
      <w:r>
        <w:t>.3.1</w:t>
      </w:r>
      <w:r w:rsidRPr="001C0E1B">
        <w:rPr>
          <w:snapToGrid w:val="0"/>
        </w:rPr>
        <w:tab/>
        <w:t>Test Purpose and Environment</w:t>
      </w:r>
      <w:bookmarkEnd w:id="24"/>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636250A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7670DF" w:rsidRPr="006B5132">
              <w:rPr>
                <w:rFonts w:ascii="Arial" w:hAnsi="Arial"/>
                <w:sz w:val="18"/>
                <w:lang w:eastAsia="ko-KR"/>
              </w:rPr>
              <w:t>If UE supports both NGSO and GSO, the GSO-based test cases can be skipped if the UE passes NGSO-based test cases.</w:t>
            </w:r>
            <w:r w:rsidR="007670DF" w:rsidRPr="006B5132">
              <w:rPr>
                <w:rFonts w:ascii="Arial" w:hAnsi="Arial"/>
                <w:sz w:val="18"/>
                <w:lang w:eastAsia="zh-TW"/>
              </w:rPr>
              <w:t xml:space="preserve"> </w:t>
            </w:r>
          </w:p>
        </w:tc>
      </w:tr>
    </w:tbl>
    <w:p w14:paraId="79E67464" w14:textId="77777777" w:rsidR="00E43305" w:rsidRDefault="00E43305" w:rsidP="00E43305"/>
    <w:p w14:paraId="31E569E1" w14:textId="670CA052" w:rsidR="00E74356" w:rsidRPr="001C0E1B" w:rsidRDefault="00E74356" w:rsidP="00E74356">
      <w:pPr>
        <w:pStyle w:val="TH"/>
      </w:pPr>
      <w:r w:rsidRPr="001C0E1B">
        <w:lastRenderedPageBreak/>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lastRenderedPageBreak/>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lastRenderedPageBreak/>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29" type="#_x0000_t75" style="width:15.45pt;height:20.55pt" o:ole="" fillcolor="window">
                  <v:imagedata r:id="rId224" o:title=""/>
                </v:shape>
                <o:OLEObject Type="Embed" ProgID="Equation.3" ShapeID="_x0000_i1229" DrawAspect="Content" ObjectID="_1813122506" r:id="rId231"/>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30" type="#_x0000_t75" style="width:20.55pt;height:20.55pt" o:ole="" fillcolor="window">
                  <v:imagedata r:id="rId224" o:title=""/>
                </v:shape>
                <o:OLEObject Type="Embed" ProgID="Equation.3" ShapeID="_x0000_i1230" DrawAspect="Content" ObjectID="_1813122507" r:id="rId232"/>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6A4818" w:rsidRPr="001C0E1B" w14:paraId="469FC9F2" w14:textId="77777777" w:rsidTr="00A34180">
        <w:trPr>
          <w:cantSplit/>
          <w:trHeight w:val="198"/>
          <w:jc w:val="center"/>
        </w:trPr>
        <w:tc>
          <w:tcPr>
            <w:tcW w:w="3823" w:type="dxa"/>
            <w:gridSpan w:val="2"/>
          </w:tcPr>
          <w:p w14:paraId="181DE5C9" w14:textId="77777777" w:rsidR="006A4818" w:rsidRPr="001C0E1B" w:rsidRDefault="006A4818" w:rsidP="006A4818">
            <w:pPr>
              <w:pStyle w:val="TAL"/>
            </w:pPr>
            <w:r w:rsidRPr="001C0E1B">
              <w:rPr>
                <w:rFonts w:eastAsia="?? ??"/>
              </w:rPr>
              <w:t>Propagation condition</w:t>
            </w:r>
          </w:p>
        </w:tc>
        <w:tc>
          <w:tcPr>
            <w:tcW w:w="850" w:type="dxa"/>
          </w:tcPr>
          <w:p w14:paraId="4E04FFD3" w14:textId="77777777" w:rsidR="006A4818" w:rsidRPr="001C0E1B" w:rsidRDefault="006A4818" w:rsidP="006A4818">
            <w:pPr>
              <w:pStyle w:val="TAC"/>
            </w:pPr>
          </w:p>
        </w:tc>
        <w:tc>
          <w:tcPr>
            <w:tcW w:w="3985" w:type="dxa"/>
            <w:gridSpan w:val="3"/>
            <w:shd w:val="clear" w:color="auto" w:fill="auto"/>
          </w:tcPr>
          <w:p w14:paraId="30D71726" w14:textId="1936B8B2" w:rsidR="006A4818" w:rsidRPr="001C0E1B" w:rsidRDefault="006A4818" w:rsidP="006A4818">
            <w:pPr>
              <w:pStyle w:val="TAC"/>
              <w:rPr>
                <w:rFonts w:eastAsia="MS Mincho"/>
              </w:rPr>
            </w:pPr>
            <w:r w:rsidRPr="00A45556">
              <w:rPr>
                <w:rFonts w:eastAsia="MS Mincho"/>
              </w:rPr>
              <w:t>NTN-TDLC5-200</w:t>
            </w:r>
          </w:p>
        </w:tc>
      </w:tr>
      <w:tr w:rsidR="006A4818" w:rsidRPr="001C0E1B" w14:paraId="2F1CC39C" w14:textId="77777777" w:rsidTr="00A34180">
        <w:trPr>
          <w:cantSplit/>
          <w:trHeight w:val="1669"/>
          <w:jc w:val="center"/>
        </w:trPr>
        <w:tc>
          <w:tcPr>
            <w:tcW w:w="8658" w:type="dxa"/>
            <w:gridSpan w:val="6"/>
          </w:tcPr>
          <w:p w14:paraId="7B132B24" w14:textId="77777777" w:rsidR="006A4818" w:rsidRPr="001C0E1B" w:rsidRDefault="006A4818" w:rsidP="006A4818">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6A4818" w:rsidRPr="001C0E1B" w:rsidRDefault="006A4818" w:rsidP="006A4818">
            <w:pPr>
              <w:pStyle w:val="TAN"/>
            </w:pPr>
            <w:r w:rsidRPr="001C0E1B">
              <w:t>Note 2:</w:t>
            </w:r>
            <w:r w:rsidRPr="001C0E1B">
              <w:tab/>
              <w:t>The signal contains PDCCH for UEs other than the device under test as part of OCNG.</w:t>
            </w:r>
          </w:p>
          <w:p w14:paraId="0A50A751" w14:textId="77777777" w:rsidR="006A4818" w:rsidRPr="001C0E1B" w:rsidRDefault="006A4818" w:rsidP="006A4818">
            <w:pPr>
              <w:pStyle w:val="TAN"/>
            </w:pPr>
            <w:r w:rsidRPr="001C0E1B">
              <w:t>Note 3:</w:t>
            </w:r>
            <w:r w:rsidRPr="001C0E1B">
              <w:tab/>
              <w:t>SNR levels correspond to the signal to noise ratio over the SSS REs.</w:t>
            </w:r>
          </w:p>
          <w:p w14:paraId="532F87D2" w14:textId="77777777" w:rsidR="006A4818" w:rsidRPr="001C0E1B" w:rsidRDefault="006A4818" w:rsidP="006A4818">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69EC9D23" w:rsidR="006A4818" w:rsidRPr="001C0E1B" w:rsidRDefault="006A4818" w:rsidP="006A4818">
            <w:pPr>
              <w:pStyle w:val="TAN"/>
            </w:pPr>
            <w:r w:rsidRPr="001C0E1B">
              <w:t>Note 5:</w:t>
            </w:r>
            <w:r w:rsidRPr="001C0E1B">
              <w:rPr>
                <w:rFonts w:eastAsia="MS Mincho"/>
                <w:snapToGrid w:val="0"/>
              </w:rPr>
              <w:tab/>
            </w:r>
            <w:r w:rsidR="00E83066">
              <w:t>Void</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lastRenderedPageBreak/>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5" w:name="_Toc535476535"/>
      <w:r w:rsidRPr="001C0E1B">
        <w:t>A.</w:t>
      </w:r>
      <w:r>
        <w:t>14</w:t>
      </w:r>
      <w:r w:rsidRPr="001C0E1B">
        <w:t>.</w:t>
      </w:r>
      <w:r>
        <w:t>4</w:t>
      </w:r>
      <w:r w:rsidRPr="001C0E1B">
        <w:t>.1</w:t>
      </w:r>
      <w:r>
        <w:t>.3.2</w:t>
      </w:r>
      <w:r w:rsidRPr="001C0E1B">
        <w:rPr>
          <w:snapToGrid w:val="0"/>
        </w:rPr>
        <w:tab/>
        <w:t>Test Requirements</w:t>
      </w:r>
      <w:bookmarkEnd w:id="25"/>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6"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6"/>
    </w:p>
    <w:p w14:paraId="70FC11EA" w14:textId="12CEB2A9" w:rsidR="00E74356" w:rsidRPr="001C0E1B" w:rsidRDefault="00E74356" w:rsidP="00E74356">
      <w:pPr>
        <w:pStyle w:val="Heading5"/>
        <w:rPr>
          <w:snapToGrid w:val="0"/>
        </w:rPr>
      </w:pPr>
      <w:bookmarkStart w:id="27" w:name="_Toc535476537"/>
      <w:r w:rsidRPr="001C0E1B">
        <w:t>A.</w:t>
      </w:r>
      <w:r>
        <w:t>14</w:t>
      </w:r>
      <w:r w:rsidRPr="001C0E1B">
        <w:t>.</w:t>
      </w:r>
      <w:r>
        <w:t>4</w:t>
      </w:r>
      <w:r w:rsidRPr="001C0E1B">
        <w:t>.1</w:t>
      </w:r>
      <w:r>
        <w:t>.4.1</w:t>
      </w:r>
      <w:r w:rsidRPr="001C0E1B">
        <w:rPr>
          <w:snapToGrid w:val="0"/>
        </w:rPr>
        <w:tab/>
        <w:t>Test Purpose and Environment</w:t>
      </w:r>
      <w:bookmarkEnd w:id="27"/>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lastRenderedPageBreak/>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6157B7BE"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E83066" w:rsidRPr="004468C4">
              <w:rPr>
                <w:rFonts w:ascii="Arial" w:hAnsi="Arial"/>
                <w:sz w:val="18"/>
                <w:lang w:eastAsia="ko-KR"/>
              </w:rPr>
              <w:t>If UE supports both NGSO and GSO, the GSO-based test cases can be skipped if the UE passes NGSO-based test cases.</w:t>
            </w:r>
            <w:r w:rsidR="00E83066" w:rsidRPr="004468C4">
              <w:rPr>
                <w:rFonts w:ascii="Arial" w:hAnsi="Arial"/>
                <w:sz w:val="18"/>
                <w:lang w:eastAsia="zh-TW"/>
              </w:rPr>
              <w:t xml:space="preserve"> </w:t>
            </w:r>
          </w:p>
        </w:tc>
      </w:tr>
    </w:tbl>
    <w:p w14:paraId="52828FA5" w14:textId="77777777" w:rsidR="00E43305" w:rsidRDefault="00E43305" w:rsidP="00E43305"/>
    <w:p w14:paraId="3D21D7AF" w14:textId="45943D03" w:rsidR="00E74356" w:rsidRPr="001C0E1B" w:rsidRDefault="00E74356" w:rsidP="00E74356">
      <w:pPr>
        <w:pStyle w:val="TH"/>
      </w:pPr>
      <w:r w:rsidRPr="001C0E1B">
        <w:lastRenderedPageBreak/>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lastRenderedPageBreak/>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lastRenderedPageBreak/>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31" type="#_x0000_t75" style="width:20.55pt;height:20.55pt" o:ole="" fillcolor="window">
                  <v:imagedata r:id="rId224" o:title=""/>
                </v:shape>
                <o:OLEObject Type="Embed" ProgID="Equation.3" ShapeID="_x0000_i1231" DrawAspect="Content" ObjectID="_1813122508" r:id="rId233"/>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32" type="#_x0000_t75" style="width:20.55pt;height:20.55pt" o:ole="" fillcolor="window">
                  <v:imagedata r:id="rId224" o:title=""/>
                </v:shape>
                <o:OLEObject Type="Embed" ProgID="Equation.3" ShapeID="_x0000_i1232" DrawAspect="Content" ObjectID="_1813122509" r:id="rId234"/>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635854FC" w:rsidR="00E74356" w:rsidRPr="001C0E1B" w:rsidRDefault="006A4818" w:rsidP="00A34180">
            <w:pPr>
              <w:pStyle w:val="TAC"/>
              <w:rPr>
                <w:rFonts w:eastAsia="MS Mincho"/>
              </w:rPr>
            </w:pPr>
            <w:r w:rsidRPr="00A45556">
              <w:rPr>
                <w:rFonts w:eastAsia="MS Mincho"/>
              </w:rPr>
              <w:t>NTN-TDLC5-200</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D30EE3A" w:rsidR="00E74356" w:rsidRPr="001C0E1B" w:rsidRDefault="00E74356" w:rsidP="00A34180">
            <w:pPr>
              <w:pStyle w:val="TAN"/>
            </w:pPr>
            <w:r w:rsidRPr="001C0E1B">
              <w:t>Note 5:</w:t>
            </w:r>
            <w:r w:rsidRPr="001C0E1B">
              <w:tab/>
            </w:r>
            <w:r w:rsidR="0066294F">
              <w:t>Void</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lastRenderedPageBreak/>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28" w:name="_Toc535476538"/>
      <w:r w:rsidRPr="001C0E1B">
        <w:t>A.</w:t>
      </w:r>
      <w:r>
        <w:t>14</w:t>
      </w:r>
      <w:r w:rsidRPr="001C0E1B">
        <w:t>.</w:t>
      </w:r>
      <w:r>
        <w:t>4</w:t>
      </w:r>
      <w:r w:rsidRPr="001C0E1B">
        <w:t>.1</w:t>
      </w:r>
      <w:r>
        <w:t>.4.2</w:t>
      </w:r>
      <w:r w:rsidRPr="001C0E1B">
        <w:rPr>
          <w:snapToGrid w:val="0"/>
        </w:rPr>
        <w:tab/>
        <w:t>Test Requirements</w:t>
      </w:r>
      <w:bookmarkEnd w:id="28"/>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29"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29"/>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lastRenderedPageBreak/>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pPr>
            <w:r w:rsidRPr="00083C6A">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pPr>
            <w:r w:rsidRPr="00083C6A">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33" type="#_x0000_t75" style="width:20.55pt;height:20.55pt" o:ole="" fillcolor="window">
                  <v:imagedata r:id="rId224" o:title=""/>
                </v:shape>
                <o:OLEObject Type="Embed" ProgID="Equation.3" ShapeID="_x0000_i1233" DrawAspect="Content" ObjectID="_1813122510" r:id="rId235"/>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6A4818" w:rsidRPr="00083C6A" w14:paraId="24211F57" w14:textId="77777777" w:rsidTr="00410168">
        <w:trPr>
          <w:cantSplit/>
          <w:trHeight w:val="207"/>
          <w:jc w:val="center"/>
        </w:trPr>
        <w:tc>
          <w:tcPr>
            <w:tcW w:w="2887" w:type="dxa"/>
            <w:gridSpan w:val="2"/>
          </w:tcPr>
          <w:p w14:paraId="799DEF17" w14:textId="77777777" w:rsidR="006A4818" w:rsidRPr="00083C6A" w:rsidRDefault="006A4818" w:rsidP="006A4818">
            <w:pPr>
              <w:pStyle w:val="TAL"/>
            </w:pPr>
            <w:r w:rsidRPr="00083C6A">
              <w:t>Propagation condition</w:t>
            </w:r>
          </w:p>
        </w:tc>
        <w:tc>
          <w:tcPr>
            <w:tcW w:w="1701" w:type="dxa"/>
          </w:tcPr>
          <w:p w14:paraId="3AEA4974" w14:textId="77777777" w:rsidR="006A4818" w:rsidRPr="00083C6A" w:rsidRDefault="006A4818" w:rsidP="006A4818">
            <w:pPr>
              <w:pStyle w:val="TAC"/>
            </w:pPr>
          </w:p>
        </w:tc>
        <w:tc>
          <w:tcPr>
            <w:tcW w:w="5154" w:type="dxa"/>
            <w:gridSpan w:val="3"/>
            <w:shd w:val="clear" w:color="auto" w:fill="auto"/>
          </w:tcPr>
          <w:p w14:paraId="4910C9F9" w14:textId="4EC13CF5" w:rsidR="006A4818" w:rsidRPr="00083C6A" w:rsidRDefault="006A4818" w:rsidP="006A4818">
            <w:pPr>
              <w:pStyle w:val="TAC"/>
            </w:pPr>
            <w:r w:rsidRPr="00A45556">
              <w:t>NTN-TDLC5-200</w:t>
            </w:r>
          </w:p>
        </w:tc>
      </w:tr>
      <w:tr w:rsidR="006A4818" w:rsidRPr="00083C6A" w14:paraId="79918670" w14:textId="77777777" w:rsidTr="00410168">
        <w:trPr>
          <w:cantSplit/>
          <w:trHeight w:val="2119"/>
          <w:jc w:val="center"/>
        </w:trPr>
        <w:tc>
          <w:tcPr>
            <w:tcW w:w="9742" w:type="dxa"/>
            <w:gridSpan w:val="6"/>
          </w:tcPr>
          <w:p w14:paraId="25BC03D4" w14:textId="77777777" w:rsidR="006A4818" w:rsidRPr="00083C6A" w:rsidRDefault="006A4818" w:rsidP="006A481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6A4818" w:rsidRPr="00083C6A" w:rsidRDefault="006A4818" w:rsidP="006A4818">
            <w:pPr>
              <w:pStyle w:val="TAN"/>
            </w:pPr>
            <w:r w:rsidRPr="00083C6A">
              <w:t>Note 2:</w:t>
            </w:r>
            <w:r w:rsidRPr="00083C6A">
              <w:tab/>
              <w:t>The uplink resources for CSI reporting are assigned to the UE prior to the start of time period T1.</w:t>
            </w:r>
          </w:p>
          <w:p w14:paraId="44EBCCE5" w14:textId="77777777" w:rsidR="006A4818" w:rsidRPr="00083C6A" w:rsidRDefault="006A4818" w:rsidP="006A4818">
            <w:pPr>
              <w:pStyle w:val="TAN"/>
            </w:pPr>
            <w:r w:rsidRPr="00083C6A">
              <w:t>Note 3:</w:t>
            </w:r>
            <w:r w:rsidRPr="00083C6A">
              <w:tab/>
              <w:t>NZP CSI-RS resource set configuration for CSI reporting are assigned to the UE prior to the start of time period T1.</w:t>
            </w:r>
          </w:p>
          <w:p w14:paraId="25204E27" w14:textId="77777777" w:rsidR="006A4818" w:rsidRPr="00083C6A" w:rsidRDefault="006A4818" w:rsidP="006A4818">
            <w:pPr>
              <w:pStyle w:val="TAN"/>
            </w:pPr>
            <w:r w:rsidRPr="00083C6A">
              <w:t>Note 4:</w:t>
            </w:r>
            <w:r w:rsidRPr="00083C6A">
              <w:tab/>
              <w:t>Measurement gap configuration is assigned to the UE prior to the start of time period T1.</w:t>
            </w:r>
          </w:p>
          <w:p w14:paraId="6362E34A" w14:textId="77777777" w:rsidR="006A4818" w:rsidRPr="00083C6A" w:rsidRDefault="006A4818" w:rsidP="006A4818">
            <w:pPr>
              <w:pStyle w:val="TAN"/>
            </w:pPr>
            <w:r w:rsidRPr="00083C6A">
              <w:t>Note 5:</w:t>
            </w:r>
            <w:r w:rsidRPr="00083C6A">
              <w:tab/>
              <w:t>The timers and layer 3 filtering related parameters are configured prior to the start of time period T1.</w:t>
            </w:r>
          </w:p>
          <w:p w14:paraId="63B685C4" w14:textId="77777777" w:rsidR="006A4818" w:rsidRPr="00083C6A" w:rsidRDefault="006A4818" w:rsidP="006A4818">
            <w:pPr>
              <w:pStyle w:val="TAN"/>
            </w:pPr>
            <w:r w:rsidRPr="00083C6A">
              <w:t>Note 6:</w:t>
            </w:r>
            <w:r w:rsidRPr="00083C6A">
              <w:tab/>
              <w:t>The signal contains PDCCH for UEs other than the device under test as part of OCNG.</w:t>
            </w:r>
          </w:p>
          <w:p w14:paraId="6C36A204" w14:textId="77777777" w:rsidR="006A4818" w:rsidRPr="00083C6A" w:rsidRDefault="006A4818" w:rsidP="006A4818">
            <w:pPr>
              <w:pStyle w:val="TAN"/>
            </w:pPr>
            <w:r w:rsidRPr="00083C6A">
              <w:t>Note 7:</w:t>
            </w:r>
            <w:r w:rsidRPr="00083C6A">
              <w:tab/>
              <w:t>SNR levels correspond to the signal to noise ratio over the SSS REs.</w:t>
            </w:r>
          </w:p>
          <w:p w14:paraId="06F2704A" w14:textId="0BF0279F" w:rsidR="006A4818" w:rsidRPr="00083C6A" w:rsidRDefault="006A4818" w:rsidP="006A4818">
            <w:pPr>
              <w:pStyle w:val="TAN"/>
            </w:pPr>
            <w:r w:rsidRPr="00083C6A">
              <w:t>Note 8:</w:t>
            </w:r>
            <w:r w:rsidRPr="00083C6A">
              <w:tab/>
              <w:t>The SNR in time periods T1, T2 and T3 is denoted as SNR1, SNR2 and SNR3 respectively in figure A.14.4.1.5.1-1.</w:t>
            </w:r>
          </w:p>
          <w:p w14:paraId="1DCA6BAD" w14:textId="73E563CE" w:rsidR="006A4818" w:rsidRPr="00083C6A" w:rsidRDefault="006A4818" w:rsidP="006A481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0" w:name="_MON_1602326776"/>
    <w:bookmarkEnd w:id="30"/>
    <w:p w14:paraId="08539915" w14:textId="77777777" w:rsidR="00437E70" w:rsidRPr="00083C6A" w:rsidRDefault="00437E70" w:rsidP="00437E70">
      <w:pPr>
        <w:pStyle w:val="TH"/>
      </w:pPr>
      <w:r w:rsidRPr="00083C6A">
        <w:object w:dxaOrig="8265" w:dyaOrig="3855" w14:anchorId="2ACEA3A5">
          <v:shape id="_x0000_i1234" type="#_x0000_t75" style="width:421.7pt;height:195.45pt" o:ole="">
            <v:imagedata r:id="rId236" o:title=""/>
          </v:shape>
          <o:OLEObject Type="Embed" ProgID="Word.Picture.8" ShapeID="_x0000_i1234" DrawAspect="Content" ObjectID="_1813122511" r:id="rId237"/>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1" w:name="_Toc535476541"/>
      <w:r w:rsidRPr="00083C6A">
        <w:rPr>
          <w:snapToGrid w:val="0"/>
        </w:rPr>
        <w:t>A.14.4.1.5.2</w:t>
      </w:r>
      <w:r w:rsidRPr="00083C6A">
        <w:rPr>
          <w:snapToGrid w:val="0"/>
        </w:rPr>
        <w:tab/>
        <w:t>Test Requirements</w:t>
      </w:r>
      <w:bookmarkEnd w:id="31"/>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2" w:name="_Toc535476542"/>
      <w:r w:rsidRPr="00083C6A">
        <w:t>A.14.4.1.6</w:t>
      </w:r>
      <w:r w:rsidRPr="00083C6A">
        <w:tab/>
        <w:t>Radio Link Monitoring In-sync Test for FR1 SAN PCell configured with CSI-RS-based RLM in non-DRX mode</w:t>
      </w:r>
      <w:bookmarkEnd w:id="32"/>
    </w:p>
    <w:p w14:paraId="1ACAFBDB" w14:textId="77777777" w:rsidR="00437E70" w:rsidRPr="00083C6A" w:rsidRDefault="00437E70" w:rsidP="00437E70">
      <w:pPr>
        <w:pStyle w:val="Heading5"/>
        <w:rPr>
          <w:snapToGrid w:val="0"/>
        </w:rPr>
      </w:pPr>
      <w:bookmarkStart w:id="33" w:name="_Toc535476543"/>
      <w:r w:rsidRPr="00083C6A">
        <w:rPr>
          <w:snapToGrid w:val="0"/>
        </w:rPr>
        <w:t>A.14.4.1.6.1</w:t>
      </w:r>
      <w:r w:rsidRPr="00083C6A">
        <w:rPr>
          <w:snapToGrid w:val="0"/>
        </w:rPr>
        <w:tab/>
        <w:t>Test Purpose and Environment</w:t>
      </w:r>
      <w:bookmarkEnd w:id="33"/>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 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lastRenderedPageBreak/>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3DC2E211" w:rsidR="00437E70" w:rsidRPr="00083C6A" w:rsidRDefault="007576EA" w:rsidP="00410168">
            <w:pPr>
              <w:pStyle w:val="TAC"/>
            </w:pPr>
            <w:r>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35" type="#_x0000_t75" style="width:15.45pt;height:15.45pt" o:ole="" fillcolor="window">
                  <v:imagedata r:id="rId224" o:title=""/>
                </v:shape>
                <o:OLEObject Type="Embed" ProgID="Equation.3" ShapeID="_x0000_i1235" DrawAspect="Content" ObjectID="_1813122512" r:id="rId238"/>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C566B0" w:rsidRPr="00083C6A" w14:paraId="49B45233" w14:textId="77777777" w:rsidTr="00410168">
        <w:trPr>
          <w:cantSplit/>
          <w:trHeight w:val="207"/>
          <w:jc w:val="center"/>
        </w:trPr>
        <w:tc>
          <w:tcPr>
            <w:tcW w:w="2887" w:type="dxa"/>
            <w:gridSpan w:val="2"/>
          </w:tcPr>
          <w:p w14:paraId="77EA98AA" w14:textId="77777777" w:rsidR="00C566B0" w:rsidRPr="00083C6A" w:rsidRDefault="00C566B0" w:rsidP="00C566B0">
            <w:pPr>
              <w:pStyle w:val="TAL"/>
            </w:pPr>
            <w:r w:rsidRPr="00083C6A">
              <w:t>Propagation condition</w:t>
            </w:r>
          </w:p>
        </w:tc>
        <w:tc>
          <w:tcPr>
            <w:tcW w:w="1701" w:type="dxa"/>
          </w:tcPr>
          <w:p w14:paraId="7DEFB7E0" w14:textId="77777777" w:rsidR="00C566B0" w:rsidRPr="00083C6A" w:rsidRDefault="00C566B0" w:rsidP="00C566B0">
            <w:pPr>
              <w:pStyle w:val="TAC"/>
            </w:pPr>
          </w:p>
        </w:tc>
        <w:tc>
          <w:tcPr>
            <w:tcW w:w="5154" w:type="dxa"/>
            <w:gridSpan w:val="5"/>
            <w:shd w:val="clear" w:color="auto" w:fill="auto"/>
          </w:tcPr>
          <w:p w14:paraId="706E11F8" w14:textId="664C750B" w:rsidR="00C566B0" w:rsidRPr="00083C6A" w:rsidRDefault="00C566B0" w:rsidP="00C566B0">
            <w:pPr>
              <w:pStyle w:val="TAC"/>
            </w:pPr>
            <w:r w:rsidRPr="00A45556">
              <w:t>NTN-TDLC5-200</w:t>
            </w:r>
          </w:p>
        </w:tc>
      </w:tr>
      <w:tr w:rsidR="00C566B0" w:rsidRPr="00083C6A" w14:paraId="30690579" w14:textId="77777777" w:rsidTr="00410168">
        <w:trPr>
          <w:cantSplit/>
          <w:trHeight w:val="2119"/>
          <w:jc w:val="center"/>
        </w:trPr>
        <w:tc>
          <w:tcPr>
            <w:tcW w:w="9742" w:type="dxa"/>
            <w:gridSpan w:val="8"/>
          </w:tcPr>
          <w:p w14:paraId="25C25927" w14:textId="77777777" w:rsidR="00C566B0" w:rsidRPr="00083C6A" w:rsidRDefault="00C566B0" w:rsidP="00C566B0">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C566B0" w:rsidRPr="00083C6A" w:rsidRDefault="00C566B0" w:rsidP="00C566B0">
            <w:pPr>
              <w:pStyle w:val="TAN"/>
            </w:pPr>
            <w:r w:rsidRPr="00083C6A">
              <w:t>Note 2:</w:t>
            </w:r>
            <w:r w:rsidRPr="00083C6A">
              <w:tab/>
              <w:t>The uplink resources for CSI reporting are assigned to the UE prior to the start of time period T1.</w:t>
            </w:r>
          </w:p>
          <w:p w14:paraId="3C8B6C30" w14:textId="77777777" w:rsidR="00C566B0" w:rsidRPr="00083C6A" w:rsidRDefault="00C566B0" w:rsidP="00C566B0">
            <w:pPr>
              <w:pStyle w:val="TAN"/>
            </w:pPr>
            <w:r w:rsidRPr="00083C6A">
              <w:t>Note 3:</w:t>
            </w:r>
            <w:r w:rsidRPr="00083C6A">
              <w:tab/>
              <w:t>NZP CSI-RS resource set configuration for CSI reporting are assigned to the UE prior to the start of time period T1.</w:t>
            </w:r>
          </w:p>
          <w:p w14:paraId="4BC242DB" w14:textId="77777777" w:rsidR="00C566B0" w:rsidRPr="00083C6A" w:rsidRDefault="00C566B0" w:rsidP="00C566B0">
            <w:pPr>
              <w:pStyle w:val="TAN"/>
            </w:pPr>
            <w:r w:rsidRPr="00083C6A">
              <w:t>Note 4:</w:t>
            </w:r>
            <w:r w:rsidRPr="00083C6A">
              <w:tab/>
              <w:t>Measurement gap configuration is assigned to the UE prior to the start of time period T1.</w:t>
            </w:r>
          </w:p>
          <w:p w14:paraId="768BA818" w14:textId="77777777" w:rsidR="00C566B0" w:rsidRPr="00083C6A" w:rsidRDefault="00C566B0" w:rsidP="00C566B0">
            <w:pPr>
              <w:pStyle w:val="TAN"/>
            </w:pPr>
            <w:r w:rsidRPr="00083C6A">
              <w:t>Note 5:</w:t>
            </w:r>
            <w:r w:rsidRPr="00083C6A">
              <w:tab/>
              <w:t>The timers and layer 3 filtering related parameters are configured prior to the start of time period T1.</w:t>
            </w:r>
          </w:p>
          <w:p w14:paraId="66BC8712" w14:textId="77777777" w:rsidR="00C566B0" w:rsidRPr="00083C6A" w:rsidRDefault="00C566B0" w:rsidP="00C566B0">
            <w:pPr>
              <w:pStyle w:val="TAN"/>
            </w:pPr>
            <w:r w:rsidRPr="00083C6A">
              <w:t>Note 6:</w:t>
            </w:r>
            <w:r w:rsidRPr="00083C6A">
              <w:tab/>
              <w:t>The signal contains PDCCH for UEs other than the device under test as part of OCNG.</w:t>
            </w:r>
          </w:p>
          <w:p w14:paraId="69969C2C" w14:textId="77777777" w:rsidR="00C566B0" w:rsidRPr="00083C6A" w:rsidRDefault="00C566B0" w:rsidP="00C566B0">
            <w:pPr>
              <w:pStyle w:val="TAN"/>
            </w:pPr>
            <w:r w:rsidRPr="00083C6A">
              <w:t>Note 7:</w:t>
            </w:r>
            <w:r w:rsidRPr="00083C6A">
              <w:tab/>
              <w:t>SNR levels correspond to the signal to noise ratio over the SSS REs.</w:t>
            </w:r>
          </w:p>
          <w:p w14:paraId="51F22DA2" w14:textId="2AF19954" w:rsidR="00C566B0" w:rsidRPr="00083C6A" w:rsidRDefault="00C566B0" w:rsidP="00C566B0">
            <w:pPr>
              <w:pStyle w:val="TAN"/>
            </w:pPr>
            <w:r w:rsidRPr="00083C6A">
              <w:t>Note 8:</w:t>
            </w:r>
            <w:r w:rsidRPr="00083C6A">
              <w:tab/>
              <w:t>The SNR in time periods T1, T2, T3, T4 and T5 is denoted as SNR1, SNR2, SNR3, SNR4 and SNR5 respectively in figure A.14.4.1.6.1-1.</w:t>
            </w:r>
          </w:p>
          <w:p w14:paraId="52CD7E09"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lastRenderedPageBreak/>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4" w:name="_Toc535476544"/>
      <w:r w:rsidRPr="00083C6A">
        <w:rPr>
          <w:snapToGrid w:val="0"/>
        </w:rPr>
        <w:t>A.14.4.1.6.2</w:t>
      </w:r>
      <w:r w:rsidRPr="00083C6A">
        <w:rPr>
          <w:snapToGrid w:val="0"/>
        </w:rPr>
        <w:tab/>
        <w:t>Test Requirements</w:t>
      </w:r>
      <w:bookmarkEnd w:id="34"/>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5" w:name="_Toc535476545"/>
      <w:r w:rsidRPr="00083C6A">
        <w:t>A.14.4.1.7</w:t>
      </w:r>
      <w:r w:rsidRPr="00083C6A">
        <w:tab/>
        <w:t>Radio Link Monitoring Out-of-sync Test for FR1 SAN PCell configured with CSI-RS-based RLM in DRX mode</w:t>
      </w:r>
      <w:bookmarkEnd w:id="35"/>
    </w:p>
    <w:p w14:paraId="0A73B1FF" w14:textId="77777777" w:rsidR="00437E70" w:rsidRPr="00083C6A" w:rsidRDefault="00437E70" w:rsidP="00437E70">
      <w:pPr>
        <w:pStyle w:val="Heading5"/>
        <w:rPr>
          <w:snapToGrid w:val="0"/>
        </w:rPr>
      </w:pPr>
      <w:bookmarkStart w:id="36" w:name="_Toc535476546"/>
      <w:r w:rsidRPr="00083C6A">
        <w:rPr>
          <w:snapToGrid w:val="0"/>
        </w:rPr>
        <w:t>A.14.4.1.7.1</w:t>
      </w:r>
      <w:r w:rsidRPr="00083C6A">
        <w:rPr>
          <w:snapToGrid w:val="0"/>
        </w:rPr>
        <w:tab/>
        <w:t>Test Purpose and Environment</w:t>
      </w:r>
      <w:bookmarkEnd w:id="36"/>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lastRenderedPageBreak/>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6" type="#_x0000_t75" style="width:15.45pt;height:15.45pt" o:ole="" fillcolor="window">
                  <v:imagedata r:id="rId224" o:title=""/>
                </v:shape>
                <o:OLEObject Type="Embed" ProgID="Equation.3" ShapeID="_x0000_i1236" DrawAspect="Content" ObjectID="_1813122513" r:id="rId240"/>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C566B0" w:rsidRPr="00083C6A" w14:paraId="17E7E8F6" w14:textId="77777777" w:rsidTr="00410168">
        <w:trPr>
          <w:cantSplit/>
          <w:trHeight w:val="207"/>
          <w:jc w:val="center"/>
        </w:trPr>
        <w:tc>
          <w:tcPr>
            <w:tcW w:w="2887" w:type="dxa"/>
            <w:gridSpan w:val="2"/>
          </w:tcPr>
          <w:p w14:paraId="1165528F" w14:textId="77777777" w:rsidR="00C566B0" w:rsidRPr="00083C6A" w:rsidRDefault="00C566B0" w:rsidP="00C566B0">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C566B0" w:rsidRPr="00083C6A" w:rsidRDefault="00C566B0" w:rsidP="00C566B0">
            <w:pPr>
              <w:keepNext/>
              <w:keepLines/>
              <w:spacing w:after="0"/>
              <w:jc w:val="center"/>
              <w:rPr>
                <w:rFonts w:ascii="Arial" w:hAnsi="Arial"/>
                <w:sz w:val="18"/>
              </w:rPr>
            </w:pPr>
          </w:p>
        </w:tc>
        <w:tc>
          <w:tcPr>
            <w:tcW w:w="5154" w:type="dxa"/>
            <w:gridSpan w:val="3"/>
            <w:shd w:val="clear" w:color="auto" w:fill="auto"/>
          </w:tcPr>
          <w:p w14:paraId="2D830F1F" w14:textId="1E33125F" w:rsidR="00C566B0" w:rsidRPr="00083C6A" w:rsidRDefault="00C566B0" w:rsidP="00C566B0">
            <w:pPr>
              <w:pStyle w:val="TAC"/>
            </w:pPr>
            <w:r w:rsidRPr="00A45556">
              <w:t>NTN-TDLC5-200</w:t>
            </w:r>
          </w:p>
        </w:tc>
      </w:tr>
      <w:tr w:rsidR="00C566B0" w:rsidRPr="00083C6A" w14:paraId="7601AB56" w14:textId="77777777" w:rsidTr="00410168">
        <w:trPr>
          <w:cantSplit/>
          <w:trHeight w:val="2119"/>
          <w:jc w:val="center"/>
        </w:trPr>
        <w:tc>
          <w:tcPr>
            <w:tcW w:w="9742" w:type="dxa"/>
            <w:gridSpan w:val="6"/>
          </w:tcPr>
          <w:p w14:paraId="36E0F0E5"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C566B0" w:rsidRPr="00083C6A" w:rsidRDefault="00C566B0" w:rsidP="00C566B0">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7" w:name="_MON_1602333531"/>
    <w:bookmarkEnd w:id="37"/>
    <w:p w14:paraId="3730BBC9" w14:textId="77777777" w:rsidR="00437E70" w:rsidRPr="00083C6A" w:rsidRDefault="00437E70" w:rsidP="00437E70">
      <w:pPr>
        <w:pStyle w:val="TH"/>
      </w:pPr>
      <w:r w:rsidRPr="00083C6A">
        <w:object w:dxaOrig="8265" w:dyaOrig="3855" w14:anchorId="432C5BAD">
          <v:shape id="_x0000_i1237" type="#_x0000_t75" style="width:421.7pt;height:195.45pt" o:ole="">
            <v:imagedata r:id="rId241" o:title=""/>
          </v:shape>
          <o:OLEObject Type="Embed" ProgID="Word.Picture.8" ShapeID="_x0000_i1237" DrawAspect="Content" ObjectID="_1813122514" r:id="rId242"/>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8" w:name="_Toc535476547"/>
      <w:r w:rsidRPr="00083C6A">
        <w:rPr>
          <w:snapToGrid w:val="0"/>
        </w:rPr>
        <w:t>A.14.4.1.7.2</w:t>
      </w:r>
      <w:r w:rsidRPr="00083C6A">
        <w:rPr>
          <w:snapToGrid w:val="0"/>
        </w:rPr>
        <w:tab/>
        <w:t>Test Requirements</w:t>
      </w:r>
      <w:bookmarkEnd w:id="38"/>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39" w:name="_Toc535476548"/>
      <w:r w:rsidRPr="00083C6A">
        <w:t>A.14.4.1.8</w:t>
      </w:r>
      <w:r w:rsidRPr="00083C6A">
        <w:tab/>
        <w:t>Radio Link Monitoring In-sync Test for FR1 SAN PCell configured with CSI-RS-based RLM in DRX mode</w:t>
      </w:r>
      <w:bookmarkEnd w:id="39"/>
    </w:p>
    <w:p w14:paraId="08548DE3" w14:textId="77777777" w:rsidR="00437E70" w:rsidRPr="00083C6A" w:rsidRDefault="00437E70" w:rsidP="00437E70">
      <w:pPr>
        <w:pStyle w:val="Heading5"/>
        <w:rPr>
          <w:snapToGrid w:val="0"/>
        </w:rPr>
      </w:pPr>
      <w:bookmarkStart w:id="40" w:name="_Toc535476549"/>
      <w:r w:rsidRPr="00083C6A">
        <w:rPr>
          <w:snapToGrid w:val="0"/>
        </w:rPr>
        <w:t>A.14.4.1.8.1</w:t>
      </w:r>
      <w:r w:rsidRPr="00083C6A">
        <w:rPr>
          <w:snapToGrid w:val="0"/>
        </w:rPr>
        <w:tab/>
        <w:t>Test Purpose and Environment</w:t>
      </w:r>
      <w:bookmarkEnd w:id="40"/>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lastRenderedPageBreak/>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lastRenderedPageBreak/>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lastRenderedPageBreak/>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38" type="#_x0000_t75" style="width:20.55pt;height:20.55pt" o:ole="" fillcolor="window">
                  <v:imagedata r:id="rId224" o:title=""/>
                </v:shape>
                <o:OLEObject Type="Embed" ProgID="Equation.3" ShapeID="_x0000_i1238" DrawAspect="Content" ObjectID="_1813122515" r:id="rId243"/>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28548527" w:rsidR="00437E70" w:rsidRPr="00083C6A" w:rsidRDefault="00FE7D3B" w:rsidP="00410168">
            <w:pPr>
              <w:pStyle w:val="TAC"/>
            </w:pPr>
            <w:r w:rsidRPr="00A45556">
              <w:t>NTN-TDLC5-200</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lastRenderedPageBreak/>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1" w:name="_Toc535476550"/>
      <w:r w:rsidRPr="00083C6A">
        <w:rPr>
          <w:snapToGrid w:val="0"/>
        </w:rPr>
        <w:t>A.14.4.1.8.2</w:t>
      </w:r>
      <w:r w:rsidRPr="00083C6A">
        <w:rPr>
          <w:snapToGrid w:val="0"/>
        </w:rPr>
        <w:tab/>
        <w:t>Test Requirements</w:t>
      </w:r>
      <w:bookmarkEnd w:id="41"/>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2"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2"/>
    </w:p>
    <w:p w14:paraId="5DFF9BA7" w14:textId="04869367" w:rsidR="00E74356" w:rsidRPr="0024556C" w:rsidRDefault="0076089C" w:rsidP="00E74356">
      <w:pPr>
        <w:pStyle w:val="Heading5"/>
        <w:rPr>
          <w:snapToGrid w:val="0"/>
        </w:rPr>
      </w:pPr>
      <w:bookmarkStart w:id="43" w:name="_Toc535476557"/>
      <w:r w:rsidRPr="001C0E1B">
        <w:t>A.</w:t>
      </w:r>
      <w:r>
        <w:t>14</w:t>
      </w:r>
      <w:r w:rsidRPr="001C0E1B">
        <w:t>.</w:t>
      </w:r>
      <w:r>
        <w:t>4</w:t>
      </w:r>
      <w:r w:rsidRPr="001C0E1B">
        <w:t>.</w:t>
      </w:r>
      <w:r>
        <w:t>2.1.1</w:t>
      </w:r>
      <w:r w:rsidR="00E74356" w:rsidRPr="0024556C">
        <w:rPr>
          <w:snapToGrid w:val="0"/>
        </w:rPr>
        <w:tab/>
        <w:t>Test Purpose and Environment</w:t>
      </w:r>
      <w:bookmarkEnd w:id="43"/>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xml:space="preserve">. The purpose is to test the downlink monitoring for beam failure detection within the UEs active DL BWP, during the evaluation period, and link recovery, when no DRX is used. This test </w:t>
      </w:r>
      <w:r w:rsidRPr="0024556C">
        <w:lastRenderedPageBreak/>
        <w:t>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t>2</w:t>
            </w:r>
          </w:p>
        </w:tc>
        <w:tc>
          <w:tcPr>
            <w:tcW w:w="6905" w:type="dxa"/>
            <w:shd w:val="clear" w:color="auto" w:fill="auto"/>
          </w:tcPr>
          <w:p w14:paraId="52AC5E0B" w14:textId="77777777" w:rsidR="00F50250" w:rsidRPr="001C0E1B" w:rsidRDefault="00F50250"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9015A2" w:rsidRPr="001C0E1B" w14:paraId="7DE0CDC8" w14:textId="77777777" w:rsidTr="00410168">
        <w:trPr>
          <w:trHeight w:val="187"/>
          <w:jc w:val="center"/>
        </w:trPr>
        <w:tc>
          <w:tcPr>
            <w:tcW w:w="9170" w:type="dxa"/>
            <w:gridSpan w:val="2"/>
            <w:shd w:val="clear" w:color="auto" w:fill="auto"/>
          </w:tcPr>
          <w:p w14:paraId="6687AC10" w14:textId="02EA0042" w:rsidR="009015A2" w:rsidRPr="001C0E1B" w:rsidRDefault="009015A2" w:rsidP="009015A2">
            <w:pPr>
              <w:pStyle w:val="TAL"/>
            </w:pPr>
            <w:r w:rsidRPr="00C15E72">
              <w:rPr>
                <w:lang w:eastAsia="zh-TW"/>
              </w:rPr>
              <w:t>NOTE:</w:t>
            </w:r>
            <w:r w:rsidRPr="00C15E72">
              <w:rPr>
                <w:lang w:eastAsia="ko-KR"/>
              </w:rPr>
              <w:tab/>
              <w:t>If UE supports both NGSO and GSO, the GSO-based test cases can be skipped if the UE passes NGSO-based test cases.</w:t>
            </w:r>
            <w:r w:rsidRPr="00C15E72">
              <w:rPr>
                <w:lang w:eastAsia="zh-TW"/>
              </w:rPr>
              <w:t xml:space="preserve">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lastRenderedPageBreak/>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39" type="#_x0000_t75" alt="" style="width:20.55pt;height:20.55pt;mso-width-percent:0;mso-height-percent:0;mso-width-percent:0;mso-height-percent:0" o:ole="" fillcolor="window">
                  <v:imagedata r:id="rId224" o:title=""/>
                </v:shape>
                <o:OLEObject Type="Embed" ProgID="Equation.3" ShapeID="_x0000_i1239" DrawAspect="Content" ObjectID="_1813122516" r:id="rId244"/>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4D84FD50" w:rsidR="00295F09" w:rsidRPr="001C0E1B" w:rsidRDefault="00FE7D3B" w:rsidP="00410168">
            <w:pPr>
              <w:pStyle w:val="TAC"/>
              <w:rPr>
                <w:rFonts w:eastAsia="MS Mincho"/>
              </w:rPr>
            </w:pPr>
            <w:r w:rsidRPr="00A45556">
              <w:rPr>
                <w:rFonts w:eastAsia="MS Mincho"/>
              </w:rPr>
              <w:t>NTN-TDLC5-200</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66188E4F" w:rsidR="00295F09" w:rsidRPr="001C0E1B" w:rsidRDefault="00295F09" w:rsidP="00410168">
            <w:pPr>
              <w:pStyle w:val="TAN"/>
            </w:pPr>
            <w:r w:rsidRPr="001C0E1B">
              <w:t>Note 9:</w:t>
            </w:r>
            <w:r w:rsidRPr="001C0E1B">
              <w:rPr>
                <w:rFonts w:eastAsia="MS Mincho"/>
                <w:snapToGrid w:val="0"/>
              </w:rPr>
              <w:tab/>
            </w:r>
            <w:r w:rsidR="009015A2">
              <w:t>Void</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4"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lastRenderedPageBreak/>
        <w:t>A.</w:t>
      </w:r>
      <w:r>
        <w:t>14</w:t>
      </w:r>
      <w:r w:rsidRPr="001C0E1B">
        <w:t>.</w:t>
      </w:r>
      <w:r>
        <w:t>4</w:t>
      </w:r>
      <w:r w:rsidRPr="001C0E1B">
        <w:t>.</w:t>
      </w:r>
      <w:r>
        <w:t>2.1.2</w:t>
      </w:r>
      <w:r w:rsidR="00E74356" w:rsidRPr="0024556C">
        <w:rPr>
          <w:snapToGrid w:val="0"/>
        </w:rPr>
        <w:tab/>
        <w:t>Test Requirements</w:t>
      </w:r>
      <w:bookmarkEnd w:id="44"/>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5"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5"/>
    </w:p>
    <w:p w14:paraId="49A3F17B" w14:textId="66F1B268" w:rsidR="00E74356" w:rsidRPr="0024556C" w:rsidRDefault="0076089C" w:rsidP="00E74356">
      <w:pPr>
        <w:pStyle w:val="Heading5"/>
        <w:rPr>
          <w:snapToGrid w:val="0"/>
        </w:rPr>
      </w:pPr>
      <w:bookmarkStart w:id="46" w:name="_Toc535476560"/>
      <w:r w:rsidRPr="001C0E1B">
        <w:t>A.</w:t>
      </w:r>
      <w:r>
        <w:t>14</w:t>
      </w:r>
      <w:r w:rsidRPr="001C0E1B">
        <w:t>.</w:t>
      </w:r>
      <w:r>
        <w:t>4</w:t>
      </w:r>
      <w:r w:rsidRPr="001C0E1B">
        <w:t>.</w:t>
      </w:r>
      <w:r>
        <w:t>2.2.1</w:t>
      </w:r>
      <w:r w:rsidR="00E74356" w:rsidRPr="0024556C">
        <w:rPr>
          <w:snapToGrid w:val="0"/>
        </w:rPr>
        <w:tab/>
        <w:t>Test Purpose and Environment</w:t>
      </w:r>
      <w:bookmarkEnd w:id="46"/>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t>2</w:t>
            </w:r>
          </w:p>
        </w:tc>
        <w:tc>
          <w:tcPr>
            <w:tcW w:w="6905" w:type="dxa"/>
            <w:shd w:val="clear" w:color="auto" w:fill="auto"/>
          </w:tcPr>
          <w:p w14:paraId="0147494C"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57185E97" w:rsidR="002B15D9" w:rsidRPr="001C0E1B" w:rsidRDefault="002B15D9" w:rsidP="00410168">
            <w:pPr>
              <w:pStyle w:val="TAL"/>
            </w:pPr>
            <w:r w:rsidRPr="00CA7B12">
              <w:rPr>
                <w:lang w:eastAsia="zh-TW"/>
              </w:rPr>
              <w:t>Note:</w:t>
            </w:r>
            <w:r w:rsidRPr="00CA7B12">
              <w:rPr>
                <w:lang w:eastAsia="ko-KR"/>
              </w:rPr>
              <w:tab/>
            </w:r>
            <w:r w:rsidR="009015A2" w:rsidRPr="009A3A48">
              <w:rPr>
                <w:lang w:eastAsia="zh-TW"/>
              </w:rPr>
              <w:t xml:space="preserve">If UE supports both NGSO and GSO, the GSO-based test cases can be skipped if the UE passes NGSO-based test cases.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lastRenderedPageBreak/>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lastRenderedPageBreak/>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40" type="#_x0000_t75" alt="" style="width:20.55pt;height:20.55pt;mso-width-percent:0;mso-height-percent:0;mso-width-percent:0;mso-height-percent:0" o:ole="" fillcolor="window">
                  <v:imagedata r:id="rId224" o:title=""/>
                </v:shape>
                <o:OLEObject Type="Embed" ProgID="Equation.3" ShapeID="_x0000_i1240" DrawAspect="Content" ObjectID="_1813122517" r:id="rId246"/>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01F6BF3B" w:rsidR="002B15D9" w:rsidRPr="001C0E1B" w:rsidRDefault="002C4E55" w:rsidP="00410168">
            <w:pPr>
              <w:pStyle w:val="TAC"/>
              <w:rPr>
                <w:rFonts w:eastAsia="MS Mincho"/>
              </w:rPr>
            </w:pPr>
            <w:r w:rsidRPr="00A45556">
              <w:rPr>
                <w:rFonts w:eastAsia="MS Mincho"/>
              </w:rPr>
              <w:t>NTN-TDLC5-200</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5CF1BB4B" w:rsidR="002B15D9" w:rsidRPr="001C0E1B" w:rsidRDefault="002B15D9" w:rsidP="00410168">
            <w:pPr>
              <w:pStyle w:val="TAN"/>
            </w:pPr>
            <w:r w:rsidRPr="001C0E1B">
              <w:t>Note 9:</w:t>
            </w:r>
            <w:r w:rsidRPr="001C0E1B">
              <w:rPr>
                <w:rFonts w:eastAsia="MS Mincho"/>
                <w:snapToGrid w:val="0"/>
              </w:rPr>
              <w:tab/>
            </w:r>
            <w:r w:rsidR="0066294F">
              <w:t>Void</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7" w:name="_Toc535476561"/>
      <w:r w:rsidRPr="0024556C">
        <w:rPr>
          <w:noProof/>
          <w:lang w:val="en-US"/>
        </w:rPr>
        <w:lastRenderedPageBreak/>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7"/>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8"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8"/>
    </w:p>
    <w:p w14:paraId="3771EF79" w14:textId="7DEBC88C" w:rsidR="00E74356" w:rsidRPr="0024556C" w:rsidRDefault="00AE4290" w:rsidP="00E74356">
      <w:pPr>
        <w:pStyle w:val="Heading5"/>
        <w:rPr>
          <w:snapToGrid w:val="0"/>
        </w:rPr>
      </w:pPr>
      <w:bookmarkStart w:id="49" w:name="_Toc535476563"/>
      <w:r w:rsidRPr="001C0E1B">
        <w:t>A.</w:t>
      </w:r>
      <w:r>
        <w:t>14</w:t>
      </w:r>
      <w:r w:rsidRPr="001C0E1B">
        <w:t>.</w:t>
      </w:r>
      <w:r>
        <w:t>4</w:t>
      </w:r>
      <w:r w:rsidRPr="001C0E1B">
        <w:t>.</w:t>
      </w:r>
      <w:r>
        <w:t>2.3.1</w:t>
      </w:r>
      <w:r w:rsidR="00E74356" w:rsidRPr="0024556C">
        <w:rPr>
          <w:snapToGrid w:val="0"/>
        </w:rPr>
        <w:tab/>
        <w:t>Test Purpose and Environment</w:t>
      </w:r>
      <w:bookmarkEnd w:id="49"/>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w:t>
      </w:r>
      <w:r w:rsidRPr="0024556C">
        <w:lastRenderedPageBreak/>
        <w:t>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t>2</w:t>
            </w:r>
          </w:p>
        </w:tc>
        <w:tc>
          <w:tcPr>
            <w:tcW w:w="6905" w:type="dxa"/>
            <w:shd w:val="clear" w:color="auto" w:fill="auto"/>
          </w:tcPr>
          <w:p w14:paraId="7C8CB66A"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40AB106D" w:rsidR="002B15D9" w:rsidRPr="001C0E1B" w:rsidRDefault="002B15D9" w:rsidP="00410168">
            <w:pPr>
              <w:pStyle w:val="TAL"/>
            </w:pPr>
            <w:r w:rsidRPr="00CA7B12">
              <w:rPr>
                <w:lang w:eastAsia="zh-TW"/>
              </w:rPr>
              <w:t>Note:</w:t>
            </w:r>
            <w:r w:rsidRPr="00CA7B12">
              <w:rPr>
                <w:lang w:eastAsia="ko-KR"/>
              </w:rPr>
              <w:tab/>
            </w:r>
            <w:r w:rsidR="0066294F" w:rsidRPr="00381153">
              <w:rPr>
                <w:lang w:eastAsia="zh-TW"/>
              </w:rPr>
              <w:t>If UE supports both NGSO and GSO, the GSO-based test cases can be skipped if the UE passes NGSO-based test cases.</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lastRenderedPageBreak/>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lastRenderedPageBreak/>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lastRenderedPageBreak/>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rPr>
              <w:t>ms</w:t>
            </w:r>
          </w:p>
        </w:tc>
        <w:tc>
          <w:tcPr>
            <w:tcW w:w="1172" w:type="pct"/>
            <w:shd w:val="clear" w:color="auto" w:fill="auto"/>
          </w:tcPr>
          <w:p w14:paraId="3E54B7CF" w14:textId="77777777" w:rsidR="002B15D9" w:rsidRPr="001C0E1B" w:rsidRDefault="002B15D9" w:rsidP="00410168">
            <w:pPr>
              <w:pStyle w:val="TAC"/>
            </w:pPr>
            <w:r w:rsidRPr="001C0E1B">
              <w:rPr>
                <w:noProof/>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41" type="#_x0000_t75" alt="" style="width:20.55pt;height:20.55pt;mso-width-percent:0;mso-height-percent:0;mso-width-percent:0;mso-height-percent:0" o:ole="" fillcolor="window">
                  <v:imagedata r:id="rId224" o:title=""/>
                </v:shape>
                <o:OLEObject Type="Embed" ProgID="Equation.3" ShapeID="_x0000_i1241" DrawAspect="Content" ObjectID="_1813122518" r:id="rId247"/>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212F3C0" w:rsidR="002B15D9" w:rsidRPr="001C0E1B" w:rsidRDefault="002C4E55" w:rsidP="00410168">
            <w:pPr>
              <w:pStyle w:val="TAC"/>
              <w:rPr>
                <w:rFonts w:eastAsia="MS Mincho"/>
              </w:rPr>
            </w:pPr>
            <w:r w:rsidRPr="00A45556">
              <w:rPr>
                <w:rFonts w:eastAsia="MS Mincho"/>
              </w:rPr>
              <w:t>NTN-TDLC5-200</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42FACD89" w14:textId="7CEC85F7" w:rsidR="002B15D9" w:rsidRPr="001C0E1B" w:rsidRDefault="002B15D9" w:rsidP="0066294F">
            <w:pPr>
              <w:pStyle w:val="TAN"/>
            </w:pPr>
            <w:r w:rsidRPr="001C0E1B">
              <w:t>Note 8:</w:t>
            </w:r>
            <w:r w:rsidRPr="001C0E1B">
              <w:tab/>
              <w:t xml:space="preserve">The SNR in time periods T1, T2, T3, T4 and T5 is denoted as SNR1, SNR2 and SNR3 </w:t>
            </w:r>
            <w:r w:rsidR="0066294F">
              <w:t>Void</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0"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0"/>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lastRenderedPageBreak/>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1"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1"/>
    </w:p>
    <w:p w14:paraId="30DC5F5E" w14:textId="256BA565" w:rsidR="00E74356" w:rsidRPr="0024556C" w:rsidRDefault="00AE4290" w:rsidP="00E74356">
      <w:pPr>
        <w:pStyle w:val="Heading5"/>
        <w:rPr>
          <w:snapToGrid w:val="0"/>
        </w:rPr>
      </w:pPr>
      <w:bookmarkStart w:id="52" w:name="_Toc535476566"/>
      <w:r w:rsidRPr="001C0E1B">
        <w:t>A.</w:t>
      </w:r>
      <w:r>
        <w:t>14</w:t>
      </w:r>
      <w:r w:rsidRPr="001C0E1B">
        <w:t>.</w:t>
      </w:r>
      <w:r>
        <w:t>4</w:t>
      </w:r>
      <w:r w:rsidRPr="001C0E1B">
        <w:t>.</w:t>
      </w:r>
      <w:r>
        <w:t>2.4.1</w:t>
      </w:r>
      <w:r w:rsidR="00E74356" w:rsidRPr="0024556C">
        <w:rPr>
          <w:snapToGrid w:val="0"/>
        </w:rPr>
        <w:tab/>
        <w:t>Test Purpose and Environment</w:t>
      </w:r>
      <w:bookmarkEnd w:id="52"/>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t>2</w:t>
            </w:r>
          </w:p>
        </w:tc>
        <w:tc>
          <w:tcPr>
            <w:tcW w:w="6905" w:type="dxa"/>
            <w:shd w:val="clear" w:color="auto" w:fill="auto"/>
          </w:tcPr>
          <w:p w14:paraId="0B607E02" w14:textId="77777777" w:rsidR="007A100E" w:rsidRPr="001C0E1B" w:rsidRDefault="007A100E"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18DC6246" w:rsidR="007A100E" w:rsidRPr="001C0E1B" w:rsidRDefault="007A100E" w:rsidP="0066294F">
            <w:pPr>
              <w:pStyle w:val="TAN"/>
            </w:pPr>
            <w:r w:rsidRPr="00CA7B12">
              <w:rPr>
                <w:lang w:eastAsia="zh-TW"/>
              </w:rPr>
              <w:t>Note:</w:t>
            </w:r>
            <w:r w:rsidRPr="00CA7B12">
              <w:rPr>
                <w:lang w:eastAsia="ko-KR"/>
              </w:rPr>
              <w:tab/>
            </w:r>
            <w:r w:rsidR="0066294F" w:rsidRPr="004B66F9">
              <w:rPr>
                <w:lang w:eastAsia="zh-TW"/>
              </w:rPr>
              <w:t>If UE supports both NGSO and GSO, the GSO-based test cases can be skipped if the UE passes NGSO-based test cases.</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lastRenderedPageBreak/>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lastRenderedPageBreak/>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lastRenderedPageBreak/>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030B18"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030B18" w:rsidRPr="0024556C" w:rsidRDefault="00030B18" w:rsidP="00030B18">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030B18" w:rsidRPr="0024556C" w:rsidRDefault="00030B18" w:rsidP="00030B18">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030B18" w:rsidRPr="0024556C" w:rsidRDefault="00030B18" w:rsidP="00030B18">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5C1E0B3B"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093A1FF6" w14:textId="07A1B85E"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15E8E53B"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030B18" w:rsidRPr="0024556C" w:rsidRDefault="00030B18" w:rsidP="00030B18">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2" type="#_x0000_t75" style="width:20.55pt;height:20.55pt" o:ole="" fillcolor="window">
                  <v:imagedata r:id="rId224" o:title=""/>
                </v:shape>
                <o:OLEObject Type="Embed" ProgID="Equation.3" ShapeID="_x0000_i1242" DrawAspect="Content" ObjectID="_1813122519" r:id="rId249"/>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22AB122" w:rsidR="007A100E" w:rsidRPr="0024556C" w:rsidRDefault="002C4E55" w:rsidP="007A100E">
            <w:pPr>
              <w:pStyle w:val="TAC"/>
              <w:rPr>
                <w:rFonts w:eastAsia="MS Mincho"/>
              </w:rPr>
            </w:pPr>
            <w:r w:rsidRPr="00A45556">
              <w:rPr>
                <w:rFonts w:eastAsia="MS Mincho"/>
              </w:rPr>
              <w:t>NTN-TDLC5-200</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59B2CF8D" w:rsidR="007A100E" w:rsidRPr="0024556C" w:rsidRDefault="007A100E" w:rsidP="007A100E">
            <w:pPr>
              <w:pStyle w:val="TAN"/>
            </w:pPr>
            <w:r w:rsidRPr="0024556C">
              <w:t>Note 9:</w:t>
            </w:r>
            <w:r w:rsidRPr="0024556C">
              <w:rPr>
                <w:rFonts w:eastAsia="MS Mincho"/>
                <w:snapToGrid w:val="0"/>
              </w:rPr>
              <w:tab/>
            </w:r>
            <w:r w:rsidR="0066294F">
              <w:t>Void</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3" w:name="_Toc535476567"/>
      <w:r w:rsidRPr="0024556C">
        <w:rPr>
          <w:noProof/>
          <w:lang w:val="en-US"/>
        </w:rPr>
        <w:lastRenderedPageBreak/>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3"/>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69BDAE63" w:rsidR="00E74356" w:rsidRPr="0024556C" w:rsidRDefault="00314A48" w:rsidP="00E74356">
      <w:pPr>
        <w:pStyle w:val="Heading4"/>
      </w:pPr>
      <w:r w:rsidRPr="001C0E1B">
        <w:t>A.</w:t>
      </w:r>
      <w:r>
        <w:t>14</w:t>
      </w:r>
      <w:r w:rsidRPr="001C0E1B">
        <w:t>.</w:t>
      </w:r>
      <w:r>
        <w:t>4</w:t>
      </w:r>
      <w:r w:rsidRPr="001C0E1B">
        <w:t>.</w:t>
      </w:r>
      <w:r>
        <w:t>2.5</w:t>
      </w:r>
      <w:r w:rsidR="00E74356" w:rsidRPr="0024556C">
        <w:tab/>
      </w:r>
      <w:r w:rsidR="00AF6F67">
        <w:rPr>
          <w:rFonts w:eastAsia="MS Mincho"/>
        </w:rPr>
        <w:t>Void</w:t>
      </w:r>
    </w:p>
    <w:p w14:paraId="1C2CC2B3" w14:textId="05081055" w:rsidR="00E74356" w:rsidRPr="0024556C" w:rsidRDefault="00E74356" w:rsidP="00E74356"/>
    <w:p w14:paraId="7C361195" w14:textId="3E017FE5" w:rsidR="00E74356" w:rsidRPr="0024556C" w:rsidRDefault="00314A48" w:rsidP="00E74356">
      <w:pPr>
        <w:pStyle w:val="Heading4"/>
      </w:pPr>
      <w:r w:rsidRPr="001C0E1B">
        <w:t>A.</w:t>
      </w:r>
      <w:r>
        <w:t>14</w:t>
      </w:r>
      <w:r w:rsidRPr="001C0E1B">
        <w:t>.</w:t>
      </w:r>
      <w:r>
        <w:t>4</w:t>
      </w:r>
      <w:r w:rsidRPr="001C0E1B">
        <w:t>.</w:t>
      </w:r>
      <w:r>
        <w:t>2.6</w:t>
      </w:r>
      <w:r w:rsidR="00E74356" w:rsidRPr="0024556C">
        <w:tab/>
      </w:r>
      <w:r w:rsidR="00AF6F67">
        <w:rPr>
          <w:rFonts w:eastAsia="MS Mincho"/>
        </w:rPr>
        <w:t>Void</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54"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4"/>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55" w:name="_Toc383691580"/>
      <w:r w:rsidRPr="001C0E1B">
        <w:t>A.</w:t>
      </w:r>
      <w:r>
        <w:t>14</w:t>
      </w:r>
      <w:r w:rsidRPr="001C0E1B">
        <w:t>.</w:t>
      </w:r>
      <w:r>
        <w:t>4</w:t>
      </w:r>
      <w:r w:rsidRPr="001C0E1B">
        <w:t>.</w:t>
      </w:r>
      <w:r>
        <w:t>3.1.1.1</w:t>
      </w:r>
      <w:r w:rsidR="00E74356" w:rsidRPr="00642A42">
        <w:rPr>
          <w:rFonts w:eastAsia="MS Mincho"/>
        </w:rPr>
        <w:tab/>
        <w:t>Test Purpose and Environment</w:t>
      </w:r>
      <w:bookmarkEnd w:id="55"/>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lastRenderedPageBreak/>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56"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56"/>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lastRenderedPageBreak/>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C2054" w:rsidRPr="007479E8" w14:paraId="52B93036"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E074CF" w14:textId="77777777" w:rsidR="002C2054" w:rsidRPr="007479E8" w:rsidRDefault="002C2054"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EDD961" w14:textId="77777777" w:rsidR="002C2054" w:rsidRPr="007479E8" w:rsidRDefault="002C2054" w:rsidP="005C1D22">
            <w:pPr>
              <w:pStyle w:val="TAH"/>
              <w:rPr>
                <w:lang w:eastAsia="zh-TW"/>
              </w:rPr>
            </w:pPr>
            <w:r w:rsidRPr="007479E8">
              <w:rPr>
                <w:lang w:eastAsia="zh-TW"/>
              </w:rPr>
              <w:t>Description</w:t>
            </w:r>
          </w:p>
        </w:tc>
      </w:tr>
      <w:tr w:rsidR="002C2054" w:rsidRPr="007479E8" w14:paraId="75CA0EB3"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7B5685" w14:textId="77777777" w:rsidR="002C2054" w:rsidRPr="007479E8" w:rsidRDefault="002C2054"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B2EA10" w14:textId="77777777" w:rsidR="002C2054" w:rsidRPr="007479E8" w:rsidRDefault="002C2054"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5460B1B9"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A2CD48" w14:textId="77777777" w:rsidR="002C2054" w:rsidRPr="007479E8" w:rsidRDefault="002C2054"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7AA1E7E" w14:textId="77777777" w:rsidR="002C2054" w:rsidRPr="007479E8" w:rsidRDefault="002C2054"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2F500861"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8EDA0E" w14:textId="2EE3DEB4" w:rsidR="002C2054" w:rsidRPr="007479E8" w:rsidRDefault="002C2054" w:rsidP="005C1D22">
            <w:pPr>
              <w:pStyle w:val="TAN"/>
            </w:pPr>
            <w:r w:rsidRPr="007479E8">
              <w:rPr>
                <w:lang w:eastAsia="zh-TW"/>
              </w:rPr>
              <w:t>Note:</w:t>
            </w:r>
            <w:r w:rsidRPr="007479E8">
              <w:rPr>
                <w:lang w:eastAsia="ko-KR"/>
              </w:rPr>
              <w:tab/>
            </w:r>
            <w:r w:rsidR="0066294F" w:rsidRPr="0088516F">
              <w:rPr>
                <w:lang w:eastAsia="zh-TW"/>
              </w:rPr>
              <w:t xml:space="preserve">If UE supports both NGSO and GSO, the GSO-based test cases can be skipped if the UE passes NGSO-based test cases. </w:t>
            </w:r>
          </w:p>
        </w:tc>
      </w:tr>
    </w:tbl>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lastRenderedPageBreak/>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22"/>
        <w:gridCol w:w="1559"/>
        <w:gridCol w:w="1134"/>
        <w:gridCol w:w="2551"/>
      </w:tblGrid>
      <w:tr w:rsidR="002C2054" w:rsidRPr="00642A42" w14:paraId="32209592"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E6D4AC" w14:textId="77777777" w:rsidR="002C2054" w:rsidRPr="00642A42" w:rsidRDefault="002C2054" w:rsidP="002C2054">
            <w:pPr>
              <w:pStyle w:val="TAH"/>
            </w:pPr>
            <w:r w:rsidRPr="00642A42">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7799E7B" w14:textId="77777777" w:rsidR="002C2054" w:rsidRPr="00642A42" w:rsidRDefault="002C2054" w:rsidP="002C2054">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2FC19FEA" w14:textId="77777777" w:rsidR="002C2054" w:rsidRPr="00642A42" w:rsidRDefault="002C2054" w:rsidP="002C2054">
            <w:pPr>
              <w:pStyle w:val="TAH"/>
              <w:rPr>
                <w:rFonts w:cs="v4.2.0"/>
              </w:rPr>
            </w:pPr>
            <w:r w:rsidRPr="00642A42">
              <w:rPr>
                <w:rFonts w:cs="v4.2.0"/>
              </w:rPr>
              <w:t xml:space="preserve">Cell </w:t>
            </w:r>
            <w:r w:rsidRPr="00642A42">
              <w:rPr>
                <w:rFonts w:cs="v4.2.0" w:hint="eastAsia"/>
                <w:lang w:val="en-US"/>
              </w:rPr>
              <w:t>1</w:t>
            </w:r>
          </w:p>
        </w:tc>
      </w:tr>
      <w:tr w:rsidR="002C2054" w:rsidRPr="00642A42" w14:paraId="4F03F84E"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716D968" w14:textId="77777777" w:rsidR="002C2054" w:rsidRPr="00642A42" w:rsidRDefault="002C2054" w:rsidP="002C2054">
            <w:pPr>
              <w:pStyle w:val="TAL"/>
            </w:pPr>
            <w:r w:rsidRPr="00642A42">
              <w:t>Frequency Range</w:t>
            </w:r>
          </w:p>
        </w:tc>
        <w:tc>
          <w:tcPr>
            <w:tcW w:w="1134" w:type="dxa"/>
            <w:tcBorders>
              <w:top w:val="single" w:sz="4" w:space="0" w:color="auto"/>
              <w:left w:val="single" w:sz="4" w:space="0" w:color="auto"/>
              <w:bottom w:val="single" w:sz="4" w:space="0" w:color="auto"/>
              <w:right w:val="single" w:sz="4" w:space="0" w:color="auto"/>
            </w:tcBorders>
          </w:tcPr>
          <w:p w14:paraId="329F3CA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1E7A725" w14:textId="77777777" w:rsidR="002C2054" w:rsidRPr="00642A42" w:rsidRDefault="002C2054" w:rsidP="002C2054">
            <w:pPr>
              <w:pStyle w:val="TAL"/>
            </w:pPr>
            <w:r w:rsidRPr="00642A42">
              <w:t>FR1</w:t>
            </w:r>
          </w:p>
        </w:tc>
      </w:tr>
      <w:tr w:rsidR="002C2054" w:rsidRPr="00642A42" w14:paraId="5930459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6599536" w14:textId="77777777" w:rsidR="002C2054" w:rsidRPr="00642A42" w:rsidRDefault="002C2054" w:rsidP="002C2054">
            <w:pPr>
              <w:pStyle w:val="TAL"/>
              <w:rPr>
                <w:lang w:eastAsia="ja-JP"/>
              </w:rPr>
            </w:pPr>
            <w:r w:rsidRPr="00642A42">
              <w:t>Duplex mode</w:t>
            </w:r>
          </w:p>
        </w:tc>
        <w:tc>
          <w:tcPr>
            <w:tcW w:w="1559" w:type="dxa"/>
            <w:tcBorders>
              <w:top w:val="single" w:sz="4" w:space="0" w:color="auto"/>
              <w:left w:val="single" w:sz="4" w:space="0" w:color="auto"/>
              <w:bottom w:val="single" w:sz="4" w:space="0" w:color="auto"/>
              <w:right w:val="single" w:sz="4" w:space="0" w:color="auto"/>
            </w:tcBorders>
          </w:tcPr>
          <w:p w14:paraId="15BE2065"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39ED8C1F"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9255B66" w14:textId="77777777" w:rsidR="002C2054" w:rsidRPr="00642A42" w:rsidRDefault="002C2054" w:rsidP="002C2054">
            <w:pPr>
              <w:pStyle w:val="TAL"/>
              <w:rPr>
                <w:rFonts w:cs="Arial"/>
              </w:rPr>
            </w:pPr>
            <w:r w:rsidRPr="00642A42">
              <w:rPr>
                <w:rFonts w:cs="Arial"/>
              </w:rPr>
              <w:t>FDD</w:t>
            </w:r>
          </w:p>
        </w:tc>
      </w:tr>
      <w:tr w:rsidR="002C2054" w:rsidRPr="00642A42" w14:paraId="4355EE5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BEAEDDA" w14:textId="77777777" w:rsidR="002C2054" w:rsidRPr="00642A42" w:rsidRDefault="002C2054" w:rsidP="002C2054">
            <w:pPr>
              <w:pStyle w:val="TAL"/>
            </w:pPr>
            <w:r w:rsidRPr="00642A42">
              <w:t>BW</w:t>
            </w:r>
            <w:r w:rsidRPr="00642A42">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EB393E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bottom w:val="nil"/>
              <w:right w:val="single" w:sz="4" w:space="0" w:color="auto"/>
            </w:tcBorders>
            <w:shd w:val="clear" w:color="auto" w:fill="auto"/>
          </w:tcPr>
          <w:p w14:paraId="7A3E8266"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B1D6FC6" w14:textId="77777777" w:rsidR="002C2054" w:rsidRPr="00642A42" w:rsidRDefault="002C2054" w:rsidP="002C2054">
            <w:pPr>
              <w:pStyle w:val="TAL"/>
              <w:rPr>
                <w:rFonts w:eastAsia="Malgun Gothic" w:cs="Arial"/>
                <w:szCs w:val="18"/>
              </w:rPr>
            </w:pPr>
            <w:r w:rsidRPr="00642A42">
              <w:rPr>
                <w:rFonts w:eastAsia="Malgun Gothic"/>
                <w:szCs w:val="18"/>
              </w:rPr>
              <w:t xml:space="preserve">10 MHz: </w:t>
            </w:r>
            <w:r w:rsidRPr="00642A42">
              <w:rPr>
                <w:rFonts w:eastAsia="Malgun Gothic" w:cs="Arial"/>
                <w:szCs w:val="18"/>
              </w:rPr>
              <w:t>N</w:t>
            </w:r>
            <w:r w:rsidRPr="00642A42">
              <w:rPr>
                <w:rFonts w:eastAsia="Malgun Gothic" w:cs="Arial"/>
                <w:szCs w:val="18"/>
                <w:vertAlign w:val="subscript"/>
              </w:rPr>
              <w:t>RB,c</w:t>
            </w:r>
            <w:r w:rsidRPr="00642A42">
              <w:rPr>
                <w:rFonts w:eastAsia="Malgun Gothic" w:cs="Arial"/>
                <w:szCs w:val="18"/>
              </w:rPr>
              <w:t xml:space="preserve"> = 52</w:t>
            </w:r>
          </w:p>
        </w:tc>
      </w:tr>
      <w:tr w:rsidR="0066294F" w:rsidRPr="00642A42" w14:paraId="6CE088DE"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2670EF2" w14:textId="400257F5" w:rsidR="0066294F" w:rsidRPr="00642A42" w:rsidRDefault="0066294F" w:rsidP="0066294F">
            <w:pPr>
              <w:pStyle w:val="TAL"/>
            </w:pPr>
            <w:r w:rsidRPr="004117FB">
              <w:t>Satellite information</w:t>
            </w:r>
          </w:p>
        </w:tc>
        <w:tc>
          <w:tcPr>
            <w:tcW w:w="1559" w:type="dxa"/>
            <w:tcBorders>
              <w:top w:val="single" w:sz="4" w:space="0" w:color="auto"/>
              <w:left w:val="single" w:sz="4" w:space="0" w:color="auto"/>
              <w:bottom w:val="single" w:sz="4" w:space="0" w:color="auto"/>
              <w:right w:val="single" w:sz="4" w:space="0" w:color="auto"/>
            </w:tcBorders>
          </w:tcPr>
          <w:p w14:paraId="76B53CE4" w14:textId="34F522DA" w:rsidR="0066294F" w:rsidRPr="00642A42" w:rsidRDefault="0066294F" w:rsidP="0066294F">
            <w:pPr>
              <w:pStyle w:val="TAL"/>
            </w:pPr>
            <w:r w:rsidRPr="004117FB">
              <w:t>Config 1</w:t>
            </w:r>
          </w:p>
        </w:tc>
        <w:tc>
          <w:tcPr>
            <w:tcW w:w="1134" w:type="dxa"/>
            <w:tcBorders>
              <w:top w:val="single" w:sz="4" w:space="0" w:color="auto"/>
              <w:left w:val="single" w:sz="4" w:space="0" w:color="auto"/>
              <w:bottom w:val="nil"/>
              <w:right w:val="single" w:sz="4" w:space="0" w:color="auto"/>
            </w:tcBorders>
            <w:shd w:val="clear" w:color="auto" w:fill="auto"/>
          </w:tcPr>
          <w:p w14:paraId="21EDF516"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40E00304" w14:textId="3B46DEA9" w:rsidR="0066294F" w:rsidRPr="00642A42" w:rsidRDefault="0066294F" w:rsidP="0066294F">
            <w:pPr>
              <w:pStyle w:val="TAL"/>
              <w:rPr>
                <w:rFonts w:eastAsia="Malgun Gothic"/>
                <w:szCs w:val="18"/>
              </w:rPr>
            </w:pPr>
            <w:r w:rsidRPr="004117FB">
              <w:rPr>
                <w:rFonts w:eastAsia="Malgun Gothic"/>
                <w:szCs w:val="18"/>
              </w:rPr>
              <w:t>SSC.1</w:t>
            </w:r>
          </w:p>
        </w:tc>
      </w:tr>
      <w:tr w:rsidR="0066294F" w:rsidRPr="00642A42" w14:paraId="232BA37E" w14:textId="77777777" w:rsidTr="00B80568">
        <w:trPr>
          <w:cantSplit/>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AC0D350" w14:textId="77777777" w:rsidR="0066294F" w:rsidRPr="00642A42" w:rsidRDefault="0066294F" w:rsidP="0066294F">
            <w:pPr>
              <w:pStyle w:val="TAL"/>
            </w:pPr>
          </w:p>
        </w:tc>
        <w:tc>
          <w:tcPr>
            <w:tcW w:w="1559" w:type="dxa"/>
            <w:tcBorders>
              <w:top w:val="single" w:sz="4" w:space="0" w:color="auto"/>
              <w:left w:val="single" w:sz="4" w:space="0" w:color="auto"/>
              <w:bottom w:val="single" w:sz="4" w:space="0" w:color="auto"/>
              <w:right w:val="single" w:sz="4" w:space="0" w:color="auto"/>
            </w:tcBorders>
          </w:tcPr>
          <w:p w14:paraId="42775E35" w14:textId="28D8CE97" w:rsidR="0066294F" w:rsidRPr="00642A42" w:rsidRDefault="0066294F" w:rsidP="0066294F">
            <w:pPr>
              <w:pStyle w:val="TAL"/>
            </w:pPr>
            <w:r w:rsidRPr="004117FB">
              <w:t>Config 2</w:t>
            </w:r>
          </w:p>
        </w:tc>
        <w:tc>
          <w:tcPr>
            <w:tcW w:w="1134" w:type="dxa"/>
            <w:tcBorders>
              <w:top w:val="single" w:sz="4" w:space="0" w:color="auto"/>
              <w:left w:val="single" w:sz="4" w:space="0" w:color="auto"/>
              <w:bottom w:val="nil"/>
              <w:right w:val="single" w:sz="4" w:space="0" w:color="auto"/>
            </w:tcBorders>
            <w:shd w:val="clear" w:color="auto" w:fill="auto"/>
          </w:tcPr>
          <w:p w14:paraId="7865EF4B"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7999FA7E" w14:textId="207A3E7D" w:rsidR="0066294F" w:rsidRPr="00642A42" w:rsidRDefault="0066294F" w:rsidP="0066294F">
            <w:pPr>
              <w:pStyle w:val="TAL"/>
              <w:rPr>
                <w:rFonts w:eastAsia="Malgun Gothic"/>
                <w:szCs w:val="18"/>
              </w:rPr>
            </w:pPr>
            <w:r w:rsidRPr="004117FB">
              <w:rPr>
                <w:rFonts w:eastAsia="Malgun Gothic"/>
                <w:szCs w:val="18"/>
              </w:rPr>
              <w:t>SSC.2</w:t>
            </w:r>
          </w:p>
        </w:tc>
      </w:tr>
      <w:tr w:rsidR="002C2054" w:rsidRPr="00642A42" w14:paraId="1958546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024A6C" w14:textId="77777777" w:rsidR="002C2054" w:rsidRPr="00642A42" w:rsidRDefault="002C2054" w:rsidP="002C2054">
            <w:pPr>
              <w:pStyle w:val="TAL"/>
            </w:pPr>
            <w:r w:rsidRPr="00642A42">
              <w:t>Active BWP ID</w:t>
            </w:r>
          </w:p>
        </w:tc>
        <w:tc>
          <w:tcPr>
            <w:tcW w:w="1134" w:type="dxa"/>
            <w:tcBorders>
              <w:top w:val="single" w:sz="4" w:space="0" w:color="auto"/>
              <w:left w:val="single" w:sz="4" w:space="0" w:color="auto"/>
              <w:bottom w:val="single" w:sz="4" w:space="0" w:color="auto"/>
              <w:right w:val="single" w:sz="4" w:space="0" w:color="auto"/>
            </w:tcBorders>
          </w:tcPr>
          <w:p w14:paraId="55EDD61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03B2DCA" w14:textId="77777777" w:rsidR="002C2054" w:rsidRPr="00642A42" w:rsidRDefault="002C2054" w:rsidP="002C2054">
            <w:pPr>
              <w:pStyle w:val="TAL"/>
            </w:pPr>
            <w:r w:rsidRPr="00642A42">
              <w:t>1, 2</w:t>
            </w:r>
          </w:p>
        </w:tc>
      </w:tr>
      <w:tr w:rsidR="002C2054" w:rsidRPr="00642A42" w14:paraId="3BA37A42"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6CAAF232" w14:textId="77777777" w:rsidR="002C2054" w:rsidRPr="00642A42" w:rsidRDefault="002C2054" w:rsidP="002C2054">
            <w:pPr>
              <w:pStyle w:val="TAL"/>
            </w:pPr>
            <w:r w:rsidRPr="00642A42">
              <w:t>Initial DL BWP Configuration</w:t>
            </w:r>
          </w:p>
        </w:tc>
        <w:tc>
          <w:tcPr>
            <w:tcW w:w="1559" w:type="dxa"/>
            <w:tcBorders>
              <w:top w:val="single" w:sz="4" w:space="0" w:color="auto"/>
              <w:left w:val="single" w:sz="4" w:space="0" w:color="auto"/>
              <w:right w:val="single" w:sz="4" w:space="0" w:color="auto"/>
            </w:tcBorders>
          </w:tcPr>
          <w:p w14:paraId="751A4EE3"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D515BDF"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53E21CD" w14:textId="77777777" w:rsidR="002C2054" w:rsidRPr="00642A42" w:rsidRDefault="002C2054" w:rsidP="002C2054">
            <w:pPr>
              <w:pStyle w:val="TAL"/>
            </w:pPr>
            <w:r w:rsidRPr="00642A42">
              <w:t>DLBWP.0.2</w:t>
            </w:r>
            <w:r w:rsidRPr="00642A42">
              <w:rPr>
                <w:rFonts w:cs="Arial"/>
                <w:szCs w:val="18"/>
                <w:vertAlign w:val="superscript"/>
              </w:rPr>
              <w:t xml:space="preserve"> Note 4</w:t>
            </w:r>
          </w:p>
        </w:tc>
      </w:tr>
      <w:tr w:rsidR="002C2054" w:rsidRPr="00642A42" w14:paraId="7126F15B"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09960614" w14:textId="77777777" w:rsidR="002C2054" w:rsidRPr="00642A42" w:rsidRDefault="002C2054" w:rsidP="002C2054">
            <w:pPr>
              <w:pStyle w:val="TAL"/>
            </w:pPr>
            <w:r w:rsidRPr="00642A42">
              <w:t>Active DL BWP-1 Configuration</w:t>
            </w:r>
          </w:p>
        </w:tc>
        <w:tc>
          <w:tcPr>
            <w:tcW w:w="1559" w:type="dxa"/>
            <w:tcBorders>
              <w:top w:val="single" w:sz="4" w:space="0" w:color="auto"/>
              <w:left w:val="single" w:sz="4" w:space="0" w:color="auto"/>
              <w:right w:val="single" w:sz="4" w:space="0" w:color="auto"/>
            </w:tcBorders>
          </w:tcPr>
          <w:p w14:paraId="5B73E769"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8817F30"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6AF91852" w14:textId="77777777" w:rsidR="002C2054" w:rsidRPr="00642A42" w:rsidRDefault="002C2054" w:rsidP="002C2054">
            <w:pPr>
              <w:pStyle w:val="TAL"/>
            </w:pPr>
            <w:r w:rsidRPr="00642A42">
              <w:t>DLBWP.1.1</w:t>
            </w:r>
            <w:r w:rsidRPr="00642A42">
              <w:rPr>
                <w:rFonts w:cs="Arial"/>
                <w:szCs w:val="18"/>
                <w:vertAlign w:val="superscript"/>
              </w:rPr>
              <w:t xml:space="preserve"> Note 4</w:t>
            </w:r>
          </w:p>
        </w:tc>
      </w:tr>
      <w:tr w:rsidR="002C2054" w:rsidRPr="00642A42" w14:paraId="4C18E163" w14:textId="77777777" w:rsidTr="005C1D22">
        <w:trPr>
          <w:cantSplit/>
          <w:trHeight w:val="187"/>
          <w:jc w:val="center"/>
        </w:trPr>
        <w:tc>
          <w:tcPr>
            <w:tcW w:w="2122" w:type="dxa"/>
            <w:gridSpan w:val="2"/>
            <w:tcBorders>
              <w:left w:val="single" w:sz="4" w:space="0" w:color="auto"/>
              <w:right w:val="single" w:sz="4" w:space="0" w:color="auto"/>
            </w:tcBorders>
          </w:tcPr>
          <w:p w14:paraId="7E061BBA" w14:textId="77777777" w:rsidR="002C2054" w:rsidRPr="00642A42" w:rsidRDefault="002C2054" w:rsidP="002C2054">
            <w:pPr>
              <w:pStyle w:val="TAL"/>
            </w:pPr>
            <w:r w:rsidRPr="00642A42">
              <w:t>Active DL BWP-2 Configuration</w:t>
            </w:r>
          </w:p>
        </w:tc>
        <w:tc>
          <w:tcPr>
            <w:tcW w:w="1559" w:type="dxa"/>
            <w:tcBorders>
              <w:top w:val="single" w:sz="4" w:space="0" w:color="auto"/>
              <w:left w:val="single" w:sz="4" w:space="0" w:color="auto"/>
              <w:right w:val="single" w:sz="4" w:space="0" w:color="auto"/>
            </w:tcBorders>
          </w:tcPr>
          <w:p w14:paraId="4B62AF86" w14:textId="77777777" w:rsidR="002C2054" w:rsidRPr="00642A42" w:rsidRDefault="002C2054" w:rsidP="002C2054">
            <w:pPr>
              <w:pStyle w:val="TAL"/>
            </w:pPr>
            <w:r w:rsidRPr="00642A42">
              <w:t>Config 1</w:t>
            </w:r>
            <w:r>
              <w:t>, 2</w:t>
            </w:r>
          </w:p>
        </w:tc>
        <w:tc>
          <w:tcPr>
            <w:tcW w:w="1134" w:type="dxa"/>
            <w:tcBorders>
              <w:left w:val="single" w:sz="4" w:space="0" w:color="auto"/>
              <w:right w:val="single" w:sz="4" w:space="0" w:color="auto"/>
            </w:tcBorders>
          </w:tcPr>
          <w:p w14:paraId="23F47263" w14:textId="77777777" w:rsidR="002C2054" w:rsidRPr="00642A42" w:rsidRDefault="002C2054" w:rsidP="002C2054">
            <w:pPr>
              <w:pStyle w:val="TAC"/>
            </w:pPr>
          </w:p>
        </w:tc>
        <w:tc>
          <w:tcPr>
            <w:tcW w:w="2551" w:type="dxa"/>
            <w:tcBorders>
              <w:left w:val="single" w:sz="4" w:space="0" w:color="auto"/>
              <w:right w:val="single" w:sz="4" w:space="0" w:color="auto"/>
            </w:tcBorders>
          </w:tcPr>
          <w:p w14:paraId="73D4F71C" w14:textId="77777777" w:rsidR="002C2054" w:rsidRPr="00642A42" w:rsidRDefault="002C2054" w:rsidP="002C2054">
            <w:pPr>
              <w:pStyle w:val="TAL"/>
            </w:pPr>
            <w:r w:rsidRPr="00642A42">
              <w:t>DLBWP.1.3</w:t>
            </w:r>
            <w:r w:rsidRPr="00642A42">
              <w:rPr>
                <w:rFonts w:cs="Arial"/>
                <w:szCs w:val="18"/>
                <w:vertAlign w:val="superscript"/>
              </w:rPr>
              <w:t xml:space="preserve"> Note 4</w:t>
            </w:r>
          </w:p>
        </w:tc>
      </w:tr>
      <w:tr w:rsidR="002C2054" w:rsidRPr="00642A42" w14:paraId="794610FF"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718B6250" w14:textId="77777777" w:rsidR="002C2054" w:rsidRPr="00642A42" w:rsidRDefault="002C2054" w:rsidP="002C2054">
            <w:pPr>
              <w:pStyle w:val="TAL"/>
            </w:pPr>
            <w:r w:rsidRPr="00642A42">
              <w:t>Initial UL BWP Configuration</w:t>
            </w:r>
          </w:p>
        </w:tc>
        <w:tc>
          <w:tcPr>
            <w:tcW w:w="1559" w:type="dxa"/>
            <w:tcBorders>
              <w:top w:val="single" w:sz="4" w:space="0" w:color="auto"/>
              <w:left w:val="single" w:sz="4" w:space="0" w:color="auto"/>
              <w:right w:val="single" w:sz="4" w:space="0" w:color="auto"/>
            </w:tcBorders>
          </w:tcPr>
          <w:p w14:paraId="0B477E9E"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50D12813"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2FB2EFB" w14:textId="77777777" w:rsidR="002C2054" w:rsidRPr="00642A42" w:rsidRDefault="002C2054" w:rsidP="002C2054">
            <w:pPr>
              <w:pStyle w:val="TAL"/>
              <w:rPr>
                <w:rFonts w:eastAsia="SimSun" w:cs="Arial"/>
                <w:szCs w:val="16"/>
              </w:rPr>
            </w:pPr>
            <w:r w:rsidRPr="00642A42">
              <w:t>ULBWP.0.2</w:t>
            </w:r>
            <w:r w:rsidRPr="00642A42">
              <w:rPr>
                <w:rFonts w:cs="Arial"/>
                <w:szCs w:val="18"/>
                <w:vertAlign w:val="superscript"/>
              </w:rPr>
              <w:t xml:space="preserve"> Note 4</w:t>
            </w:r>
          </w:p>
        </w:tc>
      </w:tr>
      <w:tr w:rsidR="002C2054" w:rsidRPr="00642A42" w14:paraId="7EE88ABE"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1007013A" w14:textId="77777777" w:rsidR="002C2054" w:rsidRPr="00642A42" w:rsidRDefault="002C2054" w:rsidP="002C2054">
            <w:pPr>
              <w:pStyle w:val="TAL"/>
            </w:pPr>
            <w:r w:rsidRPr="00642A42">
              <w:t>Active UL BWP-1 Configuration</w:t>
            </w:r>
          </w:p>
        </w:tc>
        <w:tc>
          <w:tcPr>
            <w:tcW w:w="1559" w:type="dxa"/>
            <w:tcBorders>
              <w:top w:val="single" w:sz="4" w:space="0" w:color="auto"/>
              <w:left w:val="single" w:sz="4" w:space="0" w:color="auto"/>
              <w:right w:val="single" w:sz="4" w:space="0" w:color="auto"/>
            </w:tcBorders>
          </w:tcPr>
          <w:p w14:paraId="77C6B88D"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1DA2F90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10393D12" w14:textId="77777777" w:rsidR="002C2054" w:rsidRPr="00642A42" w:rsidRDefault="002C2054" w:rsidP="002C2054">
            <w:pPr>
              <w:pStyle w:val="TAL"/>
              <w:rPr>
                <w:rFonts w:eastAsia="SimSun" w:cs="Arial"/>
                <w:szCs w:val="16"/>
              </w:rPr>
            </w:pPr>
            <w:r w:rsidRPr="00642A42">
              <w:t>ULBWP.1.1</w:t>
            </w:r>
            <w:r w:rsidRPr="00642A42">
              <w:rPr>
                <w:rFonts w:cs="Arial"/>
                <w:szCs w:val="18"/>
                <w:vertAlign w:val="superscript"/>
              </w:rPr>
              <w:t xml:space="preserve"> Note 4</w:t>
            </w:r>
          </w:p>
        </w:tc>
      </w:tr>
      <w:tr w:rsidR="002C2054" w:rsidRPr="00642A42" w14:paraId="40EEB63E"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3A1F857F" w14:textId="77777777" w:rsidR="002C2054" w:rsidRPr="00642A42" w:rsidRDefault="002C2054" w:rsidP="002C2054">
            <w:pPr>
              <w:pStyle w:val="TAL"/>
            </w:pPr>
            <w:r w:rsidRPr="00642A42">
              <w:t>Active UL BWP-2 Configuration</w:t>
            </w:r>
          </w:p>
        </w:tc>
        <w:tc>
          <w:tcPr>
            <w:tcW w:w="1559" w:type="dxa"/>
            <w:tcBorders>
              <w:top w:val="single" w:sz="4" w:space="0" w:color="auto"/>
              <w:left w:val="single" w:sz="4" w:space="0" w:color="auto"/>
              <w:right w:val="single" w:sz="4" w:space="0" w:color="auto"/>
            </w:tcBorders>
          </w:tcPr>
          <w:p w14:paraId="66513752"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C42AF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4B222D3" w14:textId="77777777" w:rsidR="002C2054" w:rsidRPr="00642A42" w:rsidRDefault="002C2054" w:rsidP="002C2054">
            <w:pPr>
              <w:pStyle w:val="TAL"/>
              <w:rPr>
                <w:rFonts w:eastAsia="SimSun" w:cs="Arial"/>
                <w:szCs w:val="16"/>
              </w:rPr>
            </w:pPr>
            <w:r w:rsidRPr="00642A42">
              <w:t>N/A</w:t>
            </w:r>
          </w:p>
        </w:tc>
      </w:tr>
      <w:tr w:rsidR="002C2054" w:rsidRPr="00642A42" w14:paraId="4E14D3ED"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D24E34" w14:textId="77777777" w:rsidR="002C2054" w:rsidRPr="00642A42" w:rsidRDefault="002C2054" w:rsidP="002C2054">
            <w:pPr>
              <w:pStyle w:val="TAL"/>
            </w:pPr>
            <w:r w:rsidRPr="00642A42">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F0EE706"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C1AB9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5E1AF74" w14:textId="77777777" w:rsidR="002C2054" w:rsidRPr="00642A42" w:rsidRDefault="002C2054" w:rsidP="002C2054">
            <w:pPr>
              <w:pStyle w:val="TAL"/>
              <w:rPr>
                <w:rFonts w:eastAsia="SimSun" w:cs="Arial"/>
                <w:szCs w:val="16"/>
              </w:rPr>
            </w:pPr>
            <w:r w:rsidRPr="00642A42">
              <w:rPr>
                <w:rFonts w:eastAsia="SimSun" w:cs="Arial"/>
                <w:szCs w:val="16"/>
              </w:rPr>
              <w:t>SR.1.1 FDD</w:t>
            </w:r>
          </w:p>
        </w:tc>
      </w:tr>
      <w:tr w:rsidR="002C2054" w:rsidRPr="00642A42" w14:paraId="0297273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012FC53" w14:textId="77777777" w:rsidR="002C2054" w:rsidRPr="00642A42" w:rsidRDefault="002C2054" w:rsidP="002C2054">
            <w:pPr>
              <w:pStyle w:val="TAL"/>
            </w:pPr>
            <w:r w:rsidRPr="00642A42">
              <w:t>RMSI CORESET parameters</w:t>
            </w:r>
          </w:p>
        </w:tc>
        <w:tc>
          <w:tcPr>
            <w:tcW w:w="1559" w:type="dxa"/>
            <w:tcBorders>
              <w:top w:val="single" w:sz="4" w:space="0" w:color="auto"/>
              <w:left w:val="single" w:sz="4" w:space="0" w:color="auto"/>
              <w:bottom w:val="single" w:sz="4" w:space="0" w:color="auto"/>
              <w:right w:val="single" w:sz="4" w:space="0" w:color="auto"/>
            </w:tcBorders>
          </w:tcPr>
          <w:p w14:paraId="4366ABB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D70BE2"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8EFCCF8" w14:textId="77777777" w:rsidR="002C2054" w:rsidRPr="00642A42" w:rsidRDefault="002C2054" w:rsidP="002C2054">
            <w:pPr>
              <w:pStyle w:val="TAL"/>
              <w:rPr>
                <w:rFonts w:eastAsia="SimSun" w:cs="Arial"/>
                <w:szCs w:val="16"/>
              </w:rPr>
            </w:pPr>
            <w:r w:rsidRPr="00642A42">
              <w:rPr>
                <w:rFonts w:eastAsia="SimSun" w:cs="Arial"/>
                <w:szCs w:val="16"/>
              </w:rPr>
              <w:t>CR.1.1 FDD</w:t>
            </w:r>
          </w:p>
        </w:tc>
      </w:tr>
      <w:tr w:rsidR="002C2054" w:rsidRPr="00642A42" w14:paraId="3DA0C98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BC7B8F3" w14:textId="77777777" w:rsidR="002C2054" w:rsidRPr="00642A42" w:rsidRDefault="002C2054" w:rsidP="002C2054">
            <w:pPr>
              <w:pStyle w:val="TAL"/>
            </w:pPr>
            <w:r w:rsidRPr="00642A42">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380F31EC"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FB0E04"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F557CC7" w14:textId="77777777" w:rsidR="002C2054" w:rsidRPr="00642A42" w:rsidRDefault="002C2054" w:rsidP="002C2054">
            <w:pPr>
              <w:pStyle w:val="TAL"/>
              <w:rPr>
                <w:rFonts w:eastAsia="SimSun" w:cs="Arial"/>
                <w:szCs w:val="16"/>
              </w:rPr>
            </w:pPr>
            <w:r w:rsidRPr="00642A42">
              <w:rPr>
                <w:rFonts w:cs="Arial"/>
                <w:szCs w:val="16"/>
                <w:lang w:val="en-US"/>
              </w:rPr>
              <w:t>CCR.1.2 FDD</w:t>
            </w:r>
          </w:p>
        </w:tc>
      </w:tr>
      <w:tr w:rsidR="002C2054" w:rsidRPr="00642A42" w14:paraId="64EFCE43" w14:textId="77777777" w:rsidTr="005C1D22">
        <w:trPr>
          <w:cantSplit/>
          <w:trHeight w:val="187"/>
          <w:jc w:val="center"/>
        </w:trPr>
        <w:tc>
          <w:tcPr>
            <w:tcW w:w="3681" w:type="dxa"/>
            <w:gridSpan w:val="3"/>
            <w:tcBorders>
              <w:left w:val="single" w:sz="4" w:space="0" w:color="auto"/>
              <w:bottom w:val="single" w:sz="4" w:space="0" w:color="auto"/>
              <w:right w:val="single" w:sz="4" w:space="0" w:color="auto"/>
            </w:tcBorders>
          </w:tcPr>
          <w:p w14:paraId="5C5FA418" w14:textId="77777777" w:rsidR="002C2054" w:rsidRPr="00642A42" w:rsidRDefault="002C2054" w:rsidP="002C2054">
            <w:pPr>
              <w:pStyle w:val="TAL"/>
            </w:pPr>
            <w:r w:rsidRPr="00642A42">
              <w:rPr>
                <w:bCs/>
              </w:rPr>
              <w:t>OCNG Patterns</w:t>
            </w:r>
          </w:p>
        </w:tc>
        <w:tc>
          <w:tcPr>
            <w:tcW w:w="1134" w:type="dxa"/>
            <w:tcBorders>
              <w:left w:val="single" w:sz="4" w:space="0" w:color="auto"/>
              <w:bottom w:val="single" w:sz="4" w:space="0" w:color="auto"/>
              <w:right w:val="single" w:sz="4" w:space="0" w:color="auto"/>
            </w:tcBorders>
          </w:tcPr>
          <w:p w14:paraId="5C27101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A07D32" w14:textId="77777777" w:rsidR="002C2054" w:rsidRPr="00642A42" w:rsidRDefault="002C2054" w:rsidP="002C2054">
            <w:pPr>
              <w:pStyle w:val="TAL"/>
              <w:rPr>
                <w:rFonts w:cs="Arial"/>
              </w:rPr>
            </w:pPr>
            <w:r w:rsidRPr="00642A42">
              <w:rPr>
                <w:rFonts w:eastAsia="SimSun" w:cs="Arial"/>
                <w:szCs w:val="16"/>
              </w:rPr>
              <w:t>OP.1</w:t>
            </w:r>
          </w:p>
        </w:tc>
      </w:tr>
      <w:tr w:rsidR="002C2054" w:rsidRPr="00642A42" w14:paraId="5F70A15E"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C8DE25" w14:textId="77777777" w:rsidR="002C2054" w:rsidRPr="00642A42" w:rsidRDefault="002C2054" w:rsidP="002C2054">
            <w:pPr>
              <w:pStyle w:val="TAL"/>
              <w:rPr>
                <w:bCs/>
              </w:rPr>
            </w:pPr>
            <w:r w:rsidRPr="00642A42">
              <w:rPr>
                <w:bCs/>
              </w:rPr>
              <w:t>SSB Configuration</w:t>
            </w:r>
          </w:p>
        </w:tc>
        <w:tc>
          <w:tcPr>
            <w:tcW w:w="1559" w:type="dxa"/>
            <w:tcBorders>
              <w:top w:val="single" w:sz="4" w:space="0" w:color="auto"/>
              <w:left w:val="single" w:sz="4" w:space="0" w:color="auto"/>
              <w:bottom w:val="single" w:sz="4" w:space="0" w:color="auto"/>
              <w:right w:val="single" w:sz="4" w:space="0" w:color="auto"/>
            </w:tcBorders>
          </w:tcPr>
          <w:p w14:paraId="5AFF0A4E"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053B3C8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C8D2FD3" w14:textId="77777777" w:rsidR="002C2054" w:rsidRPr="00642A42" w:rsidRDefault="002C2054" w:rsidP="002C2054">
            <w:pPr>
              <w:pStyle w:val="TAL"/>
              <w:rPr>
                <w:rFonts w:eastAsia="SimSun" w:cs="Arial"/>
                <w:szCs w:val="16"/>
              </w:rPr>
            </w:pPr>
            <w:r w:rsidRPr="00642A42">
              <w:rPr>
                <w:rFonts w:eastAsia="SimSun" w:cs="Arial"/>
                <w:szCs w:val="16"/>
              </w:rPr>
              <w:t>SSB.1 FR1</w:t>
            </w:r>
          </w:p>
        </w:tc>
      </w:tr>
      <w:tr w:rsidR="002C2054" w:rsidRPr="00642A42" w14:paraId="2F8C5B3A" w14:textId="77777777" w:rsidTr="005C1D22">
        <w:trPr>
          <w:cantSplit/>
          <w:trHeight w:val="187"/>
          <w:jc w:val="center"/>
        </w:trPr>
        <w:tc>
          <w:tcPr>
            <w:tcW w:w="2122" w:type="dxa"/>
            <w:gridSpan w:val="2"/>
            <w:tcBorders>
              <w:left w:val="single" w:sz="4" w:space="0" w:color="auto"/>
              <w:right w:val="single" w:sz="4" w:space="0" w:color="auto"/>
            </w:tcBorders>
          </w:tcPr>
          <w:p w14:paraId="7EEB8CAE" w14:textId="77777777" w:rsidR="002C2054" w:rsidRPr="00642A42" w:rsidRDefault="002C2054" w:rsidP="002C2054">
            <w:pPr>
              <w:pStyle w:val="TAL"/>
              <w:rPr>
                <w:bCs/>
              </w:rPr>
            </w:pPr>
            <w:r w:rsidRPr="00642A4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D80E0E1"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443FE05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8E6A2E" w14:textId="77777777" w:rsidR="002C2054" w:rsidRPr="00642A42" w:rsidRDefault="002C2054" w:rsidP="002C2054">
            <w:pPr>
              <w:pStyle w:val="TAL"/>
              <w:rPr>
                <w:rFonts w:eastAsia="SimSun" w:cs="Arial"/>
                <w:szCs w:val="16"/>
              </w:rPr>
            </w:pPr>
            <w:r w:rsidRPr="00642A42">
              <w:rPr>
                <w:rFonts w:eastAsia="SimSun" w:cs="Arial"/>
                <w:szCs w:val="16"/>
              </w:rPr>
              <w:t xml:space="preserve">SMTC.1 </w:t>
            </w:r>
          </w:p>
        </w:tc>
      </w:tr>
      <w:tr w:rsidR="002C2054" w:rsidRPr="00642A42" w14:paraId="27993C2D"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9484DB" w14:textId="77777777" w:rsidR="002C2054" w:rsidRPr="00642A42" w:rsidRDefault="002C2054" w:rsidP="002C2054">
            <w:pPr>
              <w:pStyle w:val="TAL"/>
            </w:pPr>
            <w:r w:rsidRPr="00642A4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AB995A7"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3CAF2E8A" w14:textId="77777777" w:rsidR="002C2054" w:rsidRPr="00642A42" w:rsidRDefault="002C2054" w:rsidP="002C2054">
            <w:pPr>
              <w:pStyle w:val="TAL"/>
              <w:rPr>
                <w:rFonts w:cs="Arial"/>
              </w:rPr>
            </w:pPr>
            <w:r w:rsidRPr="00642A42">
              <w:rPr>
                <w:rFonts w:cs="Arial"/>
              </w:rPr>
              <w:t>1x2 Low</w:t>
            </w:r>
          </w:p>
        </w:tc>
      </w:tr>
      <w:tr w:rsidR="002C2054" w:rsidRPr="00642A42" w14:paraId="1E64EAC6" w14:textId="77777777" w:rsidTr="005C1D22">
        <w:trPr>
          <w:cantSplit/>
          <w:trHeight w:val="187"/>
          <w:jc w:val="center"/>
        </w:trPr>
        <w:tc>
          <w:tcPr>
            <w:tcW w:w="2100" w:type="dxa"/>
            <w:tcBorders>
              <w:top w:val="single" w:sz="4" w:space="0" w:color="auto"/>
              <w:left w:val="single" w:sz="4" w:space="0" w:color="auto"/>
              <w:bottom w:val="nil"/>
              <w:right w:val="single" w:sz="4" w:space="0" w:color="auto"/>
            </w:tcBorders>
            <w:shd w:val="clear" w:color="auto" w:fill="auto"/>
          </w:tcPr>
          <w:p w14:paraId="3CA64E3C" w14:textId="77777777" w:rsidR="002C2054" w:rsidRPr="00642A42" w:rsidRDefault="002C2054" w:rsidP="002C2054">
            <w:pPr>
              <w:pStyle w:val="TAL"/>
              <w:rPr>
                <w:bCs/>
              </w:rPr>
            </w:pPr>
            <w:r w:rsidRPr="00642A42">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3141D00" w14:textId="77777777" w:rsidR="002C2054" w:rsidRPr="00642A42" w:rsidRDefault="002C2054" w:rsidP="002C2054">
            <w:pPr>
              <w:pStyle w:val="TAL"/>
              <w:rPr>
                <w:bCs/>
              </w:rPr>
            </w:pPr>
            <w:r w:rsidRPr="00642A42">
              <w:t>Config</w:t>
            </w:r>
            <w:r w:rsidRPr="00642A42">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5A97499"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10EAE521" w14:textId="77777777" w:rsidR="002C2054" w:rsidRPr="00642A42" w:rsidRDefault="002C2054" w:rsidP="002C2054">
            <w:pPr>
              <w:pStyle w:val="TAL"/>
              <w:rPr>
                <w:rFonts w:cs="Arial"/>
              </w:rPr>
            </w:pPr>
            <w:r w:rsidRPr="00642A42">
              <w:rPr>
                <w:szCs w:val="18"/>
              </w:rPr>
              <w:t>TRS.1.1 FDD</w:t>
            </w:r>
          </w:p>
        </w:tc>
      </w:tr>
      <w:tr w:rsidR="002C2054" w:rsidRPr="00642A42" w14:paraId="399543D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8F61DB" w14:textId="77777777" w:rsidR="002C2054" w:rsidRPr="00642A42" w:rsidRDefault="002C2054" w:rsidP="002C2054">
            <w:pPr>
              <w:pStyle w:val="TAL"/>
            </w:pPr>
            <w:r w:rsidRPr="00642A4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7A9E3AE"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nil"/>
              <w:right w:val="single" w:sz="4" w:space="0" w:color="auto"/>
            </w:tcBorders>
            <w:shd w:val="clear" w:color="auto" w:fill="auto"/>
          </w:tcPr>
          <w:p w14:paraId="0B904AE1" w14:textId="77777777" w:rsidR="002C2054" w:rsidRPr="00642A42" w:rsidRDefault="002C2054" w:rsidP="002C2054">
            <w:pPr>
              <w:pStyle w:val="TAL"/>
            </w:pPr>
            <w:r w:rsidRPr="00642A42">
              <w:t>0</w:t>
            </w:r>
          </w:p>
        </w:tc>
      </w:tr>
      <w:tr w:rsidR="002C2054" w:rsidRPr="00642A42" w14:paraId="6320507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58B8D2" w14:textId="77777777" w:rsidR="002C2054" w:rsidRPr="00642A42" w:rsidRDefault="002C2054" w:rsidP="002C2054">
            <w:pPr>
              <w:pStyle w:val="TAL"/>
            </w:pPr>
            <w:r w:rsidRPr="00642A4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B713BA"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67C8C54" w14:textId="77777777" w:rsidR="002C2054" w:rsidRPr="00642A42" w:rsidRDefault="002C2054" w:rsidP="002C2054">
            <w:pPr>
              <w:pStyle w:val="TAL"/>
            </w:pPr>
          </w:p>
        </w:tc>
      </w:tr>
      <w:tr w:rsidR="002C2054" w:rsidRPr="00642A42" w14:paraId="39D9875C"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BC299E" w14:textId="77777777" w:rsidR="002C2054" w:rsidRPr="00642A42" w:rsidRDefault="002C2054" w:rsidP="002C2054">
            <w:pPr>
              <w:pStyle w:val="TAL"/>
            </w:pPr>
            <w:r w:rsidRPr="00642A4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956F4F"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69DC0C87" w14:textId="77777777" w:rsidR="002C2054" w:rsidRPr="00642A42" w:rsidRDefault="002C2054" w:rsidP="002C2054">
            <w:pPr>
              <w:pStyle w:val="TAL"/>
            </w:pPr>
          </w:p>
        </w:tc>
      </w:tr>
      <w:tr w:rsidR="002C2054" w:rsidRPr="00642A42" w14:paraId="5900C7E7"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2AB8F9" w14:textId="77777777" w:rsidR="002C2054" w:rsidRPr="00642A42" w:rsidRDefault="002C2054" w:rsidP="002C2054">
            <w:pPr>
              <w:pStyle w:val="TAL"/>
            </w:pPr>
            <w:r w:rsidRPr="00642A4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7071F85"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5750FCD8" w14:textId="77777777" w:rsidR="002C2054" w:rsidRPr="00642A42" w:rsidRDefault="002C2054" w:rsidP="002C2054">
            <w:pPr>
              <w:pStyle w:val="TAL"/>
            </w:pPr>
          </w:p>
        </w:tc>
      </w:tr>
      <w:tr w:rsidR="002C2054" w:rsidRPr="00642A42" w14:paraId="7078BDE7"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E01D62B" w14:textId="77777777" w:rsidR="002C2054" w:rsidRPr="00642A42" w:rsidRDefault="002C2054" w:rsidP="002C2054">
            <w:pPr>
              <w:pStyle w:val="TAL"/>
            </w:pPr>
            <w:r w:rsidRPr="00642A4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781DCA6"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BFAD2E0" w14:textId="77777777" w:rsidR="002C2054" w:rsidRPr="00642A42" w:rsidRDefault="002C2054" w:rsidP="002C2054">
            <w:pPr>
              <w:pStyle w:val="TAL"/>
            </w:pPr>
          </w:p>
        </w:tc>
      </w:tr>
      <w:tr w:rsidR="002C2054" w:rsidRPr="00642A42" w14:paraId="4B97CC30"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1A41A6" w14:textId="77777777" w:rsidR="002C2054" w:rsidRPr="00642A42" w:rsidRDefault="002C2054" w:rsidP="002C2054">
            <w:pPr>
              <w:pStyle w:val="TAL"/>
            </w:pPr>
            <w:r w:rsidRPr="00642A4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556B87"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50AD4F0" w14:textId="77777777" w:rsidR="002C2054" w:rsidRPr="00642A42" w:rsidRDefault="002C2054" w:rsidP="002C2054">
            <w:pPr>
              <w:pStyle w:val="TAL"/>
            </w:pPr>
          </w:p>
        </w:tc>
      </w:tr>
      <w:tr w:rsidR="002C2054" w:rsidRPr="00642A42" w14:paraId="24D7B3E5"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98119F1" w14:textId="77777777" w:rsidR="002C2054" w:rsidRPr="00642A42" w:rsidRDefault="002C2054" w:rsidP="002C2054">
            <w:pPr>
              <w:pStyle w:val="TAL"/>
            </w:pPr>
            <w:r w:rsidRPr="00642A4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CCF77D"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A3F2E15" w14:textId="77777777" w:rsidR="002C2054" w:rsidRPr="00642A42" w:rsidRDefault="002C2054" w:rsidP="002C2054">
            <w:pPr>
              <w:pStyle w:val="TAL"/>
            </w:pPr>
          </w:p>
        </w:tc>
      </w:tr>
      <w:tr w:rsidR="002C2054" w:rsidRPr="00642A42" w14:paraId="1E4129EC"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21D30FC" w14:textId="77777777" w:rsidR="002C2054" w:rsidRPr="00642A42" w:rsidRDefault="002C2054" w:rsidP="002C2054">
            <w:pPr>
              <w:pStyle w:val="TAL"/>
            </w:pPr>
            <w:r w:rsidRPr="00642A4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ECF064"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00CEF2B1" w14:textId="77777777" w:rsidR="002C2054" w:rsidRPr="00642A42" w:rsidRDefault="002C2054" w:rsidP="002C2054">
            <w:pPr>
              <w:pStyle w:val="TAL"/>
            </w:pPr>
          </w:p>
        </w:tc>
      </w:tr>
      <w:tr w:rsidR="002C2054" w:rsidRPr="00642A42" w14:paraId="4C067F92"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F2105C" w14:textId="77777777" w:rsidR="002C2054" w:rsidRPr="00642A42" w:rsidRDefault="002C2054" w:rsidP="002C2054">
            <w:pPr>
              <w:pStyle w:val="TAL"/>
            </w:pPr>
            <w:r w:rsidRPr="00642A4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6A85A9" w14:textId="77777777" w:rsidR="002C2054" w:rsidRPr="00642A42" w:rsidRDefault="002C2054" w:rsidP="002C2054">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296534D" w14:textId="77777777" w:rsidR="002C2054" w:rsidRPr="00642A42" w:rsidRDefault="002C2054" w:rsidP="002C2054">
            <w:pPr>
              <w:pStyle w:val="TAL"/>
              <w:rPr>
                <w:rFonts w:cs="Arial"/>
                <w:szCs w:val="16"/>
                <w:lang w:eastAsia="ja-JP"/>
              </w:rPr>
            </w:pPr>
          </w:p>
        </w:tc>
      </w:tr>
      <w:tr w:rsidR="002C2054" w:rsidRPr="00642A42" w14:paraId="4AD0039A"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058F2A2"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559" w:type="dxa"/>
            <w:tcBorders>
              <w:top w:val="single" w:sz="4" w:space="0" w:color="auto"/>
              <w:left w:val="single" w:sz="4" w:space="0" w:color="auto"/>
              <w:right w:val="single" w:sz="4" w:space="0" w:color="auto"/>
            </w:tcBorders>
          </w:tcPr>
          <w:p w14:paraId="5F610E9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979734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bottom w:val="single" w:sz="4" w:space="0" w:color="auto"/>
              <w:right w:val="single" w:sz="4" w:space="0" w:color="auto"/>
            </w:tcBorders>
            <w:hideMark/>
          </w:tcPr>
          <w:p w14:paraId="33472129" w14:textId="77777777" w:rsidR="002C2054" w:rsidRPr="00642A42" w:rsidRDefault="002C2054" w:rsidP="002C2054">
            <w:pPr>
              <w:pStyle w:val="TAL"/>
              <w:rPr>
                <w:rFonts w:cs="Arial"/>
              </w:rPr>
            </w:pPr>
            <w:r w:rsidRPr="00642A42">
              <w:rPr>
                <w:rFonts w:cs="Arial"/>
              </w:rPr>
              <w:t>-104</w:t>
            </w:r>
          </w:p>
        </w:tc>
      </w:tr>
      <w:tr w:rsidR="002C2054" w:rsidRPr="00642A42" w14:paraId="0FE1CCEE" w14:textId="77777777" w:rsidTr="005C1D22">
        <w:trPr>
          <w:cantSplit/>
          <w:trHeight w:val="187"/>
          <w:jc w:val="center"/>
        </w:trPr>
        <w:tc>
          <w:tcPr>
            <w:tcW w:w="3681" w:type="dxa"/>
            <w:gridSpan w:val="3"/>
            <w:tcBorders>
              <w:top w:val="single" w:sz="4" w:space="0" w:color="auto"/>
              <w:left w:val="single" w:sz="4" w:space="0" w:color="auto"/>
              <w:right w:val="single" w:sz="4" w:space="0" w:color="auto"/>
            </w:tcBorders>
          </w:tcPr>
          <w:p w14:paraId="2926FF64"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8206E00" w14:textId="77777777" w:rsidR="002C2054" w:rsidRPr="00642A42" w:rsidRDefault="002C2054" w:rsidP="002C2054">
            <w:pPr>
              <w:pStyle w:val="TAC"/>
            </w:pPr>
            <w:r w:rsidRPr="00642A42">
              <w:t>dBm/15kHz</w:t>
            </w:r>
          </w:p>
        </w:tc>
        <w:tc>
          <w:tcPr>
            <w:tcW w:w="2551" w:type="dxa"/>
            <w:tcBorders>
              <w:top w:val="single" w:sz="4" w:space="0" w:color="auto"/>
              <w:left w:val="single" w:sz="4" w:space="0" w:color="auto"/>
              <w:right w:val="single" w:sz="4" w:space="0" w:color="auto"/>
            </w:tcBorders>
          </w:tcPr>
          <w:p w14:paraId="6F28EB8F" w14:textId="77777777" w:rsidR="002C2054" w:rsidRPr="00642A42" w:rsidRDefault="002C2054" w:rsidP="002C2054">
            <w:pPr>
              <w:pStyle w:val="TAL"/>
            </w:pPr>
            <w:r w:rsidRPr="00642A42">
              <w:rPr>
                <w:rFonts w:cs="Arial"/>
              </w:rPr>
              <w:t>-104</w:t>
            </w:r>
          </w:p>
        </w:tc>
      </w:tr>
      <w:tr w:rsidR="002C2054" w:rsidRPr="00642A42" w14:paraId="625EBD64"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7F833A" w14:textId="77777777" w:rsidR="002C2054" w:rsidRPr="00642A42" w:rsidRDefault="002C2054" w:rsidP="002C2054">
            <w:pPr>
              <w:pStyle w:val="TAL"/>
            </w:pPr>
            <w:r w:rsidRPr="00642A42">
              <w:t>SS-RSRP</w:t>
            </w:r>
            <w:r w:rsidRPr="00642A4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ADA2DD4"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F1CC4C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right w:val="single" w:sz="4" w:space="0" w:color="auto"/>
            </w:tcBorders>
          </w:tcPr>
          <w:p w14:paraId="3DB4F66E" w14:textId="77777777" w:rsidR="002C2054" w:rsidRPr="00642A42" w:rsidRDefault="002C2054" w:rsidP="002C2054">
            <w:pPr>
              <w:pStyle w:val="TAL"/>
            </w:pPr>
            <w:r w:rsidRPr="00642A42">
              <w:t>-87</w:t>
            </w:r>
          </w:p>
        </w:tc>
      </w:tr>
      <w:tr w:rsidR="002C2054" w:rsidRPr="00642A42" w14:paraId="7288434A"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7948097" w14:textId="77777777" w:rsidR="002C2054" w:rsidRPr="00642A42" w:rsidRDefault="002C2054" w:rsidP="002C2054">
            <w:pPr>
              <w:pStyle w:val="TAL"/>
            </w:pPr>
            <w:r w:rsidRPr="00642A42">
              <w:t>Ê</w:t>
            </w:r>
            <w:r w:rsidRPr="00642A42">
              <w:rPr>
                <w:vertAlign w:val="subscript"/>
              </w:rPr>
              <w:t>s</w:t>
            </w:r>
            <w:r w:rsidRPr="00642A42">
              <w:t>/I</w:t>
            </w:r>
            <w:r w:rsidRPr="00642A4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1603D6"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hideMark/>
          </w:tcPr>
          <w:p w14:paraId="329E008F" w14:textId="77777777" w:rsidR="002C2054" w:rsidRPr="00642A42" w:rsidRDefault="002C2054" w:rsidP="002C2054">
            <w:pPr>
              <w:pStyle w:val="TAL"/>
              <w:rPr>
                <w:rFonts w:cs="Arial"/>
              </w:rPr>
            </w:pPr>
            <w:r w:rsidRPr="00642A42">
              <w:rPr>
                <w:rFonts w:cs="Arial"/>
              </w:rPr>
              <w:t>17</w:t>
            </w:r>
          </w:p>
        </w:tc>
      </w:tr>
      <w:tr w:rsidR="002C2054" w:rsidRPr="00642A42" w14:paraId="13966A21"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08A69D0" w14:textId="77777777" w:rsidR="002C2054" w:rsidRPr="00642A42" w:rsidRDefault="002C2054" w:rsidP="002C2054">
            <w:pPr>
              <w:pStyle w:val="TAL"/>
            </w:pPr>
            <w:r w:rsidRPr="00642A42">
              <w:t>Ê</w:t>
            </w:r>
            <w:r w:rsidRPr="00642A42">
              <w:rPr>
                <w:vertAlign w:val="subscript"/>
              </w:rPr>
              <w:t>s</w:t>
            </w:r>
            <w:r w:rsidRPr="00642A42">
              <w:t>/N</w:t>
            </w:r>
            <w:r w:rsidRPr="00642A4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0A3B30"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tcPr>
          <w:p w14:paraId="688D6632" w14:textId="77777777" w:rsidR="002C2054" w:rsidRPr="00642A42" w:rsidRDefault="002C2054" w:rsidP="002C2054">
            <w:pPr>
              <w:pStyle w:val="TAL"/>
              <w:rPr>
                <w:rFonts w:cs="Arial"/>
              </w:rPr>
            </w:pPr>
            <w:r w:rsidRPr="00642A42">
              <w:rPr>
                <w:rFonts w:cs="Arial"/>
              </w:rPr>
              <w:t>17</w:t>
            </w:r>
          </w:p>
        </w:tc>
      </w:tr>
      <w:tr w:rsidR="002C2054" w:rsidRPr="00642A42" w14:paraId="045E16D8"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721EED" w14:textId="77777777" w:rsidR="002C2054" w:rsidRPr="00642A42" w:rsidRDefault="002C2054" w:rsidP="002C2054">
            <w:pPr>
              <w:pStyle w:val="TAL"/>
            </w:pPr>
            <w:r w:rsidRPr="00642A42">
              <w:t>Io</w:t>
            </w:r>
            <w:r w:rsidRPr="00642A42">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11920A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0C063CC6" w14:textId="77777777" w:rsidR="002C2054" w:rsidRPr="00642A42" w:rsidRDefault="002C2054" w:rsidP="002C2054">
            <w:pPr>
              <w:pStyle w:val="TAC"/>
            </w:pPr>
            <w:r w:rsidRPr="00642A42">
              <w:t>dBm/</w:t>
            </w:r>
          </w:p>
          <w:p w14:paraId="665641CF" w14:textId="77777777" w:rsidR="002C2054" w:rsidRPr="00642A42" w:rsidRDefault="002C2054" w:rsidP="002C2054">
            <w:pPr>
              <w:pStyle w:val="TAC"/>
            </w:pPr>
            <w:r w:rsidRPr="00642A42">
              <w:t>9.36MHz</w:t>
            </w:r>
          </w:p>
        </w:tc>
        <w:tc>
          <w:tcPr>
            <w:tcW w:w="2551" w:type="dxa"/>
            <w:tcBorders>
              <w:top w:val="single" w:sz="4" w:space="0" w:color="auto"/>
              <w:left w:val="single" w:sz="4" w:space="0" w:color="auto"/>
              <w:bottom w:val="single" w:sz="4" w:space="0" w:color="auto"/>
              <w:right w:val="single" w:sz="4" w:space="0" w:color="auto"/>
            </w:tcBorders>
          </w:tcPr>
          <w:p w14:paraId="16277FCA" w14:textId="77777777" w:rsidR="002C2054" w:rsidRPr="00642A42" w:rsidRDefault="002C2054" w:rsidP="002C2054">
            <w:pPr>
              <w:pStyle w:val="TAL"/>
            </w:pPr>
            <w:r w:rsidRPr="00642A42">
              <w:t>-58.96</w:t>
            </w:r>
          </w:p>
        </w:tc>
      </w:tr>
      <w:tr w:rsidR="002C2054" w:rsidRPr="00642A42" w14:paraId="5BC633A8"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F0143" w14:textId="77777777" w:rsidR="002C2054" w:rsidRPr="00642A42" w:rsidRDefault="002C2054" w:rsidP="002C2054">
            <w:pPr>
              <w:pStyle w:val="TAL"/>
            </w:pPr>
            <w:r w:rsidRPr="00642A42">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70021EE" w14:textId="77777777" w:rsidR="002C2054" w:rsidRPr="00642A42" w:rsidRDefault="002C2054" w:rsidP="002C2054">
            <w:pPr>
              <w:pStyle w:val="TAC"/>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B22A94F" w14:textId="77777777" w:rsidR="002C2054" w:rsidRPr="00642A42" w:rsidRDefault="002C2054" w:rsidP="002C2054">
            <w:pPr>
              <w:pStyle w:val="TAL"/>
            </w:pPr>
            <w:r w:rsidRPr="00642A42">
              <w:t>AWGN</w:t>
            </w:r>
          </w:p>
        </w:tc>
      </w:tr>
      <w:tr w:rsidR="002C2054" w:rsidRPr="00642A42" w14:paraId="0E889CB4" w14:textId="77777777" w:rsidTr="005C1D22">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5DB8ACD0" w14:textId="77777777" w:rsidR="002C2054" w:rsidRPr="00642A42" w:rsidRDefault="002C2054" w:rsidP="002C2054">
            <w:pPr>
              <w:pStyle w:val="TAN"/>
              <w:rPr>
                <w:lang w:val="en-US"/>
              </w:rPr>
            </w:pPr>
            <w:r w:rsidRPr="00642A42">
              <w:rPr>
                <w:lang w:val="en-US"/>
              </w:rPr>
              <w:t>Note 1:</w:t>
            </w:r>
            <w:r w:rsidRPr="00642A42">
              <w:rPr>
                <w:lang w:val="en-US"/>
              </w:rPr>
              <w:tab/>
              <w:t xml:space="preserve">OCNG shall be used such that </w:t>
            </w:r>
            <w:r w:rsidRPr="00642A42">
              <w:rPr>
                <w:rFonts w:hint="eastAsia"/>
                <w:lang w:val="en-US"/>
              </w:rPr>
              <w:t>the resources in Cell 1</w:t>
            </w:r>
            <w:r w:rsidRPr="00642A42">
              <w:rPr>
                <w:lang w:val="en-US"/>
              </w:rPr>
              <w:t xml:space="preserve"> </w:t>
            </w:r>
            <w:r w:rsidRPr="00642A42">
              <w:rPr>
                <w:rFonts w:hint="eastAsia"/>
                <w:lang w:val="en-US"/>
              </w:rPr>
              <w:t xml:space="preserve">are </w:t>
            </w:r>
            <w:r w:rsidRPr="00642A42">
              <w:rPr>
                <w:lang w:val="en-US"/>
              </w:rPr>
              <w:t>fully allocated and a constant total transmitted power spectral density is achieved for all OFDM symbols.</w:t>
            </w:r>
          </w:p>
          <w:p w14:paraId="10CAA046" w14:textId="77777777" w:rsidR="002C2054" w:rsidRPr="00642A42" w:rsidRDefault="002C2054" w:rsidP="002C2054">
            <w:pPr>
              <w:pStyle w:val="TAN"/>
            </w:pPr>
            <w:r w:rsidRPr="00642A42">
              <w:t>Note 2:</w:t>
            </w:r>
            <w:r w:rsidRPr="00642A42">
              <w:tab/>
              <w:t>Interference from other cells and noise sources not specified in the test is assumed to be constant over subcarriers and time and shall be modelled as AWGN of appropriate power for N</w:t>
            </w:r>
            <w:r w:rsidRPr="00642A42">
              <w:rPr>
                <w:vertAlign w:val="subscript"/>
              </w:rPr>
              <w:t>oc</w:t>
            </w:r>
            <w:r w:rsidRPr="00642A42">
              <w:t xml:space="preserve"> to be fulfilled.</w:t>
            </w:r>
          </w:p>
          <w:p w14:paraId="487368CF" w14:textId="77777777" w:rsidR="002C2054" w:rsidRPr="00642A42" w:rsidRDefault="002C2054" w:rsidP="002C2054">
            <w:pPr>
              <w:pStyle w:val="TAN"/>
            </w:pPr>
            <w:r w:rsidRPr="00642A42">
              <w:t>Note 3:</w:t>
            </w:r>
            <w:r w:rsidRPr="00642A42">
              <w:tab/>
              <w:t>SS-RSRP and Io levels have been derived from other parameters for information purposes. They are not settable parameters themselves.</w:t>
            </w:r>
          </w:p>
        </w:tc>
      </w:tr>
    </w:tbl>
    <w:p w14:paraId="29F04E27" w14:textId="77777777" w:rsidR="002C2054" w:rsidRPr="00642A42" w:rsidRDefault="002C2054" w:rsidP="002C2054">
      <w:pPr>
        <w:rPr>
          <w:snapToGrid w:val="0"/>
        </w:rPr>
      </w:pPr>
    </w:p>
    <w:p w14:paraId="3B310E78" w14:textId="694D65ED" w:rsidR="00E74356" w:rsidRPr="00642A42" w:rsidRDefault="00314A48" w:rsidP="00314A48">
      <w:pPr>
        <w:pStyle w:val="Heading6"/>
        <w:rPr>
          <w:snapToGrid w:val="0"/>
        </w:rPr>
      </w:pPr>
      <w:r w:rsidRPr="001C0E1B">
        <w:lastRenderedPageBreak/>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7" w:name="_Toc535476574"/>
      <w:r w:rsidRPr="001C0E1B">
        <w:t>A.</w:t>
      </w:r>
      <w:r>
        <w:t>14</w:t>
      </w:r>
      <w:r w:rsidRPr="001C0E1B">
        <w:t>.</w:t>
      </w:r>
      <w:r>
        <w:t>4</w:t>
      </w:r>
      <w:r w:rsidRPr="001C0E1B">
        <w:t>.</w:t>
      </w:r>
      <w:r>
        <w:t>3.2.1</w:t>
      </w:r>
      <w:r w:rsidR="00E74356" w:rsidRPr="00334FF0">
        <w:tab/>
      </w:r>
      <w:bookmarkEnd w:id="57"/>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58"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58"/>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xml:space="preserve">. The UE shall </w:t>
      </w:r>
      <w:r w:rsidRPr="00334FF0">
        <w:lastRenderedPageBreak/>
        <w:t>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86143" w:rsidRPr="007479E8" w14:paraId="47741BE1"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12CB76B0" w14:textId="77777777" w:rsidR="00B86143" w:rsidRPr="007479E8" w:rsidRDefault="00B86143"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294F47D" w14:textId="77777777" w:rsidR="00B86143" w:rsidRPr="007479E8" w:rsidRDefault="00B86143" w:rsidP="005C1D22">
            <w:pPr>
              <w:pStyle w:val="TAH"/>
              <w:rPr>
                <w:lang w:eastAsia="zh-TW"/>
              </w:rPr>
            </w:pPr>
            <w:r w:rsidRPr="007479E8">
              <w:rPr>
                <w:lang w:eastAsia="zh-TW"/>
              </w:rPr>
              <w:t>Description</w:t>
            </w:r>
          </w:p>
        </w:tc>
      </w:tr>
      <w:tr w:rsidR="00B86143" w:rsidRPr="007479E8" w14:paraId="2B118A5E"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5E509E" w14:textId="77777777" w:rsidR="00B86143" w:rsidRPr="007479E8" w:rsidRDefault="00B86143"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479AFC" w14:textId="77777777" w:rsidR="00B86143" w:rsidRPr="007479E8" w:rsidRDefault="00B86143"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5B2A62F2"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AF6034D" w14:textId="77777777" w:rsidR="00B86143" w:rsidRPr="007479E8" w:rsidRDefault="00B86143"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AE981EE" w14:textId="77777777" w:rsidR="00B86143" w:rsidRPr="007479E8" w:rsidRDefault="00B86143"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4770E4ED"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422D5CE" w14:textId="2A7680F4" w:rsidR="00B86143" w:rsidRPr="007479E8" w:rsidRDefault="00B86143" w:rsidP="005C1D22">
            <w:pPr>
              <w:pStyle w:val="TAN"/>
            </w:pPr>
            <w:r w:rsidRPr="007479E8">
              <w:rPr>
                <w:lang w:eastAsia="zh-TW"/>
              </w:rPr>
              <w:t>Note:</w:t>
            </w:r>
            <w:r w:rsidRPr="007479E8">
              <w:rPr>
                <w:lang w:eastAsia="ko-KR"/>
              </w:rPr>
              <w:tab/>
            </w:r>
            <w:r w:rsidR="009015A2" w:rsidRPr="00642BED">
              <w:rPr>
                <w:lang w:eastAsia="zh-TW"/>
              </w:rPr>
              <w:t>If UE supports both NGSO and GSO, the GSO-based test cases can be skipped if the UE passes NGSO-based test cases.</w:t>
            </w:r>
            <w:r w:rsidRPr="007479E8">
              <w:rPr>
                <w:lang w:eastAsia="zh-TW"/>
              </w:rPr>
              <w:t xml:space="preserve"> </w:t>
            </w:r>
          </w:p>
        </w:tc>
      </w:tr>
    </w:tbl>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lastRenderedPageBreak/>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B86143" w:rsidRPr="00334FF0" w14:paraId="14F895DC"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3B354E1" w14:textId="77777777" w:rsidR="00B86143" w:rsidRPr="00334FF0" w:rsidRDefault="00B86143" w:rsidP="005C1D22">
            <w:pPr>
              <w:pStyle w:val="TAH"/>
            </w:pPr>
            <w:r w:rsidRPr="00334FF0">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51CC15BA" w14:textId="77777777" w:rsidR="00B86143" w:rsidRPr="00334FF0" w:rsidRDefault="00B86143" w:rsidP="005C1D22">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1D6A602E" w14:textId="77777777" w:rsidR="00B86143" w:rsidRPr="00334FF0" w:rsidRDefault="00B86143" w:rsidP="005C1D22">
            <w:pPr>
              <w:pStyle w:val="TAH"/>
            </w:pPr>
            <w:r w:rsidRPr="00334FF0">
              <w:t>Cell 1</w:t>
            </w:r>
          </w:p>
        </w:tc>
      </w:tr>
      <w:tr w:rsidR="00B86143" w:rsidRPr="00334FF0" w14:paraId="1656E40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F99E7E6" w14:textId="77777777" w:rsidR="00B86143" w:rsidRPr="00334FF0" w:rsidRDefault="00B86143" w:rsidP="005C1D22">
            <w:pPr>
              <w:pStyle w:val="TAL"/>
            </w:pPr>
            <w:r w:rsidRPr="00334FF0">
              <w:t>Frequency Range</w:t>
            </w:r>
          </w:p>
        </w:tc>
        <w:tc>
          <w:tcPr>
            <w:tcW w:w="1134" w:type="dxa"/>
            <w:tcBorders>
              <w:top w:val="single" w:sz="4" w:space="0" w:color="auto"/>
              <w:left w:val="single" w:sz="4" w:space="0" w:color="auto"/>
              <w:bottom w:val="single" w:sz="4" w:space="0" w:color="auto"/>
              <w:right w:val="single" w:sz="4" w:space="0" w:color="auto"/>
            </w:tcBorders>
          </w:tcPr>
          <w:p w14:paraId="6E622743"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468924D5" w14:textId="77777777" w:rsidR="00B86143" w:rsidRPr="00334FF0" w:rsidRDefault="00B86143" w:rsidP="005C1D22">
            <w:pPr>
              <w:pStyle w:val="TAC"/>
              <w:rPr>
                <w:rFonts w:cs="v4.2.0"/>
              </w:rPr>
            </w:pPr>
            <w:r w:rsidRPr="00334FF0">
              <w:rPr>
                <w:rFonts w:cs="v4.2.0"/>
              </w:rPr>
              <w:t>FR1</w:t>
            </w:r>
          </w:p>
        </w:tc>
      </w:tr>
      <w:tr w:rsidR="00B86143" w:rsidRPr="00334FF0" w14:paraId="68DDD060"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75F865" w14:textId="77777777" w:rsidR="00B86143" w:rsidRPr="00334FF0" w:rsidRDefault="00B86143" w:rsidP="005C1D22">
            <w:pPr>
              <w:pStyle w:val="TAL"/>
              <w:rPr>
                <w:lang w:eastAsia="ja-JP"/>
              </w:rPr>
            </w:pPr>
            <w:r w:rsidRPr="00334FF0">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C70219"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3A856E5"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C1A528E" w14:textId="77777777" w:rsidR="00B86143" w:rsidRPr="00334FF0" w:rsidRDefault="00B86143" w:rsidP="005C1D22">
            <w:pPr>
              <w:pStyle w:val="TAC"/>
            </w:pPr>
            <w:r w:rsidRPr="00334FF0">
              <w:t>FDD</w:t>
            </w:r>
          </w:p>
        </w:tc>
      </w:tr>
      <w:tr w:rsidR="00B86143" w:rsidRPr="00334FF0" w14:paraId="04949BB2"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8FD4F5" w14:textId="77777777" w:rsidR="00B86143" w:rsidRPr="00334FF0" w:rsidRDefault="00B86143" w:rsidP="005C1D22">
            <w:pPr>
              <w:pStyle w:val="TAL"/>
            </w:pPr>
            <w:r w:rsidRPr="00334FF0">
              <w:t>BW</w:t>
            </w:r>
            <w:r w:rsidRPr="00334FF0">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E98BED"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42A9E388"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A8AA97B" w14:textId="77777777" w:rsidR="00B86143" w:rsidRPr="00334FF0" w:rsidRDefault="00B86143" w:rsidP="005C1D22">
            <w:pPr>
              <w:pStyle w:val="TAC"/>
              <w:rPr>
                <w:rFonts w:eastAsia="Malgun Gothic"/>
                <w:szCs w:val="18"/>
              </w:rPr>
            </w:pPr>
            <w:r w:rsidRPr="00334FF0">
              <w:rPr>
                <w:rFonts w:eastAsia="Malgun Gothic"/>
                <w:szCs w:val="18"/>
              </w:rPr>
              <w:t>10 MHz: N</w:t>
            </w:r>
            <w:r w:rsidRPr="00334FF0">
              <w:rPr>
                <w:rFonts w:eastAsia="Malgun Gothic"/>
                <w:szCs w:val="18"/>
                <w:vertAlign w:val="subscript"/>
              </w:rPr>
              <w:t>RB,c</w:t>
            </w:r>
            <w:r w:rsidRPr="00334FF0">
              <w:rPr>
                <w:rFonts w:eastAsia="Malgun Gothic"/>
                <w:szCs w:val="18"/>
              </w:rPr>
              <w:t xml:space="preserve"> = 52</w:t>
            </w:r>
          </w:p>
        </w:tc>
      </w:tr>
      <w:tr w:rsidR="009015A2" w:rsidRPr="00334FF0" w14:paraId="22224974" w14:textId="77777777" w:rsidTr="00B2457C">
        <w:trPr>
          <w:cantSplit/>
          <w:trHeight w:val="187"/>
          <w:jc w:val="center"/>
        </w:trPr>
        <w:tc>
          <w:tcPr>
            <w:tcW w:w="3681" w:type="dxa"/>
            <w:gridSpan w:val="4"/>
            <w:tcBorders>
              <w:top w:val="single" w:sz="4" w:space="0" w:color="auto"/>
              <w:left w:val="single" w:sz="4" w:space="0" w:color="auto"/>
              <w:bottom w:val="nil"/>
              <w:right w:val="single" w:sz="4" w:space="0" w:color="auto"/>
            </w:tcBorders>
            <w:shd w:val="clear" w:color="auto" w:fill="auto"/>
          </w:tcPr>
          <w:p w14:paraId="53F8EBA5" w14:textId="5DFF4914" w:rsidR="009015A2" w:rsidRPr="00334FF0" w:rsidRDefault="009015A2" w:rsidP="009015A2">
            <w:pPr>
              <w:pStyle w:val="TAL"/>
            </w:pPr>
            <w:r w:rsidRPr="00241ED4">
              <w:t>Satellite information</w:t>
            </w:r>
          </w:p>
        </w:tc>
        <w:tc>
          <w:tcPr>
            <w:tcW w:w="1134" w:type="dxa"/>
            <w:tcBorders>
              <w:top w:val="single" w:sz="4" w:space="0" w:color="auto"/>
              <w:left w:val="single" w:sz="4" w:space="0" w:color="auto"/>
              <w:bottom w:val="single" w:sz="4" w:space="0" w:color="auto"/>
              <w:right w:val="single" w:sz="4" w:space="0" w:color="auto"/>
            </w:tcBorders>
          </w:tcPr>
          <w:p w14:paraId="0F74ED9D" w14:textId="25A374F6" w:rsidR="009015A2" w:rsidRPr="00334FF0" w:rsidRDefault="009015A2" w:rsidP="009015A2">
            <w:pPr>
              <w:pStyle w:val="TAC"/>
            </w:pPr>
            <w:r w:rsidRPr="00241ED4">
              <w:t>Config 1</w:t>
            </w:r>
          </w:p>
        </w:tc>
        <w:tc>
          <w:tcPr>
            <w:tcW w:w="2268" w:type="dxa"/>
            <w:tcBorders>
              <w:top w:val="single" w:sz="4" w:space="0" w:color="auto"/>
              <w:left w:val="single" w:sz="4" w:space="0" w:color="auto"/>
              <w:bottom w:val="nil"/>
              <w:right w:val="single" w:sz="4" w:space="0" w:color="auto"/>
            </w:tcBorders>
            <w:shd w:val="clear" w:color="auto" w:fill="auto"/>
          </w:tcPr>
          <w:p w14:paraId="13CC5D41" w14:textId="77777777" w:rsidR="009015A2" w:rsidRPr="00334FF0" w:rsidRDefault="009015A2" w:rsidP="009015A2">
            <w:pPr>
              <w:pStyle w:val="TAC"/>
              <w:rPr>
                <w:rFonts w:cs="v4.2.0"/>
              </w:rPr>
            </w:pPr>
          </w:p>
        </w:tc>
      </w:tr>
      <w:tr w:rsidR="009015A2" w:rsidRPr="00334FF0" w14:paraId="42014D3E" w14:textId="77777777" w:rsidTr="00B2457C">
        <w:trPr>
          <w:cantSplit/>
          <w:trHeight w:val="187"/>
          <w:jc w:val="center"/>
        </w:trPr>
        <w:tc>
          <w:tcPr>
            <w:tcW w:w="3681" w:type="dxa"/>
            <w:gridSpan w:val="4"/>
            <w:tcBorders>
              <w:top w:val="nil"/>
              <w:left w:val="single" w:sz="4" w:space="0" w:color="auto"/>
              <w:bottom w:val="single" w:sz="4" w:space="0" w:color="auto"/>
              <w:right w:val="single" w:sz="4" w:space="0" w:color="auto"/>
            </w:tcBorders>
            <w:shd w:val="clear" w:color="auto" w:fill="auto"/>
          </w:tcPr>
          <w:p w14:paraId="42D75C9E" w14:textId="77777777" w:rsidR="009015A2" w:rsidRPr="00334FF0" w:rsidRDefault="009015A2" w:rsidP="009015A2">
            <w:pPr>
              <w:pStyle w:val="TAL"/>
            </w:pPr>
          </w:p>
        </w:tc>
        <w:tc>
          <w:tcPr>
            <w:tcW w:w="1134" w:type="dxa"/>
            <w:tcBorders>
              <w:top w:val="single" w:sz="4" w:space="0" w:color="auto"/>
              <w:left w:val="single" w:sz="4" w:space="0" w:color="auto"/>
              <w:bottom w:val="single" w:sz="4" w:space="0" w:color="auto"/>
              <w:right w:val="single" w:sz="4" w:space="0" w:color="auto"/>
            </w:tcBorders>
          </w:tcPr>
          <w:p w14:paraId="5B08FDE0" w14:textId="0ACABC0A" w:rsidR="009015A2" w:rsidRPr="00334FF0" w:rsidRDefault="009015A2" w:rsidP="009015A2">
            <w:pPr>
              <w:pStyle w:val="TAC"/>
            </w:pPr>
            <w:r w:rsidRPr="00241ED4">
              <w:t>Config 2</w:t>
            </w:r>
          </w:p>
        </w:tc>
        <w:tc>
          <w:tcPr>
            <w:tcW w:w="2268" w:type="dxa"/>
            <w:tcBorders>
              <w:top w:val="single" w:sz="4" w:space="0" w:color="auto"/>
              <w:left w:val="single" w:sz="4" w:space="0" w:color="auto"/>
              <w:bottom w:val="nil"/>
              <w:right w:val="single" w:sz="4" w:space="0" w:color="auto"/>
            </w:tcBorders>
            <w:shd w:val="clear" w:color="auto" w:fill="auto"/>
          </w:tcPr>
          <w:p w14:paraId="03006A79" w14:textId="77777777" w:rsidR="009015A2" w:rsidRPr="00334FF0" w:rsidRDefault="009015A2" w:rsidP="009015A2">
            <w:pPr>
              <w:pStyle w:val="TAC"/>
              <w:rPr>
                <w:rFonts w:cs="v4.2.0"/>
              </w:rPr>
            </w:pPr>
          </w:p>
        </w:tc>
      </w:tr>
      <w:tr w:rsidR="00B86143" w:rsidRPr="00334FF0" w14:paraId="2FBAA36E"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C1BFFC7" w14:textId="77777777" w:rsidR="00B86143" w:rsidRPr="00334FF0" w:rsidRDefault="00B86143" w:rsidP="005C1D22">
            <w:pPr>
              <w:pStyle w:val="TAL"/>
            </w:pPr>
            <w:r w:rsidRPr="00334FF0">
              <w:t>Active BWP ID</w:t>
            </w:r>
          </w:p>
        </w:tc>
        <w:tc>
          <w:tcPr>
            <w:tcW w:w="1134" w:type="dxa"/>
            <w:tcBorders>
              <w:top w:val="single" w:sz="4" w:space="0" w:color="auto"/>
              <w:left w:val="single" w:sz="4" w:space="0" w:color="auto"/>
              <w:bottom w:val="single" w:sz="4" w:space="0" w:color="auto"/>
              <w:right w:val="single" w:sz="4" w:space="0" w:color="auto"/>
            </w:tcBorders>
          </w:tcPr>
          <w:p w14:paraId="293031C3"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38F1CFB8" w14:textId="77777777" w:rsidR="00B86143" w:rsidRPr="00334FF0" w:rsidRDefault="00B86143" w:rsidP="005C1D22">
            <w:pPr>
              <w:pStyle w:val="TAC"/>
            </w:pPr>
            <w:r w:rsidRPr="00334FF0">
              <w:rPr>
                <w:rFonts w:cs="v4.2.0"/>
              </w:rPr>
              <w:t>1</w:t>
            </w:r>
          </w:p>
        </w:tc>
      </w:tr>
      <w:tr w:rsidR="00B86143" w:rsidRPr="00334FF0" w14:paraId="36515F57" w14:textId="77777777" w:rsidTr="005C1D22">
        <w:trPr>
          <w:cantSplit/>
          <w:trHeight w:val="187"/>
          <w:jc w:val="center"/>
        </w:trPr>
        <w:tc>
          <w:tcPr>
            <w:tcW w:w="2122" w:type="dxa"/>
            <w:gridSpan w:val="2"/>
            <w:tcBorders>
              <w:left w:val="single" w:sz="4" w:space="0" w:color="auto"/>
              <w:bottom w:val="single" w:sz="4" w:space="0" w:color="auto"/>
              <w:right w:val="single" w:sz="4" w:space="0" w:color="auto"/>
            </w:tcBorders>
          </w:tcPr>
          <w:p w14:paraId="261C87C8" w14:textId="77777777" w:rsidR="00B86143" w:rsidRPr="00334FF0" w:rsidRDefault="00B86143" w:rsidP="005C1D22">
            <w:pPr>
              <w:pStyle w:val="TAL"/>
            </w:pPr>
            <w:r w:rsidRPr="00334FF0">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F91CED0"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07B7BC29" w14:textId="77777777" w:rsidR="00B86143" w:rsidRPr="00334FF0" w:rsidRDefault="00B86143" w:rsidP="005C1D22">
            <w:pPr>
              <w:pStyle w:val="TAC"/>
            </w:pPr>
          </w:p>
        </w:tc>
        <w:tc>
          <w:tcPr>
            <w:tcW w:w="2268" w:type="dxa"/>
            <w:tcBorders>
              <w:left w:val="single" w:sz="4" w:space="0" w:color="auto"/>
              <w:bottom w:val="single" w:sz="4" w:space="0" w:color="auto"/>
              <w:right w:val="single" w:sz="4" w:space="0" w:color="auto"/>
            </w:tcBorders>
          </w:tcPr>
          <w:p w14:paraId="2EBA2605" w14:textId="77777777" w:rsidR="00B86143" w:rsidRPr="00334FF0" w:rsidRDefault="00B86143" w:rsidP="005C1D22">
            <w:pPr>
              <w:pStyle w:val="TAC"/>
              <w:rPr>
                <w:rFonts w:cs="v4.2.0"/>
              </w:rPr>
            </w:pPr>
            <w:r w:rsidRPr="00334FF0">
              <w:t>DLBWP.0.2</w:t>
            </w:r>
          </w:p>
        </w:tc>
      </w:tr>
      <w:tr w:rsidR="00B86143" w:rsidRPr="00334FF0" w14:paraId="26B148EC" w14:textId="77777777" w:rsidTr="005C1D22">
        <w:trPr>
          <w:cantSplit/>
          <w:trHeight w:val="187"/>
          <w:jc w:val="center"/>
        </w:trPr>
        <w:tc>
          <w:tcPr>
            <w:tcW w:w="2122" w:type="dxa"/>
            <w:gridSpan w:val="2"/>
            <w:tcBorders>
              <w:left w:val="single" w:sz="4" w:space="0" w:color="auto"/>
              <w:bottom w:val="single" w:sz="4" w:space="0" w:color="auto"/>
              <w:right w:val="single" w:sz="4" w:space="0" w:color="auto"/>
            </w:tcBorders>
          </w:tcPr>
          <w:p w14:paraId="6AC3580E" w14:textId="77777777" w:rsidR="00B86143" w:rsidRPr="00334FF0" w:rsidRDefault="00B86143" w:rsidP="005C1D22">
            <w:pPr>
              <w:pStyle w:val="TAL"/>
            </w:pPr>
            <w:r w:rsidRPr="00334FF0">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3160DEA"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6020BB5F" w14:textId="77777777" w:rsidR="00B86143" w:rsidRPr="00334FF0" w:rsidRDefault="00B86143" w:rsidP="005C1D22">
            <w:pPr>
              <w:pStyle w:val="TAC"/>
            </w:pPr>
          </w:p>
        </w:tc>
        <w:tc>
          <w:tcPr>
            <w:tcW w:w="2268" w:type="dxa"/>
            <w:tcBorders>
              <w:left w:val="single" w:sz="4" w:space="0" w:color="auto"/>
              <w:bottom w:val="single" w:sz="4" w:space="0" w:color="auto"/>
              <w:right w:val="single" w:sz="4" w:space="0" w:color="auto"/>
            </w:tcBorders>
          </w:tcPr>
          <w:p w14:paraId="62C124E5" w14:textId="77777777" w:rsidR="00B86143" w:rsidRPr="00334FF0" w:rsidRDefault="00B86143" w:rsidP="005C1D22">
            <w:pPr>
              <w:pStyle w:val="TAC"/>
              <w:rPr>
                <w:rFonts w:cs="v4.2.0"/>
              </w:rPr>
            </w:pPr>
            <w:r w:rsidRPr="00334FF0">
              <w:rPr>
                <w:rFonts w:cs="v4.2.0"/>
              </w:rPr>
              <w:t>ULBWP.0.2</w:t>
            </w:r>
          </w:p>
        </w:tc>
      </w:tr>
      <w:tr w:rsidR="00B86143" w:rsidRPr="00334FF0" w14:paraId="0F80149F" w14:textId="77777777" w:rsidTr="005C1D22">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7A475681" w14:textId="77777777" w:rsidR="00B86143" w:rsidRPr="00334FF0" w:rsidRDefault="00B86143" w:rsidP="005C1D22">
            <w:pPr>
              <w:pStyle w:val="TAL"/>
            </w:pPr>
            <w:r w:rsidRPr="00334FF0">
              <w:t>Initial Condition</w:t>
            </w:r>
          </w:p>
        </w:tc>
        <w:tc>
          <w:tcPr>
            <w:tcW w:w="1063" w:type="dxa"/>
            <w:tcBorders>
              <w:top w:val="single" w:sz="4" w:space="0" w:color="auto"/>
              <w:left w:val="single" w:sz="4" w:space="0" w:color="auto"/>
              <w:right w:val="single" w:sz="4" w:space="0" w:color="auto"/>
            </w:tcBorders>
          </w:tcPr>
          <w:p w14:paraId="1DCE8BBA" w14:textId="77777777" w:rsidR="00B86143" w:rsidRPr="00334FF0" w:rsidRDefault="00B86143" w:rsidP="005C1D22">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17D31199"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1756E8CF" w14:textId="77777777" w:rsidR="00B86143" w:rsidRPr="00334FF0" w:rsidRDefault="00B86143" w:rsidP="005C1D22">
            <w:pPr>
              <w:pStyle w:val="TAC"/>
            </w:pPr>
          </w:p>
        </w:tc>
        <w:tc>
          <w:tcPr>
            <w:tcW w:w="2268" w:type="dxa"/>
            <w:tcBorders>
              <w:top w:val="single" w:sz="4" w:space="0" w:color="auto"/>
              <w:left w:val="single" w:sz="4" w:space="0" w:color="auto"/>
              <w:right w:val="single" w:sz="4" w:space="0" w:color="auto"/>
            </w:tcBorders>
          </w:tcPr>
          <w:p w14:paraId="7C2E18F3" w14:textId="77777777" w:rsidR="00B86143" w:rsidRPr="00334FF0" w:rsidRDefault="00B86143" w:rsidP="005C1D22">
            <w:pPr>
              <w:pStyle w:val="TAC"/>
              <w:rPr>
                <w:rFonts w:cs="v4.2.0"/>
              </w:rPr>
            </w:pPr>
            <w:r w:rsidRPr="00334FF0">
              <w:rPr>
                <w:rFonts w:cs="v4.2.0"/>
              </w:rPr>
              <w:t>DLBWP.1.3</w:t>
            </w:r>
          </w:p>
        </w:tc>
      </w:tr>
      <w:tr w:rsidR="00B86143" w:rsidRPr="00334FF0" w14:paraId="580EFF7F" w14:textId="77777777" w:rsidTr="005C1D22">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3FA3D26E" w14:textId="77777777" w:rsidR="00B86143" w:rsidRPr="00334FF0" w:rsidRDefault="00B86143" w:rsidP="005C1D22">
            <w:pPr>
              <w:pStyle w:val="TAL"/>
            </w:pPr>
          </w:p>
        </w:tc>
        <w:tc>
          <w:tcPr>
            <w:tcW w:w="1063" w:type="dxa"/>
            <w:tcBorders>
              <w:left w:val="single" w:sz="4" w:space="0" w:color="auto"/>
              <w:right w:val="single" w:sz="4" w:space="0" w:color="auto"/>
            </w:tcBorders>
          </w:tcPr>
          <w:p w14:paraId="0ACCA86C" w14:textId="77777777" w:rsidR="00B86143" w:rsidRPr="00334FF0" w:rsidRDefault="00B86143" w:rsidP="005C1D22">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6865DE45"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right w:val="single" w:sz="4" w:space="0" w:color="auto"/>
            </w:tcBorders>
          </w:tcPr>
          <w:p w14:paraId="270CEF42" w14:textId="77777777" w:rsidR="00B86143" w:rsidRPr="00334FF0" w:rsidRDefault="00B86143" w:rsidP="005C1D22">
            <w:pPr>
              <w:pStyle w:val="TAC"/>
            </w:pPr>
          </w:p>
        </w:tc>
        <w:tc>
          <w:tcPr>
            <w:tcW w:w="2268" w:type="dxa"/>
            <w:tcBorders>
              <w:left w:val="single" w:sz="4" w:space="0" w:color="auto"/>
              <w:right w:val="single" w:sz="4" w:space="0" w:color="auto"/>
            </w:tcBorders>
          </w:tcPr>
          <w:p w14:paraId="364389EC" w14:textId="77777777" w:rsidR="00B86143" w:rsidRPr="00334FF0" w:rsidRDefault="00B86143" w:rsidP="005C1D22">
            <w:pPr>
              <w:pStyle w:val="TAC"/>
              <w:rPr>
                <w:rFonts w:cs="v4.2.0"/>
              </w:rPr>
            </w:pPr>
            <w:r w:rsidRPr="00334FF0">
              <w:rPr>
                <w:rFonts w:cs="v4.2.0"/>
              </w:rPr>
              <w:t>ULBWP.1.3</w:t>
            </w:r>
          </w:p>
        </w:tc>
      </w:tr>
      <w:tr w:rsidR="00B86143" w:rsidRPr="00334FF0" w14:paraId="76FF9A76" w14:textId="77777777" w:rsidTr="005C1D22">
        <w:trPr>
          <w:cantSplit/>
          <w:trHeight w:val="187"/>
          <w:jc w:val="center"/>
        </w:trPr>
        <w:tc>
          <w:tcPr>
            <w:tcW w:w="1059" w:type="dxa"/>
            <w:tcBorders>
              <w:left w:val="single" w:sz="4" w:space="0" w:color="auto"/>
              <w:bottom w:val="nil"/>
              <w:right w:val="single" w:sz="4" w:space="0" w:color="auto"/>
            </w:tcBorders>
            <w:shd w:val="clear" w:color="auto" w:fill="auto"/>
          </w:tcPr>
          <w:p w14:paraId="526C8008" w14:textId="77777777" w:rsidR="00B86143" w:rsidRPr="00334FF0" w:rsidRDefault="00B86143" w:rsidP="005C1D22">
            <w:pPr>
              <w:pStyle w:val="TAL"/>
            </w:pPr>
            <w:r w:rsidRPr="00334FF0">
              <w:t>Final</w:t>
            </w:r>
          </w:p>
          <w:p w14:paraId="27788508" w14:textId="77777777" w:rsidR="00B86143" w:rsidRPr="00334FF0" w:rsidRDefault="00B86143" w:rsidP="005C1D22">
            <w:pPr>
              <w:pStyle w:val="TAL"/>
            </w:pPr>
            <w:r w:rsidRPr="00334FF0">
              <w:t>Condition</w:t>
            </w:r>
          </w:p>
        </w:tc>
        <w:tc>
          <w:tcPr>
            <w:tcW w:w="1063" w:type="dxa"/>
            <w:tcBorders>
              <w:left w:val="single" w:sz="4" w:space="0" w:color="auto"/>
              <w:right w:val="single" w:sz="4" w:space="0" w:color="auto"/>
            </w:tcBorders>
          </w:tcPr>
          <w:p w14:paraId="55943A61" w14:textId="77777777" w:rsidR="00B86143" w:rsidRPr="00334FF0" w:rsidRDefault="00B86143" w:rsidP="005C1D22">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3290771A"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6B35EE71" w14:textId="77777777" w:rsidR="00B86143" w:rsidRPr="00334FF0" w:rsidRDefault="00B86143" w:rsidP="005C1D22">
            <w:pPr>
              <w:pStyle w:val="TAC"/>
            </w:pPr>
          </w:p>
        </w:tc>
        <w:tc>
          <w:tcPr>
            <w:tcW w:w="2268" w:type="dxa"/>
            <w:tcBorders>
              <w:top w:val="single" w:sz="4" w:space="0" w:color="auto"/>
              <w:left w:val="single" w:sz="4" w:space="0" w:color="auto"/>
              <w:right w:val="single" w:sz="4" w:space="0" w:color="auto"/>
            </w:tcBorders>
          </w:tcPr>
          <w:p w14:paraId="0F0968A1" w14:textId="77777777" w:rsidR="00B86143" w:rsidRPr="00334FF0" w:rsidRDefault="00B86143" w:rsidP="005C1D22">
            <w:pPr>
              <w:pStyle w:val="TAC"/>
              <w:rPr>
                <w:rFonts w:cs="v4.2.0"/>
              </w:rPr>
            </w:pPr>
            <w:r w:rsidRPr="00334FF0">
              <w:rPr>
                <w:rFonts w:cs="v4.2.0"/>
              </w:rPr>
              <w:t>DLBWP.1.1</w:t>
            </w:r>
          </w:p>
        </w:tc>
      </w:tr>
      <w:tr w:rsidR="00B86143" w:rsidRPr="00334FF0" w14:paraId="44779F04" w14:textId="77777777" w:rsidTr="005C1D22">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6D5A6FD" w14:textId="77777777" w:rsidR="00B86143" w:rsidRPr="00334FF0" w:rsidRDefault="00B86143" w:rsidP="005C1D22">
            <w:pPr>
              <w:pStyle w:val="TAL"/>
            </w:pPr>
          </w:p>
        </w:tc>
        <w:tc>
          <w:tcPr>
            <w:tcW w:w="1063" w:type="dxa"/>
            <w:tcBorders>
              <w:left w:val="single" w:sz="4" w:space="0" w:color="auto"/>
              <w:bottom w:val="single" w:sz="4" w:space="0" w:color="auto"/>
              <w:right w:val="single" w:sz="4" w:space="0" w:color="auto"/>
            </w:tcBorders>
          </w:tcPr>
          <w:p w14:paraId="0D741726" w14:textId="77777777" w:rsidR="00B86143" w:rsidRPr="00334FF0" w:rsidRDefault="00B86143" w:rsidP="005C1D22">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39A8BB1C"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191F04C1" w14:textId="77777777" w:rsidR="00B86143" w:rsidRPr="00334FF0" w:rsidRDefault="00B86143" w:rsidP="005C1D22">
            <w:pPr>
              <w:pStyle w:val="TAC"/>
            </w:pPr>
          </w:p>
        </w:tc>
        <w:tc>
          <w:tcPr>
            <w:tcW w:w="2268" w:type="dxa"/>
            <w:tcBorders>
              <w:left w:val="single" w:sz="4" w:space="0" w:color="auto"/>
              <w:right w:val="single" w:sz="4" w:space="0" w:color="auto"/>
            </w:tcBorders>
          </w:tcPr>
          <w:p w14:paraId="560622F3" w14:textId="77777777" w:rsidR="00B86143" w:rsidRPr="00334FF0" w:rsidRDefault="00B86143" w:rsidP="005C1D22">
            <w:pPr>
              <w:pStyle w:val="TAC"/>
              <w:rPr>
                <w:rFonts w:cs="v4.2.0"/>
              </w:rPr>
            </w:pPr>
            <w:r w:rsidRPr="00334FF0">
              <w:rPr>
                <w:rFonts w:cs="v4.2.0"/>
              </w:rPr>
              <w:t>ULBWP.1.1</w:t>
            </w:r>
          </w:p>
        </w:tc>
      </w:tr>
      <w:tr w:rsidR="00B86143" w:rsidRPr="00334FF0" w14:paraId="136681A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C1C3505" w14:textId="77777777" w:rsidR="00B86143" w:rsidRPr="00334FF0" w:rsidRDefault="00B86143" w:rsidP="005C1D22">
            <w:pPr>
              <w:pStyle w:val="TAL"/>
            </w:pPr>
            <w:r w:rsidRPr="00334FF0">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212ACF1E"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25884A0"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18E48F9F" w14:textId="77777777" w:rsidR="00B86143" w:rsidRPr="00334FF0" w:rsidRDefault="00B86143" w:rsidP="005C1D22">
            <w:pPr>
              <w:pStyle w:val="TAC"/>
              <w:rPr>
                <w:rFonts w:eastAsia="SimSun"/>
                <w:szCs w:val="16"/>
              </w:rPr>
            </w:pPr>
            <w:r w:rsidRPr="00334FF0">
              <w:rPr>
                <w:rFonts w:eastAsia="SimSun"/>
                <w:szCs w:val="16"/>
              </w:rPr>
              <w:t>SR.1.1 FDD</w:t>
            </w:r>
          </w:p>
        </w:tc>
      </w:tr>
      <w:tr w:rsidR="00B86143" w:rsidRPr="00334FF0" w14:paraId="19E41180"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88F208" w14:textId="77777777" w:rsidR="00B86143" w:rsidRPr="00334FF0" w:rsidRDefault="00B86143" w:rsidP="005C1D22">
            <w:pPr>
              <w:pStyle w:val="TAL"/>
            </w:pPr>
            <w:r w:rsidRPr="00334FF0">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46B9FB3E"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7E8474C"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55041D47" w14:textId="77777777" w:rsidR="00B86143" w:rsidRPr="00334FF0" w:rsidRDefault="00B86143" w:rsidP="005C1D22">
            <w:pPr>
              <w:pStyle w:val="TAC"/>
              <w:rPr>
                <w:rFonts w:eastAsia="SimSun"/>
                <w:szCs w:val="16"/>
              </w:rPr>
            </w:pPr>
            <w:r w:rsidRPr="00334FF0">
              <w:rPr>
                <w:rFonts w:eastAsia="SimSun"/>
                <w:szCs w:val="16"/>
              </w:rPr>
              <w:t>CR.1.1 FDD</w:t>
            </w:r>
          </w:p>
        </w:tc>
      </w:tr>
      <w:tr w:rsidR="00B86143" w:rsidRPr="00334FF0" w14:paraId="705CF66A"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D8013C5" w14:textId="77777777" w:rsidR="00B86143" w:rsidRPr="00334FF0" w:rsidRDefault="00B86143" w:rsidP="005C1D22">
            <w:pPr>
              <w:pStyle w:val="TAL"/>
            </w:pPr>
            <w:r w:rsidRPr="00334FF0">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15835638"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A8F5A2A"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1882E376" w14:textId="77777777" w:rsidR="00B86143" w:rsidRPr="00334FF0" w:rsidRDefault="00B86143" w:rsidP="005C1D22">
            <w:pPr>
              <w:pStyle w:val="TAC"/>
              <w:rPr>
                <w:rFonts w:eastAsia="SimSun"/>
                <w:szCs w:val="16"/>
              </w:rPr>
            </w:pPr>
            <w:r w:rsidRPr="00334FF0">
              <w:rPr>
                <w:szCs w:val="16"/>
                <w:lang w:val="en-US"/>
              </w:rPr>
              <w:t>CCR.1.2 FDD</w:t>
            </w:r>
          </w:p>
        </w:tc>
      </w:tr>
      <w:tr w:rsidR="00B86143" w:rsidRPr="00334FF0" w14:paraId="36E7667E" w14:textId="77777777" w:rsidTr="005C1D22">
        <w:trPr>
          <w:cantSplit/>
          <w:trHeight w:val="187"/>
          <w:jc w:val="center"/>
        </w:trPr>
        <w:tc>
          <w:tcPr>
            <w:tcW w:w="3681" w:type="dxa"/>
            <w:gridSpan w:val="4"/>
            <w:tcBorders>
              <w:left w:val="single" w:sz="4" w:space="0" w:color="auto"/>
              <w:bottom w:val="single" w:sz="4" w:space="0" w:color="auto"/>
              <w:right w:val="single" w:sz="4" w:space="0" w:color="auto"/>
            </w:tcBorders>
          </w:tcPr>
          <w:p w14:paraId="39662477" w14:textId="77777777" w:rsidR="00B86143" w:rsidRPr="00334FF0" w:rsidRDefault="00B86143" w:rsidP="005C1D22">
            <w:pPr>
              <w:pStyle w:val="TAL"/>
            </w:pPr>
            <w:r w:rsidRPr="00334FF0">
              <w:rPr>
                <w:bCs/>
              </w:rPr>
              <w:t>OCNG Patterns</w:t>
            </w:r>
          </w:p>
        </w:tc>
        <w:tc>
          <w:tcPr>
            <w:tcW w:w="1134" w:type="dxa"/>
            <w:tcBorders>
              <w:left w:val="single" w:sz="4" w:space="0" w:color="auto"/>
              <w:bottom w:val="single" w:sz="4" w:space="0" w:color="auto"/>
              <w:right w:val="single" w:sz="4" w:space="0" w:color="auto"/>
            </w:tcBorders>
          </w:tcPr>
          <w:p w14:paraId="1E91A8B2"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550188BC" w14:textId="77777777" w:rsidR="00B86143" w:rsidRPr="00334FF0" w:rsidRDefault="00B86143" w:rsidP="005C1D22">
            <w:pPr>
              <w:pStyle w:val="TAC"/>
            </w:pPr>
            <w:r w:rsidRPr="00334FF0">
              <w:rPr>
                <w:rFonts w:eastAsia="SimSun"/>
                <w:szCs w:val="16"/>
              </w:rPr>
              <w:t>OP.1</w:t>
            </w:r>
          </w:p>
        </w:tc>
      </w:tr>
      <w:tr w:rsidR="00B86143" w:rsidRPr="00334FF0" w14:paraId="0C89F6F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653D393" w14:textId="77777777" w:rsidR="00B86143" w:rsidRPr="00334FF0" w:rsidRDefault="00B86143" w:rsidP="005C1D22">
            <w:pPr>
              <w:pStyle w:val="TAL"/>
              <w:rPr>
                <w:bCs/>
              </w:rPr>
            </w:pPr>
            <w:r w:rsidRPr="00334FF0">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8E8AC82"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left w:val="single" w:sz="4" w:space="0" w:color="auto"/>
              <w:right w:val="single" w:sz="4" w:space="0" w:color="auto"/>
            </w:tcBorders>
          </w:tcPr>
          <w:p w14:paraId="512EC59A"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A5F7EA3" w14:textId="77777777" w:rsidR="00B86143" w:rsidRPr="00334FF0" w:rsidRDefault="00B86143" w:rsidP="005C1D22">
            <w:pPr>
              <w:pStyle w:val="TAC"/>
              <w:rPr>
                <w:rFonts w:eastAsia="SimSun"/>
                <w:szCs w:val="16"/>
              </w:rPr>
            </w:pPr>
            <w:r w:rsidRPr="00334FF0">
              <w:rPr>
                <w:rFonts w:eastAsia="SimSun"/>
                <w:szCs w:val="16"/>
              </w:rPr>
              <w:t>SSB.1 FR1</w:t>
            </w:r>
          </w:p>
        </w:tc>
      </w:tr>
      <w:tr w:rsidR="00B86143" w:rsidRPr="00334FF0" w14:paraId="3DB16B46"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D3A9E9" w14:textId="77777777" w:rsidR="00B86143" w:rsidRPr="00334FF0" w:rsidRDefault="00B86143" w:rsidP="005C1D22">
            <w:pPr>
              <w:pStyle w:val="TAL"/>
              <w:rPr>
                <w:bCs/>
              </w:rPr>
            </w:pPr>
            <w:r w:rsidRPr="00334FF0">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A2A1D20"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CAC0110" w14:textId="77777777" w:rsidR="00B86143" w:rsidRPr="00334FF0" w:rsidRDefault="00B86143" w:rsidP="005C1D22">
            <w:pPr>
              <w:pStyle w:val="TAC"/>
            </w:pPr>
            <w:r w:rsidRPr="00334FF0">
              <w:t>SMTC.1</w:t>
            </w:r>
          </w:p>
        </w:tc>
      </w:tr>
      <w:tr w:rsidR="00B86143" w:rsidRPr="00334FF0" w14:paraId="6B186443" w14:textId="77777777" w:rsidTr="005C1D22">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A6D3990" w14:textId="77777777" w:rsidR="00B86143" w:rsidRPr="00334FF0" w:rsidRDefault="00B86143" w:rsidP="005C1D22">
            <w:pPr>
              <w:pStyle w:val="TAL"/>
              <w:rPr>
                <w:bCs/>
              </w:rPr>
            </w:pPr>
            <w:r w:rsidRPr="00334FF0">
              <w:rPr>
                <w:bCs/>
              </w:rPr>
              <w:t>TRS Configuration</w:t>
            </w:r>
          </w:p>
        </w:tc>
        <w:tc>
          <w:tcPr>
            <w:tcW w:w="1553" w:type="dxa"/>
            <w:tcBorders>
              <w:top w:val="single" w:sz="4" w:space="0" w:color="auto"/>
              <w:left w:val="single" w:sz="4" w:space="0" w:color="auto"/>
              <w:bottom w:val="single" w:sz="4" w:space="0" w:color="auto"/>
              <w:right w:val="single" w:sz="4" w:space="0" w:color="auto"/>
            </w:tcBorders>
          </w:tcPr>
          <w:p w14:paraId="2B46410D" w14:textId="77777777" w:rsidR="00B86143" w:rsidRPr="00334FF0" w:rsidRDefault="00B86143" w:rsidP="005C1D22">
            <w:pPr>
              <w:pStyle w:val="TAL"/>
              <w:rPr>
                <w:bCs/>
              </w:rPr>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13A4D3D"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74B1FBDE" w14:textId="77777777" w:rsidR="00B86143" w:rsidRPr="00334FF0" w:rsidRDefault="00B86143" w:rsidP="005C1D22">
            <w:pPr>
              <w:pStyle w:val="TAC"/>
            </w:pPr>
            <w:r w:rsidRPr="00334FF0">
              <w:rPr>
                <w:szCs w:val="18"/>
              </w:rPr>
              <w:t>TRS.1.1 FDD</w:t>
            </w:r>
          </w:p>
        </w:tc>
      </w:tr>
      <w:tr w:rsidR="00B86143" w:rsidRPr="00334FF0" w14:paraId="4D0B570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B5ED8" w14:textId="77777777" w:rsidR="00B86143" w:rsidRPr="00334FF0" w:rsidRDefault="00B86143" w:rsidP="005C1D22">
            <w:pPr>
              <w:pStyle w:val="TAL"/>
            </w:pPr>
            <w:r w:rsidRPr="00334FF0">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2024BBB"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7D1FEE71" w14:textId="77777777" w:rsidR="00B86143" w:rsidRPr="00334FF0" w:rsidRDefault="00B86143" w:rsidP="005C1D22">
            <w:pPr>
              <w:pStyle w:val="TAC"/>
            </w:pPr>
            <w:r w:rsidRPr="00334FF0">
              <w:t>1x2 Low</w:t>
            </w:r>
          </w:p>
        </w:tc>
      </w:tr>
      <w:tr w:rsidR="00B86143" w:rsidRPr="00334FF0" w14:paraId="14EB97DC"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1618EF" w14:textId="77777777" w:rsidR="00B86143" w:rsidRPr="00334FF0" w:rsidDel="00F267B6" w:rsidRDefault="00B86143" w:rsidP="005C1D22">
            <w:pPr>
              <w:pStyle w:val="TAL"/>
              <w:rPr>
                <w:bCs/>
              </w:rPr>
            </w:pPr>
            <w:r w:rsidRPr="00334FF0">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C7528E"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3AB6E13C" w14:textId="77777777" w:rsidR="00B86143" w:rsidRPr="00334FF0" w:rsidRDefault="00B86143" w:rsidP="005C1D22">
            <w:pPr>
              <w:pStyle w:val="TAC"/>
            </w:pPr>
            <w:r w:rsidRPr="00334FF0">
              <w:t>AWGN</w:t>
            </w:r>
          </w:p>
        </w:tc>
      </w:tr>
      <w:tr w:rsidR="00B86143" w:rsidRPr="00334FF0" w14:paraId="485A69A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D2D9D54" w14:textId="77777777" w:rsidR="00B86143" w:rsidRPr="00334FF0" w:rsidRDefault="00B86143" w:rsidP="005C1D22">
            <w:pPr>
              <w:pStyle w:val="TAL"/>
            </w:pPr>
            <w:r w:rsidRPr="00334FF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9F96127"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nil"/>
              <w:right w:val="single" w:sz="4" w:space="0" w:color="auto"/>
            </w:tcBorders>
            <w:shd w:val="clear" w:color="auto" w:fill="auto"/>
          </w:tcPr>
          <w:p w14:paraId="7F10F380" w14:textId="77777777" w:rsidR="00B86143" w:rsidRPr="00334FF0" w:rsidRDefault="00B86143" w:rsidP="005C1D22">
            <w:pPr>
              <w:pStyle w:val="TAC"/>
              <w:rPr>
                <w:rFonts w:cs="v4.2.0"/>
              </w:rPr>
            </w:pPr>
            <w:r w:rsidRPr="00334FF0">
              <w:rPr>
                <w:rFonts w:cs="v4.2.0"/>
              </w:rPr>
              <w:t>0</w:t>
            </w:r>
          </w:p>
        </w:tc>
      </w:tr>
      <w:tr w:rsidR="00B86143" w:rsidRPr="00334FF0" w14:paraId="637B00A5"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938108" w14:textId="77777777" w:rsidR="00B86143" w:rsidRPr="00334FF0" w:rsidRDefault="00B86143" w:rsidP="005C1D22">
            <w:pPr>
              <w:pStyle w:val="TAL"/>
            </w:pPr>
            <w:r w:rsidRPr="00334FF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8CA028B"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8D08B41" w14:textId="77777777" w:rsidR="00B86143" w:rsidRPr="00334FF0" w:rsidRDefault="00B86143" w:rsidP="005C1D22">
            <w:pPr>
              <w:pStyle w:val="TAC"/>
              <w:rPr>
                <w:rFonts w:cs="v4.2.0"/>
              </w:rPr>
            </w:pPr>
          </w:p>
        </w:tc>
      </w:tr>
      <w:tr w:rsidR="00B86143" w:rsidRPr="00334FF0" w14:paraId="3D858AA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4B773" w14:textId="77777777" w:rsidR="00B86143" w:rsidRPr="00334FF0" w:rsidRDefault="00B86143" w:rsidP="005C1D22">
            <w:pPr>
              <w:pStyle w:val="TAL"/>
            </w:pPr>
            <w:r w:rsidRPr="00334FF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B8E73C4"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2FC20DD" w14:textId="77777777" w:rsidR="00B86143" w:rsidRPr="00334FF0" w:rsidRDefault="00B86143" w:rsidP="005C1D22">
            <w:pPr>
              <w:pStyle w:val="TAC"/>
              <w:rPr>
                <w:rFonts w:cs="v4.2.0"/>
              </w:rPr>
            </w:pPr>
          </w:p>
        </w:tc>
      </w:tr>
      <w:tr w:rsidR="00B86143" w:rsidRPr="00334FF0" w14:paraId="0582F268"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246C93" w14:textId="77777777" w:rsidR="00B86143" w:rsidRPr="00334FF0" w:rsidRDefault="00B86143" w:rsidP="005C1D22">
            <w:pPr>
              <w:pStyle w:val="TAL"/>
            </w:pPr>
            <w:r w:rsidRPr="00334FF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6629AE"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959CFB9" w14:textId="77777777" w:rsidR="00B86143" w:rsidRPr="00334FF0" w:rsidRDefault="00B86143" w:rsidP="005C1D22">
            <w:pPr>
              <w:pStyle w:val="TAC"/>
              <w:rPr>
                <w:rFonts w:cs="v4.2.0"/>
              </w:rPr>
            </w:pPr>
          </w:p>
        </w:tc>
      </w:tr>
      <w:tr w:rsidR="00B86143" w:rsidRPr="00334FF0" w14:paraId="7C852D2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9A3F8C" w14:textId="77777777" w:rsidR="00B86143" w:rsidRPr="00334FF0" w:rsidRDefault="00B86143" w:rsidP="005C1D22">
            <w:pPr>
              <w:pStyle w:val="TAL"/>
            </w:pPr>
            <w:r w:rsidRPr="00334FF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784A771"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7185BC3" w14:textId="77777777" w:rsidR="00B86143" w:rsidRPr="00334FF0" w:rsidRDefault="00B86143" w:rsidP="005C1D22">
            <w:pPr>
              <w:pStyle w:val="TAC"/>
              <w:rPr>
                <w:rFonts w:cs="v4.2.0"/>
              </w:rPr>
            </w:pPr>
          </w:p>
        </w:tc>
      </w:tr>
      <w:tr w:rsidR="00B86143" w:rsidRPr="00334FF0" w14:paraId="1AB8F11A"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21AE19" w14:textId="77777777" w:rsidR="00B86143" w:rsidRPr="00334FF0" w:rsidRDefault="00B86143" w:rsidP="005C1D22">
            <w:pPr>
              <w:pStyle w:val="TAL"/>
            </w:pPr>
            <w:r w:rsidRPr="00334FF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320BDD6"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A1FA2E5" w14:textId="77777777" w:rsidR="00B86143" w:rsidRPr="00334FF0" w:rsidRDefault="00B86143" w:rsidP="005C1D22">
            <w:pPr>
              <w:pStyle w:val="TAC"/>
              <w:rPr>
                <w:rFonts w:cs="v4.2.0"/>
              </w:rPr>
            </w:pPr>
          </w:p>
        </w:tc>
      </w:tr>
      <w:tr w:rsidR="00B86143" w:rsidRPr="00334FF0" w14:paraId="6447DA1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0637FB" w14:textId="77777777" w:rsidR="00B86143" w:rsidRPr="00334FF0" w:rsidRDefault="00B86143" w:rsidP="005C1D22">
            <w:pPr>
              <w:pStyle w:val="TAL"/>
            </w:pPr>
            <w:r w:rsidRPr="00334FF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D9E613D"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00053ED3" w14:textId="77777777" w:rsidR="00B86143" w:rsidRPr="00334FF0" w:rsidRDefault="00B86143" w:rsidP="005C1D22">
            <w:pPr>
              <w:pStyle w:val="TAC"/>
              <w:rPr>
                <w:rFonts w:cs="v4.2.0"/>
              </w:rPr>
            </w:pPr>
          </w:p>
        </w:tc>
      </w:tr>
      <w:tr w:rsidR="00B86143" w:rsidRPr="00334FF0" w14:paraId="70C96E01"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385F84D" w14:textId="77777777" w:rsidR="00B86143" w:rsidRPr="00334FF0" w:rsidRDefault="00B86143" w:rsidP="005C1D22">
            <w:pPr>
              <w:pStyle w:val="TAL"/>
            </w:pPr>
            <w:r w:rsidRPr="00334FF0">
              <w:rPr>
                <w:lang w:eastAsia="ja-JP"/>
              </w:rPr>
              <w:t>EPRE ratio of OCNG DMRS to SSS</w:t>
            </w:r>
            <w:r w:rsidRPr="00334FF0">
              <w:rPr>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5936ACE"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3752997" w14:textId="77777777" w:rsidR="00B86143" w:rsidRPr="00334FF0" w:rsidRDefault="00B86143" w:rsidP="005C1D22">
            <w:pPr>
              <w:pStyle w:val="TAC"/>
              <w:rPr>
                <w:rFonts w:cs="v4.2.0"/>
              </w:rPr>
            </w:pPr>
          </w:p>
        </w:tc>
      </w:tr>
      <w:tr w:rsidR="00B86143" w:rsidRPr="00334FF0" w14:paraId="205EA6AA"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A8E08C8" w14:textId="77777777" w:rsidR="00B86143" w:rsidRPr="00334FF0" w:rsidRDefault="00B86143" w:rsidP="005C1D22">
            <w:pPr>
              <w:pStyle w:val="TAL"/>
            </w:pPr>
            <w:r w:rsidRPr="00334FF0">
              <w:rPr>
                <w:lang w:eastAsia="ja-JP"/>
              </w:rPr>
              <w:t>EPRE ratio of OCNG to OCNG DMRS</w:t>
            </w:r>
            <w:r w:rsidRPr="00334FF0">
              <w:rPr>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5F3DA91" w14:textId="77777777" w:rsidR="00B86143" w:rsidRPr="00334FF0" w:rsidRDefault="00B86143" w:rsidP="005C1D22">
            <w:pPr>
              <w:pStyle w:val="TAC"/>
            </w:pPr>
          </w:p>
        </w:tc>
        <w:tc>
          <w:tcPr>
            <w:tcW w:w="2268" w:type="dxa"/>
            <w:tcBorders>
              <w:top w:val="nil"/>
              <w:left w:val="single" w:sz="4" w:space="0" w:color="auto"/>
              <w:bottom w:val="single" w:sz="4" w:space="0" w:color="auto"/>
              <w:right w:val="single" w:sz="4" w:space="0" w:color="auto"/>
            </w:tcBorders>
            <w:shd w:val="clear" w:color="auto" w:fill="auto"/>
          </w:tcPr>
          <w:p w14:paraId="6714B488" w14:textId="77777777" w:rsidR="00B86143" w:rsidRPr="00334FF0" w:rsidRDefault="00B86143" w:rsidP="005C1D22">
            <w:pPr>
              <w:pStyle w:val="TAC"/>
            </w:pPr>
          </w:p>
        </w:tc>
      </w:tr>
      <w:tr w:rsidR="00B86143" w:rsidRPr="00334FF0" w14:paraId="0D458612"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A2C98C1" w14:textId="77777777" w:rsidR="00B86143" w:rsidRPr="00334FF0" w:rsidRDefault="00B86143" w:rsidP="005C1D22">
            <w:pPr>
              <w:pStyle w:val="TAL"/>
            </w:pPr>
            <w:r w:rsidRPr="00334FF0">
              <w:t>N</w:t>
            </w:r>
            <w:r w:rsidRPr="00334FF0">
              <w:rPr>
                <w:vertAlign w:val="subscript"/>
              </w:rPr>
              <w:t>oc</w:t>
            </w:r>
            <w:r w:rsidRPr="00334FF0">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4BED0B84"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FDF93E7" w14:textId="77777777" w:rsidR="00B86143" w:rsidRPr="00334FF0" w:rsidRDefault="00B86143" w:rsidP="005C1D22">
            <w:pPr>
              <w:pStyle w:val="TAC"/>
            </w:pPr>
            <w:r w:rsidRPr="00334FF0">
              <w:t>dBm/SCS</w:t>
            </w:r>
          </w:p>
        </w:tc>
        <w:tc>
          <w:tcPr>
            <w:tcW w:w="2268" w:type="dxa"/>
            <w:tcBorders>
              <w:top w:val="single" w:sz="4" w:space="0" w:color="auto"/>
              <w:left w:val="single" w:sz="4" w:space="0" w:color="auto"/>
              <w:right w:val="single" w:sz="4" w:space="0" w:color="auto"/>
            </w:tcBorders>
            <w:hideMark/>
          </w:tcPr>
          <w:p w14:paraId="1F39F3AA" w14:textId="77777777" w:rsidR="00B86143" w:rsidRPr="00334FF0" w:rsidRDefault="00B86143" w:rsidP="005C1D22">
            <w:pPr>
              <w:pStyle w:val="TAC"/>
              <w:rPr>
                <w:rFonts w:cs="v4.2.0"/>
              </w:rPr>
            </w:pPr>
            <w:r w:rsidRPr="00334FF0">
              <w:t>-104</w:t>
            </w:r>
          </w:p>
        </w:tc>
      </w:tr>
      <w:tr w:rsidR="00B86143" w:rsidRPr="00334FF0" w14:paraId="33E49407"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F3514B1" w14:textId="77777777" w:rsidR="00B86143" w:rsidRPr="00334FF0" w:rsidRDefault="00B86143" w:rsidP="005C1D22">
            <w:pPr>
              <w:pStyle w:val="TAL"/>
              <w:rPr>
                <w:rFonts w:cs="v4.2.0"/>
              </w:rPr>
            </w:pPr>
            <w:r w:rsidRPr="00334FF0">
              <w:rPr>
                <w:rFonts w:cs="v4.2.0"/>
              </w:rPr>
              <w:t>SS-RSRP</w:t>
            </w:r>
            <w:r w:rsidRPr="00334FF0">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678DF5" w14:textId="77777777" w:rsidR="00B86143" w:rsidRPr="00334FF0" w:rsidRDefault="00B86143" w:rsidP="005C1D22">
            <w:pPr>
              <w:pStyle w:val="TAL"/>
              <w:rPr>
                <w:rFonts w:cs="v4.2.0"/>
              </w:rPr>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9BDF109" w14:textId="77777777" w:rsidR="00B86143" w:rsidRPr="00334FF0" w:rsidRDefault="00B86143" w:rsidP="005C1D22">
            <w:pPr>
              <w:pStyle w:val="TAC"/>
              <w:rPr>
                <w:rFonts w:cs="v4.2.0"/>
              </w:rPr>
            </w:pPr>
            <w:r w:rsidRPr="00334FF0">
              <w:rPr>
                <w:rFonts w:cs="v4.2.0"/>
              </w:rPr>
              <w:t>dBm/SCS</w:t>
            </w:r>
          </w:p>
        </w:tc>
        <w:tc>
          <w:tcPr>
            <w:tcW w:w="2268" w:type="dxa"/>
            <w:tcBorders>
              <w:top w:val="single" w:sz="4" w:space="0" w:color="auto"/>
              <w:left w:val="single" w:sz="4" w:space="0" w:color="auto"/>
              <w:right w:val="single" w:sz="4" w:space="0" w:color="auto"/>
            </w:tcBorders>
          </w:tcPr>
          <w:p w14:paraId="56D491A7" w14:textId="77777777" w:rsidR="00B86143" w:rsidRPr="00334FF0" w:rsidRDefault="00B86143" w:rsidP="005C1D22">
            <w:pPr>
              <w:pStyle w:val="TAC"/>
              <w:rPr>
                <w:rFonts w:cs="v4.2.0"/>
              </w:rPr>
            </w:pPr>
            <w:r w:rsidRPr="00334FF0">
              <w:rPr>
                <w:rFonts w:cs="v4.2.0"/>
              </w:rPr>
              <w:t>-87</w:t>
            </w:r>
          </w:p>
        </w:tc>
      </w:tr>
      <w:tr w:rsidR="00B86143" w:rsidRPr="00334FF0" w14:paraId="54C454EF"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0F9AA5" w14:textId="77777777" w:rsidR="00B86143" w:rsidRPr="00334FF0" w:rsidRDefault="00B86143" w:rsidP="005C1D22">
            <w:pPr>
              <w:pStyle w:val="TAL"/>
            </w:pPr>
            <w:r w:rsidRPr="00334FF0">
              <w:t>Ê</w:t>
            </w:r>
            <w:r w:rsidRPr="00334FF0">
              <w:rPr>
                <w:vertAlign w:val="subscript"/>
              </w:rPr>
              <w:t>s</w:t>
            </w:r>
            <w:r w:rsidRPr="00334FF0">
              <w:t>/I</w:t>
            </w:r>
            <w:r w:rsidRPr="00334FF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8AC9E6E"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hideMark/>
          </w:tcPr>
          <w:p w14:paraId="4146D0C8" w14:textId="77777777" w:rsidR="00B86143" w:rsidRPr="00334FF0" w:rsidRDefault="00B86143" w:rsidP="005C1D22">
            <w:pPr>
              <w:pStyle w:val="TAC"/>
              <w:rPr>
                <w:rFonts w:cs="v4.2.0"/>
              </w:rPr>
            </w:pPr>
            <w:r w:rsidRPr="00334FF0">
              <w:t>17</w:t>
            </w:r>
          </w:p>
        </w:tc>
      </w:tr>
      <w:tr w:rsidR="00B86143" w:rsidRPr="00334FF0" w14:paraId="1FF18B98"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B2B38" w14:textId="77777777" w:rsidR="00B86143" w:rsidRPr="00334FF0" w:rsidRDefault="00B86143" w:rsidP="005C1D22">
            <w:pPr>
              <w:pStyle w:val="TAL"/>
            </w:pPr>
            <w:r w:rsidRPr="00334FF0">
              <w:t>Ê</w:t>
            </w:r>
            <w:r w:rsidRPr="00334FF0">
              <w:rPr>
                <w:vertAlign w:val="subscript"/>
              </w:rPr>
              <w:t>s</w:t>
            </w:r>
            <w:r w:rsidRPr="00334FF0">
              <w:t>/N</w:t>
            </w:r>
            <w:r w:rsidRPr="00334FF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0B5C761"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tcPr>
          <w:p w14:paraId="38AEAB61" w14:textId="77777777" w:rsidR="00B86143" w:rsidRPr="00334FF0" w:rsidRDefault="00B86143" w:rsidP="005C1D22">
            <w:pPr>
              <w:pStyle w:val="TAC"/>
              <w:rPr>
                <w:rFonts w:cs="v4.2.0"/>
              </w:rPr>
            </w:pPr>
            <w:r w:rsidRPr="00334FF0">
              <w:t>17</w:t>
            </w:r>
          </w:p>
        </w:tc>
      </w:tr>
      <w:tr w:rsidR="00B86143" w:rsidRPr="00334FF0" w14:paraId="17CE0F8F"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851A84" w14:textId="77777777" w:rsidR="00B86143" w:rsidRPr="00334FF0" w:rsidRDefault="00B86143" w:rsidP="005C1D22">
            <w:pPr>
              <w:pStyle w:val="TAL"/>
            </w:pPr>
            <w:r w:rsidRPr="00334FF0">
              <w:t>Io</w:t>
            </w:r>
            <w:r w:rsidRPr="00334FF0">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5D56FAB1"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6CDC2FBD" w14:textId="77777777" w:rsidR="00B86143" w:rsidRPr="00334FF0" w:rsidRDefault="00B86143" w:rsidP="005C1D22">
            <w:pPr>
              <w:pStyle w:val="TAC"/>
            </w:pPr>
            <w:r w:rsidRPr="00334FF0">
              <w:t>dBm/</w:t>
            </w:r>
          </w:p>
          <w:p w14:paraId="562064E3" w14:textId="77777777" w:rsidR="00B86143" w:rsidRPr="00334FF0" w:rsidRDefault="00B86143" w:rsidP="005C1D22">
            <w:pPr>
              <w:pStyle w:val="TAC"/>
            </w:pPr>
            <w:r w:rsidRPr="00334FF0">
              <w:t>9.36MHz</w:t>
            </w:r>
          </w:p>
        </w:tc>
        <w:tc>
          <w:tcPr>
            <w:tcW w:w="2268" w:type="dxa"/>
            <w:tcBorders>
              <w:top w:val="single" w:sz="4" w:space="0" w:color="auto"/>
              <w:left w:val="single" w:sz="4" w:space="0" w:color="auto"/>
              <w:bottom w:val="single" w:sz="4" w:space="0" w:color="auto"/>
              <w:right w:val="single" w:sz="4" w:space="0" w:color="auto"/>
            </w:tcBorders>
          </w:tcPr>
          <w:p w14:paraId="33CB42CA" w14:textId="77777777" w:rsidR="00B86143" w:rsidRPr="00334FF0" w:rsidRDefault="00B86143" w:rsidP="005C1D22">
            <w:pPr>
              <w:pStyle w:val="TAC"/>
              <w:rPr>
                <w:rFonts w:cs="v4.2.0"/>
              </w:rPr>
            </w:pPr>
            <w:r w:rsidRPr="00334FF0">
              <w:rPr>
                <w:rFonts w:cs="v4.2.0"/>
              </w:rPr>
              <w:t>-58.96</w:t>
            </w:r>
          </w:p>
        </w:tc>
      </w:tr>
      <w:tr w:rsidR="00B86143" w:rsidRPr="00334FF0" w14:paraId="40504EA2" w14:textId="77777777" w:rsidTr="005C1D22">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737A210" w14:textId="77777777" w:rsidR="00B86143" w:rsidRPr="00334FF0" w:rsidRDefault="00B86143" w:rsidP="005C1D22">
            <w:pPr>
              <w:pStyle w:val="TAN"/>
              <w:rPr>
                <w:szCs w:val="18"/>
              </w:rPr>
            </w:pPr>
            <w:r w:rsidRPr="00334FF0">
              <w:rPr>
                <w:szCs w:val="18"/>
              </w:rPr>
              <w:lastRenderedPageBreak/>
              <w:t>Note 1:</w:t>
            </w:r>
            <w:r w:rsidRPr="00334FF0">
              <w:rPr>
                <w:szCs w:val="18"/>
              </w:rPr>
              <w:tab/>
            </w:r>
            <w:r w:rsidRPr="00334FF0">
              <w:t>OCNG shall be used such that both cells are fully allocated and a constant total transmitted power spectral density is achieved for all OFDM symbols.</w:t>
            </w:r>
          </w:p>
          <w:p w14:paraId="0C5113BC" w14:textId="77777777" w:rsidR="00B86143" w:rsidRPr="00334FF0" w:rsidRDefault="00B86143" w:rsidP="005C1D22">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r w:rsidRPr="00334FF0">
              <w:rPr>
                <w:szCs w:val="18"/>
              </w:rPr>
              <w:t>N</w:t>
            </w:r>
            <w:r w:rsidRPr="00334FF0">
              <w:rPr>
                <w:szCs w:val="18"/>
                <w:vertAlign w:val="subscript"/>
              </w:rPr>
              <w:t>oc</w:t>
            </w:r>
            <w:r w:rsidRPr="00334FF0">
              <w:rPr>
                <w:szCs w:val="18"/>
              </w:rPr>
              <w:t xml:space="preserve"> to be fulfilled.</w:t>
            </w:r>
          </w:p>
          <w:p w14:paraId="1D6ED78F" w14:textId="77777777" w:rsidR="00B86143" w:rsidRPr="00334FF0" w:rsidRDefault="00B86143" w:rsidP="005C1D22">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63E573D7" w14:textId="77777777" w:rsidR="00B86143" w:rsidRPr="00334FF0" w:rsidRDefault="00B86143" w:rsidP="00B86143">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59" w:name="_Hlk54090261"/>
      <w:r w:rsidR="00E74356" w:rsidRPr="003552AA">
        <w:t xml:space="preserve">UE specific CBW change </w:t>
      </w:r>
      <w:bookmarkEnd w:id="59"/>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lastRenderedPageBreak/>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709CD" w14:paraId="73FD7114"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E6C7751" w14:textId="77777777" w:rsidR="00B709CD" w:rsidRDefault="00B709CD"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2A1893" w14:textId="77777777" w:rsidR="00B709CD" w:rsidRDefault="00B709CD" w:rsidP="005C1D22">
            <w:pPr>
              <w:pStyle w:val="TAH"/>
              <w:rPr>
                <w:lang w:eastAsia="zh-TW"/>
              </w:rPr>
            </w:pPr>
            <w:r>
              <w:rPr>
                <w:lang w:eastAsia="zh-TW"/>
              </w:rPr>
              <w:t>Description</w:t>
            </w:r>
          </w:p>
        </w:tc>
      </w:tr>
      <w:tr w:rsidR="00B709CD" w:rsidRPr="00043C9D" w14:paraId="08317CE0"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5CE7F683" w14:textId="77777777" w:rsidR="00B709CD" w:rsidRDefault="00B709CD"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E8EF4F" w14:textId="77777777" w:rsidR="00B709CD" w:rsidRDefault="00B709CD"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6B1EBB3F"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6D904250" w14:textId="77777777" w:rsidR="00B709CD" w:rsidRDefault="00B709CD"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24CE5F5" w14:textId="77777777" w:rsidR="00B709CD" w:rsidRDefault="00B709CD"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160AD13E"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5025886" w14:textId="632181F0" w:rsidR="00B709CD" w:rsidRDefault="00B709CD" w:rsidP="005C1D22">
            <w:pPr>
              <w:pStyle w:val="TAN"/>
            </w:pPr>
            <w:r>
              <w:rPr>
                <w:lang w:eastAsia="zh-TW"/>
              </w:rPr>
              <w:t>Note:</w:t>
            </w:r>
            <w:r>
              <w:rPr>
                <w:lang w:eastAsia="ko-KR"/>
              </w:rPr>
              <w:tab/>
            </w:r>
            <w:r w:rsidR="009015A2" w:rsidRPr="006A1B74">
              <w:rPr>
                <w:lang w:eastAsia="zh-TW"/>
              </w:rPr>
              <w:t xml:space="preserve">If UE supports both NGSO and GSO, the GSO-based test cases can be skipped if the UE passes NGSO-based test cases. </w:t>
            </w:r>
          </w:p>
        </w:tc>
      </w:tr>
    </w:tbl>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lastRenderedPageBreak/>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B709CD" w:rsidRPr="003552AA" w14:paraId="4733B805"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F1479CF" w14:textId="77777777" w:rsidR="00B709CD" w:rsidRPr="003552AA" w:rsidRDefault="00B709CD" w:rsidP="005C1D22">
            <w:pPr>
              <w:pStyle w:val="TAH"/>
            </w:pPr>
            <w:r w:rsidRPr="003552AA">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F91DE13" w14:textId="77777777" w:rsidR="00B709CD" w:rsidRPr="003552AA" w:rsidRDefault="00B709CD" w:rsidP="005C1D22">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1A01840D" w14:textId="77777777" w:rsidR="00B709CD" w:rsidRPr="003552AA" w:rsidRDefault="00B709CD" w:rsidP="005C1D22">
            <w:pPr>
              <w:pStyle w:val="TAH"/>
            </w:pPr>
            <w:r w:rsidRPr="003552AA">
              <w:t>Cell 1</w:t>
            </w:r>
          </w:p>
        </w:tc>
      </w:tr>
      <w:tr w:rsidR="00B709CD" w:rsidRPr="003552AA" w14:paraId="7A6E8C31"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2774BB" w14:textId="77777777" w:rsidR="00B709CD" w:rsidRPr="003552AA" w:rsidRDefault="00B709CD" w:rsidP="005C1D22">
            <w:pPr>
              <w:pStyle w:val="TAL"/>
              <w:rPr>
                <w:lang w:val="it-IT"/>
              </w:rPr>
            </w:pPr>
            <w:r w:rsidRPr="003552AA">
              <w:rPr>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52B5E666"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2754C74D" w14:textId="77777777" w:rsidR="00B709CD" w:rsidRPr="003552AA" w:rsidRDefault="00B709CD" w:rsidP="005C1D22">
            <w:pPr>
              <w:pStyle w:val="TAC"/>
              <w:rPr>
                <w:rFonts w:cs="v4.2.0"/>
              </w:rPr>
            </w:pPr>
            <w:r w:rsidRPr="003552AA">
              <w:rPr>
                <w:rFonts w:cs="v4.2.0"/>
              </w:rPr>
              <w:t>FR1</w:t>
            </w:r>
          </w:p>
        </w:tc>
      </w:tr>
      <w:tr w:rsidR="00B709CD" w:rsidRPr="003552AA" w14:paraId="654E36AE"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7E052EFB" w14:textId="77777777" w:rsidR="00B709CD" w:rsidRPr="003552AA" w:rsidRDefault="00B709CD" w:rsidP="005C1D22">
            <w:pPr>
              <w:pStyle w:val="TAL"/>
              <w:rPr>
                <w:lang w:eastAsia="ja-JP"/>
              </w:rPr>
            </w:pPr>
            <w:r w:rsidRPr="003552A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844B4"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14A06810"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68C4E9E7" w14:textId="77777777" w:rsidR="00B709CD" w:rsidRPr="003552AA" w:rsidRDefault="00B709CD" w:rsidP="005C1D22">
            <w:pPr>
              <w:pStyle w:val="TAC"/>
            </w:pPr>
            <w:r w:rsidRPr="003552AA">
              <w:t>FDD</w:t>
            </w:r>
          </w:p>
        </w:tc>
      </w:tr>
      <w:tr w:rsidR="00B709CD" w:rsidRPr="003552AA" w14:paraId="2BDD7A3C"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0494A368" w14:textId="77777777" w:rsidR="00B709CD" w:rsidRPr="003552AA" w:rsidRDefault="00B709CD" w:rsidP="005C1D22">
            <w:pPr>
              <w:pStyle w:val="TAL"/>
            </w:pPr>
            <w:r w:rsidRPr="003552AA">
              <w:t>BW</w:t>
            </w:r>
            <w:r w:rsidRPr="003552AA">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54D795D"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35C18D"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614EECC0" w14:textId="77777777" w:rsidR="00B709CD" w:rsidRPr="003552AA" w:rsidRDefault="00B709CD" w:rsidP="005C1D22">
            <w:pPr>
              <w:pStyle w:val="TAC"/>
              <w:rPr>
                <w:rFonts w:eastAsia="Malgun Gothic"/>
                <w:lang w:val="de-DE"/>
              </w:rPr>
            </w:pPr>
            <w:r w:rsidRPr="003552AA">
              <w:rPr>
                <w:rFonts w:eastAsia="Malgun Gothic"/>
              </w:rPr>
              <w:t xml:space="preserve">10 MHz: </w:t>
            </w:r>
            <w:r w:rsidRPr="003552AA">
              <w:rPr>
                <w:rFonts w:eastAsia="Malgun Gothic"/>
                <w:lang w:val="de-DE"/>
              </w:rPr>
              <w:t>N</w:t>
            </w:r>
            <w:r w:rsidRPr="003552AA">
              <w:rPr>
                <w:rFonts w:eastAsia="Malgun Gothic"/>
                <w:vertAlign w:val="subscript"/>
                <w:lang w:val="de-DE"/>
              </w:rPr>
              <w:t>RB,c</w:t>
            </w:r>
            <w:r w:rsidRPr="003552AA">
              <w:rPr>
                <w:rFonts w:eastAsia="Malgun Gothic"/>
                <w:lang w:val="de-DE"/>
              </w:rPr>
              <w:t xml:space="preserve"> = 52</w:t>
            </w:r>
          </w:p>
        </w:tc>
      </w:tr>
      <w:tr w:rsidR="009015A2" w:rsidRPr="003552AA" w14:paraId="51AD670F" w14:textId="77777777" w:rsidTr="002816D7">
        <w:trPr>
          <w:cantSplit/>
          <w:jc w:val="center"/>
        </w:trPr>
        <w:tc>
          <w:tcPr>
            <w:tcW w:w="2553" w:type="dxa"/>
            <w:gridSpan w:val="2"/>
            <w:tcBorders>
              <w:top w:val="single" w:sz="4" w:space="0" w:color="auto"/>
              <w:left w:val="single" w:sz="4" w:space="0" w:color="auto"/>
              <w:bottom w:val="nil"/>
              <w:right w:val="single" w:sz="4" w:space="0" w:color="auto"/>
            </w:tcBorders>
          </w:tcPr>
          <w:p w14:paraId="34CE8650" w14:textId="7A8D93BE" w:rsidR="009015A2" w:rsidRPr="003552AA" w:rsidRDefault="009015A2" w:rsidP="009015A2">
            <w:pPr>
              <w:pStyle w:val="TAL"/>
            </w:pPr>
            <w:r w:rsidRPr="007B7906">
              <w:t>Satellite information</w:t>
            </w:r>
          </w:p>
        </w:tc>
        <w:tc>
          <w:tcPr>
            <w:tcW w:w="1559" w:type="dxa"/>
            <w:gridSpan w:val="2"/>
            <w:tcBorders>
              <w:top w:val="single" w:sz="4" w:space="0" w:color="auto"/>
              <w:left w:val="single" w:sz="4" w:space="0" w:color="auto"/>
              <w:bottom w:val="single" w:sz="4" w:space="0" w:color="auto"/>
              <w:right w:val="single" w:sz="4" w:space="0" w:color="auto"/>
            </w:tcBorders>
          </w:tcPr>
          <w:p w14:paraId="72037158" w14:textId="2469DE94" w:rsidR="009015A2" w:rsidRPr="003552AA" w:rsidRDefault="009015A2" w:rsidP="009015A2">
            <w:pPr>
              <w:pStyle w:val="TAL"/>
            </w:pPr>
            <w:r w:rsidRPr="007B7906">
              <w:t>Config 1</w:t>
            </w:r>
          </w:p>
        </w:tc>
        <w:tc>
          <w:tcPr>
            <w:tcW w:w="1134" w:type="dxa"/>
            <w:tcBorders>
              <w:top w:val="single" w:sz="4" w:space="0" w:color="auto"/>
              <w:left w:val="single" w:sz="4" w:space="0" w:color="auto"/>
              <w:right w:val="single" w:sz="4" w:space="0" w:color="auto"/>
            </w:tcBorders>
          </w:tcPr>
          <w:p w14:paraId="09202559"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31457BDC" w14:textId="0C8CA5AA" w:rsidR="009015A2" w:rsidRPr="003552AA" w:rsidRDefault="009015A2" w:rsidP="009015A2">
            <w:pPr>
              <w:pStyle w:val="TAC"/>
            </w:pPr>
            <w:r w:rsidRPr="007B7906">
              <w:rPr>
                <w:rFonts w:eastAsia="Malgun Gothic"/>
                <w:szCs w:val="18"/>
              </w:rPr>
              <w:t>SSC.1</w:t>
            </w:r>
          </w:p>
        </w:tc>
      </w:tr>
      <w:tr w:rsidR="009015A2" w:rsidRPr="003552AA" w14:paraId="309D89E4" w14:textId="77777777" w:rsidTr="002816D7">
        <w:trPr>
          <w:cantSplit/>
          <w:jc w:val="center"/>
        </w:trPr>
        <w:tc>
          <w:tcPr>
            <w:tcW w:w="2553" w:type="dxa"/>
            <w:gridSpan w:val="2"/>
            <w:tcBorders>
              <w:top w:val="nil"/>
              <w:left w:val="single" w:sz="4" w:space="0" w:color="auto"/>
              <w:bottom w:val="single" w:sz="4" w:space="0" w:color="auto"/>
              <w:right w:val="single" w:sz="4" w:space="0" w:color="auto"/>
            </w:tcBorders>
          </w:tcPr>
          <w:p w14:paraId="5361D92D" w14:textId="77777777" w:rsidR="009015A2" w:rsidRPr="003552AA" w:rsidRDefault="009015A2" w:rsidP="009015A2">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6BD565FE" w14:textId="0ABC32B1" w:rsidR="009015A2" w:rsidRPr="003552AA" w:rsidRDefault="009015A2" w:rsidP="009015A2">
            <w:pPr>
              <w:pStyle w:val="TAL"/>
            </w:pPr>
            <w:r w:rsidRPr="007B7906">
              <w:t>Config 2</w:t>
            </w:r>
          </w:p>
        </w:tc>
        <w:tc>
          <w:tcPr>
            <w:tcW w:w="1134" w:type="dxa"/>
            <w:tcBorders>
              <w:top w:val="single" w:sz="4" w:space="0" w:color="auto"/>
              <w:left w:val="single" w:sz="4" w:space="0" w:color="auto"/>
              <w:right w:val="single" w:sz="4" w:space="0" w:color="auto"/>
            </w:tcBorders>
          </w:tcPr>
          <w:p w14:paraId="74B6A886"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1E6C0236" w14:textId="70F17229" w:rsidR="009015A2" w:rsidRPr="003552AA" w:rsidRDefault="009015A2" w:rsidP="009015A2">
            <w:pPr>
              <w:pStyle w:val="TAC"/>
            </w:pPr>
            <w:r w:rsidRPr="007B7906">
              <w:rPr>
                <w:rFonts w:eastAsia="Malgun Gothic"/>
                <w:szCs w:val="18"/>
              </w:rPr>
              <w:t>SSC.2</w:t>
            </w:r>
          </w:p>
        </w:tc>
      </w:tr>
      <w:tr w:rsidR="00B709CD" w:rsidRPr="003552AA" w14:paraId="6DED42D7" w14:textId="77777777" w:rsidTr="005C1D22">
        <w:trPr>
          <w:cantSplit/>
          <w:jc w:val="center"/>
        </w:trPr>
        <w:tc>
          <w:tcPr>
            <w:tcW w:w="2553" w:type="dxa"/>
            <w:gridSpan w:val="2"/>
            <w:tcBorders>
              <w:left w:val="single" w:sz="4" w:space="0" w:color="auto"/>
              <w:bottom w:val="single" w:sz="4" w:space="0" w:color="auto"/>
              <w:right w:val="single" w:sz="4" w:space="0" w:color="auto"/>
            </w:tcBorders>
          </w:tcPr>
          <w:p w14:paraId="28EA6F37" w14:textId="77777777" w:rsidR="00B709CD" w:rsidRPr="003552AA" w:rsidRDefault="00B709CD" w:rsidP="005C1D22">
            <w:pPr>
              <w:pStyle w:val="TAL"/>
            </w:pPr>
            <w:r w:rsidRPr="003552A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B95397"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14C8B40E"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72B03BA6" w14:textId="77777777" w:rsidR="00B709CD" w:rsidRPr="003552AA" w:rsidRDefault="00B709CD" w:rsidP="005C1D22">
            <w:pPr>
              <w:pStyle w:val="TAC"/>
            </w:pPr>
            <w:r w:rsidRPr="003552AA">
              <w:t>1</w:t>
            </w:r>
          </w:p>
        </w:tc>
      </w:tr>
      <w:tr w:rsidR="00B709CD" w:rsidRPr="003552AA" w14:paraId="39D9DC1C" w14:textId="77777777" w:rsidTr="005C1D22">
        <w:trPr>
          <w:cantSplit/>
          <w:jc w:val="center"/>
        </w:trPr>
        <w:tc>
          <w:tcPr>
            <w:tcW w:w="2553" w:type="dxa"/>
            <w:gridSpan w:val="2"/>
            <w:tcBorders>
              <w:left w:val="single" w:sz="4" w:space="0" w:color="auto"/>
              <w:bottom w:val="single" w:sz="4" w:space="0" w:color="auto"/>
              <w:right w:val="single" w:sz="4" w:space="0" w:color="auto"/>
            </w:tcBorders>
          </w:tcPr>
          <w:p w14:paraId="422A35E8" w14:textId="77777777" w:rsidR="00B709CD" w:rsidRPr="003552AA" w:rsidRDefault="00B709CD" w:rsidP="005C1D22">
            <w:pPr>
              <w:pStyle w:val="TAL"/>
            </w:pPr>
            <w:r w:rsidRPr="003552A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62CC3C"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31421A86"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500062C4" w14:textId="77777777" w:rsidR="00B709CD" w:rsidRPr="003552AA" w:rsidRDefault="00B709CD" w:rsidP="005C1D22">
            <w:pPr>
              <w:pStyle w:val="TAC"/>
              <w:rPr>
                <w:rFonts w:cs="v4.2.0"/>
              </w:rPr>
            </w:pPr>
            <w:r w:rsidRPr="003552AA">
              <w:t>DLBWP.0.2</w:t>
            </w:r>
          </w:p>
        </w:tc>
      </w:tr>
      <w:tr w:rsidR="00B709CD" w:rsidRPr="003552AA" w14:paraId="345CDDA6" w14:textId="77777777" w:rsidTr="005C1D22">
        <w:trPr>
          <w:cantSplit/>
          <w:jc w:val="center"/>
        </w:trPr>
        <w:tc>
          <w:tcPr>
            <w:tcW w:w="2553" w:type="dxa"/>
            <w:gridSpan w:val="2"/>
            <w:tcBorders>
              <w:left w:val="single" w:sz="4" w:space="0" w:color="auto"/>
              <w:bottom w:val="single" w:sz="4" w:space="0" w:color="auto"/>
              <w:right w:val="single" w:sz="4" w:space="0" w:color="auto"/>
            </w:tcBorders>
            <w:vAlign w:val="center"/>
          </w:tcPr>
          <w:p w14:paraId="75DDEF04" w14:textId="77777777" w:rsidR="00B709CD" w:rsidRPr="003552AA" w:rsidRDefault="00B709CD" w:rsidP="005C1D22">
            <w:pPr>
              <w:pStyle w:val="TAL"/>
            </w:pPr>
            <w:r w:rsidRPr="003552AA">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276C47"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2971DB80"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0FFE9312" w14:textId="77777777" w:rsidR="00B709CD" w:rsidRPr="003552AA" w:rsidRDefault="00B709CD" w:rsidP="005C1D22">
            <w:pPr>
              <w:pStyle w:val="TAC"/>
              <w:rPr>
                <w:rFonts w:cs="v4.2.0"/>
              </w:rPr>
            </w:pPr>
            <w:r w:rsidRPr="003552AA">
              <w:rPr>
                <w:rFonts w:cs="v4.2.0"/>
              </w:rPr>
              <w:t>ULBWP.0.2</w:t>
            </w:r>
          </w:p>
        </w:tc>
      </w:tr>
      <w:tr w:rsidR="00B709CD" w:rsidRPr="003552AA" w14:paraId="06692FAB" w14:textId="77777777" w:rsidTr="005C1D22">
        <w:trPr>
          <w:cantSplit/>
          <w:trHeight w:val="840"/>
          <w:jc w:val="center"/>
        </w:trPr>
        <w:tc>
          <w:tcPr>
            <w:tcW w:w="1555" w:type="dxa"/>
            <w:tcBorders>
              <w:top w:val="single" w:sz="4" w:space="0" w:color="auto"/>
              <w:left w:val="single" w:sz="4" w:space="0" w:color="auto"/>
              <w:bottom w:val="nil"/>
              <w:right w:val="single" w:sz="4" w:space="0" w:color="auto"/>
            </w:tcBorders>
          </w:tcPr>
          <w:p w14:paraId="69B0076A" w14:textId="77777777" w:rsidR="00B709CD" w:rsidRPr="003552AA" w:rsidRDefault="00B709CD" w:rsidP="005C1D22">
            <w:pPr>
              <w:pStyle w:val="TAL"/>
            </w:pPr>
            <w:r w:rsidRPr="003552AA">
              <w:t>Initial Condition</w:t>
            </w:r>
          </w:p>
          <w:p w14:paraId="21194CBE" w14:textId="77777777" w:rsidR="00B709CD" w:rsidRPr="003552AA" w:rsidRDefault="00B709CD" w:rsidP="005C1D22">
            <w:pPr>
              <w:pStyle w:val="TAL"/>
            </w:pPr>
          </w:p>
        </w:tc>
        <w:tc>
          <w:tcPr>
            <w:tcW w:w="998" w:type="dxa"/>
            <w:tcBorders>
              <w:top w:val="single" w:sz="4" w:space="0" w:color="auto"/>
              <w:left w:val="single" w:sz="4" w:space="0" w:color="auto"/>
              <w:right w:val="single" w:sz="4" w:space="0" w:color="auto"/>
            </w:tcBorders>
          </w:tcPr>
          <w:p w14:paraId="62A1E9B1" w14:textId="77777777" w:rsidR="00B709CD" w:rsidRPr="003552AA" w:rsidRDefault="00B709CD" w:rsidP="005C1D22">
            <w:pPr>
              <w:pStyle w:val="TAL"/>
              <w:rPr>
                <w:lang w:eastAsia="zh-TW"/>
              </w:rPr>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88F0EE1"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233AB6F1"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1E88EFEE" w14:textId="77777777" w:rsidR="00B709CD" w:rsidRPr="003552AA" w:rsidRDefault="00B709CD" w:rsidP="005C1D22">
            <w:pPr>
              <w:pStyle w:val="TAC"/>
              <w:rPr>
                <w:rFonts w:cs="v4.2.0"/>
              </w:rPr>
            </w:pPr>
            <w:r w:rsidRPr="003552AA">
              <w:rPr>
                <w:rFonts w:cs="v4.2.0"/>
              </w:rPr>
              <w:t>DLCBW.1.1</w:t>
            </w:r>
          </w:p>
        </w:tc>
      </w:tr>
      <w:tr w:rsidR="00B709CD" w:rsidRPr="003552AA" w14:paraId="6B35A51A" w14:textId="77777777" w:rsidTr="005C1D22">
        <w:trPr>
          <w:cantSplit/>
          <w:trHeight w:val="840"/>
          <w:jc w:val="center"/>
        </w:trPr>
        <w:tc>
          <w:tcPr>
            <w:tcW w:w="1555" w:type="dxa"/>
            <w:tcBorders>
              <w:top w:val="nil"/>
              <w:left w:val="single" w:sz="4" w:space="0" w:color="auto"/>
              <w:right w:val="single" w:sz="4" w:space="0" w:color="auto"/>
            </w:tcBorders>
          </w:tcPr>
          <w:p w14:paraId="0C565B10" w14:textId="77777777" w:rsidR="00B709CD" w:rsidRPr="003552AA" w:rsidRDefault="00B709CD" w:rsidP="005C1D22">
            <w:pPr>
              <w:pStyle w:val="TAL"/>
            </w:pPr>
          </w:p>
        </w:tc>
        <w:tc>
          <w:tcPr>
            <w:tcW w:w="998" w:type="dxa"/>
            <w:tcBorders>
              <w:top w:val="single" w:sz="4" w:space="0" w:color="auto"/>
              <w:left w:val="single" w:sz="4" w:space="0" w:color="auto"/>
              <w:right w:val="single" w:sz="4" w:space="0" w:color="auto"/>
            </w:tcBorders>
          </w:tcPr>
          <w:p w14:paraId="67F0212B" w14:textId="77777777" w:rsidR="00B709CD" w:rsidRPr="003552AA" w:rsidRDefault="00B709CD" w:rsidP="005C1D22">
            <w:pPr>
              <w:pStyle w:val="TAL"/>
              <w:rPr>
                <w:lang w:eastAsia="zh-TW"/>
              </w:rPr>
            </w:pPr>
            <w:r w:rsidRPr="003552AA">
              <w:rPr>
                <w:lang w:eastAsia="zh-TW"/>
              </w:rPr>
              <w:t xml:space="preserve">Active UL </w:t>
            </w:r>
          </w:p>
          <w:p w14:paraId="02355CD8" w14:textId="77777777" w:rsidR="00B709CD" w:rsidRPr="003552AA" w:rsidRDefault="00B709CD" w:rsidP="005C1D22">
            <w:pPr>
              <w:pStyle w:val="TAL"/>
              <w:rPr>
                <w:lang w:eastAsia="zh-TW"/>
              </w:rPr>
            </w:pPr>
            <w:r w:rsidRPr="003552AA">
              <w:rPr>
                <w:lang w:eastAsia="zh-TW"/>
              </w:rPr>
              <w:t>CBW-1</w:t>
            </w:r>
          </w:p>
          <w:p w14:paraId="5437855D" w14:textId="77777777" w:rsidR="00B709CD" w:rsidRPr="003552AA" w:rsidRDefault="00B709CD" w:rsidP="005C1D22">
            <w:pPr>
              <w:pStyle w:val="TAL"/>
              <w:rPr>
                <w:lang w:eastAsia="zh-TW"/>
              </w:rPr>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710411C8"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442B240F"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46133DC6" w14:textId="77777777" w:rsidR="00B709CD" w:rsidRPr="003552AA" w:rsidRDefault="00B709CD" w:rsidP="005C1D22">
            <w:pPr>
              <w:pStyle w:val="TAC"/>
              <w:rPr>
                <w:rFonts w:cs="v4.2.0"/>
              </w:rPr>
            </w:pPr>
            <w:r w:rsidRPr="003552AA">
              <w:rPr>
                <w:rFonts w:cs="v4.2.0"/>
              </w:rPr>
              <w:t>ULCBW.1.1</w:t>
            </w:r>
          </w:p>
        </w:tc>
      </w:tr>
      <w:tr w:rsidR="00B709CD" w:rsidRPr="003552AA" w14:paraId="098CD849" w14:textId="77777777" w:rsidTr="005C1D22">
        <w:trPr>
          <w:cantSplit/>
          <w:trHeight w:val="840"/>
          <w:jc w:val="center"/>
        </w:trPr>
        <w:tc>
          <w:tcPr>
            <w:tcW w:w="1555" w:type="dxa"/>
            <w:tcBorders>
              <w:left w:val="single" w:sz="4" w:space="0" w:color="auto"/>
              <w:bottom w:val="nil"/>
              <w:right w:val="single" w:sz="4" w:space="0" w:color="auto"/>
            </w:tcBorders>
          </w:tcPr>
          <w:p w14:paraId="040BBDED" w14:textId="77777777" w:rsidR="00B709CD" w:rsidRPr="003552AA" w:rsidRDefault="00B709CD" w:rsidP="005C1D22">
            <w:pPr>
              <w:pStyle w:val="TAL"/>
            </w:pPr>
            <w:r w:rsidRPr="003552AA">
              <w:t>Final Condition</w:t>
            </w:r>
          </w:p>
          <w:p w14:paraId="5181DABA" w14:textId="77777777" w:rsidR="00B709CD" w:rsidRPr="003552AA" w:rsidRDefault="00B709CD" w:rsidP="005C1D22">
            <w:pPr>
              <w:pStyle w:val="TAL"/>
            </w:pPr>
          </w:p>
        </w:tc>
        <w:tc>
          <w:tcPr>
            <w:tcW w:w="998" w:type="dxa"/>
            <w:tcBorders>
              <w:left w:val="single" w:sz="4" w:space="0" w:color="auto"/>
              <w:right w:val="single" w:sz="4" w:space="0" w:color="auto"/>
            </w:tcBorders>
          </w:tcPr>
          <w:p w14:paraId="7DB10328" w14:textId="77777777" w:rsidR="00B709CD" w:rsidRPr="003552AA" w:rsidRDefault="00B709CD" w:rsidP="005C1D22">
            <w:pPr>
              <w:pStyle w:val="TAL"/>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AD323D3"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611206BB"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0B990CCD" w14:textId="77777777" w:rsidR="00B709CD" w:rsidRPr="003552AA" w:rsidRDefault="00B709CD" w:rsidP="005C1D22">
            <w:pPr>
              <w:pStyle w:val="TAC"/>
              <w:rPr>
                <w:rFonts w:cs="v4.2.0"/>
              </w:rPr>
            </w:pPr>
            <w:r w:rsidRPr="003552AA">
              <w:rPr>
                <w:rFonts w:cs="v4.2.0"/>
              </w:rPr>
              <w:t>DLCBW.1.2</w:t>
            </w:r>
          </w:p>
        </w:tc>
      </w:tr>
      <w:tr w:rsidR="00B709CD" w:rsidRPr="003552AA" w14:paraId="6EB77B83" w14:textId="77777777" w:rsidTr="005C1D22">
        <w:trPr>
          <w:cantSplit/>
          <w:trHeight w:val="840"/>
          <w:jc w:val="center"/>
        </w:trPr>
        <w:tc>
          <w:tcPr>
            <w:tcW w:w="1555" w:type="dxa"/>
            <w:tcBorders>
              <w:top w:val="nil"/>
              <w:left w:val="single" w:sz="4" w:space="0" w:color="auto"/>
              <w:right w:val="single" w:sz="4" w:space="0" w:color="auto"/>
            </w:tcBorders>
          </w:tcPr>
          <w:p w14:paraId="7B522AC1" w14:textId="77777777" w:rsidR="00B709CD" w:rsidRPr="003552AA" w:rsidRDefault="00B709CD" w:rsidP="005C1D22">
            <w:pPr>
              <w:pStyle w:val="TAL"/>
            </w:pPr>
          </w:p>
        </w:tc>
        <w:tc>
          <w:tcPr>
            <w:tcW w:w="998" w:type="dxa"/>
            <w:tcBorders>
              <w:left w:val="single" w:sz="4" w:space="0" w:color="auto"/>
              <w:right w:val="single" w:sz="4" w:space="0" w:color="auto"/>
            </w:tcBorders>
          </w:tcPr>
          <w:p w14:paraId="1A3F1DD6" w14:textId="77777777" w:rsidR="00B709CD" w:rsidRPr="003552AA" w:rsidRDefault="00B709CD" w:rsidP="005C1D22">
            <w:pPr>
              <w:pStyle w:val="TAL"/>
              <w:rPr>
                <w:lang w:eastAsia="zh-TW"/>
              </w:rPr>
            </w:pPr>
            <w:r w:rsidRPr="003552AA">
              <w:rPr>
                <w:lang w:eastAsia="zh-TW"/>
              </w:rPr>
              <w:t xml:space="preserve">Active UL </w:t>
            </w:r>
          </w:p>
          <w:p w14:paraId="026847A1" w14:textId="77777777" w:rsidR="00B709CD" w:rsidRPr="003552AA" w:rsidRDefault="00B709CD" w:rsidP="005C1D22">
            <w:pPr>
              <w:pStyle w:val="TAL"/>
              <w:rPr>
                <w:lang w:eastAsia="zh-TW"/>
              </w:rPr>
            </w:pPr>
            <w:r w:rsidRPr="003552AA">
              <w:rPr>
                <w:lang w:eastAsia="zh-TW"/>
              </w:rPr>
              <w:t>CBW-1</w:t>
            </w:r>
          </w:p>
          <w:p w14:paraId="75909765" w14:textId="77777777" w:rsidR="00B709CD" w:rsidRPr="003552AA" w:rsidRDefault="00B709CD" w:rsidP="005C1D22">
            <w:pPr>
              <w:pStyle w:val="TAL"/>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470CE877"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553F07DA"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6E1D223D" w14:textId="77777777" w:rsidR="00B709CD" w:rsidRPr="003552AA" w:rsidRDefault="00B709CD" w:rsidP="005C1D22">
            <w:pPr>
              <w:pStyle w:val="TAC"/>
              <w:rPr>
                <w:rFonts w:cs="v4.2.0"/>
              </w:rPr>
            </w:pPr>
            <w:r w:rsidRPr="003552AA">
              <w:rPr>
                <w:rFonts w:cs="v4.2.0"/>
              </w:rPr>
              <w:t>ULCBW.1.2</w:t>
            </w:r>
          </w:p>
        </w:tc>
      </w:tr>
      <w:tr w:rsidR="00B709CD" w:rsidRPr="003552AA" w14:paraId="68FD763A"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100A4C73" w14:textId="77777777" w:rsidR="00B709CD" w:rsidRPr="003552AA" w:rsidRDefault="00B709CD" w:rsidP="005C1D22">
            <w:pPr>
              <w:pStyle w:val="TAL"/>
              <w:rPr>
                <w:lang w:val="it-IT"/>
              </w:rPr>
            </w:pPr>
            <w:r w:rsidRPr="003552A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2394FE"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4E17BD79"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7FCCA5B1" w14:textId="77777777" w:rsidR="00B709CD" w:rsidRPr="003552AA" w:rsidRDefault="00B709CD" w:rsidP="005C1D22">
            <w:pPr>
              <w:pStyle w:val="TAC"/>
              <w:rPr>
                <w:rFonts w:eastAsia="SimSun"/>
              </w:rPr>
            </w:pPr>
            <w:r w:rsidRPr="003552AA">
              <w:rPr>
                <w:rFonts w:eastAsia="SimSun"/>
              </w:rPr>
              <w:t>SR.1.1 FDD</w:t>
            </w:r>
          </w:p>
        </w:tc>
      </w:tr>
      <w:tr w:rsidR="00B709CD" w:rsidRPr="003552AA" w14:paraId="6CEB90C2" w14:textId="77777777" w:rsidTr="005C1D22">
        <w:trPr>
          <w:cantSplit/>
          <w:jc w:val="center"/>
        </w:trPr>
        <w:tc>
          <w:tcPr>
            <w:tcW w:w="2553" w:type="dxa"/>
            <w:gridSpan w:val="2"/>
            <w:tcBorders>
              <w:left w:val="single" w:sz="4" w:space="0" w:color="auto"/>
              <w:right w:val="single" w:sz="4" w:space="0" w:color="auto"/>
            </w:tcBorders>
          </w:tcPr>
          <w:p w14:paraId="5EAD83E2" w14:textId="77777777" w:rsidR="00B709CD" w:rsidRPr="003552AA" w:rsidRDefault="00B709CD" w:rsidP="005C1D22">
            <w:pPr>
              <w:pStyle w:val="TAL"/>
            </w:pPr>
            <w:r w:rsidRPr="003552A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1A955C2"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4BD975"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0E21926" w14:textId="77777777" w:rsidR="00B709CD" w:rsidRPr="003552AA" w:rsidRDefault="00B709CD" w:rsidP="005C1D22">
            <w:pPr>
              <w:pStyle w:val="TAC"/>
              <w:rPr>
                <w:rFonts w:eastAsia="SimSun"/>
              </w:rPr>
            </w:pPr>
            <w:r w:rsidRPr="003552AA">
              <w:rPr>
                <w:rFonts w:eastAsia="SimSun"/>
              </w:rPr>
              <w:t xml:space="preserve">CR.1.1 FDD  </w:t>
            </w:r>
          </w:p>
        </w:tc>
      </w:tr>
      <w:tr w:rsidR="00B709CD" w:rsidRPr="003552AA" w14:paraId="64881212" w14:textId="77777777" w:rsidTr="005C1D22">
        <w:trPr>
          <w:cantSplit/>
          <w:jc w:val="center"/>
        </w:trPr>
        <w:tc>
          <w:tcPr>
            <w:tcW w:w="2553" w:type="dxa"/>
            <w:gridSpan w:val="2"/>
            <w:tcBorders>
              <w:left w:val="single" w:sz="4" w:space="0" w:color="auto"/>
              <w:right w:val="single" w:sz="4" w:space="0" w:color="auto"/>
            </w:tcBorders>
          </w:tcPr>
          <w:p w14:paraId="241D4708" w14:textId="77777777" w:rsidR="00B709CD" w:rsidRPr="003552AA" w:rsidRDefault="00B709CD" w:rsidP="005C1D22">
            <w:pPr>
              <w:pStyle w:val="TAL"/>
            </w:pPr>
            <w:r w:rsidRPr="003552A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ACEC2"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751A9B93"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CF51F6" w14:textId="77777777" w:rsidR="00B709CD" w:rsidRPr="003552AA" w:rsidRDefault="00B709CD" w:rsidP="005C1D22">
            <w:pPr>
              <w:pStyle w:val="TAC"/>
              <w:rPr>
                <w:rFonts w:eastAsia="SimSun"/>
              </w:rPr>
            </w:pPr>
            <w:r w:rsidRPr="003552AA">
              <w:rPr>
                <w:rFonts w:eastAsia="SimSun"/>
              </w:rPr>
              <w:t xml:space="preserve">CCR.1.1 FDD  </w:t>
            </w:r>
          </w:p>
        </w:tc>
      </w:tr>
      <w:tr w:rsidR="00B709CD" w:rsidRPr="003552AA" w14:paraId="4F1F99AB" w14:textId="77777777" w:rsidTr="005C1D22">
        <w:trPr>
          <w:cantSplit/>
          <w:jc w:val="center"/>
        </w:trPr>
        <w:tc>
          <w:tcPr>
            <w:tcW w:w="4112" w:type="dxa"/>
            <w:gridSpan w:val="4"/>
            <w:tcBorders>
              <w:left w:val="single" w:sz="4" w:space="0" w:color="auto"/>
              <w:bottom w:val="single" w:sz="4" w:space="0" w:color="auto"/>
              <w:right w:val="single" w:sz="4" w:space="0" w:color="auto"/>
            </w:tcBorders>
          </w:tcPr>
          <w:p w14:paraId="532A3639" w14:textId="77777777" w:rsidR="00B709CD" w:rsidRPr="003552AA" w:rsidRDefault="00B709CD" w:rsidP="005C1D22">
            <w:pPr>
              <w:pStyle w:val="TAL"/>
            </w:pPr>
            <w:r w:rsidRPr="003552AA">
              <w:rPr>
                <w:bCs/>
              </w:rPr>
              <w:t>OCNG Patterns</w:t>
            </w:r>
          </w:p>
        </w:tc>
        <w:tc>
          <w:tcPr>
            <w:tcW w:w="1134" w:type="dxa"/>
            <w:tcBorders>
              <w:left w:val="single" w:sz="4" w:space="0" w:color="auto"/>
              <w:bottom w:val="single" w:sz="4" w:space="0" w:color="auto"/>
              <w:right w:val="single" w:sz="4" w:space="0" w:color="auto"/>
            </w:tcBorders>
          </w:tcPr>
          <w:p w14:paraId="156F01F3"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5EAA8790" w14:textId="77777777" w:rsidR="00B709CD" w:rsidRPr="003552AA" w:rsidRDefault="00B709CD" w:rsidP="005C1D22">
            <w:pPr>
              <w:pStyle w:val="TAC"/>
            </w:pPr>
            <w:r w:rsidRPr="003552AA">
              <w:rPr>
                <w:rFonts w:eastAsia="SimSun"/>
              </w:rPr>
              <w:t>OP.1</w:t>
            </w:r>
          </w:p>
        </w:tc>
      </w:tr>
      <w:tr w:rsidR="00B709CD" w:rsidRPr="003552AA" w14:paraId="37572F82" w14:textId="77777777" w:rsidTr="005C1D22">
        <w:trPr>
          <w:cantSplit/>
          <w:jc w:val="center"/>
        </w:trPr>
        <w:tc>
          <w:tcPr>
            <w:tcW w:w="2553" w:type="dxa"/>
            <w:gridSpan w:val="2"/>
            <w:tcBorders>
              <w:left w:val="single" w:sz="4" w:space="0" w:color="auto"/>
              <w:right w:val="single" w:sz="4" w:space="0" w:color="auto"/>
            </w:tcBorders>
          </w:tcPr>
          <w:p w14:paraId="0A5726B7" w14:textId="77777777" w:rsidR="00B709CD" w:rsidRPr="003552AA" w:rsidRDefault="00B709CD" w:rsidP="005C1D22">
            <w:pPr>
              <w:pStyle w:val="TAL"/>
              <w:rPr>
                <w:bCs/>
              </w:rPr>
            </w:pPr>
            <w:r w:rsidRPr="003552A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74FC0B" w14:textId="77777777" w:rsidR="00B709CD" w:rsidRPr="003552AA" w:rsidRDefault="00B709CD" w:rsidP="005C1D22">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left w:val="single" w:sz="4" w:space="0" w:color="auto"/>
              <w:right w:val="single" w:sz="4" w:space="0" w:color="auto"/>
            </w:tcBorders>
          </w:tcPr>
          <w:p w14:paraId="3EF6095D"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FD206AE" w14:textId="77777777" w:rsidR="00B709CD" w:rsidRPr="003552AA" w:rsidRDefault="00B709CD" w:rsidP="005C1D22">
            <w:pPr>
              <w:pStyle w:val="TAC"/>
              <w:rPr>
                <w:rFonts w:eastAsia="SimSun"/>
              </w:rPr>
            </w:pPr>
            <w:r w:rsidRPr="003552AA">
              <w:rPr>
                <w:rFonts w:eastAsia="SimSun"/>
              </w:rPr>
              <w:t>SSB.1 FR1</w:t>
            </w:r>
          </w:p>
        </w:tc>
      </w:tr>
      <w:tr w:rsidR="00B709CD" w:rsidRPr="003552AA" w14:paraId="0BF94B0D"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C65017" w14:textId="77777777" w:rsidR="00B709CD" w:rsidRPr="003552AA" w:rsidRDefault="00B709CD" w:rsidP="005C1D22">
            <w:pPr>
              <w:pStyle w:val="TAL"/>
              <w:rPr>
                <w:bCs/>
              </w:rPr>
            </w:pPr>
            <w:r w:rsidRPr="003552A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0FB4F3C"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641B7235" w14:textId="77777777" w:rsidR="00B709CD" w:rsidRPr="003552AA" w:rsidRDefault="00B709CD" w:rsidP="005C1D22">
            <w:pPr>
              <w:pStyle w:val="TAC"/>
            </w:pPr>
            <w:r w:rsidRPr="003552AA">
              <w:t>SMTC.1</w:t>
            </w:r>
          </w:p>
        </w:tc>
      </w:tr>
      <w:tr w:rsidR="00B709CD" w:rsidRPr="003552AA" w14:paraId="6D2304FD" w14:textId="77777777" w:rsidTr="005C1D22">
        <w:trPr>
          <w:cantSplit/>
          <w:jc w:val="center"/>
        </w:trPr>
        <w:tc>
          <w:tcPr>
            <w:tcW w:w="2559" w:type="dxa"/>
            <w:gridSpan w:val="3"/>
            <w:tcBorders>
              <w:top w:val="single" w:sz="4" w:space="0" w:color="auto"/>
              <w:left w:val="single" w:sz="4" w:space="0" w:color="auto"/>
              <w:right w:val="single" w:sz="4" w:space="0" w:color="auto"/>
            </w:tcBorders>
          </w:tcPr>
          <w:p w14:paraId="75C0E57F" w14:textId="77777777" w:rsidR="00B709CD" w:rsidRPr="003552AA" w:rsidRDefault="00B709CD" w:rsidP="005C1D22">
            <w:pPr>
              <w:pStyle w:val="TAL"/>
              <w:rPr>
                <w:bCs/>
              </w:rPr>
            </w:pPr>
            <w:r w:rsidRPr="003552AA">
              <w:rPr>
                <w:bCs/>
              </w:rPr>
              <w:t>TRS Configuration</w:t>
            </w:r>
          </w:p>
          <w:p w14:paraId="043126B0" w14:textId="77777777" w:rsidR="00B709CD" w:rsidRPr="003552AA" w:rsidRDefault="00B709CD" w:rsidP="005C1D22">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CA5D0A0" w14:textId="77777777" w:rsidR="00B709CD" w:rsidRPr="003552AA" w:rsidRDefault="00B709CD" w:rsidP="005C1D22">
            <w:pPr>
              <w:pStyle w:val="TAL"/>
              <w:rPr>
                <w:bCs/>
              </w:rPr>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30418E26"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5DF723BD" w14:textId="77777777" w:rsidR="00B709CD" w:rsidRPr="003552AA" w:rsidRDefault="00B709CD" w:rsidP="005C1D22">
            <w:pPr>
              <w:pStyle w:val="TAC"/>
            </w:pPr>
            <w:r w:rsidRPr="003552AA">
              <w:t>TRS.1.1 FDD</w:t>
            </w:r>
          </w:p>
        </w:tc>
      </w:tr>
      <w:tr w:rsidR="00B709CD" w:rsidRPr="003552AA" w14:paraId="7479E1E6"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35D5C" w14:textId="77777777" w:rsidR="00B709CD" w:rsidRPr="003552AA" w:rsidRDefault="00B709CD" w:rsidP="005C1D22">
            <w:pPr>
              <w:pStyle w:val="TAL"/>
            </w:pPr>
            <w:r w:rsidRPr="003552A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1A19194"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E5A97AE" w14:textId="77777777" w:rsidR="00B709CD" w:rsidRPr="003552AA" w:rsidRDefault="00B709CD" w:rsidP="005C1D22">
            <w:pPr>
              <w:pStyle w:val="TAC"/>
            </w:pPr>
            <w:r w:rsidRPr="003552AA">
              <w:t>1x2</w:t>
            </w:r>
            <w:r w:rsidRPr="003552AA">
              <w:rPr>
                <w:rFonts w:hint="eastAsia"/>
              </w:rPr>
              <w:t xml:space="preserve"> Low</w:t>
            </w:r>
          </w:p>
        </w:tc>
      </w:tr>
      <w:tr w:rsidR="00B709CD" w:rsidRPr="003552AA" w14:paraId="54669B82"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DC1FC8" w14:textId="77777777" w:rsidR="00B709CD" w:rsidRPr="003552AA" w:rsidRDefault="00B709CD" w:rsidP="005C1D22">
            <w:pPr>
              <w:pStyle w:val="TAL"/>
              <w:rPr>
                <w:bCs/>
              </w:rPr>
            </w:pPr>
            <w:r w:rsidRPr="003552A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1BBEC6F"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316A41AF" w14:textId="77777777" w:rsidR="00B709CD" w:rsidRPr="003552AA" w:rsidRDefault="00B709CD" w:rsidP="005C1D22">
            <w:pPr>
              <w:pStyle w:val="TAC"/>
            </w:pPr>
            <w:r w:rsidRPr="003552AA">
              <w:t>AWGN</w:t>
            </w:r>
          </w:p>
        </w:tc>
      </w:tr>
      <w:tr w:rsidR="00B709CD" w:rsidRPr="003552AA" w14:paraId="5220031A"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F68A842" w14:textId="77777777" w:rsidR="00B709CD" w:rsidRPr="003552AA" w:rsidRDefault="00B709CD" w:rsidP="005C1D22">
            <w:pPr>
              <w:pStyle w:val="TAL"/>
            </w:pPr>
            <w:r w:rsidRPr="003552A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BEA9A" w14:textId="77777777" w:rsidR="00B709CD" w:rsidRPr="003552AA" w:rsidRDefault="00B709CD" w:rsidP="005C1D22">
            <w:pPr>
              <w:pStyle w:val="TAC"/>
            </w:pPr>
            <w:r w:rsidRPr="003552AA">
              <w:t>dB</w:t>
            </w:r>
          </w:p>
        </w:tc>
        <w:tc>
          <w:tcPr>
            <w:tcW w:w="4247" w:type="dxa"/>
            <w:vMerge w:val="restart"/>
            <w:tcBorders>
              <w:top w:val="single" w:sz="4" w:space="0" w:color="auto"/>
              <w:left w:val="single" w:sz="4" w:space="0" w:color="auto"/>
              <w:right w:val="single" w:sz="4" w:space="0" w:color="auto"/>
            </w:tcBorders>
          </w:tcPr>
          <w:p w14:paraId="7D34153F" w14:textId="77777777" w:rsidR="00B709CD" w:rsidRPr="003552AA" w:rsidRDefault="00B709CD" w:rsidP="005C1D22">
            <w:pPr>
              <w:pStyle w:val="TAC"/>
              <w:rPr>
                <w:rFonts w:cs="v4.2.0"/>
              </w:rPr>
            </w:pPr>
            <w:r w:rsidRPr="003552AA">
              <w:rPr>
                <w:rFonts w:cs="v4.2.0"/>
              </w:rPr>
              <w:t>0</w:t>
            </w:r>
          </w:p>
        </w:tc>
      </w:tr>
      <w:tr w:rsidR="00B709CD" w:rsidRPr="003552AA" w14:paraId="5FCE62E1"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23E7F8" w14:textId="77777777" w:rsidR="00B709CD" w:rsidRPr="003552AA" w:rsidRDefault="00B709CD" w:rsidP="005C1D22">
            <w:pPr>
              <w:pStyle w:val="TAL"/>
            </w:pPr>
            <w:r w:rsidRPr="003552AA">
              <w:rPr>
                <w:lang w:eastAsia="ja-JP"/>
              </w:rPr>
              <w:t>EPRE ratio of PBCH DMRS to SSS</w:t>
            </w:r>
          </w:p>
        </w:tc>
        <w:tc>
          <w:tcPr>
            <w:tcW w:w="1134" w:type="dxa"/>
            <w:vMerge/>
            <w:tcBorders>
              <w:left w:val="single" w:sz="4" w:space="0" w:color="auto"/>
              <w:right w:val="single" w:sz="4" w:space="0" w:color="auto"/>
            </w:tcBorders>
          </w:tcPr>
          <w:p w14:paraId="4986E1AC"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568C4F63" w14:textId="77777777" w:rsidR="00B709CD" w:rsidRPr="003552AA" w:rsidRDefault="00B709CD" w:rsidP="005C1D22">
            <w:pPr>
              <w:pStyle w:val="TAC"/>
              <w:rPr>
                <w:rFonts w:cs="v4.2.0"/>
              </w:rPr>
            </w:pPr>
          </w:p>
        </w:tc>
      </w:tr>
      <w:tr w:rsidR="00B709CD" w:rsidRPr="003552AA" w14:paraId="78F4B23E"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BB42A62" w14:textId="77777777" w:rsidR="00B709CD" w:rsidRPr="003552AA" w:rsidRDefault="00B709CD" w:rsidP="005C1D22">
            <w:pPr>
              <w:pStyle w:val="TAL"/>
            </w:pPr>
            <w:r w:rsidRPr="003552AA">
              <w:rPr>
                <w:lang w:eastAsia="ja-JP"/>
              </w:rPr>
              <w:t>EPRE ratio of PBCH to PBCH DMRS</w:t>
            </w:r>
          </w:p>
        </w:tc>
        <w:tc>
          <w:tcPr>
            <w:tcW w:w="1134" w:type="dxa"/>
            <w:vMerge/>
            <w:tcBorders>
              <w:left w:val="single" w:sz="4" w:space="0" w:color="auto"/>
              <w:right w:val="single" w:sz="4" w:space="0" w:color="auto"/>
            </w:tcBorders>
          </w:tcPr>
          <w:p w14:paraId="19CAA082"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0D7C69D4" w14:textId="77777777" w:rsidR="00B709CD" w:rsidRPr="003552AA" w:rsidRDefault="00B709CD" w:rsidP="005C1D22">
            <w:pPr>
              <w:pStyle w:val="TAC"/>
              <w:rPr>
                <w:rFonts w:cs="v4.2.0"/>
              </w:rPr>
            </w:pPr>
          </w:p>
        </w:tc>
      </w:tr>
      <w:tr w:rsidR="00B709CD" w:rsidRPr="003552AA" w14:paraId="247607AB"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66F89F" w14:textId="77777777" w:rsidR="00B709CD" w:rsidRPr="003552AA" w:rsidRDefault="00B709CD" w:rsidP="005C1D22">
            <w:pPr>
              <w:pStyle w:val="TAL"/>
            </w:pPr>
            <w:r w:rsidRPr="003552AA">
              <w:rPr>
                <w:lang w:eastAsia="ja-JP"/>
              </w:rPr>
              <w:t>EPRE ratio of PDCCH DMRS to SSS</w:t>
            </w:r>
          </w:p>
        </w:tc>
        <w:tc>
          <w:tcPr>
            <w:tcW w:w="1134" w:type="dxa"/>
            <w:vMerge/>
            <w:tcBorders>
              <w:left w:val="single" w:sz="4" w:space="0" w:color="auto"/>
              <w:right w:val="single" w:sz="4" w:space="0" w:color="auto"/>
            </w:tcBorders>
          </w:tcPr>
          <w:p w14:paraId="2F5CCE98"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166E671A" w14:textId="77777777" w:rsidR="00B709CD" w:rsidRPr="003552AA" w:rsidRDefault="00B709CD" w:rsidP="005C1D22">
            <w:pPr>
              <w:pStyle w:val="TAC"/>
              <w:rPr>
                <w:rFonts w:cs="v4.2.0"/>
              </w:rPr>
            </w:pPr>
          </w:p>
        </w:tc>
      </w:tr>
      <w:tr w:rsidR="00B709CD" w:rsidRPr="003552AA" w14:paraId="3F2B86D2"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F10FFF0" w14:textId="77777777" w:rsidR="00B709CD" w:rsidRPr="003552AA" w:rsidRDefault="00B709CD" w:rsidP="005C1D22">
            <w:pPr>
              <w:pStyle w:val="TAL"/>
            </w:pPr>
            <w:r w:rsidRPr="003552AA">
              <w:rPr>
                <w:lang w:eastAsia="ja-JP"/>
              </w:rPr>
              <w:t>EPRE ratio of PDCCH to PDCCH DMRS</w:t>
            </w:r>
          </w:p>
        </w:tc>
        <w:tc>
          <w:tcPr>
            <w:tcW w:w="1134" w:type="dxa"/>
            <w:vMerge/>
            <w:tcBorders>
              <w:left w:val="single" w:sz="4" w:space="0" w:color="auto"/>
              <w:right w:val="single" w:sz="4" w:space="0" w:color="auto"/>
            </w:tcBorders>
          </w:tcPr>
          <w:p w14:paraId="2A378BB5"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2FF75959" w14:textId="77777777" w:rsidR="00B709CD" w:rsidRPr="003552AA" w:rsidRDefault="00B709CD" w:rsidP="005C1D22">
            <w:pPr>
              <w:pStyle w:val="TAC"/>
              <w:rPr>
                <w:rFonts w:cs="v4.2.0"/>
              </w:rPr>
            </w:pPr>
          </w:p>
        </w:tc>
      </w:tr>
      <w:tr w:rsidR="00B709CD" w:rsidRPr="003552AA" w14:paraId="22C33DBD"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3DFF7D1" w14:textId="77777777" w:rsidR="00B709CD" w:rsidRPr="003552AA" w:rsidRDefault="00B709CD" w:rsidP="005C1D22">
            <w:pPr>
              <w:pStyle w:val="TAL"/>
            </w:pPr>
            <w:r w:rsidRPr="003552AA">
              <w:rPr>
                <w:lang w:eastAsia="ja-JP"/>
              </w:rPr>
              <w:t xml:space="preserve">EPRE ratio of PDSCH DMRS to SSS </w:t>
            </w:r>
          </w:p>
        </w:tc>
        <w:tc>
          <w:tcPr>
            <w:tcW w:w="1134" w:type="dxa"/>
            <w:vMerge/>
            <w:tcBorders>
              <w:left w:val="single" w:sz="4" w:space="0" w:color="auto"/>
              <w:right w:val="single" w:sz="4" w:space="0" w:color="auto"/>
            </w:tcBorders>
          </w:tcPr>
          <w:p w14:paraId="4232B204"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2DE419EC" w14:textId="77777777" w:rsidR="00B709CD" w:rsidRPr="003552AA" w:rsidRDefault="00B709CD" w:rsidP="005C1D22">
            <w:pPr>
              <w:pStyle w:val="TAC"/>
              <w:rPr>
                <w:rFonts w:cs="v4.2.0"/>
              </w:rPr>
            </w:pPr>
          </w:p>
        </w:tc>
      </w:tr>
      <w:tr w:rsidR="00B709CD" w:rsidRPr="003552AA" w14:paraId="190E64A7"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244EAE" w14:textId="77777777" w:rsidR="00B709CD" w:rsidRPr="003552AA" w:rsidRDefault="00B709CD" w:rsidP="005C1D22">
            <w:pPr>
              <w:pStyle w:val="TAL"/>
            </w:pPr>
            <w:r w:rsidRPr="003552AA">
              <w:rPr>
                <w:lang w:eastAsia="ja-JP"/>
              </w:rPr>
              <w:t xml:space="preserve">EPRE ratio of PDSCH to PDSCH </w:t>
            </w:r>
          </w:p>
        </w:tc>
        <w:tc>
          <w:tcPr>
            <w:tcW w:w="1134" w:type="dxa"/>
            <w:vMerge/>
            <w:tcBorders>
              <w:left w:val="single" w:sz="4" w:space="0" w:color="auto"/>
              <w:right w:val="single" w:sz="4" w:space="0" w:color="auto"/>
            </w:tcBorders>
          </w:tcPr>
          <w:p w14:paraId="06EB4CF2"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0BF38A54" w14:textId="77777777" w:rsidR="00B709CD" w:rsidRPr="003552AA" w:rsidRDefault="00B709CD" w:rsidP="005C1D22">
            <w:pPr>
              <w:pStyle w:val="TAC"/>
              <w:rPr>
                <w:rFonts w:cs="v4.2.0"/>
              </w:rPr>
            </w:pPr>
          </w:p>
        </w:tc>
      </w:tr>
      <w:tr w:rsidR="00B709CD" w:rsidRPr="003552AA" w14:paraId="27BB390E"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8380D9E" w14:textId="77777777" w:rsidR="00B709CD" w:rsidRPr="003552AA" w:rsidRDefault="00B709CD" w:rsidP="005C1D22">
            <w:pPr>
              <w:pStyle w:val="TAL"/>
            </w:pPr>
            <w:r w:rsidRPr="003552AA">
              <w:rPr>
                <w:lang w:eastAsia="ja-JP"/>
              </w:rPr>
              <w:t>EPRE ratio of OCNG DMRS to SSS</w:t>
            </w:r>
            <w:r w:rsidRPr="003552AA">
              <w:rPr>
                <w:vertAlign w:val="superscript"/>
                <w:lang w:eastAsia="ja-JP"/>
              </w:rPr>
              <w:t>(Note 1)</w:t>
            </w:r>
          </w:p>
        </w:tc>
        <w:tc>
          <w:tcPr>
            <w:tcW w:w="1134" w:type="dxa"/>
            <w:vMerge/>
            <w:tcBorders>
              <w:left w:val="single" w:sz="4" w:space="0" w:color="auto"/>
              <w:right w:val="single" w:sz="4" w:space="0" w:color="auto"/>
            </w:tcBorders>
          </w:tcPr>
          <w:p w14:paraId="796F5404"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3EF713B1" w14:textId="77777777" w:rsidR="00B709CD" w:rsidRPr="003552AA" w:rsidRDefault="00B709CD" w:rsidP="005C1D22">
            <w:pPr>
              <w:pStyle w:val="TAC"/>
              <w:rPr>
                <w:rFonts w:cs="v4.2.0"/>
              </w:rPr>
            </w:pPr>
          </w:p>
        </w:tc>
      </w:tr>
      <w:tr w:rsidR="00B709CD" w:rsidRPr="003552AA" w14:paraId="623AB5B7"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4889A10" w14:textId="77777777" w:rsidR="00B709CD" w:rsidRPr="003552AA" w:rsidRDefault="00B709CD" w:rsidP="005C1D22">
            <w:pPr>
              <w:pStyle w:val="TAL"/>
            </w:pPr>
            <w:r w:rsidRPr="003552AA">
              <w:rPr>
                <w:lang w:eastAsia="ja-JP"/>
              </w:rPr>
              <w:t>EPRE ratio of OCNG to OCNG DMRS</w:t>
            </w:r>
            <w:r w:rsidRPr="003552A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78B38B3" w14:textId="77777777" w:rsidR="00B709CD" w:rsidRPr="003552AA" w:rsidRDefault="00B709CD" w:rsidP="005C1D22">
            <w:pPr>
              <w:pStyle w:val="TAC"/>
            </w:pPr>
          </w:p>
        </w:tc>
        <w:tc>
          <w:tcPr>
            <w:tcW w:w="4247" w:type="dxa"/>
            <w:vMerge/>
            <w:tcBorders>
              <w:left w:val="single" w:sz="4" w:space="0" w:color="auto"/>
              <w:bottom w:val="single" w:sz="4" w:space="0" w:color="auto"/>
              <w:right w:val="single" w:sz="4" w:space="0" w:color="auto"/>
            </w:tcBorders>
          </w:tcPr>
          <w:p w14:paraId="530AD92F" w14:textId="77777777" w:rsidR="00B709CD" w:rsidRPr="003552AA" w:rsidRDefault="00B709CD" w:rsidP="005C1D22">
            <w:pPr>
              <w:pStyle w:val="TAC"/>
            </w:pPr>
          </w:p>
        </w:tc>
      </w:tr>
      <w:tr w:rsidR="00B709CD" w:rsidRPr="003552AA" w14:paraId="60A9F3F5" w14:textId="77777777" w:rsidTr="005C1D22">
        <w:trPr>
          <w:cantSplit/>
          <w:trHeight w:val="210"/>
          <w:jc w:val="center"/>
        </w:trPr>
        <w:tc>
          <w:tcPr>
            <w:tcW w:w="2553" w:type="dxa"/>
            <w:gridSpan w:val="2"/>
            <w:tcBorders>
              <w:top w:val="single" w:sz="4" w:space="0" w:color="auto"/>
              <w:left w:val="single" w:sz="4" w:space="0" w:color="auto"/>
              <w:right w:val="single" w:sz="4" w:space="0" w:color="auto"/>
            </w:tcBorders>
          </w:tcPr>
          <w:p w14:paraId="015A1EED" w14:textId="77777777" w:rsidR="00B709CD" w:rsidRPr="003552AA" w:rsidRDefault="00B709CD" w:rsidP="005C1D22">
            <w:pPr>
              <w:pStyle w:val="TAL"/>
            </w:pPr>
            <w:r w:rsidRPr="003552AA">
              <w:t>N</w:t>
            </w:r>
            <w:r w:rsidRPr="003552AA">
              <w:rPr>
                <w:vertAlign w:val="subscript"/>
              </w:rPr>
              <w:t>oc</w:t>
            </w:r>
            <w:r w:rsidRPr="003552AA">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9611DB8" w14:textId="77777777" w:rsidR="00B709CD" w:rsidRPr="003552AA" w:rsidRDefault="00B709CD" w:rsidP="005C1D22">
            <w:pPr>
              <w:pStyle w:val="TAL"/>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1DBE21D2" w14:textId="77777777" w:rsidR="00B709CD" w:rsidRPr="003552AA" w:rsidRDefault="00B709CD" w:rsidP="005C1D22">
            <w:pPr>
              <w:pStyle w:val="TAC"/>
            </w:pPr>
            <w:r w:rsidRPr="003552AA">
              <w:t>dBm/</w:t>
            </w:r>
            <w:r w:rsidRPr="003552AA">
              <w:rPr>
                <w:rFonts w:hint="eastAsia"/>
              </w:rPr>
              <w:t>SCS</w:t>
            </w:r>
          </w:p>
        </w:tc>
        <w:tc>
          <w:tcPr>
            <w:tcW w:w="4247" w:type="dxa"/>
            <w:tcBorders>
              <w:top w:val="single" w:sz="4" w:space="0" w:color="auto"/>
              <w:left w:val="single" w:sz="4" w:space="0" w:color="auto"/>
              <w:right w:val="single" w:sz="4" w:space="0" w:color="auto"/>
            </w:tcBorders>
          </w:tcPr>
          <w:p w14:paraId="22242B9D" w14:textId="77777777" w:rsidR="00B709CD" w:rsidRPr="003552AA" w:rsidRDefault="00B709CD" w:rsidP="005C1D22">
            <w:pPr>
              <w:pStyle w:val="TAC"/>
              <w:rPr>
                <w:rFonts w:cs="v4.2.0"/>
              </w:rPr>
            </w:pPr>
            <w:r w:rsidRPr="003552AA">
              <w:t>-104</w:t>
            </w:r>
          </w:p>
        </w:tc>
      </w:tr>
      <w:tr w:rsidR="00B709CD" w:rsidRPr="003552AA" w14:paraId="61EF9D09" w14:textId="77777777" w:rsidTr="005C1D22">
        <w:trPr>
          <w:cantSplit/>
          <w:trHeight w:val="210"/>
          <w:jc w:val="center"/>
        </w:trPr>
        <w:tc>
          <w:tcPr>
            <w:tcW w:w="2553" w:type="dxa"/>
            <w:gridSpan w:val="2"/>
            <w:tcBorders>
              <w:top w:val="single" w:sz="4" w:space="0" w:color="auto"/>
              <w:left w:val="single" w:sz="4" w:space="0" w:color="auto"/>
              <w:right w:val="single" w:sz="4" w:space="0" w:color="auto"/>
            </w:tcBorders>
          </w:tcPr>
          <w:p w14:paraId="7300FA9B" w14:textId="77777777" w:rsidR="00B709CD" w:rsidRPr="003552AA" w:rsidRDefault="00B709CD" w:rsidP="005C1D22">
            <w:pPr>
              <w:pStyle w:val="TAL"/>
              <w:rPr>
                <w:rFonts w:cs="v4.2.0"/>
              </w:rPr>
            </w:pPr>
            <w:r w:rsidRPr="003552AA">
              <w:rPr>
                <w:rFonts w:cs="v4.2.0"/>
              </w:rPr>
              <w:t>SS-RSRP</w:t>
            </w:r>
            <w:r w:rsidRPr="003552A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079B0F23" w14:textId="77777777" w:rsidR="00B709CD" w:rsidRPr="003552AA" w:rsidRDefault="00B709CD" w:rsidP="005C1D22">
            <w:pPr>
              <w:pStyle w:val="TAL"/>
              <w:rPr>
                <w:rFonts w:cs="v4.2.0"/>
              </w:rPr>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62A06AE2" w14:textId="77777777" w:rsidR="00B709CD" w:rsidRPr="003552AA" w:rsidRDefault="00B709CD" w:rsidP="005C1D22">
            <w:pPr>
              <w:pStyle w:val="TAC"/>
              <w:rPr>
                <w:rFonts w:cs="v4.2.0"/>
              </w:rPr>
            </w:pPr>
            <w:r w:rsidRPr="003552AA">
              <w:rPr>
                <w:rFonts w:cs="v4.2.0"/>
              </w:rPr>
              <w:t>dBm/</w:t>
            </w:r>
            <w:r w:rsidRPr="003552AA">
              <w:rPr>
                <w:rFonts w:cs="v4.2.0" w:hint="eastAsia"/>
              </w:rPr>
              <w:t>SCS</w:t>
            </w:r>
          </w:p>
        </w:tc>
        <w:tc>
          <w:tcPr>
            <w:tcW w:w="4247" w:type="dxa"/>
            <w:tcBorders>
              <w:top w:val="single" w:sz="4" w:space="0" w:color="auto"/>
              <w:left w:val="single" w:sz="4" w:space="0" w:color="auto"/>
              <w:right w:val="single" w:sz="4" w:space="0" w:color="auto"/>
            </w:tcBorders>
          </w:tcPr>
          <w:p w14:paraId="3F3150A5" w14:textId="77777777" w:rsidR="00B709CD" w:rsidRPr="003552AA" w:rsidRDefault="00B709CD" w:rsidP="005C1D22">
            <w:pPr>
              <w:pStyle w:val="TAC"/>
              <w:rPr>
                <w:rFonts w:cs="v4.2.0"/>
              </w:rPr>
            </w:pPr>
            <w:r w:rsidRPr="003552AA">
              <w:rPr>
                <w:rFonts w:cs="v4.2.0"/>
              </w:rPr>
              <w:t>-87</w:t>
            </w:r>
          </w:p>
        </w:tc>
      </w:tr>
      <w:tr w:rsidR="00B709CD" w:rsidRPr="003552AA" w14:paraId="4852C5EB" w14:textId="77777777" w:rsidTr="005C1D22">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0684CF8" w14:textId="77777777" w:rsidR="00B709CD" w:rsidRPr="003552AA" w:rsidRDefault="00B709CD" w:rsidP="005C1D22">
            <w:pPr>
              <w:pStyle w:val="TAL"/>
            </w:pPr>
            <w:r w:rsidRPr="003552AA">
              <w:t>Ê</w:t>
            </w:r>
            <w:r w:rsidRPr="003552AA">
              <w:rPr>
                <w:vertAlign w:val="subscript"/>
              </w:rPr>
              <w:t>s</w:t>
            </w:r>
            <w:r w:rsidRPr="003552AA">
              <w:t>/I</w:t>
            </w:r>
            <w:r w:rsidRPr="003552A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C5D92BE" w14:textId="77777777" w:rsidR="00B709CD" w:rsidRPr="003552AA" w:rsidRDefault="00B709CD" w:rsidP="005C1D22">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2CD37C42" w14:textId="77777777" w:rsidR="00B709CD" w:rsidRPr="003552AA" w:rsidRDefault="00B709CD" w:rsidP="005C1D22">
            <w:pPr>
              <w:pStyle w:val="TAC"/>
              <w:rPr>
                <w:rFonts w:cs="v4.2.0"/>
              </w:rPr>
            </w:pPr>
            <w:r w:rsidRPr="003552AA">
              <w:t>17</w:t>
            </w:r>
          </w:p>
        </w:tc>
      </w:tr>
      <w:tr w:rsidR="00B709CD" w:rsidRPr="003552AA" w14:paraId="5D126A23" w14:textId="77777777" w:rsidTr="005C1D22">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A7FAF53" w14:textId="77777777" w:rsidR="00B709CD" w:rsidRPr="003552AA" w:rsidRDefault="00B709CD" w:rsidP="005C1D22">
            <w:pPr>
              <w:pStyle w:val="TAL"/>
            </w:pPr>
            <w:r w:rsidRPr="003552AA">
              <w:t>Ê</w:t>
            </w:r>
            <w:r w:rsidRPr="003552AA">
              <w:rPr>
                <w:vertAlign w:val="subscript"/>
              </w:rPr>
              <w:t>s</w:t>
            </w:r>
            <w:r w:rsidRPr="003552AA">
              <w:t>/N</w:t>
            </w:r>
            <w:r w:rsidRPr="003552A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F75CCA7" w14:textId="77777777" w:rsidR="00B709CD" w:rsidRPr="003552AA" w:rsidRDefault="00B709CD" w:rsidP="005C1D22">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65392A23" w14:textId="77777777" w:rsidR="00B709CD" w:rsidRPr="003552AA" w:rsidRDefault="00B709CD" w:rsidP="005C1D22">
            <w:pPr>
              <w:pStyle w:val="TAC"/>
              <w:rPr>
                <w:rFonts w:cs="v4.2.0"/>
              </w:rPr>
            </w:pPr>
            <w:r w:rsidRPr="003552AA">
              <w:t>17</w:t>
            </w:r>
          </w:p>
        </w:tc>
      </w:tr>
      <w:tr w:rsidR="00B709CD" w:rsidRPr="003552AA" w14:paraId="60D6401C"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267EB05C" w14:textId="77777777" w:rsidR="00B709CD" w:rsidRPr="003552AA" w:rsidRDefault="00B709CD" w:rsidP="005C1D22">
            <w:pPr>
              <w:pStyle w:val="TAL"/>
            </w:pPr>
            <w:r w:rsidRPr="003552AA">
              <w:t>Io</w:t>
            </w:r>
            <w:r w:rsidRPr="003552A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40859F" w14:textId="77777777" w:rsidR="00B709CD" w:rsidRPr="003552AA" w:rsidRDefault="00B709CD" w:rsidP="005C1D22">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77531A8C" w14:textId="77777777" w:rsidR="00B709CD" w:rsidRPr="003552AA" w:rsidRDefault="00B709CD" w:rsidP="005C1D22">
            <w:pPr>
              <w:pStyle w:val="TAC"/>
            </w:pPr>
            <w:r w:rsidRPr="003552AA">
              <w:t>dBm/</w:t>
            </w:r>
          </w:p>
          <w:p w14:paraId="4A2E5B61" w14:textId="77777777" w:rsidR="00B709CD" w:rsidRPr="003552AA" w:rsidRDefault="00B709CD" w:rsidP="005C1D22">
            <w:pPr>
              <w:pStyle w:val="TAC"/>
            </w:pPr>
            <w:r w:rsidRPr="003552AA">
              <w:t>9.36MHz</w:t>
            </w:r>
          </w:p>
        </w:tc>
        <w:tc>
          <w:tcPr>
            <w:tcW w:w="4247" w:type="dxa"/>
            <w:tcBorders>
              <w:top w:val="single" w:sz="4" w:space="0" w:color="auto"/>
              <w:left w:val="single" w:sz="4" w:space="0" w:color="auto"/>
              <w:bottom w:val="single" w:sz="4" w:space="0" w:color="auto"/>
              <w:right w:val="single" w:sz="4" w:space="0" w:color="auto"/>
            </w:tcBorders>
            <w:vAlign w:val="center"/>
          </w:tcPr>
          <w:p w14:paraId="6F746F14" w14:textId="77777777" w:rsidR="00B709CD" w:rsidRPr="003552AA" w:rsidRDefault="00B709CD" w:rsidP="005C1D22">
            <w:pPr>
              <w:pStyle w:val="TAC"/>
              <w:rPr>
                <w:rFonts w:cs="v4.2.0"/>
              </w:rPr>
            </w:pPr>
            <w:r w:rsidRPr="003552AA">
              <w:rPr>
                <w:rFonts w:cs="v4.2.0" w:hint="eastAsia"/>
              </w:rPr>
              <w:t>-58.96</w:t>
            </w:r>
          </w:p>
        </w:tc>
      </w:tr>
      <w:tr w:rsidR="00B709CD" w:rsidRPr="003552AA" w14:paraId="64266DBE" w14:textId="77777777" w:rsidTr="005C1D22">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1666571A" w14:textId="77777777" w:rsidR="00B709CD" w:rsidRPr="003552AA" w:rsidRDefault="00B709CD" w:rsidP="005C1D22">
            <w:pPr>
              <w:pStyle w:val="TAN"/>
            </w:pPr>
            <w:r w:rsidRPr="003552AA">
              <w:lastRenderedPageBreak/>
              <w:t>Note 1:</w:t>
            </w:r>
            <w:r w:rsidRPr="003552AA">
              <w:tab/>
              <w:t>OCNG shall be used such that both cells are fully allocated and a constant total transmitted power spectral density is achieved for all OFDM symbols.</w:t>
            </w:r>
          </w:p>
          <w:p w14:paraId="6F284D9E" w14:textId="77777777" w:rsidR="00B709CD" w:rsidRPr="003552AA" w:rsidRDefault="00B709CD" w:rsidP="005C1D22">
            <w:pPr>
              <w:pStyle w:val="TAN"/>
            </w:pPr>
            <w:r w:rsidRPr="003552AA">
              <w:t>Note 2:</w:t>
            </w:r>
            <w:r w:rsidRPr="003552AA">
              <w:tab/>
              <w:t>Interference from other cells and noise sources not specified in the test is assumed to be constant over subcarriers and time and shall be modelled as AWGN of appropriate power for N</w:t>
            </w:r>
            <w:r w:rsidRPr="003552AA">
              <w:rPr>
                <w:vertAlign w:val="subscript"/>
              </w:rPr>
              <w:t>oc</w:t>
            </w:r>
            <w:r w:rsidRPr="003552AA">
              <w:t xml:space="preserve"> to be fulfilled.</w:t>
            </w:r>
          </w:p>
          <w:p w14:paraId="7836AA0B" w14:textId="77777777" w:rsidR="00B709CD" w:rsidRPr="003552AA" w:rsidRDefault="00B709CD" w:rsidP="005C1D22">
            <w:pPr>
              <w:pStyle w:val="TAN"/>
              <w:rPr>
                <w:rFonts w:cs="v4.2.0"/>
              </w:rPr>
            </w:pPr>
            <w:r w:rsidRPr="003552AA">
              <w:t>Note 3:</w:t>
            </w:r>
            <w:r w:rsidRPr="003552AA">
              <w:tab/>
              <w:t>SS-RSRP and Io levels have been derived from other parameters for information purposes. They are not settable parameters themselves.</w:t>
            </w:r>
          </w:p>
        </w:tc>
      </w:tr>
    </w:tbl>
    <w:p w14:paraId="314CF4B5" w14:textId="77777777" w:rsidR="00B709CD" w:rsidRPr="003552AA" w:rsidRDefault="00B709CD" w:rsidP="00B709CD">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lang w:eastAsia="ko-KR"/>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lastRenderedPageBreak/>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91DE5D3" w:rsidR="00C8048A" w:rsidRPr="007479E8" w:rsidRDefault="00C8048A" w:rsidP="00C8048A">
            <w:pPr>
              <w:pStyle w:val="TAN"/>
            </w:pPr>
            <w:r w:rsidRPr="007479E8">
              <w:rPr>
                <w:lang w:eastAsia="zh-TW"/>
              </w:rPr>
              <w:t>Note:</w:t>
            </w:r>
            <w:r w:rsidRPr="007479E8">
              <w:rPr>
                <w:lang w:eastAsia="ko-KR"/>
              </w:rPr>
              <w:tab/>
            </w:r>
            <w:r w:rsidR="009015A2" w:rsidRPr="00024D40">
              <w:rPr>
                <w:lang w:eastAsia="zh-TW"/>
              </w:rPr>
              <w:t xml:space="preserve">If UE supports both NGSO and GSO, the GSO-based test cases can be skipped if the UE passes NGSO-based test cases. </w:t>
            </w:r>
          </w:p>
        </w:tc>
      </w:tr>
    </w:tbl>
    <w:p w14:paraId="5ECDFA27" w14:textId="77777777" w:rsidR="00C8048A" w:rsidRPr="0041084E" w:rsidRDefault="00C8048A" w:rsidP="00C8048A"/>
    <w:p w14:paraId="1F0294DE" w14:textId="77777777" w:rsidR="00C8048A" w:rsidRDefault="00C8048A" w:rsidP="00C8048A">
      <w:pPr>
        <w:pStyle w:val="TH"/>
      </w:pPr>
      <w:r>
        <w:lastRenderedPageBreak/>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9015A2" w14:paraId="432B2116" w14:textId="77777777" w:rsidTr="003F1188">
        <w:trPr>
          <w:trHeight w:val="92"/>
          <w:jc w:val="center"/>
        </w:trPr>
        <w:tc>
          <w:tcPr>
            <w:tcW w:w="1133" w:type="pct"/>
            <w:tcBorders>
              <w:top w:val="single" w:sz="4" w:space="0" w:color="auto"/>
              <w:left w:val="single" w:sz="4" w:space="0" w:color="auto"/>
              <w:bottom w:val="nil"/>
              <w:right w:val="single" w:sz="4" w:space="0" w:color="auto"/>
            </w:tcBorders>
            <w:shd w:val="clear" w:color="auto" w:fill="auto"/>
          </w:tcPr>
          <w:p w14:paraId="01CE7608" w14:textId="494A0E33" w:rsidR="009015A2" w:rsidRDefault="009015A2" w:rsidP="009015A2">
            <w:pPr>
              <w:pStyle w:val="TAL"/>
              <w:rPr>
                <w:rFonts w:cs="Arial"/>
                <w:bCs/>
              </w:rPr>
            </w:pPr>
            <w:r w:rsidRPr="00024D40">
              <w:t>Satellite information</w:t>
            </w:r>
          </w:p>
        </w:tc>
        <w:tc>
          <w:tcPr>
            <w:tcW w:w="878" w:type="pct"/>
            <w:tcBorders>
              <w:left w:val="single" w:sz="4" w:space="0" w:color="auto"/>
            </w:tcBorders>
            <w:shd w:val="clear" w:color="auto" w:fill="auto"/>
          </w:tcPr>
          <w:p w14:paraId="6892BD43" w14:textId="390F9001" w:rsidR="009015A2" w:rsidRDefault="009015A2" w:rsidP="009015A2">
            <w:pPr>
              <w:pStyle w:val="TAL"/>
              <w:rPr>
                <w:lang w:val="it-IT"/>
              </w:rPr>
            </w:pPr>
            <w:r w:rsidRPr="00024D40">
              <w:t>Config 1</w:t>
            </w:r>
          </w:p>
        </w:tc>
        <w:tc>
          <w:tcPr>
            <w:tcW w:w="444" w:type="pct"/>
            <w:shd w:val="clear" w:color="auto" w:fill="auto"/>
          </w:tcPr>
          <w:p w14:paraId="6073A18F" w14:textId="77777777" w:rsidR="009015A2" w:rsidRDefault="009015A2" w:rsidP="009015A2">
            <w:pPr>
              <w:pStyle w:val="TAC"/>
              <w:rPr>
                <w:lang w:val="it-IT"/>
              </w:rPr>
            </w:pPr>
          </w:p>
        </w:tc>
        <w:tc>
          <w:tcPr>
            <w:tcW w:w="1273" w:type="pct"/>
          </w:tcPr>
          <w:p w14:paraId="4F09E335" w14:textId="25143B60" w:rsidR="009015A2" w:rsidRDefault="009015A2" w:rsidP="009015A2">
            <w:pPr>
              <w:pStyle w:val="TAC"/>
              <w:rPr>
                <w:rFonts w:cs="Arial"/>
                <w:szCs w:val="16"/>
              </w:rPr>
            </w:pPr>
            <w:r w:rsidRPr="00024D40">
              <w:t>SSC.1</w:t>
            </w:r>
          </w:p>
        </w:tc>
        <w:tc>
          <w:tcPr>
            <w:tcW w:w="1272" w:type="pct"/>
          </w:tcPr>
          <w:p w14:paraId="495E568C" w14:textId="77777777" w:rsidR="009015A2" w:rsidRDefault="009015A2" w:rsidP="009015A2">
            <w:pPr>
              <w:pStyle w:val="TAC"/>
              <w:rPr>
                <w:rFonts w:cs="Arial"/>
                <w:szCs w:val="16"/>
              </w:rPr>
            </w:pPr>
          </w:p>
        </w:tc>
      </w:tr>
      <w:tr w:rsidR="009015A2" w14:paraId="30F53E76" w14:textId="77777777" w:rsidTr="003F1188">
        <w:trPr>
          <w:trHeight w:val="92"/>
          <w:jc w:val="center"/>
        </w:trPr>
        <w:tc>
          <w:tcPr>
            <w:tcW w:w="1133" w:type="pct"/>
            <w:tcBorders>
              <w:top w:val="nil"/>
              <w:left w:val="single" w:sz="4" w:space="0" w:color="auto"/>
              <w:bottom w:val="single" w:sz="4" w:space="0" w:color="auto"/>
              <w:right w:val="single" w:sz="4" w:space="0" w:color="auto"/>
            </w:tcBorders>
            <w:shd w:val="clear" w:color="auto" w:fill="auto"/>
          </w:tcPr>
          <w:p w14:paraId="2FFEA5E0" w14:textId="77777777" w:rsidR="009015A2" w:rsidRDefault="009015A2" w:rsidP="009015A2">
            <w:pPr>
              <w:pStyle w:val="TAL"/>
              <w:rPr>
                <w:rFonts w:cs="Arial"/>
                <w:bCs/>
              </w:rPr>
            </w:pPr>
          </w:p>
        </w:tc>
        <w:tc>
          <w:tcPr>
            <w:tcW w:w="878" w:type="pct"/>
            <w:tcBorders>
              <w:left w:val="single" w:sz="4" w:space="0" w:color="auto"/>
            </w:tcBorders>
            <w:shd w:val="clear" w:color="auto" w:fill="auto"/>
          </w:tcPr>
          <w:p w14:paraId="572E57B8" w14:textId="14369085" w:rsidR="009015A2" w:rsidRDefault="009015A2" w:rsidP="009015A2">
            <w:pPr>
              <w:pStyle w:val="TAL"/>
              <w:rPr>
                <w:lang w:val="it-IT"/>
              </w:rPr>
            </w:pPr>
            <w:r w:rsidRPr="00024D40">
              <w:t>Config 2</w:t>
            </w:r>
          </w:p>
        </w:tc>
        <w:tc>
          <w:tcPr>
            <w:tcW w:w="444" w:type="pct"/>
            <w:shd w:val="clear" w:color="auto" w:fill="auto"/>
          </w:tcPr>
          <w:p w14:paraId="27E8036A" w14:textId="77777777" w:rsidR="009015A2" w:rsidRDefault="009015A2" w:rsidP="009015A2">
            <w:pPr>
              <w:pStyle w:val="TAC"/>
              <w:rPr>
                <w:lang w:val="it-IT"/>
              </w:rPr>
            </w:pPr>
          </w:p>
        </w:tc>
        <w:tc>
          <w:tcPr>
            <w:tcW w:w="1273" w:type="pct"/>
          </w:tcPr>
          <w:p w14:paraId="0AD7BD9F" w14:textId="0C52EC1A" w:rsidR="009015A2" w:rsidRDefault="009015A2" w:rsidP="009015A2">
            <w:pPr>
              <w:pStyle w:val="TAC"/>
              <w:rPr>
                <w:rFonts w:cs="Arial"/>
                <w:szCs w:val="16"/>
              </w:rPr>
            </w:pPr>
            <w:r w:rsidRPr="00024D40">
              <w:t>SSC.2</w:t>
            </w:r>
          </w:p>
        </w:tc>
        <w:tc>
          <w:tcPr>
            <w:tcW w:w="1272" w:type="pct"/>
          </w:tcPr>
          <w:p w14:paraId="11923483" w14:textId="77777777" w:rsidR="009015A2" w:rsidRDefault="009015A2" w:rsidP="009015A2">
            <w:pPr>
              <w:pStyle w:val="TAC"/>
              <w:rPr>
                <w:rFonts w:cs="Arial"/>
                <w:szCs w:val="16"/>
              </w:rPr>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rPr>
              <w:t>sub frame</w:t>
            </w:r>
          </w:p>
        </w:tc>
        <w:tc>
          <w:tcPr>
            <w:tcW w:w="1273" w:type="pct"/>
          </w:tcPr>
          <w:p w14:paraId="3B939D89" w14:textId="77777777" w:rsidR="00C8048A" w:rsidRDefault="00C8048A" w:rsidP="00410168">
            <w:pPr>
              <w:pStyle w:val="TAC"/>
              <w:rPr>
                <w:lang w:val="en-US"/>
              </w:rPr>
            </w:pPr>
            <w:r>
              <w:rPr>
                <w:lang w:val="en-US"/>
              </w:rPr>
              <w:t>0</w:t>
            </w:r>
          </w:p>
        </w:tc>
        <w:tc>
          <w:tcPr>
            <w:tcW w:w="1272" w:type="pct"/>
          </w:tcPr>
          <w:p w14:paraId="290F5EFF" w14:textId="77777777" w:rsidR="00C8048A" w:rsidRDefault="00C8048A" w:rsidP="00410168">
            <w:pPr>
              <w:pStyle w:val="TAC"/>
              <w:rPr>
                <w:lang w:val="en-US"/>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rPr>
            </w:pPr>
            <w:r>
              <w:rPr>
                <w:rFonts w:hint="eastAsia"/>
                <w:lang w:val="en-US"/>
              </w:rPr>
              <w:t>dB</w:t>
            </w:r>
          </w:p>
        </w:tc>
        <w:tc>
          <w:tcPr>
            <w:tcW w:w="1273" w:type="pct"/>
          </w:tcPr>
          <w:p w14:paraId="17ECB5DE" w14:textId="77777777" w:rsidR="00C8048A" w:rsidRDefault="00C8048A" w:rsidP="00410168">
            <w:pPr>
              <w:pStyle w:val="TAC"/>
              <w:rPr>
                <w:lang w:val="en-US"/>
              </w:rPr>
            </w:pPr>
            <w:r>
              <w:rPr>
                <w:lang w:val="en-US"/>
              </w:rPr>
              <w:t>5</w:t>
            </w:r>
          </w:p>
        </w:tc>
        <w:tc>
          <w:tcPr>
            <w:tcW w:w="1272" w:type="pct"/>
          </w:tcPr>
          <w:p w14:paraId="6F09B4ED" w14:textId="77777777" w:rsidR="00C8048A" w:rsidRDefault="00C8048A" w:rsidP="00410168">
            <w:pPr>
              <w:pStyle w:val="TAC"/>
              <w:rPr>
                <w:lang w:val="en-US"/>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rPr>
              <w:t>sub frame</w:t>
            </w:r>
          </w:p>
        </w:tc>
        <w:tc>
          <w:tcPr>
            <w:tcW w:w="1273" w:type="pct"/>
          </w:tcPr>
          <w:p w14:paraId="4E1E08F1" w14:textId="77777777" w:rsidR="00C8048A" w:rsidRDefault="00C8048A" w:rsidP="00410168">
            <w:pPr>
              <w:pStyle w:val="TAC"/>
              <w:rPr>
                <w:lang w:val="en-US"/>
              </w:rPr>
            </w:pPr>
            <w:r>
              <w:rPr>
                <w:lang w:val="en-US"/>
              </w:rPr>
              <w:t>infinity</w:t>
            </w:r>
          </w:p>
        </w:tc>
        <w:tc>
          <w:tcPr>
            <w:tcW w:w="1272" w:type="pct"/>
          </w:tcPr>
          <w:p w14:paraId="7149D559" w14:textId="77777777" w:rsidR="00C8048A" w:rsidRDefault="00C8048A" w:rsidP="00410168">
            <w:pPr>
              <w:pStyle w:val="TAC"/>
              <w:rPr>
                <w:lang w:val="en-US"/>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410168">
            <w:pPr>
              <w:pStyle w:val="TAC"/>
              <w:rPr>
                <w:lang w:val="en-US"/>
              </w:rPr>
            </w:pPr>
          </w:p>
        </w:tc>
        <w:tc>
          <w:tcPr>
            <w:tcW w:w="1273" w:type="pct"/>
          </w:tcPr>
          <w:p w14:paraId="5CD42FE4" w14:textId="77777777" w:rsidR="00C8048A" w:rsidRDefault="00C8048A" w:rsidP="00410168">
            <w:pPr>
              <w:pStyle w:val="TAC"/>
              <w:rPr>
                <w:lang w:val="en-US"/>
              </w:rPr>
            </w:pPr>
            <w:r>
              <w:rPr>
                <w:rFonts w:hint="eastAsia"/>
                <w:lang w:val="en-US"/>
              </w:rPr>
              <w:t>0</w:t>
            </w:r>
          </w:p>
        </w:tc>
        <w:tc>
          <w:tcPr>
            <w:tcW w:w="1272" w:type="pct"/>
          </w:tcPr>
          <w:p w14:paraId="533E2F1E" w14:textId="77777777" w:rsidR="00C8048A" w:rsidRDefault="00C8048A" w:rsidP="00410168">
            <w:pPr>
              <w:pStyle w:val="TAC"/>
              <w:rPr>
                <w:lang w:val="en-US"/>
              </w:rPr>
            </w:pPr>
            <w:r>
              <w:rPr>
                <w:rFonts w:hint="eastAsia"/>
                <w:lang w:val="en-US"/>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rPr>
            </w:pPr>
            <w:r>
              <w:rPr>
                <w:lang w:val="en-US"/>
              </w:rPr>
              <w:t>T1</w:t>
            </w:r>
          </w:p>
        </w:tc>
        <w:tc>
          <w:tcPr>
            <w:tcW w:w="444" w:type="pct"/>
            <w:shd w:val="clear" w:color="auto" w:fill="auto"/>
          </w:tcPr>
          <w:p w14:paraId="07205969" w14:textId="77777777" w:rsidR="00C8048A" w:rsidRDefault="00C8048A" w:rsidP="00410168">
            <w:pPr>
              <w:pStyle w:val="TAC"/>
              <w:rPr>
                <w:lang w:val="en-US"/>
              </w:rPr>
            </w:pPr>
            <w:r>
              <w:rPr>
                <w:rFonts w:hint="eastAsia"/>
                <w:lang w:val="en-US"/>
              </w:rPr>
              <w:t>s</w:t>
            </w:r>
          </w:p>
        </w:tc>
        <w:tc>
          <w:tcPr>
            <w:tcW w:w="1273" w:type="pct"/>
          </w:tcPr>
          <w:p w14:paraId="7F12C0CC" w14:textId="6B07BE2E" w:rsidR="00C8048A" w:rsidRDefault="00C8048A" w:rsidP="00410168">
            <w:pPr>
              <w:pStyle w:val="TAC"/>
              <w:rPr>
                <w:lang w:val="en-US"/>
              </w:rPr>
            </w:pPr>
            <w:r>
              <w:rPr>
                <w:rFonts w:hint="eastAsia"/>
                <w:lang w:val="en-US"/>
              </w:rPr>
              <w:t>2</w:t>
            </w:r>
          </w:p>
        </w:tc>
        <w:tc>
          <w:tcPr>
            <w:tcW w:w="1272" w:type="pct"/>
          </w:tcPr>
          <w:p w14:paraId="0D7B4008" w14:textId="77777777" w:rsidR="00C8048A" w:rsidRDefault="00C8048A" w:rsidP="00410168">
            <w:pPr>
              <w:pStyle w:val="TAC"/>
              <w:rPr>
                <w:lang w:val="en-US"/>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rPr>
            </w:pPr>
            <w:r>
              <w:rPr>
                <w:lang w:val="en-US"/>
              </w:rPr>
              <w:t>T2</w:t>
            </w:r>
          </w:p>
        </w:tc>
        <w:tc>
          <w:tcPr>
            <w:tcW w:w="444" w:type="pct"/>
            <w:shd w:val="clear" w:color="auto" w:fill="auto"/>
          </w:tcPr>
          <w:p w14:paraId="535E4F94" w14:textId="77777777" w:rsidR="00C8048A" w:rsidRDefault="00C8048A" w:rsidP="00410168">
            <w:pPr>
              <w:pStyle w:val="TAC"/>
              <w:rPr>
                <w:lang w:val="en-US"/>
              </w:rPr>
            </w:pPr>
            <w:r>
              <w:rPr>
                <w:rFonts w:hint="eastAsia"/>
                <w:lang w:val="en-US"/>
              </w:rPr>
              <w:t>s</w:t>
            </w:r>
          </w:p>
        </w:tc>
        <w:tc>
          <w:tcPr>
            <w:tcW w:w="1273" w:type="pct"/>
          </w:tcPr>
          <w:p w14:paraId="641FBC2D" w14:textId="2317CF0B" w:rsidR="00C8048A" w:rsidRDefault="00C8048A" w:rsidP="00410168">
            <w:pPr>
              <w:pStyle w:val="TAC"/>
              <w:rPr>
                <w:lang w:val="en-US"/>
              </w:rPr>
            </w:pPr>
            <w:r>
              <w:rPr>
                <w:rFonts w:hint="eastAsia"/>
                <w:lang w:val="en-US"/>
              </w:rPr>
              <w:t>2</w:t>
            </w:r>
          </w:p>
        </w:tc>
        <w:tc>
          <w:tcPr>
            <w:tcW w:w="1272" w:type="pct"/>
          </w:tcPr>
          <w:p w14:paraId="3082FB44" w14:textId="77777777" w:rsidR="00C8048A" w:rsidRDefault="00C8048A" w:rsidP="00410168">
            <w:pPr>
              <w:pStyle w:val="TAC"/>
              <w:rPr>
                <w:lang w:val="en-US"/>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rPr>
            </w:pPr>
            <w:r>
              <w:rPr>
                <w:rFonts w:hint="eastAsia"/>
                <w:lang w:val="en-US"/>
              </w:rPr>
              <w:t>T3</w:t>
            </w:r>
          </w:p>
        </w:tc>
        <w:tc>
          <w:tcPr>
            <w:tcW w:w="444" w:type="pct"/>
            <w:shd w:val="clear" w:color="auto" w:fill="auto"/>
          </w:tcPr>
          <w:p w14:paraId="5661AEFD" w14:textId="77777777" w:rsidR="00C8048A" w:rsidRDefault="00C8048A" w:rsidP="00410168">
            <w:pPr>
              <w:pStyle w:val="TAC"/>
              <w:rPr>
                <w:lang w:val="en-US"/>
              </w:rPr>
            </w:pPr>
            <w:r>
              <w:rPr>
                <w:rFonts w:hint="eastAsia"/>
                <w:lang w:val="en-US"/>
              </w:rPr>
              <w:t>s</w:t>
            </w:r>
          </w:p>
        </w:tc>
        <w:tc>
          <w:tcPr>
            <w:tcW w:w="1273" w:type="pct"/>
          </w:tcPr>
          <w:p w14:paraId="7C830788" w14:textId="77777777" w:rsidR="00C8048A" w:rsidRDefault="00C8048A" w:rsidP="00410168">
            <w:pPr>
              <w:pStyle w:val="TAC"/>
              <w:rPr>
                <w:lang w:val="en-US"/>
              </w:rPr>
            </w:pPr>
            <w:r>
              <w:rPr>
                <w:rFonts w:hint="eastAsia"/>
                <w:lang w:val="en-US"/>
              </w:rPr>
              <w:t>0.2</w:t>
            </w:r>
          </w:p>
        </w:tc>
        <w:tc>
          <w:tcPr>
            <w:tcW w:w="1272" w:type="pct"/>
          </w:tcPr>
          <w:p w14:paraId="49C4F4A0" w14:textId="77777777" w:rsidR="00C8048A" w:rsidRDefault="00C8048A" w:rsidP="00410168">
            <w:pPr>
              <w:pStyle w:val="TAC"/>
              <w:rPr>
                <w:lang w:val="en-US"/>
              </w:rPr>
            </w:pPr>
          </w:p>
        </w:tc>
      </w:tr>
    </w:tbl>
    <w:p w14:paraId="4FF98166" w14:textId="77777777" w:rsidR="00C8048A" w:rsidRDefault="00C8048A" w:rsidP="00C8048A"/>
    <w:p w14:paraId="31E61420" w14:textId="77777777" w:rsidR="00C8048A" w:rsidRDefault="00C8048A" w:rsidP="00C8048A">
      <w:pPr>
        <w:pStyle w:val="TH"/>
      </w:pPr>
      <w:r>
        <w:lastRenderedPageBreak/>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B709CD" w14:paraId="19633DC1" w14:textId="77777777" w:rsidTr="005C1D22">
        <w:trPr>
          <w:cantSplit/>
          <w:trHeight w:val="135"/>
          <w:jc w:val="center"/>
        </w:trPr>
        <w:tc>
          <w:tcPr>
            <w:tcW w:w="3539" w:type="dxa"/>
            <w:gridSpan w:val="4"/>
            <w:vMerge w:val="restart"/>
            <w:tcBorders>
              <w:top w:val="single" w:sz="4" w:space="0" w:color="auto"/>
              <w:left w:val="single" w:sz="4" w:space="0" w:color="auto"/>
            </w:tcBorders>
          </w:tcPr>
          <w:p w14:paraId="481E27D2" w14:textId="77777777" w:rsidR="00B709CD" w:rsidRDefault="00B709CD" w:rsidP="005C1D22">
            <w:pPr>
              <w:pStyle w:val="TAH"/>
            </w:pPr>
            <w:r>
              <w:t>Parameter</w:t>
            </w:r>
          </w:p>
        </w:tc>
        <w:tc>
          <w:tcPr>
            <w:tcW w:w="709" w:type="dxa"/>
            <w:vMerge w:val="restart"/>
            <w:tcBorders>
              <w:top w:val="single" w:sz="4" w:space="0" w:color="auto"/>
            </w:tcBorders>
          </w:tcPr>
          <w:p w14:paraId="47EA76FC" w14:textId="77777777" w:rsidR="00B709CD" w:rsidRDefault="00B709CD" w:rsidP="005C1D22">
            <w:pPr>
              <w:pStyle w:val="TAH"/>
            </w:pPr>
            <w:r>
              <w:t>Unit</w:t>
            </w:r>
          </w:p>
        </w:tc>
        <w:tc>
          <w:tcPr>
            <w:tcW w:w="2672" w:type="dxa"/>
            <w:gridSpan w:val="3"/>
            <w:tcBorders>
              <w:top w:val="single" w:sz="4" w:space="0" w:color="auto"/>
            </w:tcBorders>
          </w:tcPr>
          <w:p w14:paraId="08E37745" w14:textId="77777777" w:rsidR="00B709CD" w:rsidRDefault="00B709CD" w:rsidP="005C1D22">
            <w:pPr>
              <w:pStyle w:val="TAH"/>
            </w:pPr>
            <w:r>
              <w:t>Test 1</w:t>
            </w:r>
          </w:p>
        </w:tc>
      </w:tr>
      <w:tr w:rsidR="00B709CD" w14:paraId="33CEB2C2" w14:textId="77777777" w:rsidTr="005C1D22">
        <w:trPr>
          <w:cantSplit/>
          <w:trHeight w:val="153"/>
          <w:jc w:val="center"/>
        </w:trPr>
        <w:tc>
          <w:tcPr>
            <w:tcW w:w="3539" w:type="dxa"/>
            <w:gridSpan w:val="4"/>
            <w:vMerge/>
            <w:tcBorders>
              <w:left w:val="single" w:sz="4" w:space="0" w:color="auto"/>
              <w:bottom w:val="single" w:sz="4" w:space="0" w:color="auto"/>
            </w:tcBorders>
          </w:tcPr>
          <w:p w14:paraId="0F44C49F" w14:textId="77777777" w:rsidR="00B709CD" w:rsidRDefault="00B709CD" w:rsidP="005C1D22">
            <w:pPr>
              <w:pStyle w:val="TAH"/>
            </w:pPr>
          </w:p>
        </w:tc>
        <w:tc>
          <w:tcPr>
            <w:tcW w:w="709" w:type="dxa"/>
            <w:vMerge/>
            <w:tcBorders>
              <w:bottom w:val="single" w:sz="4" w:space="0" w:color="auto"/>
            </w:tcBorders>
          </w:tcPr>
          <w:p w14:paraId="5C37C161" w14:textId="77777777" w:rsidR="00B709CD" w:rsidRDefault="00B709CD" w:rsidP="005C1D22">
            <w:pPr>
              <w:pStyle w:val="TAH"/>
            </w:pPr>
          </w:p>
        </w:tc>
        <w:tc>
          <w:tcPr>
            <w:tcW w:w="890" w:type="dxa"/>
            <w:tcBorders>
              <w:bottom w:val="single" w:sz="4" w:space="0" w:color="auto"/>
            </w:tcBorders>
          </w:tcPr>
          <w:p w14:paraId="62029A3A" w14:textId="77777777" w:rsidR="00B709CD" w:rsidRDefault="00B709CD" w:rsidP="005C1D22">
            <w:pPr>
              <w:pStyle w:val="TAH"/>
            </w:pPr>
            <w:r>
              <w:t>T1</w:t>
            </w:r>
          </w:p>
        </w:tc>
        <w:tc>
          <w:tcPr>
            <w:tcW w:w="890" w:type="dxa"/>
            <w:tcBorders>
              <w:bottom w:val="single" w:sz="4" w:space="0" w:color="auto"/>
            </w:tcBorders>
          </w:tcPr>
          <w:p w14:paraId="18E383CE" w14:textId="77777777" w:rsidR="00B709CD" w:rsidRDefault="00B709CD" w:rsidP="005C1D22">
            <w:pPr>
              <w:pStyle w:val="TAH"/>
            </w:pPr>
            <w:r>
              <w:t>T2</w:t>
            </w:r>
          </w:p>
        </w:tc>
        <w:tc>
          <w:tcPr>
            <w:tcW w:w="892" w:type="dxa"/>
            <w:tcBorders>
              <w:bottom w:val="single" w:sz="4" w:space="0" w:color="auto"/>
            </w:tcBorders>
          </w:tcPr>
          <w:p w14:paraId="6B443C6B" w14:textId="77777777" w:rsidR="00B709CD" w:rsidRDefault="00B709CD" w:rsidP="005C1D22">
            <w:pPr>
              <w:pStyle w:val="TAH"/>
              <w:rPr>
                <w:lang w:val="en-US"/>
              </w:rPr>
            </w:pPr>
            <w:r>
              <w:rPr>
                <w:rFonts w:hint="eastAsia"/>
                <w:lang w:val="en-US"/>
              </w:rPr>
              <w:t>T3</w:t>
            </w:r>
          </w:p>
        </w:tc>
      </w:tr>
      <w:tr w:rsidR="00B709CD" w14:paraId="3F55E96A" w14:textId="77777777" w:rsidTr="005C1D22">
        <w:trPr>
          <w:cantSplit/>
          <w:trHeight w:val="135"/>
          <w:jc w:val="center"/>
        </w:trPr>
        <w:tc>
          <w:tcPr>
            <w:tcW w:w="3539" w:type="dxa"/>
            <w:gridSpan w:val="4"/>
            <w:tcBorders>
              <w:left w:val="single" w:sz="4" w:space="0" w:color="auto"/>
              <w:bottom w:val="single" w:sz="4" w:space="0" w:color="auto"/>
            </w:tcBorders>
          </w:tcPr>
          <w:p w14:paraId="1BAC86E2" w14:textId="77777777" w:rsidR="00B709CD" w:rsidRDefault="00B709CD" w:rsidP="005C1D22">
            <w:pPr>
              <w:pStyle w:val="TAL"/>
              <w:rPr>
                <w:lang w:val="en-US"/>
              </w:rPr>
            </w:pPr>
            <w:r>
              <w:rPr>
                <w:lang w:eastAsia="ja-JP"/>
              </w:rPr>
              <w:t>EPRE ratio of PDCCH DMRS to SSS</w:t>
            </w:r>
          </w:p>
        </w:tc>
        <w:tc>
          <w:tcPr>
            <w:tcW w:w="709" w:type="dxa"/>
            <w:tcBorders>
              <w:bottom w:val="single" w:sz="4" w:space="0" w:color="auto"/>
            </w:tcBorders>
          </w:tcPr>
          <w:p w14:paraId="44BF4DBD" w14:textId="77777777" w:rsidR="00B709CD" w:rsidRDefault="00B709CD" w:rsidP="005C1D22">
            <w:pPr>
              <w:pStyle w:val="TAC"/>
            </w:pPr>
            <w:r>
              <w:t>dB</w:t>
            </w:r>
          </w:p>
        </w:tc>
        <w:tc>
          <w:tcPr>
            <w:tcW w:w="2672" w:type="dxa"/>
            <w:gridSpan w:val="3"/>
            <w:vAlign w:val="center"/>
          </w:tcPr>
          <w:p w14:paraId="7A1629FE" w14:textId="77777777" w:rsidR="00B709CD" w:rsidRDefault="00B709CD" w:rsidP="005C1D22">
            <w:pPr>
              <w:pStyle w:val="TAC"/>
            </w:pPr>
            <w:r>
              <w:t>4</w:t>
            </w:r>
          </w:p>
        </w:tc>
      </w:tr>
      <w:tr w:rsidR="00B709CD" w14:paraId="22F6FB4C" w14:textId="77777777" w:rsidTr="005C1D22">
        <w:trPr>
          <w:cantSplit/>
          <w:trHeight w:val="144"/>
          <w:jc w:val="center"/>
        </w:trPr>
        <w:tc>
          <w:tcPr>
            <w:tcW w:w="3539" w:type="dxa"/>
            <w:gridSpan w:val="4"/>
            <w:tcBorders>
              <w:left w:val="single" w:sz="4" w:space="0" w:color="auto"/>
              <w:bottom w:val="single" w:sz="4" w:space="0" w:color="auto"/>
            </w:tcBorders>
          </w:tcPr>
          <w:p w14:paraId="5DE84FF6" w14:textId="77777777" w:rsidR="00B709CD" w:rsidRDefault="00B709CD" w:rsidP="005C1D22">
            <w:pPr>
              <w:pStyle w:val="TAL"/>
              <w:rPr>
                <w:lang w:val="en-US"/>
              </w:rPr>
            </w:pPr>
            <w:r>
              <w:rPr>
                <w:lang w:eastAsia="ja-JP"/>
              </w:rPr>
              <w:t>EPRE ratio of PDCCH to PDCCH DMRS</w:t>
            </w:r>
          </w:p>
        </w:tc>
        <w:tc>
          <w:tcPr>
            <w:tcW w:w="709" w:type="dxa"/>
            <w:tcBorders>
              <w:bottom w:val="single" w:sz="4" w:space="0" w:color="auto"/>
            </w:tcBorders>
          </w:tcPr>
          <w:p w14:paraId="34508302" w14:textId="77777777" w:rsidR="00B709CD" w:rsidRDefault="00B709CD" w:rsidP="005C1D22">
            <w:pPr>
              <w:pStyle w:val="TAC"/>
            </w:pPr>
            <w:r>
              <w:t>dB</w:t>
            </w:r>
          </w:p>
        </w:tc>
        <w:tc>
          <w:tcPr>
            <w:tcW w:w="2672" w:type="dxa"/>
            <w:gridSpan w:val="3"/>
            <w:vAlign w:val="center"/>
          </w:tcPr>
          <w:p w14:paraId="0FBEBA1F" w14:textId="77777777" w:rsidR="00B709CD" w:rsidRDefault="00B709CD" w:rsidP="005C1D22">
            <w:pPr>
              <w:pStyle w:val="TAC"/>
            </w:pPr>
            <w:r>
              <w:t>0</w:t>
            </w:r>
          </w:p>
        </w:tc>
      </w:tr>
      <w:tr w:rsidR="00B709CD" w14:paraId="2B5BAA4A" w14:textId="77777777" w:rsidTr="005C1D22">
        <w:trPr>
          <w:cantSplit/>
          <w:trHeight w:val="135"/>
          <w:jc w:val="center"/>
        </w:trPr>
        <w:tc>
          <w:tcPr>
            <w:tcW w:w="3539" w:type="dxa"/>
            <w:gridSpan w:val="4"/>
            <w:tcBorders>
              <w:left w:val="single" w:sz="4" w:space="0" w:color="auto"/>
              <w:bottom w:val="single" w:sz="4" w:space="0" w:color="auto"/>
            </w:tcBorders>
          </w:tcPr>
          <w:p w14:paraId="781369BF" w14:textId="77777777" w:rsidR="00B709CD" w:rsidRDefault="00B709CD" w:rsidP="005C1D22">
            <w:pPr>
              <w:pStyle w:val="TAL"/>
              <w:rPr>
                <w:lang w:val="en-US"/>
              </w:rPr>
            </w:pPr>
            <w:r>
              <w:rPr>
                <w:lang w:eastAsia="ja-JP"/>
              </w:rPr>
              <w:t>EPRE ratio of PBCH DMRS to SSS</w:t>
            </w:r>
          </w:p>
        </w:tc>
        <w:tc>
          <w:tcPr>
            <w:tcW w:w="709" w:type="dxa"/>
            <w:tcBorders>
              <w:bottom w:val="single" w:sz="4" w:space="0" w:color="auto"/>
            </w:tcBorders>
          </w:tcPr>
          <w:p w14:paraId="1BCCCE1C" w14:textId="77777777" w:rsidR="00B709CD" w:rsidRDefault="00B709CD" w:rsidP="005C1D22">
            <w:pPr>
              <w:pStyle w:val="TAC"/>
            </w:pPr>
            <w:r>
              <w:t>dB</w:t>
            </w:r>
          </w:p>
        </w:tc>
        <w:tc>
          <w:tcPr>
            <w:tcW w:w="2672" w:type="dxa"/>
            <w:gridSpan w:val="3"/>
            <w:vMerge w:val="restart"/>
            <w:vAlign w:val="center"/>
          </w:tcPr>
          <w:p w14:paraId="1B0BB641" w14:textId="77777777" w:rsidR="00B709CD" w:rsidRDefault="00B709CD" w:rsidP="005C1D22">
            <w:pPr>
              <w:pStyle w:val="TAC"/>
            </w:pPr>
            <w:r>
              <w:t>0</w:t>
            </w:r>
          </w:p>
        </w:tc>
      </w:tr>
      <w:tr w:rsidR="00B709CD" w14:paraId="5917C46B" w14:textId="77777777" w:rsidTr="005C1D22">
        <w:trPr>
          <w:cantSplit/>
          <w:trHeight w:val="135"/>
          <w:jc w:val="center"/>
        </w:trPr>
        <w:tc>
          <w:tcPr>
            <w:tcW w:w="3539" w:type="dxa"/>
            <w:gridSpan w:val="4"/>
            <w:tcBorders>
              <w:left w:val="single" w:sz="4" w:space="0" w:color="auto"/>
              <w:bottom w:val="single" w:sz="4" w:space="0" w:color="auto"/>
            </w:tcBorders>
          </w:tcPr>
          <w:p w14:paraId="76A0A814" w14:textId="77777777" w:rsidR="00B709CD" w:rsidRDefault="00B709CD" w:rsidP="005C1D22">
            <w:pPr>
              <w:pStyle w:val="TAL"/>
              <w:rPr>
                <w:lang w:val="en-US"/>
              </w:rPr>
            </w:pPr>
            <w:r>
              <w:rPr>
                <w:lang w:eastAsia="ja-JP"/>
              </w:rPr>
              <w:t>EPRE ratio of PBCH to PBCH DMRS</w:t>
            </w:r>
          </w:p>
        </w:tc>
        <w:tc>
          <w:tcPr>
            <w:tcW w:w="709" w:type="dxa"/>
            <w:tcBorders>
              <w:bottom w:val="single" w:sz="4" w:space="0" w:color="auto"/>
            </w:tcBorders>
          </w:tcPr>
          <w:p w14:paraId="0C5D073F" w14:textId="77777777" w:rsidR="00B709CD" w:rsidRDefault="00B709CD" w:rsidP="005C1D22">
            <w:pPr>
              <w:pStyle w:val="TAC"/>
            </w:pPr>
            <w:r>
              <w:t>dB</w:t>
            </w:r>
          </w:p>
        </w:tc>
        <w:tc>
          <w:tcPr>
            <w:tcW w:w="2672" w:type="dxa"/>
            <w:gridSpan w:val="3"/>
            <w:vMerge/>
            <w:vAlign w:val="center"/>
          </w:tcPr>
          <w:p w14:paraId="67EBB8A7" w14:textId="77777777" w:rsidR="00B709CD" w:rsidRDefault="00B709CD" w:rsidP="005C1D22">
            <w:pPr>
              <w:pStyle w:val="TAC"/>
            </w:pPr>
          </w:p>
        </w:tc>
      </w:tr>
      <w:tr w:rsidR="00B709CD" w14:paraId="07140294" w14:textId="77777777" w:rsidTr="005C1D22">
        <w:trPr>
          <w:cantSplit/>
          <w:trHeight w:val="144"/>
          <w:jc w:val="center"/>
        </w:trPr>
        <w:tc>
          <w:tcPr>
            <w:tcW w:w="3539" w:type="dxa"/>
            <w:gridSpan w:val="4"/>
            <w:tcBorders>
              <w:left w:val="single" w:sz="4" w:space="0" w:color="auto"/>
              <w:bottom w:val="single" w:sz="4" w:space="0" w:color="auto"/>
            </w:tcBorders>
          </w:tcPr>
          <w:p w14:paraId="7FD73055" w14:textId="77777777" w:rsidR="00B709CD" w:rsidRDefault="00B709CD" w:rsidP="005C1D22">
            <w:pPr>
              <w:pStyle w:val="TAL"/>
              <w:rPr>
                <w:lang w:val="en-US"/>
              </w:rPr>
            </w:pPr>
            <w:r>
              <w:rPr>
                <w:lang w:eastAsia="ja-JP"/>
              </w:rPr>
              <w:t>EPRE ratio of PSS to SSS</w:t>
            </w:r>
          </w:p>
        </w:tc>
        <w:tc>
          <w:tcPr>
            <w:tcW w:w="709" w:type="dxa"/>
            <w:tcBorders>
              <w:bottom w:val="single" w:sz="4" w:space="0" w:color="auto"/>
            </w:tcBorders>
          </w:tcPr>
          <w:p w14:paraId="7D66298E" w14:textId="77777777" w:rsidR="00B709CD" w:rsidRDefault="00B709CD" w:rsidP="005C1D22">
            <w:pPr>
              <w:pStyle w:val="TAC"/>
            </w:pPr>
            <w:r>
              <w:t>dB</w:t>
            </w:r>
          </w:p>
        </w:tc>
        <w:tc>
          <w:tcPr>
            <w:tcW w:w="2672" w:type="dxa"/>
            <w:gridSpan w:val="3"/>
            <w:vMerge/>
            <w:vAlign w:val="center"/>
          </w:tcPr>
          <w:p w14:paraId="53553661" w14:textId="77777777" w:rsidR="00B709CD" w:rsidRDefault="00B709CD" w:rsidP="005C1D22">
            <w:pPr>
              <w:pStyle w:val="TAC"/>
            </w:pPr>
          </w:p>
        </w:tc>
      </w:tr>
      <w:tr w:rsidR="00B709CD" w14:paraId="05290F69" w14:textId="77777777" w:rsidTr="005C1D22">
        <w:trPr>
          <w:cantSplit/>
          <w:trHeight w:val="135"/>
          <w:jc w:val="center"/>
        </w:trPr>
        <w:tc>
          <w:tcPr>
            <w:tcW w:w="3539" w:type="dxa"/>
            <w:gridSpan w:val="4"/>
            <w:tcBorders>
              <w:left w:val="single" w:sz="4" w:space="0" w:color="auto"/>
              <w:bottom w:val="single" w:sz="4" w:space="0" w:color="auto"/>
            </w:tcBorders>
          </w:tcPr>
          <w:p w14:paraId="25B3AB5A" w14:textId="77777777" w:rsidR="00B709CD" w:rsidRDefault="00B709CD" w:rsidP="005C1D22">
            <w:pPr>
              <w:pStyle w:val="TAL"/>
              <w:rPr>
                <w:lang w:val="en-US"/>
              </w:rPr>
            </w:pPr>
            <w:r>
              <w:rPr>
                <w:lang w:eastAsia="ja-JP"/>
              </w:rPr>
              <w:t xml:space="preserve">EPRE ratio of PDSCH DMRS to SSS </w:t>
            </w:r>
          </w:p>
        </w:tc>
        <w:tc>
          <w:tcPr>
            <w:tcW w:w="709" w:type="dxa"/>
            <w:tcBorders>
              <w:bottom w:val="single" w:sz="4" w:space="0" w:color="auto"/>
            </w:tcBorders>
          </w:tcPr>
          <w:p w14:paraId="78C16F63" w14:textId="77777777" w:rsidR="00B709CD" w:rsidRDefault="00B709CD" w:rsidP="005C1D22">
            <w:pPr>
              <w:pStyle w:val="TAC"/>
            </w:pPr>
            <w:r>
              <w:t>dB</w:t>
            </w:r>
          </w:p>
        </w:tc>
        <w:tc>
          <w:tcPr>
            <w:tcW w:w="2672" w:type="dxa"/>
            <w:gridSpan w:val="3"/>
            <w:vMerge/>
            <w:vAlign w:val="center"/>
          </w:tcPr>
          <w:p w14:paraId="2FDB250C" w14:textId="77777777" w:rsidR="00B709CD" w:rsidRDefault="00B709CD" w:rsidP="005C1D22">
            <w:pPr>
              <w:pStyle w:val="TAC"/>
            </w:pPr>
          </w:p>
        </w:tc>
      </w:tr>
      <w:tr w:rsidR="00B709CD" w14:paraId="75BE45F5" w14:textId="77777777" w:rsidTr="005C1D22">
        <w:trPr>
          <w:cantSplit/>
          <w:trHeight w:val="135"/>
          <w:jc w:val="center"/>
        </w:trPr>
        <w:tc>
          <w:tcPr>
            <w:tcW w:w="3539" w:type="dxa"/>
            <w:gridSpan w:val="4"/>
            <w:tcBorders>
              <w:left w:val="single" w:sz="4" w:space="0" w:color="auto"/>
              <w:bottom w:val="single" w:sz="4" w:space="0" w:color="auto"/>
            </w:tcBorders>
          </w:tcPr>
          <w:p w14:paraId="1340DEA7" w14:textId="77777777" w:rsidR="00B709CD" w:rsidRDefault="00B709CD" w:rsidP="005C1D22">
            <w:pPr>
              <w:pStyle w:val="TAL"/>
              <w:rPr>
                <w:lang w:val="en-US"/>
              </w:rPr>
            </w:pPr>
            <w:r>
              <w:rPr>
                <w:lang w:eastAsia="ja-JP"/>
              </w:rPr>
              <w:t>EPRE ratio of PDSCH to PDSCH DMRS</w:t>
            </w:r>
          </w:p>
        </w:tc>
        <w:tc>
          <w:tcPr>
            <w:tcW w:w="709" w:type="dxa"/>
            <w:tcBorders>
              <w:bottom w:val="single" w:sz="4" w:space="0" w:color="auto"/>
            </w:tcBorders>
          </w:tcPr>
          <w:p w14:paraId="3AAA664A" w14:textId="77777777" w:rsidR="00B709CD" w:rsidRDefault="00B709CD" w:rsidP="005C1D22">
            <w:pPr>
              <w:pStyle w:val="TAC"/>
            </w:pPr>
            <w:r>
              <w:t>dB</w:t>
            </w:r>
          </w:p>
        </w:tc>
        <w:tc>
          <w:tcPr>
            <w:tcW w:w="2672" w:type="dxa"/>
            <w:gridSpan w:val="3"/>
            <w:vMerge/>
            <w:vAlign w:val="center"/>
          </w:tcPr>
          <w:p w14:paraId="3622F282" w14:textId="77777777" w:rsidR="00B709CD" w:rsidRDefault="00B709CD" w:rsidP="005C1D22">
            <w:pPr>
              <w:pStyle w:val="TAC"/>
            </w:pPr>
          </w:p>
        </w:tc>
      </w:tr>
      <w:tr w:rsidR="00B709CD" w14:paraId="0CFFDC4F" w14:textId="77777777" w:rsidTr="005C1D22">
        <w:trPr>
          <w:cantSplit/>
          <w:trHeight w:val="135"/>
          <w:jc w:val="center"/>
        </w:trPr>
        <w:tc>
          <w:tcPr>
            <w:tcW w:w="3539" w:type="dxa"/>
            <w:gridSpan w:val="4"/>
            <w:tcBorders>
              <w:left w:val="single" w:sz="4" w:space="0" w:color="auto"/>
              <w:bottom w:val="single" w:sz="4" w:space="0" w:color="auto"/>
            </w:tcBorders>
          </w:tcPr>
          <w:p w14:paraId="1F8EB4F4" w14:textId="77777777" w:rsidR="00B709CD" w:rsidRDefault="00B709CD" w:rsidP="005C1D22">
            <w:pPr>
              <w:pStyle w:val="TAL"/>
              <w:rPr>
                <w:lang w:val="en-US"/>
              </w:rPr>
            </w:pPr>
            <w:r>
              <w:rPr>
                <w:lang w:eastAsia="ja-JP"/>
              </w:rPr>
              <w:t>EPRE ratio of OCNG DMRS to SSS</w:t>
            </w:r>
          </w:p>
        </w:tc>
        <w:tc>
          <w:tcPr>
            <w:tcW w:w="709" w:type="dxa"/>
            <w:tcBorders>
              <w:bottom w:val="single" w:sz="4" w:space="0" w:color="auto"/>
            </w:tcBorders>
          </w:tcPr>
          <w:p w14:paraId="40C0AC50" w14:textId="77777777" w:rsidR="00B709CD" w:rsidRDefault="00B709CD" w:rsidP="005C1D22">
            <w:pPr>
              <w:pStyle w:val="TAC"/>
            </w:pPr>
            <w:r>
              <w:t>dB</w:t>
            </w:r>
          </w:p>
        </w:tc>
        <w:tc>
          <w:tcPr>
            <w:tcW w:w="2672" w:type="dxa"/>
            <w:gridSpan w:val="3"/>
            <w:vMerge/>
            <w:vAlign w:val="center"/>
          </w:tcPr>
          <w:p w14:paraId="3A9F5154" w14:textId="77777777" w:rsidR="00B709CD" w:rsidRDefault="00B709CD" w:rsidP="005C1D22">
            <w:pPr>
              <w:pStyle w:val="TAC"/>
            </w:pPr>
          </w:p>
        </w:tc>
      </w:tr>
      <w:tr w:rsidR="00B709CD" w14:paraId="335BDBD3" w14:textId="77777777" w:rsidTr="005C1D22">
        <w:trPr>
          <w:cantSplit/>
          <w:trHeight w:val="135"/>
          <w:jc w:val="center"/>
        </w:trPr>
        <w:tc>
          <w:tcPr>
            <w:tcW w:w="3539" w:type="dxa"/>
            <w:gridSpan w:val="4"/>
            <w:tcBorders>
              <w:left w:val="single" w:sz="4" w:space="0" w:color="auto"/>
              <w:bottom w:val="single" w:sz="4" w:space="0" w:color="auto"/>
            </w:tcBorders>
          </w:tcPr>
          <w:p w14:paraId="4EB37F8A" w14:textId="77777777" w:rsidR="00B709CD" w:rsidRDefault="00B709CD" w:rsidP="005C1D22">
            <w:pPr>
              <w:pStyle w:val="TAL"/>
              <w:rPr>
                <w:lang w:val="en-US"/>
              </w:rPr>
            </w:pPr>
            <w:r>
              <w:rPr>
                <w:lang w:eastAsia="ja-JP"/>
              </w:rPr>
              <w:t>EPRE ratio of OCNG to OCNG DMRS</w:t>
            </w:r>
          </w:p>
        </w:tc>
        <w:tc>
          <w:tcPr>
            <w:tcW w:w="709" w:type="dxa"/>
            <w:tcBorders>
              <w:bottom w:val="single" w:sz="4" w:space="0" w:color="auto"/>
            </w:tcBorders>
          </w:tcPr>
          <w:p w14:paraId="5730BDDA" w14:textId="77777777" w:rsidR="00B709CD" w:rsidRDefault="00B709CD" w:rsidP="005C1D22">
            <w:pPr>
              <w:pStyle w:val="TAC"/>
            </w:pPr>
            <w:r>
              <w:t>dB</w:t>
            </w:r>
          </w:p>
        </w:tc>
        <w:tc>
          <w:tcPr>
            <w:tcW w:w="2672" w:type="dxa"/>
            <w:gridSpan w:val="3"/>
            <w:vMerge/>
            <w:vAlign w:val="center"/>
          </w:tcPr>
          <w:p w14:paraId="03F0438B" w14:textId="77777777" w:rsidR="00B709CD" w:rsidRDefault="00B709CD" w:rsidP="005C1D22">
            <w:pPr>
              <w:pStyle w:val="TAC"/>
            </w:pPr>
          </w:p>
        </w:tc>
      </w:tr>
      <w:tr w:rsidR="00B709CD" w14:paraId="66EB9813" w14:textId="77777777" w:rsidTr="005C1D22">
        <w:trPr>
          <w:cantSplit/>
          <w:trHeight w:val="152"/>
          <w:jc w:val="center"/>
        </w:trPr>
        <w:tc>
          <w:tcPr>
            <w:tcW w:w="1615" w:type="dxa"/>
            <w:vMerge w:val="restart"/>
          </w:tcPr>
          <w:p w14:paraId="660D0D8F" w14:textId="77777777" w:rsidR="00B709CD" w:rsidRDefault="00B709CD" w:rsidP="005C1D22">
            <w:pPr>
              <w:pStyle w:val="TAL"/>
            </w:pPr>
          </w:p>
          <w:p w14:paraId="1DCE13F9" w14:textId="77777777" w:rsidR="00B709CD" w:rsidRDefault="00B709CD" w:rsidP="005C1D22">
            <w:pPr>
              <w:pStyle w:val="TAL"/>
            </w:pPr>
            <w:r>
              <w:t>SSB with index 0</w:t>
            </w:r>
          </w:p>
        </w:tc>
        <w:tc>
          <w:tcPr>
            <w:tcW w:w="1924" w:type="dxa"/>
            <w:gridSpan w:val="3"/>
          </w:tcPr>
          <w:p w14:paraId="05E0F5F3" w14:textId="77777777" w:rsidR="00B709CD" w:rsidRDefault="00B709CD" w:rsidP="005C1D22">
            <w:pPr>
              <w:pStyle w:val="TAL"/>
              <w:rPr>
                <w:lang w:val="it-IT"/>
              </w:rPr>
            </w:pPr>
            <w:r>
              <w:rPr>
                <w:position w:val="-12"/>
              </w:rPr>
              <w:object w:dxaOrig="731" w:dyaOrig="290" w14:anchorId="3A6BC988">
                <v:shape id="_x0000_i1243" type="#_x0000_t75" style="width:36pt;height:15.45pt" o:ole="">
                  <v:imagedata r:id="rId192" o:title=""/>
                </v:shape>
                <o:OLEObject Type="Embed" ProgID="Equation.3" ShapeID="_x0000_i1243" DrawAspect="Content" ObjectID="_1813122520" r:id="rId250"/>
              </w:object>
            </w:r>
          </w:p>
        </w:tc>
        <w:tc>
          <w:tcPr>
            <w:tcW w:w="709" w:type="dxa"/>
          </w:tcPr>
          <w:p w14:paraId="2248317D" w14:textId="77777777" w:rsidR="00B709CD" w:rsidRDefault="00B709CD" w:rsidP="005C1D22">
            <w:pPr>
              <w:pStyle w:val="TAC"/>
            </w:pPr>
            <w:r>
              <w:t>dB</w:t>
            </w:r>
          </w:p>
        </w:tc>
        <w:tc>
          <w:tcPr>
            <w:tcW w:w="2672" w:type="dxa"/>
            <w:gridSpan w:val="3"/>
          </w:tcPr>
          <w:p w14:paraId="469F4374" w14:textId="7B0E37AE" w:rsidR="00B709CD" w:rsidRDefault="00B709CD" w:rsidP="005C1D22">
            <w:pPr>
              <w:pStyle w:val="TAC"/>
              <w:rPr>
                <w:lang w:val="en-US"/>
              </w:rPr>
            </w:pPr>
            <w:r>
              <w:rPr>
                <w:rFonts w:hint="eastAsia"/>
                <w:lang w:val="en-US"/>
              </w:rPr>
              <w:t>7</w:t>
            </w:r>
          </w:p>
        </w:tc>
      </w:tr>
      <w:tr w:rsidR="00B709CD" w14:paraId="323000AE" w14:textId="77777777" w:rsidTr="005C1D22">
        <w:trPr>
          <w:cantSplit/>
          <w:trHeight w:val="670"/>
          <w:jc w:val="center"/>
        </w:trPr>
        <w:tc>
          <w:tcPr>
            <w:tcW w:w="1615" w:type="dxa"/>
            <w:vMerge/>
          </w:tcPr>
          <w:p w14:paraId="7735F00F" w14:textId="77777777" w:rsidR="00B709CD" w:rsidRDefault="00B709CD" w:rsidP="005C1D22">
            <w:pPr>
              <w:pStyle w:val="TAL"/>
            </w:pPr>
          </w:p>
        </w:tc>
        <w:tc>
          <w:tcPr>
            <w:tcW w:w="679" w:type="dxa"/>
          </w:tcPr>
          <w:p w14:paraId="6B476383" w14:textId="77777777" w:rsidR="00B709CD" w:rsidRDefault="00B709CD" w:rsidP="005C1D22">
            <w:pPr>
              <w:pStyle w:val="TAL"/>
              <w:rPr>
                <w:lang w:val="it-IT"/>
              </w:rPr>
            </w:pPr>
            <w:r>
              <w:rPr>
                <w:position w:val="-12"/>
              </w:rPr>
              <w:object w:dxaOrig="441" w:dyaOrig="441" w14:anchorId="541F3CA6">
                <v:shape id="_x0000_i1244" type="#_x0000_t75" style="width:20.55pt;height:20.55pt" o:ole="">
                  <v:imagedata r:id="rId11" o:title=""/>
                </v:shape>
                <o:OLEObject Type="Embed" ProgID="Equation.3" ShapeID="_x0000_i1244" DrawAspect="Content" ObjectID="_1813122521" r:id="rId251"/>
              </w:object>
            </w:r>
          </w:p>
        </w:tc>
        <w:tc>
          <w:tcPr>
            <w:tcW w:w="1245" w:type="dxa"/>
            <w:gridSpan w:val="2"/>
          </w:tcPr>
          <w:p w14:paraId="2CC1805E" w14:textId="0D897666" w:rsidR="00B709CD" w:rsidRDefault="00B709CD" w:rsidP="005C1D22">
            <w:pPr>
              <w:pStyle w:val="TAL"/>
            </w:pPr>
            <w:r>
              <w:t>Config 1, 2</w:t>
            </w:r>
          </w:p>
          <w:p w14:paraId="16665FA8" w14:textId="77777777" w:rsidR="00B709CD" w:rsidRDefault="00B709CD" w:rsidP="005C1D22">
            <w:pPr>
              <w:pStyle w:val="TAL"/>
            </w:pPr>
          </w:p>
        </w:tc>
        <w:tc>
          <w:tcPr>
            <w:tcW w:w="709" w:type="dxa"/>
          </w:tcPr>
          <w:p w14:paraId="70706AC6" w14:textId="77777777" w:rsidR="00B709CD" w:rsidRDefault="00B709CD" w:rsidP="005C1D22">
            <w:pPr>
              <w:pStyle w:val="TAC"/>
            </w:pPr>
            <w:r>
              <w:t>dBm/15kHz</w:t>
            </w:r>
          </w:p>
        </w:tc>
        <w:tc>
          <w:tcPr>
            <w:tcW w:w="2672" w:type="dxa"/>
            <w:gridSpan w:val="3"/>
          </w:tcPr>
          <w:p w14:paraId="23BD175B" w14:textId="27517550" w:rsidR="00B709CD" w:rsidRDefault="00B709CD" w:rsidP="005C1D22">
            <w:pPr>
              <w:pStyle w:val="TAC"/>
              <w:rPr>
                <w:lang w:val="en-US"/>
              </w:rPr>
            </w:pPr>
            <w:r>
              <w:t>-101</w:t>
            </w:r>
          </w:p>
          <w:p w14:paraId="2835C76A" w14:textId="77777777" w:rsidR="00B709CD" w:rsidRDefault="00B709CD" w:rsidP="005C1D22">
            <w:pPr>
              <w:pStyle w:val="TAC"/>
            </w:pPr>
          </w:p>
        </w:tc>
      </w:tr>
      <w:tr w:rsidR="00B709CD" w14:paraId="0528DBE1" w14:textId="77777777" w:rsidTr="005C1D22">
        <w:trPr>
          <w:cantSplit/>
          <w:trHeight w:val="152"/>
          <w:jc w:val="center"/>
        </w:trPr>
        <w:tc>
          <w:tcPr>
            <w:tcW w:w="1615" w:type="dxa"/>
            <w:vMerge/>
          </w:tcPr>
          <w:p w14:paraId="7696DE83" w14:textId="77777777" w:rsidR="00B709CD" w:rsidRDefault="00B709CD" w:rsidP="005C1D22">
            <w:pPr>
              <w:pStyle w:val="TAL"/>
            </w:pPr>
          </w:p>
        </w:tc>
        <w:tc>
          <w:tcPr>
            <w:tcW w:w="1924" w:type="dxa"/>
            <w:gridSpan w:val="3"/>
          </w:tcPr>
          <w:p w14:paraId="14E3367D" w14:textId="77777777" w:rsidR="00B709CD" w:rsidRDefault="00B709CD" w:rsidP="005C1D22">
            <w:pPr>
              <w:pStyle w:val="TAL"/>
              <w:rPr>
                <w:lang w:val="it-IT"/>
              </w:rPr>
            </w:pPr>
            <w:r>
              <w:rPr>
                <w:position w:val="-12"/>
              </w:rPr>
              <w:object w:dxaOrig="731" w:dyaOrig="290" w14:anchorId="4D6688C4">
                <v:shape id="_x0000_i1245" type="#_x0000_t75" style="width:36pt;height:15.45pt" o:ole="">
                  <v:imagedata r:id="rId195" o:title=""/>
                </v:shape>
                <o:OLEObject Type="Embed" ProgID="Equation.3" ShapeID="_x0000_i1245" DrawAspect="Content" ObjectID="_1813122522" r:id="rId252"/>
              </w:object>
            </w:r>
          </w:p>
        </w:tc>
        <w:tc>
          <w:tcPr>
            <w:tcW w:w="709" w:type="dxa"/>
          </w:tcPr>
          <w:p w14:paraId="6BAE064A" w14:textId="77777777" w:rsidR="00B709CD" w:rsidRDefault="00B709CD" w:rsidP="005C1D22">
            <w:pPr>
              <w:pStyle w:val="TAC"/>
            </w:pPr>
            <w:r>
              <w:t>dB</w:t>
            </w:r>
          </w:p>
        </w:tc>
        <w:tc>
          <w:tcPr>
            <w:tcW w:w="2672" w:type="dxa"/>
            <w:gridSpan w:val="3"/>
          </w:tcPr>
          <w:p w14:paraId="0E343D85" w14:textId="40A22425" w:rsidR="00B709CD" w:rsidRDefault="00B709CD" w:rsidP="005C1D22">
            <w:pPr>
              <w:pStyle w:val="TAC"/>
              <w:rPr>
                <w:lang w:val="en-US"/>
              </w:rPr>
            </w:pPr>
            <w:r>
              <w:rPr>
                <w:lang w:val="en-US"/>
              </w:rPr>
              <w:t>7</w:t>
            </w:r>
          </w:p>
        </w:tc>
      </w:tr>
      <w:tr w:rsidR="00B709CD" w14:paraId="0F85E970" w14:textId="77777777" w:rsidTr="005C1D22">
        <w:trPr>
          <w:cantSplit/>
          <w:trHeight w:val="319"/>
          <w:jc w:val="center"/>
        </w:trPr>
        <w:tc>
          <w:tcPr>
            <w:tcW w:w="1615" w:type="dxa"/>
            <w:vMerge/>
          </w:tcPr>
          <w:p w14:paraId="0B8801EF" w14:textId="77777777" w:rsidR="00B709CD" w:rsidRDefault="00B709CD" w:rsidP="005C1D22">
            <w:pPr>
              <w:pStyle w:val="TAL"/>
            </w:pPr>
          </w:p>
        </w:tc>
        <w:tc>
          <w:tcPr>
            <w:tcW w:w="790" w:type="dxa"/>
            <w:gridSpan w:val="2"/>
            <w:vMerge w:val="restart"/>
          </w:tcPr>
          <w:p w14:paraId="7BBEF454" w14:textId="77777777" w:rsidR="00B709CD" w:rsidRDefault="00B709CD" w:rsidP="005C1D22">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7B037CB" w14:textId="6D8FDA9A" w:rsidR="00B709CD" w:rsidRDefault="00B709CD" w:rsidP="005C1D22">
            <w:pPr>
              <w:pStyle w:val="TAL"/>
              <w:rPr>
                <w:lang w:val="it-IT"/>
              </w:rPr>
            </w:pPr>
            <w:r>
              <w:rPr>
                <w:lang w:val="it-IT"/>
              </w:rPr>
              <w:t>Config 1</w:t>
            </w:r>
          </w:p>
        </w:tc>
        <w:tc>
          <w:tcPr>
            <w:tcW w:w="709" w:type="dxa"/>
            <w:vMerge w:val="restart"/>
          </w:tcPr>
          <w:p w14:paraId="6E595B8F" w14:textId="77777777" w:rsidR="00B709CD" w:rsidRDefault="00B709CD" w:rsidP="005C1D22">
            <w:pPr>
              <w:pStyle w:val="TAC"/>
            </w:pPr>
            <w:r>
              <w:t>dBm/ SCS</w:t>
            </w:r>
          </w:p>
        </w:tc>
        <w:tc>
          <w:tcPr>
            <w:tcW w:w="2672" w:type="dxa"/>
            <w:gridSpan w:val="3"/>
          </w:tcPr>
          <w:p w14:paraId="751A5D9B" w14:textId="22C026ED" w:rsidR="00B709CD" w:rsidRDefault="00B709CD" w:rsidP="005C1D22">
            <w:pPr>
              <w:pStyle w:val="TAC"/>
              <w:rPr>
                <w:lang w:val="en-US"/>
              </w:rPr>
            </w:pPr>
            <w:r>
              <w:t>-94</w:t>
            </w:r>
          </w:p>
        </w:tc>
      </w:tr>
      <w:tr w:rsidR="00B709CD" w14:paraId="4203DD32" w14:textId="77777777" w:rsidTr="005C1D22">
        <w:trPr>
          <w:cantSplit/>
          <w:trHeight w:val="204"/>
          <w:jc w:val="center"/>
        </w:trPr>
        <w:tc>
          <w:tcPr>
            <w:tcW w:w="1615" w:type="dxa"/>
            <w:vMerge/>
          </w:tcPr>
          <w:p w14:paraId="1F593758" w14:textId="77777777" w:rsidR="00B709CD" w:rsidRDefault="00B709CD" w:rsidP="005C1D22">
            <w:pPr>
              <w:pStyle w:val="TAL"/>
            </w:pPr>
          </w:p>
        </w:tc>
        <w:tc>
          <w:tcPr>
            <w:tcW w:w="790" w:type="dxa"/>
            <w:gridSpan w:val="2"/>
            <w:vMerge/>
          </w:tcPr>
          <w:p w14:paraId="3CACF3A6" w14:textId="77777777" w:rsidR="00B709CD" w:rsidRDefault="00B709CD" w:rsidP="005C1D22">
            <w:pPr>
              <w:pStyle w:val="TAL"/>
            </w:pPr>
          </w:p>
        </w:tc>
        <w:tc>
          <w:tcPr>
            <w:tcW w:w="1134" w:type="dxa"/>
          </w:tcPr>
          <w:p w14:paraId="520C087C" w14:textId="42C244F3" w:rsidR="00B709CD" w:rsidRDefault="00B709CD" w:rsidP="005C1D22">
            <w:pPr>
              <w:pStyle w:val="TAL"/>
            </w:pPr>
            <w:r>
              <w:t>Config 2</w:t>
            </w:r>
          </w:p>
        </w:tc>
        <w:tc>
          <w:tcPr>
            <w:tcW w:w="709" w:type="dxa"/>
            <w:vMerge/>
          </w:tcPr>
          <w:p w14:paraId="32AE6D71" w14:textId="77777777" w:rsidR="00B709CD" w:rsidRDefault="00B709CD" w:rsidP="005C1D22">
            <w:pPr>
              <w:pStyle w:val="TAC"/>
            </w:pPr>
          </w:p>
        </w:tc>
        <w:tc>
          <w:tcPr>
            <w:tcW w:w="2672" w:type="dxa"/>
            <w:gridSpan w:val="3"/>
          </w:tcPr>
          <w:p w14:paraId="68A94D35" w14:textId="3A4C78B9" w:rsidR="00B709CD" w:rsidRDefault="00B709CD" w:rsidP="005C1D22">
            <w:pPr>
              <w:pStyle w:val="TAC"/>
              <w:rPr>
                <w:lang w:val="en-US"/>
              </w:rPr>
            </w:pPr>
            <w:r>
              <w:t>-94</w:t>
            </w:r>
          </w:p>
        </w:tc>
      </w:tr>
      <w:tr w:rsidR="00B709CD" w14:paraId="3E242255" w14:textId="77777777" w:rsidTr="005C1D22">
        <w:trPr>
          <w:cantSplit/>
          <w:trHeight w:val="152"/>
          <w:jc w:val="center"/>
        </w:trPr>
        <w:tc>
          <w:tcPr>
            <w:tcW w:w="1615" w:type="dxa"/>
            <w:vMerge w:val="restart"/>
          </w:tcPr>
          <w:p w14:paraId="29499311" w14:textId="77777777" w:rsidR="00B709CD" w:rsidRDefault="00B709CD" w:rsidP="005C1D22">
            <w:pPr>
              <w:pStyle w:val="TAL"/>
            </w:pPr>
          </w:p>
          <w:p w14:paraId="069BCD18" w14:textId="77777777" w:rsidR="00B709CD" w:rsidRDefault="00B709CD" w:rsidP="005C1D22">
            <w:pPr>
              <w:pStyle w:val="TAL"/>
            </w:pPr>
            <w:r>
              <w:t>SSB with index 1</w:t>
            </w:r>
          </w:p>
        </w:tc>
        <w:tc>
          <w:tcPr>
            <w:tcW w:w="1924" w:type="dxa"/>
            <w:gridSpan w:val="3"/>
          </w:tcPr>
          <w:p w14:paraId="2217C3FF" w14:textId="77777777" w:rsidR="00B709CD" w:rsidRDefault="00B709CD" w:rsidP="005C1D22">
            <w:pPr>
              <w:pStyle w:val="TAL"/>
              <w:rPr>
                <w:lang w:val="it-IT"/>
              </w:rPr>
            </w:pPr>
            <w:r>
              <w:rPr>
                <w:position w:val="-12"/>
              </w:rPr>
              <w:object w:dxaOrig="731" w:dyaOrig="290" w14:anchorId="7199A696">
                <v:shape id="_x0000_i1246" type="#_x0000_t75" style="width:36pt;height:15.45pt" o:ole="">
                  <v:imagedata r:id="rId192" o:title=""/>
                </v:shape>
                <o:OLEObject Type="Embed" ProgID="Equation.3" ShapeID="_x0000_i1246" DrawAspect="Content" ObjectID="_1813122523" r:id="rId253"/>
              </w:object>
            </w:r>
          </w:p>
        </w:tc>
        <w:tc>
          <w:tcPr>
            <w:tcW w:w="709" w:type="dxa"/>
          </w:tcPr>
          <w:p w14:paraId="04C6E2E9" w14:textId="77777777" w:rsidR="00B709CD" w:rsidRDefault="00B709CD" w:rsidP="005C1D22">
            <w:pPr>
              <w:pStyle w:val="TAC"/>
            </w:pPr>
            <w:r>
              <w:t>dB</w:t>
            </w:r>
          </w:p>
        </w:tc>
        <w:tc>
          <w:tcPr>
            <w:tcW w:w="2672" w:type="dxa"/>
            <w:gridSpan w:val="3"/>
          </w:tcPr>
          <w:p w14:paraId="5CFBACE1" w14:textId="2986FAB3" w:rsidR="00B709CD" w:rsidRDefault="00B709CD" w:rsidP="005C1D22">
            <w:pPr>
              <w:pStyle w:val="TAC"/>
              <w:rPr>
                <w:lang w:val="en-US"/>
              </w:rPr>
            </w:pPr>
            <w:r>
              <w:rPr>
                <w:bCs/>
                <w:lang w:val="en-US"/>
              </w:rPr>
              <w:t>-3</w:t>
            </w:r>
          </w:p>
        </w:tc>
      </w:tr>
      <w:tr w:rsidR="00B709CD" w14:paraId="6F24D480" w14:textId="77777777" w:rsidTr="005C1D22">
        <w:trPr>
          <w:cantSplit/>
          <w:trHeight w:val="670"/>
          <w:jc w:val="center"/>
        </w:trPr>
        <w:tc>
          <w:tcPr>
            <w:tcW w:w="1615" w:type="dxa"/>
            <w:vMerge/>
          </w:tcPr>
          <w:p w14:paraId="0B45F49E" w14:textId="77777777" w:rsidR="00B709CD" w:rsidRDefault="00B709CD" w:rsidP="005C1D22">
            <w:pPr>
              <w:pStyle w:val="TAL"/>
            </w:pPr>
          </w:p>
        </w:tc>
        <w:tc>
          <w:tcPr>
            <w:tcW w:w="679" w:type="dxa"/>
          </w:tcPr>
          <w:p w14:paraId="15C60DCB" w14:textId="77777777" w:rsidR="00B709CD" w:rsidRDefault="00B709CD" w:rsidP="005C1D22">
            <w:pPr>
              <w:pStyle w:val="TAL"/>
              <w:rPr>
                <w:lang w:val="it-IT"/>
              </w:rPr>
            </w:pPr>
            <w:r>
              <w:rPr>
                <w:position w:val="-12"/>
              </w:rPr>
              <w:object w:dxaOrig="441" w:dyaOrig="441" w14:anchorId="2E98AB19">
                <v:shape id="_x0000_i1247" type="#_x0000_t75" style="width:20.55pt;height:20.55pt" o:ole="">
                  <v:imagedata r:id="rId11" o:title=""/>
                </v:shape>
                <o:OLEObject Type="Embed" ProgID="Equation.3" ShapeID="_x0000_i1247" DrawAspect="Content" ObjectID="_1813122524" r:id="rId254"/>
              </w:object>
            </w:r>
          </w:p>
        </w:tc>
        <w:tc>
          <w:tcPr>
            <w:tcW w:w="1245" w:type="dxa"/>
            <w:gridSpan w:val="2"/>
          </w:tcPr>
          <w:p w14:paraId="6A0BE7A8" w14:textId="5E1DF054" w:rsidR="00B709CD" w:rsidRDefault="00B709CD" w:rsidP="005C1D22">
            <w:pPr>
              <w:pStyle w:val="TAL"/>
            </w:pPr>
            <w:r>
              <w:t>Config 1, 2</w:t>
            </w:r>
          </w:p>
          <w:p w14:paraId="65C2F9BC" w14:textId="77777777" w:rsidR="00B709CD" w:rsidRDefault="00B709CD" w:rsidP="005C1D22">
            <w:pPr>
              <w:pStyle w:val="TAL"/>
            </w:pPr>
          </w:p>
        </w:tc>
        <w:tc>
          <w:tcPr>
            <w:tcW w:w="709" w:type="dxa"/>
          </w:tcPr>
          <w:p w14:paraId="03F39C1C" w14:textId="77777777" w:rsidR="00B709CD" w:rsidRDefault="00B709CD" w:rsidP="005C1D22">
            <w:pPr>
              <w:pStyle w:val="TAC"/>
            </w:pPr>
            <w:r>
              <w:t>dBm/15kHz</w:t>
            </w:r>
          </w:p>
        </w:tc>
        <w:tc>
          <w:tcPr>
            <w:tcW w:w="2672" w:type="dxa"/>
            <w:gridSpan w:val="3"/>
          </w:tcPr>
          <w:p w14:paraId="33B8867C" w14:textId="3407C7C1" w:rsidR="00B709CD" w:rsidRDefault="00B709CD" w:rsidP="005C1D22">
            <w:pPr>
              <w:pStyle w:val="TAC"/>
              <w:rPr>
                <w:lang w:val="en-US"/>
              </w:rPr>
            </w:pPr>
            <w:r>
              <w:t>-101</w:t>
            </w:r>
          </w:p>
          <w:p w14:paraId="490C123F" w14:textId="77777777" w:rsidR="00B709CD" w:rsidRDefault="00B709CD" w:rsidP="005C1D22">
            <w:pPr>
              <w:pStyle w:val="TAC"/>
            </w:pPr>
          </w:p>
        </w:tc>
      </w:tr>
      <w:tr w:rsidR="00B709CD" w14:paraId="37796E93" w14:textId="77777777" w:rsidTr="005C1D22">
        <w:trPr>
          <w:cantSplit/>
          <w:trHeight w:val="152"/>
          <w:jc w:val="center"/>
        </w:trPr>
        <w:tc>
          <w:tcPr>
            <w:tcW w:w="1615" w:type="dxa"/>
            <w:vMerge/>
          </w:tcPr>
          <w:p w14:paraId="72F915A1" w14:textId="77777777" w:rsidR="00B709CD" w:rsidRDefault="00B709CD" w:rsidP="005C1D22">
            <w:pPr>
              <w:pStyle w:val="TAL"/>
            </w:pPr>
          </w:p>
        </w:tc>
        <w:tc>
          <w:tcPr>
            <w:tcW w:w="1924" w:type="dxa"/>
            <w:gridSpan w:val="3"/>
          </w:tcPr>
          <w:p w14:paraId="58BFA751" w14:textId="77777777" w:rsidR="00B709CD" w:rsidRDefault="00B709CD" w:rsidP="005C1D22">
            <w:pPr>
              <w:pStyle w:val="TAL"/>
              <w:rPr>
                <w:lang w:val="it-IT"/>
              </w:rPr>
            </w:pPr>
            <w:r>
              <w:rPr>
                <w:position w:val="-12"/>
              </w:rPr>
              <w:object w:dxaOrig="731" w:dyaOrig="290" w14:anchorId="31E8B96C">
                <v:shape id="_x0000_i1248" type="#_x0000_t75" style="width:36pt;height:15.45pt" o:ole="">
                  <v:imagedata r:id="rId195" o:title=""/>
                </v:shape>
                <o:OLEObject Type="Embed" ProgID="Equation.3" ShapeID="_x0000_i1248" DrawAspect="Content" ObjectID="_1813122525" r:id="rId255"/>
              </w:object>
            </w:r>
          </w:p>
        </w:tc>
        <w:tc>
          <w:tcPr>
            <w:tcW w:w="709" w:type="dxa"/>
          </w:tcPr>
          <w:p w14:paraId="4B82A292" w14:textId="77777777" w:rsidR="00B709CD" w:rsidRDefault="00B709CD" w:rsidP="005C1D22">
            <w:pPr>
              <w:pStyle w:val="TAC"/>
            </w:pPr>
            <w:r>
              <w:t>dB</w:t>
            </w:r>
          </w:p>
        </w:tc>
        <w:tc>
          <w:tcPr>
            <w:tcW w:w="2672" w:type="dxa"/>
            <w:gridSpan w:val="3"/>
          </w:tcPr>
          <w:p w14:paraId="6DA39434" w14:textId="2D65C372" w:rsidR="00B709CD" w:rsidRDefault="00B709CD" w:rsidP="005C1D22">
            <w:pPr>
              <w:pStyle w:val="TAC"/>
              <w:rPr>
                <w:lang w:val="en-US"/>
              </w:rPr>
            </w:pPr>
            <w:r>
              <w:t>-</w:t>
            </w:r>
            <w:r>
              <w:rPr>
                <w:rFonts w:hint="eastAsia"/>
                <w:lang w:val="en-US"/>
              </w:rPr>
              <w:t>3</w:t>
            </w:r>
          </w:p>
        </w:tc>
      </w:tr>
      <w:tr w:rsidR="00B709CD" w14:paraId="71A60175" w14:textId="77777777" w:rsidTr="005C1D22">
        <w:trPr>
          <w:cantSplit/>
          <w:trHeight w:val="204"/>
          <w:jc w:val="center"/>
        </w:trPr>
        <w:tc>
          <w:tcPr>
            <w:tcW w:w="1615" w:type="dxa"/>
            <w:vMerge/>
          </w:tcPr>
          <w:p w14:paraId="4893D598" w14:textId="77777777" w:rsidR="00B709CD" w:rsidRDefault="00B709CD" w:rsidP="005C1D22">
            <w:pPr>
              <w:pStyle w:val="TAL"/>
            </w:pPr>
          </w:p>
        </w:tc>
        <w:tc>
          <w:tcPr>
            <w:tcW w:w="790" w:type="dxa"/>
            <w:gridSpan w:val="2"/>
            <w:vMerge w:val="restart"/>
          </w:tcPr>
          <w:p w14:paraId="6A75FA0A" w14:textId="77777777" w:rsidR="00B709CD" w:rsidRDefault="00B709CD" w:rsidP="005C1D22">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4B0638F5" w14:textId="3D99B0FD" w:rsidR="00B709CD" w:rsidRDefault="00B709CD" w:rsidP="005C1D22">
            <w:pPr>
              <w:pStyle w:val="TAL"/>
              <w:rPr>
                <w:lang w:val="it-IT"/>
              </w:rPr>
            </w:pPr>
            <w:r>
              <w:rPr>
                <w:lang w:val="it-IT"/>
              </w:rPr>
              <w:t>Config 1</w:t>
            </w:r>
          </w:p>
        </w:tc>
        <w:tc>
          <w:tcPr>
            <w:tcW w:w="709" w:type="dxa"/>
            <w:vMerge w:val="restart"/>
          </w:tcPr>
          <w:p w14:paraId="48C3FB5A" w14:textId="77777777" w:rsidR="00B709CD" w:rsidRDefault="00B709CD" w:rsidP="005C1D22">
            <w:pPr>
              <w:pStyle w:val="TAC"/>
            </w:pPr>
            <w:r>
              <w:t>dBm/ SCS</w:t>
            </w:r>
          </w:p>
        </w:tc>
        <w:tc>
          <w:tcPr>
            <w:tcW w:w="2672" w:type="dxa"/>
            <w:gridSpan w:val="3"/>
          </w:tcPr>
          <w:p w14:paraId="218E7833" w14:textId="77F5D7D3" w:rsidR="00B709CD" w:rsidRDefault="00B709CD" w:rsidP="005C1D22">
            <w:pPr>
              <w:pStyle w:val="TAC"/>
              <w:rPr>
                <w:lang w:val="en-US"/>
              </w:rPr>
            </w:pPr>
            <w:r>
              <w:t>-1</w:t>
            </w:r>
            <w:r>
              <w:rPr>
                <w:rFonts w:hint="eastAsia"/>
                <w:lang w:val="en-US"/>
              </w:rPr>
              <w:t>04</w:t>
            </w:r>
          </w:p>
        </w:tc>
      </w:tr>
      <w:tr w:rsidR="00B709CD" w14:paraId="211103B4" w14:textId="77777777" w:rsidTr="005C1D22">
        <w:trPr>
          <w:cantSplit/>
          <w:trHeight w:val="204"/>
          <w:jc w:val="center"/>
        </w:trPr>
        <w:tc>
          <w:tcPr>
            <w:tcW w:w="1615" w:type="dxa"/>
            <w:vMerge/>
          </w:tcPr>
          <w:p w14:paraId="0892E9E8" w14:textId="77777777" w:rsidR="00B709CD" w:rsidRDefault="00B709CD" w:rsidP="005C1D22">
            <w:pPr>
              <w:pStyle w:val="TAL"/>
            </w:pPr>
          </w:p>
        </w:tc>
        <w:tc>
          <w:tcPr>
            <w:tcW w:w="790" w:type="dxa"/>
            <w:gridSpan w:val="2"/>
            <w:vMerge/>
          </w:tcPr>
          <w:p w14:paraId="07241B43" w14:textId="77777777" w:rsidR="00B709CD" w:rsidRDefault="00B709CD" w:rsidP="005C1D22">
            <w:pPr>
              <w:pStyle w:val="TAL"/>
            </w:pPr>
          </w:p>
        </w:tc>
        <w:tc>
          <w:tcPr>
            <w:tcW w:w="1134" w:type="dxa"/>
          </w:tcPr>
          <w:p w14:paraId="0F3692BD" w14:textId="4C27B805" w:rsidR="00B709CD" w:rsidRDefault="00B709CD" w:rsidP="005C1D22">
            <w:pPr>
              <w:pStyle w:val="TAL"/>
            </w:pPr>
            <w:r>
              <w:t>Config 2</w:t>
            </w:r>
          </w:p>
        </w:tc>
        <w:tc>
          <w:tcPr>
            <w:tcW w:w="709" w:type="dxa"/>
            <w:vMerge/>
          </w:tcPr>
          <w:p w14:paraId="3BA81562" w14:textId="77777777" w:rsidR="00B709CD" w:rsidRDefault="00B709CD" w:rsidP="005C1D22">
            <w:pPr>
              <w:pStyle w:val="TAC"/>
            </w:pPr>
          </w:p>
        </w:tc>
        <w:tc>
          <w:tcPr>
            <w:tcW w:w="2672" w:type="dxa"/>
            <w:gridSpan w:val="3"/>
          </w:tcPr>
          <w:p w14:paraId="3A491756" w14:textId="5E6F895F" w:rsidR="00B709CD" w:rsidRDefault="00B709CD" w:rsidP="005C1D22">
            <w:pPr>
              <w:pStyle w:val="TAC"/>
              <w:rPr>
                <w:lang w:val="en-US"/>
              </w:rPr>
            </w:pPr>
            <w:r>
              <w:t>-104</w:t>
            </w:r>
          </w:p>
        </w:tc>
      </w:tr>
      <w:tr w:rsidR="00B709CD" w14:paraId="4E7D95E5" w14:textId="77777777" w:rsidTr="005C1D22">
        <w:trPr>
          <w:cantSplit/>
          <w:trHeight w:val="152"/>
          <w:jc w:val="center"/>
        </w:trPr>
        <w:tc>
          <w:tcPr>
            <w:tcW w:w="1615" w:type="dxa"/>
            <w:vMerge w:val="restart"/>
            <w:vAlign w:val="center"/>
          </w:tcPr>
          <w:p w14:paraId="24C7D27B" w14:textId="77777777" w:rsidR="00B709CD" w:rsidRDefault="00B709CD" w:rsidP="005C1D22">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20E2741B" w14:textId="77777777" w:rsidR="00B709CD" w:rsidRDefault="00B709CD" w:rsidP="005C1D22">
            <w:pPr>
              <w:pStyle w:val="TAL"/>
            </w:pPr>
            <w:r>
              <w:t>Config 1, 2</w:t>
            </w:r>
          </w:p>
        </w:tc>
        <w:tc>
          <w:tcPr>
            <w:tcW w:w="709" w:type="dxa"/>
            <w:vMerge w:val="restart"/>
          </w:tcPr>
          <w:p w14:paraId="2A8CE4DC" w14:textId="77777777" w:rsidR="00B709CD" w:rsidRDefault="00B709CD" w:rsidP="005C1D22">
            <w:pPr>
              <w:pStyle w:val="TAC"/>
            </w:pPr>
            <w:r>
              <w:t>dBm</w:t>
            </w:r>
          </w:p>
        </w:tc>
        <w:tc>
          <w:tcPr>
            <w:tcW w:w="2672" w:type="dxa"/>
            <w:gridSpan w:val="3"/>
          </w:tcPr>
          <w:p w14:paraId="7A349679" w14:textId="77777777" w:rsidR="00B709CD" w:rsidRDefault="00B709CD" w:rsidP="005C1D22">
            <w:pPr>
              <w:pStyle w:val="TAC"/>
            </w:pPr>
            <w:r>
              <w:rPr>
                <w:bCs/>
              </w:rPr>
              <w:t>-65.</w:t>
            </w:r>
            <w:r>
              <w:rPr>
                <w:rFonts w:hint="eastAsia"/>
                <w:bCs/>
                <w:lang w:val="en-US"/>
              </w:rPr>
              <w:t>3</w:t>
            </w:r>
            <w:r>
              <w:rPr>
                <w:bCs/>
              </w:rPr>
              <w:t>/9.36MHz</w:t>
            </w:r>
          </w:p>
        </w:tc>
      </w:tr>
      <w:tr w:rsidR="00B709CD" w14:paraId="5CB01763" w14:textId="77777777" w:rsidTr="005C1D22">
        <w:trPr>
          <w:cantSplit/>
          <w:trHeight w:val="152"/>
          <w:jc w:val="center"/>
        </w:trPr>
        <w:tc>
          <w:tcPr>
            <w:tcW w:w="1615" w:type="dxa"/>
            <w:vMerge/>
          </w:tcPr>
          <w:p w14:paraId="42EC486F" w14:textId="77777777" w:rsidR="00B709CD" w:rsidRDefault="00B709CD" w:rsidP="005C1D22">
            <w:pPr>
              <w:pStyle w:val="TAL"/>
            </w:pPr>
          </w:p>
        </w:tc>
        <w:tc>
          <w:tcPr>
            <w:tcW w:w="1924" w:type="dxa"/>
            <w:gridSpan w:val="3"/>
            <w:vAlign w:val="center"/>
          </w:tcPr>
          <w:p w14:paraId="7DA3A6C8" w14:textId="77777777" w:rsidR="00B709CD" w:rsidRDefault="00B709CD" w:rsidP="005C1D22">
            <w:pPr>
              <w:pStyle w:val="TAL"/>
            </w:pPr>
            <w:r>
              <w:t>Config 3</w:t>
            </w:r>
          </w:p>
        </w:tc>
        <w:tc>
          <w:tcPr>
            <w:tcW w:w="709" w:type="dxa"/>
            <w:vMerge/>
          </w:tcPr>
          <w:p w14:paraId="0A424C68" w14:textId="77777777" w:rsidR="00B709CD" w:rsidRDefault="00B709CD" w:rsidP="005C1D22">
            <w:pPr>
              <w:pStyle w:val="TAC"/>
            </w:pPr>
          </w:p>
        </w:tc>
        <w:tc>
          <w:tcPr>
            <w:tcW w:w="2672" w:type="dxa"/>
            <w:gridSpan w:val="3"/>
          </w:tcPr>
          <w:p w14:paraId="2C79EE1A" w14:textId="77777777" w:rsidR="00B709CD" w:rsidRDefault="00B709CD" w:rsidP="005C1D22">
            <w:pPr>
              <w:pStyle w:val="TAC"/>
              <w:rPr>
                <w:bCs/>
              </w:rPr>
            </w:pPr>
            <w:r>
              <w:t>-59.</w:t>
            </w:r>
            <w:r>
              <w:rPr>
                <w:rFonts w:hint="eastAsia"/>
                <w:lang w:val="en-US"/>
              </w:rPr>
              <w:t>2</w:t>
            </w:r>
            <w:r>
              <w:t>/38.16MHz</w:t>
            </w:r>
          </w:p>
        </w:tc>
      </w:tr>
      <w:tr w:rsidR="00B709CD" w14:paraId="02908213" w14:textId="77777777" w:rsidTr="005C1D22">
        <w:trPr>
          <w:cantSplit/>
          <w:trHeight w:val="166"/>
          <w:jc w:val="center"/>
        </w:trPr>
        <w:tc>
          <w:tcPr>
            <w:tcW w:w="3539" w:type="dxa"/>
            <w:gridSpan w:val="4"/>
          </w:tcPr>
          <w:p w14:paraId="6A7E16CA" w14:textId="77777777" w:rsidR="00B709CD" w:rsidRDefault="00B709CD" w:rsidP="005C1D22">
            <w:pPr>
              <w:pStyle w:val="TAL"/>
            </w:pPr>
            <w:r>
              <w:t>Propagation condition</w:t>
            </w:r>
          </w:p>
        </w:tc>
        <w:tc>
          <w:tcPr>
            <w:tcW w:w="709" w:type="dxa"/>
          </w:tcPr>
          <w:p w14:paraId="023D3DD2" w14:textId="77777777" w:rsidR="00B709CD" w:rsidRDefault="00B709CD" w:rsidP="005C1D22">
            <w:pPr>
              <w:pStyle w:val="TAC"/>
            </w:pPr>
          </w:p>
        </w:tc>
        <w:tc>
          <w:tcPr>
            <w:tcW w:w="2672" w:type="dxa"/>
            <w:gridSpan w:val="3"/>
            <w:vAlign w:val="center"/>
          </w:tcPr>
          <w:p w14:paraId="02794D20" w14:textId="77777777" w:rsidR="00B709CD" w:rsidRDefault="00B709CD" w:rsidP="005C1D22">
            <w:pPr>
              <w:jc w:val="center"/>
            </w:pPr>
            <w:r>
              <w:rPr>
                <w:rFonts w:ascii="Arial" w:hAnsi="Arial"/>
                <w:bCs/>
                <w:sz w:val="18"/>
              </w:rPr>
              <w:t>AWGN</w:t>
            </w:r>
          </w:p>
        </w:tc>
      </w:tr>
      <w:tr w:rsidR="00B709CD" w14:paraId="678F14AD" w14:textId="77777777" w:rsidTr="005C1D22">
        <w:trPr>
          <w:cantSplit/>
          <w:trHeight w:val="253"/>
          <w:jc w:val="center"/>
        </w:trPr>
        <w:tc>
          <w:tcPr>
            <w:tcW w:w="6920" w:type="dxa"/>
            <w:gridSpan w:val="8"/>
          </w:tcPr>
          <w:p w14:paraId="7CDAB4E9" w14:textId="77777777" w:rsidR="00B709CD" w:rsidRDefault="00B709CD" w:rsidP="005C1D22">
            <w:pPr>
              <w:pStyle w:val="TAN"/>
            </w:pPr>
            <w:r>
              <w:t>Note 1:</w:t>
            </w:r>
            <w:r>
              <w:tab/>
              <w:t>OCNG shall be used such that the resources in Cell 1 are fully allocated and a constant total transmitted power spectral density is achieved for all OFDM symbols.</w:t>
            </w:r>
          </w:p>
          <w:p w14:paraId="6D5B590D" w14:textId="77777777" w:rsidR="00B709CD" w:rsidRDefault="00B709CD" w:rsidP="005C1D22">
            <w:pPr>
              <w:pStyle w:val="TAN"/>
            </w:pPr>
            <w:r>
              <w:t>Note 2:</w:t>
            </w:r>
            <w:r>
              <w:tab/>
              <w:t>The signal contains PDCCH for UEs other than the device under test as part of OCNG.</w:t>
            </w:r>
          </w:p>
          <w:p w14:paraId="64743BEF" w14:textId="77777777" w:rsidR="00B709CD" w:rsidRDefault="00B709CD" w:rsidP="005C1D22">
            <w:pPr>
              <w:pStyle w:val="TAN"/>
            </w:pPr>
            <w:r>
              <w:t>Note 3:</w:t>
            </w:r>
            <w:r>
              <w:tab/>
              <w:t>SNR levels correspond to the signal to noise ratio over the SSS REs.</w:t>
            </w:r>
          </w:p>
          <w:p w14:paraId="5A2C3589" w14:textId="77777777" w:rsidR="00B709CD" w:rsidRDefault="00B709CD" w:rsidP="005C1D22">
            <w:pPr>
              <w:pStyle w:val="TAN"/>
            </w:pPr>
            <w:r>
              <w:t>Note 4:</w:t>
            </w:r>
            <w:r>
              <w:tab/>
              <w:t>The DL PDSCH reference measurement channel is used in the test only when a downlink transmission dedicated to the UE under test is required.</w:t>
            </w:r>
          </w:p>
          <w:p w14:paraId="6D0EB051" w14:textId="77777777" w:rsidR="00B709CD" w:rsidRDefault="00B709CD" w:rsidP="005C1D22">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7719176C" w14:textId="77777777" w:rsidR="00B709CD" w:rsidRDefault="00B709CD" w:rsidP="00B709CD"/>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lastRenderedPageBreak/>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0"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1" w:name="_Toc535476576"/>
      <w:r w:rsidRPr="001C0E1B">
        <w:t>A.</w:t>
      </w:r>
      <w:r>
        <w:t>14</w:t>
      </w:r>
      <w:r w:rsidRPr="001C0E1B">
        <w:t>.</w:t>
      </w:r>
      <w:r>
        <w:t>5</w:t>
      </w:r>
      <w:r w:rsidRPr="001C0E1B">
        <w:t>.1</w:t>
      </w:r>
      <w:r w:rsidRPr="001C0E1B">
        <w:tab/>
        <w:t>Intra-frequency Measurements</w:t>
      </w:r>
      <w:bookmarkEnd w:id="61"/>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0"/>
    </w:p>
    <w:p w14:paraId="12C7F279" w14:textId="6B09EC8E" w:rsidR="00AB1B7E" w:rsidRPr="001C0E1B" w:rsidRDefault="00AB1B7E" w:rsidP="00AB1B7E">
      <w:pPr>
        <w:pStyle w:val="Heading5"/>
        <w:rPr>
          <w:snapToGrid w:val="0"/>
        </w:rPr>
      </w:pPr>
      <w:bookmarkStart w:id="62" w:name="_Toc535476578"/>
      <w:r w:rsidRPr="00336C98">
        <w:rPr>
          <w:snapToGrid w:val="0"/>
        </w:rPr>
        <w:t>A.14.5.1.1</w:t>
      </w:r>
      <w:r>
        <w:rPr>
          <w:snapToGrid w:val="0"/>
        </w:rPr>
        <w:t>.1</w:t>
      </w:r>
      <w:r w:rsidRPr="001C0E1B">
        <w:rPr>
          <w:snapToGrid w:val="0"/>
        </w:rPr>
        <w:tab/>
        <w:t>Test purpose and Environment</w:t>
      </w:r>
      <w:bookmarkEnd w:id="62"/>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3" w:name="_Toc535476579"/>
      <w:r w:rsidRPr="001C0E1B">
        <w:t>A.</w:t>
      </w:r>
      <w:r>
        <w:t>14</w:t>
      </w:r>
      <w:r w:rsidRPr="001C0E1B">
        <w:t>.</w:t>
      </w:r>
      <w:r>
        <w:t>5</w:t>
      </w:r>
      <w:r w:rsidRPr="001C0E1B">
        <w:t>.1</w:t>
      </w:r>
      <w:r>
        <w:t>.1.2</w:t>
      </w:r>
      <w:r w:rsidRPr="001C0E1B">
        <w:rPr>
          <w:snapToGrid w:val="0"/>
        </w:rPr>
        <w:tab/>
        <w:t>Test parameters</w:t>
      </w:r>
      <w:bookmarkEnd w:id="63"/>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rPr>
          <w:lang w:eastAsia="zh-CN"/>
        </w:rP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2C791DE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7B2196">
              <w:rPr>
                <w:rFonts w:ascii="Arial" w:hAnsi="Arial"/>
                <w:sz w:val="18"/>
                <w:lang w:eastAsia="zh-TW"/>
              </w:rPr>
              <w:t xml:space="preserve">If UE supports both NGSO and GSO, the GSO-based test cases can be skipped if the UE passes NGSO-based test cases.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lastRenderedPageBreak/>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843B2B"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843B2B" w:rsidRPr="001C0E1B" w:rsidRDefault="00843B2B" w:rsidP="00843B2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843B2B" w:rsidRPr="001C0E1B" w:rsidRDefault="00843B2B" w:rsidP="00843B2B">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843B2B" w:rsidRPr="001C0E1B" w:rsidRDefault="00843B2B" w:rsidP="00843B2B">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843B2B" w:rsidRPr="001C0E1B" w:rsidRDefault="00843B2B" w:rsidP="00843B2B">
            <w:pPr>
              <w:pStyle w:val="TAL"/>
              <w:rPr>
                <w:bCs/>
              </w:rPr>
            </w:pPr>
            <w:r>
              <w:rPr>
                <w:bCs/>
                <w:lang w:eastAsia="zh-CN"/>
              </w:rPr>
              <w:t>Period: 20ms, offset: 0</w:t>
            </w:r>
          </w:p>
        </w:tc>
      </w:tr>
      <w:tr w:rsidR="00843B2B"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843B2B" w:rsidRPr="001C0E1B" w:rsidRDefault="00843B2B" w:rsidP="00843B2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843B2B" w:rsidRPr="001C0E1B" w:rsidRDefault="00843B2B" w:rsidP="00843B2B">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843B2B" w:rsidRPr="001C0E1B" w:rsidRDefault="00843B2B" w:rsidP="00843B2B">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843B2B" w:rsidRPr="001C0E1B" w:rsidRDefault="00843B2B" w:rsidP="00843B2B">
            <w:pPr>
              <w:pStyle w:val="TAL"/>
              <w:rPr>
                <w:bCs/>
              </w:rPr>
            </w:pPr>
            <w:r>
              <w:rPr>
                <w:bCs/>
                <w:lang w:eastAsia="zh-CN"/>
              </w:rPr>
              <w:t>Period: 20ms, offset: 10ms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843B2B"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rPr>
                <w:lang w:eastAsia="zh-CN"/>
              </w:rPr>
              <w:t>10 ms</w:t>
            </w:r>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lang w:eastAsia="zh-CN"/>
              </w:rPr>
            </w:pPr>
            <w:r>
              <w:rPr>
                <w:rFonts w:ascii="Arial" w:hAnsi="Arial"/>
                <w:sz w:val="18"/>
                <w:lang w:eastAsia="zh-CN"/>
              </w:rPr>
              <w:t>Asynchronous cells.</w:t>
            </w:r>
          </w:p>
          <w:p w14:paraId="7A1E59AA" w14:textId="0ECC049E" w:rsidR="00843B2B" w:rsidRPr="001C0E1B" w:rsidRDefault="00843B2B" w:rsidP="00843B2B">
            <w:pPr>
              <w:pStyle w:val="TAL"/>
              <w:rPr>
                <w:rFonts w:cs="Arial"/>
              </w:rPr>
            </w:pPr>
            <w:r>
              <w:rPr>
                <w:lang w:eastAsia="zh-CN"/>
              </w:rPr>
              <w:t>The timing of Cell 2 is 10ms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lastRenderedPageBreak/>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pPr>
            <w:r w:rsidRPr="001C0E1B">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lang w:eastAsia="zh-CN"/>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lang w:eastAsia="zh-CN"/>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lang w:eastAsia="zh-CN"/>
              </w:rPr>
              <w:t>SSB.1 FR1</w:t>
            </w:r>
          </w:p>
        </w:tc>
      </w:tr>
      <w:tr w:rsidR="00440B17"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4" w:name="_Toc535476580"/>
      <w:r w:rsidRPr="00336C98">
        <w:rPr>
          <w:snapToGrid w:val="0"/>
        </w:rPr>
        <w:t>A.14.5.1.1.</w:t>
      </w:r>
      <w:r>
        <w:rPr>
          <w:snapToGrid w:val="0"/>
        </w:rPr>
        <w:t>3</w:t>
      </w:r>
      <w:r w:rsidRPr="001C0E1B">
        <w:rPr>
          <w:snapToGrid w:val="0"/>
        </w:rPr>
        <w:tab/>
        <w:t>Test Requirements</w:t>
      </w:r>
      <w:bookmarkEnd w:id="64"/>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047B00D1" w:rsidR="00AB1B7E" w:rsidRDefault="00AB1B7E" w:rsidP="00AB1B7E">
      <w:r>
        <w:t>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6B29E63E"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614CFF">
              <w:rPr>
                <w:rFonts w:ascii="Arial" w:hAnsi="Arial"/>
                <w:sz w:val="18"/>
                <w:lang w:eastAsia="zh-TW"/>
              </w:rPr>
              <w:t xml:space="preserve">If UE supports both NGSO and GSO, the GSO-based test cases can be skipped if the UE passes NGSO-based test cases.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lastRenderedPageBreak/>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pPr>
            <w:r w:rsidRPr="001C0E1B">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lang w:eastAsia="zh-CN"/>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lang w:eastAsia="zh-CN"/>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rPr>
            </w:pPr>
            <w:r w:rsidRPr="001C0E1B">
              <w:rPr>
                <w:bCs/>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rPr>
            </w:pPr>
            <w:r w:rsidRPr="001C0E1B">
              <w:rPr>
                <w:rFonts w:cs="v4.2.0"/>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rPr>
            </w:pPr>
            <w:r w:rsidRPr="006F4D85">
              <w:rPr>
                <w:rFonts w:cs="v4.2.0"/>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rPr>
            </w:pPr>
            <w:r w:rsidRPr="006F4D85">
              <w:rPr>
                <w:rFonts w:cs="v4.2.0"/>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rPr>
            </w:pPr>
            <w:r w:rsidRPr="001C0E1B">
              <w:rPr>
                <w:rFonts w:cs="v4.2.0"/>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rPr>
            </w:pPr>
            <w:r w:rsidRPr="001C0E1B">
              <w:rPr>
                <w:rFonts w:cs="v4.2.0"/>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rPr>
            </w:pPr>
            <w:r w:rsidRPr="001C0E1B">
              <w:rPr>
                <w:rFonts w:cs="v4.2.0"/>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rPr>
            </w:pPr>
            <w:r w:rsidRPr="001C0E1B">
              <w:rPr>
                <w:rFonts w:cs="v4.2.0"/>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rPr>
            </w:pPr>
            <w:r w:rsidRPr="001C0E1B">
              <w:rPr>
                <w:rFonts w:cs="v4.2.0"/>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A34180">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rPr>
            </w:pPr>
            <w:r w:rsidRPr="001C0E1B">
              <w:rPr>
                <w:rFonts w:cs="v4.2.0"/>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75EC81D9" w14:textId="7F99C897" w:rsidR="00897050" w:rsidRDefault="00897050" w:rsidP="00897050">
      <w:pPr>
        <w:rPr>
          <w:rFonts w:cs="v4.2.0"/>
          <w:lang w:eastAsia="zh-CN"/>
        </w:rPr>
      </w:pPr>
      <w:r>
        <w:rPr>
          <w:rFonts w:cs="v4.2.0"/>
          <w:lang w:eastAsia="zh-CN"/>
        </w:rPr>
        <w:t xml:space="preserve">In test 1, the UE shall send one Event A3 triggered measurement report, with a measurement reporting delay less than </w:t>
      </w:r>
      <w:r>
        <w:rPr>
          <w:rFonts w:cs="v4.2.0" w:hint="eastAsia"/>
          <w:lang w:eastAsia="zh-CN"/>
        </w:rPr>
        <w:t>X</w:t>
      </w:r>
      <w:r>
        <w:rPr>
          <w:rFonts w:cs="v4.2.0"/>
          <w:lang w:eastAsia="zh-CN"/>
        </w:rPr>
        <w:t xml:space="preserve">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0D3E6808" w14:textId="49B14BAE" w:rsidR="00897050" w:rsidRDefault="00897050" w:rsidP="00897050">
      <w:pPr>
        <w:rPr>
          <w:rFonts w:cs="v4.2.0"/>
          <w:b/>
          <w:bCs/>
          <w:lang w:eastAsia="zh-CN"/>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2E29BAAC" w14:textId="77777777" w:rsidR="00897050" w:rsidRDefault="00897050" w:rsidP="00897050">
      <w:pPr>
        <w:rPr>
          <w:rFonts w:cs="v4.2.0"/>
          <w:lang w:eastAsia="zh-CN"/>
        </w:rPr>
      </w:pPr>
      <w:r>
        <w:rPr>
          <w:rFonts w:cs="v4.2.0"/>
          <w:lang w:eastAsia="zh-CN"/>
        </w:rPr>
        <w:lastRenderedPageBreak/>
        <w:t>The UE shall not send event triggered measurement reports, as long as the reporting criteria are not fulfilled.</w:t>
      </w:r>
    </w:p>
    <w:p w14:paraId="374EC7F4" w14:textId="11EB2211" w:rsidR="00AB1B7E" w:rsidRPr="001C0E1B" w:rsidRDefault="00897050" w:rsidP="00897050">
      <w:pPr>
        <w:rPr>
          <w:rFonts w:cs="v4.2.0"/>
        </w:rPr>
      </w:pPr>
      <w:r>
        <w:rPr>
          <w:rFonts w:cs="v4.2.0"/>
          <w:lang w:eastAsia="zh-CN"/>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5"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5"/>
    </w:p>
    <w:p w14:paraId="4539CCBB" w14:textId="729BEBEB" w:rsidR="00AB1B7E" w:rsidRPr="001C0E1B" w:rsidRDefault="00AB1B7E" w:rsidP="00AB1B7E">
      <w:pPr>
        <w:pStyle w:val="Heading5"/>
        <w:rPr>
          <w:snapToGrid w:val="0"/>
        </w:rPr>
      </w:pPr>
      <w:bookmarkStart w:id="66" w:name="_Toc535476594"/>
      <w:r w:rsidRPr="002C2588">
        <w:rPr>
          <w:snapToGrid w:val="0"/>
        </w:rPr>
        <w:t>A.14.5.1.3</w:t>
      </w:r>
      <w:r>
        <w:rPr>
          <w:snapToGrid w:val="0"/>
        </w:rPr>
        <w:t>.1</w:t>
      </w:r>
      <w:r w:rsidRPr="001C0E1B">
        <w:rPr>
          <w:snapToGrid w:val="0"/>
        </w:rPr>
        <w:tab/>
        <w:t>Test purpose and Environment</w:t>
      </w:r>
      <w:bookmarkEnd w:id="66"/>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7" w:name="_Toc535476595"/>
      <w:r w:rsidRPr="002C2588">
        <w:rPr>
          <w:snapToGrid w:val="0"/>
        </w:rPr>
        <w:t>A.14.5.1.</w:t>
      </w:r>
      <w:r>
        <w:rPr>
          <w:snapToGrid w:val="0"/>
        </w:rPr>
        <w:t>3.2</w:t>
      </w:r>
      <w:r w:rsidRPr="001C0E1B">
        <w:rPr>
          <w:snapToGrid w:val="0"/>
        </w:rPr>
        <w:tab/>
        <w:t>Test parameters</w:t>
      </w:r>
      <w:bookmarkEnd w:id="67"/>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rPr>
          <w:lang w:eastAsia="zh-CN"/>
        </w:rP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95730EF"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346960">
              <w:rPr>
                <w:rFonts w:ascii="Arial" w:hAnsi="Arial"/>
                <w:sz w:val="18"/>
                <w:lang w:eastAsia="zh-TW"/>
              </w:rPr>
              <w:t xml:space="preserve">If UE supports both NGSO and GSO, the GSO-based test cases can be skipped if the UE passes NGSO-based test cases.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lastRenderedPageBreak/>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rPr>
            </w:pPr>
          </w:p>
        </w:tc>
      </w:tr>
      <w:tr w:rsidR="001661D4"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1661D4" w:rsidRPr="001C0E1B" w:rsidRDefault="001661D4" w:rsidP="001661D4">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1661D4" w:rsidRPr="001C0E1B" w:rsidRDefault="001661D4" w:rsidP="001661D4">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03102BC6" w:rsidR="001661D4" w:rsidRPr="001C0E1B" w:rsidRDefault="001661D4" w:rsidP="001661D4">
            <w:pPr>
              <w:pStyle w:val="TAL"/>
              <w:rPr>
                <w:bCs/>
              </w:rPr>
            </w:pPr>
            <w:r>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1661D4" w:rsidRPr="001C0E1B" w:rsidRDefault="001661D4" w:rsidP="001661D4">
            <w:pPr>
              <w:pStyle w:val="TAL"/>
              <w:rPr>
                <w:bCs/>
              </w:rPr>
            </w:pPr>
          </w:p>
        </w:tc>
      </w:tr>
      <w:tr w:rsidR="001661D4"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1661D4" w:rsidRPr="001C0E1B" w:rsidRDefault="001661D4" w:rsidP="001661D4">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1661D4" w:rsidRPr="00C81111"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3295503B" w:rsidR="001661D4" w:rsidRPr="001C0E1B" w:rsidRDefault="001661D4" w:rsidP="001661D4">
            <w:pPr>
              <w:pStyle w:val="TAL"/>
              <w:rPr>
                <w:bCs/>
              </w:rPr>
            </w:pPr>
            <w:r>
              <w:rPr>
                <w:bCs/>
                <w:lang w:eastAsia="zh-CN"/>
              </w:rPr>
              <w:t>SMTC.6</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1661D4" w:rsidRPr="001C0E1B" w:rsidRDefault="001661D4" w:rsidP="001661D4">
            <w:pPr>
              <w:pStyle w:val="TAL"/>
              <w:rPr>
                <w:bCs/>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rPr>
            </w:pPr>
            <w:r w:rsidRPr="001C0E1B">
              <w:rPr>
                <w:rFonts w:cs="Arial"/>
              </w:rPr>
              <w:t>OFF</w:t>
            </w:r>
          </w:p>
        </w:tc>
      </w:tr>
      <w:tr w:rsidR="001661D4"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lang w:eastAsia="zh-CN"/>
              </w:rPr>
            </w:pPr>
            <w:r>
              <w:rPr>
                <w:rFonts w:ascii="Arial" w:hAnsi="Arial"/>
                <w:sz w:val="18"/>
                <w:lang w:eastAsia="zh-CN"/>
              </w:rPr>
              <w:t>Asynchronous cells.</w:t>
            </w:r>
          </w:p>
          <w:p w14:paraId="16FFDA88" w14:textId="2533A6D3" w:rsidR="001661D4" w:rsidRPr="001C0E1B" w:rsidRDefault="001661D4" w:rsidP="001661D4">
            <w:pPr>
              <w:pStyle w:val="TAL"/>
              <w:rPr>
                <w:rFonts w:cs="Arial"/>
              </w:rPr>
            </w:pPr>
            <w:r>
              <w:rPr>
                <w:lang w:eastAsia="zh-CN"/>
              </w:rPr>
              <w:t>The timing of Cell 2 is 3ms earlier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lastRenderedPageBreak/>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pPr>
            <w:r w:rsidRPr="001C0E1B">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pPr>
            <w:r w:rsidRPr="001C0E1B">
              <w:t>T2</w:t>
            </w:r>
          </w:p>
        </w:tc>
      </w:tr>
      <w:tr w:rsidR="008023F5" w:rsidRPr="001C0E1B" w14:paraId="3742533A" w14:textId="77777777" w:rsidTr="00064808">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lang w:eastAsia="zh-CN"/>
              </w:rPr>
              <w:t>NSC.1</w:t>
            </w:r>
          </w:p>
        </w:tc>
      </w:tr>
      <w:tr w:rsidR="008023F5" w:rsidRPr="001C0E1B" w14:paraId="25F0C3E5" w14:textId="77777777" w:rsidTr="00064808">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lang w:eastAsia="zh-CN"/>
              </w:rPr>
              <w:t>NSC.2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A34180">
            <w:pPr>
              <w:pStyle w:val="TAC"/>
              <w:rPr>
                <w:rFonts w:cs="v4.2.0"/>
              </w:rPr>
            </w:pPr>
            <w:r>
              <w:rPr>
                <w:bCs/>
                <w:lang w:eastAsia="zh-CN"/>
              </w:rPr>
              <w:t>SSB.1 FR1</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rPr>
            </w:pPr>
            <w:r w:rsidRPr="001C0E1B">
              <w:rPr>
                <w:rFonts w:cs="v4.2.0"/>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rPr>
            </w:pPr>
            <w:r w:rsidRPr="006F4D85">
              <w:rPr>
                <w:rFonts w:cs="v4.2.0"/>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rPr>
            </w:pPr>
            <w:r w:rsidRPr="006F4D85">
              <w:rPr>
                <w:rFonts w:cs="v4.2.0"/>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rPr>
            </w:pPr>
            <w:r w:rsidRPr="001C0E1B">
              <w:rPr>
                <w:rFonts w:cs="v4.2.0"/>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rPr>
            </w:pPr>
            <w:r w:rsidRPr="001C0E1B">
              <w:rPr>
                <w:rFonts w:cs="v4.2.0"/>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rPr>
            </w:pPr>
            <w:r w:rsidRPr="001C0E1B">
              <w:rPr>
                <w:rFonts w:cs="v4.2.0"/>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rPr>
            </w:pPr>
            <w:r w:rsidRPr="001C0E1B">
              <w:rPr>
                <w:rFonts w:cs="v4.2.0"/>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rPr>
            </w:pPr>
            <w:r w:rsidRPr="001C0E1B">
              <w:rPr>
                <w:rFonts w:cs="v4.2.0"/>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rPr>
            </w:pPr>
            <w:r w:rsidRPr="001C0E1B">
              <w:rPr>
                <w:rFonts w:cs="v4.2.0"/>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8" w:name="_Toc535476596"/>
      <w:r w:rsidRPr="002C2588">
        <w:t>A.14.5.1.3.</w:t>
      </w:r>
      <w:r>
        <w:t>3</w:t>
      </w:r>
      <w:r w:rsidRPr="001C0E1B">
        <w:rPr>
          <w:snapToGrid w:val="0"/>
        </w:rPr>
        <w:tab/>
        <w:t>Test Requirements</w:t>
      </w:r>
      <w:bookmarkEnd w:id="68"/>
    </w:p>
    <w:p w14:paraId="2EA9F6D3" w14:textId="07A61A65" w:rsidR="00AB1B7E" w:rsidRPr="001C0E1B" w:rsidRDefault="00332C21" w:rsidP="00AB1B7E">
      <w:pPr>
        <w:rPr>
          <w:rFonts w:cs="v4.2.0"/>
        </w:rPr>
      </w:pPr>
      <w:r>
        <w:rPr>
          <w:rFonts w:cs="v4.2.0"/>
          <w:lang w:eastAsia="zh-CN"/>
        </w:rPr>
        <w:t xml:space="preserve">The UE shall send one Event A3 triggered measurement report, with a measurement reporting delay less than X ms from the beginning of time period T2. The UE is required to read the neighbour cell SSB index and report the acquired SSB index in this test. </w:t>
      </w:r>
      <w:r>
        <w:rPr>
          <w:rFonts w:cs="v4.2.0"/>
        </w:rPr>
        <w:t xml:space="preserve">X=920 for test configuration 2 and if UE indicates ‘n1’ for </w:t>
      </w:r>
      <w:r>
        <w:rPr>
          <w:i/>
        </w:rPr>
        <w:t>maxNumber-NGSO-SatellitesWithinOneSMTC</w:t>
      </w:r>
      <w:r>
        <w:t>, otherwise X=800.</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69"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69"/>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0"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0"/>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1"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1"/>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2FF66CCE" w:rsidR="00880C11" w:rsidRPr="001C0E1B" w:rsidRDefault="00880C11" w:rsidP="00410168">
            <w:pPr>
              <w:pStyle w:val="TAN"/>
            </w:pPr>
            <w:r w:rsidRPr="001C0E1B">
              <w:t>Note:</w:t>
            </w:r>
            <w:r w:rsidRPr="001C0E1B">
              <w:tab/>
            </w:r>
            <w:r w:rsidR="00906650" w:rsidRPr="0007482C">
              <w:rPr>
                <w:lang w:eastAsia="zh-TW"/>
              </w:rPr>
              <w:t>If UE supports both NGSO and GSO, the GSO-based test cases can be skipped if the UE passes NGSO-based test cases.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lastRenderedPageBreak/>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rPr>
            </w:pPr>
            <w:r w:rsidRPr="001C0E1B">
              <w:rPr>
                <w:rFonts w:cs="Arial"/>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lastRenderedPageBreak/>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pPr>
            <w:r w:rsidRPr="001C0E1B">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lang w:eastAsia="zh-CN"/>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lang w:eastAsia="zh-CN"/>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rPr>
            </w:pPr>
            <w:r w:rsidRPr="00CC6280">
              <w:rPr>
                <w:bCs/>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rPr>
            </w:pPr>
            <w:r w:rsidRPr="00CC6280">
              <w:rPr>
                <w:bCs/>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rPr>
            </w:pPr>
            <w:r w:rsidRPr="00CC6280">
              <w:rPr>
                <w:rFonts w:cs="v4.2.0"/>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rPr>
            </w:pPr>
            <w:r w:rsidRPr="001C0E1B">
              <w:rPr>
                <w:rFonts w:cs="v4.2.0"/>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rPr>
            </w:pPr>
            <w:r w:rsidRPr="006F4D85">
              <w:rPr>
                <w:rFonts w:cs="v4.2.0"/>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rPr>
            </w:pPr>
            <w:r w:rsidRPr="006F4D85">
              <w:rPr>
                <w:rFonts w:cs="v4.2.0"/>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rPr>
            </w:pPr>
            <w:r w:rsidRPr="001C0E1B">
              <w:rPr>
                <w:rFonts w:cs="v4.2.0"/>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rPr>
            </w:pPr>
            <w:r w:rsidRPr="001C0E1B">
              <w:rPr>
                <w:rFonts w:cs="v4.2.0"/>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rPr>
            </w:pPr>
            <w:r w:rsidRPr="001C0E1B">
              <w:rPr>
                <w:rFonts w:cs="v4.2.0"/>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rPr>
            </w:pPr>
            <w:r w:rsidRPr="001C0E1B">
              <w:rPr>
                <w:rFonts w:cs="v4.2.0"/>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rPr>
            </w:pPr>
            <w:r w:rsidRPr="001C0E1B">
              <w:rPr>
                <w:rFonts w:cs="v4.2.0"/>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rPr>
            </w:pPr>
            <w:r w:rsidRPr="001C0E1B">
              <w:rPr>
                <w:rFonts w:cs="v4.2.0"/>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2"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2"/>
    </w:p>
    <w:p w14:paraId="215E8CAB" w14:textId="0A4F4998" w:rsidR="00880C11" w:rsidRPr="001C0E1B" w:rsidRDefault="003D42C8" w:rsidP="00880C11">
      <w:pPr>
        <w:rPr>
          <w:rFonts w:cs="v4.2.0"/>
        </w:rPr>
      </w:pPr>
      <w:r>
        <w:rPr>
          <w:rFonts w:cs="v4.2.0"/>
          <w:lang w:eastAsia="zh-CN"/>
        </w:rPr>
        <w:t xml:space="preserve">The UE shall send one Event A3 triggered measurement report, with a measurement reporting delay less than X ms from the beginning of time period T2. The UE is not required to read the neighbour cell SSB index in this test. </w:t>
      </w:r>
      <w:r>
        <w:rPr>
          <w:rFonts w:cs="v4.2.0"/>
        </w:rPr>
        <w:t xml:space="preserve">X=1600 for test configuration 2 and if UE indicates ‘n1’ for </w:t>
      </w:r>
      <w:r>
        <w:rPr>
          <w:i/>
        </w:rPr>
        <w:t>maxNumber-NGSO-SatellitesWithinOneSMTC</w:t>
      </w:r>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2A4ABFF2" w:rsidR="00880C11" w:rsidRPr="001C0E1B" w:rsidRDefault="00906650" w:rsidP="00880C11">
      <w:pPr>
        <w:rPr>
          <w:rFonts w:cs="v4.2.0"/>
        </w:rPr>
      </w:pPr>
      <w:r w:rsidRPr="00B34B7E">
        <w:rPr>
          <w:rFonts w:cs="v4.2.0"/>
        </w:rPr>
        <w:t>There are two BWPs configured in Cell 1, BWP0 which contains the cell defining SSB, and BWP1 which does not contain any SSB of Cell 1. During the whole test, BWP1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10B26961" w:rsidR="00906650" w:rsidRPr="001C0E1B" w:rsidRDefault="00906650" w:rsidP="00906650">
            <w:pPr>
              <w:pStyle w:val="TAN"/>
            </w:pPr>
            <w:r w:rsidRPr="00B34B7E">
              <w:rPr>
                <w:lang w:eastAsia="zh-CN"/>
              </w:rPr>
              <w:t>NOTE:</w:t>
            </w:r>
            <w:r w:rsidRPr="00B34B7E">
              <w:rPr>
                <w:lang w:eastAsia="zh-CN"/>
              </w:rPr>
              <w:tab/>
            </w:r>
            <w:r w:rsidRPr="00B34B7E">
              <w:rPr>
                <w:lang w:eastAsia="zh-TW"/>
              </w:rPr>
              <w:t>If UE supports both NGSO and GSO, the GSO-based test cases can be skipped if the UE passes NGSO-based test cases.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lastRenderedPageBreak/>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906650"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906650" w:rsidRPr="001C0E1B" w:rsidRDefault="00906650" w:rsidP="00906650">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906650" w:rsidRPr="001C0E1B" w:rsidRDefault="00906650" w:rsidP="0090665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906650" w:rsidRPr="001C0E1B" w:rsidRDefault="00906650" w:rsidP="0090665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27816623" w:rsidR="00906650" w:rsidRPr="001C0E1B" w:rsidRDefault="00906650" w:rsidP="00906650">
            <w:pPr>
              <w:pStyle w:val="TAL"/>
              <w:rPr>
                <w:bCs/>
              </w:rPr>
            </w:pPr>
            <w:r w:rsidRPr="00B34B7E">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585120D9" w14:textId="775D695F" w:rsidR="00906650" w:rsidRPr="001C0E1B" w:rsidRDefault="00906650" w:rsidP="00906650">
            <w:pPr>
              <w:pStyle w:val="TAL"/>
              <w:rPr>
                <w:rFonts w:cs="Arial"/>
                <w:bCs/>
              </w:rPr>
            </w:pPr>
            <w:r w:rsidRPr="00B34B7E">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410168">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D058DEB" w:rsidR="00880C11" w:rsidRPr="001C0E1B" w:rsidRDefault="00880C11" w:rsidP="00880C11">
      <w:pPr>
        <w:pStyle w:val="TH"/>
      </w:pPr>
      <w:r w:rsidRPr="001C0E1B">
        <w:lastRenderedPageBreak/>
        <w:t>Table A.</w:t>
      </w:r>
      <w:r w:rsidRPr="00411A16">
        <w:t>14.5.1.5.2</w:t>
      </w:r>
      <w:r w:rsidRPr="001C0E1B">
        <w:t xml:space="preserve">-3: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pPr>
            <w:r w:rsidRPr="001C0E1B">
              <w:t xml:space="preserve">Cell </w:t>
            </w:r>
            <w: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lang w:eastAsia="zh-CN"/>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lang w:eastAsia="zh-CN"/>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rPr>
            </w:pPr>
            <w:r w:rsidRPr="001D6C5E">
              <w:rPr>
                <w:bCs/>
              </w:rPr>
              <w:t>SSB.7 FR1</w:t>
            </w:r>
          </w:p>
        </w:tc>
      </w:tr>
      <w:tr w:rsidR="00906650"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906650" w:rsidRPr="007C4F59" w:rsidRDefault="00906650" w:rsidP="00906650">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906650" w:rsidRPr="007C4F59" w:rsidRDefault="00906650" w:rsidP="00906650">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906650" w:rsidRPr="007C4F59" w:rsidRDefault="00906650" w:rsidP="00906650">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14474AD9" w:rsidR="00906650" w:rsidRPr="007C4F59" w:rsidDel="00821B2B" w:rsidRDefault="00906650" w:rsidP="00906650">
            <w:pPr>
              <w:pStyle w:val="TAC"/>
              <w:rPr>
                <w:lang w:eastAsia="ja-JP"/>
              </w:rPr>
            </w:pPr>
            <w:r w:rsidRPr="00B34B7E">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2A381386" w:rsidR="00906650" w:rsidRPr="001D6C5E" w:rsidRDefault="00906650" w:rsidP="00906650">
            <w:pPr>
              <w:pStyle w:val="TAC"/>
              <w:rPr>
                <w:bCs/>
              </w:rPr>
            </w:pPr>
            <w:r w:rsidRPr="00B34B7E">
              <w:rPr>
                <w:bCs/>
                <w:lang w:eastAsia="zh-CN"/>
              </w:rPr>
              <w:t>SMTC.12</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rPr>
            </w:pPr>
            <w:r w:rsidRPr="007C4F59">
              <w:rPr>
                <w:rFonts w:cs="v4.2.0"/>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rPr>
            </w:pPr>
            <w:r w:rsidRPr="001C0E1B">
              <w:rPr>
                <w:rFonts w:cs="v4.2.0"/>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rPr>
            </w:pPr>
            <w:r w:rsidRPr="006F4D85">
              <w:rPr>
                <w:rFonts w:cs="v4.2.0"/>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rPr>
            </w:pPr>
            <w:r w:rsidRPr="006F4D85">
              <w:rPr>
                <w:rFonts w:cs="v4.2.0"/>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rPr>
            </w:pPr>
            <w:r w:rsidRPr="001C0E1B">
              <w:rPr>
                <w:rFonts w:cs="v4.2.0"/>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rPr>
            </w:pPr>
            <w:r w:rsidRPr="001C0E1B">
              <w:rPr>
                <w:rFonts w:cs="v4.2.0"/>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rPr>
            </w:pPr>
            <w:r w:rsidRPr="001C0E1B">
              <w:rPr>
                <w:rFonts w:cs="v4.2.0"/>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rPr>
            </w:pPr>
            <w:r w:rsidRPr="001C0E1B">
              <w:rPr>
                <w:rFonts w:cs="v4.2.0"/>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rPr>
            </w:pPr>
            <w:r w:rsidRPr="001C0E1B">
              <w:rPr>
                <w:rFonts w:cs="v4.2.0"/>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rPr>
            </w:pPr>
            <w:r w:rsidRPr="001C0E1B">
              <w:rPr>
                <w:rFonts w:cs="v4.2.0"/>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rPr>
            </w:pPr>
            <w:r w:rsidRPr="001C0E1B">
              <w:rPr>
                <w:rFonts w:cs="v4.2.0"/>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rPr>
            </w:pPr>
            <w:r w:rsidRPr="001C0E1B">
              <w:rPr>
                <w:rFonts w:cs="v4.2.0"/>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rPr>
            </w:pPr>
            <w:r w:rsidRPr="001C0E1B">
              <w:rPr>
                <w:rFonts w:cs="v4.2.0"/>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lastRenderedPageBreak/>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30B758DF" w:rsidR="00880C11" w:rsidRDefault="0066294F" w:rsidP="00880C11">
      <w:pPr>
        <w:rPr>
          <w:rFonts w:cs="v4.2.0"/>
        </w:rPr>
      </w:pPr>
      <w:r w:rsidRPr="00055852">
        <w:rPr>
          <w:rFonts w:cs="v4.2.0"/>
        </w:rPr>
        <w:t>There are two BWPs configured in Cell 1, BWP0 which contains the cell defining SSB, and BWP1 which does not contain any SSB of Cell 1. During the whole test, BWP1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04D93AE8" w:rsidR="00880C11" w:rsidRPr="001C0E1B" w:rsidRDefault="00880C11" w:rsidP="00410168">
            <w:pPr>
              <w:pStyle w:val="TAN"/>
            </w:pPr>
            <w:r w:rsidRPr="001C0E1B">
              <w:t>Note:</w:t>
            </w:r>
            <w:r w:rsidRPr="001C0E1B">
              <w:tab/>
            </w:r>
            <w:r w:rsidR="0066294F" w:rsidRPr="00055852">
              <w:rPr>
                <w:lang w:eastAsia="zh-TW"/>
              </w:rPr>
              <w:t>If UE supports both NGSO and GSO, the GSO-based test cases can be skipped if the UE passes NGSO-based test cases.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lastRenderedPageBreak/>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66294F"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66294F" w:rsidRPr="00A37783" w:rsidRDefault="0066294F" w:rsidP="0066294F">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66294F" w:rsidRPr="00A37783" w:rsidRDefault="0066294F" w:rsidP="0066294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5F6891DA" w14:textId="1CB58C3B" w:rsidR="0066294F" w:rsidRPr="00055852" w:rsidRDefault="0066294F" w:rsidP="0066294F">
            <w:pPr>
              <w:spacing w:after="0"/>
              <w:rPr>
                <w:rFonts w:ascii="Arial" w:hAnsi="Arial"/>
                <w:sz w:val="18"/>
                <w:lang w:eastAsia="zh-TW"/>
              </w:rPr>
            </w:pPr>
            <w:r w:rsidRPr="00055852">
              <w:rPr>
                <w:rFonts w:ascii="Arial" w:hAnsi="Arial" w:hint="eastAsia"/>
                <w:sz w:val="18"/>
                <w:lang w:eastAsia="zh-TW"/>
              </w:rPr>
              <w:t>0</w:t>
            </w:r>
            <w:r w:rsidRPr="00055852">
              <w:rPr>
                <w:rFonts w:ascii="Arial" w:hAnsi="Arial"/>
                <w:sz w:val="18"/>
                <w:lang w:eastAsia="zh-TW"/>
              </w:rPr>
              <w:t xml:space="preserve"> for MeasGapId #1</w:t>
            </w:r>
          </w:p>
          <w:p w14:paraId="35DB8EB9" w14:textId="7BD184E1" w:rsidR="0066294F" w:rsidRPr="00A37783" w:rsidRDefault="0066294F" w:rsidP="0066294F">
            <w:pPr>
              <w:pStyle w:val="TAL"/>
            </w:pPr>
            <w:r w:rsidRPr="00055852">
              <w:rPr>
                <w:rFonts w:eastAsia="SimSun" w:hint="eastAsia"/>
                <w:lang w:eastAsia="zh-TW"/>
              </w:rPr>
              <w:t>1</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66294F" w:rsidRPr="001C0E1B" w:rsidRDefault="0066294F" w:rsidP="0066294F">
            <w:pPr>
              <w:pStyle w:val="TAL"/>
              <w:rPr>
                <w:rFonts w:cs="Arial"/>
              </w:rPr>
            </w:pPr>
            <w:r w:rsidRPr="00A536F2">
              <w:rPr>
                <w:rFonts w:cs="Arial"/>
              </w:rPr>
              <w:t>As specified in clause 9.1.2-1.</w:t>
            </w:r>
          </w:p>
        </w:tc>
      </w:tr>
      <w:tr w:rsidR="0066294F"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66294F" w:rsidRPr="00A37783" w:rsidRDefault="0066294F" w:rsidP="0066294F">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66294F" w:rsidRPr="00A37783" w:rsidRDefault="0066294F" w:rsidP="0066294F">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6EF5522D" w14:textId="2FE39696" w:rsidR="0066294F" w:rsidRPr="00055852" w:rsidRDefault="0066294F" w:rsidP="0066294F">
            <w:pPr>
              <w:spacing w:after="0"/>
              <w:rPr>
                <w:rFonts w:ascii="Arial" w:hAnsi="Arial"/>
                <w:sz w:val="18"/>
                <w:lang w:eastAsia="zh-TW"/>
              </w:rPr>
            </w:pPr>
            <w:r w:rsidRPr="00055852">
              <w:rPr>
                <w:rFonts w:ascii="Arial" w:hAnsi="Arial" w:hint="eastAsia"/>
                <w:bCs/>
                <w:sz w:val="18"/>
                <w:lang w:eastAsia="zh-CN"/>
              </w:rPr>
              <w:t>40 ms</w:t>
            </w:r>
            <w:r w:rsidRPr="00055852">
              <w:rPr>
                <w:rFonts w:ascii="Arial" w:hAnsi="Arial"/>
                <w:bCs/>
                <w:sz w:val="18"/>
                <w:lang w:eastAsia="zh-CN"/>
              </w:rPr>
              <w:t xml:space="preserve"> </w:t>
            </w:r>
            <w:r w:rsidRPr="00055852">
              <w:rPr>
                <w:rFonts w:ascii="Arial" w:hAnsi="Arial"/>
                <w:sz w:val="18"/>
                <w:lang w:eastAsia="zh-TW"/>
              </w:rPr>
              <w:t>for MeasGapId #1</w:t>
            </w:r>
          </w:p>
          <w:p w14:paraId="6AAEB252" w14:textId="4914D33B" w:rsidR="0066294F" w:rsidRPr="00A37783" w:rsidRDefault="0066294F" w:rsidP="0066294F">
            <w:pPr>
              <w:pStyle w:val="TAL"/>
            </w:pPr>
            <w:r w:rsidRPr="00055852">
              <w:rPr>
                <w:rFonts w:eastAsia="SimSun" w:hint="eastAsia"/>
                <w:lang w:eastAsia="zh-CN"/>
              </w:rPr>
              <w:t>80 ms</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66294F" w:rsidRPr="001C0E1B" w:rsidRDefault="0066294F" w:rsidP="0066294F">
            <w:pPr>
              <w:pStyle w:val="TAL"/>
              <w:rPr>
                <w:rFonts w:cs="Arial"/>
              </w:rPr>
            </w:pPr>
          </w:p>
        </w:tc>
      </w:tr>
      <w:tr w:rsidR="0066294F"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66294F" w:rsidRPr="00A37783" w:rsidRDefault="0066294F" w:rsidP="0066294F">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66294F" w:rsidRPr="00A37783" w:rsidRDefault="0066294F" w:rsidP="0066294F">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3470B93" w:rsidR="0066294F" w:rsidRPr="00A37783" w:rsidRDefault="0066294F" w:rsidP="0066294F">
            <w:pPr>
              <w:pStyle w:val="TAL"/>
            </w:pPr>
            <w:r w:rsidRPr="00055852">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66294F" w:rsidRPr="001C0E1B" w:rsidRDefault="0066294F" w:rsidP="0066294F">
            <w:pPr>
              <w:pStyle w:val="TAL"/>
              <w:rPr>
                <w:rFonts w:cs="Arial"/>
              </w:rPr>
            </w:pPr>
          </w:p>
        </w:tc>
      </w:tr>
      <w:tr w:rsidR="0066294F"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66294F" w:rsidRPr="00A37783" w:rsidRDefault="0066294F" w:rsidP="0066294F">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2E5900A" w14:textId="3EF85700" w:rsidR="0066294F" w:rsidRPr="00055852" w:rsidRDefault="0066294F" w:rsidP="0066294F">
            <w:pPr>
              <w:spacing w:after="0"/>
              <w:rPr>
                <w:rFonts w:ascii="Arial" w:hAnsi="Arial"/>
                <w:sz w:val="18"/>
              </w:rPr>
            </w:pPr>
            <w:r w:rsidRPr="00055852">
              <w:rPr>
                <w:rFonts w:ascii="Arial" w:hAnsi="Arial"/>
                <w:sz w:val="18"/>
                <w:lang w:eastAsia="zh-TW"/>
              </w:rPr>
              <w:t xml:space="preserve">39 for </w:t>
            </w:r>
            <w:r w:rsidRPr="00055852">
              <w:rPr>
                <w:rFonts w:ascii="Arial" w:hAnsi="Arial"/>
                <w:sz w:val="18"/>
              </w:rPr>
              <w:t>MeasGapId #1</w:t>
            </w:r>
          </w:p>
          <w:p w14:paraId="305E667A" w14:textId="078A81B2" w:rsidR="0066294F" w:rsidRPr="00A37783" w:rsidRDefault="0066294F" w:rsidP="0066294F">
            <w:pPr>
              <w:pStyle w:val="TAL"/>
            </w:pPr>
            <w:r w:rsidRPr="00055852">
              <w:rPr>
                <w:lang w:eastAsia="zh-TW"/>
              </w:rPr>
              <w:t xml:space="preserve">4 for </w:t>
            </w:r>
            <w:r w:rsidRPr="00055852">
              <w:t>MeasGapId #</w:t>
            </w:r>
            <w:r w:rsidRPr="00055852">
              <w:rPr>
                <w:bCs/>
                <w:lang w:eastAsia="zh-CN"/>
              </w:rPr>
              <w:t>2</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66294F" w:rsidRPr="001C0E1B" w:rsidRDefault="0066294F" w:rsidP="0066294F">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rPr>
            </w:pPr>
            <w:r w:rsidRPr="001C0E1B">
              <w:rPr>
                <w:rFonts w:cs="Arial"/>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lastRenderedPageBreak/>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rPr>
            </w:pPr>
            <w:r w:rsidRPr="001C0E1B">
              <w:rPr>
                <w:rFonts w:cs="v4.2.0"/>
              </w:rPr>
              <w:t xml:space="preserve">Cell </w:t>
            </w:r>
            <w:r>
              <w:rPr>
                <w:rFonts w:cs="v4.2.0"/>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lang w:eastAsia="zh-CN"/>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lang w:eastAsia="zh-CN"/>
              </w:rPr>
              <w:t>NSC.2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pPr>
            <w:r w:rsidRPr="00A00235">
              <w:t>SSB.1 FR1</w:t>
            </w:r>
          </w:p>
        </w:tc>
      </w:tr>
      <w:tr w:rsidR="009B0158"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9B0158" w:rsidRPr="0071293A" w:rsidRDefault="009B0158" w:rsidP="009B015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9B0158" w:rsidRPr="0071293A" w:rsidRDefault="009B0158" w:rsidP="009B015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9B0158" w:rsidRPr="0071293A" w:rsidRDefault="009B0158" w:rsidP="009B015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545E39BB" w:rsidR="009B0158" w:rsidRPr="0071293A" w:rsidRDefault="009B0158" w:rsidP="009B0158">
            <w:pPr>
              <w:pStyle w:val="TAC"/>
              <w:rPr>
                <w:rFonts w:cs="v4.2.0"/>
              </w:rPr>
            </w:pPr>
            <w:r w:rsidRPr="00055852">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679E5185" w:rsidR="009B0158" w:rsidRPr="00A00235" w:rsidRDefault="009B0158" w:rsidP="009B0158">
            <w:pPr>
              <w:pStyle w:val="TAC"/>
            </w:pPr>
            <w:r w:rsidRPr="00055852">
              <w:rPr>
                <w:lang w:eastAsia="zh-CN"/>
              </w:rPr>
              <w:t>SMTC.12</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rPr>
            </w:pPr>
            <w:r w:rsidRPr="001C0E1B">
              <w:rPr>
                <w:rFonts w:cs="v4.2.0"/>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3"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3"/>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74" w:name="_Toc535476603"/>
      <w:r w:rsidRPr="00A536F2">
        <w:t>A.14.5.2.</w:t>
      </w:r>
      <w:r w:rsidR="00497053">
        <w:t>1</w:t>
      </w:r>
      <w:r w:rsidRPr="00A536F2">
        <w:t>.1</w:t>
      </w:r>
      <w:r w:rsidRPr="00A536F2">
        <w:tab/>
        <w:t>Test Purpose and Environment</w:t>
      </w:r>
      <w:bookmarkEnd w:id="74"/>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lastRenderedPageBreak/>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lastRenderedPageBreak/>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49" type="#_x0000_t75" style="width:20.55pt;height:15.45pt" o:ole="" fillcolor="window">
                  <v:imagedata r:id="rId11" o:title=""/>
                </v:shape>
                <o:OLEObject Type="Embed" ProgID="Equation.3" ShapeID="_x0000_i1249" DrawAspect="Content" ObjectID="_1813122526" r:id="rId256"/>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0" type="#_x0000_t75" style="width:20.55pt;height:15.45pt" o:ole="" fillcolor="window">
                  <v:imagedata r:id="rId11" o:title=""/>
                </v:shape>
                <o:OLEObject Type="Embed" ProgID="Equation.3" ShapeID="_x0000_i1250" DrawAspect="Content" ObjectID="_1813122527" r:id="rId257"/>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1" type="#_x0000_t75" style="width:20.55pt;height:15.45pt" o:ole="" fillcolor="window">
                  <v:imagedata r:id="rId14" o:title=""/>
                </v:shape>
                <o:OLEObject Type="Embed" ProgID="Equation.3" ShapeID="_x0000_i1251" DrawAspect="Content" ObjectID="_1813122528" r:id="rId258"/>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2" type="#_x0000_t75" style="width:30.85pt;height:15.45pt" o:ole="" fillcolor="window">
                  <v:imagedata r:id="rId16" o:title=""/>
                </v:shape>
                <o:OLEObject Type="Embed" ProgID="Equation.3" ShapeID="_x0000_i1252" DrawAspect="Content" ObjectID="_1813122529" r:id="rId259"/>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3" type="#_x0000_t75" style="width:20.55pt;height:15.45pt" o:ole="" fillcolor="window">
                  <v:imagedata r:id="rId11" o:title=""/>
                </v:shape>
                <o:OLEObject Type="Embed" ProgID="Equation.3" ShapeID="_x0000_i1253" DrawAspect="Content" ObjectID="_1813122530" r:id="rId260"/>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5" w:name="_Toc535476604"/>
      <w:r w:rsidRPr="00A536F2">
        <w:t>A.14.5.2.</w:t>
      </w:r>
      <w:r w:rsidR="00497053">
        <w:t>1</w:t>
      </w:r>
      <w:r w:rsidRPr="00A536F2">
        <w:t>.2</w:t>
      </w:r>
      <w:r w:rsidRPr="00A536F2">
        <w:tab/>
        <w:t>Test Requirements</w:t>
      </w:r>
      <w:bookmarkEnd w:id="75"/>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lastRenderedPageBreak/>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39613F64" w:rsidR="006A2DE8" w:rsidRPr="00A536F2" w:rsidRDefault="006A2DE8" w:rsidP="006A2DE8">
            <w:pPr>
              <w:pStyle w:val="TAC"/>
            </w:pPr>
            <w:r w:rsidRPr="00A536F2">
              <w:t>1.1</w:t>
            </w:r>
          </w:p>
        </w:tc>
        <w:tc>
          <w:tcPr>
            <w:tcW w:w="1229" w:type="dxa"/>
          </w:tcPr>
          <w:p w14:paraId="3350B5FE" w14:textId="4AB914D6"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lastRenderedPageBreak/>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4" type="#_x0000_t75" style="width:20.55pt;height:15.45pt" o:ole="" fillcolor="window">
                  <v:imagedata r:id="rId11" o:title=""/>
                </v:shape>
                <o:OLEObject Type="Embed" ProgID="Equation.3" ShapeID="_x0000_i1254" DrawAspect="Content" ObjectID="_1813122531" r:id="rId261"/>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5" type="#_x0000_t75" style="width:20.55pt;height:15.45pt" o:ole="" fillcolor="window">
                  <v:imagedata r:id="rId11" o:title=""/>
                </v:shape>
                <o:OLEObject Type="Embed" ProgID="Equation.3" ShapeID="_x0000_i1255" DrawAspect="Content" ObjectID="_1813122532" r:id="rId262"/>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6" type="#_x0000_t75" style="width:20.55pt;height:15.45pt" o:ole="" fillcolor="window">
                  <v:imagedata r:id="rId14" o:title=""/>
                </v:shape>
                <o:OLEObject Type="Embed" ProgID="Equation.3" ShapeID="_x0000_i1256" DrawAspect="Content" ObjectID="_1813122533" r:id="rId263"/>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57" type="#_x0000_t75" style="width:30.85pt;height:15.45pt" o:ole="" fillcolor="window">
                  <v:imagedata r:id="rId16" o:title=""/>
                </v:shape>
                <o:OLEObject Type="Embed" ProgID="Equation.3" ShapeID="_x0000_i1257" DrawAspect="Content" ObjectID="_1813122534" r:id="rId264"/>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58" type="#_x0000_t75" style="width:20.55pt;height:15.45pt" o:ole="" fillcolor="window">
                  <v:imagedata r:id="rId11" o:title=""/>
                </v:shape>
                <o:OLEObject Type="Embed" ProgID="Equation.3" ShapeID="_x0000_i1258" DrawAspect="Content" ObjectID="_1813122535" r:id="rId265"/>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rPr>
              <w:t>As specified in 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3E829D4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11C38848"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lastRenderedPageBreak/>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pPr>
            <w:r w:rsidRPr="00A536F2">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2843E9C4"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lastRenderedPageBreak/>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9B0158" w:rsidRPr="00A536F2" w14:paraId="118F715F" w14:textId="77777777" w:rsidTr="00966138">
        <w:trPr>
          <w:cantSplit/>
          <w:trHeight w:val="187"/>
        </w:trPr>
        <w:tc>
          <w:tcPr>
            <w:tcW w:w="2547" w:type="dxa"/>
            <w:gridSpan w:val="2"/>
            <w:tcBorders>
              <w:top w:val="single" w:sz="4" w:space="0" w:color="auto"/>
              <w:left w:val="single" w:sz="4" w:space="0" w:color="auto"/>
              <w:bottom w:val="nil"/>
              <w:right w:val="single" w:sz="4" w:space="0" w:color="auto"/>
            </w:tcBorders>
          </w:tcPr>
          <w:p w14:paraId="4DB13062" w14:textId="674AB306" w:rsidR="009B0158" w:rsidRPr="00A536F2" w:rsidRDefault="009B0158" w:rsidP="009B0158">
            <w:pPr>
              <w:pStyle w:val="TAL"/>
            </w:pPr>
            <w:r w:rsidRPr="00BF7EC3">
              <w:t>Satellite information</w:t>
            </w:r>
          </w:p>
        </w:tc>
        <w:tc>
          <w:tcPr>
            <w:tcW w:w="850" w:type="dxa"/>
            <w:tcBorders>
              <w:left w:val="single" w:sz="4" w:space="0" w:color="auto"/>
              <w:bottom w:val="single" w:sz="4" w:space="0" w:color="auto"/>
            </w:tcBorders>
          </w:tcPr>
          <w:p w14:paraId="2199F300" w14:textId="77777777" w:rsidR="009B0158" w:rsidRPr="00A536F2" w:rsidRDefault="009B0158" w:rsidP="009B0158">
            <w:pPr>
              <w:pStyle w:val="TAC"/>
              <w:rPr>
                <w:rFonts w:cs="v4.2.0"/>
              </w:rPr>
            </w:pPr>
          </w:p>
        </w:tc>
        <w:tc>
          <w:tcPr>
            <w:tcW w:w="1386" w:type="dxa"/>
            <w:tcBorders>
              <w:bottom w:val="single" w:sz="4" w:space="0" w:color="auto"/>
            </w:tcBorders>
          </w:tcPr>
          <w:p w14:paraId="2A0C00D9" w14:textId="37C2E058" w:rsidR="009B0158" w:rsidRPr="00A536F2" w:rsidRDefault="009B0158" w:rsidP="009B0158">
            <w:pPr>
              <w:pStyle w:val="TAC"/>
            </w:pPr>
            <w:r w:rsidRPr="00BF7EC3">
              <w:t>Config 1</w:t>
            </w:r>
          </w:p>
        </w:tc>
        <w:tc>
          <w:tcPr>
            <w:tcW w:w="4163" w:type="dxa"/>
            <w:gridSpan w:val="5"/>
            <w:tcBorders>
              <w:bottom w:val="single" w:sz="4" w:space="0" w:color="auto"/>
            </w:tcBorders>
          </w:tcPr>
          <w:p w14:paraId="29894100" w14:textId="4A2570C7" w:rsidR="009B0158" w:rsidRPr="00A536F2" w:rsidRDefault="009B0158" w:rsidP="009B0158">
            <w:pPr>
              <w:pStyle w:val="TAC"/>
            </w:pPr>
            <w:r w:rsidRPr="00BF7EC3">
              <w:rPr>
                <w:rFonts w:cs="v4.2.0"/>
              </w:rPr>
              <w:t>SSC.1</w:t>
            </w:r>
          </w:p>
        </w:tc>
      </w:tr>
      <w:tr w:rsidR="009B0158" w:rsidRPr="00A536F2" w14:paraId="064D3B75" w14:textId="77777777" w:rsidTr="00966138">
        <w:trPr>
          <w:cantSplit/>
          <w:trHeight w:val="187"/>
        </w:trPr>
        <w:tc>
          <w:tcPr>
            <w:tcW w:w="2547" w:type="dxa"/>
            <w:gridSpan w:val="2"/>
            <w:tcBorders>
              <w:top w:val="nil"/>
              <w:left w:val="single" w:sz="4" w:space="0" w:color="auto"/>
              <w:bottom w:val="single" w:sz="4" w:space="0" w:color="auto"/>
              <w:right w:val="single" w:sz="4" w:space="0" w:color="auto"/>
            </w:tcBorders>
          </w:tcPr>
          <w:p w14:paraId="537781F4" w14:textId="77777777" w:rsidR="009B0158" w:rsidRPr="00A536F2" w:rsidRDefault="009B0158" w:rsidP="009B0158">
            <w:pPr>
              <w:pStyle w:val="TAL"/>
            </w:pPr>
          </w:p>
        </w:tc>
        <w:tc>
          <w:tcPr>
            <w:tcW w:w="850" w:type="dxa"/>
            <w:tcBorders>
              <w:left w:val="single" w:sz="4" w:space="0" w:color="auto"/>
              <w:bottom w:val="single" w:sz="4" w:space="0" w:color="auto"/>
            </w:tcBorders>
          </w:tcPr>
          <w:p w14:paraId="2AC14E4D" w14:textId="77777777" w:rsidR="009B0158" w:rsidRPr="00A536F2" w:rsidRDefault="009B0158" w:rsidP="009B0158">
            <w:pPr>
              <w:pStyle w:val="TAC"/>
              <w:rPr>
                <w:rFonts w:cs="v4.2.0"/>
              </w:rPr>
            </w:pPr>
          </w:p>
        </w:tc>
        <w:tc>
          <w:tcPr>
            <w:tcW w:w="1386" w:type="dxa"/>
            <w:tcBorders>
              <w:bottom w:val="single" w:sz="4" w:space="0" w:color="auto"/>
            </w:tcBorders>
          </w:tcPr>
          <w:p w14:paraId="54E59F96" w14:textId="19644FD9" w:rsidR="009B0158" w:rsidRPr="00A536F2" w:rsidRDefault="009B0158" w:rsidP="009B0158">
            <w:pPr>
              <w:pStyle w:val="TAC"/>
            </w:pPr>
            <w:r w:rsidRPr="00BF7EC3">
              <w:t>Config 2</w:t>
            </w:r>
          </w:p>
        </w:tc>
        <w:tc>
          <w:tcPr>
            <w:tcW w:w="4163" w:type="dxa"/>
            <w:gridSpan w:val="5"/>
            <w:tcBorders>
              <w:bottom w:val="single" w:sz="4" w:space="0" w:color="auto"/>
            </w:tcBorders>
          </w:tcPr>
          <w:p w14:paraId="08281F81" w14:textId="3857EB3C" w:rsidR="009B0158" w:rsidRPr="00A536F2" w:rsidRDefault="009B0158" w:rsidP="009B0158">
            <w:pPr>
              <w:pStyle w:val="TAC"/>
            </w:pPr>
            <w:r w:rsidRPr="00BF7EC3">
              <w:rPr>
                <w:rFonts w:cs="v4.2.0"/>
              </w:rPr>
              <w:t>SSC.2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59" type="#_x0000_t75" style="width:20.55pt;height:15.45pt" o:ole="" fillcolor="window">
                  <v:imagedata r:id="rId11" o:title=""/>
                </v:shape>
                <o:OLEObject Type="Embed" ProgID="Equation.3" ShapeID="_x0000_i1259" DrawAspect="Content" ObjectID="_1813122536" r:id="rId266"/>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0" type="#_x0000_t75" style="width:20.55pt;height:15.45pt" o:ole="" fillcolor="window">
                  <v:imagedata r:id="rId11" o:title=""/>
                </v:shape>
                <o:OLEObject Type="Embed" ProgID="Equation.3" ShapeID="_x0000_i1260" DrawAspect="Content" ObjectID="_1813122537" r:id="rId267"/>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1" type="#_x0000_t75" style="width:20.55pt;height:15.45pt" o:ole="" fillcolor="window">
                  <v:imagedata r:id="rId14" o:title=""/>
                </v:shape>
                <o:OLEObject Type="Embed" ProgID="Equation.3" ShapeID="_x0000_i1261" DrawAspect="Content" ObjectID="_1813122538" r:id="rId268"/>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2" type="#_x0000_t75" style="width:30.85pt;height:15.45pt" o:ole="" fillcolor="window">
                  <v:imagedata r:id="rId16" o:title=""/>
                </v:shape>
                <o:OLEObject Type="Embed" ProgID="Equation.3" ShapeID="_x0000_i1262" DrawAspect="Content" ObjectID="_1813122539" r:id="rId269"/>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3" type="#_x0000_t75" style="width:20.55pt;height:15.45pt" o:ole="" fillcolor="window">
                  <v:imagedata r:id="rId11" o:title=""/>
                </v:shape>
                <o:OLEObject Type="Embed" ProgID="Equation.3" ShapeID="_x0000_i1263" DrawAspect="Content" ObjectID="_1813122540" r:id="rId270"/>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33895A6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6"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4115022F" w:rsidR="00AB1B7E" w:rsidRPr="00A536F2" w:rsidRDefault="00AB1B7E" w:rsidP="00AB1B7E">
      <w:r w:rsidRPr="00A536F2">
        <w:t>In</w:t>
      </w:r>
      <w:r w:rsidR="002B64AF">
        <w:t xml:space="preserve"> this</w:t>
      </w:r>
      <w:r w:rsidRPr="00A536F2">
        <w:t xml:space="preserve"> test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lastRenderedPageBreak/>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2363"/>
        <w:gridCol w:w="3072"/>
      </w:tblGrid>
      <w:tr w:rsidR="00AB1B7E" w:rsidRPr="00A536F2" w14:paraId="118D7D6B" w14:textId="77777777" w:rsidTr="008747A1">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392"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363"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8747A1">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392" w:type="dxa"/>
          </w:tcPr>
          <w:p w14:paraId="21E9F8D9" w14:textId="1BE320DB" w:rsidR="006A2DE8" w:rsidRPr="00A536F2" w:rsidRDefault="006A2DE8" w:rsidP="006A2DE8">
            <w:pPr>
              <w:pStyle w:val="TAC"/>
            </w:pPr>
            <w:r w:rsidRPr="00A536F2">
              <w:t>Config 1</w:t>
            </w:r>
            <w:r>
              <w:t>,2</w:t>
            </w:r>
          </w:p>
        </w:tc>
        <w:tc>
          <w:tcPr>
            <w:tcW w:w="2363"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8747A1">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392" w:type="dxa"/>
          </w:tcPr>
          <w:p w14:paraId="01BA0DB3" w14:textId="3112D2E4" w:rsidR="006A2DE8" w:rsidRPr="00A536F2" w:rsidRDefault="006A2DE8" w:rsidP="006A2DE8">
            <w:pPr>
              <w:pStyle w:val="TAC"/>
            </w:pPr>
            <w:r w:rsidRPr="00A536F2">
              <w:t>Config 1</w:t>
            </w:r>
            <w:r>
              <w:t>,2</w:t>
            </w:r>
          </w:p>
        </w:tc>
        <w:tc>
          <w:tcPr>
            <w:tcW w:w="2363"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8747A1">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392" w:type="dxa"/>
          </w:tcPr>
          <w:p w14:paraId="408FEA35" w14:textId="3854FFB8" w:rsidR="006A2DE8" w:rsidRPr="00A536F2" w:rsidRDefault="006A2DE8" w:rsidP="006A2DE8">
            <w:pPr>
              <w:pStyle w:val="TAC"/>
            </w:pPr>
            <w:r w:rsidRPr="00A536F2">
              <w:t>Config 1</w:t>
            </w:r>
            <w:r>
              <w:t>,2</w:t>
            </w:r>
          </w:p>
        </w:tc>
        <w:tc>
          <w:tcPr>
            <w:tcW w:w="2363"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2B64AF" w:rsidRPr="00A536F2" w14:paraId="511F5B73" w14:textId="77777777" w:rsidTr="008747A1">
        <w:trPr>
          <w:cantSplit/>
          <w:trHeight w:val="416"/>
        </w:trPr>
        <w:tc>
          <w:tcPr>
            <w:tcW w:w="2118" w:type="dxa"/>
          </w:tcPr>
          <w:p w14:paraId="13C56472" w14:textId="77777777" w:rsidR="002B64AF" w:rsidRPr="00A536F2" w:rsidRDefault="002B64AF" w:rsidP="002B64AF">
            <w:pPr>
              <w:pStyle w:val="TAL"/>
              <w:rPr>
                <w:rFonts w:cs="Arial"/>
              </w:rPr>
            </w:pPr>
            <w:r w:rsidRPr="00A536F2">
              <w:rPr>
                <w:rFonts w:cs="Arial"/>
              </w:rPr>
              <w:t>Gap Pattern Id</w:t>
            </w:r>
          </w:p>
        </w:tc>
        <w:tc>
          <w:tcPr>
            <w:tcW w:w="596" w:type="dxa"/>
          </w:tcPr>
          <w:p w14:paraId="16AB13C0" w14:textId="77777777" w:rsidR="002B64AF" w:rsidRPr="00A536F2" w:rsidRDefault="002B64AF" w:rsidP="002B64AF">
            <w:pPr>
              <w:pStyle w:val="TAC"/>
            </w:pPr>
          </w:p>
        </w:tc>
        <w:tc>
          <w:tcPr>
            <w:tcW w:w="1392" w:type="dxa"/>
          </w:tcPr>
          <w:p w14:paraId="3C217847" w14:textId="30F24B62" w:rsidR="002B64AF" w:rsidRPr="00A536F2" w:rsidRDefault="002B64AF" w:rsidP="002B64AF">
            <w:pPr>
              <w:pStyle w:val="TAC"/>
            </w:pPr>
            <w:r w:rsidRPr="00A536F2">
              <w:t>Config 1</w:t>
            </w:r>
            <w:r>
              <w:t>,2</w:t>
            </w:r>
          </w:p>
        </w:tc>
        <w:tc>
          <w:tcPr>
            <w:tcW w:w="2363" w:type="dxa"/>
          </w:tcPr>
          <w:p w14:paraId="04A72A16" w14:textId="1C006E36" w:rsidR="002B64AF" w:rsidRPr="00851679" w:rsidRDefault="002B64AF" w:rsidP="002B64AF">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63A4B350" w14:textId="5790DC71" w:rsidR="002B64AF" w:rsidRPr="00A536F2" w:rsidRDefault="002B64AF" w:rsidP="002B64AF">
            <w:pPr>
              <w:pStyle w:val="TAC"/>
            </w:pPr>
            <w:r w:rsidRPr="00851679">
              <w:rPr>
                <w:lang w:eastAsia="zh-TW"/>
              </w:rPr>
              <w:t xml:space="preserve">0 for </w:t>
            </w:r>
            <w:r w:rsidRPr="00851679">
              <w:t>MeasGapId #</w:t>
            </w:r>
            <w:r>
              <w:t>2</w:t>
            </w:r>
          </w:p>
        </w:tc>
        <w:tc>
          <w:tcPr>
            <w:tcW w:w="3072" w:type="dxa"/>
          </w:tcPr>
          <w:p w14:paraId="407FFDF9" w14:textId="77777777" w:rsidR="002B64AF" w:rsidRPr="00A536F2" w:rsidRDefault="002B64AF" w:rsidP="002B64AF">
            <w:pPr>
              <w:pStyle w:val="TAL"/>
              <w:rPr>
                <w:rFonts w:cs="Arial"/>
              </w:rPr>
            </w:pPr>
            <w:r w:rsidRPr="00A536F2">
              <w:rPr>
                <w:rFonts w:cs="Arial"/>
              </w:rPr>
              <w:t>As specified in clause 9.1.2-1.</w:t>
            </w:r>
          </w:p>
          <w:p w14:paraId="093F013E" w14:textId="77777777" w:rsidR="002B64AF" w:rsidRPr="00A536F2" w:rsidRDefault="002B64AF" w:rsidP="002B64AF">
            <w:pPr>
              <w:pStyle w:val="TAL"/>
              <w:rPr>
                <w:rFonts w:cs="Arial"/>
              </w:rPr>
            </w:pPr>
          </w:p>
        </w:tc>
      </w:tr>
      <w:tr w:rsidR="002B64AF" w:rsidRPr="00A536F2" w14:paraId="5F3C2A36" w14:textId="77777777" w:rsidTr="008747A1">
        <w:trPr>
          <w:cantSplit/>
          <w:trHeight w:val="416"/>
        </w:trPr>
        <w:tc>
          <w:tcPr>
            <w:tcW w:w="2118" w:type="dxa"/>
            <w:tcBorders>
              <w:bottom w:val="single" w:sz="4" w:space="0" w:color="auto"/>
            </w:tcBorders>
          </w:tcPr>
          <w:p w14:paraId="3B041FE6" w14:textId="77777777" w:rsidR="002B64AF" w:rsidRPr="00A536F2" w:rsidRDefault="002B64AF" w:rsidP="002B64AF">
            <w:pPr>
              <w:pStyle w:val="TAL"/>
              <w:rPr>
                <w:rFonts w:cs="Arial"/>
              </w:rPr>
            </w:pPr>
            <w:r w:rsidRPr="00A536F2">
              <w:t>Measurement gap offset</w:t>
            </w:r>
          </w:p>
        </w:tc>
        <w:tc>
          <w:tcPr>
            <w:tcW w:w="596" w:type="dxa"/>
          </w:tcPr>
          <w:p w14:paraId="28487B38" w14:textId="77777777" w:rsidR="002B64AF" w:rsidRPr="00A536F2" w:rsidRDefault="002B64AF" w:rsidP="002B64AF">
            <w:pPr>
              <w:pStyle w:val="TAC"/>
            </w:pPr>
          </w:p>
        </w:tc>
        <w:tc>
          <w:tcPr>
            <w:tcW w:w="1392" w:type="dxa"/>
          </w:tcPr>
          <w:p w14:paraId="7FABE3D0" w14:textId="4C10EB41" w:rsidR="002B64AF" w:rsidRPr="00A536F2" w:rsidRDefault="002B64AF" w:rsidP="002B64AF">
            <w:pPr>
              <w:pStyle w:val="TAC"/>
            </w:pPr>
            <w:r w:rsidRPr="00A536F2">
              <w:t>Config 1</w:t>
            </w:r>
            <w:r>
              <w:t>,2</w:t>
            </w:r>
          </w:p>
        </w:tc>
        <w:tc>
          <w:tcPr>
            <w:tcW w:w="2363" w:type="dxa"/>
          </w:tcPr>
          <w:p w14:paraId="1626315F" w14:textId="6B65B82F" w:rsidR="002B64AF" w:rsidRPr="00851679" w:rsidRDefault="002B64AF" w:rsidP="002B64AF">
            <w:pPr>
              <w:jc w:val="center"/>
              <w:rPr>
                <w:rFonts w:ascii="Arial" w:hAnsi="Arial"/>
                <w:sz w:val="18"/>
              </w:rPr>
            </w:pPr>
            <w:r w:rsidRPr="00851679">
              <w:rPr>
                <w:rFonts w:ascii="Arial" w:hAnsi="Arial"/>
                <w:sz w:val="18"/>
                <w:lang w:eastAsia="zh-TW"/>
              </w:rPr>
              <w:t xml:space="preserve">9 for </w:t>
            </w:r>
            <w:r w:rsidRPr="00851679">
              <w:rPr>
                <w:rFonts w:ascii="Arial" w:hAnsi="Arial"/>
                <w:sz w:val="18"/>
              </w:rPr>
              <w:t>MeasGapId #</w:t>
            </w:r>
            <w:r>
              <w:rPr>
                <w:rFonts w:ascii="Arial" w:hAnsi="Arial"/>
                <w:sz w:val="18"/>
              </w:rPr>
              <w:t>1</w:t>
            </w:r>
          </w:p>
          <w:p w14:paraId="0A9CC586" w14:textId="3857DACF" w:rsidR="002B64AF" w:rsidRPr="00A536F2" w:rsidRDefault="002B64AF" w:rsidP="002B64AF">
            <w:pPr>
              <w:pStyle w:val="TAC"/>
            </w:pPr>
            <w:r w:rsidRPr="00851679">
              <w:rPr>
                <w:lang w:eastAsia="zh-TW"/>
              </w:rPr>
              <w:t xml:space="preserve">19 for </w:t>
            </w:r>
            <w:r w:rsidRPr="00851679">
              <w:t>MeasGapId #</w:t>
            </w:r>
            <w:r>
              <w:t>2</w:t>
            </w:r>
          </w:p>
        </w:tc>
        <w:tc>
          <w:tcPr>
            <w:tcW w:w="3072" w:type="dxa"/>
          </w:tcPr>
          <w:p w14:paraId="3B524C0C" w14:textId="77777777" w:rsidR="002B64AF" w:rsidRPr="00A536F2" w:rsidRDefault="002B64AF" w:rsidP="002B64AF">
            <w:pPr>
              <w:pStyle w:val="TAL"/>
              <w:rPr>
                <w:rFonts w:cs="Arial"/>
              </w:rPr>
            </w:pPr>
          </w:p>
        </w:tc>
      </w:tr>
      <w:tr w:rsidR="006A2DE8" w:rsidRPr="00A536F2" w14:paraId="5284CCB1" w14:textId="77777777" w:rsidTr="008747A1">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392" w:type="dxa"/>
          </w:tcPr>
          <w:p w14:paraId="20F32BFB" w14:textId="569EC7AB" w:rsidR="006A2DE8" w:rsidRPr="00A536F2" w:rsidRDefault="006A2DE8" w:rsidP="006A2DE8">
            <w:pPr>
              <w:pStyle w:val="TAC"/>
            </w:pPr>
            <w:r w:rsidRPr="00A536F2">
              <w:t>Config 1</w:t>
            </w:r>
            <w:r>
              <w:t>,2</w:t>
            </w:r>
          </w:p>
        </w:tc>
        <w:tc>
          <w:tcPr>
            <w:tcW w:w="2363"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8747A1">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392" w:type="dxa"/>
          </w:tcPr>
          <w:p w14:paraId="0D32719B" w14:textId="6388B999" w:rsidR="006A2DE8" w:rsidRPr="00A536F2" w:rsidRDefault="006A2DE8" w:rsidP="006A2DE8">
            <w:pPr>
              <w:pStyle w:val="TAC"/>
            </w:pPr>
            <w:r w:rsidRPr="00A536F2">
              <w:t>Config 1</w:t>
            </w:r>
            <w:r>
              <w:t>,2</w:t>
            </w:r>
          </w:p>
        </w:tc>
        <w:tc>
          <w:tcPr>
            <w:tcW w:w="2363"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8747A1">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392" w:type="dxa"/>
          </w:tcPr>
          <w:p w14:paraId="1209E21E" w14:textId="656C2334" w:rsidR="006A2DE8" w:rsidRPr="00A536F2" w:rsidRDefault="006A2DE8" w:rsidP="006A2DE8">
            <w:pPr>
              <w:pStyle w:val="TAC"/>
            </w:pPr>
            <w:r w:rsidRPr="00A536F2">
              <w:t>Config 1</w:t>
            </w:r>
            <w:r>
              <w:t>,2</w:t>
            </w:r>
          </w:p>
        </w:tc>
        <w:tc>
          <w:tcPr>
            <w:tcW w:w="2363"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8747A1">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392" w:type="dxa"/>
          </w:tcPr>
          <w:p w14:paraId="7438BA57" w14:textId="1C1A08EB" w:rsidR="006A2DE8" w:rsidRPr="00A536F2" w:rsidRDefault="006A2DE8" w:rsidP="006A2DE8">
            <w:pPr>
              <w:pStyle w:val="TAC"/>
            </w:pPr>
            <w:r w:rsidRPr="00A536F2">
              <w:t>Config 1</w:t>
            </w:r>
            <w:r>
              <w:t>,2</w:t>
            </w:r>
          </w:p>
        </w:tc>
        <w:tc>
          <w:tcPr>
            <w:tcW w:w="2363"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8747A1">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392" w:type="dxa"/>
          </w:tcPr>
          <w:p w14:paraId="4EB05EA7" w14:textId="5CF69A79" w:rsidR="006A2DE8" w:rsidRPr="00A536F2" w:rsidRDefault="006A2DE8" w:rsidP="006A2DE8">
            <w:pPr>
              <w:pStyle w:val="TAC"/>
            </w:pPr>
            <w:r w:rsidRPr="00A536F2">
              <w:t>Config 1</w:t>
            </w:r>
            <w:r>
              <w:t>,2</w:t>
            </w:r>
          </w:p>
        </w:tc>
        <w:tc>
          <w:tcPr>
            <w:tcW w:w="2363"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8747A1">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392" w:type="dxa"/>
          </w:tcPr>
          <w:p w14:paraId="772376AB" w14:textId="034E5DAE" w:rsidR="006A2DE8" w:rsidRPr="00A536F2" w:rsidRDefault="006A2DE8" w:rsidP="006A2DE8">
            <w:pPr>
              <w:pStyle w:val="TAC"/>
            </w:pPr>
            <w:r w:rsidRPr="00A536F2">
              <w:t>Config 1</w:t>
            </w:r>
            <w:r>
              <w:t>,2</w:t>
            </w:r>
          </w:p>
        </w:tc>
        <w:tc>
          <w:tcPr>
            <w:tcW w:w="2363"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8747A1">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392" w:type="dxa"/>
          </w:tcPr>
          <w:p w14:paraId="73704487" w14:textId="12048B44" w:rsidR="006A2DE8" w:rsidRPr="00A536F2" w:rsidRDefault="006A2DE8" w:rsidP="006A2DE8">
            <w:pPr>
              <w:pStyle w:val="TAC"/>
            </w:pPr>
            <w:r w:rsidRPr="00A536F2">
              <w:t>Config 1</w:t>
            </w:r>
            <w:r>
              <w:t>,2</w:t>
            </w:r>
          </w:p>
        </w:tc>
        <w:tc>
          <w:tcPr>
            <w:tcW w:w="2363"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8747A1">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392" w:type="dxa"/>
          </w:tcPr>
          <w:p w14:paraId="7F8F2ADD" w14:textId="108049F3" w:rsidR="006A2DE8" w:rsidRPr="00A536F2" w:rsidRDefault="006A2DE8" w:rsidP="006A2DE8">
            <w:pPr>
              <w:pStyle w:val="TAC"/>
            </w:pPr>
            <w:r w:rsidRPr="00A536F2">
              <w:t>Config 1</w:t>
            </w:r>
            <w:r>
              <w:t>,2</w:t>
            </w:r>
          </w:p>
        </w:tc>
        <w:tc>
          <w:tcPr>
            <w:tcW w:w="2363"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8747A1">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392" w:type="dxa"/>
          </w:tcPr>
          <w:p w14:paraId="302AFA2C" w14:textId="6B1DF30E" w:rsidR="006A2DE8" w:rsidRPr="00A536F2" w:rsidRDefault="006A2DE8" w:rsidP="006A2DE8">
            <w:pPr>
              <w:pStyle w:val="TAC"/>
            </w:pPr>
            <w:r w:rsidRPr="00A536F2">
              <w:t>Config 1</w:t>
            </w:r>
            <w:r>
              <w:t>,2</w:t>
            </w:r>
          </w:p>
        </w:tc>
        <w:tc>
          <w:tcPr>
            <w:tcW w:w="2363" w:type="dxa"/>
          </w:tcPr>
          <w:p w14:paraId="7BCC3822" w14:textId="021906F6"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lastRenderedPageBreak/>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CA1F99"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69BCFC71" w14:textId="77777777" w:rsidR="00CA1F99" w:rsidRPr="00A536F2" w:rsidRDefault="00CA1F99" w:rsidP="00CA1F99">
            <w:pPr>
              <w:pStyle w:val="TAC"/>
            </w:pPr>
          </w:p>
        </w:tc>
        <w:tc>
          <w:tcPr>
            <w:tcW w:w="1386" w:type="dxa"/>
            <w:tcBorders>
              <w:bottom w:val="single" w:sz="4" w:space="0" w:color="auto"/>
            </w:tcBorders>
          </w:tcPr>
          <w:p w14:paraId="122D69DF" w14:textId="61EEF987"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7A385946" w14:textId="3FAA3C93" w:rsidR="00CA1F99" w:rsidRPr="00A536F2" w:rsidRDefault="00CA1F99" w:rsidP="00CA1F99">
            <w:pPr>
              <w:pStyle w:val="TAC"/>
              <w:rPr>
                <w:lang w:eastAsia="zh-TW"/>
              </w:rPr>
            </w:pPr>
            <w:r w:rsidRPr="003411D3">
              <w:rPr>
                <w:rFonts w:cs="v4.2.0"/>
                <w:lang w:eastAsia="zh-CN"/>
              </w:rPr>
              <w:t>SMTC.5</w:t>
            </w:r>
          </w:p>
        </w:tc>
        <w:tc>
          <w:tcPr>
            <w:tcW w:w="1701" w:type="dxa"/>
            <w:gridSpan w:val="3"/>
            <w:tcBorders>
              <w:bottom w:val="single" w:sz="4" w:space="0" w:color="auto"/>
            </w:tcBorders>
          </w:tcPr>
          <w:p w14:paraId="5EC5BCE7" w14:textId="680FB3F6" w:rsidR="00CA1F99" w:rsidRPr="00A536F2" w:rsidRDefault="00CA1F99" w:rsidP="00CA1F99">
            <w:pPr>
              <w:pStyle w:val="TAC"/>
            </w:pPr>
            <w:r w:rsidRPr="003411D3">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4" type="#_x0000_t75" style="width:20.55pt;height:15.45pt" o:ole="" fillcolor="window">
                  <v:imagedata r:id="rId11" o:title=""/>
                </v:shape>
                <o:OLEObject Type="Embed" ProgID="Equation.3" ShapeID="_x0000_i1264" DrawAspect="Content" ObjectID="_1813122541" r:id="rId271"/>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5" type="#_x0000_t75" style="width:20.55pt;height:15.45pt" o:ole="" fillcolor="window">
                  <v:imagedata r:id="rId11" o:title=""/>
                </v:shape>
                <o:OLEObject Type="Embed" ProgID="Equation.3" ShapeID="_x0000_i1265" DrawAspect="Content" ObjectID="_1813122542" r:id="rId272"/>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66" type="#_x0000_t75" style="width:20.55pt;height:15.45pt" o:ole="" fillcolor="window">
                  <v:imagedata r:id="rId14" o:title=""/>
                </v:shape>
                <o:OLEObject Type="Embed" ProgID="Equation.3" ShapeID="_x0000_i1266" DrawAspect="Content" ObjectID="_1813122543" r:id="rId273"/>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67" type="#_x0000_t75" style="width:30.85pt;height:15.45pt" o:ole="" fillcolor="window">
                  <v:imagedata r:id="rId16" o:title=""/>
                </v:shape>
                <o:OLEObject Type="Embed" ProgID="Equation.3" ShapeID="_x0000_i1267" DrawAspect="Content" ObjectID="_1813122544" r:id="rId274"/>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68" type="#_x0000_t75" style="width:20.55pt;height:15.45pt" o:ole="" fillcolor="window">
                  <v:imagedata r:id="rId11" o:title=""/>
                </v:shape>
                <o:OLEObject Type="Embed" ProgID="Equation.3" ShapeID="_x0000_i1268" DrawAspect="Content" ObjectID="_1813122545" r:id="rId275"/>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19F2AC2"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6"/>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7" w:name="_Toc535476606"/>
      <w:r w:rsidRPr="00A536F2">
        <w:t>A.14.5.2.</w:t>
      </w:r>
      <w:r>
        <w:t>5</w:t>
      </w:r>
      <w:r w:rsidRPr="00A536F2">
        <w:t>.1</w:t>
      </w:r>
      <w:r w:rsidRPr="00A536F2">
        <w:tab/>
      </w:r>
      <w:bookmarkEnd w:id="77"/>
      <w:r>
        <w:t>void</w:t>
      </w:r>
    </w:p>
    <w:p w14:paraId="1BBC5583" w14:textId="3A990953" w:rsidR="00AB1B7E" w:rsidRPr="00A536F2" w:rsidRDefault="00AA5940" w:rsidP="00AB1B7E">
      <w:pPr>
        <w:pStyle w:val="Heading5"/>
      </w:pPr>
      <w:bookmarkStart w:id="78" w:name="_Toc535476607"/>
      <w:r w:rsidRPr="00A536F2">
        <w:t>A.14.5.2.</w:t>
      </w:r>
      <w:r>
        <w:t>5</w:t>
      </w:r>
      <w:r w:rsidRPr="00A536F2">
        <w:t>.2</w:t>
      </w:r>
      <w:r w:rsidRPr="00A536F2">
        <w:tab/>
      </w:r>
      <w:bookmarkEnd w:id="78"/>
      <w: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B01A80C" w:rsidR="00AB1B7E" w:rsidRPr="008114B0" w:rsidRDefault="006E165E" w:rsidP="00AB1B7E">
      <w:pPr>
        <w:rPr>
          <w:strike/>
        </w:rPr>
      </w:pPr>
      <w:r w:rsidRPr="00851679">
        <w:rPr>
          <w:lang w:eastAsia="zh-CN"/>
        </w:rPr>
        <w:t xml:space="preserve">In test 1 measurement gap pattern configuration # 0 and #1 as defined in table A.14.5.2.6.1-2 are provided. </w:t>
      </w:r>
      <w:r w:rsidRPr="00851679">
        <w:rPr>
          <w:lang w:eastAsia="fr-FR"/>
        </w:rPr>
        <w:t>MeasGapId #</w:t>
      </w:r>
      <w:r>
        <w:rPr>
          <w:lang w:eastAsia="fr-FR"/>
        </w:rPr>
        <w:t>2</w:t>
      </w:r>
      <w:r w:rsidRPr="00851679">
        <w:rPr>
          <w:lang w:eastAsia="fr-FR"/>
        </w:rPr>
        <w:t xml:space="preserve"> is configured with a higher priority than MeasGapId #</w:t>
      </w:r>
      <w:r>
        <w:rPr>
          <w:lang w:eastAsia="fr-FR"/>
        </w:rPr>
        <w:t>1</w:t>
      </w:r>
      <w:r w:rsidRPr="00851679">
        <w:rPr>
          <w:lang w:eastAsia="fr-FR"/>
        </w:rPr>
        <w:t>.</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lastRenderedPageBreak/>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E165E" w:rsidRPr="00A536F2" w14:paraId="0CCF5D47" w14:textId="77777777" w:rsidTr="00A34180">
        <w:trPr>
          <w:cantSplit/>
          <w:trHeight w:val="416"/>
        </w:trPr>
        <w:tc>
          <w:tcPr>
            <w:tcW w:w="2118" w:type="dxa"/>
          </w:tcPr>
          <w:p w14:paraId="5EA9A933" w14:textId="77777777" w:rsidR="006E165E" w:rsidRPr="00A536F2" w:rsidRDefault="006E165E" w:rsidP="006E165E">
            <w:pPr>
              <w:pStyle w:val="TAL"/>
              <w:rPr>
                <w:rFonts w:cs="Arial"/>
              </w:rPr>
            </w:pPr>
            <w:r w:rsidRPr="00A536F2">
              <w:rPr>
                <w:rFonts w:cs="Arial"/>
              </w:rPr>
              <w:t>Gap Pattern Id</w:t>
            </w:r>
          </w:p>
        </w:tc>
        <w:tc>
          <w:tcPr>
            <w:tcW w:w="596" w:type="dxa"/>
          </w:tcPr>
          <w:p w14:paraId="2DCCE3BE" w14:textId="77777777" w:rsidR="006E165E" w:rsidRPr="00A536F2" w:rsidRDefault="006E165E" w:rsidP="006E165E">
            <w:pPr>
              <w:pStyle w:val="TAC"/>
            </w:pPr>
          </w:p>
        </w:tc>
        <w:tc>
          <w:tcPr>
            <w:tcW w:w="1251" w:type="dxa"/>
          </w:tcPr>
          <w:p w14:paraId="2849BE2D" w14:textId="2744C0D0" w:rsidR="006E165E" w:rsidRPr="00A536F2" w:rsidRDefault="006E165E" w:rsidP="006E165E">
            <w:pPr>
              <w:pStyle w:val="TAC"/>
            </w:pPr>
            <w:r w:rsidRPr="00A536F2">
              <w:t>Config 1</w:t>
            </w:r>
            <w:r>
              <w:t>,2</w:t>
            </w:r>
          </w:p>
        </w:tc>
        <w:tc>
          <w:tcPr>
            <w:tcW w:w="2504" w:type="dxa"/>
          </w:tcPr>
          <w:p w14:paraId="517A51B2" w14:textId="79989E89" w:rsidR="006E165E" w:rsidRPr="00851679" w:rsidRDefault="006E165E" w:rsidP="006E165E">
            <w:pPr>
              <w:jc w:val="center"/>
              <w:rPr>
                <w:rFonts w:ascii="Arial" w:hAnsi="Arial"/>
                <w:sz w:val="18"/>
                <w:lang w:eastAsia="zh-CN"/>
              </w:rPr>
            </w:pPr>
            <w:r w:rsidRPr="00851679">
              <w:rPr>
                <w:rFonts w:ascii="Arial" w:hAnsi="Arial"/>
                <w:sz w:val="18"/>
                <w:lang w:eastAsia="zh-TW"/>
              </w:rPr>
              <w:t xml:space="preserve">0 for </w:t>
            </w:r>
            <w:r w:rsidRPr="00851679">
              <w:rPr>
                <w:rFonts w:ascii="Arial" w:hAnsi="Arial"/>
                <w:sz w:val="18"/>
                <w:lang w:eastAsia="zh-CN"/>
              </w:rPr>
              <w:t>MeasGapId #</w:t>
            </w:r>
            <w:r>
              <w:rPr>
                <w:rFonts w:ascii="Arial" w:hAnsi="Arial"/>
                <w:sz w:val="18"/>
                <w:lang w:eastAsia="zh-CN"/>
              </w:rPr>
              <w:t>1</w:t>
            </w:r>
          </w:p>
          <w:p w14:paraId="2BC6AD74" w14:textId="6F06E73A" w:rsidR="006E165E" w:rsidRPr="00A536F2" w:rsidRDefault="006E165E" w:rsidP="006E165E">
            <w:pPr>
              <w:pStyle w:val="TAC"/>
            </w:pPr>
            <w:r w:rsidRPr="00851679">
              <w:rPr>
                <w:lang w:eastAsia="zh-TW"/>
              </w:rPr>
              <w:t xml:space="preserve">1 for </w:t>
            </w:r>
            <w:r w:rsidRPr="00851679">
              <w:rPr>
                <w:lang w:eastAsia="zh-CN"/>
              </w:rPr>
              <w:t>MeasGapId #</w:t>
            </w:r>
            <w:r>
              <w:rPr>
                <w:lang w:eastAsia="zh-CN"/>
              </w:rPr>
              <w:t>2</w:t>
            </w:r>
          </w:p>
        </w:tc>
        <w:tc>
          <w:tcPr>
            <w:tcW w:w="3072" w:type="dxa"/>
          </w:tcPr>
          <w:p w14:paraId="7FF8F548" w14:textId="77777777" w:rsidR="006E165E" w:rsidRPr="00A536F2" w:rsidRDefault="006E165E" w:rsidP="006E165E">
            <w:pPr>
              <w:pStyle w:val="TAL"/>
              <w:rPr>
                <w:rFonts w:cs="Arial"/>
              </w:rPr>
            </w:pPr>
            <w:r w:rsidRPr="00A536F2">
              <w:rPr>
                <w:rFonts w:cs="Arial"/>
              </w:rPr>
              <w:t>As specified in clause 9.1.2-1.</w:t>
            </w:r>
          </w:p>
          <w:p w14:paraId="0CE6C990" w14:textId="77777777" w:rsidR="006E165E" w:rsidRPr="00A536F2" w:rsidRDefault="006E165E" w:rsidP="006E165E">
            <w:pPr>
              <w:pStyle w:val="TAL"/>
              <w:rPr>
                <w:rFonts w:cs="Arial"/>
              </w:rPr>
            </w:pPr>
          </w:p>
        </w:tc>
      </w:tr>
      <w:tr w:rsidR="006E165E" w:rsidRPr="00A536F2" w14:paraId="201C6B10" w14:textId="77777777" w:rsidTr="00A34180">
        <w:trPr>
          <w:cantSplit/>
          <w:trHeight w:val="416"/>
        </w:trPr>
        <w:tc>
          <w:tcPr>
            <w:tcW w:w="2118" w:type="dxa"/>
            <w:tcBorders>
              <w:bottom w:val="single" w:sz="4" w:space="0" w:color="auto"/>
            </w:tcBorders>
          </w:tcPr>
          <w:p w14:paraId="0A3A169B" w14:textId="77777777" w:rsidR="006E165E" w:rsidRPr="00A536F2" w:rsidRDefault="006E165E" w:rsidP="006E165E">
            <w:pPr>
              <w:pStyle w:val="TAL"/>
              <w:rPr>
                <w:rFonts w:cs="Arial"/>
              </w:rPr>
            </w:pPr>
            <w:r w:rsidRPr="00A536F2">
              <w:t>Measurement gap offset</w:t>
            </w:r>
          </w:p>
        </w:tc>
        <w:tc>
          <w:tcPr>
            <w:tcW w:w="596" w:type="dxa"/>
          </w:tcPr>
          <w:p w14:paraId="7181F96B" w14:textId="77777777" w:rsidR="006E165E" w:rsidRPr="00A536F2" w:rsidRDefault="006E165E" w:rsidP="006E165E">
            <w:pPr>
              <w:pStyle w:val="TAC"/>
            </w:pPr>
          </w:p>
        </w:tc>
        <w:tc>
          <w:tcPr>
            <w:tcW w:w="1251" w:type="dxa"/>
          </w:tcPr>
          <w:p w14:paraId="224A7828" w14:textId="57738A88" w:rsidR="006E165E" w:rsidRPr="00A536F2" w:rsidRDefault="006E165E" w:rsidP="006E165E">
            <w:pPr>
              <w:pStyle w:val="TAC"/>
            </w:pPr>
            <w:r w:rsidRPr="00A536F2">
              <w:t>Config 1</w:t>
            </w:r>
            <w:r>
              <w:t>,2</w:t>
            </w:r>
          </w:p>
        </w:tc>
        <w:tc>
          <w:tcPr>
            <w:tcW w:w="2504" w:type="dxa"/>
          </w:tcPr>
          <w:p w14:paraId="5E5FC257" w14:textId="76E186D7" w:rsidR="006E165E" w:rsidRPr="00851679" w:rsidRDefault="006E165E" w:rsidP="006E165E">
            <w:pPr>
              <w:jc w:val="center"/>
              <w:rPr>
                <w:rFonts w:ascii="Arial" w:hAnsi="Arial"/>
                <w:sz w:val="18"/>
                <w:lang w:eastAsia="zh-CN"/>
              </w:rPr>
            </w:pPr>
            <w:r w:rsidRPr="00851679">
              <w:rPr>
                <w:rFonts w:ascii="Arial" w:hAnsi="Arial"/>
                <w:sz w:val="18"/>
                <w:lang w:eastAsia="zh-TW"/>
              </w:rPr>
              <w:t xml:space="preserve">39 for </w:t>
            </w:r>
            <w:r w:rsidRPr="00851679">
              <w:rPr>
                <w:rFonts w:ascii="Arial" w:hAnsi="Arial"/>
                <w:sz w:val="18"/>
                <w:lang w:eastAsia="zh-CN"/>
              </w:rPr>
              <w:t>MeasGapId #</w:t>
            </w:r>
            <w:r>
              <w:rPr>
                <w:rFonts w:ascii="Arial" w:hAnsi="Arial"/>
                <w:sz w:val="18"/>
                <w:lang w:eastAsia="zh-CN"/>
              </w:rPr>
              <w:t>1</w:t>
            </w:r>
          </w:p>
          <w:p w14:paraId="28D7E36E" w14:textId="44FEE02A" w:rsidR="006E165E" w:rsidRPr="00A536F2" w:rsidRDefault="006E165E" w:rsidP="006E165E">
            <w:pPr>
              <w:pStyle w:val="TAC"/>
            </w:pPr>
            <w:r w:rsidRPr="00851679">
              <w:rPr>
                <w:lang w:eastAsia="zh-TW"/>
              </w:rPr>
              <w:t xml:space="preserve">4 for </w:t>
            </w:r>
            <w:r w:rsidRPr="00851679">
              <w:rPr>
                <w:lang w:eastAsia="zh-CN"/>
              </w:rPr>
              <w:t>MeasGapId #</w:t>
            </w:r>
            <w:r>
              <w:rPr>
                <w:lang w:eastAsia="zh-CN"/>
              </w:rPr>
              <w:t>2</w:t>
            </w:r>
          </w:p>
        </w:tc>
        <w:tc>
          <w:tcPr>
            <w:tcW w:w="3072" w:type="dxa"/>
          </w:tcPr>
          <w:p w14:paraId="7D3CC9F3" w14:textId="77777777" w:rsidR="006E165E" w:rsidRPr="00A536F2" w:rsidRDefault="006E165E" w:rsidP="006E165E">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lastRenderedPageBreak/>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CA1F99"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30E1A9A8" w14:textId="77777777" w:rsidR="00CA1F99" w:rsidRPr="00A536F2" w:rsidRDefault="00CA1F99" w:rsidP="00CA1F99">
            <w:pPr>
              <w:pStyle w:val="TAC"/>
            </w:pPr>
          </w:p>
        </w:tc>
        <w:tc>
          <w:tcPr>
            <w:tcW w:w="1386" w:type="dxa"/>
            <w:tcBorders>
              <w:bottom w:val="single" w:sz="4" w:space="0" w:color="auto"/>
            </w:tcBorders>
          </w:tcPr>
          <w:p w14:paraId="5C3651B8" w14:textId="1E422CEE"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6A95861F" w14:textId="12FF6C13" w:rsidR="00CA1F99" w:rsidRPr="00A536F2" w:rsidRDefault="00CA1F99" w:rsidP="00CA1F99">
            <w:pPr>
              <w:pStyle w:val="TAC"/>
              <w:rPr>
                <w:lang w:eastAsia="zh-TW"/>
              </w:rPr>
            </w:pPr>
            <w:r w:rsidRPr="0065080B">
              <w:t>SMTC.</w:t>
            </w:r>
            <w:r w:rsidRPr="0065080B">
              <w:rPr>
                <w:lang w:eastAsia="zh-TW"/>
              </w:rPr>
              <w:t>2</w:t>
            </w:r>
          </w:p>
        </w:tc>
        <w:tc>
          <w:tcPr>
            <w:tcW w:w="1701" w:type="dxa"/>
            <w:gridSpan w:val="3"/>
            <w:tcBorders>
              <w:bottom w:val="single" w:sz="4" w:space="0" w:color="auto"/>
            </w:tcBorders>
          </w:tcPr>
          <w:p w14:paraId="05473832" w14:textId="00E2A467" w:rsidR="00CA1F99" w:rsidRPr="00A536F2" w:rsidRDefault="00CA1F99" w:rsidP="00CA1F99">
            <w:pPr>
              <w:pStyle w:val="TAC"/>
            </w:pPr>
            <w:r w:rsidRPr="0065080B">
              <w:rPr>
                <w:lang w:eastAsia="zh-CN"/>
              </w:rPr>
              <w:t>SMTC.12</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69" type="#_x0000_t75" style="width:20.55pt;height:15.45pt" o:ole="" fillcolor="window">
                  <v:imagedata r:id="rId11" o:title=""/>
                </v:shape>
                <o:OLEObject Type="Embed" ProgID="Equation.3" ShapeID="_x0000_i1269" DrawAspect="Content" ObjectID="_1813122546" r:id="rId276"/>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0" type="#_x0000_t75" style="width:20.55pt;height:15.45pt" o:ole="" fillcolor="window">
                  <v:imagedata r:id="rId11" o:title=""/>
                </v:shape>
                <o:OLEObject Type="Embed" ProgID="Equation.3" ShapeID="_x0000_i1270" DrawAspect="Content" ObjectID="_1813122547" r:id="rId277"/>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71" type="#_x0000_t75" style="width:20.55pt;height:15.45pt" o:ole="" fillcolor="window">
                  <v:imagedata r:id="rId14" o:title=""/>
                </v:shape>
                <o:OLEObject Type="Embed" ProgID="Equation.3" ShapeID="_x0000_i1271" DrawAspect="Content" ObjectID="_1813122548" r:id="rId278"/>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72" type="#_x0000_t75" style="width:30.85pt;height:15.45pt" o:ole="" fillcolor="window">
                  <v:imagedata r:id="rId16" o:title=""/>
                </v:shape>
                <o:OLEObject Type="Embed" ProgID="Equation.3" ShapeID="_x0000_i1272" DrawAspect="Content" ObjectID="_1813122549" r:id="rId279"/>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3" type="#_x0000_t75" style="width:20.55pt;height:15.45pt" o:ole="" fillcolor="window">
                  <v:imagedata r:id="rId11" o:title=""/>
                </v:shape>
                <o:OLEObject Type="Embed" ProgID="Equation.3" ShapeID="_x0000_i1273" DrawAspect="Content" ObjectID="_1813122550" r:id="rId280"/>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6F1B8A4F" w14:textId="00EA810E" w:rsidR="00ED2853" w:rsidRPr="00851679" w:rsidRDefault="00ED2853" w:rsidP="00ED2853">
      <w:pPr>
        <w:rPr>
          <w:rFonts w:cs="v4.2.0"/>
        </w:rPr>
      </w:pPr>
      <w:r>
        <w:rPr>
          <w:rFonts w:cs="v4.2.0"/>
          <w:lang w:eastAsia="zh-CN"/>
        </w:rPr>
        <w:t>T</w:t>
      </w:r>
      <w:r w:rsidRPr="00851679">
        <w:rPr>
          <w:rFonts w:cs="v4.2.0"/>
          <w:lang w:eastAsia="zh-CN"/>
        </w:rPr>
        <w: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90 %.</w:t>
      </w:r>
    </w:p>
    <w:p w14:paraId="71361C5D" w14:textId="3F65A8BD" w:rsidR="00AB1B7E" w:rsidRPr="00A536F2" w:rsidRDefault="00ED2853" w:rsidP="00ED2853">
      <w:pPr>
        <w:rPr>
          <w:rFonts w:cs="v4.2.0"/>
        </w:rPr>
      </w:pPr>
      <w:r>
        <w:rPr>
          <w:rFonts w:cs="v4.2.0"/>
        </w:rPr>
        <w:t>The</w:t>
      </w:r>
      <w:r w:rsidRPr="00851679">
        <w:rPr>
          <w:rFonts w:cs="v4.2.0"/>
        </w:rPr>
        <w:t xml:space="preserve">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6D0D0FD" w:rsidR="00987B32" w:rsidRDefault="00987B32"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1EE02163"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lastRenderedPageBreak/>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F46961"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lang w:eastAsia="zh-CN"/>
              </w:rPr>
              <w:t>Period: 20ms, offset: 0</w:t>
            </w:r>
          </w:p>
        </w:tc>
      </w:tr>
      <w:tr w:rsidR="00F46961"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lang w:eastAsia="zh-CN"/>
              </w:rPr>
              <w:t>Period: 20ms, offset: 10ms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lastRenderedPageBreak/>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pPr>
            <w:r w:rsidRPr="001C0E1B">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pPr>
            <w:r w:rsidRPr="001C0E1B">
              <w:t>T2</w:t>
            </w:r>
          </w:p>
        </w:tc>
      </w:tr>
      <w:tr w:rsidR="00C1035C" w:rsidRPr="001C0E1B" w14:paraId="7CAC92B6" w14:textId="77777777" w:rsidTr="009B642C">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lang w:eastAsia="zh-CN"/>
              </w:rPr>
              <w:t>NSC.1</w:t>
            </w:r>
          </w:p>
        </w:tc>
      </w:tr>
      <w:tr w:rsidR="00C1035C" w:rsidRPr="001C0E1B" w14:paraId="08389899" w14:textId="77777777" w:rsidTr="009B642C">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lang w:eastAsia="zh-CN"/>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rPr>
            </w:pPr>
            <w:r w:rsidRPr="001C0E1B">
              <w:rPr>
                <w:bCs/>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rPr>
            </w:pPr>
            <w:r w:rsidRPr="001C0E1B">
              <w:rPr>
                <w:rFonts w:cs="v4.2.0"/>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rPr>
            </w:pPr>
            <w:r w:rsidRPr="006F4D85">
              <w:rPr>
                <w:rFonts w:cs="v4.2.0"/>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rPr>
            </w:pPr>
            <w:r w:rsidRPr="006F4D85">
              <w:rPr>
                <w:rFonts w:cs="v4.2.0"/>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rPr>
            </w:pPr>
            <w:r w:rsidRPr="001C0E1B">
              <w:rPr>
                <w:rFonts w:cs="v4.2.0"/>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rPr>
            </w:pPr>
            <w:r w:rsidRPr="001C0E1B">
              <w:rPr>
                <w:rFonts w:cs="v4.2.0"/>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rPr>
            </w:pPr>
            <w:r w:rsidRPr="001C0E1B">
              <w:rPr>
                <w:rFonts w:cs="v4.2.0"/>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rPr>
            </w:pPr>
            <w:r w:rsidRPr="001C0E1B">
              <w:rPr>
                <w:rFonts w:cs="v4.2.0"/>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rPr>
            </w:pPr>
            <w:r w:rsidRPr="001C0E1B">
              <w:rPr>
                <w:rFonts w:cs="v4.2.0"/>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rPr>
            </w:pPr>
            <w:r w:rsidRPr="001C0E1B">
              <w:rPr>
                <w:rFonts w:cs="v4.2.0"/>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3A072C69" w:rsidR="00987B32" w:rsidRDefault="00987B32" w:rsidP="00987B32">
      <w:r>
        <w:t>The UE shall be provided with the valid information about the SAN serving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569FD833"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lastRenderedPageBreak/>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6752E7"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6752E7" w:rsidRPr="001C0E1B" w:rsidRDefault="006752E7" w:rsidP="006752E7">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6752E7" w:rsidRPr="0052149F" w:rsidRDefault="006752E7" w:rsidP="006752E7">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5EC26565" w:rsidR="006752E7" w:rsidRPr="001C0E1B" w:rsidRDefault="006752E7" w:rsidP="006752E7">
            <w:pPr>
              <w:pStyle w:val="TAL"/>
              <w:rPr>
                <w:bCs/>
              </w:rPr>
            </w:pPr>
            <w:r w:rsidRPr="00EC0CD5">
              <w:rPr>
                <w:bCs/>
              </w:rPr>
              <w:t>SSC.1, NSC.1</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6752E7" w:rsidRPr="001C0E1B" w:rsidRDefault="006752E7" w:rsidP="006752E7">
            <w:pPr>
              <w:pStyle w:val="TAL"/>
              <w:rPr>
                <w:bCs/>
              </w:rPr>
            </w:pPr>
            <w:r>
              <w:rPr>
                <w:rFonts w:cs="Arial"/>
                <w:bCs/>
              </w:rPr>
              <w:t xml:space="preserve">For GSO </w:t>
            </w:r>
          </w:p>
        </w:tc>
      </w:tr>
      <w:tr w:rsidR="006752E7"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6752E7" w:rsidRPr="001C0E1B" w:rsidRDefault="006752E7" w:rsidP="006752E7">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6752E7" w:rsidRPr="0052149F" w:rsidRDefault="006752E7" w:rsidP="006752E7">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6316BE5E" w:rsidR="006752E7" w:rsidRPr="001C0E1B" w:rsidRDefault="006752E7" w:rsidP="006752E7">
            <w:pPr>
              <w:pStyle w:val="TAL"/>
              <w:rPr>
                <w:bCs/>
              </w:rPr>
            </w:pPr>
            <w:r w:rsidRPr="00EC0CD5">
              <w:rPr>
                <w:bCs/>
              </w:rPr>
              <w:t>SSC.2, NSC.2</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6752E7" w:rsidRPr="001C0E1B" w:rsidRDefault="006752E7" w:rsidP="006752E7">
            <w:pPr>
              <w:pStyle w:val="TAL"/>
              <w:rPr>
                <w:bCs/>
              </w:rPr>
            </w:pPr>
            <w:r>
              <w:rPr>
                <w:rFonts w:cs="Arial" w:hint="eastAsia"/>
                <w:bCs/>
              </w:rPr>
              <w:t>F</w:t>
            </w:r>
            <w:r>
              <w:rPr>
                <w:rFonts w:cs="Arial"/>
                <w:bCs/>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lastRenderedPageBreak/>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pPr>
            <w:r w:rsidRPr="001C0E1B">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lang w:eastAsia="zh-CN"/>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lang w:eastAsia="zh-CN"/>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rPr>
            </w:pPr>
            <w:r w:rsidRPr="001C0E1B">
              <w:rPr>
                <w:bCs/>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rPr>
            </w:pPr>
            <w:r w:rsidRPr="001C0E1B">
              <w:rPr>
                <w:rFonts w:cs="v4.2.0"/>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rPr>
            </w:pPr>
            <w:r w:rsidRPr="006F4D85">
              <w:rPr>
                <w:rFonts w:cs="v4.2.0"/>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rPr>
            </w:pPr>
            <w:r w:rsidRPr="006F4D85">
              <w:rPr>
                <w:rFonts w:cs="v4.2.0"/>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rPr>
            </w:pPr>
            <w:r w:rsidRPr="001C0E1B">
              <w:rPr>
                <w:rFonts w:cs="v4.2.0"/>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rPr>
            </w:pPr>
            <w:r w:rsidRPr="001C0E1B">
              <w:rPr>
                <w:rFonts w:cs="v4.2.0"/>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rPr>
            </w:pPr>
            <w:r w:rsidRPr="001C0E1B">
              <w:rPr>
                <w:rFonts w:cs="v4.2.0"/>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rPr>
            </w:pPr>
            <w:r w:rsidRPr="001C0E1B">
              <w:rPr>
                <w:rFonts w:cs="v4.2.0"/>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rPr>
            </w:pPr>
            <w:r w:rsidRPr="001C0E1B">
              <w:rPr>
                <w:rFonts w:cs="v4.2.0"/>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rPr>
            </w:pPr>
            <w:r w:rsidRPr="001C0E1B">
              <w:rPr>
                <w:rFonts w:cs="v4.2.0"/>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4F38D951" w14:textId="69A37DB3" w:rsidR="00987B32" w:rsidRPr="001C0E1B" w:rsidRDefault="00A845A8" w:rsidP="00A845A8">
      <w:pPr>
        <w:rPr>
          <w:rFonts w:cs="v4.2.0"/>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52F5DF87" w14:textId="77777777" w:rsidR="00987B32" w:rsidRPr="001C0E1B" w:rsidRDefault="00987B32" w:rsidP="00987B32">
      <w:pPr>
        <w:rPr>
          <w:rFonts w:cs="v4.2.0"/>
        </w:rPr>
      </w:pPr>
      <w:r w:rsidRPr="001C0E1B">
        <w:rPr>
          <w:rFonts w:cs="v4.2.0"/>
        </w:rPr>
        <w:lastRenderedPageBreak/>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753FFA7B" w:rsidR="00AB1B7E" w:rsidRPr="001C0E1B" w:rsidRDefault="008747A1" w:rsidP="00AB1B7E">
      <w:r w:rsidRPr="001C0E1B">
        <w:rPr>
          <w:rFonts w:cs="v4.2.0"/>
        </w:rPr>
        <w:t>The purpose of this test is to verify that the UE makes correct reporting of L1-RSRP measurement. This test will partly verify the L1-RSRP measurement requirements in clause 9.5.4</w:t>
      </w:r>
      <w:r>
        <w:rPr>
          <w:rFonts w:cs="v4.2.0"/>
        </w:rPr>
        <w:t>C</w:t>
      </w:r>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8747A1" w14:paraId="3A2E15FB"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0906B87" w14:textId="77777777" w:rsidR="008747A1" w:rsidRDefault="008747A1"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F7A196B" w14:textId="77777777" w:rsidR="008747A1" w:rsidRDefault="008747A1" w:rsidP="005C1D22">
            <w:pPr>
              <w:pStyle w:val="TAH"/>
              <w:rPr>
                <w:lang w:eastAsia="zh-TW"/>
              </w:rPr>
            </w:pPr>
            <w:r>
              <w:rPr>
                <w:lang w:eastAsia="zh-TW"/>
              </w:rPr>
              <w:t>Description</w:t>
            </w:r>
          </w:p>
        </w:tc>
      </w:tr>
      <w:tr w:rsidR="008747A1" w:rsidRPr="00B64EF2" w14:paraId="38503DF7"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150E1E9F" w14:textId="77777777" w:rsidR="008747A1" w:rsidRDefault="008747A1"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B96478" w14:textId="77777777" w:rsidR="008747A1" w:rsidRDefault="008747A1"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72479A66"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965F58F" w14:textId="77777777" w:rsidR="008747A1" w:rsidRDefault="008747A1"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78A5E11" w14:textId="77777777" w:rsidR="008747A1" w:rsidRDefault="008747A1"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222BDB2C"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FFB2E4B" w14:textId="5E97E881" w:rsidR="008747A1" w:rsidRDefault="008747A1" w:rsidP="005C1D22">
            <w:pPr>
              <w:pStyle w:val="TAN"/>
            </w:pPr>
            <w:r>
              <w:rPr>
                <w:lang w:eastAsia="zh-TW"/>
              </w:rPr>
              <w:t>Note:</w:t>
            </w:r>
            <w:r>
              <w:rPr>
                <w:lang w:eastAsia="ko-KR"/>
              </w:rPr>
              <w:tab/>
            </w:r>
            <w:r w:rsidR="00CA1F99" w:rsidRPr="00A80F6B">
              <w:rPr>
                <w:lang w:eastAsia="zh-TW"/>
              </w:rPr>
              <w:t xml:space="preserve">If UE supports both NGSO and GSO, the GSO-based test cases can be skipped if the UE passes NGSO-based test cases. </w:t>
            </w:r>
          </w:p>
        </w:tc>
      </w:tr>
    </w:tbl>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lastRenderedPageBreak/>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747A1" w:rsidRPr="001C0E1B" w14:paraId="62C70E43"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F88C56" w14:textId="77777777" w:rsidR="008747A1" w:rsidRPr="001C0E1B" w:rsidRDefault="008747A1" w:rsidP="005C1D22">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2C7498" w14:textId="77777777" w:rsidR="008747A1" w:rsidRPr="001C0E1B" w:rsidRDefault="008747A1" w:rsidP="005C1D22">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81AB49" w14:textId="77777777" w:rsidR="008747A1" w:rsidRPr="001C0E1B" w:rsidRDefault="008747A1"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94CE9C" w14:textId="77777777" w:rsidR="008747A1" w:rsidRPr="001C0E1B" w:rsidRDefault="008747A1" w:rsidP="005C1D22">
            <w:pPr>
              <w:pStyle w:val="TAH"/>
            </w:pPr>
            <w:r w:rsidRPr="001C0E1B">
              <w:t>Value</w:t>
            </w:r>
          </w:p>
        </w:tc>
      </w:tr>
      <w:tr w:rsidR="008747A1" w:rsidRPr="001C0E1B" w14:paraId="7FD49B1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7B0725" w14:textId="77777777" w:rsidR="008747A1" w:rsidRPr="001C0E1B" w:rsidRDefault="008747A1"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FCDD202"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FE8014"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844194" w14:textId="77777777" w:rsidR="008747A1" w:rsidRPr="001C0E1B" w:rsidRDefault="008747A1" w:rsidP="005C1D22">
            <w:pPr>
              <w:pStyle w:val="TAC"/>
            </w:pPr>
            <w:r w:rsidRPr="001C0E1B">
              <w:t>freq1</w:t>
            </w:r>
          </w:p>
        </w:tc>
      </w:tr>
      <w:tr w:rsidR="008747A1" w:rsidRPr="001C0E1B" w14:paraId="33054B96"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A4E9068" w14:textId="77777777" w:rsidR="008747A1" w:rsidRPr="001C0E1B" w:rsidRDefault="008747A1"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306B188"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2D5A0BF"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1884A046" w14:textId="77777777" w:rsidR="008747A1" w:rsidRPr="001C0E1B" w:rsidRDefault="008747A1" w:rsidP="005C1D22">
            <w:pPr>
              <w:pStyle w:val="TAC"/>
            </w:pPr>
            <w:r w:rsidRPr="001C0E1B">
              <w:t>FDD</w:t>
            </w:r>
          </w:p>
        </w:tc>
      </w:tr>
      <w:tr w:rsidR="008747A1" w:rsidRPr="001C0E1B" w14:paraId="2E92813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6D318F22"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214CFCCC"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218AD1E3"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65A2B8A5" w14:textId="77777777" w:rsidR="008747A1" w:rsidRPr="001C0E1B" w:rsidRDefault="008747A1" w:rsidP="005C1D22">
            <w:pPr>
              <w:pStyle w:val="TAC"/>
            </w:pPr>
          </w:p>
        </w:tc>
      </w:tr>
      <w:tr w:rsidR="008747A1" w:rsidRPr="001C0E1B" w14:paraId="6E3F5C67"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73C457"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054021A3"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8573080"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13EC6084" w14:textId="77777777" w:rsidR="008747A1" w:rsidRPr="001C0E1B" w:rsidRDefault="008747A1" w:rsidP="005C1D22">
            <w:pPr>
              <w:pStyle w:val="TAC"/>
            </w:pPr>
          </w:p>
        </w:tc>
      </w:tr>
      <w:tr w:rsidR="008747A1" w:rsidRPr="001C0E1B" w14:paraId="386A17D4"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8BAF4" w14:textId="77777777" w:rsidR="008747A1" w:rsidRPr="001C0E1B" w:rsidRDefault="008747A1"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22B8ECE6"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B64E742"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59088F30" w14:textId="77777777" w:rsidR="008747A1" w:rsidRPr="001C0E1B" w:rsidRDefault="008747A1" w:rsidP="005C1D22">
            <w:pPr>
              <w:pStyle w:val="TAC"/>
            </w:pPr>
            <w:r w:rsidRPr="001C0E1B">
              <w:t>N/A</w:t>
            </w:r>
          </w:p>
        </w:tc>
      </w:tr>
      <w:tr w:rsidR="008747A1" w:rsidRPr="001C0E1B" w14:paraId="39B19FD5"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5920EF5D"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5F8BAA56"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0C128022"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3CCA587E" w14:textId="77777777" w:rsidR="008747A1" w:rsidRPr="001C0E1B" w:rsidRDefault="008747A1" w:rsidP="005C1D22">
            <w:pPr>
              <w:pStyle w:val="TAC"/>
            </w:pPr>
          </w:p>
        </w:tc>
      </w:tr>
      <w:tr w:rsidR="008747A1" w:rsidRPr="001C0E1B" w14:paraId="7D4DF3F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E4D81D9"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2E7B490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ACB036"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5DF0E354" w14:textId="77777777" w:rsidR="008747A1" w:rsidRPr="001C0E1B" w:rsidRDefault="008747A1" w:rsidP="005C1D22">
            <w:pPr>
              <w:pStyle w:val="TAC"/>
            </w:pPr>
          </w:p>
        </w:tc>
      </w:tr>
      <w:tr w:rsidR="008747A1" w:rsidRPr="001C0E1B" w14:paraId="78F640AD"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944A01" w14:textId="77777777" w:rsidR="008747A1" w:rsidRPr="001C0E1B" w:rsidRDefault="008747A1"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DE7E01A"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8D3A2F" w14:textId="77777777" w:rsidR="008747A1" w:rsidRPr="001C0E1B" w:rsidRDefault="008747A1" w:rsidP="005C1D22">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BFDF6EA" w14:textId="77777777" w:rsidR="008747A1" w:rsidRPr="001C0E1B" w:rsidRDefault="008747A1" w:rsidP="005C1D22">
            <w:pPr>
              <w:pStyle w:val="TAC"/>
            </w:pPr>
            <w:r w:rsidRPr="001C0E1B">
              <w:rPr>
                <w:szCs w:val="18"/>
              </w:rPr>
              <w:t>10: N</w:t>
            </w:r>
            <w:r w:rsidRPr="001C0E1B">
              <w:rPr>
                <w:szCs w:val="18"/>
                <w:vertAlign w:val="subscript"/>
              </w:rPr>
              <w:t>RB,c</w:t>
            </w:r>
            <w:r w:rsidRPr="001C0E1B">
              <w:rPr>
                <w:szCs w:val="18"/>
              </w:rPr>
              <w:t xml:space="preserve"> = 52</w:t>
            </w:r>
          </w:p>
        </w:tc>
      </w:tr>
      <w:tr w:rsidR="008747A1" w:rsidRPr="001C0E1B" w14:paraId="031C9561"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1A1C2C9A" w14:textId="77777777" w:rsidR="008747A1" w:rsidRPr="001C0E1B" w:rsidRDefault="008747A1" w:rsidP="005C1D22">
            <w:pPr>
              <w:pStyle w:val="TAL"/>
              <w:rPr>
                <w:vertAlign w:val="subscript"/>
              </w:rPr>
            </w:pPr>
          </w:p>
        </w:tc>
        <w:tc>
          <w:tcPr>
            <w:tcW w:w="959" w:type="dxa"/>
            <w:tcBorders>
              <w:top w:val="nil"/>
              <w:left w:val="single" w:sz="4" w:space="0" w:color="auto"/>
              <w:bottom w:val="nil"/>
              <w:right w:val="single" w:sz="4" w:space="0" w:color="auto"/>
            </w:tcBorders>
          </w:tcPr>
          <w:p w14:paraId="45E7DE3F"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6B45E99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741FCD86" w14:textId="77777777" w:rsidR="008747A1" w:rsidRPr="001C0E1B" w:rsidRDefault="008747A1" w:rsidP="005C1D22">
            <w:pPr>
              <w:pStyle w:val="TAC"/>
            </w:pPr>
          </w:p>
        </w:tc>
      </w:tr>
      <w:tr w:rsidR="008747A1" w:rsidRPr="001C0E1B" w14:paraId="03E3A793"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9B5BEA" w14:textId="77777777" w:rsidR="008747A1" w:rsidRPr="001C0E1B" w:rsidRDefault="008747A1"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35220A4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F06642"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228FDB7A" w14:textId="77777777" w:rsidR="008747A1" w:rsidRPr="001C0E1B" w:rsidRDefault="008747A1" w:rsidP="005C1D22">
            <w:pPr>
              <w:pStyle w:val="TAC"/>
            </w:pPr>
          </w:p>
        </w:tc>
      </w:tr>
      <w:tr w:rsidR="00AD5798" w:rsidRPr="001C0E1B" w14:paraId="501F3680"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528FBEC" w14:textId="232A71D4" w:rsidR="00AD5798" w:rsidRPr="001C0E1B" w:rsidRDefault="00AD5798" w:rsidP="00AD5798">
            <w:pPr>
              <w:pStyle w:val="TAL"/>
            </w:pPr>
            <w:r w:rsidRPr="006C4196">
              <w:t>Satellite information</w:t>
            </w:r>
          </w:p>
        </w:tc>
        <w:tc>
          <w:tcPr>
            <w:tcW w:w="959" w:type="dxa"/>
            <w:tcBorders>
              <w:top w:val="single" w:sz="4" w:space="0" w:color="auto"/>
              <w:left w:val="single" w:sz="4" w:space="0" w:color="auto"/>
              <w:bottom w:val="nil"/>
              <w:right w:val="single" w:sz="4" w:space="0" w:color="auto"/>
            </w:tcBorders>
          </w:tcPr>
          <w:p w14:paraId="70556752" w14:textId="2E5DA76F" w:rsidR="00AD5798" w:rsidRPr="001C0E1B" w:rsidRDefault="00AD5798" w:rsidP="00AD5798">
            <w:pPr>
              <w:pStyle w:val="TAC"/>
            </w:pPr>
            <w:r w:rsidRPr="006C4196">
              <w:t>1</w:t>
            </w:r>
          </w:p>
        </w:tc>
        <w:tc>
          <w:tcPr>
            <w:tcW w:w="1268" w:type="dxa"/>
            <w:tcBorders>
              <w:top w:val="single" w:sz="4" w:space="0" w:color="auto"/>
              <w:left w:val="single" w:sz="4" w:space="0" w:color="auto"/>
              <w:bottom w:val="nil"/>
              <w:right w:val="single" w:sz="4" w:space="0" w:color="auto"/>
            </w:tcBorders>
            <w:shd w:val="clear" w:color="auto" w:fill="auto"/>
          </w:tcPr>
          <w:p w14:paraId="1769A5C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4B09C033" w14:textId="59ED29DC" w:rsidR="00AD5798" w:rsidRPr="001C0E1B" w:rsidRDefault="00AD5798" w:rsidP="00AD5798">
            <w:pPr>
              <w:pStyle w:val="TAC"/>
            </w:pPr>
            <w:r w:rsidRPr="006C4196">
              <w:t>SSC.1</w:t>
            </w:r>
          </w:p>
        </w:tc>
      </w:tr>
      <w:tr w:rsidR="00AD5798" w:rsidRPr="001C0E1B" w14:paraId="15183E12" w14:textId="77777777" w:rsidTr="00C64B15">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7D113828"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18A462CD" w14:textId="7A6BC345" w:rsidR="00AD5798" w:rsidRPr="001C0E1B" w:rsidRDefault="00AD5798" w:rsidP="00AD5798">
            <w:pPr>
              <w:pStyle w:val="TAC"/>
            </w:pPr>
            <w:r w:rsidRPr="006C4196">
              <w:t>2</w:t>
            </w:r>
          </w:p>
        </w:tc>
        <w:tc>
          <w:tcPr>
            <w:tcW w:w="1268" w:type="dxa"/>
            <w:tcBorders>
              <w:top w:val="single" w:sz="4" w:space="0" w:color="auto"/>
              <w:left w:val="single" w:sz="4" w:space="0" w:color="auto"/>
              <w:bottom w:val="nil"/>
              <w:right w:val="single" w:sz="4" w:space="0" w:color="auto"/>
            </w:tcBorders>
            <w:shd w:val="clear" w:color="auto" w:fill="auto"/>
          </w:tcPr>
          <w:p w14:paraId="756F0725"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3F720AE1" w14:textId="132F32EB" w:rsidR="00AD5798" w:rsidRPr="001C0E1B" w:rsidRDefault="00AD5798" w:rsidP="00AD5798">
            <w:pPr>
              <w:pStyle w:val="TAC"/>
            </w:pPr>
            <w:r w:rsidRPr="006C4196">
              <w:t>SSC.2</w:t>
            </w:r>
          </w:p>
        </w:tc>
      </w:tr>
      <w:tr w:rsidR="008747A1" w:rsidRPr="001C0E1B" w14:paraId="4CFD9FF0"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FA0541F" w14:textId="77777777" w:rsidR="008747A1" w:rsidRPr="001C0E1B" w:rsidRDefault="008747A1"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4C7F90F"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AA9F73"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2AB3C0F1" w14:textId="77777777" w:rsidR="008747A1" w:rsidRPr="001C0E1B" w:rsidRDefault="008747A1" w:rsidP="005C1D22">
            <w:pPr>
              <w:pStyle w:val="TAC"/>
            </w:pPr>
            <w:r w:rsidRPr="001C0E1B">
              <w:t>SR.1.1 FDD</w:t>
            </w:r>
          </w:p>
        </w:tc>
      </w:tr>
      <w:tr w:rsidR="008747A1" w:rsidRPr="001C0E1B" w14:paraId="7BDC5EDD"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8ED917B"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0CF2E69E"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5D85E11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7418F0D7" w14:textId="77777777" w:rsidR="008747A1" w:rsidRPr="001C0E1B" w:rsidRDefault="008747A1" w:rsidP="005C1D22">
            <w:pPr>
              <w:pStyle w:val="TAC"/>
            </w:pPr>
          </w:p>
        </w:tc>
      </w:tr>
      <w:tr w:rsidR="008747A1" w:rsidRPr="001C0E1B" w14:paraId="414CC394"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03040BE"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6630879F"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CFCD5A"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3505F9CB" w14:textId="77777777" w:rsidR="008747A1" w:rsidRPr="001C0E1B" w:rsidRDefault="008747A1" w:rsidP="005C1D22">
            <w:pPr>
              <w:pStyle w:val="TAC"/>
            </w:pPr>
          </w:p>
        </w:tc>
      </w:tr>
      <w:tr w:rsidR="008747A1" w:rsidRPr="001C0E1B" w14:paraId="024E36B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8F7CEA5" w14:textId="77777777" w:rsidR="008747A1" w:rsidRPr="001C0E1B" w:rsidRDefault="008747A1"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5BF6D88"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BD9A8DC"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182FF171" w14:textId="77777777" w:rsidR="008747A1" w:rsidRPr="001C0E1B" w:rsidRDefault="008747A1" w:rsidP="005C1D22">
            <w:pPr>
              <w:pStyle w:val="TAC"/>
            </w:pPr>
            <w:r w:rsidRPr="001C0E1B">
              <w:t>CR.1.1 FDD</w:t>
            </w:r>
          </w:p>
        </w:tc>
      </w:tr>
      <w:tr w:rsidR="008747A1" w:rsidRPr="001C0E1B" w14:paraId="64312C6F"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D96134E"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516F3E60"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33B8CBB5"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536BA8A2" w14:textId="77777777" w:rsidR="008747A1" w:rsidRPr="001C0E1B" w:rsidRDefault="008747A1" w:rsidP="005C1D22">
            <w:pPr>
              <w:pStyle w:val="TAC"/>
            </w:pPr>
          </w:p>
        </w:tc>
      </w:tr>
      <w:tr w:rsidR="008747A1" w:rsidRPr="001C0E1B" w14:paraId="7607AE3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829981"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2647DB6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DB7F932"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05DFCEA8" w14:textId="77777777" w:rsidR="008747A1" w:rsidRPr="001C0E1B" w:rsidRDefault="008747A1" w:rsidP="005C1D22">
            <w:pPr>
              <w:pStyle w:val="TAC"/>
            </w:pPr>
          </w:p>
        </w:tc>
      </w:tr>
      <w:tr w:rsidR="008747A1" w:rsidRPr="001C0E1B" w14:paraId="79D8B0F1"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B25942" w14:textId="77777777" w:rsidR="008747A1" w:rsidRPr="001C0E1B" w:rsidRDefault="008747A1"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816E929"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1FB7581"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66D7A4C3" w14:textId="77777777" w:rsidR="008747A1" w:rsidRPr="001C0E1B" w:rsidRDefault="008747A1" w:rsidP="005C1D22">
            <w:pPr>
              <w:pStyle w:val="TAC"/>
            </w:pPr>
            <w:r w:rsidRPr="001C0E1B">
              <w:t>CCR.1.1 FDD</w:t>
            </w:r>
          </w:p>
        </w:tc>
      </w:tr>
      <w:tr w:rsidR="008747A1" w:rsidRPr="001C0E1B" w14:paraId="7FA02A79"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909012B"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397E8C96"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46E438A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3C5E1032" w14:textId="77777777" w:rsidR="008747A1" w:rsidRPr="001C0E1B" w:rsidRDefault="008747A1" w:rsidP="005C1D22">
            <w:pPr>
              <w:pStyle w:val="TAC"/>
            </w:pPr>
          </w:p>
        </w:tc>
      </w:tr>
      <w:tr w:rsidR="008747A1" w:rsidRPr="001C0E1B" w14:paraId="6C2AAA0B"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E8A5BC5"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5CEF5920"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53B022E"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23CF8B95" w14:textId="77777777" w:rsidR="008747A1" w:rsidRPr="001C0E1B" w:rsidRDefault="008747A1" w:rsidP="005C1D22">
            <w:pPr>
              <w:pStyle w:val="TAC"/>
            </w:pPr>
          </w:p>
        </w:tc>
      </w:tr>
      <w:tr w:rsidR="008747A1" w:rsidRPr="001C0E1B" w14:paraId="5C2C5586"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CA5CCF" w14:textId="77777777" w:rsidR="008747A1" w:rsidRPr="001C0E1B" w:rsidRDefault="008747A1"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D5751EE"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EF0467"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6188E7AA" w14:textId="77777777" w:rsidR="008747A1" w:rsidRPr="001C0E1B" w:rsidRDefault="008747A1" w:rsidP="005C1D22">
            <w:pPr>
              <w:pStyle w:val="TAC"/>
            </w:pPr>
            <w:r w:rsidRPr="001C0E1B">
              <w:t>SSB.3 FR1</w:t>
            </w:r>
          </w:p>
        </w:tc>
      </w:tr>
      <w:tr w:rsidR="008747A1" w:rsidRPr="001C0E1B" w14:paraId="1F843E0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2BD9DDAF"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601A3A8B"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6944DAA2"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11846786" w14:textId="77777777" w:rsidR="008747A1" w:rsidRPr="001C0E1B" w:rsidRDefault="008747A1" w:rsidP="005C1D22">
            <w:pPr>
              <w:pStyle w:val="TAC"/>
            </w:pPr>
          </w:p>
        </w:tc>
      </w:tr>
      <w:tr w:rsidR="008747A1" w:rsidRPr="001C0E1B" w14:paraId="0F6C9679"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4C2474"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171F396E"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3EAE8C9"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05F126DD" w14:textId="77777777" w:rsidR="008747A1" w:rsidRPr="001C0E1B" w:rsidRDefault="008747A1" w:rsidP="005C1D22">
            <w:pPr>
              <w:pStyle w:val="TAC"/>
            </w:pPr>
          </w:p>
        </w:tc>
      </w:tr>
      <w:tr w:rsidR="008747A1" w:rsidRPr="001C0E1B" w14:paraId="7240A82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D55D8C" w14:textId="77777777" w:rsidR="008747A1" w:rsidRPr="001C0E1B" w:rsidRDefault="008747A1"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3B72A98A"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38DED944"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41E024" w14:textId="77777777" w:rsidR="008747A1" w:rsidRPr="001C0E1B" w:rsidRDefault="008747A1" w:rsidP="005C1D22">
            <w:pPr>
              <w:pStyle w:val="TAC"/>
            </w:pPr>
            <w:r w:rsidRPr="001C0E1B">
              <w:t>OP.1</w:t>
            </w:r>
          </w:p>
        </w:tc>
      </w:tr>
      <w:tr w:rsidR="008747A1" w:rsidRPr="001C0E1B" w14:paraId="52F1A790"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EFF23" w14:textId="77777777" w:rsidR="008747A1" w:rsidRPr="001C0E1B" w:rsidRDefault="008747A1"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0EB303"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2F65701"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47DD4" w14:textId="77777777" w:rsidR="008747A1" w:rsidRPr="001C0E1B" w:rsidRDefault="008747A1" w:rsidP="005C1D22">
            <w:pPr>
              <w:pStyle w:val="TAC"/>
            </w:pPr>
            <w:r w:rsidRPr="001C0E1B">
              <w:t>DLBWP.0.1</w:t>
            </w:r>
          </w:p>
          <w:p w14:paraId="130C1E43" w14:textId="77777777" w:rsidR="008747A1" w:rsidRPr="001C0E1B" w:rsidRDefault="008747A1" w:rsidP="005C1D22">
            <w:pPr>
              <w:pStyle w:val="TAC"/>
            </w:pPr>
            <w:r w:rsidRPr="001C0E1B">
              <w:t>ULBWP.0.1</w:t>
            </w:r>
          </w:p>
        </w:tc>
      </w:tr>
      <w:tr w:rsidR="008747A1" w:rsidRPr="001C0E1B" w14:paraId="4C285F6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B61422" w14:textId="77777777" w:rsidR="008747A1" w:rsidRPr="001C0E1B" w:rsidRDefault="008747A1"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2F2781"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0B60D2"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8E33C7" w14:textId="77777777" w:rsidR="008747A1" w:rsidRPr="001C0E1B" w:rsidRDefault="008747A1" w:rsidP="005C1D22">
            <w:pPr>
              <w:pStyle w:val="TAC"/>
            </w:pPr>
            <w:r w:rsidRPr="001C0E1B">
              <w:t>DLBWP.1.1</w:t>
            </w:r>
          </w:p>
          <w:p w14:paraId="28652AD1" w14:textId="77777777" w:rsidR="008747A1" w:rsidRPr="001C0E1B" w:rsidRDefault="008747A1" w:rsidP="005C1D22">
            <w:pPr>
              <w:pStyle w:val="TAC"/>
            </w:pPr>
            <w:r w:rsidRPr="001C0E1B">
              <w:t>ULBWP.1.1</w:t>
            </w:r>
          </w:p>
        </w:tc>
      </w:tr>
      <w:tr w:rsidR="008747A1" w:rsidRPr="001C0E1B" w14:paraId="21EB556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DFE2B5" w14:textId="77777777" w:rsidR="008747A1" w:rsidRPr="001C0E1B" w:rsidRDefault="008747A1"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0904C1"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085980"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5E40DF" w14:textId="77777777" w:rsidR="008747A1" w:rsidRPr="001C0E1B" w:rsidRDefault="008747A1" w:rsidP="005C1D22">
            <w:pPr>
              <w:pStyle w:val="TAC"/>
            </w:pPr>
            <w:r w:rsidRPr="001C0E1B">
              <w:t>SMTC.1</w:t>
            </w:r>
          </w:p>
        </w:tc>
      </w:tr>
      <w:tr w:rsidR="008747A1" w:rsidRPr="001C0E1B" w14:paraId="5B469B0C"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38E2BB" w14:textId="77777777" w:rsidR="008747A1" w:rsidRPr="001C0E1B" w:rsidRDefault="008747A1"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D5EF940" w14:textId="77777777" w:rsidR="008747A1" w:rsidRPr="001C0E1B" w:rsidRDefault="008747A1" w:rsidP="005C1D22">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0F8CD383"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289AF21A" w14:textId="77777777" w:rsidR="008747A1" w:rsidRPr="001C0E1B" w:rsidRDefault="008747A1" w:rsidP="005C1D22">
            <w:pPr>
              <w:pStyle w:val="TAC"/>
            </w:pPr>
            <w:r w:rsidRPr="001C0E1B">
              <w:rPr>
                <w:rFonts w:eastAsia="Calibri"/>
                <w:snapToGrid w:val="0"/>
                <w:szCs w:val="18"/>
              </w:rPr>
              <w:t>TRS.1.1 FDD</w:t>
            </w:r>
          </w:p>
        </w:tc>
      </w:tr>
      <w:tr w:rsidR="008747A1" w:rsidRPr="001C0E1B" w14:paraId="1ED0A15E"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EB6FFC4"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0D7EC4F8"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tcPr>
          <w:p w14:paraId="53570B80"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4D610A30" w14:textId="77777777" w:rsidR="008747A1" w:rsidRPr="001C0E1B" w:rsidRDefault="008747A1" w:rsidP="005C1D22">
            <w:pPr>
              <w:pStyle w:val="TAC"/>
            </w:pPr>
          </w:p>
        </w:tc>
      </w:tr>
      <w:tr w:rsidR="008747A1" w:rsidRPr="001C0E1B" w14:paraId="798AF59C"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4CB4307"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44D74001"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tcPr>
          <w:p w14:paraId="10BF45C0"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14E392FF" w14:textId="77777777" w:rsidR="008747A1" w:rsidRPr="001C0E1B" w:rsidRDefault="008747A1" w:rsidP="005C1D22">
            <w:pPr>
              <w:pStyle w:val="TAC"/>
            </w:pPr>
          </w:p>
        </w:tc>
      </w:tr>
      <w:tr w:rsidR="008747A1" w:rsidRPr="001C0E1B" w14:paraId="65911A62"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FD4B9E" w14:textId="77777777" w:rsidR="008747A1" w:rsidRPr="001C0E1B" w:rsidRDefault="008747A1"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4AE69C"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167DABF7"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E3AEC88" w14:textId="77777777" w:rsidR="008747A1" w:rsidRPr="001C0E1B" w:rsidRDefault="008747A1" w:rsidP="005C1D22">
            <w:pPr>
              <w:pStyle w:val="TAC"/>
            </w:pPr>
            <w:r w:rsidRPr="001C0E1B">
              <w:t>Off</w:t>
            </w:r>
          </w:p>
        </w:tc>
      </w:tr>
      <w:tr w:rsidR="008747A1" w:rsidRPr="001C0E1B" w14:paraId="094DB17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AE20E9" w14:textId="77777777" w:rsidR="008747A1" w:rsidRPr="001C0E1B" w:rsidRDefault="008747A1"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55312F0F"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5AE736ED"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331230" w14:textId="77777777" w:rsidR="008747A1" w:rsidRPr="001C0E1B" w:rsidRDefault="008747A1" w:rsidP="005C1D22">
            <w:pPr>
              <w:pStyle w:val="TAC"/>
            </w:pPr>
            <w:r w:rsidRPr="001C0E1B">
              <w:t>periodic</w:t>
            </w:r>
          </w:p>
        </w:tc>
      </w:tr>
      <w:tr w:rsidR="008747A1" w:rsidRPr="001C0E1B" w14:paraId="4DE467E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9D65EB" w14:textId="77777777" w:rsidR="008747A1" w:rsidRPr="001C0E1B" w:rsidRDefault="008747A1"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255B9362"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531D41E"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A3619C" w14:textId="77777777" w:rsidR="008747A1" w:rsidRPr="001C0E1B" w:rsidRDefault="008747A1" w:rsidP="005C1D22">
            <w:pPr>
              <w:pStyle w:val="TAC"/>
            </w:pPr>
            <w:r w:rsidRPr="001C0E1B">
              <w:t>ssb-Index-RSRP</w:t>
            </w:r>
          </w:p>
        </w:tc>
      </w:tr>
      <w:tr w:rsidR="008747A1" w:rsidRPr="001C0E1B" w14:paraId="6C9670B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73C929" w14:textId="77777777" w:rsidR="008747A1" w:rsidRPr="001C0E1B" w:rsidRDefault="008747A1"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AF91079"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FF9BEFC"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098E6" w14:textId="77777777" w:rsidR="008747A1" w:rsidRPr="001C0E1B" w:rsidRDefault="008747A1" w:rsidP="005C1D22">
            <w:pPr>
              <w:pStyle w:val="TAC"/>
            </w:pPr>
            <w:r w:rsidRPr="001C0E1B">
              <w:t>2</w:t>
            </w:r>
          </w:p>
        </w:tc>
      </w:tr>
      <w:tr w:rsidR="008747A1" w:rsidRPr="001C0E1B" w14:paraId="7125A77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7003E9" w14:textId="77777777" w:rsidR="008747A1" w:rsidRPr="001C0E1B" w:rsidRDefault="008747A1" w:rsidP="005C1D22">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E52E838"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4DA39FBC" w14:textId="77777777" w:rsidR="008747A1" w:rsidRPr="001C0E1B" w:rsidRDefault="008747A1" w:rsidP="005C1D22">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1933BEA6" w14:textId="77777777" w:rsidR="008747A1" w:rsidRPr="001C0E1B" w:rsidRDefault="008747A1" w:rsidP="005C1D22">
            <w:pPr>
              <w:pStyle w:val="TAC"/>
            </w:pPr>
            <w:r w:rsidRPr="001C0E1B">
              <w:t>80</w:t>
            </w:r>
          </w:p>
        </w:tc>
      </w:tr>
      <w:tr w:rsidR="008747A1" w:rsidRPr="001C0E1B" w14:paraId="4C70573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9767A9" w14:textId="77777777" w:rsidR="008747A1" w:rsidRPr="001C0E1B" w:rsidRDefault="008747A1"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770A4F8"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775B17B" w14:textId="77777777" w:rsidR="008747A1" w:rsidRPr="001C0E1B" w:rsidRDefault="008747A1"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26B166" w14:textId="77777777" w:rsidR="008747A1" w:rsidRPr="001C0E1B" w:rsidRDefault="008747A1" w:rsidP="005C1D22">
            <w:pPr>
              <w:pStyle w:val="TAC"/>
            </w:pPr>
            <w:r w:rsidRPr="001C0E1B">
              <w:t>5</w:t>
            </w:r>
          </w:p>
        </w:tc>
      </w:tr>
      <w:tr w:rsidR="008747A1" w:rsidRPr="001C0E1B" w14:paraId="5AD9BBC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CFC06A" w14:textId="77777777" w:rsidR="008747A1" w:rsidRPr="001C0E1B" w:rsidRDefault="008747A1" w:rsidP="005C1D22">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91562A6"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476405C" w14:textId="77777777" w:rsidR="008747A1" w:rsidRPr="001C0E1B" w:rsidRDefault="008747A1"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7900342" w14:textId="77777777" w:rsidR="008747A1" w:rsidRPr="001C0E1B" w:rsidRDefault="008747A1" w:rsidP="005C1D22">
            <w:pPr>
              <w:pStyle w:val="TAC"/>
            </w:pPr>
            <w:r w:rsidRPr="001C0E1B">
              <w:t>1</w:t>
            </w:r>
          </w:p>
        </w:tc>
      </w:tr>
      <w:tr w:rsidR="008747A1" w:rsidRPr="001C0E1B" w14:paraId="213B758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612CA" w14:textId="77777777" w:rsidR="008747A1" w:rsidRPr="001C0E1B" w:rsidRDefault="008747A1"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A0BCA7D"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1640809" w14:textId="77777777" w:rsidR="008747A1" w:rsidRPr="001C0E1B" w:rsidRDefault="008747A1" w:rsidP="005C1D22">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5950707" w14:textId="77777777" w:rsidR="008747A1" w:rsidRPr="001C0E1B" w:rsidRDefault="008747A1" w:rsidP="005C1D22">
            <w:pPr>
              <w:pStyle w:val="TAC"/>
            </w:pPr>
            <w:r w:rsidRPr="001C0E1B">
              <w:t>0</w:t>
            </w:r>
          </w:p>
        </w:tc>
      </w:tr>
      <w:tr w:rsidR="008747A1" w:rsidRPr="001C0E1B" w14:paraId="4AF552B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17A72A" w14:textId="77777777" w:rsidR="008747A1" w:rsidRPr="001C0E1B" w:rsidRDefault="008747A1"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374ACCF" w14:textId="77777777" w:rsidR="008747A1" w:rsidRPr="001C0E1B" w:rsidRDefault="008747A1" w:rsidP="005C1D22">
            <w:pPr>
              <w:pStyle w:val="TAC"/>
              <w:jc w:val="left"/>
            </w:pPr>
          </w:p>
        </w:tc>
        <w:tc>
          <w:tcPr>
            <w:tcW w:w="1268" w:type="dxa"/>
            <w:tcBorders>
              <w:top w:val="nil"/>
              <w:left w:val="single" w:sz="4" w:space="0" w:color="auto"/>
              <w:bottom w:val="nil"/>
              <w:right w:val="single" w:sz="4" w:space="0" w:color="auto"/>
            </w:tcBorders>
            <w:shd w:val="clear" w:color="auto" w:fill="auto"/>
            <w:hideMark/>
          </w:tcPr>
          <w:p w14:paraId="2E163DA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26489E80" w14:textId="77777777" w:rsidR="008747A1" w:rsidRPr="001C0E1B" w:rsidRDefault="008747A1" w:rsidP="005C1D22">
            <w:pPr>
              <w:pStyle w:val="TAC"/>
            </w:pPr>
          </w:p>
        </w:tc>
      </w:tr>
      <w:tr w:rsidR="008747A1" w:rsidRPr="001C0E1B" w14:paraId="1CE3886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390EF" w14:textId="77777777" w:rsidR="008747A1" w:rsidRPr="001C0E1B" w:rsidRDefault="008747A1"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C8BFD70"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118678A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6ECF2C4D" w14:textId="77777777" w:rsidR="008747A1" w:rsidRPr="001C0E1B" w:rsidRDefault="008747A1" w:rsidP="005C1D22">
            <w:pPr>
              <w:pStyle w:val="TAC"/>
            </w:pPr>
          </w:p>
        </w:tc>
      </w:tr>
      <w:tr w:rsidR="008747A1" w:rsidRPr="001C0E1B" w14:paraId="54BAE73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57A37" w14:textId="77777777" w:rsidR="008747A1" w:rsidRPr="001C0E1B" w:rsidRDefault="008747A1"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75E67CB"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2BC0D274"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1F5681B6" w14:textId="77777777" w:rsidR="008747A1" w:rsidRPr="001C0E1B" w:rsidRDefault="008747A1" w:rsidP="005C1D22">
            <w:pPr>
              <w:pStyle w:val="TAC"/>
            </w:pPr>
          </w:p>
        </w:tc>
      </w:tr>
      <w:tr w:rsidR="008747A1" w:rsidRPr="001C0E1B" w14:paraId="3FEA506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457A2F" w14:textId="77777777" w:rsidR="008747A1" w:rsidRPr="001C0E1B" w:rsidRDefault="008747A1"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6D15F3"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50EFB995"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17AF6CB6" w14:textId="77777777" w:rsidR="008747A1" w:rsidRPr="001C0E1B" w:rsidRDefault="008747A1" w:rsidP="005C1D22">
            <w:pPr>
              <w:pStyle w:val="TAC"/>
            </w:pPr>
          </w:p>
        </w:tc>
      </w:tr>
      <w:tr w:rsidR="008747A1" w:rsidRPr="001C0E1B" w14:paraId="4CDCC34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1BEB98" w14:textId="77777777" w:rsidR="008747A1" w:rsidRPr="001C0E1B" w:rsidRDefault="008747A1"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929EE14"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789F3028"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0E0765E5" w14:textId="77777777" w:rsidR="008747A1" w:rsidRPr="001C0E1B" w:rsidRDefault="008747A1" w:rsidP="005C1D22">
            <w:pPr>
              <w:pStyle w:val="TAC"/>
            </w:pPr>
          </w:p>
        </w:tc>
      </w:tr>
      <w:tr w:rsidR="008747A1" w:rsidRPr="001C0E1B" w14:paraId="79074948"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3D5B41" w14:textId="77777777" w:rsidR="008747A1" w:rsidRPr="001C0E1B" w:rsidRDefault="008747A1"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8E2B73C"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5C9C64D8"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76D58975" w14:textId="77777777" w:rsidR="008747A1" w:rsidRPr="001C0E1B" w:rsidRDefault="008747A1" w:rsidP="005C1D22">
            <w:pPr>
              <w:pStyle w:val="TAC"/>
            </w:pPr>
          </w:p>
        </w:tc>
      </w:tr>
      <w:tr w:rsidR="008747A1" w:rsidRPr="001C0E1B" w14:paraId="5FF0B64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93520F" w14:textId="77777777" w:rsidR="008747A1" w:rsidRPr="001C0E1B" w:rsidRDefault="008747A1"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9BFC983"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2DA28C0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4FE35996" w14:textId="77777777" w:rsidR="008747A1" w:rsidRPr="001C0E1B" w:rsidRDefault="008747A1" w:rsidP="005C1D22">
            <w:pPr>
              <w:pStyle w:val="TAC"/>
            </w:pPr>
          </w:p>
        </w:tc>
      </w:tr>
      <w:tr w:rsidR="008747A1" w:rsidRPr="001C0E1B" w14:paraId="05645B8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8E3D2E" w14:textId="77777777" w:rsidR="008747A1" w:rsidRPr="001C0E1B" w:rsidRDefault="008747A1"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BCDD0B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CC2558"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FC14AEF" w14:textId="77777777" w:rsidR="008747A1" w:rsidRPr="001C0E1B" w:rsidRDefault="008747A1" w:rsidP="005C1D22">
            <w:pPr>
              <w:pStyle w:val="TAC"/>
            </w:pPr>
          </w:p>
        </w:tc>
      </w:tr>
      <w:tr w:rsidR="008747A1" w:rsidRPr="001C0E1B" w14:paraId="6521E58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179344" w14:textId="77777777" w:rsidR="008747A1" w:rsidRPr="001C0E1B" w:rsidRDefault="008747A1" w:rsidP="005C1D22">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179A060" w14:textId="1163436D"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0A4257"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9FD7AD" w14:textId="77777777" w:rsidR="008747A1" w:rsidRPr="001C0E1B" w:rsidRDefault="008747A1" w:rsidP="005C1D22">
            <w:pPr>
              <w:pStyle w:val="TAC"/>
            </w:pPr>
            <w:r w:rsidRPr="001C0E1B">
              <w:t>AWGN</w:t>
            </w:r>
          </w:p>
        </w:tc>
      </w:tr>
      <w:tr w:rsidR="008747A1" w:rsidRPr="001C0E1B" w14:paraId="42896D5E" w14:textId="77777777" w:rsidTr="005C1D22">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06FF7FC" w14:textId="77777777" w:rsidR="008747A1" w:rsidRPr="001C0E1B" w:rsidRDefault="008747A1"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D357B6D" w14:textId="77777777" w:rsidR="008747A1" w:rsidRPr="001C0E1B" w:rsidRDefault="008747A1" w:rsidP="008747A1">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747A1" w:rsidRPr="001C0E1B" w14:paraId="59105D37"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6C8C0B8" w14:textId="77777777" w:rsidR="008747A1" w:rsidRPr="001C0E1B" w:rsidRDefault="008747A1" w:rsidP="005C1D22">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96056C" w14:textId="77777777" w:rsidR="008747A1" w:rsidRPr="001C0E1B" w:rsidRDefault="008747A1" w:rsidP="005C1D22">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C5ACB03" w14:textId="77777777" w:rsidR="008747A1" w:rsidRPr="001C0E1B" w:rsidRDefault="008747A1" w:rsidP="005C1D22">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2B1691" w14:textId="77777777" w:rsidR="008747A1" w:rsidRPr="001C0E1B" w:rsidRDefault="008747A1" w:rsidP="005C1D22">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0DA8C4" w14:textId="77777777" w:rsidR="008747A1" w:rsidRPr="001C0E1B" w:rsidRDefault="008747A1" w:rsidP="005C1D22">
            <w:pPr>
              <w:pStyle w:val="TAH"/>
            </w:pPr>
            <w:r w:rsidRPr="001C0E1B">
              <w:t>SSB#1</w:t>
            </w:r>
          </w:p>
        </w:tc>
      </w:tr>
      <w:tr w:rsidR="008747A1" w:rsidRPr="001C0E1B" w14:paraId="62697853"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3D4E40A" w14:textId="77777777" w:rsidR="008747A1" w:rsidRPr="001C0E1B" w:rsidRDefault="008747A1" w:rsidP="005C1D22">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3D4466" w14:textId="77777777" w:rsidR="008747A1" w:rsidRPr="001C0E1B" w:rsidRDefault="008747A1" w:rsidP="005C1D22">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75E50E" w14:textId="77777777" w:rsidR="008747A1" w:rsidRPr="001C0E1B" w:rsidRDefault="008747A1" w:rsidP="005C1D22">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E1286C" w14:textId="77777777" w:rsidR="008747A1" w:rsidRPr="001C0E1B" w:rsidRDefault="008747A1"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7D88503" w14:textId="77777777" w:rsidR="008747A1" w:rsidRPr="001C0E1B" w:rsidRDefault="008747A1" w:rsidP="005C1D22">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738C65" w14:textId="77777777" w:rsidR="008747A1" w:rsidRPr="001C0E1B" w:rsidRDefault="008747A1"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3DDE365" w14:textId="77777777" w:rsidR="008747A1" w:rsidRPr="001C0E1B" w:rsidRDefault="008747A1" w:rsidP="005C1D22">
            <w:pPr>
              <w:pStyle w:val="TAH"/>
            </w:pPr>
            <w:r w:rsidRPr="001C0E1B">
              <w:t>T2</w:t>
            </w:r>
          </w:p>
        </w:tc>
      </w:tr>
      <w:tr w:rsidR="008747A1" w:rsidRPr="001C0E1B" w14:paraId="1546FC39"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39F1CE" w14:textId="77777777" w:rsidR="008747A1" w:rsidRPr="001C0E1B" w:rsidRDefault="008747A1" w:rsidP="005C1D22">
            <w:pPr>
              <w:pStyle w:val="TAL"/>
              <w:rPr>
                <w:vertAlign w:val="superscript"/>
              </w:rPr>
            </w:pPr>
            <w:r w:rsidRPr="001C0E1B">
              <w:rPr>
                <w:rFonts w:eastAsia="Calibri"/>
                <w:noProof/>
                <w:position w:val="-12"/>
                <w:szCs w:val="22"/>
                <w:lang w:val="en-US"/>
              </w:rPr>
              <w:drawing>
                <wp:inline distT="0" distB="0" distL="0" distR="0" wp14:anchorId="52CA2F9E" wp14:editId="3191AE8B">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FE23A8"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0AACA3D" w14:textId="77777777" w:rsidR="008747A1" w:rsidRPr="001C0E1B" w:rsidRDefault="008747A1" w:rsidP="005C1D22">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31D475A" w14:textId="77777777" w:rsidR="008747A1" w:rsidRPr="001C0E1B" w:rsidRDefault="008747A1" w:rsidP="005C1D22">
            <w:pPr>
              <w:pStyle w:val="TAC"/>
            </w:pPr>
            <w:r w:rsidRPr="001C0E1B">
              <w:t>-94.65</w:t>
            </w:r>
          </w:p>
        </w:tc>
      </w:tr>
      <w:tr w:rsidR="008747A1" w:rsidRPr="001C0E1B" w14:paraId="7E8AA3AD"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46D6D9" w14:textId="77777777" w:rsidR="008747A1" w:rsidRPr="001C0E1B" w:rsidRDefault="008747A1" w:rsidP="005C1D22">
            <w:pPr>
              <w:pStyle w:val="TAL"/>
              <w:rPr>
                <w:rFonts w:eastAsia="Calibri"/>
                <w:szCs w:val="22"/>
              </w:rPr>
            </w:pPr>
            <w:r w:rsidRPr="001C0E1B">
              <w:rPr>
                <w:rFonts w:eastAsia="Calibri"/>
                <w:noProof/>
                <w:position w:val="-12"/>
                <w:szCs w:val="22"/>
                <w:lang w:val="en-US"/>
              </w:rPr>
              <w:drawing>
                <wp:inline distT="0" distB="0" distL="0" distR="0" wp14:anchorId="3CE1E4C9" wp14:editId="4112C823">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BAD1FE5" w14:textId="77777777" w:rsidR="008747A1" w:rsidRPr="001C0E1B" w:rsidRDefault="008747A1" w:rsidP="005C1D22">
            <w:pPr>
              <w:pStyle w:val="TAC"/>
            </w:pPr>
            <w:r w:rsidRPr="001C0E1B">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7BAD5E98" w14:textId="77777777" w:rsidR="008747A1" w:rsidRPr="001C0E1B" w:rsidRDefault="008747A1" w:rsidP="005C1D22">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512D538" w14:textId="77777777" w:rsidR="008747A1" w:rsidRPr="001C0E1B" w:rsidRDefault="008747A1" w:rsidP="005C1D22">
            <w:pPr>
              <w:pStyle w:val="TAC"/>
              <w:rPr>
                <w:rFonts w:eastAsia="Calibri"/>
                <w:szCs w:val="22"/>
              </w:rPr>
            </w:pPr>
            <w:r w:rsidRPr="001C0E1B">
              <w:rPr>
                <w:rFonts w:eastAsia="Calibri"/>
                <w:szCs w:val="22"/>
              </w:rPr>
              <w:t>-94.65</w:t>
            </w:r>
          </w:p>
        </w:tc>
      </w:tr>
      <w:tr w:rsidR="008747A1" w:rsidRPr="001C0E1B" w14:paraId="2DD1C509"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7B617FD" w14:textId="77777777" w:rsidR="008747A1" w:rsidRPr="001C0E1B" w:rsidRDefault="008747A1" w:rsidP="005C1D22">
            <w:pPr>
              <w:pStyle w:val="TAL"/>
            </w:pPr>
            <w:r w:rsidRPr="001C0E1B">
              <w:rPr>
                <w:rFonts w:eastAsia="Calibri"/>
                <w:noProof/>
                <w:position w:val="-12"/>
                <w:szCs w:val="22"/>
                <w:lang w:val="en-US"/>
              </w:rPr>
              <w:drawing>
                <wp:inline distT="0" distB="0" distL="0" distR="0" wp14:anchorId="0894CDBF" wp14:editId="4FA5C27F">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FC30D5E"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48E49B6D" w14:textId="77777777" w:rsidR="008747A1" w:rsidRPr="001C0E1B" w:rsidRDefault="008747A1"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52B7AFE" w14:textId="77777777" w:rsidR="008747A1" w:rsidRPr="001C0E1B" w:rsidRDefault="008747A1"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1A264E" w14:textId="77777777" w:rsidR="008747A1" w:rsidRPr="001C0E1B" w:rsidRDefault="008747A1"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63C7BD7"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967CA89" w14:textId="77777777" w:rsidR="008747A1" w:rsidRPr="001C0E1B" w:rsidRDefault="008747A1" w:rsidP="005C1D22">
            <w:pPr>
              <w:pStyle w:val="TAC"/>
            </w:pPr>
            <w:r w:rsidRPr="001C0E1B">
              <w:t>3</w:t>
            </w:r>
          </w:p>
        </w:tc>
      </w:tr>
      <w:tr w:rsidR="008747A1" w:rsidRPr="001C0E1B" w14:paraId="702377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80A6E2" w14:textId="77777777" w:rsidR="008747A1" w:rsidRPr="001C0E1B" w:rsidRDefault="008747A1" w:rsidP="005C1D22">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98F2A48" w14:textId="77777777" w:rsidR="008747A1" w:rsidRPr="001C0E1B" w:rsidRDefault="008747A1"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6455E17F" w14:textId="77777777" w:rsidR="008747A1" w:rsidRPr="001C0E1B" w:rsidRDefault="008747A1" w:rsidP="005C1D22">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DB8C111" w14:textId="77777777" w:rsidR="008747A1" w:rsidRPr="001C0E1B" w:rsidRDefault="008747A1" w:rsidP="005C1D22">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D393A6" w14:textId="77777777" w:rsidR="008747A1" w:rsidRPr="001C0E1B" w:rsidRDefault="008747A1" w:rsidP="005C1D22">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26D4256B"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33AC32BE" w14:textId="77777777" w:rsidR="008747A1" w:rsidRPr="001C0E1B" w:rsidRDefault="008747A1" w:rsidP="005C1D22">
            <w:pPr>
              <w:pStyle w:val="TAC"/>
            </w:pPr>
            <w:r w:rsidRPr="001C0E1B">
              <w:t>-91.65</w:t>
            </w:r>
          </w:p>
        </w:tc>
      </w:tr>
      <w:tr w:rsidR="008747A1" w:rsidRPr="001C0E1B" w14:paraId="7B969383"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B3A4E2" w14:textId="77777777" w:rsidR="008747A1" w:rsidRPr="001C0E1B" w:rsidRDefault="008747A1"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5C93503" w14:textId="77777777" w:rsidR="008747A1" w:rsidRPr="001C0E1B" w:rsidRDefault="008747A1"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30395CC" w14:textId="77777777" w:rsidR="008747A1" w:rsidRPr="001C0E1B" w:rsidRDefault="008747A1" w:rsidP="005C1D22">
            <w:pPr>
              <w:pStyle w:val="TAC"/>
            </w:pPr>
          </w:p>
        </w:tc>
        <w:tc>
          <w:tcPr>
            <w:tcW w:w="871" w:type="dxa"/>
            <w:tcBorders>
              <w:top w:val="nil"/>
              <w:left w:val="single" w:sz="4" w:space="0" w:color="auto"/>
              <w:bottom w:val="single" w:sz="4" w:space="0" w:color="auto"/>
              <w:right w:val="single" w:sz="4" w:space="0" w:color="auto"/>
            </w:tcBorders>
          </w:tcPr>
          <w:p w14:paraId="5B96878D" w14:textId="77777777" w:rsidR="008747A1" w:rsidRPr="001C0E1B" w:rsidRDefault="008747A1" w:rsidP="005C1D22">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8DB2143" w14:textId="77777777" w:rsidR="008747A1" w:rsidRPr="001C0E1B" w:rsidRDefault="008747A1" w:rsidP="005C1D22">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4997D68A" w14:textId="77777777" w:rsidR="008747A1" w:rsidRPr="001C0E1B" w:rsidRDefault="008747A1" w:rsidP="005C1D22">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10E45BF" w14:textId="77777777" w:rsidR="008747A1" w:rsidRPr="001C0E1B" w:rsidRDefault="008747A1" w:rsidP="005C1D22">
            <w:pPr>
              <w:pStyle w:val="TAC"/>
              <w:rPr>
                <w:rFonts w:eastAsia="Calibri"/>
                <w:szCs w:val="22"/>
              </w:rPr>
            </w:pPr>
          </w:p>
        </w:tc>
      </w:tr>
      <w:tr w:rsidR="008747A1" w:rsidRPr="001C0E1B" w14:paraId="03AB7225"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AA614B4" w14:textId="77777777" w:rsidR="008747A1" w:rsidRPr="001C0E1B" w:rsidRDefault="008747A1" w:rsidP="005C1D22">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0753102" w14:textId="77777777" w:rsidR="008747A1" w:rsidRPr="001C0E1B" w:rsidRDefault="008747A1" w:rsidP="005C1D22">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1AE5D79F" w14:textId="77777777" w:rsidR="008747A1" w:rsidRPr="001C0E1B" w:rsidRDefault="008747A1" w:rsidP="005C1D22">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8DA395" w14:textId="77777777" w:rsidR="008747A1" w:rsidRPr="001C0E1B" w:rsidRDefault="008747A1" w:rsidP="005C1D22">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AC98D82" w14:textId="77777777" w:rsidR="008747A1" w:rsidRPr="001C0E1B" w:rsidRDefault="008747A1" w:rsidP="005C1D22">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14669CD" w14:textId="77777777" w:rsidR="008747A1" w:rsidRPr="001C0E1B" w:rsidRDefault="008747A1" w:rsidP="005C1D22">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55B271" w14:textId="77777777" w:rsidR="008747A1" w:rsidRPr="001C0E1B" w:rsidRDefault="008747A1" w:rsidP="005C1D22">
            <w:pPr>
              <w:pStyle w:val="TAC"/>
            </w:pPr>
            <w:r w:rsidRPr="001C0E1B">
              <w:t>-61.93</w:t>
            </w:r>
          </w:p>
        </w:tc>
      </w:tr>
      <w:tr w:rsidR="008747A1" w:rsidRPr="001C0E1B" w14:paraId="7F716BD5"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46A7CB" w14:textId="77777777" w:rsidR="008747A1" w:rsidRPr="001C0E1B" w:rsidRDefault="008747A1" w:rsidP="005C1D22">
            <w:pPr>
              <w:pStyle w:val="TAL"/>
            </w:pPr>
            <w:r w:rsidRPr="001C0E1B">
              <w:rPr>
                <w:rFonts w:eastAsia="Calibri"/>
                <w:noProof/>
                <w:position w:val="-12"/>
                <w:szCs w:val="22"/>
                <w:lang w:val="en-US"/>
              </w:rPr>
              <w:drawing>
                <wp:inline distT="0" distB="0" distL="0" distR="0" wp14:anchorId="25235F20" wp14:editId="5905120F">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9FF2FC"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B397807" w14:textId="77777777" w:rsidR="008747A1" w:rsidRPr="001C0E1B" w:rsidRDefault="008747A1"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6BE6D27" w14:textId="77777777" w:rsidR="008747A1" w:rsidRPr="001C0E1B" w:rsidRDefault="008747A1"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26E2504" w14:textId="77777777" w:rsidR="008747A1" w:rsidRPr="001C0E1B" w:rsidRDefault="008747A1"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68EFEF7"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D834E1" w14:textId="77777777" w:rsidR="008747A1" w:rsidRPr="001C0E1B" w:rsidRDefault="008747A1" w:rsidP="005C1D22">
            <w:pPr>
              <w:pStyle w:val="TAC"/>
            </w:pPr>
            <w:r w:rsidRPr="001C0E1B">
              <w:t>3</w:t>
            </w:r>
          </w:p>
        </w:tc>
      </w:tr>
      <w:tr w:rsidR="008747A1" w:rsidRPr="001C0E1B" w14:paraId="51167A8E" w14:textId="77777777" w:rsidTr="005C1D22">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D42D140" w14:textId="77777777" w:rsidR="008747A1" w:rsidRPr="001C0E1B" w:rsidRDefault="008747A1" w:rsidP="005C1D22">
            <w:pPr>
              <w:pStyle w:val="TAN"/>
            </w:pPr>
            <w:r w:rsidRPr="001C0E1B">
              <w:t xml:space="preserve">Note 1: </w:t>
            </w:r>
            <w:r w:rsidRPr="001C0E1B">
              <w:rPr>
                <w:rFonts w:cs="Arial"/>
              </w:rPr>
              <w:tab/>
            </w:r>
            <w:r w:rsidRPr="001C0E1B">
              <w:t>The resources for uplink transmission are assigned to the UE prior to the start of time period T2.</w:t>
            </w:r>
          </w:p>
          <w:p w14:paraId="47625C4A" w14:textId="77777777" w:rsidR="008747A1" w:rsidRPr="001C0E1B" w:rsidRDefault="008747A1"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79EEC">
                <v:shape id="_x0000_i1274" type="#_x0000_t75" style="width:20.55pt;height:20.55pt" o:ole="" fillcolor="window">
                  <v:imagedata r:id="rId11" o:title=""/>
                </v:shape>
                <o:OLEObject Type="Embed" ProgID="Equation.3" ShapeID="_x0000_i1274" DrawAspect="Content" ObjectID="_1813122551" r:id="rId281"/>
              </w:object>
            </w:r>
            <w:r w:rsidRPr="001C0E1B">
              <w:t xml:space="preserve"> to be fulfilled.</w:t>
            </w:r>
          </w:p>
          <w:p w14:paraId="237B6D22" w14:textId="77777777" w:rsidR="008747A1" w:rsidRPr="001C0E1B" w:rsidRDefault="008747A1" w:rsidP="005C1D22">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668852E" w14:textId="77777777" w:rsidR="008747A1" w:rsidRPr="001C0E1B" w:rsidRDefault="008747A1" w:rsidP="008747A1">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10.1.19.1</w:t>
      </w:r>
      <w:r w:rsidRPr="001C0E1B">
        <w:t xml:space="preserve">.1 and relative accuracy requirement in clause </w:t>
      </w:r>
      <w:r w:rsidRPr="001C0E1B">
        <w:rPr>
          <w:rFonts w:cs="v4.2.0"/>
        </w:rPr>
        <w:t>10.1.19.1</w:t>
      </w:r>
      <w:r w:rsidRPr="001C0E1B">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4EF1659B" w:rsidR="00AB1B7E" w:rsidRPr="001C0E1B" w:rsidRDefault="00AC5E40"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AC5E40" w14:paraId="1904D6FD"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4FC32FF" w14:textId="77777777" w:rsidR="00AC5E40" w:rsidRDefault="00AC5E40"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3D341B" w14:textId="77777777" w:rsidR="00AC5E40" w:rsidRDefault="00AC5E40" w:rsidP="005C1D22">
            <w:pPr>
              <w:pStyle w:val="TAH"/>
              <w:rPr>
                <w:lang w:eastAsia="zh-TW"/>
              </w:rPr>
            </w:pPr>
            <w:r>
              <w:rPr>
                <w:lang w:eastAsia="zh-TW"/>
              </w:rPr>
              <w:t>Description</w:t>
            </w:r>
          </w:p>
        </w:tc>
      </w:tr>
      <w:tr w:rsidR="00AC5E40" w:rsidRPr="005347B4" w14:paraId="45F709D3"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9B86007" w14:textId="77777777" w:rsidR="00AC5E40" w:rsidRDefault="00AC5E40"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148EE9E" w14:textId="77777777" w:rsidR="00AC5E40" w:rsidRDefault="00AC5E40"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693377DB"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140C91B" w14:textId="77777777" w:rsidR="00AC5E40" w:rsidRDefault="00AC5E40"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D6FE867" w14:textId="77777777" w:rsidR="00AC5E40" w:rsidRDefault="00AC5E40"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248F1AC3"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689EE7D" w14:textId="6526EC4D" w:rsidR="00AC5E40" w:rsidRDefault="00AC5E40" w:rsidP="005C1D22">
            <w:pPr>
              <w:pStyle w:val="TAN"/>
            </w:pPr>
            <w:r>
              <w:rPr>
                <w:lang w:eastAsia="zh-TW"/>
              </w:rPr>
              <w:t>Note:</w:t>
            </w:r>
            <w:r>
              <w:rPr>
                <w:lang w:eastAsia="ko-KR"/>
              </w:rPr>
              <w:tab/>
            </w:r>
            <w:r w:rsidR="00AD5798" w:rsidRPr="005473B9">
              <w:rPr>
                <w:lang w:eastAsia="zh-TW"/>
              </w:rPr>
              <w:t xml:space="preserve">If UE supports both NGSO and GSO, the GSO-based test cases can be skipped if the UE passes NGSO-based test cases. </w:t>
            </w:r>
          </w:p>
        </w:tc>
      </w:tr>
    </w:tbl>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lastRenderedPageBreak/>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25F02" w:rsidRPr="001C0E1B" w14:paraId="07AB2B6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190A3F9" w14:textId="77777777" w:rsidR="00025F02" w:rsidRPr="001C0E1B" w:rsidRDefault="00025F02" w:rsidP="005C1D22">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4EF5ED3" w14:textId="77777777" w:rsidR="00025F02" w:rsidRPr="001C0E1B" w:rsidRDefault="00025F02" w:rsidP="005C1D22">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E15968D" w14:textId="77777777" w:rsidR="00025F02" w:rsidRPr="001C0E1B" w:rsidRDefault="00025F02"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D3D6728" w14:textId="77777777" w:rsidR="00025F02" w:rsidRPr="001C0E1B" w:rsidRDefault="00025F02" w:rsidP="005C1D22">
            <w:pPr>
              <w:pStyle w:val="TAH"/>
            </w:pPr>
            <w:r w:rsidRPr="001C0E1B">
              <w:t>Value</w:t>
            </w:r>
          </w:p>
        </w:tc>
      </w:tr>
      <w:tr w:rsidR="00025F02" w:rsidRPr="001C0E1B" w14:paraId="262175E5"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AC8E91" w14:textId="77777777" w:rsidR="00025F02" w:rsidRPr="001C0E1B" w:rsidRDefault="00025F02"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2E63874"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10839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4522F" w14:textId="77777777" w:rsidR="00025F02" w:rsidRPr="001C0E1B" w:rsidRDefault="00025F02" w:rsidP="005C1D22">
            <w:pPr>
              <w:pStyle w:val="TAC"/>
            </w:pPr>
            <w:r w:rsidRPr="001C0E1B">
              <w:t>freq1</w:t>
            </w:r>
          </w:p>
        </w:tc>
      </w:tr>
      <w:tr w:rsidR="00025F02" w:rsidRPr="001C0E1B" w14:paraId="7C0DD7D5"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B49B18" w14:textId="77777777" w:rsidR="00025F02" w:rsidRPr="001C0E1B" w:rsidRDefault="00025F02"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7AEDDCE"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800BDE"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D5409EE" w14:textId="77777777" w:rsidR="00025F02" w:rsidRPr="001C0E1B" w:rsidRDefault="00025F02" w:rsidP="005C1D22">
            <w:pPr>
              <w:pStyle w:val="TAC"/>
            </w:pPr>
            <w:r w:rsidRPr="001C0E1B">
              <w:t>FDD</w:t>
            </w:r>
          </w:p>
        </w:tc>
      </w:tr>
      <w:tr w:rsidR="00025F02" w:rsidRPr="001C0E1B" w14:paraId="12C89124"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A1E078E"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2D14B21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0E021972"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0196D727" w14:textId="77777777" w:rsidR="00025F02" w:rsidRPr="001C0E1B" w:rsidRDefault="00025F02" w:rsidP="005C1D22">
            <w:pPr>
              <w:pStyle w:val="TAC"/>
            </w:pPr>
          </w:p>
        </w:tc>
      </w:tr>
      <w:tr w:rsidR="00025F02" w:rsidRPr="001C0E1B" w14:paraId="54427CB2"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374DEBB"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25918A4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B73B6C7"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137C9B9" w14:textId="77777777" w:rsidR="00025F02" w:rsidRPr="001C0E1B" w:rsidRDefault="00025F02" w:rsidP="005C1D22">
            <w:pPr>
              <w:pStyle w:val="TAC"/>
            </w:pPr>
          </w:p>
        </w:tc>
      </w:tr>
      <w:tr w:rsidR="00025F02" w:rsidRPr="001C0E1B" w14:paraId="69A2124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B6A53D" w14:textId="77777777" w:rsidR="00025F02" w:rsidRPr="001C0E1B" w:rsidRDefault="00025F02"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AEDDBAC"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11060A"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2217C15" w14:textId="77777777" w:rsidR="00025F02" w:rsidRPr="001C0E1B" w:rsidRDefault="00025F02" w:rsidP="005C1D22">
            <w:pPr>
              <w:pStyle w:val="TAC"/>
            </w:pPr>
            <w:r w:rsidRPr="001C0E1B">
              <w:t>N/A</w:t>
            </w:r>
          </w:p>
        </w:tc>
      </w:tr>
      <w:tr w:rsidR="00025F02" w:rsidRPr="001C0E1B" w14:paraId="28B69297"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9A4608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0216CA26"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3F55B76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5669823F" w14:textId="77777777" w:rsidR="00025F02" w:rsidRPr="001C0E1B" w:rsidRDefault="00025F02" w:rsidP="005C1D22">
            <w:pPr>
              <w:pStyle w:val="TAC"/>
            </w:pPr>
          </w:p>
        </w:tc>
      </w:tr>
      <w:tr w:rsidR="00025F02" w:rsidRPr="001C0E1B" w14:paraId="36AC9AAC"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F226D50"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66C89AA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8E318E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7B3EE38D" w14:textId="77777777" w:rsidR="00025F02" w:rsidRPr="001C0E1B" w:rsidRDefault="00025F02" w:rsidP="005C1D22">
            <w:pPr>
              <w:pStyle w:val="TAC"/>
            </w:pPr>
          </w:p>
        </w:tc>
      </w:tr>
      <w:tr w:rsidR="00025F02" w:rsidRPr="001C0E1B" w14:paraId="04CAAC5A"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B69B78" w14:textId="77777777" w:rsidR="00025F02" w:rsidRPr="001C0E1B" w:rsidRDefault="00025F02"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676FC0B"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DB02DB4" w14:textId="77777777" w:rsidR="00025F02" w:rsidRPr="001C0E1B" w:rsidRDefault="00025F02" w:rsidP="005C1D22">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AD62808" w14:textId="77777777" w:rsidR="00025F02" w:rsidRPr="001C0E1B" w:rsidRDefault="00025F02" w:rsidP="005C1D22">
            <w:pPr>
              <w:pStyle w:val="TAC"/>
            </w:pPr>
            <w:r w:rsidRPr="001C0E1B">
              <w:rPr>
                <w:szCs w:val="18"/>
              </w:rPr>
              <w:t>10: N</w:t>
            </w:r>
            <w:r w:rsidRPr="001C0E1B">
              <w:rPr>
                <w:szCs w:val="18"/>
                <w:vertAlign w:val="subscript"/>
              </w:rPr>
              <w:t>RB,c</w:t>
            </w:r>
            <w:r w:rsidRPr="001C0E1B">
              <w:rPr>
                <w:szCs w:val="18"/>
              </w:rPr>
              <w:t xml:space="preserve"> = 52</w:t>
            </w:r>
          </w:p>
        </w:tc>
      </w:tr>
      <w:tr w:rsidR="00025F02" w:rsidRPr="001C0E1B" w14:paraId="2A98C3E1"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6E42AC78" w14:textId="77777777" w:rsidR="00025F02" w:rsidRPr="001C0E1B" w:rsidRDefault="00025F02" w:rsidP="005C1D22">
            <w:pPr>
              <w:pStyle w:val="TAL"/>
              <w:rPr>
                <w:vertAlign w:val="subscript"/>
              </w:rPr>
            </w:pPr>
          </w:p>
        </w:tc>
        <w:tc>
          <w:tcPr>
            <w:tcW w:w="959" w:type="dxa"/>
            <w:tcBorders>
              <w:top w:val="nil"/>
              <w:left w:val="single" w:sz="4" w:space="0" w:color="auto"/>
              <w:bottom w:val="nil"/>
              <w:right w:val="single" w:sz="4" w:space="0" w:color="auto"/>
            </w:tcBorders>
          </w:tcPr>
          <w:p w14:paraId="0EDF6524"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2B37DF23"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977F904" w14:textId="77777777" w:rsidR="00025F02" w:rsidRPr="001C0E1B" w:rsidRDefault="00025F02" w:rsidP="005C1D22">
            <w:pPr>
              <w:pStyle w:val="TAC"/>
            </w:pPr>
          </w:p>
        </w:tc>
      </w:tr>
      <w:tr w:rsidR="00025F02" w:rsidRPr="001C0E1B" w14:paraId="135911E9"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9F55C5" w14:textId="77777777" w:rsidR="00025F02" w:rsidRPr="001C0E1B" w:rsidRDefault="00025F02"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18AA47E7"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7951A8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E27439A" w14:textId="77777777" w:rsidR="00025F02" w:rsidRPr="001C0E1B" w:rsidRDefault="00025F02" w:rsidP="005C1D22">
            <w:pPr>
              <w:pStyle w:val="TAC"/>
            </w:pPr>
          </w:p>
        </w:tc>
      </w:tr>
      <w:tr w:rsidR="00AD5798" w:rsidRPr="001C0E1B" w14:paraId="5D47E1C7"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7C3B2A4" w14:textId="45A99105" w:rsidR="00AD5798" w:rsidRPr="001C0E1B" w:rsidRDefault="00AD5798" w:rsidP="00AD5798">
            <w:pPr>
              <w:pStyle w:val="TAL"/>
            </w:pPr>
            <w:r w:rsidRPr="007E5B39">
              <w:t>Satellite information</w:t>
            </w:r>
          </w:p>
        </w:tc>
        <w:tc>
          <w:tcPr>
            <w:tcW w:w="959" w:type="dxa"/>
            <w:tcBorders>
              <w:top w:val="single" w:sz="4" w:space="0" w:color="auto"/>
              <w:left w:val="single" w:sz="4" w:space="0" w:color="auto"/>
              <w:bottom w:val="nil"/>
              <w:right w:val="single" w:sz="4" w:space="0" w:color="auto"/>
            </w:tcBorders>
          </w:tcPr>
          <w:p w14:paraId="69A90EF3" w14:textId="152D4A8E" w:rsidR="00AD5798" w:rsidRPr="001C0E1B" w:rsidRDefault="00AD5798" w:rsidP="00AD5798">
            <w:pPr>
              <w:pStyle w:val="TAC"/>
            </w:pPr>
            <w:r w:rsidRPr="007E5B39">
              <w:t>1</w:t>
            </w:r>
          </w:p>
        </w:tc>
        <w:tc>
          <w:tcPr>
            <w:tcW w:w="1268" w:type="dxa"/>
            <w:tcBorders>
              <w:top w:val="single" w:sz="4" w:space="0" w:color="auto"/>
              <w:left w:val="single" w:sz="4" w:space="0" w:color="auto"/>
              <w:bottom w:val="nil"/>
              <w:right w:val="single" w:sz="4" w:space="0" w:color="auto"/>
            </w:tcBorders>
            <w:shd w:val="clear" w:color="auto" w:fill="auto"/>
          </w:tcPr>
          <w:p w14:paraId="15AF642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04A2313F" w14:textId="0591E5FB" w:rsidR="00AD5798" w:rsidRPr="001C0E1B" w:rsidRDefault="00AD5798" w:rsidP="00AD5798">
            <w:pPr>
              <w:pStyle w:val="TAC"/>
            </w:pPr>
            <w:r w:rsidRPr="007E5B39">
              <w:t>SSC.1</w:t>
            </w:r>
          </w:p>
        </w:tc>
      </w:tr>
      <w:tr w:rsidR="00AD5798" w:rsidRPr="001C0E1B" w14:paraId="3A3344F2" w14:textId="77777777" w:rsidTr="005E75C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31E5EEBB"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5D043CD2" w14:textId="49309118" w:rsidR="00AD5798" w:rsidRPr="001C0E1B" w:rsidRDefault="00AD5798" w:rsidP="00AD5798">
            <w:pPr>
              <w:pStyle w:val="TAC"/>
            </w:pPr>
            <w:r w:rsidRPr="007E5B39">
              <w:t>2</w:t>
            </w:r>
          </w:p>
        </w:tc>
        <w:tc>
          <w:tcPr>
            <w:tcW w:w="1268" w:type="dxa"/>
            <w:tcBorders>
              <w:top w:val="single" w:sz="4" w:space="0" w:color="auto"/>
              <w:left w:val="single" w:sz="4" w:space="0" w:color="auto"/>
              <w:bottom w:val="nil"/>
              <w:right w:val="single" w:sz="4" w:space="0" w:color="auto"/>
            </w:tcBorders>
            <w:shd w:val="clear" w:color="auto" w:fill="auto"/>
          </w:tcPr>
          <w:p w14:paraId="069E29AC"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7CB155BE" w14:textId="673B276C" w:rsidR="00AD5798" w:rsidRPr="001C0E1B" w:rsidRDefault="00AD5798" w:rsidP="00AD5798">
            <w:pPr>
              <w:pStyle w:val="TAC"/>
            </w:pPr>
            <w:r w:rsidRPr="007E5B39">
              <w:t>SSC.2</w:t>
            </w:r>
          </w:p>
        </w:tc>
      </w:tr>
      <w:tr w:rsidR="00025F02" w:rsidRPr="001C0E1B" w14:paraId="17E6C99E"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10DC81" w14:textId="77777777" w:rsidR="00025F02" w:rsidRPr="001C0E1B" w:rsidRDefault="00025F02"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0E817EE"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2EAE1D9"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17E71A40" w14:textId="77777777" w:rsidR="00025F02" w:rsidRPr="001C0E1B" w:rsidRDefault="00025F02" w:rsidP="005C1D22">
            <w:pPr>
              <w:pStyle w:val="TAC"/>
            </w:pPr>
            <w:r w:rsidRPr="001C0E1B">
              <w:t>SR.1.1 FDD</w:t>
            </w:r>
          </w:p>
        </w:tc>
      </w:tr>
      <w:tr w:rsidR="00025F02" w:rsidRPr="001C0E1B" w14:paraId="15B2391C"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BD1670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7B69321B"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0DB41E1D"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51F3EC04" w14:textId="77777777" w:rsidR="00025F02" w:rsidRPr="001C0E1B" w:rsidRDefault="00025F02" w:rsidP="005C1D22">
            <w:pPr>
              <w:pStyle w:val="TAC"/>
            </w:pPr>
          </w:p>
        </w:tc>
      </w:tr>
      <w:tr w:rsidR="00025F02" w:rsidRPr="001C0E1B" w14:paraId="0A5B0E3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45B0F9"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19A33D71"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678CAA1"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3024D45" w14:textId="77777777" w:rsidR="00025F02" w:rsidRPr="001C0E1B" w:rsidRDefault="00025F02" w:rsidP="005C1D22">
            <w:pPr>
              <w:pStyle w:val="TAC"/>
            </w:pPr>
          </w:p>
        </w:tc>
      </w:tr>
      <w:tr w:rsidR="00025F02" w:rsidRPr="001C0E1B" w14:paraId="212BA9EC"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3BEACE" w14:textId="77777777" w:rsidR="00025F02" w:rsidRPr="001C0E1B" w:rsidRDefault="00025F02"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FABC77B"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C107E64"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4FCDB1D2" w14:textId="77777777" w:rsidR="00025F02" w:rsidRPr="001C0E1B" w:rsidRDefault="00025F02" w:rsidP="005C1D22">
            <w:pPr>
              <w:pStyle w:val="TAC"/>
            </w:pPr>
            <w:r w:rsidRPr="001C0E1B">
              <w:t>CR.1.1 FDD</w:t>
            </w:r>
          </w:p>
        </w:tc>
      </w:tr>
      <w:tr w:rsidR="00025F02" w:rsidRPr="001C0E1B" w14:paraId="5E8E2515"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2322740A"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7BCA6B09"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1F793C72"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0910A4C7" w14:textId="77777777" w:rsidR="00025F02" w:rsidRPr="001C0E1B" w:rsidRDefault="00025F02" w:rsidP="005C1D22">
            <w:pPr>
              <w:pStyle w:val="TAC"/>
            </w:pPr>
          </w:p>
        </w:tc>
      </w:tr>
      <w:tr w:rsidR="00025F02" w:rsidRPr="001C0E1B" w14:paraId="7F0DF341"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E3178B7"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1AF0AF0B"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77F311"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7AB4A43F" w14:textId="77777777" w:rsidR="00025F02" w:rsidRPr="001C0E1B" w:rsidRDefault="00025F02" w:rsidP="005C1D22">
            <w:pPr>
              <w:pStyle w:val="TAC"/>
            </w:pPr>
          </w:p>
        </w:tc>
      </w:tr>
      <w:tr w:rsidR="00025F02" w:rsidRPr="001C0E1B" w14:paraId="50908323"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39F3E1" w14:textId="77777777" w:rsidR="00025F02" w:rsidRPr="001C0E1B" w:rsidRDefault="00025F02"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B4DF4E7"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B9068D"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1D3D37C0" w14:textId="77777777" w:rsidR="00025F02" w:rsidRPr="001C0E1B" w:rsidRDefault="00025F02" w:rsidP="005C1D22">
            <w:pPr>
              <w:pStyle w:val="TAC"/>
            </w:pPr>
            <w:r w:rsidRPr="001C0E1B">
              <w:t>CCR.1.1 FDD</w:t>
            </w:r>
          </w:p>
        </w:tc>
      </w:tr>
      <w:tr w:rsidR="00025F02" w:rsidRPr="001C0E1B" w14:paraId="095C291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5303AD01"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4F10F0A7"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57ED291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404DF27B" w14:textId="77777777" w:rsidR="00025F02" w:rsidRPr="001C0E1B" w:rsidRDefault="00025F02" w:rsidP="005C1D22">
            <w:pPr>
              <w:pStyle w:val="TAC"/>
            </w:pPr>
          </w:p>
        </w:tc>
      </w:tr>
      <w:tr w:rsidR="00025F02" w:rsidRPr="001C0E1B" w14:paraId="779034D8"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A0E0A6"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49D707DC"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9556EAB"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3D83779A" w14:textId="77777777" w:rsidR="00025F02" w:rsidRPr="001C0E1B" w:rsidRDefault="00025F02" w:rsidP="005C1D22">
            <w:pPr>
              <w:pStyle w:val="TAC"/>
            </w:pPr>
          </w:p>
        </w:tc>
      </w:tr>
      <w:tr w:rsidR="00025F02" w:rsidRPr="001C0E1B" w14:paraId="2746211E"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4843DE" w14:textId="77777777" w:rsidR="00025F02" w:rsidRPr="001C0E1B" w:rsidRDefault="00025F02"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9609029"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87601D"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2C7F35F7" w14:textId="77777777" w:rsidR="00025F02" w:rsidRPr="001C0E1B" w:rsidRDefault="00025F02" w:rsidP="005C1D22">
            <w:pPr>
              <w:pStyle w:val="TAC"/>
            </w:pPr>
            <w:r w:rsidRPr="001C0E1B">
              <w:t>SSB.3 FR1</w:t>
            </w:r>
          </w:p>
        </w:tc>
      </w:tr>
      <w:tr w:rsidR="00025F02" w:rsidRPr="001C0E1B" w14:paraId="2E8A5CFD"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4871545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3EBC67CA"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5CE68B58"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37C9C71" w14:textId="77777777" w:rsidR="00025F02" w:rsidRPr="001C0E1B" w:rsidRDefault="00025F02" w:rsidP="005C1D22">
            <w:pPr>
              <w:pStyle w:val="TAC"/>
            </w:pPr>
          </w:p>
        </w:tc>
      </w:tr>
      <w:tr w:rsidR="00025F02" w:rsidRPr="001C0E1B" w14:paraId="40EC3CEE"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D1E29C2"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5934B4C4"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607B35F"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0791A22" w14:textId="77777777" w:rsidR="00025F02" w:rsidRPr="001C0E1B" w:rsidRDefault="00025F02" w:rsidP="005C1D22">
            <w:pPr>
              <w:pStyle w:val="TAC"/>
            </w:pPr>
          </w:p>
        </w:tc>
      </w:tr>
      <w:tr w:rsidR="00025F02" w:rsidRPr="001C0E1B" w14:paraId="6361AE6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EA413E" w14:textId="77777777" w:rsidR="00025F02" w:rsidRPr="001C0E1B" w:rsidRDefault="00025F02"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2D5B11A"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6AF81A85"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1E459E" w14:textId="77777777" w:rsidR="00025F02" w:rsidRPr="001C0E1B" w:rsidRDefault="00025F02" w:rsidP="005C1D22">
            <w:pPr>
              <w:pStyle w:val="TAC"/>
            </w:pPr>
            <w:r w:rsidRPr="001C0E1B">
              <w:t>OP.1</w:t>
            </w:r>
          </w:p>
        </w:tc>
      </w:tr>
      <w:tr w:rsidR="00025F02" w:rsidRPr="001C0E1B" w14:paraId="2FBBA3E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6D078D" w14:textId="77777777" w:rsidR="00025F02" w:rsidRPr="001C0E1B" w:rsidRDefault="00025F02"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2C78D68"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2C8898D0"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5B28BA" w14:textId="77777777" w:rsidR="00025F02" w:rsidRPr="001C0E1B" w:rsidRDefault="00025F02" w:rsidP="005C1D22">
            <w:pPr>
              <w:pStyle w:val="TAC"/>
            </w:pPr>
            <w:r w:rsidRPr="001C0E1B">
              <w:t>DLBWP.0.1</w:t>
            </w:r>
          </w:p>
          <w:p w14:paraId="37360DC9" w14:textId="77777777" w:rsidR="00025F02" w:rsidRPr="001C0E1B" w:rsidRDefault="00025F02" w:rsidP="005C1D22">
            <w:pPr>
              <w:pStyle w:val="TAC"/>
            </w:pPr>
            <w:r w:rsidRPr="001C0E1B">
              <w:t>ULBWP.0.1</w:t>
            </w:r>
          </w:p>
        </w:tc>
      </w:tr>
      <w:tr w:rsidR="00025F02" w:rsidRPr="001C0E1B" w14:paraId="1FE28A0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C6EA6" w14:textId="77777777" w:rsidR="00025F02" w:rsidRPr="001C0E1B" w:rsidRDefault="00025F02"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27DAEF2"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AAD4F2E"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C38CAD" w14:textId="77777777" w:rsidR="00025F02" w:rsidRPr="001C0E1B" w:rsidRDefault="00025F02" w:rsidP="005C1D22">
            <w:pPr>
              <w:pStyle w:val="TAC"/>
            </w:pPr>
            <w:r w:rsidRPr="001C0E1B">
              <w:t>DLBWP.1.1</w:t>
            </w:r>
          </w:p>
          <w:p w14:paraId="09F89115" w14:textId="77777777" w:rsidR="00025F02" w:rsidRPr="001C0E1B" w:rsidRDefault="00025F02" w:rsidP="005C1D22">
            <w:pPr>
              <w:pStyle w:val="TAC"/>
            </w:pPr>
            <w:r w:rsidRPr="001C0E1B">
              <w:t>ULBWP.1.1</w:t>
            </w:r>
          </w:p>
        </w:tc>
      </w:tr>
      <w:tr w:rsidR="00025F02" w:rsidRPr="001C0E1B" w14:paraId="72AD8722"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504C1" w14:textId="77777777" w:rsidR="00025F02" w:rsidRPr="001C0E1B" w:rsidRDefault="00025F02"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7244964"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6203CAB"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466ED" w14:textId="77777777" w:rsidR="00025F02" w:rsidRPr="001C0E1B" w:rsidRDefault="00025F02" w:rsidP="005C1D22">
            <w:pPr>
              <w:pStyle w:val="TAC"/>
            </w:pPr>
            <w:r w:rsidRPr="001C0E1B">
              <w:t>SMTC.1</w:t>
            </w:r>
          </w:p>
        </w:tc>
      </w:tr>
      <w:tr w:rsidR="00025F02" w:rsidRPr="001C0E1B" w14:paraId="69E1BFE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261911" w14:textId="77777777" w:rsidR="00025F02" w:rsidRPr="001C0E1B" w:rsidRDefault="00025F02"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E9C626F" w14:textId="77777777" w:rsidR="00025F02" w:rsidRPr="001C0E1B" w:rsidRDefault="00025F02" w:rsidP="005C1D22">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5079448B"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7476B07" w14:textId="77777777" w:rsidR="00025F02" w:rsidRPr="001C0E1B" w:rsidRDefault="00025F02" w:rsidP="005C1D22">
            <w:pPr>
              <w:pStyle w:val="TAC"/>
            </w:pPr>
            <w:r w:rsidRPr="001C0E1B">
              <w:rPr>
                <w:rFonts w:eastAsia="Calibri"/>
                <w:snapToGrid w:val="0"/>
                <w:szCs w:val="18"/>
              </w:rPr>
              <w:t>TRS.1.1 FDD</w:t>
            </w:r>
          </w:p>
        </w:tc>
      </w:tr>
      <w:tr w:rsidR="00025F02" w:rsidRPr="001C0E1B" w14:paraId="15C69490"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148C3BB8"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62DBAECD"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tcPr>
          <w:p w14:paraId="20CDC7B7"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17377C6" w14:textId="77777777" w:rsidR="00025F02" w:rsidRPr="001C0E1B" w:rsidRDefault="00025F02" w:rsidP="005C1D22">
            <w:pPr>
              <w:pStyle w:val="TAC"/>
            </w:pPr>
          </w:p>
        </w:tc>
      </w:tr>
      <w:tr w:rsidR="00025F02" w:rsidRPr="001C0E1B" w14:paraId="196B4E7A"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3E2389"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30E64D0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tcPr>
          <w:p w14:paraId="0E270FE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B9976B2" w14:textId="77777777" w:rsidR="00025F02" w:rsidRPr="001C0E1B" w:rsidRDefault="00025F02" w:rsidP="005C1D22">
            <w:pPr>
              <w:pStyle w:val="TAC"/>
            </w:pPr>
          </w:p>
        </w:tc>
      </w:tr>
      <w:tr w:rsidR="00025F02" w:rsidRPr="001C0E1B" w14:paraId="2ED9A5A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AE608F" w14:textId="77777777" w:rsidR="00025F02" w:rsidRPr="001C0E1B" w:rsidRDefault="00025F02"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0BB174D"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5479DE81"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59ECAD" w14:textId="77777777" w:rsidR="00025F02" w:rsidRPr="001C0E1B" w:rsidRDefault="00025F02" w:rsidP="005C1D22">
            <w:pPr>
              <w:pStyle w:val="TAC"/>
            </w:pPr>
            <w:r w:rsidRPr="001C0E1B">
              <w:t>DRX.3</w:t>
            </w:r>
          </w:p>
        </w:tc>
      </w:tr>
      <w:tr w:rsidR="00025F02" w:rsidRPr="001C0E1B" w14:paraId="0EDF3F4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B5CF36" w14:textId="77777777" w:rsidR="00025F02" w:rsidRPr="001C0E1B" w:rsidRDefault="00025F02"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FDB4400"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29CC97BB"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5B1B5" w14:textId="77777777" w:rsidR="00025F02" w:rsidRPr="001C0E1B" w:rsidRDefault="00025F02" w:rsidP="005C1D22">
            <w:pPr>
              <w:pStyle w:val="TAC"/>
            </w:pPr>
            <w:r w:rsidRPr="001C0E1B">
              <w:t>periodic</w:t>
            </w:r>
          </w:p>
        </w:tc>
      </w:tr>
      <w:tr w:rsidR="00025F02" w:rsidRPr="001C0E1B" w14:paraId="761252E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A5391" w14:textId="77777777" w:rsidR="00025F02" w:rsidRPr="001C0E1B" w:rsidRDefault="00025F02"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B4A8EF"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1BC1A8B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71A6A1" w14:textId="77777777" w:rsidR="00025F02" w:rsidRPr="001C0E1B" w:rsidRDefault="00025F02" w:rsidP="005C1D22">
            <w:pPr>
              <w:pStyle w:val="TAC"/>
            </w:pPr>
            <w:r w:rsidRPr="001C0E1B">
              <w:t>ssb-Index-RSRP</w:t>
            </w:r>
          </w:p>
        </w:tc>
      </w:tr>
      <w:tr w:rsidR="00025F02" w:rsidRPr="001C0E1B" w14:paraId="7A1DC4C7"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02DDF4" w14:textId="77777777" w:rsidR="00025F02" w:rsidRPr="001C0E1B" w:rsidRDefault="00025F02"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109AD7C"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4B5151B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B83033" w14:textId="77777777" w:rsidR="00025F02" w:rsidRPr="001C0E1B" w:rsidRDefault="00025F02" w:rsidP="005C1D22">
            <w:pPr>
              <w:pStyle w:val="TAC"/>
            </w:pPr>
            <w:r w:rsidRPr="001C0E1B">
              <w:t>2</w:t>
            </w:r>
          </w:p>
        </w:tc>
      </w:tr>
      <w:tr w:rsidR="00025F02" w:rsidRPr="001C0E1B" w14:paraId="55A1ACE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3130598" w14:textId="77777777" w:rsidR="00025F02" w:rsidRPr="001C0E1B" w:rsidRDefault="00025F02" w:rsidP="005C1D22">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BCA896F"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540752C5" w14:textId="77777777" w:rsidR="00025F02" w:rsidRPr="001C0E1B" w:rsidRDefault="00025F02" w:rsidP="005C1D22">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7FF3BB0" w14:textId="77777777" w:rsidR="00025F02" w:rsidRPr="001C0E1B" w:rsidRDefault="00025F02" w:rsidP="005C1D22">
            <w:pPr>
              <w:pStyle w:val="TAC"/>
            </w:pPr>
            <w:r w:rsidRPr="001C0E1B">
              <w:t>80</w:t>
            </w:r>
          </w:p>
        </w:tc>
      </w:tr>
      <w:tr w:rsidR="00025F02" w:rsidRPr="001C0E1B" w14:paraId="28349909"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672C4DA" w14:textId="77777777" w:rsidR="00025F02" w:rsidRPr="001C0E1B" w:rsidRDefault="00025F02"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BF6BC1B"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739B3AA3" w14:textId="77777777" w:rsidR="00025F02" w:rsidRPr="001C0E1B" w:rsidRDefault="00025F02"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5256F89" w14:textId="77777777" w:rsidR="00025F02" w:rsidRPr="001C0E1B" w:rsidRDefault="00025F02" w:rsidP="005C1D22">
            <w:pPr>
              <w:pStyle w:val="TAC"/>
            </w:pPr>
            <w:r w:rsidRPr="001C0E1B">
              <w:t>5</w:t>
            </w:r>
          </w:p>
        </w:tc>
      </w:tr>
      <w:tr w:rsidR="00025F02" w:rsidRPr="001C0E1B" w14:paraId="15D18BD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DFC5F1" w14:textId="77777777" w:rsidR="00025F02" w:rsidRPr="001C0E1B" w:rsidRDefault="00025F02" w:rsidP="005C1D22">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7B94F99"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3B2F5808" w14:textId="77777777" w:rsidR="00025F02" w:rsidRPr="001C0E1B" w:rsidRDefault="00025F02"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250EE45" w14:textId="77777777" w:rsidR="00025F02" w:rsidRPr="001C0E1B" w:rsidRDefault="00025F02" w:rsidP="005C1D22">
            <w:pPr>
              <w:pStyle w:val="TAC"/>
            </w:pPr>
            <w:r w:rsidRPr="001C0E1B">
              <w:t>1</w:t>
            </w:r>
          </w:p>
        </w:tc>
      </w:tr>
      <w:tr w:rsidR="00025F02" w:rsidRPr="001C0E1B" w14:paraId="48818090"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EF32A4" w14:textId="77777777" w:rsidR="00025F02" w:rsidRPr="001C0E1B" w:rsidRDefault="00025F02"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768E80"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45A4EE" w14:textId="77777777" w:rsidR="00025F02" w:rsidRPr="001C0E1B" w:rsidRDefault="00025F02" w:rsidP="005C1D22">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2D535E7" w14:textId="77777777" w:rsidR="00025F02" w:rsidRPr="001C0E1B" w:rsidRDefault="00025F02" w:rsidP="005C1D22">
            <w:pPr>
              <w:pStyle w:val="TAC"/>
            </w:pPr>
            <w:r w:rsidRPr="001C0E1B">
              <w:t>0</w:t>
            </w:r>
          </w:p>
        </w:tc>
      </w:tr>
      <w:tr w:rsidR="00025F02" w:rsidRPr="001C0E1B" w14:paraId="6FEAA30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2DDD26" w14:textId="77777777" w:rsidR="00025F02" w:rsidRPr="001C0E1B" w:rsidRDefault="00025F02"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989B434"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52D2E79C"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000C38C6" w14:textId="77777777" w:rsidR="00025F02" w:rsidRPr="001C0E1B" w:rsidRDefault="00025F02" w:rsidP="005C1D22">
            <w:pPr>
              <w:pStyle w:val="TAC"/>
            </w:pPr>
          </w:p>
        </w:tc>
      </w:tr>
      <w:tr w:rsidR="00025F02" w:rsidRPr="001C0E1B" w14:paraId="5B3AAF1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D05A2" w14:textId="77777777" w:rsidR="00025F02" w:rsidRPr="001C0E1B" w:rsidRDefault="00025F02"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24DE10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70BFC1AE"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07762A20" w14:textId="77777777" w:rsidR="00025F02" w:rsidRPr="001C0E1B" w:rsidRDefault="00025F02" w:rsidP="005C1D22">
            <w:pPr>
              <w:pStyle w:val="TAC"/>
            </w:pPr>
          </w:p>
        </w:tc>
      </w:tr>
      <w:tr w:rsidR="00025F02" w:rsidRPr="001C0E1B" w14:paraId="60A3826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55CF327" w14:textId="77777777" w:rsidR="00025F02" w:rsidRPr="001C0E1B" w:rsidRDefault="00025F02"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9E91688"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4E12208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2876623D" w14:textId="77777777" w:rsidR="00025F02" w:rsidRPr="001C0E1B" w:rsidRDefault="00025F02" w:rsidP="005C1D22">
            <w:pPr>
              <w:pStyle w:val="TAC"/>
            </w:pPr>
          </w:p>
        </w:tc>
      </w:tr>
      <w:tr w:rsidR="00025F02" w:rsidRPr="001C0E1B" w14:paraId="43AAD1D7"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F2EEA" w14:textId="77777777" w:rsidR="00025F02" w:rsidRPr="001C0E1B" w:rsidRDefault="00025F02"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47C45D"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1A44F948"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631BFC4C" w14:textId="77777777" w:rsidR="00025F02" w:rsidRPr="001C0E1B" w:rsidRDefault="00025F02" w:rsidP="005C1D22">
            <w:pPr>
              <w:pStyle w:val="TAC"/>
            </w:pPr>
          </w:p>
        </w:tc>
      </w:tr>
      <w:tr w:rsidR="00025F02" w:rsidRPr="001C0E1B" w14:paraId="3A502E1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4103F8" w14:textId="77777777" w:rsidR="00025F02" w:rsidRPr="001C0E1B" w:rsidRDefault="00025F02"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841F2EB"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7511198E"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2C0E43EA" w14:textId="77777777" w:rsidR="00025F02" w:rsidRPr="001C0E1B" w:rsidRDefault="00025F02" w:rsidP="005C1D22">
            <w:pPr>
              <w:pStyle w:val="TAC"/>
            </w:pPr>
          </w:p>
        </w:tc>
      </w:tr>
      <w:tr w:rsidR="00025F02" w:rsidRPr="001C0E1B" w14:paraId="7B0D4798"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415A6" w14:textId="77777777" w:rsidR="00025F02" w:rsidRPr="001C0E1B" w:rsidRDefault="00025F02"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4BF421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3858574F"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301A4672" w14:textId="77777777" w:rsidR="00025F02" w:rsidRPr="001C0E1B" w:rsidRDefault="00025F02" w:rsidP="005C1D22">
            <w:pPr>
              <w:pStyle w:val="TAC"/>
            </w:pPr>
          </w:p>
        </w:tc>
      </w:tr>
      <w:tr w:rsidR="00025F02" w:rsidRPr="001C0E1B" w14:paraId="443FCE6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809DA9" w14:textId="77777777" w:rsidR="00025F02" w:rsidRPr="001C0E1B" w:rsidRDefault="00025F02"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C2D3795"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5DBA2B24"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4A15E004" w14:textId="77777777" w:rsidR="00025F02" w:rsidRPr="001C0E1B" w:rsidRDefault="00025F02" w:rsidP="005C1D22">
            <w:pPr>
              <w:pStyle w:val="TAC"/>
            </w:pPr>
          </w:p>
        </w:tc>
      </w:tr>
      <w:tr w:rsidR="00025F02" w:rsidRPr="001C0E1B" w14:paraId="31A0A885"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DEDE53" w14:textId="77777777" w:rsidR="00025F02" w:rsidRPr="001C0E1B" w:rsidRDefault="00025F02"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703EED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CEF96E2"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7C4CF1" w14:textId="77777777" w:rsidR="00025F02" w:rsidRPr="001C0E1B" w:rsidRDefault="00025F02" w:rsidP="005C1D22">
            <w:pPr>
              <w:pStyle w:val="TAC"/>
            </w:pPr>
          </w:p>
        </w:tc>
      </w:tr>
      <w:tr w:rsidR="00025F02" w:rsidRPr="001C0E1B" w14:paraId="148063B9"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6DD09A" w14:textId="77777777" w:rsidR="00025F02" w:rsidRPr="001C0E1B" w:rsidRDefault="00025F02" w:rsidP="005C1D22">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EE89F6D"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hideMark/>
          </w:tcPr>
          <w:p w14:paraId="7D38FF9F"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B36D9A" w14:textId="77777777" w:rsidR="00025F02" w:rsidRPr="001C0E1B" w:rsidRDefault="00025F02" w:rsidP="005C1D22">
            <w:pPr>
              <w:pStyle w:val="TAC"/>
            </w:pPr>
            <w:r w:rsidRPr="001C0E1B">
              <w:t>AWGN</w:t>
            </w:r>
          </w:p>
        </w:tc>
      </w:tr>
      <w:tr w:rsidR="00025F02" w:rsidRPr="001C0E1B" w14:paraId="367E30DC" w14:textId="77777777" w:rsidTr="005C1D22">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7E5B38" w14:textId="77777777" w:rsidR="00025F02" w:rsidRPr="001C0E1B" w:rsidRDefault="00025F02"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22546A2" w14:textId="77777777" w:rsidR="00025F02" w:rsidRPr="001C0E1B" w:rsidRDefault="00025F02" w:rsidP="00025F02">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25F02" w:rsidRPr="001C0E1B" w14:paraId="44C3DBAC"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FFCB24" w14:textId="77777777" w:rsidR="00025F02" w:rsidRPr="001C0E1B" w:rsidRDefault="00025F02" w:rsidP="005C1D22">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421094F" w14:textId="77777777" w:rsidR="00025F02" w:rsidRPr="001C0E1B" w:rsidRDefault="00025F02" w:rsidP="005C1D22">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26EDE63" w14:textId="77777777" w:rsidR="00025F02" w:rsidRPr="001C0E1B" w:rsidRDefault="00025F02" w:rsidP="005C1D22">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25648C5" w14:textId="77777777" w:rsidR="00025F02" w:rsidRPr="001C0E1B" w:rsidRDefault="00025F02"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326803" w14:textId="77777777" w:rsidR="00025F02" w:rsidRPr="001C0E1B" w:rsidRDefault="00025F02" w:rsidP="005C1D22">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FCD08A5" w14:textId="77777777" w:rsidR="00025F02" w:rsidRPr="001C0E1B" w:rsidRDefault="00025F02"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7D15558" w14:textId="77777777" w:rsidR="00025F02" w:rsidRPr="001C0E1B" w:rsidRDefault="00025F02" w:rsidP="005C1D22">
            <w:pPr>
              <w:pStyle w:val="TAH"/>
            </w:pPr>
            <w:r w:rsidRPr="001C0E1B">
              <w:t>T2</w:t>
            </w:r>
          </w:p>
        </w:tc>
      </w:tr>
      <w:tr w:rsidR="00025F02" w:rsidRPr="001C0E1B" w14:paraId="6E2D8F8A"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8CF32FF" w14:textId="77777777" w:rsidR="00025F02" w:rsidRPr="001C0E1B" w:rsidRDefault="00025F02" w:rsidP="005C1D22">
            <w:pPr>
              <w:pStyle w:val="TAL"/>
              <w:rPr>
                <w:vertAlign w:val="superscript"/>
              </w:rPr>
            </w:pPr>
            <w:r w:rsidRPr="001C0E1B">
              <w:rPr>
                <w:rFonts w:eastAsia="Calibri"/>
                <w:noProof/>
                <w:position w:val="-12"/>
                <w:szCs w:val="22"/>
                <w:lang w:val="en-US"/>
              </w:rPr>
              <w:drawing>
                <wp:inline distT="0" distB="0" distL="0" distR="0" wp14:anchorId="02B02089" wp14:editId="39DCD2C7">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FE42E7D"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FD840AF" w14:textId="77777777" w:rsidR="00025F02" w:rsidRPr="001C0E1B" w:rsidRDefault="00025F02" w:rsidP="005C1D22">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6365A29" w14:textId="77777777" w:rsidR="00025F02" w:rsidRPr="001C0E1B" w:rsidRDefault="00025F02" w:rsidP="005C1D22">
            <w:pPr>
              <w:pStyle w:val="TAC"/>
            </w:pPr>
            <w:r w:rsidRPr="001C0E1B">
              <w:t>-94.65</w:t>
            </w:r>
          </w:p>
        </w:tc>
      </w:tr>
      <w:tr w:rsidR="00025F02" w:rsidRPr="001C0E1B" w14:paraId="01912BC8"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88742" w14:textId="77777777" w:rsidR="00025F02" w:rsidRPr="001C0E1B" w:rsidRDefault="00025F02" w:rsidP="005C1D22">
            <w:pPr>
              <w:pStyle w:val="TAL"/>
              <w:rPr>
                <w:rFonts w:eastAsia="Calibri"/>
                <w:szCs w:val="22"/>
              </w:rPr>
            </w:pPr>
            <w:r w:rsidRPr="001C0E1B">
              <w:rPr>
                <w:rFonts w:eastAsia="Calibri"/>
                <w:noProof/>
                <w:position w:val="-12"/>
                <w:szCs w:val="22"/>
                <w:lang w:val="en-US"/>
              </w:rPr>
              <w:drawing>
                <wp:inline distT="0" distB="0" distL="0" distR="0" wp14:anchorId="678F002C" wp14:editId="74068D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799DEFF" w14:textId="77777777" w:rsidR="00025F02" w:rsidRPr="001C0E1B" w:rsidRDefault="00025F02"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750CA550" w14:textId="77777777" w:rsidR="00025F02" w:rsidRPr="001C0E1B" w:rsidRDefault="00025F02" w:rsidP="005C1D22">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12EF59D" w14:textId="77777777" w:rsidR="00025F02" w:rsidRPr="001C0E1B" w:rsidRDefault="00025F02" w:rsidP="005C1D22">
            <w:pPr>
              <w:pStyle w:val="TAC"/>
              <w:rPr>
                <w:rFonts w:eastAsia="Calibri"/>
                <w:szCs w:val="22"/>
              </w:rPr>
            </w:pPr>
            <w:r w:rsidRPr="001C0E1B">
              <w:rPr>
                <w:rFonts w:eastAsia="Calibri"/>
                <w:szCs w:val="22"/>
              </w:rPr>
              <w:t>-94.65</w:t>
            </w:r>
          </w:p>
        </w:tc>
      </w:tr>
      <w:tr w:rsidR="00025F02" w:rsidRPr="001C0E1B" w14:paraId="12B99EFE"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493D6C" w14:textId="77777777" w:rsidR="00025F02" w:rsidRPr="001C0E1B" w:rsidRDefault="00025F02" w:rsidP="005C1D22">
            <w:pPr>
              <w:pStyle w:val="TAL"/>
            </w:pPr>
            <w:r w:rsidRPr="001C0E1B">
              <w:rPr>
                <w:rFonts w:eastAsia="Calibri"/>
                <w:noProof/>
                <w:position w:val="-12"/>
                <w:szCs w:val="22"/>
                <w:lang w:val="en-US"/>
              </w:rPr>
              <w:drawing>
                <wp:inline distT="0" distB="0" distL="0" distR="0" wp14:anchorId="3A76CD37" wp14:editId="7AAB9204">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9C62C30"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29A17C3" w14:textId="77777777" w:rsidR="00025F02" w:rsidRPr="001C0E1B" w:rsidRDefault="00025F02"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C8E6402" w14:textId="77777777" w:rsidR="00025F02" w:rsidRPr="001C0E1B" w:rsidRDefault="00025F02"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D9FAE90" w14:textId="77777777" w:rsidR="00025F02" w:rsidRPr="001C0E1B" w:rsidRDefault="00025F02"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1F8C4AB"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F9DC5C9" w14:textId="77777777" w:rsidR="00025F02" w:rsidRPr="001C0E1B" w:rsidRDefault="00025F02" w:rsidP="005C1D22">
            <w:pPr>
              <w:pStyle w:val="TAC"/>
            </w:pPr>
            <w:r w:rsidRPr="001C0E1B">
              <w:t>3</w:t>
            </w:r>
          </w:p>
        </w:tc>
      </w:tr>
      <w:tr w:rsidR="00025F02" w:rsidRPr="001C0E1B" w14:paraId="73ECE7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152A32" w14:textId="77777777" w:rsidR="00025F02" w:rsidRPr="001C0E1B" w:rsidRDefault="00025F02" w:rsidP="005C1D22">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500BBA6" w14:textId="77777777" w:rsidR="00025F02" w:rsidRPr="001C0E1B" w:rsidRDefault="00025F02"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282B8FF8" w14:textId="77777777" w:rsidR="00025F02" w:rsidRPr="001C0E1B" w:rsidRDefault="00025F02" w:rsidP="005C1D22">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2A3EED92" w14:textId="77777777" w:rsidR="00025F02" w:rsidRPr="001C0E1B" w:rsidRDefault="00025F02" w:rsidP="005C1D22">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4B2CB0A9" w14:textId="77777777" w:rsidR="00025F02" w:rsidRPr="001C0E1B" w:rsidRDefault="00025F02" w:rsidP="005C1D22">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0C822D32"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90C9CEB" w14:textId="77777777" w:rsidR="00025F02" w:rsidRPr="001C0E1B" w:rsidRDefault="00025F02" w:rsidP="005C1D22">
            <w:pPr>
              <w:pStyle w:val="TAC"/>
            </w:pPr>
            <w:r w:rsidRPr="001C0E1B">
              <w:t>-91.65</w:t>
            </w:r>
          </w:p>
        </w:tc>
      </w:tr>
      <w:tr w:rsidR="00025F02" w:rsidRPr="001C0E1B" w14:paraId="6E4E64C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281691C" w14:textId="77777777" w:rsidR="00025F02" w:rsidRPr="001C0E1B" w:rsidRDefault="00025F02" w:rsidP="005C1D22">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9AA4219" w14:textId="77777777" w:rsidR="00025F02" w:rsidRPr="001C0E1B" w:rsidRDefault="00025F02" w:rsidP="005C1D22">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33B67447" w14:textId="77777777" w:rsidR="00025F02" w:rsidRPr="001C0E1B" w:rsidRDefault="00025F02" w:rsidP="005C1D22">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9978E4C" w14:textId="77777777" w:rsidR="00025F02" w:rsidRPr="001C0E1B" w:rsidRDefault="00025F02" w:rsidP="005C1D22">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63AF6E4" w14:textId="77777777" w:rsidR="00025F02" w:rsidRPr="001C0E1B" w:rsidRDefault="00025F02" w:rsidP="005C1D22">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5F1E5747" w14:textId="77777777" w:rsidR="00025F02" w:rsidRPr="001C0E1B" w:rsidRDefault="00025F02" w:rsidP="005C1D22">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071F74" w14:textId="77777777" w:rsidR="00025F02" w:rsidRPr="001C0E1B" w:rsidRDefault="00025F02" w:rsidP="005C1D22">
            <w:pPr>
              <w:pStyle w:val="TAC"/>
            </w:pPr>
            <w:r w:rsidRPr="001C0E1B">
              <w:t>-61.93</w:t>
            </w:r>
          </w:p>
        </w:tc>
      </w:tr>
      <w:tr w:rsidR="00025F02" w:rsidRPr="001C0E1B" w14:paraId="43CD3B31"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C221E" w14:textId="77777777" w:rsidR="00025F02" w:rsidRPr="001C0E1B" w:rsidRDefault="00025F02" w:rsidP="005C1D22">
            <w:pPr>
              <w:pStyle w:val="TAL"/>
            </w:pPr>
            <w:r w:rsidRPr="001C0E1B">
              <w:rPr>
                <w:rFonts w:eastAsia="Calibri"/>
                <w:noProof/>
                <w:position w:val="-12"/>
                <w:szCs w:val="22"/>
                <w:lang w:val="en-US"/>
              </w:rPr>
              <w:drawing>
                <wp:inline distT="0" distB="0" distL="0" distR="0" wp14:anchorId="230D97E5" wp14:editId="5B88EA28">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35C937"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752789" w14:textId="77777777" w:rsidR="00025F02" w:rsidRPr="001C0E1B" w:rsidRDefault="00025F02"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87A8378" w14:textId="77777777" w:rsidR="00025F02" w:rsidRPr="001C0E1B" w:rsidRDefault="00025F02"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F125E1F" w14:textId="77777777" w:rsidR="00025F02" w:rsidRPr="001C0E1B" w:rsidRDefault="00025F02"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EB1A8B2"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A1A1E9" w14:textId="77777777" w:rsidR="00025F02" w:rsidRPr="001C0E1B" w:rsidRDefault="00025F02" w:rsidP="005C1D22">
            <w:pPr>
              <w:pStyle w:val="TAC"/>
            </w:pPr>
            <w:r w:rsidRPr="001C0E1B">
              <w:t>3</w:t>
            </w:r>
          </w:p>
        </w:tc>
      </w:tr>
      <w:tr w:rsidR="00025F02" w:rsidRPr="001C0E1B" w14:paraId="70F8FDEF" w14:textId="77777777" w:rsidTr="005C1D22">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648E95" w14:textId="77777777" w:rsidR="00025F02" w:rsidRPr="001C0E1B" w:rsidRDefault="00025F02" w:rsidP="005C1D22">
            <w:pPr>
              <w:pStyle w:val="TAN"/>
            </w:pPr>
            <w:r w:rsidRPr="001C0E1B">
              <w:t xml:space="preserve">Note 1: </w:t>
            </w:r>
            <w:r w:rsidRPr="001C0E1B">
              <w:rPr>
                <w:rFonts w:cs="Arial"/>
              </w:rPr>
              <w:tab/>
            </w:r>
            <w:r w:rsidRPr="001C0E1B">
              <w:t>The resources for uplink transmission are assigned to the UE prior to the start of time period T2.</w:t>
            </w:r>
          </w:p>
          <w:p w14:paraId="33BEC46B" w14:textId="77777777" w:rsidR="00025F02" w:rsidRPr="001C0E1B" w:rsidRDefault="00025F02"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C2978">
                <v:shape id="_x0000_i1275" type="#_x0000_t75" style="width:20.55pt;height:20.55pt" o:ole="" fillcolor="window">
                  <v:imagedata r:id="rId11" o:title=""/>
                </v:shape>
                <o:OLEObject Type="Embed" ProgID="Equation.3" ShapeID="_x0000_i1275" DrawAspect="Content" ObjectID="_1813122552" r:id="rId282"/>
              </w:object>
            </w:r>
            <w:r w:rsidRPr="001C0E1B">
              <w:t xml:space="preserve"> to be fulfilled.</w:t>
            </w:r>
          </w:p>
          <w:p w14:paraId="388211FE" w14:textId="77777777" w:rsidR="00025F02" w:rsidRPr="001C0E1B" w:rsidRDefault="00025F02" w:rsidP="005C1D22">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32B0AA" w14:textId="77777777" w:rsidR="00025F02" w:rsidRPr="001C0E1B" w:rsidRDefault="00025F02" w:rsidP="00025F02">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4360D4F2" w:rsidR="00AB1B7E" w:rsidRPr="001C0E1B" w:rsidRDefault="00025F02"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r>
        <w:rPr>
          <w:rFonts w:cs="v4.2.0"/>
        </w:rPr>
        <w:t>C</w:t>
      </w:r>
      <w:r w:rsidRPr="001C0E1B">
        <w:rPr>
          <w:rFonts w:cs="v4.2.0"/>
        </w:rPr>
        <w:t>.1</w:t>
      </w:r>
      <w:r w:rsidRPr="001C0E1B">
        <w:t xml:space="preserve">.1 and relative accuracy requirement in clause </w:t>
      </w:r>
      <w:r w:rsidRPr="001C0E1B">
        <w:rPr>
          <w:rFonts w:cs="v4.2.0"/>
        </w:rPr>
        <w:t>10.1.19</w:t>
      </w:r>
      <w:r>
        <w:rPr>
          <w:rFonts w:cs="v4.2.0"/>
        </w:rPr>
        <w:t>C</w:t>
      </w:r>
      <w:r w:rsidRPr="001C0E1B">
        <w:rPr>
          <w:rFonts w:cs="v4.2.0"/>
        </w:rPr>
        <w:t>.1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27FC3F63" w:rsidR="00AB1B7E" w:rsidRPr="001C0E1B" w:rsidRDefault="00025F02"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25F02" w14:paraId="3E8310E2"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34607FF" w14:textId="77777777" w:rsidR="00025F02" w:rsidRDefault="00025F02"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AD96E8" w14:textId="77777777" w:rsidR="00025F02" w:rsidRDefault="00025F02" w:rsidP="005C1D22">
            <w:pPr>
              <w:pStyle w:val="TAH"/>
              <w:rPr>
                <w:lang w:eastAsia="zh-TW"/>
              </w:rPr>
            </w:pPr>
            <w:r>
              <w:rPr>
                <w:lang w:eastAsia="zh-TW"/>
              </w:rPr>
              <w:t>Description</w:t>
            </w:r>
          </w:p>
        </w:tc>
      </w:tr>
      <w:tr w:rsidR="00025F02" w:rsidRPr="005A4812" w14:paraId="2F8B01CB"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52B7655" w14:textId="77777777" w:rsidR="00025F02" w:rsidRDefault="00025F02"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67789E" w14:textId="77777777" w:rsidR="00025F02" w:rsidRDefault="00025F02"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7F6C601A"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2D08BA9" w14:textId="77777777" w:rsidR="00025F02" w:rsidRDefault="00025F0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58A8DBE" w14:textId="77777777" w:rsidR="00025F02" w:rsidRDefault="00025F02"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23046E9F"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BAFD17C" w14:textId="38D49A9E" w:rsidR="00025F02" w:rsidRDefault="00025F02" w:rsidP="005C1D22">
            <w:pPr>
              <w:pStyle w:val="TAN"/>
            </w:pPr>
            <w:r>
              <w:rPr>
                <w:lang w:eastAsia="zh-TW"/>
              </w:rPr>
              <w:t>Note:</w:t>
            </w:r>
            <w:r>
              <w:rPr>
                <w:lang w:eastAsia="ko-KR"/>
              </w:rPr>
              <w:tab/>
            </w:r>
            <w:r w:rsidR="00AD5798" w:rsidRPr="00CF1E3F">
              <w:rPr>
                <w:lang w:eastAsia="zh-TW"/>
              </w:rPr>
              <w:t xml:space="preserve">If UE supports both NGSO and GSO, the GSO-based test cases can be skipped if the UE passes NGSO-based test cases. </w:t>
            </w:r>
          </w:p>
        </w:tc>
      </w:tr>
    </w:tbl>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CSI-RS and report aperiodically. </w:t>
      </w:r>
      <w:bookmarkStart w:id="79"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0" w:name="_Hlk16795335"/>
      <w:bookmarkEnd w:id="79"/>
      <w:r w:rsidRPr="001C0E1B">
        <w:t>the DCI trigger comes in slot n (</w:t>
      </w:r>
      <w:r>
        <w:t>0 for</w:t>
      </w:r>
      <w:r w:rsidRPr="001C0E1B">
        <w:t xml:space="preserve"> Config 1,2 and 8 for Config 3) of a frame and UE provides the report back based on the reporting configuration as defined in </w:t>
      </w:r>
      <w:bookmarkEnd w:id="80"/>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5E7C7DB"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6F123AD" w14:textId="77777777" w:rsidR="001F0483" w:rsidRPr="001C0E1B" w:rsidRDefault="001F0483" w:rsidP="005C1D22">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F28C72" w14:textId="77777777" w:rsidR="001F0483" w:rsidRPr="001C0E1B" w:rsidRDefault="001F0483" w:rsidP="005C1D22">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02E122" w14:textId="77777777" w:rsidR="001F0483" w:rsidRPr="001C0E1B" w:rsidRDefault="001F0483" w:rsidP="005C1D22">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4083A899" w14:textId="77777777" w:rsidR="001F0483" w:rsidRPr="001C0E1B" w:rsidRDefault="001F0483" w:rsidP="005C1D22">
            <w:pPr>
              <w:pStyle w:val="TAH"/>
            </w:pPr>
            <w:r w:rsidRPr="001C0E1B">
              <w:t>Value</w:t>
            </w:r>
          </w:p>
        </w:tc>
      </w:tr>
      <w:tr w:rsidR="001F0483" w:rsidRPr="001C0E1B" w14:paraId="3859E67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77EAE0F7" w14:textId="77777777" w:rsidR="001F0483" w:rsidRPr="001C0E1B" w:rsidRDefault="001F0483"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8C55DB8" w14:textId="281E5ECD"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16A9043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142199" w14:textId="77777777" w:rsidR="001F0483" w:rsidRPr="001C0E1B" w:rsidRDefault="001F0483" w:rsidP="005C1D22">
            <w:pPr>
              <w:pStyle w:val="TAC"/>
            </w:pPr>
            <w:r w:rsidRPr="001C0E1B">
              <w:t>freq1</w:t>
            </w:r>
          </w:p>
        </w:tc>
      </w:tr>
      <w:tr w:rsidR="001F0483" w:rsidRPr="001C0E1B" w14:paraId="4E199BE2" w14:textId="77777777" w:rsidTr="005C1D22">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EA3A44" w14:textId="77777777" w:rsidR="001F0483" w:rsidRPr="001C0E1B" w:rsidRDefault="001F0483" w:rsidP="005C1D22">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3CA2BE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E0317A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AF6098" w14:textId="77777777" w:rsidR="001F0483" w:rsidRPr="001C0E1B" w:rsidRDefault="001F0483" w:rsidP="005C1D22">
            <w:pPr>
              <w:pStyle w:val="TAC"/>
            </w:pPr>
            <w:r w:rsidRPr="001C0E1B">
              <w:t>FDD</w:t>
            </w:r>
          </w:p>
        </w:tc>
      </w:tr>
      <w:tr w:rsidR="001F0483" w:rsidRPr="001C0E1B" w14:paraId="0A1C5E4F" w14:textId="77777777" w:rsidTr="005C1D22">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B64C0D" w14:textId="77777777" w:rsidR="001F0483" w:rsidRPr="001C0E1B" w:rsidRDefault="001F0483" w:rsidP="005C1D22">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B907752"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03E748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87279" w14:textId="77777777" w:rsidR="001F0483" w:rsidRPr="001C0E1B" w:rsidRDefault="001F0483" w:rsidP="005C1D22">
            <w:pPr>
              <w:pStyle w:val="TAC"/>
            </w:pPr>
            <w:r w:rsidRPr="001C0E1B">
              <w:t>N/A</w:t>
            </w:r>
          </w:p>
        </w:tc>
      </w:tr>
      <w:tr w:rsidR="001F0483" w:rsidRPr="001C0E1B" w14:paraId="67FA8A18" w14:textId="77777777" w:rsidTr="005C1D22">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74D552CF" w14:textId="77777777" w:rsidR="001F0483" w:rsidRPr="001C0E1B" w:rsidRDefault="001F0483"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6D6CF41"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69D9B46C" w14:textId="77777777" w:rsidR="001F0483" w:rsidRPr="001C0E1B" w:rsidRDefault="001F0483" w:rsidP="005C1D22">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5FEB7BD5" w14:textId="77777777" w:rsidR="001F0483" w:rsidRPr="001C0E1B" w:rsidRDefault="001F0483" w:rsidP="005C1D22">
            <w:pPr>
              <w:pStyle w:val="TAC"/>
            </w:pPr>
            <w:r w:rsidRPr="001C0E1B">
              <w:rPr>
                <w:szCs w:val="18"/>
              </w:rPr>
              <w:t>10: N</w:t>
            </w:r>
            <w:r w:rsidRPr="001C0E1B">
              <w:rPr>
                <w:szCs w:val="18"/>
                <w:vertAlign w:val="subscript"/>
              </w:rPr>
              <w:t>RB,c</w:t>
            </w:r>
            <w:r w:rsidRPr="001C0E1B">
              <w:rPr>
                <w:szCs w:val="18"/>
              </w:rPr>
              <w:t xml:space="preserve"> = 52</w:t>
            </w:r>
          </w:p>
        </w:tc>
      </w:tr>
      <w:tr w:rsidR="009B0158" w:rsidRPr="001C0E1B" w14:paraId="479C7285" w14:textId="77777777" w:rsidTr="005C1D22">
        <w:trPr>
          <w:trHeight w:val="99"/>
          <w:jc w:val="center"/>
        </w:trPr>
        <w:tc>
          <w:tcPr>
            <w:tcW w:w="3304" w:type="dxa"/>
            <w:tcBorders>
              <w:top w:val="single" w:sz="4" w:space="0" w:color="auto"/>
              <w:left w:val="single" w:sz="4" w:space="0" w:color="auto"/>
              <w:bottom w:val="nil"/>
              <w:right w:val="single" w:sz="4" w:space="0" w:color="auto"/>
            </w:tcBorders>
            <w:shd w:val="clear" w:color="auto" w:fill="auto"/>
          </w:tcPr>
          <w:p w14:paraId="2C8914CE" w14:textId="627F4BE8" w:rsidR="009B0158" w:rsidRPr="001C0E1B" w:rsidRDefault="009B0158" w:rsidP="009B0158">
            <w:pPr>
              <w:pStyle w:val="TAL"/>
            </w:pPr>
            <w:r w:rsidRPr="00AD7803">
              <w:t>Satellite information</w:t>
            </w:r>
          </w:p>
        </w:tc>
        <w:tc>
          <w:tcPr>
            <w:tcW w:w="959" w:type="dxa"/>
            <w:tcBorders>
              <w:top w:val="single" w:sz="4" w:space="0" w:color="auto"/>
              <w:left w:val="single" w:sz="4" w:space="0" w:color="auto"/>
              <w:bottom w:val="single" w:sz="4" w:space="0" w:color="auto"/>
              <w:right w:val="single" w:sz="4" w:space="0" w:color="auto"/>
            </w:tcBorders>
          </w:tcPr>
          <w:p w14:paraId="21EFEAC5" w14:textId="488FE969" w:rsidR="009B0158" w:rsidRPr="001C0E1B" w:rsidRDefault="009B0158" w:rsidP="009B0158">
            <w:pPr>
              <w:pStyle w:val="TAC"/>
            </w:pPr>
            <w:r w:rsidRPr="00AD7803">
              <w:t>1</w:t>
            </w:r>
          </w:p>
        </w:tc>
        <w:tc>
          <w:tcPr>
            <w:tcW w:w="937" w:type="dxa"/>
            <w:tcBorders>
              <w:top w:val="single" w:sz="4" w:space="0" w:color="auto"/>
              <w:left w:val="single" w:sz="4" w:space="0" w:color="auto"/>
              <w:bottom w:val="nil"/>
              <w:right w:val="single" w:sz="4" w:space="0" w:color="auto"/>
            </w:tcBorders>
            <w:shd w:val="clear" w:color="auto" w:fill="auto"/>
          </w:tcPr>
          <w:p w14:paraId="0C0E496F"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1B23CDD7" w14:textId="53FA2AB9" w:rsidR="009B0158" w:rsidRPr="001C0E1B" w:rsidRDefault="009B0158" w:rsidP="009B0158">
            <w:pPr>
              <w:pStyle w:val="TAC"/>
            </w:pPr>
            <w:r w:rsidRPr="00AD7803">
              <w:t>SSC.1</w:t>
            </w:r>
          </w:p>
        </w:tc>
      </w:tr>
      <w:tr w:rsidR="009B0158" w:rsidRPr="001C0E1B" w14:paraId="3EC689F3" w14:textId="77777777" w:rsidTr="00AC70A9">
        <w:trPr>
          <w:trHeight w:val="99"/>
          <w:jc w:val="center"/>
        </w:trPr>
        <w:tc>
          <w:tcPr>
            <w:tcW w:w="3304" w:type="dxa"/>
            <w:tcBorders>
              <w:top w:val="nil"/>
              <w:left w:val="single" w:sz="4" w:space="0" w:color="auto"/>
              <w:bottom w:val="single" w:sz="4" w:space="0" w:color="auto"/>
              <w:right w:val="single" w:sz="4" w:space="0" w:color="auto"/>
            </w:tcBorders>
            <w:shd w:val="clear" w:color="auto" w:fill="auto"/>
          </w:tcPr>
          <w:p w14:paraId="5F169D38" w14:textId="77777777" w:rsidR="009B0158" w:rsidRPr="001C0E1B" w:rsidRDefault="009B0158" w:rsidP="009B0158">
            <w:pPr>
              <w:pStyle w:val="TAL"/>
            </w:pPr>
          </w:p>
        </w:tc>
        <w:tc>
          <w:tcPr>
            <w:tcW w:w="959" w:type="dxa"/>
            <w:tcBorders>
              <w:top w:val="single" w:sz="4" w:space="0" w:color="auto"/>
              <w:left w:val="single" w:sz="4" w:space="0" w:color="auto"/>
              <w:bottom w:val="single" w:sz="4" w:space="0" w:color="auto"/>
              <w:right w:val="single" w:sz="4" w:space="0" w:color="auto"/>
            </w:tcBorders>
          </w:tcPr>
          <w:p w14:paraId="019A5593" w14:textId="3F45E348" w:rsidR="009B0158" w:rsidRPr="001C0E1B" w:rsidRDefault="009B0158" w:rsidP="009B0158">
            <w:pPr>
              <w:pStyle w:val="TAC"/>
            </w:pPr>
            <w:r w:rsidRPr="00AD7803">
              <w:t>2</w:t>
            </w:r>
          </w:p>
        </w:tc>
        <w:tc>
          <w:tcPr>
            <w:tcW w:w="937" w:type="dxa"/>
            <w:tcBorders>
              <w:top w:val="single" w:sz="4" w:space="0" w:color="auto"/>
              <w:left w:val="single" w:sz="4" w:space="0" w:color="auto"/>
              <w:bottom w:val="nil"/>
              <w:right w:val="single" w:sz="4" w:space="0" w:color="auto"/>
            </w:tcBorders>
            <w:shd w:val="clear" w:color="auto" w:fill="auto"/>
          </w:tcPr>
          <w:p w14:paraId="18D18EEB"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3A648EC9" w14:textId="772D2675" w:rsidR="009B0158" w:rsidRPr="001C0E1B" w:rsidRDefault="009B0158" w:rsidP="009B0158">
            <w:pPr>
              <w:pStyle w:val="TAC"/>
            </w:pPr>
            <w:r w:rsidRPr="00AD7803">
              <w:t>SSC.2</w:t>
            </w:r>
          </w:p>
        </w:tc>
      </w:tr>
      <w:tr w:rsidR="001F0483" w:rsidRPr="001C0E1B" w14:paraId="6DA657A3" w14:textId="77777777" w:rsidTr="005C1D22">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1B40817" w14:textId="77777777" w:rsidR="001F0483" w:rsidRPr="001C0E1B" w:rsidRDefault="001F0483" w:rsidP="005C1D22">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72A7163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0F0C679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EE14F1" w14:textId="77777777" w:rsidR="001F0483" w:rsidRPr="001C0E1B" w:rsidRDefault="001F0483" w:rsidP="005C1D22">
            <w:pPr>
              <w:pStyle w:val="TAC"/>
            </w:pPr>
            <w:r w:rsidRPr="001C0E1B">
              <w:t>SR.1.1 FDD</w:t>
            </w:r>
          </w:p>
        </w:tc>
      </w:tr>
      <w:tr w:rsidR="001F0483" w:rsidRPr="001C0E1B" w14:paraId="623C5B17"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261E3" w14:textId="77777777" w:rsidR="001F0483" w:rsidRPr="001C0E1B" w:rsidRDefault="001F0483" w:rsidP="005C1D22">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BD2358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1A5C63BF"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B58D9" w14:textId="77777777" w:rsidR="001F0483" w:rsidRPr="001C0E1B" w:rsidRDefault="001F0483" w:rsidP="005C1D22">
            <w:pPr>
              <w:pStyle w:val="TAC"/>
            </w:pPr>
            <w:r w:rsidRPr="001C0E1B">
              <w:t>CR.1.1 FDD</w:t>
            </w:r>
          </w:p>
        </w:tc>
      </w:tr>
      <w:tr w:rsidR="001F0483" w:rsidRPr="001C0E1B" w14:paraId="366072F9"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BC0EA9" w14:textId="77777777" w:rsidR="001F0483" w:rsidRPr="001C0E1B" w:rsidRDefault="001F0483" w:rsidP="005C1D22">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A8B718A"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628F969E"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922349" w14:textId="77777777" w:rsidR="001F0483" w:rsidRPr="001C0E1B" w:rsidRDefault="001F0483" w:rsidP="005C1D22">
            <w:pPr>
              <w:pStyle w:val="TAC"/>
            </w:pPr>
            <w:r w:rsidRPr="001C0E1B">
              <w:t>CCR.1.1 FDD</w:t>
            </w:r>
          </w:p>
        </w:tc>
      </w:tr>
      <w:tr w:rsidR="001F0483" w:rsidRPr="001C0E1B" w14:paraId="00D3F9BA"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0BC9CBB" w14:textId="77777777" w:rsidR="001F0483" w:rsidRPr="001C0E1B" w:rsidRDefault="001F0483" w:rsidP="005C1D22">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D59B10"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33AA624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89BAE7" w14:textId="77777777" w:rsidR="001F0483" w:rsidRPr="001C0E1B" w:rsidRDefault="001F0483" w:rsidP="005C1D22">
            <w:pPr>
              <w:pStyle w:val="TAC"/>
            </w:pPr>
            <w:r w:rsidRPr="001C0E1B">
              <w:t>SSB.3 FR1</w:t>
            </w:r>
          </w:p>
        </w:tc>
      </w:tr>
      <w:tr w:rsidR="001F0483" w:rsidRPr="001C0E1B" w14:paraId="6A65CE9D"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D6F5F91" w14:textId="77777777" w:rsidR="001F0483" w:rsidRPr="001C0E1B" w:rsidRDefault="001F0483" w:rsidP="005C1D22">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B1ED2E"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8E4DDB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19C34B" w14:textId="77777777" w:rsidR="001F0483" w:rsidRPr="001C0E1B" w:rsidRDefault="001F0483" w:rsidP="005C1D22">
            <w:pPr>
              <w:pStyle w:val="TAC"/>
            </w:pPr>
            <w:r w:rsidRPr="004E396D">
              <w:rPr>
                <w:lang w:val="en-US"/>
              </w:rPr>
              <w:t>CSI-RS 1.</w:t>
            </w:r>
            <w:r>
              <w:rPr>
                <w:lang w:val="en-US"/>
              </w:rPr>
              <w:t>3</w:t>
            </w:r>
            <w:r w:rsidRPr="004E396D">
              <w:rPr>
                <w:lang w:val="en-US"/>
              </w:rPr>
              <w:t xml:space="preserve"> FDD</w:t>
            </w:r>
          </w:p>
        </w:tc>
      </w:tr>
      <w:tr w:rsidR="001F0483" w:rsidRPr="001C0E1B" w14:paraId="4B7645FB"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04DD04FC" w14:textId="77777777" w:rsidR="001F0483" w:rsidRPr="001C0E1B" w:rsidRDefault="001F0483"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E14F224" w14:textId="77777777" w:rsidR="001F0483" w:rsidRPr="001C0E1B" w:rsidRDefault="001F0483" w:rsidP="005C1D22">
            <w:pPr>
              <w:pStyle w:val="TAC"/>
            </w:pPr>
            <w:r>
              <w:t>1, 2</w:t>
            </w:r>
          </w:p>
        </w:tc>
        <w:tc>
          <w:tcPr>
            <w:tcW w:w="937" w:type="dxa"/>
            <w:tcBorders>
              <w:top w:val="single" w:sz="4" w:space="0" w:color="auto"/>
              <w:left w:val="single" w:sz="4" w:space="0" w:color="auto"/>
              <w:bottom w:val="single" w:sz="4" w:space="0" w:color="auto"/>
              <w:right w:val="single" w:sz="4" w:space="0" w:color="auto"/>
            </w:tcBorders>
          </w:tcPr>
          <w:p w14:paraId="749A2A90"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5FCE32" w14:textId="77777777" w:rsidR="001F0483" w:rsidRPr="001C0E1B" w:rsidRDefault="001F0483" w:rsidP="005C1D22">
            <w:pPr>
              <w:pStyle w:val="TAC"/>
            </w:pPr>
            <w:r w:rsidRPr="001C0E1B">
              <w:t>OP.1</w:t>
            </w:r>
          </w:p>
        </w:tc>
      </w:tr>
      <w:tr w:rsidR="001F0483" w:rsidRPr="001C0E1B" w14:paraId="090EE9FF" w14:textId="77777777" w:rsidTr="005C1D22">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6784A7" w14:textId="77777777" w:rsidR="001F0483" w:rsidRPr="001C0E1B" w:rsidRDefault="001F0483" w:rsidP="005C1D22">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558C5AD" w14:textId="77777777" w:rsidR="001F0483" w:rsidRPr="001C0E1B" w:rsidRDefault="001F0483" w:rsidP="005C1D22">
            <w:pPr>
              <w:pStyle w:val="TAC"/>
            </w:pPr>
            <w:r w:rsidRPr="001C0E1B">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9A42A8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FF7A97" w14:textId="77777777" w:rsidR="001F0483" w:rsidRPr="001C0E1B" w:rsidRDefault="001F0483" w:rsidP="005C1D22">
            <w:pPr>
              <w:pStyle w:val="TAC"/>
            </w:pPr>
            <w:r w:rsidRPr="001C0E1B">
              <w:rPr>
                <w:rFonts w:eastAsia="Calibri"/>
                <w:snapToGrid w:val="0"/>
                <w:szCs w:val="18"/>
              </w:rPr>
              <w:t>TRS.1.1 FDD</w:t>
            </w:r>
          </w:p>
        </w:tc>
      </w:tr>
      <w:tr w:rsidR="001F0483" w:rsidRPr="001C0E1B" w14:paraId="65E9D795"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C411F0D" w14:textId="77777777" w:rsidR="001F0483" w:rsidRPr="001C0E1B" w:rsidRDefault="001F0483"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9511E3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48023FA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502782" w14:textId="77777777" w:rsidR="001F0483" w:rsidRPr="001C0E1B" w:rsidRDefault="001F0483" w:rsidP="005C1D22">
            <w:pPr>
              <w:pStyle w:val="TAC"/>
            </w:pPr>
            <w:r w:rsidRPr="001C0E1B">
              <w:t>DLBWP.0.1</w:t>
            </w:r>
          </w:p>
          <w:p w14:paraId="33087128" w14:textId="77777777" w:rsidR="001F0483" w:rsidRPr="001C0E1B" w:rsidRDefault="001F0483" w:rsidP="005C1D22">
            <w:pPr>
              <w:pStyle w:val="TAC"/>
            </w:pPr>
            <w:r w:rsidRPr="001C0E1B">
              <w:t>ULBWP.0.1</w:t>
            </w:r>
          </w:p>
        </w:tc>
      </w:tr>
      <w:tr w:rsidR="001F0483" w:rsidRPr="001C0E1B" w14:paraId="11788241"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70056FA" w14:textId="77777777" w:rsidR="001F0483" w:rsidRPr="001C0E1B" w:rsidRDefault="001F0483"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315AB95"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1644926"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6FE5C" w14:textId="77777777" w:rsidR="001F0483" w:rsidRPr="001C0E1B" w:rsidRDefault="001F0483" w:rsidP="005C1D22">
            <w:pPr>
              <w:pStyle w:val="TAC"/>
            </w:pPr>
            <w:r w:rsidRPr="001C0E1B">
              <w:t>DLBWP.1.1</w:t>
            </w:r>
          </w:p>
          <w:p w14:paraId="7768FB2A" w14:textId="77777777" w:rsidR="001F0483" w:rsidRPr="001C0E1B" w:rsidRDefault="001F0483" w:rsidP="005C1D22">
            <w:pPr>
              <w:pStyle w:val="TAC"/>
            </w:pPr>
            <w:r w:rsidRPr="001C0E1B">
              <w:t>ULBWP.1.1</w:t>
            </w:r>
          </w:p>
        </w:tc>
      </w:tr>
      <w:tr w:rsidR="001F0483" w:rsidRPr="001C0E1B" w14:paraId="2636E1C2"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729C52A" w14:textId="77777777" w:rsidR="001F0483" w:rsidRPr="001C0E1B" w:rsidRDefault="001F0483"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87DB605"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09BCCEE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5991B0" w14:textId="77777777" w:rsidR="001F0483" w:rsidRPr="001C0E1B" w:rsidRDefault="001F0483" w:rsidP="005C1D22">
            <w:pPr>
              <w:pStyle w:val="TAC"/>
            </w:pPr>
            <w:r w:rsidRPr="001C0E1B">
              <w:t>SMTC.1</w:t>
            </w:r>
          </w:p>
        </w:tc>
      </w:tr>
      <w:tr w:rsidR="001F0483" w:rsidRPr="001C0E1B" w14:paraId="7F283C8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227F9AA2" w14:textId="77777777" w:rsidR="001F0483" w:rsidRPr="001C0E1B" w:rsidRDefault="001F0483"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45BF373"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269737E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486A71" w14:textId="77777777" w:rsidR="001F0483" w:rsidRPr="001C0E1B" w:rsidRDefault="001F0483" w:rsidP="005C1D22">
            <w:pPr>
              <w:pStyle w:val="TAC"/>
            </w:pPr>
            <w:r w:rsidRPr="001C0E1B">
              <w:t>Off</w:t>
            </w:r>
          </w:p>
        </w:tc>
      </w:tr>
      <w:tr w:rsidR="001F0483" w:rsidRPr="001C0E1B" w14:paraId="31872C74"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45A5F755" w14:textId="77777777" w:rsidR="001F0483" w:rsidRPr="001C0E1B" w:rsidRDefault="001F0483"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0B0E4309"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D2E6ADD"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C67BC6" w14:textId="77777777" w:rsidR="001F0483" w:rsidRPr="001C0E1B" w:rsidRDefault="001F0483" w:rsidP="005C1D22">
            <w:pPr>
              <w:pStyle w:val="TAC"/>
            </w:pPr>
            <w:r w:rsidRPr="001C0E1B">
              <w:t>aperiodic</w:t>
            </w:r>
          </w:p>
        </w:tc>
      </w:tr>
      <w:tr w:rsidR="001F0483" w:rsidRPr="001C0E1B" w14:paraId="00DA58A5"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29C12998" w14:textId="77777777" w:rsidR="001F0483" w:rsidRPr="001C0E1B" w:rsidRDefault="001F0483"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26582A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B5364F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95444A6" w14:textId="77777777" w:rsidR="001F0483" w:rsidRPr="001C0E1B" w:rsidRDefault="001F0483" w:rsidP="005C1D22">
            <w:pPr>
              <w:pStyle w:val="TAC"/>
            </w:pPr>
            <w:r w:rsidRPr="001C0E1B">
              <w:t>cri-RSRP</w:t>
            </w:r>
          </w:p>
        </w:tc>
      </w:tr>
      <w:tr w:rsidR="001F0483" w:rsidRPr="001C0E1B" w14:paraId="100D6062"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387583B" w14:textId="77777777" w:rsidR="001F0483" w:rsidRPr="001C0E1B" w:rsidRDefault="001F0483"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A50A24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526F6B9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77F7738" w14:textId="77777777" w:rsidR="001F0483" w:rsidRPr="001C0E1B" w:rsidRDefault="001F0483" w:rsidP="005C1D22">
            <w:pPr>
              <w:pStyle w:val="TAC"/>
            </w:pPr>
            <w:r w:rsidRPr="001C0E1B">
              <w:t>2</w:t>
            </w:r>
          </w:p>
        </w:tc>
      </w:tr>
      <w:tr w:rsidR="001F0483" w:rsidRPr="001C0E1B" w14:paraId="2C19FB6B" w14:textId="77777777" w:rsidTr="005C1D22">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C375C8D" w14:textId="77777777" w:rsidR="001F0483" w:rsidRPr="001C0E1B" w:rsidRDefault="001F0483" w:rsidP="005C1D22">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2E67BF8"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tcPr>
          <w:p w14:paraId="7F2E9E8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6FAC" w14:textId="77777777" w:rsidR="001F0483" w:rsidRPr="001C0E1B" w:rsidRDefault="001F0483" w:rsidP="005C1D22">
            <w:pPr>
              <w:pStyle w:val="TAC"/>
            </w:pPr>
            <w:r w:rsidRPr="001C0E1B">
              <w:t>SSB#0 for resource#0</w:t>
            </w:r>
          </w:p>
        </w:tc>
      </w:tr>
      <w:tr w:rsidR="001F0483" w:rsidRPr="001C0E1B" w14:paraId="2EE7D0A2" w14:textId="77777777" w:rsidTr="005C1D22">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CEFADB"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4E7A8C3C"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E62AA3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28162F" w14:textId="77777777" w:rsidR="001F0483" w:rsidRPr="001C0E1B" w:rsidRDefault="001F0483" w:rsidP="005C1D22">
            <w:pPr>
              <w:pStyle w:val="TAC"/>
            </w:pPr>
            <w:r w:rsidRPr="001C0E1B">
              <w:t>SSB#1 for resource#1</w:t>
            </w:r>
          </w:p>
        </w:tc>
      </w:tr>
      <w:tr w:rsidR="001F0483" w:rsidRPr="001C0E1B" w14:paraId="38411A77"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0E3B9C3D" w14:textId="77777777" w:rsidR="001F0483" w:rsidRPr="001C0E1B" w:rsidRDefault="001F0483" w:rsidP="005C1D22">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FE58B48" w14:textId="77777777" w:rsidR="001F0483" w:rsidRPr="001C0E1B" w:rsidRDefault="001F0483" w:rsidP="005C1D22">
            <w:pPr>
              <w:pStyle w:val="TAC"/>
              <w:rPr>
                <w:rFonts w:eastAsia="MS Mincho"/>
                <w:lang w:eastAsia="ja-JP"/>
              </w:rPr>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441D08B2" w14:textId="77777777" w:rsidR="001F0483" w:rsidRPr="001C0E1B" w:rsidRDefault="001F0483" w:rsidP="005C1D22">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8E36FB4" w14:textId="77777777" w:rsidR="001F0483" w:rsidRPr="001C0E1B" w:rsidRDefault="001F0483" w:rsidP="005C1D22">
            <w:pPr>
              <w:pStyle w:val="TAC"/>
            </w:pPr>
            <w:r>
              <w:rPr>
                <w:rFonts w:cs="Arial"/>
                <w:lang w:val="en-US"/>
              </w:rPr>
              <w:t>8</w:t>
            </w:r>
          </w:p>
        </w:tc>
      </w:tr>
      <w:tr w:rsidR="001F0483" w:rsidRPr="001C0E1B" w14:paraId="5A22A55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34A12B69" w14:textId="77777777" w:rsidR="001F0483" w:rsidRPr="001C0E1B" w:rsidRDefault="001F0483"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60B2F5E"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1624E2EC" w14:textId="77777777" w:rsidR="001F0483" w:rsidRPr="001C0E1B" w:rsidRDefault="001F0483" w:rsidP="005C1D22">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20222CF0" w14:textId="77777777" w:rsidR="001F0483" w:rsidRPr="001C0E1B" w:rsidRDefault="001F0483" w:rsidP="005C1D22">
            <w:pPr>
              <w:pStyle w:val="TAC"/>
            </w:pPr>
            <w:r w:rsidRPr="001C0E1B">
              <w:t>5</w:t>
            </w:r>
          </w:p>
        </w:tc>
      </w:tr>
      <w:tr w:rsidR="001F0483" w:rsidRPr="001C0E1B" w14:paraId="0A76CDF7" w14:textId="77777777" w:rsidTr="005C1D22">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7E2CDBC1" w14:textId="77777777" w:rsidR="001F0483" w:rsidRPr="001C0E1B" w:rsidRDefault="001F0483"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9F77852"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45CFA958" w14:textId="77777777" w:rsidR="001F0483" w:rsidRPr="001C0E1B" w:rsidRDefault="001F0483" w:rsidP="005C1D22">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4AA080B7" w14:textId="77777777" w:rsidR="001F0483" w:rsidRPr="001C0E1B" w:rsidRDefault="001F0483" w:rsidP="005C1D22">
            <w:pPr>
              <w:pStyle w:val="TAC"/>
            </w:pPr>
            <w:r w:rsidRPr="001C0E1B">
              <w:t>0</w:t>
            </w:r>
          </w:p>
        </w:tc>
      </w:tr>
      <w:tr w:rsidR="001F0483" w:rsidRPr="001C0E1B" w14:paraId="3D706F73"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AC83C46" w14:textId="77777777" w:rsidR="001F0483" w:rsidRPr="001C0E1B" w:rsidRDefault="001F0483"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EBCFE1B"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736D1FE2"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C6D0548" w14:textId="77777777" w:rsidR="001F0483" w:rsidRPr="001C0E1B" w:rsidRDefault="001F0483" w:rsidP="005C1D22">
            <w:pPr>
              <w:pStyle w:val="TAC"/>
            </w:pPr>
          </w:p>
        </w:tc>
      </w:tr>
      <w:tr w:rsidR="001F0483" w:rsidRPr="001C0E1B" w14:paraId="2B2BF1BF"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D7075E2" w14:textId="77777777" w:rsidR="001F0483" w:rsidRPr="001C0E1B" w:rsidRDefault="001F0483"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E67102D"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2E48D93"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25182ABA" w14:textId="77777777" w:rsidR="001F0483" w:rsidRPr="001C0E1B" w:rsidRDefault="001F0483" w:rsidP="005C1D22">
            <w:pPr>
              <w:pStyle w:val="TAC"/>
            </w:pPr>
          </w:p>
        </w:tc>
      </w:tr>
      <w:tr w:rsidR="001F0483" w:rsidRPr="001C0E1B" w14:paraId="308B1A48"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FE5ED80" w14:textId="77777777" w:rsidR="001F0483" w:rsidRPr="001C0E1B" w:rsidRDefault="001F0483"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D51B6B"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0489C27F"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3F747D2" w14:textId="77777777" w:rsidR="001F0483" w:rsidRPr="001C0E1B" w:rsidRDefault="001F0483" w:rsidP="005C1D22">
            <w:pPr>
              <w:pStyle w:val="TAC"/>
            </w:pPr>
          </w:p>
        </w:tc>
      </w:tr>
      <w:tr w:rsidR="001F0483" w:rsidRPr="001C0E1B" w14:paraId="65CA3A1C"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7C1193" w14:textId="77777777" w:rsidR="001F0483" w:rsidRPr="001C0E1B" w:rsidRDefault="001F0483"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9BB10F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0885AD8B"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0B5F659F" w14:textId="77777777" w:rsidR="001F0483" w:rsidRPr="001C0E1B" w:rsidRDefault="001F0483" w:rsidP="005C1D22">
            <w:pPr>
              <w:pStyle w:val="TAC"/>
            </w:pPr>
          </w:p>
        </w:tc>
      </w:tr>
      <w:tr w:rsidR="001F0483" w:rsidRPr="001C0E1B" w14:paraId="63543A02"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242A9A" w14:textId="77777777" w:rsidR="001F0483" w:rsidRPr="001C0E1B" w:rsidRDefault="001F0483"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883150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7CAD1D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1AE1CBCD" w14:textId="77777777" w:rsidR="001F0483" w:rsidRPr="001C0E1B" w:rsidRDefault="001F0483" w:rsidP="005C1D22">
            <w:pPr>
              <w:pStyle w:val="TAC"/>
            </w:pPr>
          </w:p>
        </w:tc>
      </w:tr>
      <w:tr w:rsidR="001F0483" w:rsidRPr="001C0E1B" w14:paraId="5E46B42A"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14243F5" w14:textId="77777777" w:rsidR="001F0483" w:rsidRPr="001C0E1B" w:rsidRDefault="001F0483"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635D0B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993E31A"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97C3D40" w14:textId="77777777" w:rsidR="001F0483" w:rsidRPr="001C0E1B" w:rsidRDefault="001F0483" w:rsidP="005C1D22">
            <w:pPr>
              <w:pStyle w:val="TAC"/>
            </w:pPr>
          </w:p>
        </w:tc>
      </w:tr>
      <w:tr w:rsidR="001F0483" w:rsidRPr="001C0E1B" w14:paraId="7B8673BC"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7A8905" w14:textId="77777777" w:rsidR="001F0483" w:rsidRPr="001C0E1B" w:rsidRDefault="001F0483"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CE775E2"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6A23C9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78FC20E2" w14:textId="77777777" w:rsidR="001F0483" w:rsidRPr="001C0E1B" w:rsidRDefault="001F0483" w:rsidP="005C1D22">
            <w:pPr>
              <w:pStyle w:val="TAC"/>
            </w:pPr>
          </w:p>
        </w:tc>
      </w:tr>
      <w:tr w:rsidR="001F0483" w:rsidRPr="001C0E1B" w14:paraId="4325BA3D"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012FA64" w14:textId="77777777" w:rsidR="001F0483" w:rsidRPr="001C0E1B" w:rsidRDefault="001F0483"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31CBB5A"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04C2A4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FE1985" w14:textId="77777777" w:rsidR="001F0483" w:rsidRPr="001C0E1B" w:rsidRDefault="001F0483" w:rsidP="005C1D22">
            <w:pPr>
              <w:pStyle w:val="TAC"/>
            </w:pPr>
          </w:p>
        </w:tc>
      </w:tr>
      <w:tr w:rsidR="001F0483" w:rsidRPr="001C0E1B" w14:paraId="04DD48A3"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19669579" w14:textId="77777777" w:rsidR="001F0483" w:rsidRPr="001C0E1B" w:rsidRDefault="001F0483" w:rsidP="005C1D22">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F80F83C"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61BFCEE4"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670EA68" w14:textId="77777777" w:rsidR="001F0483" w:rsidRPr="001C0E1B" w:rsidRDefault="001F0483" w:rsidP="005C1D22">
            <w:pPr>
              <w:pStyle w:val="TAC"/>
            </w:pPr>
            <w:r w:rsidRPr="001C0E1B">
              <w:t>AWGN</w:t>
            </w:r>
          </w:p>
        </w:tc>
      </w:tr>
      <w:tr w:rsidR="001F0483" w:rsidRPr="001C0E1B" w14:paraId="64C1E385" w14:textId="77777777" w:rsidTr="005C1D22">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38592D" w14:textId="77777777" w:rsidR="001F0483" w:rsidRPr="001C0E1B" w:rsidRDefault="001F0483"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D424CCA" w14:textId="77777777" w:rsidR="001F0483" w:rsidRPr="001C0E1B" w:rsidRDefault="001F0483" w:rsidP="001F0483">
      <w:pPr>
        <w:rPr>
          <w:rFonts w:cs="v4.2.0"/>
        </w:rPr>
      </w:pPr>
    </w:p>
    <w:p w14:paraId="7291F472" w14:textId="25F82C9D" w:rsidR="00AB1B7E" w:rsidRPr="001C0E1B" w:rsidRDefault="00AB1B7E" w:rsidP="00AB1B7E">
      <w:pPr>
        <w:pStyle w:val="TH"/>
        <w:rPr>
          <w:rFonts w:eastAsia="Malgun Gothic"/>
        </w:rPr>
      </w:pPr>
      <w:r w:rsidRPr="001C0E1B">
        <w:lastRenderedPageBreak/>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41E00116"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78640F" w14:textId="77777777" w:rsidR="001F0483" w:rsidRPr="001C0E1B" w:rsidRDefault="001F0483" w:rsidP="005C1D22">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A370BD" w14:textId="77777777" w:rsidR="001F0483" w:rsidRPr="001C0E1B" w:rsidRDefault="001F0483" w:rsidP="005C1D22">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528BB9C" w14:textId="77777777" w:rsidR="001F0483" w:rsidRPr="001C0E1B" w:rsidRDefault="001F0483"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6B204F2" w14:textId="77777777" w:rsidR="001F0483" w:rsidRPr="001C0E1B" w:rsidRDefault="001F0483" w:rsidP="005C1D22">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6749760" w14:textId="77777777" w:rsidR="001F0483" w:rsidRPr="001C0E1B" w:rsidRDefault="001F0483" w:rsidP="005C1D22">
            <w:pPr>
              <w:pStyle w:val="TAH"/>
            </w:pPr>
            <w:r w:rsidRPr="001C0E1B">
              <w:t>CSI-RS#1</w:t>
            </w:r>
          </w:p>
        </w:tc>
      </w:tr>
      <w:tr w:rsidR="001F0483" w:rsidRPr="001C0E1B" w14:paraId="17FB5FC1"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968035" w14:textId="77777777" w:rsidR="001F0483" w:rsidRPr="001C0E1B" w:rsidRDefault="001F0483" w:rsidP="005C1D22">
            <w:pPr>
              <w:pStyle w:val="TAL"/>
              <w:rPr>
                <w:vertAlign w:val="superscript"/>
              </w:rPr>
            </w:pPr>
            <w:r w:rsidRPr="001C0E1B">
              <w:rPr>
                <w:rFonts w:eastAsia="Calibri"/>
                <w:noProof/>
                <w:position w:val="-12"/>
                <w:szCs w:val="22"/>
                <w:lang w:val="en-US"/>
              </w:rPr>
              <w:drawing>
                <wp:inline distT="0" distB="0" distL="0" distR="0" wp14:anchorId="630B34B5" wp14:editId="3FF1E709">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C15B94"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DE30CF0" w14:textId="77777777" w:rsidR="001F0483" w:rsidRPr="001C0E1B" w:rsidRDefault="001F0483" w:rsidP="005C1D22">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A743AAA" w14:textId="77777777" w:rsidR="001F0483" w:rsidRPr="001C0E1B" w:rsidRDefault="001F0483" w:rsidP="005C1D22">
            <w:pPr>
              <w:pStyle w:val="TAC"/>
            </w:pPr>
            <w:r w:rsidRPr="001C0E1B">
              <w:t>-94.65</w:t>
            </w:r>
          </w:p>
        </w:tc>
      </w:tr>
      <w:tr w:rsidR="001F0483" w:rsidRPr="001C0E1B" w14:paraId="0790BC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953A58" w14:textId="77777777" w:rsidR="001F0483" w:rsidRPr="001C0E1B" w:rsidRDefault="001F0483" w:rsidP="005C1D22">
            <w:pPr>
              <w:pStyle w:val="TAL"/>
              <w:rPr>
                <w:rFonts w:eastAsia="Calibri"/>
                <w:szCs w:val="22"/>
              </w:rPr>
            </w:pPr>
            <w:r w:rsidRPr="001C0E1B">
              <w:rPr>
                <w:rFonts w:eastAsia="Calibri"/>
                <w:noProof/>
                <w:position w:val="-12"/>
                <w:szCs w:val="22"/>
                <w:lang w:val="en-US"/>
              </w:rPr>
              <w:drawing>
                <wp:inline distT="0" distB="0" distL="0" distR="0" wp14:anchorId="3E391199" wp14:editId="2E64DF71">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4EC0387" w14:textId="77777777" w:rsidR="001F0483" w:rsidRPr="001C0E1B" w:rsidRDefault="001F0483"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1D504FC6" w14:textId="77777777" w:rsidR="001F0483" w:rsidRPr="001C0E1B" w:rsidRDefault="001F0483" w:rsidP="005C1D22">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D1130FA" w14:textId="77777777" w:rsidR="001F0483" w:rsidRPr="001C0E1B" w:rsidRDefault="001F0483" w:rsidP="005C1D22">
            <w:pPr>
              <w:pStyle w:val="TAC"/>
              <w:rPr>
                <w:rFonts w:eastAsia="Calibri"/>
                <w:szCs w:val="22"/>
              </w:rPr>
            </w:pPr>
            <w:r w:rsidRPr="001C0E1B">
              <w:rPr>
                <w:rFonts w:eastAsia="Calibri"/>
                <w:szCs w:val="22"/>
              </w:rPr>
              <w:t>-94.65</w:t>
            </w:r>
          </w:p>
        </w:tc>
      </w:tr>
      <w:tr w:rsidR="001F0483" w:rsidRPr="001C0E1B" w14:paraId="0A8C936D"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6A38BEB" w14:textId="77777777" w:rsidR="001F0483" w:rsidRPr="001C0E1B" w:rsidRDefault="001F0483" w:rsidP="005C1D22">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B3BAA5C"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B036C28" w14:textId="77777777" w:rsidR="001F0483" w:rsidRPr="001C0E1B" w:rsidRDefault="001F0483" w:rsidP="005C1D22">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D59011C" w14:textId="77777777" w:rsidR="001F0483" w:rsidRPr="001C0E1B" w:rsidRDefault="001F0483" w:rsidP="005C1D22">
            <w:pPr>
              <w:pStyle w:val="TAC"/>
              <w:rPr>
                <w:rFonts w:eastAsia="Calibri"/>
                <w:szCs w:val="22"/>
              </w:rPr>
            </w:pPr>
          </w:p>
        </w:tc>
      </w:tr>
      <w:tr w:rsidR="001F0483" w:rsidRPr="001C0E1B" w14:paraId="11F83DC3"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0060A3"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6EDCC91D" wp14:editId="271C6049">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883536"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276E5D51"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FEBA47"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A3D0510" w14:textId="77777777" w:rsidR="001F0483" w:rsidRPr="001C0E1B" w:rsidRDefault="001F0483" w:rsidP="005C1D22">
            <w:pPr>
              <w:pStyle w:val="TAC"/>
            </w:pPr>
            <w:r w:rsidRPr="001C0E1B">
              <w:t>3</w:t>
            </w:r>
          </w:p>
        </w:tc>
      </w:tr>
      <w:tr w:rsidR="001F0483" w:rsidRPr="001C0E1B" w14:paraId="6C89787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661A8F" w14:textId="77777777" w:rsidR="001F0483" w:rsidRPr="001C0E1B" w:rsidRDefault="001F0483" w:rsidP="005C1D22">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715CD0C"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3A680AD2" w14:textId="77777777" w:rsidR="001F0483" w:rsidRPr="001C0E1B" w:rsidRDefault="001F0483" w:rsidP="005C1D22">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473DC60" w14:textId="77777777" w:rsidR="001F0483" w:rsidRPr="001C0E1B" w:rsidRDefault="001F0483" w:rsidP="005C1D22">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2BDA30A8" w14:textId="77777777" w:rsidR="001F0483" w:rsidRPr="001C0E1B" w:rsidRDefault="001F0483" w:rsidP="005C1D22">
            <w:pPr>
              <w:pStyle w:val="TAC"/>
            </w:pPr>
            <w:r w:rsidRPr="001C0E1B">
              <w:t>-91.65</w:t>
            </w:r>
          </w:p>
        </w:tc>
      </w:tr>
      <w:tr w:rsidR="001F0483" w:rsidRPr="001C0E1B" w14:paraId="0E50BED7"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DE77F7"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1AD34BF"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CCD3A2A"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383D0844"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872FC96" w14:textId="77777777" w:rsidR="001F0483" w:rsidRPr="001C0E1B" w:rsidRDefault="001F0483" w:rsidP="005C1D22">
            <w:pPr>
              <w:pStyle w:val="TAC"/>
              <w:rPr>
                <w:rFonts w:eastAsia="Calibri"/>
                <w:szCs w:val="22"/>
              </w:rPr>
            </w:pPr>
          </w:p>
        </w:tc>
      </w:tr>
      <w:tr w:rsidR="001F0483" w:rsidRPr="001C0E1B" w14:paraId="26EB7B95"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B6085C" w14:textId="77777777" w:rsidR="001F0483" w:rsidRPr="001C0E1B" w:rsidRDefault="001F0483" w:rsidP="005C1D22">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46B8B7C"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6CD2FA9F" w14:textId="77777777" w:rsidR="001F0483" w:rsidRPr="001C0E1B" w:rsidRDefault="001F0483" w:rsidP="005C1D22">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4E59926" w14:textId="77777777" w:rsidR="001F0483" w:rsidRPr="001C0E1B" w:rsidRDefault="001F0483" w:rsidP="005C1D22">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7313C85" w14:textId="77777777" w:rsidR="001F0483" w:rsidRPr="001C0E1B" w:rsidRDefault="001F0483" w:rsidP="005C1D22">
            <w:pPr>
              <w:pStyle w:val="TAC"/>
            </w:pPr>
            <w:r w:rsidRPr="001C0E1B">
              <w:t>-61.93</w:t>
            </w:r>
          </w:p>
        </w:tc>
      </w:tr>
      <w:tr w:rsidR="001F0483" w:rsidRPr="001C0E1B" w14:paraId="0766CD7E"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2F0BEA0"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CDBC24"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tcPr>
          <w:p w14:paraId="67B79DDF"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0A306A54"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6BC4B8" w14:textId="77777777" w:rsidR="001F0483" w:rsidRPr="001C0E1B" w:rsidRDefault="001F0483" w:rsidP="005C1D22">
            <w:pPr>
              <w:pStyle w:val="TAC"/>
              <w:rPr>
                <w:rFonts w:eastAsia="Calibri"/>
                <w:szCs w:val="22"/>
              </w:rPr>
            </w:pPr>
          </w:p>
        </w:tc>
      </w:tr>
      <w:tr w:rsidR="001F0483" w:rsidRPr="001C0E1B" w14:paraId="0136C85A"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DE61DFD"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06A6A903" wp14:editId="42AE9F6C">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1923C3"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F7DDA29"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A274D6E"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0D25C96" w14:textId="77777777" w:rsidR="001F0483" w:rsidRPr="001C0E1B" w:rsidRDefault="001F0483" w:rsidP="005C1D22">
            <w:pPr>
              <w:pStyle w:val="TAC"/>
            </w:pPr>
            <w:r w:rsidRPr="001C0E1B">
              <w:t>3</w:t>
            </w:r>
          </w:p>
        </w:tc>
      </w:tr>
      <w:tr w:rsidR="001F0483" w:rsidRPr="001C0E1B" w14:paraId="0575F676" w14:textId="77777777" w:rsidTr="005C1D2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DB0E0B7" w14:textId="77777777" w:rsidR="001F0483" w:rsidRPr="001C0E1B" w:rsidRDefault="001F0483"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2DA804A">
                <v:shape id="_x0000_i1276" type="#_x0000_t75" style="width:20.55pt;height:20.55pt" o:ole="" fillcolor="window">
                  <v:imagedata r:id="rId11" o:title=""/>
                </v:shape>
                <o:OLEObject Type="Embed" ProgID="Equation.3" ShapeID="_x0000_i1276" DrawAspect="Content" ObjectID="_1813122553" r:id="rId283"/>
              </w:object>
            </w:r>
            <w:r w:rsidRPr="001C0E1B">
              <w:t xml:space="preserve"> to be fulfilled.</w:t>
            </w:r>
          </w:p>
          <w:p w14:paraId="75A992E9" w14:textId="77777777" w:rsidR="001F0483" w:rsidRPr="001C0E1B" w:rsidRDefault="001F0483" w:rsidP="005C1D22">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197CC7D7" w14:textId="77777777" w:rsidR="001F0483" w:rsidRPr="001C0E1B" w:rsidRDefault="001F0483" w:rsidP="001F0483">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CFA1602"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1" w:name="_Hlk16795410"/>
      <w:r w:rsidRPr="001C0E1B">
        <w:rPr>
          <w:rFonts w:cs="v4.2.0"/>
        </w:rPr>
        <w:t>reception of DCI triggering the L1-RSRP measurement</w:t>
      </w:r>
      <w:bookmarkEnd w:id="81"/>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30890708" w:rsidR="00AB1B7E" w:rsidRPr="001C0E1B" w:rsidRDefault="001F0483"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F0483" w14:paraId="493D31F6"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952D113" w14:textId="77777777" w:rsidR="001F0483" w:rsidRDefault="001F0483"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2B9D44" w14:textId="77777777" w:rsidR="001F0483" w:rsidRDefault="001F0483" w:rsidP="005C1D22">
            <w:pPr>
              <w:pStyle w:val="TAH"/>
              <w:rPr>
                <w:lang w:eastAsia="zh-TW"/>
              </w:rPr>
            </w:pPr>
            <w:r>
              <w:rPr>
                <w:lang w:eastAsia="zh-TW"/>
              </w:rPr>
              <w:t>Description</w:t>
            </w:r>
          </w:p>
        </w:tc>
      </w:tr>
      <w:tr w:rsidR="001F0483" w:rsidRPr="005A4812" w14:paraId="563B67A3"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BB298A9" w14:textId="77777777" w:rsidR="001F0483" w:rsidRDefault="001F0483"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97739F" w14:textId="77777777" w:rsidR="001F0483" w:rsidRDefault="001F0483"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10CA9F88"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003BFFE" w14:textId="77777777" w:rsidR="001F0483" w:rsidRDefault="001F0483"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AE93CB3" w14:textId="77777777" w:rsidR="001F0483" w:rsidRDefault="001F0483"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499BA8A2"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4856EBAA" w14:textId="593BAAD5" w:rsidR="001F0483" w:rsidRDefault="001F0483" w:rsidP="005C1D22">
            <w:pPr>
              <w:pStyle w:val="TAN"/>
            </w:pPr>
            <w:r>
              <w:rPr>
                <w:lang w:eastAsia="zh-TW"/>
              </w:rPr>
              <w:t>Note:</w:t>
            </w:r>
            <w:r>
              <w:rPr>
                <w:lang w:eastAsia="ko-KR"/>
              </w:rPr>
              <w:tab/>
            </w:r>
            <w:r w:rsidR="00A862DB" w:rsidRPr="00DA2579">
              <w:rPr>
                <w:lang w:eastAsia="zh-TW"/>
              </w:rPr>
              <w:t xml:space="preserve">If UE supports both NGSO and GSO, the GSO-based test cases can be skipped if the UE passes NGSO-based test cases. </w:t>
            </w:r>
          </w:p>
        </w:tc>
      </w:tr>
    </w:tbl>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lastRenderedPageBreak/>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B2C0A2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E0E1913"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DE4AD12"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8D043BC"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8C365FB"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Value</w:t>
            </w:r>
          </w:p>
        </w:tc>
      </w:tr>
      <w:tr w:rsidR="001F0483" w:rsidRPr="001C0E1B" w14:paraId="555322E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38D5375" w14:textId="77777777" w:rsidR="001F0483" w:rsidRPr="001C0E1B" w:rsidRDefault="001F0483"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FC75D35"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7E4FB2CF"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8BB95E" w14:textId="77777777" w:rsidR="001F0483" w:rsidRPr="001C0E1B" w:rsidRDefault="001F0483" w:rsidP="005C1D22">
            <w:pPr>
              <w:pStyle w:val="TAC"/>
            </w:pPr>
            <w:r w:rsidRPr="001C0E1B">
              <w:t>freq1</w:t>
            </w:r>
          </w:p>
        </w:tc>
      </w:tr>
      <w:tr w:rsidR="001F0483" w:rsidRPr="001C0E1B" w14:paraId="4E8C17BD"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6E5333" w14:textId="77777777" w:rsidR="001F0483" w:rsidRPr="001C0E1B" w:rsidRDefault="001F0483"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307ACB95"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1E0D6F0"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59A29DC9" w14:textId="77777777" w:rsidR="001F0483" w:rsidRPr="001C0E1B" w:rsidRDefault="001F0483" w:rsidP="005C1D22">
            <w:pPr>
              <w:pStyle w:val="TAC"/>
            </w:pPr>
            <w:r w:rsidRPr="001C0E1B">
              <w:t>FDD</w:t>
            </w:r>
          </w:p>
        </w:tc>
      </w:tr>
      <w:tr w:rsidR="001F0483" w:rsidRPr="001C0E1B" w14:paraId="08C9F840"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6F7780D4"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569636A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5BBCA02E"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6E59DEEC" w14:textId="77777777" w:rsidR="001F0483" w:rsidRPr="001C0E1B" w:rsidRDefault="001F0483" w:rsidP="005C1D22">
            <w:pPr>
              <w:pStyle w:val="TAC"/>
            </w:pPr>
          </w:p>
        </w:tc>
      </w:tr>
      <w:tr w:rsidR="001F0483" w:rsidRPr="001C0E1B" w14:paraId="60B5EC28"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45741C"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4E842D3D"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FC8598C"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04202847" w14:textId="77777777" w:rsidR="001F0483" w:rsidRPr="001C0E1B" w:rsidRDefault="001F0483" w:rsidP="005C1D22">
            <w:pPr>
              <w:pStyle w:val="TAC"/>
            </w:pPr>
          </w:p>
        </w:tc>
      </w:tr>
      <w:tr w:rsidR="001F0483" w:rsidRPr="001C0E1B" w14:paraId="604D47CA"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E31957F" w14:textId="77777777" w:rsidR="001F0483" w:rsidRPr="001C0E1B" w:rsidRDefault="001F0483"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F40F03F"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94D62D3"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8D50C7F" w14:textId="77777777" w:rsidR="001F0483" w:rsidRPr="001C0E1B" w:rsidRDefault="001F0483" w:rsidP="005C1D22">
            <w:pPr>
              <w:pStyle w:val="TAC"/>
            </w:pPr>
            <w:r w:rsidRPr="001C0E1B">
              <w:t>N/A</w:t>
            </w:r>
          </w:p>
        </w:tc>
      </w:tr>
      <w:tr w:rsidR="001F0483" w:rsidRPr="001C0E1B" w14:paraId="64A22A31"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0FC8008E"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06C9F7D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D35CC0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63E1B323" w14:textId="77777777" w:rsidR="001F0483" w:rsidRPr="001C0E1B" w:rsidRDefault="001F0483" w:rsidP="005C1D22">
            <w:pPr>
              <w:pStyle w:val="TAC"/>
            </w:pPr>
          </w:p>
        </w:tc>
      </w:tr>
      <w:tr w:rsidR="001F0483" w:rsidRPr="001C0E1B" w14:paraId="3FDC9041"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C3989E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066BE5D8"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5D462A"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3959AA07" w14:textId="77777777" w:rsidR="001F0483" w:rsidRPr="001C0E1B" w:rsidRDefault="001F0483" w:rsidP="005C1D22">
            <w:pPr>
              <w:pStyle w:val="TAC"/>
            </w:pPr>
          </w:p>
        </w:tc>
      </w:tr>
      <w:tr w:rsidR="001F0483" w:rsidRPr="001C0E1B" w14:paraId="4C47A7D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6F2EB" w14:textId="77777777" w:rsidR="001F0483" w:rsidRPr="001C0E1B" w:rsidRDefault="001F0483"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8F1EB07"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33D23439" w14:textId="77777777" w:rsidR="001F0483" w:rsidRPr="001C0E1B" w:rsidRDefault="001F0483" w:rsidP="005C1D22">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222A4FE4" w14:textId="77777777" w:rsidR="001F0483" w:rsidRPr="001C0E1B" w:rsidRDefault="001F0483" w:rsidP="005C1D22">
            <w:pPr>
              <w:pStyle w:val="TAC"/>
            </w:pPr>
            <w:r w:rsidRPr="001C0E1B">
              <w:rPr>
                <w:szCs w:val="18"/>
              </w:rPr>
              <w:t>10: N</w:t>
            </w:r>
            <w:r w:rsidRPr="001C0E1B">
              <w:rPr>
                <w:szCs w:val="18"/>
                <w:vertAlign w:val="subscript"/>
              </w:rPr>
              <w:t>RB,c</w:t>
            </w:r>
            <w:r w:rsidRPr="001C0E1B">
              <w:rPr>
                <w:szCs w:val="18"/>
              </w:rPr>
              <w:t xml:space="preserve"> = 52</w:t>
            </w:r>
          </w:p>
        </w:tc>
      </w:tr>
      <w:tr w:rsidR="001F0483" w:rsidRPr="001C0E1B" w14:paraId="182040D7"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3FF6814" w14:textId="77777777" w:rsidR="001F0483" w:rsidRPr="001C0E1B" w:rsidRDefault="001F0483" w:rsidP="005C1D22">
            <w:pPr>
              <w:pStyle w:val="TAL"/>
              <w:rPr>
                <w:vertAlign w:val="subscript"/>
              </w:rPr>
            </w:pPr>
          </w:p>
        </w:tc>
        <w:tc>
          <w:tcPr>
            <w:tcW w:w="959" w:type="dxa"/>
            <w:tcBorders>
              <w:top w:val="nil"/>
              <w:left w:val="single" w:sz="4" w:space="0" w:color="auto"/>
              <w:bottom w:val="nil"/>
              <w:right w:val="single" w:sz="4" w:space="0" w:color="auto"/>
            </w:tcBorders>
          </w:tcPr>
          <w:p w14:paraId="2848BA35"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91C4F4F"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1E1B4B30" w14:textId="77777777" w:rsidR="001F0483" w:rsidRPr="001C0E1B" w:rsidRDefault="001F0483" w:rsidP="005C1D22">
            <w:pPr>
              <w:pStyle w:val="TAC"/>
            </w:pPr>
          </w:p>
        </w:tc>
      </w:tr>
      <w:tr w:rsidR="001F0483" w:rsidRPr="001C0E1B" w14:paraId="4AB9EE99"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6427C3" w14:textId="77777777" w:rsidR="001F0483" w:rsidRPr="001C0E1B" w:rsidRDefault="001F0483"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25562B66"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5CBAD6F"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21C9832C" w14:textId="77777777" w:rsidR="001F0483" w:rsidRPr="001C0E1B" w:rsidRDefault="001F0483" w:rsidP="005C1D22">
            <w:pPr>
              <w:pStyle w:val="TAC"/>
            </w:pPr>
          </w:p>
        </w:tc>
      </w:tr>
      <w:tr w:rsidR="00A862DB" w:rsidRPr="001C0E1B" w14:paraId="4ADC9DA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tcPr>
          <w:p w14:paraId="65DA033D" w14:textId="6838ABB0" w:rsidR="00A862DB" w:rsidRPr="001C0E1B" w:rsidRDefault="00A862DB" w:rsidP="00A862DB">
            <w:pPr>
              <w:pStyle w:val="TAL"/>
            </w:pPr>
            <w:r w:rsidRPr="00AF425A">
              <w:t>Satellite information</w:t>
            </w:r>
          </w:p>
        </w:tc>
        <w:tc>
          <w:tcPr>
            <w:tcW w:w="959" w:type="dxa"/>
            <w:tcBorders>
              <w:top w:val="single" w:sz="4" w:space="0" w:color="auto"/>
              <w:left w:val="single" w:sz="4" w:space="0" w:color="auto"/>
              <w:bottom w:val="nil"/>
              <w:right w:val="single" w:sz="4" w:space="0" w:color="auto"/>
            </w:tcBorders>
          </w:tcPr>
          <w:p w14:paraId="77BB300C" w14:textId="611F7CF7" w:rsidR="00A862DB" w:rsidRPr="001C0E1B" w:rsidRDefault="00A862DB" w:rsidP="00A862DB">
            <w:pPr>
              <w:pStyle w:val="TAC"/>
            </w:pPr>
            <w:r w:rsidRPr="00AF425A">
              <w:t>1</w:t>
            </w:r>
          </w:p>
        </w:tc>
        <w:tc>
          <w:tcPr>
            <w:tcW w:w="937" w:type="dxa"/>
            <w:tcBorders>
              <w:top w:val="single" w:sz="4" w:space="0" w:color="auto"/>
              <w:left w:val="single" w:sz="4" w:space="0" w:color="auto"/>
              <w:bottom w:val="nil"/>
              <w:right w:val="single" w:sz="4" w:space="0" w:color="auto"/>
            </w:tcBorders>
            <w:shd w:val="clear" w:color="auto" w:fill="auto"/>
          </w:tcPr>
          <w:p w14:paraId="632F23FC"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22845C7B" w14:textId="1009FD81" w:rsidR="00A862DB" w:rsidRPr="001C0E1B" w:rsidRDefault="00A862DB" w:rsidP="00A862DB">
            <w:pPr>
              <w:pStyle w:val="TAC"/>
            </w:pPr>
            <w:r w:rsidRPr="00AF425A">
              <w:t>SSC.1</w:t>
            </w:r>
          </w:p>
        </w:tc>
      </w:tr>
      <w:tr w:rsidR="00A862DB" w:rsidRPr="001C0E1B" w14:paraId="74CCEEB2" w14:textId="77777777" w:rsidTr="00F44ACD">
        <w:trPr>
          <w:trHeight w:val="187"/>
          <w:jc w:val="center"/>
        </w:trPr>
        <w:tc>
          <w:tcPr>
            <w:tcW w:w="3304" w:type="dxa"/>
            <w:tcBorders>
              <w:top w:val="nil"/>
              <w:left w:val="single" w:sz="4" w:space="0" w:color="auto"/>
              <w:bottom w:val="single" w:sz="4" w:space="0" w:color="auto"/>
              <w:right w:val="single" w:sz="4" w:space="0" w:color="auto"/>
            </w:tcBorders>
            <w:shd w:val="clear" w:color="auto" w:fill="auto"/>
          </w:tcPr>
          <w:p w14:paraId="54815E5B" w14:textId="77777777" w:rsidR="00A862DB" w:rsidRPr="001C0E1B" w:rsidRDefault="00A862DB" w:rsidP="00A862DB">
            <w:pPr>
              <w:pStyle w:val="TAL"/>
            </w:pPr>
          </w:p>
        </w:tc>
        <w:tc>
          <w:tcPr>
            <w:tcW w:w="959" w:type="dxa"/>
            <w:tcBorders>
              <w:top w:val="single" w:sz="4" w:space="0" w:color="auto"/>
              <w:left w:val="single" w:sz="4" w:space="0" w:color="auto"/>
              <w:bottom w:val="nil"/>
              <w:right w:val="single" w:sz="4" w:space="0" w:color="auto"/>
            </w:tcBorders>
          </w:tcPr>
          <w:p w14:paraId="020DADD7" w14:textId="6A4EF54F" w:rsidR="00A862DB" w:rsidRPr="001C0E1B" w:rsidRDefault="00A862DB" w:rsidP="00A862DB">
            <w:pPr>
              <w:pStyle w:val="TAC"/>
            </w:pPr>
            <w:r w:rsidRPr="00AF425A">
              <w:t>2</w:t>
            </w:r>
          </w:p>
        </w:tc>
        <w:tc>
          <w:tcPr>
            <w:tcW w:w="937" w:type="dxa"/>
            <w:tcBorders>
              <w:top w:val="single" w:sz="4" w:space="0" w:color="auto"/>
              <w:left w:val="single" w:sz="4" w:space="0" w:color="auto"/>
              <w:bottom w:val="nil"/>
              <w:right w:val="single" w:sz="4" w:space="0" w:color="auto"/>
            </w:tcBorders>
            <w:shd w:val="clear" w:color="auto" w:fill="auto"/>
          </w:tcPr>
          <w:p w14:paraId="61D2D058"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6F8FA57F" w14:textId="7225C16C" w:rsidR="00A862DB" w:rsidRPr="001C0E1B" w:rsidRDefault="00A862DB" w:rsidP="00A862DB">
            <w:pPr>
              <w:pStyle w:val="TAC"/>
            </w:pPr>
            <w:r w:rsidRPr="00AF425A">
              <w:t>SSC.2</w:t>
            </w:r>
          </w:p>
        </w:tc>
      </w:tr>
      <w:tr w:rsidR="001F0483" w:rsidRPr="001C0E1B" w14:paraId="40AB9B1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034596" w14:textId="77777777" w:rsidR="001F0483" w:rsidRPr="001C0E1B" w:rsidRDefault="001F0483"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A917BCF"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A4798C1"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7BBF4D0" w14:textId="77777777" w:rsidR="001F0483" w:rsidRPr="001C0E1B" w:rsidRDefault="001F0483" w:rsidP="005C1D22">
            <w:pPr>
              <w:pStyle w:val="TAC"/>
            </w:pPr>
            <w:r w:rsidRPr="001C0E1B">
              <w:t>SR.1.1 FDD</w:t>
            </w:r>
          </w:p>
        </w:tc>
      </w:tr>
      <w:tr w:rsidR="001F0483" w:rsidRPr="001C0E1B" w14:paraId="1368621B"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12699ECB"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78FD98A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33D52BE2"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14015D63" w14:textId="77777777" w:rsidR="001F0483" w:rsidRPr="001C0E1B" w:rsidRDefault="001F0483" w:rsidP="005C1D22">
            <w:pPr>
              <w:pStyle w:val="TAC"/>
            </w:pPr>
          </w:p>
        </w:tc>
      </w:tr>
      <w:tr w:rsidR="001F0483" w:rsidRPr="001C0E1B" w14:paraId="46C5E310"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6884FB2"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566627BE"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0F9A30"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99AE812" w14:textId="77777777" w:rsidR="001F0483" w:rsidRPr="001C0E1B" w:rsidRDefault="001F0483" w:rsidP="005C1D22">
            <w:pPr>
              <w:pStyle w:val="TAC"/>
            </w:pPr>
          </w:p>
        </w:tc>
      </w:tr>
      <w:tr w:rsidR="001F0483" w:rsidRPr="001C0E1B" w14:paraId="1A52DFD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0A4C5A3" w14:textId="77777777" w:rsidR="001F0483" w:rsidRPr="001C0E1B" w:rsidRDefault="001F0483"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C3EDC7A"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529CFB20"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6B5AED6A" w14:textId="77777777" w:rsidR="001F0483" w:rsidRPr="001C0E1B" w:rsidRDefault="001F0483" w:rsidP="005C1D22">
            <w:pPr>
              <w:pStyle w:val="TAC"/>
            </w:pPr>
            <w:r w:rsidRPr="001C0E1B">
              <w:t>CR.1.1 FDD</w:t>
            </w:r>
          </w:p>
        </w:tc>
      </w:tr>
      <w:tr w:rsidR="001F0483" w:rsidRPr="001C0E1B" w14:paraId="27511674"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861F6F8"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614C8D5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50D634C4"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44B322F6" w14:textId="77777777" w:rsidR="001F0483" w:rsidRPr="001C0E1B" w:rsidRDefault="001F0483" w:rsidP="005C1D22">
            <w:pPr>
              <w:pStyle w:val="TAC"/>
            </w:pPr>
          </w:p>
        </w:tc>
      </w:tr>
      <w:tr w:rsidR="001F0483" w:rsidRPr="001C0E1B" w14:paraId="2D4E846B"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D726DF"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14FB24D6"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C0E7E8"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608D71AB" w14:textId="77777777" w:rsidR="001F0483" w:rsidRPr="001C0E1B" w:rsidRDefault="001F0483" w:rsidP="005C1D22">
            <w:pPr>
              <w:pStyle w:val="TAC"/>
            </w:pPr>
          </w:p>
        </w:tc>
      </w:tr>
      <w:tr w:rsidR="001F0483" w:rsidRPr="001C0E1B" w14:paraId="00ACF23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83AB871" w14:textId="77777777" w:rsidR="001F0483" w:rsidRPr="001C0E1B" w:rsidRDefault="001F0483"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3FC28A09"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53663F2"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2A50B3D" w14:textId="77777777" w:rsidR="001F0483" w:rsidRPr="001C0E1B" w:rsidRDefault="001F0483" w:rsidP="005C1D22">
            <w:pPr>
              <w:pStyle w:val="TAC"/>
            </w:pPr>
            <w:r w:rsidRPr="001C0E1B">
              <w:t>CCR.1.1 FDD</w:t>
            </w:r>
          </w:p>
        </w:tc>
      </w:tr>
      <w:tr w:rsidR="001F0483" w:rsidRPr="001C0E1B" w14:paraId="5C1D8909"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05D4CD4C"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4FD4A19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2B491AE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2E99C4BE" w14:textId="77777777" w:rsidR="001F0483" w:rsidRPr="001C0E1B" w:rsidRDefault="001F0483" w:rsidP="005C1D22">
            <w:pPr>
              <w:pStyle w:val="TAC"/>
            </w:pPr>
          </w:p>
        </w:tc>
      </w:tr>
      <w:tr w:rsidR="001F0483" w:rsidRPr="001C0E1B" w14:paraId="2B1483AC"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41EFA3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63719839"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9BF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8107990" w14:textId="77777777" w:rsidR="001F0483" w:rsidRPr="001C0E1B" w:rsidRDefault="001F0483" w:rsidP="005C1D22">
            <w:pPr>
              <w:pStyle w:val="TAC"/>
            </w:pPr>
          </w:p>
        </w:tc>
      </w:tr>
      <w:tr w:rsidR="001F0483" w:rsidRPr="001C0E1B" w14:paraId="478CA8E0"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0C28C9" w14:textId="77777777" w:rsidR="001F0483" w:rsidRPr="001C0E1B" w:rsidRDefault="001F0483"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68595E9"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DD50541"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603760E2" w14:textId="77777777" w:rsidR="001F0483" w:rsidRPr="001C0E1B" w:rsidRDefault="001F0483" w:rsidP="005C1D22">
            <w:pPr>
              <w:pStyle w:val="TAC"/>
            </w:pPr>
            <w:r w:rsidRPr="001C0E1B">
              <w:t>SSB.3 FR1</w:t>
            </w:r>
          </w:p>
        </w:tc>
      </w:tr>
      <w:tr w:rsidR="001F0483" w:rsidRPr="001C0E1B" w14:paraId="297515DE"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A376CFE"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3B5D4163"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3A2493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03DF52B8" w14:textId="77777777" w:rsidR="001F0483" w:rsidRPr="001C0E1B" w:rsidRDefault="001F0483" w:rsidP="005C1D22">
            <w:pPr>
              <w:pStyle w:val="TAC"/>
            </w:pPr>
          </w:p>
        </w:tc>
      </w:tr>
      <w:tr w:rsidR="001F0483" w:rsidRPr="001C0E1B" w14:paraId="0E095FBD"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D4A1E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7753832A"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9DBCC35"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6035E119" w14:textId="77777777" w:rsidR="001F0483" w:rsidRPr="001C0E1B" w:rsidRDefault="001F0483" w:rsidP="005C1D22">
            <w:pPr>
              <w:pStyle w:val="TAC"/>
            </w:pPr>
          </w:p>
        </w:tc>
      </w:tr>
      <w:tr w:rsidR="001F0483" w:rsidRPr="001C0E1B" w14:paraId="15D60D63"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8AA9F78" w14:textId="77777777" w:rsidR="001F0483" w:rsidRPr="001C0E1B" w:rsidRDefault="001F0483" w:rsidP="005C1D22">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4B46ED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90D53C5"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vAlign w:val="center"/>
            <w:hideMark/>
          </w:tcPr>
          <w:p w14:paraId="0F539DB6" w14:textId="77777777" w:rsidR="001F0483" w:rsidRPr="001C0E1B" w:rsidRDefault="001F0483" w:rsidP="005C1D22">
            <w:pPr>
              <w:pStyle w:val="TAC"/>
            </w:pPr>
            <w:r w:rsidRPr="004E396D">
              <w:rPr>
                <w:rFonts w:cs="Arial"/>
                <w:lang w:val="en-US"/>
              </w:rPr>
              <w:t>CSI-RS 1.</w:t>
            </w:r>
            <w:r>
              <w:rPr>
                <w:rFonts w:cs="Arial"/>
                <w:lang w:val="en-US"/>
              </w:rPr>
              <w:t>3</w:t>
            </w:r>
            <w:r w:rsidRPr="004E396D">
              <w:rPr>
                <w:rFonts w:cs="Arial"/>
                <w:lang w:val="en-US"/>
              </w:rPr>
              <w:t xml:space="preserve"> FDD</w:t>
            </w:r>
          </w:p>
        </w:tc>
      </w:tr>
      <w:tr w:rsidR="001F0483" w:rsidRPr="001C0E1B" w14:paraId="53399E40"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4FCC4044"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69CA5E79"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139725C5"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vAlign w:val="center"/>
          </w:tcPr>
          <w:p w14:paraId="2890B9EE" w14:textId="77777777" w:rsidR="001F0483" w:rsidRPr="001C0E1B" w:rsidRDefault="001F0483" w:rsidP="005C1D22">
            <w:pPr>
              <w:pStyle w:val="TAC"/>
            </w:pPr>
          </w:p>
        </w:tc>
      </w:tr>
      <w:tr w:rsidR="001F0483" w:rsidRPr="001C0E1B" w14:paraId="3502B411"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78DF5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0C1C90CE"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EBE8E8"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vAlign w:val="center"/>
          </w:tcPr>
          <w:p w14:paraId="7B52DD5A" w14:textId="77777777" w:rsidR="001F0483" w:rsidRPr="001C0E1B" w:rsidRDefault="001F0483" w:rsidP="005C1D22">
            <w:pPr>
              <w:pStyle w:val="TAC"/>
            </w:pPr>
          </w:p>
        </w:tc>
      </w:tr>
      <w:tr w:rsidR="001F0483" w:rsidRPr="001C0E1B" w14:paraId="1A24B69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C2B915" w14:textId="77777777" w:rsidR="001F0483" w:rsidRPr="001C0E1B" w:rsidRDefault="001F0483"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0432A5B"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4BBCA2B9"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BB7FDB" w14:textId="77777777" w:rsidR="001F0483" w:rsidRPr="001C0E1B" w:rsidRDefault="001F0483" w:rsidP="005C1D22">
            <w:pPr>
              <w:pStyle w:val="TAC"/>
            </w:pPr>
            <w:r w:rsidRPr="001C0E1B">
              <w:t>OP.1</w:t>
            </w:r>
          </w:p>
        </w:tc>
      </w:tr>
      <w:tr w:rsidR="001F0483" w:rsidRPr="001C0E1B" w14:paraId="594ED52F"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7CD9DB" w14:textId="77777777" w:rsidR="001F0483" w:rsidRPr="001C0E1B" w:rsidRDefault="001F0483"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9BE5FBC" w14:textId="77777777" w:rsidR="001F0483" w:rsidRPr="001C0E1B" w:rsidRDefault="001F0483" w:rsidP="005C1D22">
            <w:pPr>
              <w:pStyle w:val="TAC"/>
            </w:pPr>
            <w:r w:rsidRPr="001C0E1B">
              <w:rPr>
                <w:rFonts w:eastAsia="Calibri"/>
                <w:szCs w:val="18"/>
              </w:rPr>
              <w:t>1</w:t>
            </w:r>
            <w:r>
              <w:t>, 2</w:t>
            </w:r>
          </w:p>
        </w:tc>
        <w:tc>
          <w:tcPr>
            <w:tcW w:w="937" w:type="dxa"/>
            <w:tcBorders>
              <w:top w:val="single" w:sz="4" w:space="0" w:color="auto"/>
              <w:left w:val="single" w:sz="4" w:space="0" w:color="auto"/>
              <w:bottom w:val="nil"/>
              <w:right w:val="single" w:sz="4" w:space="0" w:color="auto"/>
            </w:tcBorders>
          </w:tcPr>
          <w:p w14:paraId="676B531C"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1B6052A2" w14:textId="77777777" w:rsidR="001F0483" w:rsidRPr="001C0E1B" w:rsidRDefault="001F0483" w:rsidP="005C1D22">
            <w:pPr>
              <w:pStyle w:val="TAC"/>
            </w:pPr>
            <w:r w:rsidRPr="001C0E1B">
              <w:rPr>
                <w:rFonts w:eastAsia="Calibri"/>
                <w:snapToGrid w:val="0"/>
                <w:szCs w:val="18"/>
              </w:rPr>
              <w:t>TRS.1.1 FDD</w:t>
            </w:r>
          </w:p>
        </w:tc>
      </w:tr>
      <w:tr w:rsidR="001F0483" w:rsidRPr="001C0E1B" w14:paraId="4A6E34B8"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40555F17"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262DC83A"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tcPr>
          <w:p w14:paraId="45672EDD"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227DAD4D" w14:textId="77777777" w:rsidR="001F0483" w:rsidRPr="001C0E1B" w:rsidRDefault="001F0483" w:rsidP="005C1D22">
            <w:pPr>
              <w:pStyle w:val="TAC"/>
            </w:pPr>
          </w:p>
        </w:tc>
      </w:tr>
      <w:tr w:rsidR="001F0483" w:rsidRPr="001C0E1B" w14:paraId="560803DB"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E9573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12C32FFF"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tcPr>
          <w:p w14:paraId="651515C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4F0D428" w14:textId="77777777" w:rsidR="001F0483" w:rsidRPr="001C0E1B" w:rsidRDefault="001F0483" w:rsidP="005C1D22">
            <w:pPr>
              <w:pStyle w:val="TAC"/>
            </w:pPr>
          </w:p>
        </w:tc>
      </w:tr>
      <w:tr w:rsidR="001F0483" w:rsidRPr="001C0E1B" w14:paraId="05CA3EA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C88D62F" w14:textId="77777777" w:rsidR="001F0483" w:rsidRPr="001C0E1B" w:rsidRDefault="001F0483"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88D7295"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6571B01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7D6D32" w14:textId="77777777" w:rsidR="001F0483" w:rsidRPr="001C0E1B" w:rsidRDefault="001F0483" w:rsidP="005C1D22">
            <w:pPr>
              <w:pStyle w:val="TAC"/>
            </w:pPr>
            <w:r w:rsidRPr="001C0E1B">
              <w:t>DLBWP.0.1</w:t>
            </w:r>
          </w:p>
          <w:p w14:paraId="47D30742" w14:textId="77777777" w:rsidR="001F0483" w:rsidRPr="001C0E1B" w:rsidRDefault="001F0483" w:rsidP="005C1D22">
            <w:pPr>
              <w:pStyle w:val="TAC"/>
            </w:pPr>
            <w:r w:rsidRPr="001C0E1B">
              <w:t>ULBWP.0.1</w:t>
            </w:r>
          </w:p>
        </w:tc>
      </w:tr>
      <w:tr w:rsidR="001F0483" w:rsidRPr="001C0E1B" w14:paraId="154CDFA7"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D15D30" w14:textId="77777777" w:rsidR="001F0483" w:rsidRPr="001C0E1B" w:rsidRDefault="001F0483"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CF0C4D8"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0BBC541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F36E24" w14:textId="77777777" w:rsidR="001F0483" w:rsidRPr="001C0E1B" w:rsidRDefault="001F0483" w:rsidP="005C1D22">
            <w:pPr>
              <w:pStyle w:val="TAC"/>
            </w:pPr>
            <w:r w:rsidRPr="001C0E1B">
              <w:t>DLBWP.1.1</w:t>
            </w:r>
          </w:p>
          <w:p w14:paraId="5FD54F37" w14:textId="77777777" w:rsidR="001F0483" w:rsidRPr="001C0E1B" w:rsidRDefault="001F0483" w:rsidP="005C1D22">
            <w:pPr>
              <w:pStyle w:val="TAC"/>
            </w:pPr>
            <w:r w:rsidRPr="001C0E1B">
              <w:t>ULBWP.1.1</w:t>
            </w:r>
          </w:p>
        </w:tc>
      </w:tr>
      <w:tr w:rsidR="001F0483" w:rsidRPr="001C0E1B" w14:paraId="46345927"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2CC802" w14:textId="77777777" w:rsidR="001F0483" w:rsidRPr="001C0E1B" w:rsidRDefault="001F0483"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E01D35C"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7165A1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8A42E1" w14:textId="77777777" w:rsidR="001F0483" w:rsidRPr="001C0E1B" w:rsidRDefault="001F0483" w:rsidP="005C1D22">
            <w:pPr>
              <w:pStyle w:val="TAC"/>
            </w:pPr>
            <w:r w:rsidRPr="001C0E1B">
              <w:t>SMTC.1</w:t>
            </w:r>
          </w:p>
        </w:tc>
      </w:tr>
      <w:tr w:rsidR="001F0483" w:rsidRPr="001C0E1B" w14:paraId="1043F8FD"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14CF579" w14:textId="77777777" w:rsidR="001F0483" w:rsidRPr="001C0E1B" w:rsidRDefault="001F0483"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7207A9"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119CBD0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0C9F31" w14:textId="77777777" w:rsidR="001F0483" w:rsidRPr="001C0E1B" w:rsidRDefault="001F0483" w:rsidP="005C1D22">
            <w:pPr>
              <w:pStyle w:val="TAC"/>
            </w:pPr>
            <w:r w:rsidRPr="001C0E1B">
              <w:t>DRX.3</w:t>
            </w:r>
          </w:p>
        </w:tc>
      </w:tr>
      <w:tr w:rsidR="001F0483" w:rsidRPr="001C0E1B" w14:paraId="2696C926"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B3C1C0" w14:textId="77777777" w:rsidR="001F0483" w:rsidRPr="001C0E1B" w:rsidRDefault="001F0483"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7D1CB34B"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1174E90"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2DD025" w14:textId="77777777" w:rsidR="001F0483" w:rsidRPr="001C0E1B" w:rsidRDefault="001F0483" w:rsidP="005C1D22">
            <w:pPr>
              <w:pStyle w:val="TAC"/>
            </w:pPr>
            <w:r w:rsidRPr="001C0E1B">
              <w:t>aperiodic</w:t>
            </w:r>
          </w:p>
        </w:tc>
      </w:tr>
      <w:tr w:rsidR="001F0483" w:rsidRPr="001C0E1B" w14:paraId="6258712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F8901" w14:textId="77777777" w:rsidR="001F0483" w:rsidRPr="001C0E1B" w:rsidRDefault="001F0483"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27A8CE"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A83BE9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331925" w14:textId="77777777" w:rsidR="001F0483" w:rsidRPr="001C0E1B" w:rsidRDefault="001F0483" w:rsidP="005C1D22">
            <w:pPr>
              <w:pStyle w:val="TAC"/>
            </w:pPr>
            <w:r w:rsidRPr="001C0E1B">
              <w:t>cri-RSRP</w:t>
            </w:r>
          </w:p>
        </w:tc>
      </w:tr>
      <w:tr w:rsidR="001F0483" w:rsidRPr="001C0E1B" w14:paraId="358F70EA"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F93D9A" w14:textId="77777777" w:rsidR="001F0483" w:rsidRPr="001C0E1B" w:rsidRDefault="001F0483"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5BD40BE"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869A65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1F5869" w14:textId="77777777" w:rsidR="001F0483" w:rsidRPr="001C0E1B" w:rsidRDefault="001F0483" w:rsidP="005C1D22">
            <w:pPr>
              <w:pStyle w:val="TAC"/>
            </w:pPr>
            <w:r w:rsidRPr="001C0E1B">
              <w:t>2</w:t>
            </w:r>
          </w:p>
        </w:tc>
      </w:tr>
      <w:tr w:rsidR="001F0483" w:rsidRPr="001C0E1B" w14:paraId="21D20F9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EB8065" w14:textId="77777777" w:rsidR="001F0483" w:rsidRPr="001C0E1B" w:rsidRDefault="001F0483" w:rsidP="005C1D22">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7A99629"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nil"/>
              <w:right w:val="single" w:sz="4" w:space="0" w:color="auto"/>
            </w:tcBorders>
            <w:shd w:val="clear" w:color="auto" w:fill="auto"/>
          </w:tcPr>
          <w:p w14:paraId="5FF252D9"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13242" w14:textId="77777777" w:rsidR="001F0483" w:rsidRPr="001C0E1B" w:rsidRDefault="001F0483" w:rsidP="005C1D22">
            <w:pPr>
              <w:pStyle w:val="TAC"/>
            </w:pPr>
            <w:r w:rsidRPr="001C0E1B">
              <w:t>SSB#0 for resource#0</w:t>
            </w:r>
          </w:p>
        </w:tc>
      </w:tr>
      <w:tr w:rsidR="001F0483" w:rsidRPr="001C0E1B" w14:paraId="2D59838D"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AD6A1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1CB40A8"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D7C3A2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CF00AB" w14:textId="77777777" w:rsidR="001F0483" w:rsidRPr="001C0E1B" w:rsidRDefault="001F0483" w:rsidP="005C1D22">
            <w:pPr>
              <w:pStyle w:val="TAC"/>
            </w:pPr>
            <w:r w:rsidRPr="001C0E1B">
              <w:t>SSB#1 for resource#1</w:t>
            </w:r>
          </w:p>
        </w:tc>
      </w:tr>
      <w:tr w:rsidR="001F0483" w:rsidRPr="001C0E1B" w14:paraId="23BBB10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18938F" w14:textId="77777777" w:rsidR="001F0483" w:rsidRPr="001C0E1B" w:rsidRDefault="001F0483" w:rsidP="005C1D22">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FE1BEE5" w14:textId="77777777" w:rsidR="001F0483" w:rsidRPr="001C0E1B" w:rsidRDefault="001F0483" w:rsidP="005C1D22">
            <w:pPr>
              <w:pStyle w:val="TAC"/>
              <w:rPr>
                <w:rFonts w:eastAsia="MS Mincho"/>
                <w:lang w:eastAsia="ja-JP"/>
              </w:rPr>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42655140" w14:textId="77777777" w:rsidR="001F0483" w:rsidRPr="001C0E1B" w:rsidRDefault="001F0483" w:rsidP="005C1D22">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3EADA0B" w14:textId="77777777" w:rsidR="001F0483" w:rsidRPr="001C0E1B" w:rsidRDefault="001F0483" w:rsidP="005C1D22">
            <w:pPr>
              <w:pStyle w:val="TAC"/>
            </w:pPr>
            <w:r>
              <w:rPr>
                <w:rFonts w:cs="Arial"/>
                <w:lang w:val="en-US"/>
              </w:rPr>
              <w:t>8</w:t>
            </w:r>
          </w:p>
        </w:tc>
      </w:tr>
      <w:tr w:rsidR="001F0483" w:rsidRPr="001C0E1B" w14:paraId="3E54B3EF"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8291D5" w14:textId="77777777" w:rsidR="001F0483" w:rsidRPr="001C0E1B" w:rsidRDefault="001F0483"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6219F1A" w14:textId="77777777" w:rsidR="001F0483" w:rsidRPr="001C0E1B" w:rsidRDefault="001F0483" w:rsidP="005C1D22">
            <w:pPr>
              <w:pStyle w:val="TAC"/>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22E172B4" w14:textId="77777777" w:rsidR="001F0483" w:rsidRPr="001C0E1B" w:rsidRDefault="001F0483" w:rsidP="005C1D22">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DFA1717" w14:textId="77777777" w:rsidR="001F0483" w:rsidRPr="001C0E1B" w:rsidRDefault="001F0483" w:rsidP="005C1D22">
            <w:pPr>
              <w:pStyle w:val="TAC"/>
            </w:pPr>
            <w:r w:rsidRPr="001C0E1B">
              <w:t>5</w:t>
            </w:r>
          </w:p>
        </w:tc>
      </w:tr>
      <w:tr w:rsidR="001F0483" w:rsidRPr="001C0E1B" w14:paraId="2667E464"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7A4DA" w14:textId="77777777" w:rsidR="001F0483" w:rsidRPr="001C0E1B" w:rsidRDefault="001F0483"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CC0E8C" w14:textId="77777777" w:rsidR="001F0483" w:rsidRPr="001C0E1B" w:rsidRDefault="001F0483" w:rsidP="005C1D22">
            <w:pPr>
              <w:pStyle w:val="TAC"/>
            </w:pPr>
            <w:r w:rsidRPr="00E40E11">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0756D20D" w14:textId="77777777" w:rsidR="001F0483" w:rsidRPr="001C0E1B" w:rsidRDefault="001F0483" w:rsidP="005C1D22">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8C4F140" w14:textId="77777777" w:rsidR="001F0483" w:rsidRPr="001C0E1B" w:rsidRDefault="001F0483" w:rsidP="005C1D22">
            <w:pPr>
              <w:pStyle w:val="TAC"/>
            </w:pPr>
            <w:r w:rsidRPr="001C0E1B">
              <w:t>0</w:t>
            </w:r>
          </w:p>
        </w:tc>
      </w:tr>
      <w:tr w:rsidR="001F0483" w:rsidRPr="001C0E1B" w14:paraId="3066432C"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B19662" w14:textId="77777777" w:rsidR="001F0483" w:rsidRPr="001C0E1B" w:rsidRDefault="001F0483"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9E3277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A6CB4A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75B30A6" w14:textId="77777777" w:rsidR="001F0483" w:rsidRPr="001C0E1B" w:rsidRDefault="001F0483" w:rsidP="005C1D22">
            <w:pPr>
              <w:pStyle w:val="TAC"/>
            </w:pPr>
          </w:p>
        </w:tc>
      </w:tr>
      <w:tr w:rsidR="001F0483" w:rsidRPr="001C0E1B" w14:paraId="3275700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2BB3EB" w14:textId="77777777" w:rsidR="001F0483" w:rsidRPr="001C0E1B" w:rsidRDefault="001F0483"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DA21C6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F289A0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3AA9727" w14:textId="77777777" w:rsidR="001F0483" w:rsidRPr="001C0E1B" w:rsidRDefault="001F0483" w:rsidP="005C1D22">
            <w:pPr>
              <w:pStyle w:val="TAC"/>
            </w:pPr>
          </w:p>
        </w:tc>
      </w:tr>
      <w:tr w:rsidR="001F0483" w:rsidRPr="001C0E1B" w14:paraId="4E81D310"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56E972" w14:textId="77777777" w:rsidR="001F0483" w:rsidRPr="001C0E1B" w:rsidRDefault="001F0483"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746A9C2"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7CEB4E2A"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A22A787" w14:textId="77777777" w:rsidR="001F0483" w:rsidRPr="001C0E1B" w:rsidRDefault="001F0483" w:rsidP="005C1D22">
            <w:pPr>
              <w:pStyle w:val="TAC"/>
            </w:pPr>
          </w:p>
        </w:tc>
      </w:tr>
      <w:tr w:rsidR="001F0483" w:rsidRPr="001C0E1B" w14:paraId="08437949"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8AF1AA" w14:textId="77777777" w:rsidR="001F0483" w:rsidRPr="001C0E1B" w:rsidRDefault="001F0483"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E65F355"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4834BEE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2A8D42AC" w14:textId="77777777" w:rsidR="001F0483" w:rsidRPr="001C0E1B" w:rsidRDefault="001F0483" w:rsidP="005C1D22">
            <w:pPr>
              <w:pStyle w:val="TAC"/>
            </w:pPr>
          </w:p>
        </w:tc>
      </w:tr>
      <w:tr w:rsidR="001F0483" w:rsidRPr="001C0E1B" w14:paraId="6887861A"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F908CDC" w14:textId="77777777" w:rsidR="001F0483" w:rsidRPr="001C0E1B" w:rsidRDefault="001F0483"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7789543"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3802EDCD"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369AFBB" w14:textId="77777777" w:rsidR="001F0483" w:rsidRPr="001C0E1B" w:rsidRDefault="001F0483" w:rsidP="005C1D22">
            <w:pPr>
              <w:pStyle w:val="TAC"/>
            </w:pPr>
          </w:p>
        </w:tc>
      </w:tr>
      <w:tr w:rsidR="001F0483" w:rsidRPr="001C0E1B" w14:paraId="5AAE0C2B"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30863D" w14:textId="77777777" w:rsidR="001F0483" w:rsidRPr="001C0E1B" w:rsidRDefault="001F0483"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9A902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697FDC7"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FEFB98B" w14:textId="77777777" w:rsidR="001F0483" w:rsidRPr="001C0E1B" w:rsidRDefault="001F0483" w:rsidP="005C1D22">
            <w:pPr>
              <w:pStyle w:val="TAC"/>
            </w:pPr>
          </w:p>
        </w:tc>
      </w:tr>
      <w:tr w:rsidR="001F0483" w:rsidRPr="001C0E1B" w14:paraId="7F75E380"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215C56E" w14:textId="77777777" w:rsidR="001F0483" w:rsidRPr="001C0E1B" w:rsidRDefault="001F0483"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843F7C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2869AC9"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0ED0216" w14:textId="77777777" w:rsidR="001F0483" w:rsidRPr="001C0E1B" w:rsidRDefault="001F0483" w:rsidP="005C1D22">
            <w:pPr>
              <w:pStyle w:val="TAC"/>
            </w:pPr>
          </w:p>
        </w:tc>
      </w:tr>
      <w:tr w:rsidR="001F0483" w:rsidRPr="001C0E1B" w14:paraId="0481B7D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A599B6" w14:textId="77777777" w:rsidR="001F0483" w:rsidRPr="001C0E1B" w:rsidRDefault="001F0483"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406D0D5"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863C92"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CCE6191" w14:textId="77777777" w:rsidR="001F0483" w:rsidRPr="001C0E1B" w:rsidRDefault="001F0483" w:rsidP="005C1D22">
            <w:pPr>
              <w:pStyle w:val="TAC"/>
            </w:pPr>
          </w:p>
        </w:tc>
      </w:tr>
      <w:tr w:rsidR="001F0483" w:rsidRPr="001C0E1B" w14:paraId="26A90B15"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F7592FB" w14:textId="77777777" w:rsidR="001F0483" w:rsidRPr="001C0E1B" w:rsidRDefault="001F0483" w:rsidP="005C1D22">
            <w:pPr>
              <w:keepNext/>
              <w:keepLines/>
              <w:spacing w:after="0" w:line="256" w:lineRule="auto"/>
              <w:rPr>
                <w:rFonts w:ascii="Arial" w:hAnsi="Arial" w:cs="Arial"/>
                <w:sz w:val="18"/>
              </w:rPr>
            </w:pPr>
            <w:r w:rsidRPr="001C0E1B">
              <w:rPr>
                <w:rFonts w:ascii="Arial" w:hAnsi="Arial" w:cs="Arial"/>
                <w:sz w:val="18"/>
              </w:rPr>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C94A104" w14:textId="212B490F"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4CF1FDC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A1A7A3" w14:textId="77777777" w:rsidR="001F0483" w:rsidRPr="001C0E1B" w:rsidRDefault="001F0483" w:rsidP="005C1D22">
            <w:pPr>
              <w:pStyle w:val="TAC"/>
            </w:pPr>
            <w:r w:rsidRPr="001C0E1B">
              <w:t>AWGN</w:t>
            </w:r>
          </w:p>
        </w:tc>
      </w:tr>
      <w:tr w:rsidR="001F0483" w:rsidRPr="001C0E1B" w14:paraId="2981F738" w14:textId="77777777" w:rsidTr="005C1D22">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E1AE9A3" w14:textId="77777777" w:rsidR="001F0483" w:rsidRPr="001C0E1B" w:rsidRDefault="001F0483"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9F5F37C" w14:textId="77777777" w:rsidR="001F0483" w:rsidRPr="001C0E1B" w:rsidRDefault="001F0483" w:rsidP="001F0483">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605DD7D7"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265BF1A"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6133D1"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DBE01"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3F077B"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0EA85E"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CSI-RS#1</w:t>
            </w:r>
          </w:p>
        </w:tc>
      </w:tr>
      <w:tr w:rsidR="001F0483" w:rsidRPr="001C0E1B" w14:paraId="0E10375E"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2E4E11" w14:textId="77777777" w:rsidR="001F0483" w:rsidRPr="001C0E1B" w:rsidRDefault="001F0483" w:rsidP="005C1D22">
            <w:pPr>
              <w:pStyle w:val="TAL"/>
              <w:rPr>
                <w:vertAlign w:val="superscript"/>
              </w:rPr>
            </w:pPr>
            <w:r w:rsidRPr="001C0E1B">
              <w:rPr>
                <w:rFonts w:eastAsia="Calibri"/>
                <w:noProof/>
                <w:position w:val="-12"/>
                <w:szCs w:val="22"/>
                <w:lang w:val="en-US"/>
              </w:rPr>
              <w:drawing>
                <wp:inline distT="0" distB="0" distL="0" distR="0" wp14:anchorId="1E570238" wp14:editId="0AFCF111">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A75986D"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C65548E" w14:textId="77777777" w:rsidR="001F0483" w:rsidRPr="001C0E1B" w:rsidRDefault="001F0483" w:rsidP="005C1D22">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669A5F3" w14:textId="77777777" w:rsidR="001F0483" w:rsidRPr="001C0E1B" w:rsidRDefault="001F0483" w:rsidP="005C1D22">
            <w:pPr>
              <w:pStyle w:val="TAC"/>
            </w:pPr>
            <w:r w:rsidRPr="001C0E1B">
              <w:t>-94.65</w:t>
            </w:r>
          </w:p>
        </w:tc>
      </w:tr>
      <w:tr w:rsidR="001F0483" w:rsidRPr="001C0E1B" w14:paraId="7DC4C0B6"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28CDB1" w14:textId="77777777" w:rsidR="001F0483" w:rsidRPr="001C0E1B" w:rsidRDefault="001F0483" w:rsidP="005C1D22">
            <w:pPr>
              <w:pStyle w:val="TAL"/>
              <w:rPr>
                <w:rFonts w:eastAsia="Calibri"/>
                <w:szCs w:val="22"/>
              </w:rPr>
            </w:pPr>
            <w:r w:rsidRPr="001C0E1B">
              <w:rPr>
                <w:rFonts w:eastAsia="Calibri"/>
                <w:noProof/>
                <w:position w:val="-12"/>
                <w:szCs w:val="22"/>
                <w:lang w:val="en-US"/>
              </w:rPr>
              <w:drawing>
                <wp:inline distT="0" distB="0" distL="0" distR="0" wp14:anchorId="24B8E109" wp14:editId="639DD129">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B67D025" w14:textId="77777777" w:rsidR="001F0483" w:rsidRPr="001C0E1B" w:rsidRDefault="001F0483"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58A91B45" w14:textId="77777777" w:rsidR="001F0483" w:rsidRPr="001C0E1B" w:rsidRDefault="001F0483" w:rsidP="005C1D22">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A87FB68" w14:textId="77777777" w:rsidR="001F0483" w:rsidRPr="001C0E1B" w:rsidRDefault="001F0483" w:rsidP="005C1D22">
            <w:pPr>
              <w:pStyle w:val="TAC"/>
              <w:rPr>
                <w:rFonts w:eastAsia="Calibri"/>
                <w:szCs w:val="22"/>
              </w:rPr>
            </w:pPr>
            <w:r w:rsidRPr="001C0E1B">
              <w:rPr>
                <w:rFonts w:eastAsia="Calibri"/>
                <w:szCs w:val="22"/>
              </w:rPr>
              <w:t>-94.65</w:t>
            </w:r>
          </w:p>
        </w:tc>
      </w:tr>
      <w:tr w:rsidR="001F0483" w:rsidRPr="001C0E1B" w14:paraId="1326B416"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021F098" w14:textId="77777777" w:rsidR="001F0483" w:rsidRPr="001C0E1B" w:rsidRDefault="001F0483" w:rsidP="005C1D22">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117AF0B"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4A2F8D5" w14:textId="77777777" w:rsidR="001F0483" w:rsidRPr="001C0E1B" w:rsidRDefault="001F0483" w:rsidP="005C1D22">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B3108AE" w14:textId="77777777" w:rsidR="001F0483" w:rsidRPr="001C0E1B" w:rsidRDefault="001F0483" w:rsidP="005C1D22">
            <w:pPr>
              <w:pStyle w:val="TAC"/>
              <w:rPr>
                <w:rFonts w:eastAsia="Calibri"/>
                <w:szCs w:val="22"/>
              </w:rPr>
            </w:pPr>
          </w:p>
        </w:tc>
      </w:tr>
      <w:tr w:rsidR="001F0483" w:rsidRPr="001C0E1B" w14:paraId="17CF228F"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D75E4C"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386E0942" wp14:editId="7065EA03">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7496D31"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6EEB3A4"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E6E4EF4"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8D7BF35" w14:textId="77777777" w:rsidR="001F0483" w:rsidRPr="001C0E1B" w:rsidRDefault="001F0483" w:rsidP="005C1D22">
            <w:pPr>
              <w:pStyle w:val="TAC"/>
            </w:pPr>
            <w:r w:rsidRPr="001C0E1B">
              <w:t>3</w:t>
            </w:r>
          </w:p>
        </w:tc>
      </w:tr>
      <w:tr w:rsidR="001F0483" w:rsidRPr="001C0E1B" w14:paraId="7845E6BB"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6D7450" w14:textId="77777777" w:rsidR="001F0483" w:rsidRPr="001C0E1B" w:rsidRDefault="001F0483" w:rsidP="005C1D22">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213C28F"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4B1BA2D8" w14:textId="77777777" w:rsidR="001F0483" w:rsidRPr="001C0E1B" w:rsidRDefault="001F0483" w:rsidP="005C1D22">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E4314F6" w14:textId="77777777" w:rsidR="001F0483" w:rsidRPr="001C0E1B" w:rsidRDefault="001F0483" w:rsidP="005C1D22">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E8826D0" w14:textId="77777777" w:rsidR="001F0483" w:rsidRPr="001C0E1B" w:rsidRDefault="001F0483" w:rsidP="005C1D22">
            <w:pPr>
              <w:pStyle w:val="TAC"/>
            </w:pPr>
            <w:r w:rsidRPr="001C0E1B">
              <w:t>-91.65</w:t>
            </w:r>
          </w:p>
        </w:tc>
      </w:tr>
      <w:tr w:rsidR="001F0483" w:rsidRPr="001C0E1B" w14:paraId="68DC1F6D"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CB186CD"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8D2B7C"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FC9F2B1"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51701E15"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53EE4CB" w14:textId="77777777" w:rsidR="001F0483" w:rsidRPr="001C0E1B" w:rsidRDefault="001F0483" w:rsidP="005C1D22">
            <w:pPr>
              <w:pStyle w:val="TAC"/>
              <w:rPr>
                <w:rFonts w:eastAsia="Calibri"/>
                <w:szCs w:val="22"/>
              </w:rPr>
            </w:pPr>
          </w:p>
        </w:tc>
      </w:tr>
      <w:tr w:rsidR="001F0483" w:rsidRPr="001C0E1B" w14:paraId="115ED3D1" w14:textId="77777777" w:rsidTr="005C1D22">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FAE9713" w14:textId="77777777" w:rsidR="001F0483" w:rsidRPr="001C0E1B" w:rsidRDefault="001F0483" w:rsidP="005C1D22">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7E6A51E"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76595B58" w14:textId="77777777" w:rsidR="001F0483" w:rsidRPr="001C0E1B" w:rsidRDefault="001F0483" w:rsidP="005C1D22">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5D122AF0" w14:textId="77777777" w:rsidR="001F0483" w:rsidRPr="001C0E1B" w:rsidRDefault="001F0483" w:rsidP="005C1D22">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1D062FA7" w14:textId="77777777" w:rsidR="001F0483" w:rsidRPr="001C0E1B" w:rsidRDefault="001F0483" w:rsidP="005C1D22">
            <w:pPr>
              <w:pStyle w:val="TAC"/>
            </w:pPr>
            <w:r w:rsidRPr="001C0E1B">
              <w:t>-61.93</w:t>
            </w:r>
          </w:p>
        </w:tc>
      </w:tr>
      <w:tr w:rsidR="001F0483" w:rsidRPr="001C0E1B" w14:paraId="45CB8F16" w14:textId="77777777" w:rsidTr="005C1D22">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7DF0AA9A"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4CDC032"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tcPr>
          <w:p w14:paraId="34530785"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70544C7C"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0722B6" w14:textId="77777777" w:rsidR="001F0483" w:rsidRPr="001C0E1B" w:rsidRDefault="001F0483" w:rsidP="005C1D22">
            <w:pPr>
              <w:pStyle w:val="TAC"/>
              <w:rPr>
                <w:rFonts w:eastAsia="Calibri"/>
                <w:szCs w:val="22"/>
              </w:rPr>
            </w:pPr>
          </w:p>
        </w:tc>
      </w:tr>
      <w:tr w:rsidR="001F0483" w:rsidRPr="001C0E1B" w14:paraId="4553EFB6"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3D1948"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10CF6868" wp14:editId="7FE5263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BFFB447"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B3C875"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B1E00F9"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91853CE" w14:textId="77777777" w:rsidR="001F0483" w:rsidRPr="001C0E1B" w:rsidRDefault="001F0483" w:rsidP="005C1D22">
            <w:pPr>
              <w:pStyle w:val="TAC"/>
            </w:pPr>
            <w:r w:rsidRPr="001C0E1B">
              <w:t>3</w:t>
            </w:r>
          </w:p>
        </w:tc>
      </w:tr>
      <w:tr w:rsidR="001F0483" w:rsidRPr="001C0E1B" w14:paraId="70F1CD5E" w14:textId="77777777" w:rsidTr="005C1D2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1FE5D8" w14:textId="77777777" w:rsidR="001F0483" w:rsidRPr="001C0E1B" w:rsidRDefault="001F0483"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C131051">
                <v:shape id="_x0000_i1277" type="#_x0000_t75" style="width:20.55pt;height:20.55pt" o:ole="" fillcolor="window">
                  <v:imagedata r:id="rId11" o:title=""/>
                </v:shape>
                <o:OLEObject Type="Embed" ProgID="Equation.3" ShapeID="_x0000_i1277" DrawAspect="Content" ObjectID="_1813122554" r:id="rId284"/>
              </w:object>
            </w:r>
            <w:r w:rsidRPr="001C0E1B">
              <w:t xml:space="preserve"> to be fulfilled.</w:t>
            </w:r>
          </w:p>
          <w:p w14:paraId="22C1694F" w14:textId="77777777" w:rsidR="001F0483" w:rsidRPr="001C0E1B" w:rsidRDefault="001F0483" w:rsidP="005C1D22">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7608EE8" w14:textId="77777777" w:rsidR="001F0483" w:rsidRPr="001C0E1B" w:rsidRDefault="001F0483" w:rsidP="001F0483">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2575D52F"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82" w:name="_Toc535476622"/>
      <w:bookmarkStart w:id="83" w:name="_Toc535476626"/>
      <w:r>
        <w:rPr>
          <w:snapToGrid w:val="0"/>
        </w:rPr>
        <w:t>A.14.6.1.1</w:t>
      </w:r>
      <w:r w:rsidRPr="001C0E1B">
        <w:rPr>
          <w:snapToGrid w:val="0"/>
        </w:rPr>
        <w:tab/>
        <w:t>SA: intra-frequency case measurement accuracy with FR1 serving cell and FR1 target cell</w:t>
      </w:r>
      <w:bookmarkEnd w:id="82"/>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lastRenderedPageBreak/>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1315E31C"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862DB" w:rsidRPr="00BF23E9">
              <w:rPr>
                <w:rFonts w:ascii="Arial" w:hAnsi="Arial"/>
                <w:sz w:val="18"/>
              </w:rPr>
              <w:t>If UE supports both NGSO and GSO, the test case Config 1 can be skipped if the UE passes test case Config 2.</w:t>
            </w:r>
            <w:r w:rsidR="00A862DB" w:rsidRPr="00BF23E9">
              <w:rPr>
                <w:rFonts w:ascii="Arial" w:hAnsi="Arial"/>
                <w:sz w:val="18"/>
                <w:lang w:eastAsia="zh-TW"/>
              </w:rPr>
              <w:t xml:space="preserve">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lastRenderedPageBreak/>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862DB" w:rsidRPr="001C0E1B" w14:paraId="05388F6A"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0CB0F685" w14:textId="2FB45B89" w:rsidR="00A862DB" w:rsidRPr="001C0E1B" w:rsidRDefault="00A862DB" w:rsidP="00A862DB">
            <w:pPr>
              <w:pStyle w:val="TAL"/>
              <w:rPr>
                <w:bCs/>
              </w:rPr>
            </w:pPr>
            <w:r w:rsidRPr="00BF23E9">
              <w:rPr>
                <w:bCs/>
              </w:rPr>
              <w:t>Satellite information</w:t>
            </w:r>
          </w:p>
        </w:tc>
        <w:tc>
          <w:tcPr>
            <w:tcW w:w="1819" w:type="dxa"/>
            <w:tcBorders>
              <w:top w:val="single" w:sz="4" w:space="0" w:color="auto"/>
              <w:left w:val="single" w:sz="4" w:space="0" w:color="auto"/>
              <w:bottom w:val="single" w:sz="4" w:space="0" w:color="auto"/>
              <w:right w:val="single" w:sz="4" w:space="0" w:color="auto"/>
            </w:tcBorders>
          </w:tcPr>
          <w:p w14:paraId="7BEE0230" w14:textId="352862BF" w:rsidR="00A862DB" w:rsidRPr="00461CC0" w:rsidRDefault="00A862DB" w:rsidP="00A862DB">
            <w:pPr>
              <w:pStyle w:val="TAL"/>
              <w:rPr>
                <w:rFonts w:cs="Arial"/>
              </w:rPr>
            </w:pPr>
            <w:r w:rsidRPr="00BF23E9">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74D6DC47"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1CD7EE9" w14:textId="69611A44" w:rsidR="00A862DB" w:rsidRPr="001C0E1B" w:rsidRDefault="00A862DB" w:rsidP="00A862DB">
            <w:pPr>
              <w:pStyle w:val="TAC"/>
              <w:rPr>
                <w:bCs/>
              </w:rPr>
            </w:pPr>
            <w:r w:rsidRPr="00BF23E9">
              <w:rPr>
                <w:bCs/>
              </w:rPr>
              <w:t>SSC.1</w:t>
            </w:r>
          </w:p>
        </w:tc>
        <w:tc>
          <w:tcPr>
            <w:tcW w:w="789" w:type="dxa"/>
            <w:gridSpan w:val="2"/>
            <w:tcBorders>
              <w:top w:val="single" w:sz="4" w:space="0" w:color="auto"/>
              <w:left w:val="single" w:sz="4" w:space="0" w:color="auto"/>
              <w:bottom w:val="single" w:sz="4" w:space="0" w:color="auto"/>
              <w:right w:val="single" w:sz="4" w:space="0" w:color="auto"/>
            </w:tcBorders>
          </w:tcPr>
          <w:p w14:paraId="738A98DE" w14:textId="4D399D96" w:rsidR="00A862DB" w:rsidRPr="001C0E1B" w:rsidRDefault="00A862DB" w:rsidP="00A862DB">
            <w:pPr>
              <w:pStyle w:val="TAC"/>
              <w:rPr>
                <w:bCs/>
              </w:rPr>
            </w:pPr>
            <w:r w:rsidRPr="00BF23E9">
              <w:rPr>
                <w:bCs/>
              </w:rPr>
              <w:t>NSC.1</w:t>
            </w:r>
          </w:p>
        </w:tc>
        <w:tc>
          <w:tcPr>
            <w:tcW w:w="764" w:type="dxa"/>
            <w:gridSpan w:val="3"/>
            <w:tcBorders>
              <w:top w:val="single" w:sz="4" w:space="0" w:color="auto"/>
              <w:left w:val="single" w:sz="4" w:space="0" w:color="auto"/>
              <w:bottom w:val="single" w:sz="4" w:space="0" w:color="auto"/>
              <w:right w:val="single" w:sz="4" w:space="0" w:color="auto"/>
            </w:tcBorders>
          </w:tcPr>
          <w:p w14:paraId="27176FF7" w14:textId="365F5923" w:rsidR="00A862DB" w:rsidRPr="001C0E1B" w:rsidRDefault="00A862DB" w:rsidP="00A862DB">
            <w:pPr>
              <w:pStyle w:val="TAC"/>
              <w:rPr>
                <w:bCs/>
              </w:rPr>
            </w:pPr>
            <w:r w:rsidRPr="00BF23E9">
              <w:rPr>
                <w:bCs/>
              </w:rPr>
              <w:t>SSC.1</w:t>
            </w:r>
          </w:p>
        </w:tc>
        <w:tc>
          <w:tcPr>
            <w:tcW w:w="701" w:type="dxa"/>
            <w:tcBorders>
              <w:top w:val="single" w:sz="4" w:space="0" w:color="auto"/>
              <w:left w:val="single" w:sz="4" w:space="0" w:color="auto"/>
              <w:bottom w:val="single" w:sz="4" w:space="0" w:color="auto"/>
              <w:right w:val="single" w:sz="4" w:space="0" w:color="auto"/>
            </w:tcBorders>
          </w:tcPr>
          <w:p w14:paraId="492F1F30" w14:textId="02EB5ECC" w:rsidR="00A862DB" w:rsidRPr="001C0E1B" w:rsidRDefault="00A862DB" w:rsidP="00A862DB">
            <w:pPr>
              <w:pStyle w:val="TAC"/>
              <w:rPr>
                <w:bCs/>
              </w:rPr>
            </w:pPr>
            <w:r w:rsidRPr="00BF23E9">
              <w:rPr>
                <w:bCs/>
              </w:rPr>
              <w:t>NSC.1</w:t>
            </w:r>
          </w:p>
        </w:tc>
        <w:tc>
          <w:tcPr>
            <w:tcW w:w="826" w:type="dxa"/>
            <w:gridSpan w:val="6"/>
            <w:tcBorders>
              <w:top w:val="single" w:sz="4" w:space="0" w:color="auto"/>
              <w:left w:val="single" w:sz="4" w:space="0" w:color="auto"/>
              <w:bottom w:val="single" w:sz="4" w:space="0" w:color="auto"/>
              <w:right w:val="single" w:sz="4" w:space="0" w:color="auto"/>
            </w:tcBorders>
          </w:tcPr>
          <w:p w14:paraId="2FCC40B7" w14:textId="1AA06BBD" w:rsidR="00A862DB" w:rsidRPr="001C0E1B" w:rsidRDefault="00A862DB" w:rsidP="00A862DB">
            <w:pPr>
              <w:pStyle w:val="TAC"/>
              <w:rPr>
                <w:bCs/>
              </w:rPr>
            </w:pPr>
            <w:r w:rsidRPr="00BF23E9">
              <w:rPr>
                <w:bCs/>
              </w:rPr>
              <w:t>SSC.1</w:t>
            </w:r>
          </w:p>
        </w:tc>
        <w:tc>
          <w:tcPr>
            <w:tcW w:w="771" w:type="dxa"/>
            <w:tcBorders>
              <w:top w:val="single" w:sz="4" w:space="0" w:color="auto"/>
              <w:left w:val="single" w:sz="4" w:space="0" w:color="auto"/>
              <w:bottom w:val="single" w:sz="4" w:space="0" w:color="auto"/>
              <w:right w:val="single" w:sz="4" w:space="0" w:color="auto"/>
            </w:tcBorders>
          </w:tcPr>
          <w:p w14:paraId="49DB82DF" w14:textId="1751EAE9" w:rsidR="00A862DB" w:rsidRPr="001C0E1B" w:rsidRDefault="00A862DB" w:rsidP="00A862DB">
            <w:pPr>
              <w:pStyle w:val="TAC"/>
              <w:rPr>
                <w:bCs/>
              </w:rPr>
            </w:pPr>
            <w:r w:rsidRPr="00BF23E9">
              <w:rPr>
                <w:bCs/>
              </w:rPr>
              <w:t>NSC.1</w:t>
            </w:r>
          </w:p>
        </w:tc>
      </w:tr>
      <w:tr w:rsidR="00A862DB" w:rsidRPr="001C0E1B" w14:paraId="510CAA25" w14:textId="77777777" w:rsidTr="00CB2243">
        <w:trPr>
          <w:trHeight w:val="187"/>
          <w:jc w:val="center"/>
        </w:trPr>
        <w:tc>
          <w:tcPr>
            <w:tcW w:w="1979" w:type="dxa"/>
            <w:gridSpan w:val="2"/>
            <w:tcBorders>
              <w:top w:val="nil"/>
              <w:left w:val="single" w:sz="4" w:space="0" w:color="auto"/>
              <w:bottom w:val="single" w:sz="4" w:space="0" w:color="auto"/>
              <w:right w:val="single" w:sz="4" w:space="0" w:color="auto"/>
            </w:tcBorders>
            <w:shd w:val="clear" w:color="auto" w:fill="auto"/>
          </w:tcPr>
          <w:p w14:paraId="6FA51B70" w14:textId="77777777" w:rsidR="00A862DB" w:rsidRPr="001C0E1B" w:rsidRDefault="00A862DB" w:rsidP="00A862DB">
            <w:pPr>
              <w:pStyle w:val="TAL"/>
              <w:rPr>
                <w:bCs/>
              </w:rPr>
            </w:pPr>
          </w:p>
        </w:tc>
        <w:tc>
          <w:tcPr>
            <w:tcW w:w="1819" w:type="dxa"/>
            <w:tcBorders>
              <w:top w:val="single" w:sz="4" w:space="0" w:color="auto"/>
              <w:left w:val="single" w:sz="4" w:space="0" w:color="auto"/>
              <w:bottom w:val="single" w:sz="4" w:space="0" w:color="auto"/>
              <w:right w:val="single" w:sz="4" w:space="0" w:color="auto"/>
            </w:tcBorders>
          </w:tcPr>
          <w:p w14:paraId="2C1A853C" w14:textId="3CADAE6F" w:rsidR="00A862DB" w:rsidRPr="00461CC0" w:rsidRDefault="00A862DB" w:rsidP="00A862DB">
            <w:pPr>
              <w:pStyle w:val="TAL"/>
              <w:rPr>
                <w:rFonts w:cs="Arial"/>
              </w:rPr>
            </w:pPr>
            <w:r w:rsidRPr="00BF23E9">
              <w:rPr>
                <w:rFonts w:cs="Arial"/>
              </w:rPr>
              <w:t>Config 2</w:t>
            </w:r>
          </w:p>
        </w:tc>
        <w:tc>
          <w:tcPr>
            <w:tcW w:w="1134" w:type="dxa"/>
            <w:tcBorders>
              <w:top w:val="single" w:sz="4" w:space="0" w:color="auto"/>
              <w:left w:val="single" w:sz="4" w:space="0" w:color="auto"/>
              <w:bottom w:val="single" w:sz="4" w:space="0" w:color="auto"/>
              <w:right w:val="single" w:sz="4" w:space="0" w:color="auto"/>
            </w:tcBorders>
          </w:tcPr>
          <w:p w14:paraId="107617DB"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1D7DE3DC" w14:textId="6E099E3B" w:rsidR="00A862DB" w:rsidRPr="001C0E1B" w:rsidRDefault="00A862DB" w:rsidP="00A862DB">
            <w:pPr>
              <w:pStyle w:val="TAC"/>
              <w:rPr>
                <w:bCs/>
              </w:rPr>
            </w:pPr>
            <w:r w:rsidRPr="00BF23E9">
              <w:rPr>
                <w:bCs/>
              </w:rPr>
              <w:t>SSC.2</w:t>
            </w:r>
          </w:p>
        </w:tc>
        <w:tc>
          <w:tcPr>
            <w:tcW w:w="789" w:type="dxa"/>
            <w:gridSpan w:val="2"/>
            <w:tcBorders>
              <w:top w:val="single" w:sz="4" w:space="0" w:color="auto"/>
              <w:left w:val="single" w:sz="4" w:space="0" w:color="auto"/>
              <w:bottom w:val="single" w:sz="4" w:space="0" w:color="auto"/>
              <w:right w:val="single" w:sz="4" w:space="0" w:color="auto"/>
            </w:tcBorders>
          </w:tcPr>
          <w:p w14:paraId="019B245A" w14:textId="02082956" w:rsidR="00A862DB" w:rsidRPr="001C0E1B" w:rsidRDefault="00A862DB" w:rsidP="00A862DB">
            <w:pPr>
              <w:pStyle w:val="TAC"/>
              <w:rPr>
                <w:bCs/>
              </w:rPr>
            </w:pPr>
            <w:r w:rsidRPr="00BF23E9">
              <w:rPr>
                <w:bCs/>
              </w:rPr>
              <w:t>NSC.2</w:t>
            </w:r>
          </w:p>
        </w:tc>
        <w:tc>
          <w:tcPr>
            <w:tcW w:w="764" w:type="dxa"/>
            <w:gridSpan w:val="3"/>
            <w:tcBorders>
              <w:top w:val="single" w:sz="4" w:space="0" w:color="auto"/>
              <w:left w:val="single" w:sz="4" w:space="0" w:color="auto"/>
              <w:bottom w:val="single" w:sz="4" w:space="0" w:color="auto"/>
              <w:right w:val="single" w:sz="4" w:space="0" w:color="auto"/>
            </w:tcBorders>
          </w:tcPr>
          <w:p w14:paraId="37CE315D" w14:textId="0E266AF0" w:rsidR="00A862DB" w:rsidRPr="001C0E1B" w:rsidRDefault="00A862DB" w:rsidP="00A862DB">
            <w:pPr>
              <w:pStyle w:val="TAC"/>
              <w:rPr>
                <w:bCs/>
              </w:rPr>
            </w:pPr>
            <w:r w:rsidRPr="00BF23E9">
              <w:rPr>
                <w:bCs/>
              </w:rPr>
              <w:t>SSC.2</w:t>
            </w:r>
          </w:p>
        </w:tc>
        <w:tc>
          <w:tcPr>
            <w:tcW w:w="701" w:type="dxa"/>
            <w:tcBorders>
              <w:top w:val="single" w:sz="4" w:space="0" w:color="auto"/>
              <w:left w:val="single" w:sz="4" w:space="0" w:color="auto"/>
              <w:bottom w:val="single" w:sz="4" w:space="0" w:color="auto"/>
              <w:right w:val="single" w:sz="4" w:space="0" w:color="auto"/>
            </w:tcBorders>
          </w:tcPr>
          <w:p w14:paraId="7C489E1D" w14:textId="72E1307C" w:rsidR="00A862DB" w:rsidRPr="001C0E1B" w:rsidRDefault="00A862DB" w:rsidP="00A862DB">
            <w:pPr>
              <w:pStyle w:val="TAC"/>
              <w:rPr>
                <w:bCs/>
              </w:rPr>
            </w:pPr>
            <w:r w:rsidRPr="00BF23E9">
              <w:rPr>
                <w:bCs/>
              </w:rPr>
              <w:t>NSC.2</w:t>
            </w:r>
          </w:p>
        </w:tc>
        <w:tc>
          <w:tcPr>
            <w:tcW w:w="826" w:type="dxa"/>
            <w:gridSpan w:val="6"/>
            <w:tcBorders>
              <w:top w:val="single" w:sz="4" w:space="0" w:color="auto"/>
              <w:left w:val="single" w:sz="4" w:space="0" w:color="auto"/>
              <w:bottom w:val="single" w:sz="4" w:space="0" w:color="auto"/>
              <w:right w:val="single" w:sz="4" w:space="0" w:color="auto"/>
            </w:tcBorders>
          </w:tcPr>
          <w:p w14:paraId="08E6C855" w14:textId="440DF7D6" w:rsidR="00A862DB" w:rsidRPr="001C0E1B" w:rsidRDefault="00A862DB" w:rsidP="00A862DB">
            <w:pPr>
              <w:pStyle w:val="TAC"/>
              <w:rPr>
                <w:bCs/>
              </w:rPr>
            </w:pPr>
            <w:r w:rsidRPr="00BF23E9">
              <w:rPr>
                <w:bCs/>
              </w:rPr>
              <w:t>SSC.2</w:t>
            </w:r>
          </w:p>
        </w:tc>
        <w:tc>
          <w:tcPr>
            <w:tcW w:w="771" w:type="dxa"/>
            <w:tcBorders>
              <w:top w:val="single" w:sz="4" w:space="0" w:color="auto"/>
              <w:left w:val="single" w:sz="4" w:space="0" w:color="auto"/>
              <w:bottom w:val="single" w:sz="4" w:space="0" w:color="auto"/>
              <w:right w:val="single" w:sz="4" w:space="0" w:color="auto"/>
            </w:tcBorders>
          </w:tcPr>
          <w:p w14:paraId="18A019DB" w14:textId="66E9B112" w:rsidR="00A862DB" w:rsidRPr="001C0E1B" w:rsidRDefault="00A862DB" w:rsidP="00A862DB">
            <w:pPr>
              <w:pStyle w:val="TAC"/>
              <w:rPr>
                <w:bCs/>
              </w:rPr>
            </w:pPr>
            <w:r w:rsidRPr="00BF23E9">
              <w:rPr>
                <w:bCs/>
              </w:rPr>
              <w:t>NSC.2</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4"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4"/>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433BA7"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433BA7" w:rsidRPr="001C0E1B" w:rsidRDefault="00433BA7" w:rsidP="00433BA7">
            <w:pPr>
              <w:pStyle w:val="TAL"/>
              <w:rPr>
                <w:rFonts w:cs="Arial"/>
                <w:vertAlign w:val="superscript"/>
              </w:rPr>
            </w:pPr>
            <w:r w:rsidRPr="001C0E1B">
              <w:rPr>
                <w:rFonts w:eastAsia="Calibri" w:cs="Arial"/>
                <w:noProof/>
                <w:position w:val="-12"/>
                <w:szCs w:val="22"/>
              </w:rPr>
              <w:object w:dxaOrig="480" w:dyaOrig="240" w14:anchorId="6F4CF367">
                <v:shape id="_x0000_i1278" type="#_x0000_t75" style="width:20.55pt;height:15.45pt" o:ole="" fillcolor="window">
                  <v:imagedata r:id="rId11" o:title=""/>
                </v:shape>
                <o:OLEObject Type="Embed" ProgID="Equation.3" ShapeID="_x0000_i1278" DrawAspect="Content" ObjectID="_1813122555" r:id="rId285"/>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5A1D0707" w:rsidR="00433BA7" w:rsidRPr="001C0E1B" w:rsidRDefault="00433BA7" w:rsidP="00433BA7">
            <w:pPr>
              <w:pStyle w:val="TAL"/>
              <w:rPr>
                <w:rFonts w:eastAsia="Calibri" w:cs="Arial"/>
                <w:szCs w:val="22"/>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433BA7" w:rsidRPr="001C0E1B" w:rsidRDefault="00433BA7" w:rsidP="00433BA7">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433BA7" w:rsidRPr="001C0E1B" w:rsidRDefault="00433BA7" w:rsidP="00433BA7">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433BA7" w:rsidRPr="001C0E1B" w:rsidRDefault="00433BA7" w:rsidP="00433BA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433BA7" w:rsidRPr="001C0E1B" w:rsidRDefault="00433BA7" w:rsidP="00433BA7">
            <w:pPr>
              <w:pStyle w:val="TAC"/>
              <w:rPr>
                <w:szCs w:val="18"/>
              </w:rPr>
            </w:pPr>
            <w:r w:rsidRPr="001C0E1B">
              <w:rPr>
                <w:szCs w:val="18"/>
              </w:rPr>
              <w:t>-114</w:t>
            </w:r>
          </w:p>
        </w:tc>
      </w:tr>
      <w:tr w:rsidR="00433BA7"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433BA7" w:rsidRPr="001C0E1B" w:rsidRDefault="00433BA7" w:rsidP="00433BA7">
            <w:pPr>
              <w:pStyle w:val="TAL"/>
              <w:rPr>
                <w:rFonts w:cs="Arial"/>
                <w:vertAlign w:val="superscript"/>
              </w:rPr>
            </w:pPr>
            <w:r w:rsidRPr="001C0E1B">
              <w:rPr>
                <w:rFonts w:eastAsia="Calibri" w:cs="Arial"/>
                <w:noProof/>
                <w:position w:val="-12"/>
                <w:szCs w:val="22"/>
              </w:rPr>
              <w:object w:dxaOrig="480" w:dyaOrig="240" w14:anchorId="76229A25">
                <v:shape id="_x0000_i1279" type="#_x0000_t75" style="width:20.55pt;height:15.45pt" o:ole="" fillcolor="window">
                  <v:imagedata r:id="rId11" o:title=""/>
                </v:shape>
                <o:OLEObject Type="Embed" ProgID="Equation.3" ShapeID="_x0000_i1279" DrawAspect="Content" ObjectID="_1813122556" r:id="rId286"/>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433BA7" w:rsidRPr="001C0E1B" w:rsidRDefault="00433BA7" w:rsidP="00433BA7">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433BA7" w:rsidRPr="001C0E1B" w:rsidRDefault="00433BA7" w:rsidP="00433BA7">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433BA7" w:rsidRPr="001C0E1B" w:rsidRDefault="00433BA7" w:rsidP="00433BA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433BA7" w:rsidRPr="001C0E1B" w:rsidRDefault="00433BA7" w:rsidP="00433BA7">
            <w:pPr>
              <w:pStyle w:val="TAC"/>
            </w:pPr>
            <w:r w:rsidRPr="001C0E1B">
              <w:t>Same as Noc/15kHz</w:t>
            </w:r>
          </w:p>
        </w:tc>
      </w:tr>
      <w:tr w:rsidR="00433BA7"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433BA7" w:rsidRPr="001C0E1B" w:rsidRDefault="00433BA7" w:rsidP="00433BA7">
            <w:pPr>
              <w:pStyle w:val="TAL"/>
              <w:rPr>
                <w:rFonts w:cs="Arial"/>
                <w:i/>
              </w:rPr>
            </w:pPr>
            <w:r w:rsidRPr="001C0E1B">
              <w:rPr>
                <w:rFonts w:eastAsia="Calibri" w:cs="Arial"/>
                <w:i/>
                <w:noProof/>
                <w:position w:val="-12"/>
                <w:szCs w:val="22"/>
              </w:rPr>
              <w:object w:dxaOrig="600" w:dyaOrig="480" w14:anchorId="288074A7">
                <v:shape id="_x0000_i1280" type="#_x0000_t75" style="width:20.55pt;height:20.55pt" o:ole="" fillcolor="window">
                  <v:imagedata r:id="rId14" o:title=""/>
                </v:shape>
                <o:OLEObject Type="Embed" ProgID="Equation.3" ShapeID="_x0000_i1280" DrawAspect="Content" ObjectID="_1813122557" r:id="rId287"/>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433BA7" w:rsidRPr="001C0E1B" w:rsidRDefault="00433BA7" w:rsidP="00433BA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433BA7" w:rsidRPr="001C0E1B" w:rsidRDefault="00433BA7" w:rsidP="00433BA7">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433BA7" w:rsidRPr="001C0E1B" w:rsidRDefault="00433BA7" w:rsidP="00433BA7">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433BA7" w:rsidRPr="001C0E1B" w:rsidRDefault="00433BA7" w:rsidP="00433BA7">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433BA7" w:rsidRPr="001C0E1B" w:rsidRDefault="00433BA7" w:rsidP="00433BA7">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433BA7" w:rsidRPr="001C0E1B" w:rsidRDefault="00433BA7" w:rsidP="00433BA7">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433BA7" w:rsidRPr="001C0E1B" w:rsidRDefault="00433BA7" w:rsidP="00433BA7">
            <w:pPr>
              <w:pStyle w:val="TAC"/>
              <w:rPr>
                <w:szCs w:val="18"/>
              </w:rPr>
            </w:pPr>
            <w:r w:rsidRPr="001C0E1B">
              <w:rPr>
                <w:szCs w:val="18"/>
              </w:rPr>
              <w:t>-4.76</w:t>
            </w:r>
          </w:p>
        </w:tc>
      </w:tr>
      <w:tr w:rsidR="00433BA7"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433BA7" w:rsidRPr="001C0E1B" w:rsidRDefault="00433BA7" w:rsidP="00433BA7">
            <w:pPr>
              <w:pStyle w:val="TAL"/>
              <w:rPr>
                <w:rFonts w:cs="Arial"/>
              </w:rPr>
            </w:pPr>
            <w:r w:rsidRPr="001C0E1B">
              <w:rPr>
                <w:rFonts w:eastAsia="Calibri" w:cs="Arial"/>
                <w:noProof/>
                <w:position w:val="-12"/>
                <w:szCs w:val="22"/>
              </w:rPr>
              <w:object w:dxaOrig="840" w:dyaOrig="480" w14:anchorId="63080435">
                <v:shape id="_x0000_i1281" type="#_x0000_t75" style="width:30.85pt;height:20.55pt" o:ole="" fillcolor="window">
                  <v:imagedata r:id="rId16" o:title=""/>
                </v:shape>
                <o:OLEObject Type="Embed" ProgID="Equation.3" ShapeID="_x0000_i1281" DrawAspect="Content" ObjectID="_1813122558" r:id="rId288"/>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433BA7" w:rsidRPr="001C0E1B" w:rsidRDefault="00433BA7" w:rsidP="00433BA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433BA7" w:rsidRPr="001C0E1B" w:rsidRDefault="00433BA7" w:rsidP="00433BA7">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433BA7" w:rsidRPr="001C0E1B" w:rsidRDefault="00433BA7" w:rsidP="00433BA7">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433BA7" w:rsidRPr="001C0E1B" w:rsidRDefault="00433BA7" w:rsidP="00433BA7">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433BA7" w:rsidRPr="001C0E1B" w:rsidRDefault="00433BA7" w:rsidP="00433BA7">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433BA7" w:rsidRPr="001C0E1B" w:rsidRDefault="00433BA7" w:rsidP="00433BA7">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433BA7" w:rsidRPr="001C0E1B" w:rsidRDefault="00433BA7" w:rsidP="00433BA7">
            <w:pPr>
              <w:pStyle w:val="TAC"/>
              <w:rPr>
                <w:szCs w:val="18"/>
              </w:rPr>
            </w:pPr>
            <w:r w:rsidRPr="001C0E1B">
              <w:rPr>
                <w:szCs w:val="18"/>
              </w:rPr>
              <w:t>0</w:t>
            </w:r>
          </w:p>
        </w:tc>
      </w:tr>
      <w:tr w:rsidR="00433BA7"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433BA7" w:rsidRPr="001C0E1B" w:rsidRDefault="00433BA7" w:rsidP="00433BA7">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4E29F751" w:rsidR="00433BA7" w:rsidRPr="001C0E1B" w:rsidRDefault="00433BA7" w:rsidP="00433BA7">
            <w:pPr>
              <w:pStyle w:val="TAL"/>
              <w:rPr>
                <w:rFonts w:eastAsia="Calibri" w:cs="Arial"/>
                <w:szCs w:val="22"/>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433BA7" w:rsidRPr="001C0E1B" w:rsidRDefault="00433BA7" w:rsidP="00433BA7">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433BA7" w:rsidRPr="001C0E1B" w:rsidRDefault="00433BA7" w:rsidP="00433BA7">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433BA7" w:rsidRPr="001C0E1B" w:rsidRDefault="00433BA7" w:rsidP="00433BA7">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433BA7" w:rsidRPr="001C0E1B" w:rsidRDefault="00433BA7" w:rsidP="00433BA7">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433BA7" w:rsidRPr="001C0E1B" w:rsidRDefault="00433BA7" w:rsidP="00433BA7">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433BA7" w:rsidRPr="001C0E1B" w:rsidRDefault="00433BA7" w:rsidP="00433BA7">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433BA7" w:rsidRPr="001C0E1B" w:rsidRDefault="00433BA7" w:rsidP="00433BA7">
            <w:pPr>
              <w:pStyle w:val="TAC"/>
            </w:pPr>
            <w:r w:rsidRPr="001C0E1B">
              <w:t>-114.00</w:t>
            </w:r>
          </w:p>
        </w:tc>
      </w:tr>
      <w:tr w:rsidR="00433BA7"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433BA7" w:rsidRPr="001C0E1B" w:rsidRDefault="00433BA7" w:rsidP="00433BA7">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433BA7" w:rsidRPr="001C0E1B" w:rsidRDefault="00433BA7" w:rsidP="00433BA7">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4BD8A6B3" w:rsidR="00433BA7" w:rsidRPr="001C0E1B" w:rsidRDefault="00433BA7" w:rsidP="00433BA7">
            <w:pPr>
              <w:pStyle w:val="TAL"/>
              <w:rPr>
                <w:rFonts w:cs="Arial"/>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433BA7" w:rsidRPr="001C0E1B" w:rsidRDefault="00433BA7" w:rsidP="00433BA7">
            <w:pPr>
              <w:pStyle w:val="TAC"/>
            </w:pPr>
            <w:r w:rsidRPr="001C0E1B">
              <w:t>dBm/</w:t>
            </w:r>
          </w:p>
          <w:p w14:paraId="60C87A9E" w14:textId="77777777" w:rsidR="00433BA7" w:rsidRPr="001C0E1B" w:rsidRDefault="00433BA7" w:rsidP="00433BA7">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433BA7" w:rsidRPr="001C0E1B" w:rsidRDefault="00433BA7" w:rsidP="00433BA7">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433BA7" w:rsidRPr="001C0E1B" w:rsidRDefault="00433BA7" w:rsidP="00433BA7">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433BA7" w:rsidRPr="001C0E1B" w:rsidRDefault="00433BA7" w:rsidP="00433BA7">
            <w:pPr>
              <w:pStyle w:val="TAC"/>
            </w:pPr>
            <w:r w:rsidRPr="001C0E1B">
              <w:t>-80.03</w:t>
            </w:r>
          </w:p>
        </w:tc>
      </w:tr>
      <w:tr w:rsidR="00433BA7"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433BA7" w:rsidRPr="001C0E1B" w:rsidRDefault="00433BA7" w:rsidP="00433BA7">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433BA7" w:rsidRPr="001C0E1B" w:rsidRDefault="00433BA7" w:rsidP="00433BA7">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433BA7" w:rsidRPr="001C0E1B" w:rsidRDefault="00433BA7" w:rsidP="00433BA7">
            <w:pPr>
              <w:pStyle w:val="TAC"/>
            </w:pPr>
            <w:r w:rsidRPr="001C0E1B">
              <w:t>AWGN</w:t>
            </w:r>
          </w:p>
        </w:tc>
      </w:tr>
      <w:tr w:rsidR="00433BA7"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433BA7" w:rsidRPr="001C0E1B" w:rsidRDefault="00433BA7" w:rsidP="00433BA7">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433BA7" w:rsidRPr="001C0E1B" w:rsidRDefault="00433BA7" w:rsidP="00433BA7">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433BA7" w:rsidRPr="001C0E1B" w:rsidRDefault="00433BA7" w:rsidP="00433BA7">
            <w:pPr>
              <w:pStyle w:val="TAC"/>
            </w:pPr>
            <w:r w:rsidRPr="001C0E1B">
              <w:t>1x2</w:t>
            </w:r>
          </w:p>
        </w:tc>
      </w:tr>
      <w:tr w:rsidR="00433BA7"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433BA7" w:rsidRPr="001C0E1B" w:rsidRDefault="00433BA7" w:rsidP="00433BA7">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5827BE14" w14:textId="77777777" w:rsidR="00433BA7" w:rsidRPr="001C0E1B" w:rsidRDefault="00433BA7" w:rsidP="00433BA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82" type="#_x0000_t75" style="width:20.55pt;height:15.45pt" o:ole="" fillcolor="window">
                  <v:imagedata r:id="rId11" o:title=""/>
                </v:shape>
                <o:OLEObject Type="Embed" ProgID="Equation.3" ShapeID="_x0000_i1282" DrawAspect="Content" ObjectID="_1813122559" r:id="rId289"/>
              </w:object>
            </w:r>
            <w:r w:rsidRPr="001C0E1B">
              <w:t xml:space="preserve"> to be fulfilled.</w:t>
            </w:r>
          </w:p>
          <w:p w14:paraId="07B3E46E" w14:textId="77777777" w:rsidR="00433BA7" w:rsidRPr="001C0E1B" w:rsidRDefault="00433BA7" w:rsidP="00433BA7">
            <w:pPr>
              <w:pStyle w:val="TAN"/>
            </w:pPr>
            <w:r w:rsidRPr="001C0E1B">
              <w:t>Note 3:</w:t>
            </w:r>
            <w:r w:rsidRPr="001C0E1B">
              <w:tab/>
              <w:t>SS-RSRP and Io levels have been derived from other parameters for information purposes. They are not settable parameters themselves.</w:t>
            </w:r>
          </w:p>
          <w:p w14:paraId="1B4EF74D" w14:textId="77777777" w:rsidR="00433BA7" w:rsidRPr="001C0E1B" w:rsidRDefault="00433BA7" w:rsidP="00433BA7">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83"/>
    </w:p>
    <w:p w14:paraId="2F63C52A" w14:textId="7EB4A8DD" w:rsidR="00AB1B7E" w:rsidRPr="001C0E1B" w:rsidRDefault="00AB1B7E" w:rsidP="00AB1B7E">
      <w:pPr>
        <w:pStyle w:val="Heading5"/>
      </w:pPr>
      <w:bookmarkStart w:id="85" w:name="_Toc535476627"/>
      <w:r w:rsidRPr="0034295C">
        <w:rPr>
          <w:snapToGrid w:val="0"/>
        </w:rPr>
        <w:t>A.14.6.1.</w:t>
      </w:r>
      <w:r>
        <w:rPr>
          <w:snapToGrid w:val="0"/>
        </w:rPr>
        <w:t>2.1</w:t>
      </w:r>
      <w:r w:rsidRPr="001C0E1B">
        <w:tab/>
        <w:t>Test Purpose and Environment</w:t>
      </w:r>
      <w:bookmarkEnd w:id="85"/>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1A2E0309"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4900CC" w:rsidRPr="00895EEF">
              <w:rPr>
                <w:rFonts w:ascii="Arial" w:hAnsi="Arial"/>
                <w:sz w:val="18"/>
              </w:rPr>
              <w:t>If UE supports both NGSO and GSO, the test case Config 1 can be skipped if the UE passes test case Config 2.</w:t>
            </w:r>
            <w:r w:rsidR="004900CC" w:rsidRPr="00895EEF">
              <w:rPr>
                <w:rFonts w:ascii="Arial" w:hAnsi="Arial"/>
                <w:sz w:val="18"/>
                <w:lang w:eastAsia="zh-TW"/>
              </w:rPr>
              <w:t xml:space="preserve">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6" w:name="_Toc535476628"/>
      <w:r w:rsidRPr="0034295C">
        <w:rPr>
          <w:snapToGrid w:val="0"/>
        </w:rPr>
        <w:t>A.14.6.1.</w:t>
      </w:r>
      <w:r>
        <w:rPr>
          <w:snapToGrid w:val="0"/>
        </w:rPr>
        <w:t>2.2</w:t>
      </w:r>
      <w:r w:rsidRPr="001C0E1B">
        <w:tab/>
        <w:t>Test parameters</w:t>
      </w:r>
      <w:bookmarkEnd w:id="86"/>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7" w:name="_Toc535476629"/>
      <w:r w:rsidRPr="001C0E1B">
        <w:lastRenderedPageBreak/>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862DB" w:rsidRPr="001C0E1B" w14:paraId="7C6651A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063C7ECE" w14:textId="0E825426" w:rsidR="00A862DB" w:rsidRPr="001C0E1B" w:rsidRDefault="00A862DB" w:rsidP="00A862DB">
            <w:pPr>
              <w:pStyle w:val="TAL"/>
              <w:rPr>
                <w:rFonts w:cs="Arial"/>
              </w:rPr>
            </w:pPr>
            <w:r w:rsidRPr="00917852">
              <w:rPr>
                <w:rFonts w:cs="Arial"/>
              </w:rPr>
              <w:t>Satellite information</w:t>
            </w:r>
          </w:p>
        </w:tc>
        <w:tc>
          <w:tcPr>
            <w:tcW w:w="850" w:type="dxa"/>
            <w:tcBorders>
              <w:top w:val="single" w:sz="4" w:space="0" w:color="auto"/>
              <w:left w:val="single" w:sz="4" w:space="0" w:color="auto"/>
              <w:right w:val="single" w:sz="4" w:space="0" w:color="auto"/>
            </w:tcBorders>
          </w:tcPr>
          <w:p w14:paraId="59D94594" w14:textId="38E2EBAE" w:rsidR="00A862DB" w:rsidRPr="005005AA" w:rsidRDefault="00A862DB" w:rsidP="00A862DB">
            <w:pPr>
              <w:pStyle w:val="TAC"/>
            </w:pPr>
            <w:r w:rsidRPr="00917852">
              <w:t>1</w:t>
            </w:r>
          </w:p>
        </w:tc>
        <w:tc>
          <w:tcPr>
            <w:tcW w:w="893" w:type="dxa"/>
            <w:tcBorders>
              <w:top w:val="single" w:sz="4" w:space="0" w:color="auto"/>
              <w:left w:val="single" w:sz="4" w:space="0" w:color="auto"/>
              <w:right w:val="single" w:sz="4" w:space="0" w:color="auto"/>
            </w:tcBorders>
          </w:tcPr>
          <w:p w14:paraId="7F4F2710" w14:textId="77777777" w:rsidR="00A862DB" w:rsidRPr="001C0E1B" w:rsidRDefault="00A862DB" w:rsidP="00A862DB">
            <w:pPr>
              <w:pStyle w:val="TAC"/>
              <w:rPr>
                <w:rFonts w:cs="Arial"/>
                <w:szCs w:val="18"/>
              </w:rPr>
            </w:pPr>
          </w:p>
        </w:tc>
        <w:tc>
          <w:tcPr>
            <w:tcW w:w="971" w:type="dxa"/>
            <w:tcBorders>
              <w:top w:val="single" w:sz="4" w:space="0" w:color="auto"/>
              <w:left w:val="single" w:sz="4" w:space="0" w:color="auto"/>
              <w:right w:val="single" w:sz="4" w:space="0" w:color="auto"/>
            </w:tcBorders>
          </w:tcPr>
          <w:p w14:paraId="1A9A8B06" w14:textId="74783CB0" w:rsidR="00A862DB" w:rsidRPr="001C0E1B" w:rsidRDefault="00A862DB" w:rsidP="00A862DB">
            <w:pPr>
              <w:pStyle w:val="TAC"/>
              <w:rPr>
                <w:rFonts w:cs="Arial"/>
              </w:rPr>
            </w:pPr>
            <w:r w:rsidRPr="00917852">
              <w:rPr>
                <w:rFonts w:cs="Arial"/>
              </w:rPr>
              <w:t>SSC.1</w:t>
            </w:r>
          </w:p>
        </w:tc>
        <w:tc>
          <w:tcPr>
            <w:tcW w:w="971" w:type="dxa"/>
            <w:gridSpan w:val="3"/>
            <w:tcBorders>
              <w:top w:val="single" w:sz="4" w:space="0" w:color="auto"/>
              <w:left w:val="single" w:sz="4" w:space="0" w:color="auto"/>
              <w:right w:val="single" w:sz="4" w:space="0" w:color="auto"/>
            </w:tcBorders>
          </w:tcPr>
          <w:p w14:paraId="35D4228C" w14:textId="43BD1AE8" w:rsidR="00A862DB" w:rsidRPr="001C0E1B" w:rsidRDefault="00A862DB" w:rsidP="00A862DB">
            <w:pPr>
              <w:pStyle w:val="TAC"/>
              <w:rPr>
                <w:rFonts w:cs="Arial"/>
              </w:rPr>
            </w:pPr>
            <w:r w:rsidRPr="00917852">
              <w:rPr>
                <w:rFonts w:cs="Arial"/>
              </w:rPr>
              <w:t>NSC.1</w:t>
            </w:r>
          </w:p>
        </w:tc>
        <w:tc>
          <w:tcPr>
            <w:tcW w:w="961" w:type="dxa"/>
            <w:tcBorders>
              <w:top w:val="single" w:sz="4" w:space="0" w:color="auto"/>
              <w:left w:val="single" w:sz="4" w:space="0" w:color="auto"/>
              <w:right w:val="single" w:sz="4" w:space="0" w:color="auto"/>
            </w:tcBorders>
          </w:tcPr>
          <w:p w14:paraId="263E25A2" w14:textId="48BE1092" w:rsidR="00A862DB" w:rsidRPr="001C0E1B" w:rsidRDefault="00A862DB" w:rsidP="00A862DB">
            <w:pPr>
              <w:pStyle w:val="TAC"/>
              <w:rPr>
                <w:rFonts w:cs="Arial"/>
              </w:rPr>
            </w:pPr>
            <w:r w:rsidRPr="00917852">
              <w:rPr>
                <w:rFonts w:cs="Arial"/>
              </w:rPr>
              <w:t>SSC.1</w:t>
            </w:r>
          </w:p>
        </w:tc>
        <w:tc>
          <w:tcPr>
            <w:tcW w:w="961" w:type="dxa"/>
            <w:gridSpan w:val="2"/>
            <w:tcBorders>
              <w:top w:val="single" w:sz="4" w:space="0" w:color="auto"/>
              <w:left w:val="single" w:sz="4" w:space="0" w:color="auto"/>
              <w:right w:val="single" w:sz="4" w:space="0" w:color="auto"/>
            </w:tcBorders>
          </w:tcPr>
          <w:p w14:paraId="39368A59" w14:textId="3E8E8628" w:rsidR="00A862DB" w:rsidRPr="001C0E1B" w:rsidRDefault="00A862DB" w:rsidP="00A862DB">
            <w:pPr>
              <w:pStyle w:val="TAC"/>
              <w:rPr>
                <w:rFonts w:cs="Arial"/>
              </w:rPr>
            </w:pPr>
            <w:r w:rsidRPr="00917852">
              <w:rPr>
                <w:rFonts w:cs="Arial"/>
              </w:rPr>
              <w:t>NSC.1</w:t>
            </w:r>
          </w:p>
        </w:tc>
      </w:tr>
      <w:tr w:rsidR="00A862DB" w:rsidRPr="001C0E1B" w14:paraId="50AB7B2C" w14:textId="77777777" w:rsidTr="002D6D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tcPr>
          <w:p w14:paraId="3DCD7771" w14:textId="77777777" w:rsidR="00A862DB" w:rsidRPr="001C0E1B" w:rsidRDefault="00A862DB" w:rsidP="00A862DB">
            <w:pPr>
              <w:pStyle w:val="TAL"/>
              <w:rPr>
                <w:rFonts w:cs="Arial"/>
              </w:rPr>
            </w:pPr>
          </w:p>
        </w:tc>
        <w:tc>
          <w:tcPr>
            <w:tcW w:w="850" w:type="dxa"/>
            <w:tcBorders>
              <w:top w:val="single" w:sz="4" w:space="0" w:color="auto"/>
              <w:left w:val="single" w:sz="4" w:space="0" w:color="auto"/>
              <w:right w:val="single" w:sz="4" w:space="0" w:color="auto"/>
            </w:tcBorders>
          </w:tcPr>
          <w:p w14:paraId="0E6BED6A" w14:textId="7CBD938E" w:rsidR="00A862DB" w:rsidRPr="005005AA" w:rsidRDefault="00A862DB" w:rsidP="00A862DB">
            <w:pPr>
              <w:pStyle w:val="TAC"/>
            </w:pPr>
            <w:r w:rsidRPr="00917852">
              <w:t>2</w:t>
            </w:r>
          </w:p>
        </w:tc>
        <w:tc>
          <w:tcPr>
            <w:tcW w:w="893" w:type="dxa"/>
            <w:tcBorders>
              <w:top w:val="single" w:sz="4" w:space="0" w:color="auto"/>
              <w:left w:val="single" w:sz="4" w:space="0" w:color="auto"/>
              <w:right w:val="single" w:sz="4" w:space="0" w:color="auto"/>
            </w:tcBorders>
          </w:tcPr>
          <w:p w14:paraId="5D7FBA4C" w14:textId="77777777" w:rsidR="00A862DB" w:rsidRPr="001C0E1B" w:rsidRDefault="00A862DB" w:rsidP="00A862DB">
            <w:pPr>
              <w:pStyle w:val="TAC"/>
              <w:rPr>
                <w:rFonts w:cs="Arial"/>
                <w:szCs w:val="18"/>
              </w:rPr>
            </w:pPr>
          </w:p>
        </w:tc>
        <w:tc>
          <w:tcPr>
            <w:tcW w:w="971" w:type="dxa"/>
            <w:tcBorders>
              <w:top w:val="single" w:sz="4" w:space="0" w:color="auto"/>
              <w:left w:val="single" w:sz="4" w:space="0" w:color="auto"/>
              <w:right w:val="single" w:sz="4" w:space="0" w:color="auto"/>
            </w:tcBorders>
          </w:tcPr>
          <w:p w14:paraId="081AD7B2" w14:textId="0FD2A56D" w:rsidR="00A862DB" w:rsidRPr="001C0E1B" w:rsidRDefault="00A862DB" w:rsidP="00A862DB">
            <w:pPr>
              <w:pStyle w:val="TAC"/>
              <w:rPr>
                <w:rFonts w:cs="Arial"/>
              </w:rPr>
            </w:pPr>
            <w:r w:rsidRPr="00917852">
              <w:rPr>
                <w:rFonts w:cs="Arial"/>
              </w:rPr>
              <w:t>SSC.2</w:t>
            </w:r>
          </w:p>
        </w:tc>
        <w:tc>
          <w:tcPr>
            <w:tcW w:w="971" w:type="dxa"/>
            <w:gridSpan w:val="3"/>
            <w:tcBorders>
              <w:top w:val="single" w:sz="4" w:space="0" w:color="auto"/>
              <w:left w:val="single" w:sz="4" w:space="0" w:color="auto"/>
              <w:right w:val="single" w:sz="4" w:space="0" w:color="auto"/>
            </w:tcBorders>
          </w:tcPr>
          <w:p w14:paraId="08D1723A" w14:textId="1F20FD5F" w:rsidR="00A862DB" w:rsidRPr="001C0E1B" w:rsidRDefault="00A862DB" w:rsidP="00A862DB">
            <w:pPr>
              <w:pStyle w:val="TAC"/>
              <w:rPr>
                <w:rFonts w:cs="Arial"/>
              </w:rPr>
            </w:pPr>
            <w:r w:rsidRPr="00917852">
              <w:rPr>
                <w:rFonts w:cs="Arial"/>
              </w:rPr>
              <w:t>NSC.2</w:t>
            </w:r>
          </w:p>
        </w:tc>
        <w:tc>
          <w:tcPr>
            <w:tcW w:w="961" w:type="dxa"/>
            <w:tcBorders>
              <w:top w:val="single" w:sz="4" w:space="0" w:color="auto"/>
              <w:left w:val="single" w:sz="4" w:space="0" w:color="auto"/>
              <w:right w:val="single" w:sz="4" w:space="0" w:color="auto"/>
            </w:tcBorders>
          </w:tcPr>
          <w:p w14:paraId="6617D523" w14:textId="4FA4F6E2" w:rsidR="00A862DB" w:rsidRPr="001C0E1B" w:rsidRDefault="00A862DB" w:rsidP="00A862DB">
            <w:pPr>
              <w:pStyle w:val="TAC"/>
              <w:rPr>
                <w:rFonts w:cs="Arial"/>
              </w:rPr>
            </w:pPr>
            <w:r w:rsidRPr="00917852">
              <w:rPr>
                <w:rFonts w:cs="Arial"/>
              </w:rPr>
              <w:t>SSC.2</w:t>
            </w:r>
          </w:p>
        </w:tc>
        <w:tc>
          <w:tcPr>
            <w:tcW w:w="961" w:type="dxa"/>
            <w:gridSpan w:val="2"/>
            <w:tcBorders>
              <w:top w:val="single" w:sz="4" w:space="0" w:color="auto"/>
              <w:left w:val="single" w:sz="4" w:space="0" w:color="auto"/>
              <w:right w:val="single" w:sz="4" w:space="0" w:color="auto"/>
            </w:tcBorders>
          </w:tcPr>
          <w:p w14:paraId="3B589727" w14:textId="06A01FFC" w:rsidR="00A862DB" w:rsidRPr="001C0E1B" w:rsidRDefault="00A862DB" w:rsidP="00A862DB">
            <w:pPr>
              <w:pStyle w:val="TAC"/>
              <w:rPr>
                <w:rFonts w:cs="Arial"/>
              </w:rPr>
            </w:pPr>
            <w:r w:rsidRPr="00917852">
              <w:rPr>
                <w:rFonts w:cs="Arial"/>
              </w:rPr>
              <w:t>NSC.2</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309CD039"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83" type="#_x0000_t75" style="width:20.55pt;height:20.55pt" o:ole="" fillcolor="window">
                  <v:imagedata r:id="rId11" o:title=""/>
                </v:shape>
                <o:OLEObject Type="Embed" ProgID="Equation.3" ShapeID="_x0000_i1283" DrawAspect="Content" ObjectID="_1813122560" r:id="rId290"/>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075DBB7F"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84" type="#_x0000_t75" style="width:20.55pt;height:20.55pt" o:ole="" fillcolor="window">
                  <v:imagedata r:id="rId11" o:title=""/>
                </v:shape>
                <o:OLEObject Type="Embed" ProgID="Equation.3" ShapeID="_x0000_i1284" DrawAspect="Content" ObjectID="_1813122561" r:id="rId291"/>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25455E24"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3DF625E4"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7"/>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88" w:name="_Toc526331907"/>
      <w:r w:rsidRPr="001C0E1B">
        <w:tab/>
        <w:t>SS-RSRQ</w:t>
      </w:r>
      <w:bookmarkEnd w:id="88"/>
    </w:p>
    <w:p w14:paraId="18FBD14E" w14:textId="77777777" w:rsidR="00AB1B7E" w:rsidRPr="001C0E1B" w:rsidRDefault="00AB1B7E" w:rsidP="00AB1B7E">
      <w:pPr>
        <w:pStyle w:val="Heading4"/>
        <w:rPr>
          <w:snapToGrid w:val="0"/>
        </w:rPr>
      </w:pPr>
      <w:bookmarkStart w:id="89" w:name="_Toc535476634"/>
      <w:r w:rsidRPr="00A35E55">
        <w:rPr>
          <w:snapToGrid w:val="0"/>
        </w:rPr>
        <w:t>A.14.6.2.1</w:t>
      </w:r>
      <w:r w:rsidRPr="00A35E55">
        <w:rPr>
          <w:snapToGrid w:val="0"/>
        </w:rPr>
        <w:tab/>
      </w:r>
      <w:r w:rsidRPr="00A35E55">
        <w:t>SA: Intra-frequency measurement accuracy with FR1 serving cell and FR1 target cell</w:t>
      </w:r>
      <w:bookmarkEnd w:id="89"/>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FF9A1BB" w:rsidR="00AB1B7E" w:rsidRPr="001C0E1B" w:rsidRDefault="001F0483" w:rsidP="00AB1B7E">
      <w:pPr>
        <w:pStyle w:val="TH"/>
      </w:pPr>
      <w:r w:rsidRPr="001C0E1B">
        <w:t xml:space="preserve">Table </w:t>
      </w:r>
      <w:r w:rsidRPr="00A35E55">
        <w:t>A.14.6.2.1.2</w:t>
      </w:r>
      <w:r>
        <w:t>-</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lastRenderedPageBreak/>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A862DB" w:rsidRPr="001C0E1B" w14:paraId="1D95DFC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F40F66" w14:textId="3BC1AA8B" w:rsidR="00A862DB" w:rsidRPr="001C0E1B" w:rsidRDefault="00A862DB" w:rsidP="00A862DB">
            <w:pPr>
              <w:pStyle w:val="TAL"/>
            </w:pPr>
            <w:r w:rsidRPr="0066498E">
              <w:rPr>
                <w:bCs/>
              </w:rPr>
              <w:t>Satellite information</w:t>
            </w:r>
          </w:p>
        </w:tc>
        <w:tc>
          <w:tcPr>
            <w:tcW w:w="1701" w:type="dxa"/>
            <w:tcBorders>
              <w:top w:val="single" w:sz="4" w:space="0" w:color="auto"/>
              <w:left w:val="single" w:sz="4" w:space="0" w:color="auto"/>
              <w:right w:val="single" w:sz="4" w:space="0" w:color="auto"/>
            </w:tcBorders>
          </w:tcPr>
          <w:p w14:paraId="4FFF7BD1" w14:textId="0FB87549" w:rsidR="00A862DB" w:rsidRPr="001C0E1B" w:rsidRDefault="00A862DB" w:rsidP="00A862DB">
            <w:pPr>
              <w:pStyle w:val="TAL"/>
            </w:pPr>
            <w:r w:rsidRPr="0066498E">
              <w:rPr>
                <w:rFonts w:cs="Arial"/>
              </w:rPr>
              <w:t>Config 1</w:t>
            </w:r>
          </w:p>
        </w:tc>
        <w:tc>
          <w:tcPr>
            <w:tcW w:w="1128" w:type="dxa"/>
            <w:tcBorders>
              <w:top w:val="single" w:sz="4" w:space="0" w:color="auto"/>
              <w:left w:val="single" w:sz="4" w:space="0" w:color="auto"/>
              <w:bottom w:val="nil"/>
              <w:right w:val="single" w:sz="4" w:space="0" w:color="auto"/>
            </w:tcBorders>
            <w:shd w:val="clear" w:color="auto" w:fill="auto"/>
          </w:tcPr>
          <w:p w14:paraId="173DF0DF" w14:textId="77777777" w:rsidR="00A862DB" w:rsidRPr="001C0E1B" w:rsidRDefault="00A862DB" w:rsidP="00A862DB">
            <w:pPr>
              <w:pStyle w:val="TAC"/>
            </w:pPr>
          </w:p>
        </w:tc>
        <w:tc>
          <w:tcPr>
            <w:tcW w:w="817" w:type="dxa"/>
            <w:gridSpan w:val="2"/>
            <w:tcBorders>
              <w:top w:val="single" w:sz="4" w:space="0" w:color="auto"/>
              <w:left w:val="single" w:sz="4" w:space="0" w:color="auto"/>
              <w:right w:val="single" w:sz="4" w:space="0" w:color="auto"/>
            </w:tcBorders>
          </w:tcPr>
          <w:p w14:paraId="3E4E5CB9" w14:textId="32781C61" w:rsidR="00A862DB" w:rsidRPr="001C0E1B" w:rsidRDefault="00A862DB" w:rsidP="00A862DB">
            <w:pPr>
              <w:pStyle w:val="TAC"/>
              <w:rPr>
                <w:sz w:val="16"/>
              </w:rPr>
            </w:pPr>
            <w:r w:rsidRPr="0066498E">
              <w:rPr>
                <w:bCs/>
              </w:rPr>
              <w:t>SSC.1</w:t>
            </w:r>
          </w:p>
        </w:tc>
        <w:tc>
          <w:tcPr>
            <w:tcW w:w="784" w:type="dxa"/>
            <w:gridSpan w:val="3"/>
            <w:tcBorders>
              <w:top w:val="single" w:sz="4" w:space="0" w:color="auto"/>
              <w:left w:val="single" w:sz="4" w:space="0" w:color="auto"/>
              <w:bottom w:val="nil"/>
              <w:right w:val="single" w:sz="4" w:space="0" w:color="auto"/>
            </w:tcBorders>
            <w:shd w:val="clear" w:color="auto" w:fill="auto"/>
          </w:tcPr>
          <w:p w14:paraId="5F480A82" w14:textId="44E58B2E" w:rsidR="00A862DB" w:rsidRPr="001C0E1B" w:rsidRDefault="00A862DB" w:rsidP="00A862DB">
            <w:pPr>
              <w:pStyle w:val="TAC"/>
              <w:rPr>
                <w:sz w:val="16"/>
              </w:rPr>
            </w:pPr>
            <w:r w:rsidRPr="0066498E">
              <w:rPr>
                <w:bCs/>
              </w:rPr>
              <w:t>NSC.1</w:t>
            </w:r>
          </w:p>
        </w:tc>
        <w:tc>
          <w:tcPr>
            <w:tcW w:w="812" w:type="dxa"/>
            <w:gridSpan w:val="2"/>
            <w:tcBorders>
              <w:top w:val="single" w:sz="4" w:space="0" w:color="auto"/>
              <w:left w:val="single" w:sz="4" w:space="0" w:color="auto"/>
              <w:right w:val="single" w:sz="4" w:space="0" w:color="auto"/>
            </w:tcBorders>
          </w:tcPr>
          <w:p w14:paraId="69C80D3E" w14:textId="35194AAA" w:rsidR="00A862DB" w:rsidRPr="001C0E1B" w:rsidRDefault="00A862DB" w:rsidP="00A862DB">
            <w:pPr>
              <w:pStyle w:val="TAC"/>
              <w:rPr>
                <w:sz w:val="16"/>
              </w:rPr>
            </w:pPr>
            <w:r w:rsidRPr="0066498E">
              <w:rPr>
                <w:bCs/>
              </w:rPr>
              <w:t>SSC.1</w:t>
            </w:r>
          </w:p>
        </w:tc>
        <w:tc>
          <w:tcPr>
            <w:tcW w:w="784" w:type="dxa"/>
            <w:gridSpan w:val="2"/>
            <w:tcBorders>
              <w:top w:val="single" w:sz="4" w:space="0" w:color="auto"/>
              <w:left w:val="single" w:sz="4" w:space="0" w:color="auto"/>
              <w:bottom w:val="nil"/>
              <w:right w:val="single" w:sz="4" w:space="0" w:color="auto"/>
            </w:tcBorders>
            <w:shd w:val="clear" w:color="auto" w:fill="auto"/>
          </w:tcPr>
          <w:p w14:paraId="3AB0F291" w14:textId="26522544" w:rsidR="00A862DB" w:rsidRPr="001C0E1B" w:rsidRDefault="00A862DB" w:rsidP="00A862DB">
            <w:pPr>
              <w:pStyle w:val="TAC"/>
              <w:rPr>
                <w:sz w:val="16"/>
              </w:rPr>
            </w:pPr>
            <w:r w:rsidRPr="0066498E">
              <w:rPr>
                <w:bCs/>
              </w:rPr>
              <w:t>NSC.1</w:t>
            </w:r>
          </w:p>
        </w:tc>
        <w:tc>
          <w:tcPr>
            <w:tcW w:w="728" w:type="dxa"/>
            <w:gridSpan w:val="2"/>
            <w:tcBorders>
              <w:top w:val="single" w:sz="4" w:space="0" w:color="auto"/>
              <w:left w:val="single" w:sz="4" w:space="0" w:color="auto"/>
              <w:right w:val="single" w:sz="4" w:space="0" w:color="auto"/>
            </w:tcBorders>
          </w:tcPr>
          <w:p w14:paraId="315685DC" w14:textId="386C5C73" w:rsidR="00A862DB" w:rsidRPr="001C0E1B" w:rsidRDefault="00A862DB" w:rsidP="00A862DB">
            <w:pPr>
              <w:pStyle w:val="TAC"/>
              <w:rPr>
                <w:sz w:val="16"/>
              </w:rPr>
            </w:pPr>
            <w:r w:rsidRPr="0066498E">
              <w:rPr>
                <w:bCs/>
              </w:rPr>
              <w:t>SSC.1</w:t>
            </w:r>
          </w:p>
        </w:tc>
        <w:tc>
          <w:tcPr>
            <w:tcW w:w="738" w:type="dxa"/>
            <w:tcBorders>
              <w:top w:val="single" w:sz="4" w:space="0" w:color="auto"/>
              <w:left w:val="single" w:sz="4" w:space="0" w:color="auto"/>
              <w:bottom w:val="nil"/>
              <w:right w:val="single" w:sz="4" w:space="0" w:color="auto"/>
            </w:tcBorders>
            <w:shd w:val="clear" w:color="auto" w:fill="auto"/>
          </w:tcPr>
          <w:p w14:paraId="5F5A12F3" w14:textId="30236AD7" w:rsidR="00A862DB" w:rsidRPr="001C0E1B" w:rsidRDefault="00A862DB" w:rsidP="00A862DB">
            <w:pPr>
              <w:pStyle w:val="TAC"/>
            </w:pPr>
            <w:r w:rsidRPr="0066498E">
              <w:rPr>
                <w:bCs/>
              </w:rPr>
              <w:t>NSC.1</w:t>
            </w:r>
          </w:p>
        </w:tc>
      </w:tr>
      <w:tr w:rsidR="00A862DB" w:rsidRPr="001C0E1B" w14:paraId="678B207A" w14:textId="77777777" w:rsidTr="00BB391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4688D3E" w14:textId="77777777" w:rsidR="00A862DB" w:rsidRPr="001C0E1B" w:rsidRDefault="00A862DB" w:rsidP="00A862DB">
            <w:pPr>
              <w:pStyle w:val="TAL"/>
            </w:pPr>
          </w:p>
        </w:tc>
        <w:tc>
          <w:tcPr>
            <w:tcW w:w="1701" w:type="dxa"/>
            <w:tcBorders>
              <w:top w:val="single" w:sz="4" w:space="0" w:color="auto"/>
              <w:left w:val="single" w:sz="4" w:space="0" w:color="auto"/>
              <w:right w:val="single" w:sz="4" w:space="0" w:color="auto"/>
            </w:tcBorders>
          </w:tcPr>
          <w:p w14:paraId="09FF3534" w14:textId="59C68362" w:rsidR="00A862DB" w:rsidRPr="001C0E1B" w:rsidRDefault="00A862DB" w:rsidP="00A862DB">
            <w:pPr>
              <w:pStyle w:val="TAL"/>
            </w:pPr>
            <w:r w:rsidRPr="0066498E">
              <w:rPr>
                <w:rFonts w:cs="Arial"/>
              </w:rPr>
              <w:t>Config 2</w:t>
            </w:r>
          </w:p>
        </w:tc>
        <w:tc>
          <w:tcPr>
            <w:tcW w:w="1128" w:type="dxa"/>
            <w:tcBorders>
              <w:top w:val="single" w:sz="4" w:space="0" w:color="auto"/>
              <w:left w:val="single" w:sz="4" w:space="0" w:color="auto"/>
              <w:bottom w:val="nil"/>
              <w:right w:val="single" w:sz="4" w:space="0" w:color="auto"/>
            </w:tcBorders>
            <w:shd w:val="clear" w:color="auto" w:fill="auto"/>
          </w:tcPr>
          <w:p w14:paraId="1EA8CFC7" w14:textId="77777777" w:rsidR="00A862DB" w:rsidRPr="001C0E1B" w:rsidRDefault="00A862DB" w:rsidP="00A862DB">
            <w:pPr>
              <w:pStyle w:val="TAC"/>
            </w:pPr>
          </w:p>
        </w:tc>
        <w:tc>
          <w:tcPr>
            <w:tcW w:w="817" w:type="dxa"/>
            <w:gridSpan w:val="2"/>
            <w:tcBorders>
              <w:top w:val="single" w:sz="4" w:space="0" w:color="auto"/>
              <w:left w:val="single" w:sz="4" w:space="0" w:color="auto"/>
              <w:right w:val="single" w:sz="4" w:space="0" w:color="auto"/>
            </w:tcBorders>
          </w:tcPr>
          <w:p w14:paraId="4D37CE7F" w14:textId="2FAB392B" w:rsidR="00A862DB" w:rsidRPr="001C0E1B" w:rsidRDefault="00A862DB" w:rsidP="00A862DB">
            <w:pPr>
              <w:pStyle w:val="TAC"/>
              <w:rPr>
                <w:sz w:val="16"/>
              </w:rPr>
            </w:pPr>
            <w:r w:rsidRPr="0066498E">
              <w:rPr>
                <w:bCs/>
              </w:rPr>
              <w:t>SSC.2</w:t>
            </w:r>
          </w:p>
        </w:tc>
        <w:tc>
          <w:tcPr>
            <w:tcW w:w="784" w:type="dxa"/>
            <w:gridSpan w:val="3"/>
            <w:tcBorders>
              <w:top w:val="single" w:sz="4" w:space="0" w:color="auto"/>
              <w:left w:val="single" w:sz="4" w:space="0" w:color="auto"/>
              <w:bottom w:val="nil"/>
              <w:right w:val="single" w:sz="4" w:space="0" w:color="auto"/>
            </w:tcBorders>
            <w:shd w:val="clear" w:color="auto" w:fill="auto"/>
          </w:tcPr>
          <w:p w14:paraId="70F9C9BB" w14:textId="56BCF60B" w:rsidR="00A862DB" w:rsidRPr="001C0E1B" w:rsidRDefault="00A862DB" w:rsidP="00A862DB">
            <w:pPr>
              <w:pStyle w:val="TAC"/>
              <w:rPr>
                <w:sz w:val="16"/>
              </w:rPr>
            </w:pPr>
            <w:r w:rsidRPr="0066498E">
              <w:rPr>
                <w:bCs/>
              </w:rPr>
              <w:t>NSC.2</w:t>
            </w:r>
          </w:p>
        </w:tc>
        <w:tc>
          <w:tcPr>
            <w:tcW w:w="812" w:type="dxa"/>
            <w:gridSpan w:val="2"/>
            <w:tcBorders>
              <w:top w:val="single" w:sz="4" w:space="0" w:color="auto"/>
              <w:left w:val="single" w:sz="4" w:space="0" w:color="auto"/>
              <w:right w:val="single" w:sz="4" w:space="0" w:color="auto"/>
            </w:tcBorders>
          </w:tcPr>
          <w:p w14:paraId="39BD04D8" w14:textId="2A37F284" w:rsidR="00A862DB" w:rsidRPr="001C0E1B" w:rsidRDefault="00A862DB" w:rsidP="00A862DB">
            <w:pPr>
              <w:pStyle w:val="TAC"/>
              <w:rPr>
                <w:sz w:val="16"/>
              </w:rPr>
            </w:pPr>
            <w:r w:rsidRPr="0066498E">
              <w:rPr>
                <w:bCs/>
              </w:rPr>
              <w:t>SSC.2</w:t>
            </w:r>
          </w:p>
        </w:tc>
        <w:tc>
          <w:tcPr>
            <w:tcW w:w="784" w:type="dxa"/>
            <w:gridSpan w:val="2"/>
            <w:tcBorders>
              <w:top w:val="single" w:sz="4" w:space="0" w:color="auto"/>
              <w:left w:val="single" w:sz="4" w:space="0" w:color="auto"/>
              <w:bottom w:val="nil"/>
              <w:right w:val="single" w:sz="4" w:space="0" w:color="auto"/>
            </w:tcBorders>
            <w:shd w:val="clear" w:color="auto" w:fill="auto"/>
          </w:tcPr>
          <w:p w14:paraId="236F9A54" w14:textId="3F5F88B8" w:rsidR="00A862DB" w:rsidRPr="001C0E1B" w:rsidRDefault="00A862DB" w:rsidP="00A862DB">
            <w:pPr>
              <w:pStyle w:val="TAC"/>
              <w:rPr>
                <w:sz w:val="16"/>
              </w:rPr>
            </w:pPr>
            <w:r w:rsidRPr="0066498E">
              <w:rPr>
                <w:bCs/>
              </w:rPr>
              <w:t>NSC.2</w:t>
            </w:r>
          </w:p>
        </w:tc>
        <w:tc>
          <w:tcPr>
            <w:tcW w:w="728" w:type="dxa"/>
            <w:gridSpan w:val="2"/>
            <w:tcBorders>
              <w:top w:val="single" w:sz="4" w:space="0" w:color="auto"/>
              <w:left w:val="single" w:sz="4" w:space="0" w:color="auto"/>
              <w:right w:val="single" w:sz="4" w:space="0" w:color="auto"/>
            </w:tcBorders>
          </w:tcPr>
          <w:p w14:paraId="0B80436A" w14:textId="4F0CE1B8" w:rsidR="00A862DB" w:rsidRPr="001C0E1B" w:rsidRDefault="00A862DB" w:rsidP="00A862DB">
            <w:pPr>
              <w:pStyle w:val="TAC"/>
              <w:rPr>
                <w:sz w:val="16"/>
              </w:rPr>
            </w:pPr>
            <w:r w:rsidRPr="0066498E">
              <w:rPr>
                <w:bCs/>
              </w:rPr>
              <w:t>SSC.2</w:t>
            </w:r>
          </w:p>
        </w:tc>
        <w:tc>
          <w:tcPr>
            <w:tcW w:w="738" w:type="dxa"/>
            <w:tcBorders>
              <w:top w:val="single" w:sz="4" w:space="0" w:color="auto"/>
              <w:left w:val="single" w:sz="4" w:space="0" w:color="auto"/>
              <w:bottom w:val="nil"/>
              <w:right w:val="single" w:sz="4" w:space="0" w:color="auto"/>
            </w:tcBorders>
            <w:shd w:val="clear" w:color="auto" w:fill="auto"/>
          </w:tcPr>
          <w:p w14:paraId="52A6E424" w14:textId="3C3C38BE" w:rsidR="00A862DB" w:rsidRPr="001C0E1B" w:rsidRDefault="00A862DB" w:rsidP="00A862DB">
            <w:pPr>
              <w:pStyle w:val="TAC"/>
            </w:pPr>
            <w:r w:rsidRPr="0066498E">
              <w:rPr>
                <w:bCs/>
              </w:rPr>
              <w:t>NSC.2</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85" type="#_x0000_t75" style="width:20.55pt;height:15.45pt" o:ole="" fillcolor="window">
                  <v:imagedata r:id="rId11" o:title=""/>
                </v:shape>
                <o:OLEObject Type="Embed" ProgID="Equation.3" ShapeID="_x0000_i1285" DrawAspect="Content" ObjectID="_1813122562" r:id="rId292"/>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86" type="#_x0000_t75" style="width:20.55pt;height:15.45pt" o:ole="" fillcolor="window">
                  <v:imagedata r:id="rId11" o:title=""/>
                </v:shape>
                <o:OLEObject Type="Embed" ProgID="Equation.3" ShapeID="_x0000_i1286" DrawAspect="Content" ObjectID="_1813122563" r:id="rId29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87" type="#_x0000_t75" style="width:20.55pt;height:15.45pt" o:ole="" fillcolor="window">
                  <v:imagedata r:id="rId14" o:title=""/>
                </v:shape>
                <o:OLEObject Type="Embed" ProgID="Equation.3" ShapeID="_x0000_i1287" DrawAspect="Content" ObjectID="_1813122564" r:id="rId294"/>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88" type="#_x0000_t75" style="width:30.85pt;height:15.45pt" o:ole="" fillcolor="window">
                  <v:imagedata r:id="rId16" o:title=""/>
                </v:shape>
                <o:OLEObject Type="Embed" ProgID="Equation.3" ShapeID="_x0000_i1288" DrawAspect="Content" ObjectID="_1813122565" r:id="rId295"/>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3480416B" w:rsidR="004F6965" w:rsidRPr="00A35E55" w:rsidRDefault="001F0483" w:rsidP="004F6965">
            <w:pPr>
              <w:pStyle w:val="TAC"/>
            </w:pPr>
            <w:r w:rsidRPr="007973F7">
              <w:t>-14.84</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89" type="#_x0000_t75" style="width:20.55pt;height:15.45pt" o:ole="" fillcolor="window">
                  <v:imagedata r:id="rId11" o:title=""/>
                </v:shape>
                <o:OLEObject Type="Embed" ProgID="Equation.3" ShapeID="_x0000_i1289" DrawAspect="Content" ObjectID="_1813122566" r:id="rId296"/>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90" w:name="_Toc535476638"/>
      <w:r w:rsidR="00AB1B7E" w:rsidRPr="00A35E55">
        <w:t>accuracy with FR1 serving cell and FR1 target cell</w:t>
      </w:r>
      <w:bookmarkEnd w:id="90"/>
      <w:r w:rsidR="00AB1B7E" w:rsidRPr="00A35E55">
        <w:t xml:space="preserve"> for satellite access</w:t>
      </w:r>
    </w:p>
    <w:p w14:paraId="08F7F5B0" w14:textId="092F64FE" w:rsidR="00AB1B7E" w:rsidRPr="00A35E55" w:rsidRDefault="00A35E55" w:rsidP="00AB1B7E">
      <w:pPr>
        <w:pStyle w:val="Heading5"/>
        <w:rPr>
          <w:snapToGrid w:val="0"/>
        </w:rPr>
      </w:pPr>
      <w:bookmarkStart w:id="91" w:name="_Toc535476639"/>
      <w:r w:rsidRPr="00A35E55">
        <w:rPr>
          <w:snapToGrid w:val="0"/>
        </w:rPr>
        <w:t>A.14.6.2.2.1</w:t>
      </w:r>
      <w:r w:rsidR="00AB1B7E" w:rsidRPr="00A35E55">
        <w:rPr>
          <w:snapToGrid w:val="0"/>
        </w:rPr>
        <w:tab/>
        <w:t>Test Purpose and Environment</w:t>
      </w:r>
      <w:bookmarkEnd w:id="91"/>
    </w:p>
    <w:p w14:paraId="2B99177D" w14:textId="7A920D10" w:rsidR="00AB1B7E" w:rsidRPr="00A35E55" w:rsidRDefault="00ED2853" w:rsidP="00AB1B7E">
      <w:r w:rsidRPr="00851679">
        <w:t xml:space="preserve">The purpose of this test is to verify that the SS-RSRQ measurement accuracy is within the specified limits. This test will verify the requirements in clause </w:t>
      </w:r>
      <w:r>
        <w:t>10.1.7C</w:t>
      </w:r>
      <w:r w:rsidRPr="00851679">
        <w:t>.</w:t>
      </w:r>
    </w:p>
    <w:p w14:paraId="2B26D2E1" w14:textId="1870648D" w:rsidR="00AB1B7E" w:rsidRPr="00A35E55" w:rsidRDefault="00A35E55" w:rsidP="00AB1B7E">
      <w:pPr>
        <w:pStyle w:val="Heading5"/>
      </w:pPr>
      <w:bookmarkStart w:id="92" w:name="_Toc535476640"/>
      <w:r w:rsidRPr="00A35E55">
        <w:t>A.14.6.2.2.2</w:t>
      </w:r>
      <w:r w:rsidR="00AB1B7E" w:rsidRPr="00A35E55">
        <w:tab/>
        <w:t>Test Parameters</w:t>
      </w:r>
      <w:bookmarkEnd w:id="92"/>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93" w:name="_Toc535476641"/>
      <w:r w:rsidRPr="001C0E1B">
        <w:lastRenderedPageBreak/>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pPr>
            <w:r w:rsidRPr="001C0E1B">
              <w:t>Cell 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A862DB" w:rsidRPr="001C0E1B" w14:paraId="58EFC540"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661207" w14:textId="5017E488" w:rsidR="00A862DB" w:rsidRPr="001C0E1B" w:rsidRDefault="00A862DB" w:rsidP="00A862DB">
            <w:pPr>
              <w:pStyle w:val="TAL"/>
            </w:pPr>
            <w:r>
              <w:rPr>
                <w:bCs/>
              </w:rPr>
              <w:t>Satellite information</w:t>
            </w:r>
          </w:p>
        </w:tc>
        <w:tc>
          <w:tcPr>
            <w:tcW w:w="1656" w:type="dxa"/>
            <w:gridSpan w:val="2"/>
            <w:tcBorders>
              <w:top w:val="single" w:sz="4" w:space="0" w:color="auto"/>
              <w:left w:val="single" w:sz="4" w:space="0" w:color="auto"/>
              <w:right w:val="single" w:sz="4" w:space="0" w:color="auto"/>
            </w:tcBorders>
          </w:tcPr>
          <w:p w14:paraId="60CE7E51" w14:textId="3FA70881" w:rsidR="00A862DB" w:rsidRPr="001C0E1B" w:rsidRDefault="00A862DB" w:rsidP="00A862DB">
            <w:pPr>
              <w:pStyle w:val="TAL"/>
            </w:pPr>
            <w:r>
              <w:rPr>
                <w:rFonts w:cs="Arial"/>
              </w:rPr>
              <w:t>Config 1</w:t>
            </w:r>
          </w:p>
        </w:tc>
        <w:tc>
          <w:tcPr>
            <w:tcW w:w="1258" w:type="dxa"/>
            <w:tcBorders>
              <w:top w:val="single" w:sz="4" w:space="0" w:color="auto"/>
              <w:left w:val="single" w:sz="4" w:space="0" w:color="auto"/>
              <w:bottom w:val="nil"/>
              <w:right w:val="single" w:sz="4" w:space="0" w:color="auto"/>
            </w:tcBorders>
            <w:shd w:val="clear" w:color="auto" w:fill="auto"/>
          </w:tcPr>
          <w:p w14:paraId="6CD0D937"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232A137C" w14:textId="05FE0134" w:rsidR="00A862DB" w:rsidRPr="001C0E1B" w:rsidRDefault="00A862DB" w:rsidP="00A862DB">
            <w:pPr>
              <w:pStyle w:val="TAC"/>
              <w:rPr>
                <w:sz w:val="16"/>
              </w:rPr>
            </w:pPr>
            <w:r>
              <w:rPr>
                <w:bCs/>
              </w:rPr>
              <w:t>SSC.1</w:t>
            </w:r>
          </w:p>
        </w:tc>
        <w:tc>
          <w:tcPr>
            <w:tcW w:w="800" w:type="dxa"/>
            <w:gridSpan w:val="3"/>
            <w:tcBorders>
              <w:top w:val="single" w:sz="4" w:space="0" w:color="auto"/>
              <w:left w:val="single" w:sz="4" w:space="0" w:color="auto"/>
              <w:bottom w:val="nil"/>
              <w:right w:val="single" w:sz="4" w:space="0" w:color="auto"/>
            </w:tcBorders>
            <w:shd w:val="clear" w:color="auto" w:fill="auto"/>
          </w:tcPr>
          <w:p w14:paraId="203A434E" w14:textId="7C80CE2D" w:rsidR="00A862DB" w:rsidRPr="001C0E1B" w:rsidRDefault="00A862DB" w:rsidP="00A862DB">
            <w:pPr>
              <w:pStyle w:val="TAC"/>
              <w:rPr>
                <w:sz w:val="16"/>
              </w:rPr>
            </w:pPr>
            <w:r>
              <w:rPr>
                <w:bCs/>
              </w:rPr>
              <w:t>NSC.1</w:t>
            </w:r>
          </w:p>
        </w:tc>
        <w:tc>
          <w:tcPr>
            <w:tcW w:w="826" w:type="dxa"/>
            <w:gridSpan w:val="3"/>
            <w:tcBorders>
              <w:top w:val="single" w:sz="4" w:space="0" w:color="auto"/>
              <w:left w:val="single" w:sz="4" w:space="0" w:color="auto"/>
              <w:right w:val="single" w:sz="4" w:space="0" w:color="auto"/>
            </w:tcBorders>
          </w:tcPr>
          <w:p w14:paraId="7634D735" w14:textId="74728D94" w:rsidR="00A862DB" w:rsidRPr="001C0E1B" w:rsidRDefault="00A862DB" w:rsidP="00A862DB">
            <w:pPr>
              <w:pStyle w:val="TAC"/>
              <w:rPr>
                <w:sz w:val="16"/>
              </w:rPr>
            </w:pPr>
            <w:r>
              <w:rPr>
                <w:bCs/>
              </w:rPr>
              <w:t>SSC.1</w:t>
            </w:r>
          </w:p>
        </w:tc>
        <w:tc>
          <w:tcPr>
            <w:tcW w:w="795" w:type="dxa"/>
            <w:gridSpan w:val="3"/>
            <w:tcBorders>
              <w:top w:val="single" w:sz="4" w:space="0" w:color="auto"/>
              <w:left w:val="single" w:sz="4" w:space="0" w:color="auto"/>
              <w:bottom w:val="nil"/>
              <w:right w:val="single" w:sz="4" w:space="0" w:color="auto"/>
            </w:tcBorders>
            <w:shd w:val="clear" w:color="auto" w:fill="auto"/>
          </w:tcPr>
          <w:p w14:paraId="6430FE38" w14:textId="69AE6312" w:rsidR="00A862DB" w:rsidRPr="001C0E1B" w:rsidRDefault="00A862DB" w:rsidP="00A862DB">
            <w:pPr>
              <w:pStyle w:val="TAC"/>
              <w:rPr>
                <w:sz w:val="16"/>
              </w:rPr>
            </w:pPr>
            <w:r>
              <w:rPr>
                <w:bCs/>
              </w:rPr>
              <w:t>NSC.1</w:t>
            </w:r>
          </w:p>
        </w:tc>
        <w:tc>
          <w:tcPr>
            <w:tcW w:w="774" w:type="dxa"/>
            <w:gridSpan w:val="3"/>
            <w:tcBorders>
              <w:top w:val="single" w:sz="4" w:space="0" w:color="auto"/>
              <w:left w:val="single" w:sz="4" w:space="0" w:color="auto"/>
              <w:right w:val="single" w:sz="4" w:space="0" w:color="auto"/>
            </w:tcBorders>
          </w:tcPr>
          <w:p w14:paraId="46958ED3" w14:textId="621B9090" w:rsidR="00A862DB" w:rsidRPr="001C0E1B" w:rsidRDefault="00A862DB" w:rsidP="00A862DB">
            <w:pPr>
              <w:pStyle w:val="TAC"/>
              <w:rPr>
                <w:sz w:val="16"/>
              </w:rPr>
            </w:pPr>
            <w:r>
              <w:rPr>
                <w:bCs/>
              </w:rPr>
              <w:t>SSC.1</w:t>
            </w:r>
          </w:p>
        </w:tc>
        <w:tc>
          <w:tcPr>
            <w:tcW w:w="708" w:type="dxa"/>
            <w:gridSpan w:val="2"/>
            <w:tcBorders>
              <w:top w:val="single" w:sz="4" w:space="0" w:color="auto"/>
              <w:left w:val="single" w:sz="4" w:space="0" w:color="auto"/>
              <w:bottom w:val="nil"/>
              <w:right w:val="single" w:sz="4" w:space="0" w:color="auto"/>
            </w:tcBorders>
            <w:shd w:val="clear" w:color="auto" w:fill="auto"/>
          </w:tcPr>
          <w:p w14:paraId="7294FE61" w14:textId="5685DB26" w:rsidR="00A862DB" w:rsidRPr="001C0E1B" w:rsidRDefault="00A862DB" w:rsidP="00A862DB">
            <w:pPr>
              <w:pStyle w:val="TAC"/>
            </w:pPr>
            <w:r>
              <w:rPr>
                <w:bCs/>
              </w:rPr>
              <w:t>NSC.1</w:t>
            </w:r>
          </w:p>
        </w:tc>
      </w:tr>
      <w:tr w:rsidR="00A862DB" w:rsidRPr="001C0E1B" w14:paraId="00F5E5FA" w14:textId="77777777" w:rsidTr="00FA3079">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16ACF189" w14:textId="77777777" w:rsidR="00A862DB" w:rsidRPr="001C0E1B" w:rsidRDefault="00A862DB" w:rsidP="00A862DB">
            <w:pPr>
              <w:pStyle w:val="TAL"/>
            </w:pPr>
          </w:p>
        </w:tc>
        <w:tc>
          <w:tcPr>
            <w:tcW w:w="1656" w:type="dxa"/>
            <w:gridSpan w:val="2"/>
            <w:tcBorders>
              <w:top w:val="single" w:sz="4" w:space="0" w:color="auto"/>
              <w:left w:val="single" w:sz="4" w:space="0" w:color="auto"/>
              <w:right w:val="single" w:sz="4" w:space="0" w:color="auto"/>
            </w:tcBorders>
          </w:tcPr>
          <w:p w14:paraId="03BAC3D4" w14:textId="68351DCA" w:rsidR="00A862DB" w:rsidRPr="001C0E1B" w:rsidRDefault="00A862DB" w:rsidP="00A862DB">
            <w:pPr>
              <w:pStyle w:val="TAL"/>
            </w:pPr>
            <w:r>
              <w:rPr>
                <w:rFonts w:cs="Arial"/>
              </w:rPr>
              <w:t>Config 2</w:t>
            </w:r>
          </w:p>
        </w:tc>
        <w:tc>
          <w:tcPr>
            <w:tcW w:w="1258" w:type="dxa"/>
            <w:tcBorders>
              <w:top w:val="single" w:sz="4" w:space="0" w:color="auto"/>
              <w:left w:val="single" w:sz="4" w:space="0" w:color="auto"/>
              <w:bottom w:val="nil"/>
              <w:right w:val="single" w:sz="4" w:space="0" w:color="auto"/>
            </w:tcBorders>
            <w:shd w:val="clear" w:color="auto" w:fill="auto"/>
          </w:tcPr>
          <w:p w14:paraId="2EF75231"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6118E1CA" w14:textId="58C4B82E" w:rsidR="00A862DB" w:rsidRPr="001C0E1B" w:rsidRDefault="00A862DB" w:rsidP="00A862DB">
            <w:pPr>
              <w:pStyle w:val="TAC"/>
              <w:rPr>
                <w:sz w:val="16"/>
              </w:rPr>
            </w:pPr>
            <w:r>
              <w:rPr>
                <w:bCs/>
              </w:rPr>
              <w:t>SSC.2</w:t>
            </w:r>
          </w:p>
        </w:tc>
        <w:tc>
          <w:tcPr>
            <w:tcW w:w="800" w:type="dxa"/>
            <w:gridSpan w:val="3"/>
            <w:tcBorders>
              <w:top w:val="single" w:sz="4" w:space="0" w:color="auto"/>
              <w:left w:val="single" w:sz="4" w:space="0" w:color="auto"/>
              <w:bottom w:val="nil"/>
              <w:right w:val="single" w:sz="4" w:space="0" w:color="auto"/>
            </w:tcBorders>
            <w:shd w:val="clear" w:color="auto" w:fill="auto"/>
          </w:tcPr>
          <w:p w14:paraId="129AE0DF" w14:textId="0DDAA8D6" w:rsidR="00A862DB" w:rsidRPr="001C0E1B" w:rsidRDefault="00A862DB" w:rsidP="00A862DB">
            <w:pPr>
              <w:pStyle w:val="TAC"/>
              <w:rPr>
                <w:sz w:val="16"/>
              </w:rPr>
            </w:pPr>
            <w:r>
              <w:rPr>
                <w:bCs/>
              </w:rPr>
              <w:t>NSC.2</w:t>
            </w:r>
          </w:p>
        </w:tc>
        <w:tc>
          <w:tcPr>
            <w:tcW w:w="826" w:type="dxa"/>
            <w:gridSpan w:val="3"/>
            <w:tcBorders>
              <w:top w:val="single" w:sz="4" w:space="0" w:color="auto"/>
              <w:left w:val="single" w:sz="4" w:space="0" w:color="auto"/>
              <w:right w:val="single" w:sz="4" w:space="0" w:color="auto"/>
            </w:tcBorders>
          </w:tcPr>
          <w:p w14:paraId="5AB1805C" w14:textId="188BD157" w:rsidR="00A862DB" w:rsidRPr="001C0E1B" w:rsidRDefault="00A862DB" w:rsidP="00A862DB">
            <w:pPr>
              <w:pStyle w:val="TAC"/>
              <w:rPr>
                <w:sz w:val="16"/>
              </w:rPr>
            </w:pPr>
            <w:r>
              <w:rPr>
                <w:bCs/>
              </w:rPr>
              <w:t>SSC.2</w:t>
            </w:r>
          </w:p>
        </w:tc>
        <w:tc>
          <w:tcPr>
            <w:tcW w:w="795" w:type="dxa"/>
            <w:gridSpan w:val="3"/>
            <w:tcBorders>
              <w:top w:val="single" w:sz="4" w:space="0" w:color="auto"/>
              <w:left w:val="single" w:sz="4" w:space="0" w:color="auto"/>
              <w:bottom w:val="nil"/>
              <w:right w:val="single" w:sz="4" w:space="0" w:color="auto"/>
            </w:tcBorders>
            <w:shd w:val="clear" w:color="auto" w:fill="auto"/>
          </w:tcPr>
          <w:p w14:paraId="66962FD9" w14:textId="46EAC7E7" w:rsidR="00A862DB" w:rsidRPr="001C0E1B" w:rsidRDefault="00A862DB" w:rsidP="00A862DB">
            <w:pPr>
              <w:pStyle w:val="TAC"/>
              <w:rPr>
                <w:sz w:val="16"/>
              </w:rPr>
            </w:pPr>
            <w:r>
              <w:rPr>
                <w:bCs/>
              </w:rPr>
              <w:t>NSC.2</w:t>
            </w:r>
          </w:p>
        </w:tc>
        <w:tc>
          <w:tcPr>
            <w:tcW w:w="774" w:type="dxa"/>
            <w:gridSpan w:val="3"/>
            <w:tcBorders>
              <w:top w:val="single" w:sz="4" w:space="0" w:color="auto"/>
              <w:left w:val="single" w:sz="4" w:space="0" w:color="auto"/>
              <w:right w:val="single" w:sz="4" w:space="0" w:color="auto"/>
            </w:tcBorders>
          </w:tcPr>
          <w:p w14:paraId="2AB67D49" w14:textId="3803C5D4" w:rsidR="00A862DB" w:rsidRPr="001C0E1B" w:rsidRDefault="00A862DB" w:rsidP="00A862DB">
            <w:pPr>
              <w:pStyle w:val="TAC"/>
              <w:rPr>
                <w:sz w:val="16"/>
              </w:rPr>
            </w:pPr>
            <w:r>
              <w:rPr>
                <w:bCs/>
              </w:rPr>
              <w:t>SSC.2</w:t>
            </w:r>
          </w:p>
        </w:tc>
        <w:tc>
          <w:tcPr>
            <w:tcW w:w="708" w:type="dxa"/>
            <w:gridSpan w:val="2"/>
            <w:tcBorders>
              <w:top w:val="single" w:sz="4" w:space="0" w:color="auto"/>
              <w:left w:val="single" w:sz="4" w:space="0" w:color="auto"/>
              <w:bottom w:val="nil"/>
              <w:right w:val="single" w:sz="4" w:space="0" w:color="auto"/>
            </w:tcBorders>
            <w:shd w:val="clear" w:color="auto" w:fill="auto"/>
          </w:tcPr>
          <w:p w14:paraId="35F1311D" w14:textId="03C938DA" w:rsidR="00A862DB" w:rsidRPr="001C0E1B" w:rsidRDefault="00A862DB" w:rsidP="00A862DB">
            <w:pPr>
              <w:pStyle w:val="TAC"/>
            </w:pPr>
            <w:r>
              <w:rPr>
                <w:bCs/>
              </w:rPr>
              <w:t>NSC.2</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90" type="#_x0000_t75" style="width:20.55pt;height:15.45pt" o:ole="" fillcolor="window">
                  <v:imagedata r:id="rId11" o:title=""/>
                </v:shape>
                <o:OLEObject Type="Embed" ProgID="Equation.3" ShapeID="_x0000_i1290" DrawAspect="Content" ObjectID="_1813122567" r:id="rId29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91" type="#_x0000_t75" style="width:20.55pt;height:15.45pt" o:ole="" fillcolor="window">
                  <v:imagedata r:id="rId11" o:title=""/>
                </v:shape>
                <o:OLEObject Type="Embed" ProgID="Equation.3" ShapeID="_x0000_i1291" DrawAspect="Content" ObjectID="_1813122568"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92" type="#_x0000_t75" style="width:30.85pt;height:15.45pt" o:ole="" fillcolor="window">
                  <v:imagedata r:id="rId14" o:title=""/>
                </v:shape>
                <o:OLEObject Type="Embed" ProgID="Equation.3" ShapeID="_x0000_i1292" DrawAspect="Content" ObjectID="_1813122569" r:id="rId299"/>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93" type="#_x0000_t75" style="width:41.15pt;height:15.45pt" o:ole="" fillcolor="window">
                  <v:imagedata r:id="rId16" o:title=""/>
                </v:shape>
                <o:OLEObject Type="Embed" ProgID="Equation.3" ShapeID="_x0000_i1293" DrawAspect="Content" ObjectID="_1813122570" r:id="rId300"/>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pPr>
            <w:r w:rsidRPr="001C0E1B">
              <w:t>-113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pPr>
            <w:r w:rsidRPr="001C0E1B">
              <w:t>-117.75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pPr>
            <w:r w:rsidRPr="001C0E1B">
              <w:t>-85.83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94" type="#_x0000_t75" style="width:20.55pt;height:15.45pt" o:ole="" fillcolor="window">
                  <v:imagedata r:id="rId11" o:title=""/>
                </v:shape>
                <o:OLEObject Type="Embed" ProgID="Equation.3" ShapeID="_x0000_i1294" DrawAspect="Content" ObjectID="_1813122571" r:id="rId301"/>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3"/>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4"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4"/>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5" w:name="_Toc535476636"/>
      <w:r w:rsidRPr="001C0E1B">
        <w:t>A.</w:t>
      </w:r>
      <w:r>
        <w:t>14.6</w:t>
      </w:r>
      <w:r w:rsidRPr="001C0E1B">
        <w:t>.3.1.2</w:t>
      </w:r>
      <w:r w:rsidRPr="001C0E1B">
        <w:tab/>
        <w:t>Test Parameters</w:t>
      </w:r>
      <w:bookmarkEnd w:id="95"/>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22942EC1" w:rsidR="00CD3442" w:rsidRPr="007479E8" w:rsidRDefault="00CD3442" w:rsidP="00CD3442">
            <w:pPr>
              <w:pStyle w:val="TAN"/>
            </w:pPr>
            <w:r w:rsidRPr="007479E8">
              <w:rPr>
                <w:lang w:eastAsia="zh-TW"/>
              </w:rPr>
              <w:t>Note:</w:t>
            </w:r>
            <w:r w:rsidRPr="007479E8">
              <w:rPr>
                <w:lang w:eastAsia="ko-KR"/>
              </w:rPr>
              <w:tab/>
            </w:r>
            <w:r w:rsidR="00A862DB" w:rsidRPr="00A8061B">
              <w:t>If UE supports both NGSO and GSO, the test case Config 1 can be skipped if the UE passes test case Config 2.</w:t>
            </w:r>
            <w:r w:rsidR="00A862DB" w:rsidRPr="00A8061B">
              <w:rPr>
                <w:lang w:eastAsia="zh-TW"/>
              </w:rPr>
              <w:t xml:space="preserve">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6" w:name="_Toc535476637"/>
      <w:r w:rsidRPr="001C0E1B">
        <w:lastRenderedPageBreak/>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31"/>
        <w:gridCol w:w="982"/>
        <w:gridCol w:w="1731"/>
        <w:gridCol w:w="1216"/>
        <w:gridCol w:w="778"/>
        <w:gridCol w:w="851"/>
        <w:gridCol w:w="11"/>
        <w:gridCol w:w="839"/>
        <w:gridCol w:w="883"/>
      </w:tblGrid>
      <w:tr w:rsidR="00CD3442" w:rsidRPr="001C0E1B" w14:paraId="27AC844B" w14:textId="77777777" w:rsidTr="00A862DB">
        <w:trPr>
          <w:trHeight w:val="187"/>
          <w:jc w:val="center"/>
        </w:trPr>
        <w:tc>
          <w:tcPr>
            <w:tcW w:w="3704"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lastRenderedPageBreak/>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22" w:type="dxa"/>
            <w:gridSpan w:val="2"/>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A862DB">
        <w:trPr>
          <w:trHeight w:val="187"/>
          <w:jc w:val="center"/>
        </w:trPr>
        <w:tc>
          <w:tcPr>
            <w:tcW w:w="3704"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778"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62"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839" w:type="dxa"/>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83"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22" w:type="dxa"/>
            <w:gridSpan w:val="2"/>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1" w:type="dxa"/>
            <w:tcBorders>
              <w:top w:val="single" w:sz="4" w:space="0" w:color="auto"/>
              <w:left w:val="single" w:sz="4" w:space="0" w:color="auto"/>
              <w:right w:val="single" w:sz="4" w:space="0" w:color="auto"/>
            </w:tcBorders>
          </w:tcPr>
          <w:p w14:paraId="7A70848D" w14:textId="30ACB993" w:rsidR="00CD3442" w:rsidRPr="001C0E1B" w:rsidRDefault="001F0483" w:rsidP="00410168">
            <w:pPr>
              <w:pStyle w:val="TAL"/>
            </w:pPr>
            <w:r w:rsidRPr="001C0E1B">
              <w:t>Config 1</w:t>
            </w:r>
            <w:r>
              <w:t>, 2</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A862DB">
        <w:trPr>
          <w:trHeight w:val="187"/>
          <w:jc w:val="center"/>
        </w:trPr>
        <w:tc>
          <w:tcPr>
            <w:tcW w:w="3704"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62" w:type="dxa"/>
            <w:gridSpan w:val="5"/>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A862DB">
        <w:trPr>
          <w:trHeight w:val="187"/>
          <w:jc w:val="center"/>
        </w:trPr>
        <w:tc>
          <w:tcPr>
            <w:tcW w:w="3704"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62" w:type="dxa"/>
            <w:gridSpan w:val="5"/>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A862DB">
        <w:trPr>
          <w:trHeight w:val="187"/>
          <w:jc w:val="center"/>
        </w:trPr>
        <w:tc>
          <w:tcPr>
            <w:tcW w:w="3704"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62" w:type="dxa"/>
            <w:gridSpan w:val="5"/>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A862DB">
        <w:trPr>
          <w:trHeight w:val="187"/>
          <w:jc w:val="center"/>
        </w:trPr>
        <w:tc>
          <w:tcPr>
            <w:tcW w:w="3704"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62" w:type="dxa"/>
            <w:gridSpan w:val="5"/>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A862DB">
        <w:trPr>
          <w:trHeight w:val="187"/>
          <w:jc w:val="center"/>
        </w:trPr>
        <w:tc>
          <w:tcPr>
            <w:tcW w:w="3704"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62" w:type="dxa"/>
            <w:gridSpan w:val="5"/>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A862DB" w:rsidRPr="001C0E1B" w14:paraId="5198AEFA"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512F625A" w14:textId="0454F7F3" w:rsidR="00A862DB" w:rsidRPr="001C0E1B" w:rsidRDefault="00A862DB" w:rsidP="00A862DB">
            <w:pPr>
              <w:pStyle w:val="TAL"/>
            </w:pPr>
            <w:r w:rsidRPr="00A8061B">
              <w:rPr>
                <w:rFonts w:cs="Arial"/>
              </w:rPr>
              <w:t>Satellite information</w:t>
            </w:r>
          </w:p>
        </w:tc>
        <w:tc>
          <w:tcPr>
            <w:tcW w:w="1731" w:type="dxa"/>
            <w:tcBorders>
              <w:top w:val="single" w:sz="4" w:space="0" w:color="auto"/>
              <w:left w:val="single" w:sz="4" w:space="0" w:color="auto"/>
              <w:right w:val="single" w:sz="4" w:space="0" w:color="auto"/>
            </w:tcBorders>
          </w:tcPr>
          <w:p w14:paraId="21DCEDD7" w14:textId="4AB8DD66" w:rsidR="00A862DB" w:rsidRPr="001C0E1B" w:rsidRDefault="00A862DB" w:rsidP="00A862DB">
            <w:pPr>
              <w:pStyle w:val="TAL"/>
            </w:pPr>
            <w:r w:rsidRPr="00A8061B">
              <w:t>Config 1</w:t>
            </w:r>
          </w:p>
        </w:tc>
        <w:tc>
          <w:tcPr>
            <w:tcW w:w="1216" w:type="dxa"/>
            <w:tcBorders>
              <w:top w:val="single" w:sz="4" w:space="0" w:color="auto"/>
              <w:left w:val="single" w:sz="4" w:space="0" w:color="auto"/>
              <w:right w:val="single" w:sz="4" w:space="0" w:color="auto"/>
            </w:tcBorders>
            <w:shd w:val="clear" w:color="auto" w:fill="auto"/>
          </w:tcPr>
          <w:p w14:paraId="339D0E19" w14:textId="77777777" w:rsidR="00A862DB" w:rsidRPr="001C0E1B" w:rsidRDefault="00A862DB" w:rsidP="00A862DB">
            <w:pPr>
              <w:pStyle w:val="TAC"/>
            </w:pPr>
          </w:p>
        </w:tc>
        <w:tc>
          <w:tcPr>
            <w:tcW w:w="778" w:type="dxa"/>
            <w:tcBorders>
              <w:top w:val="single" w:sz="4" w:space="0" w:color="auto"/>
              <w:left w:val="single" w:sz="4" w:space="0" w:color="auto"/>
              <w:right w:val="single" w:sz="4" w:space="0" w:color="auto"/>
            </w:tcBorders>
          </w:tcPr>
          <w:p w14:paraId="7A466D20" w14:textId="31126DC5" w:rsidR="00A862DB" w:rsidRPr="001C0E1B" w:rsidRDefault="00A862DB" w:rsidP="00A862DB">
            <w:pPr>
              <w:pStyle w:val="TAC"/>
            </w:pPr>
            <w:r w:rsidRPr="00A8061B">
              <w:rPr>
                <w:rFonts w:cs="Arial"/>
              </w:rPr>
              <w:t>SSC.1</w:t>
            </w:r>
          </w:p>
        </w:tc>
        <w:tc>
          <w:tcPr>
            <w:tcW w:w="851" w:type="dxa"/>
            <w:tcBorders>
              <w:top w:val="single" w:sz="4" w:space="0" w:color="auto"/>
              <w:left w:val="single" w:sz="4" w:space="0" w:color="auto"/>
              <w:right w:val="single" w:sz="4" w:space="0" w:color="auto"/>
            </w:tcBorders>
            <w:shd w:val="clear" w:color="auto" w:fill="auto"/>
          </w:tcPr>
          <w:p w14:paraId="7AD569FE" w14:textId="2B09DEA2" w:rsidR="00A862DB" w:rsidRPr="001C0E1B" w:rsidRDefault="00A862DB" w:rsidP="00A862DB">
            <w:pPr>
              <w:pStyle w:val="TAC"/>
            </w:pPr>
            <w:r w:rsidRPr="00A8061B">
              <w:rPr>
                <w:rFonts w:cs="Arial"/>
              </w:rPr>
              <w:t>NSC.1</w:t>
            </w:r>
          </w:p>
        </w:tc>
        <w:tc>
          <w:tcPr>
            <w:tcW w:w="850" w:type="dxa"/>
            <w:gridSpan w:val="2"/>
            <w:tcBorders>
              <w:top w:val="single" w:sz="4" w:space="0" w:color="auto"/>
              <w:left w:val="single" w:sz="4" w:space="0" w:color="auto"/>
              <w:right w:val="single" w:sz="4" w:space="0" w:color="auto"/>
            </w:tcBorders>
          </w:tcPr>
          <w:p w14:paraId="685041C3" w14:textId="34AEABF1" w:rsidR="00A862DB" w:rsidRPr="001C0E1B" w:rsidRDefault="00A862DB" w:rsidP="00A862DB">
            <w:pPr>
              <w:pStyle w:val="TAC"/>
            </w:pPr>
            <w:r w:rsidRPr="00A8061B">
              <w:rPr>
                <w:rFonts w:cs="Arial"/>
              </w:rPr>
              <w:t>SSC.1</w:t>
            </w:r>
          </w:p>
        </w:tc>
        <w:tc>
          <w:tcPr>
            <w:tcW w:w="883" w:type="dxa"/>
            <w:tcBorders>
              <w:top w:val="single" w:sz="4" w:space="0" w:color="auto"/>
              <w:left w:val="single" w:sz="4" w:space="0" w:color="auto"/>
              <w:right w:val="single" w:sz="4" w:space="0" w:color="auto"/>
            </w:tcBorders>
            <w:shd w:val="clear" w:color="auto" w:fill="auto"/>
          </w:tcPr>
          <w:p w14:paraId="2B32A961" w14:textId="2C071425" w:rsidR="00A862DB" w:rsidRPr="001C0E1B" w:rsidRDefault="00A862DB" w:rsidP="00A862DB">
            <w:pPr>
              <w:pStyle w:val="TAC"/>
            </w:pPr>
            <w:r w:rsidRPr="00A8061B">
              <w:rPr>
                <w:rFonts w:cs="Arial"/>
              </w:rPr>
              <w:t>NSC.1</w:t>
            </w:r>
          </w:p>
        </w:tc>
      </w:tr>
      <w:tr w:rsidR="00A862DB" w:rsidRPr="001C0E1B" w14:paraId="6E8251DC" w14:textId="77777777" w:rsidTr="00A862DB">
        <w:trPr>
          <w:trHeight w:val="187"/>
          <w:jc w:val="center"/>
        </w:trPr>
        <w:tc>
          <w:tcPr>
            <w:tcW w:w="1973" w:type="dxa"/>
            <w:gridSpan w:val="3"/>
            <w:tcBorders>
              <w:top w:val="nil"/>
              <w:left w:val="single" w:sz="4" w:space="0" w:color="auto"/>
              <w:bottom w:val="single" w:sz="4" w:space="0" w:color="auto"/>
              <w:right w:val="single" w:sz="4" w:space="0" w:color="auto"/>
            </w:tcBorders>
            <w:shd w:val="clear" w:color="auto" w:fill="auto"/>
          </w:tcPr>
          <w:p w14:paraId="697D8442" w14:textId="77777777" w:rsidR="00A862DB" w:rsidRPr="001C0E1B" w:rsidRDefault="00A862DB" w:rsidP="00A862DB">
            <w:pPr>
              <w:pStyle w:val="TAL"/>
            </w:pPr>
          </w:p>
        </w:tc>
        <w:tc>
          <w:tcPr>
            <w:tcW w:w="1731" w:type="dxa"/>
            <w:tcBorders>
              <w:top w:val="single" w:sz="4" w:space="0" w:color="auto"/>
              <w:left w:val="single" w:sz="4" w:space="0" w:color="auto"/>
              <w:right w:val="single" w:sz="4" w:space="0" w:color="auto"/>
            </w:tcBorders>
          </w:tcPr>
          <w:p w14:paraId="0F47D735" w14:textId="269C8FE2" w:rsidR="00A862DB" w:rsidRPr="001C0E1B" w:rsidRDefault="00A862DB" w:rsidP="00A862DB">
            <w:pPr>
              <w:pStyle w:val="TAL"/>
            </w:pPr>
            <w:r w:rsidRPr="00A8061B">
              <w:t>Config 2</w:t>
            </w:r>
          </w:p>
        </w:tc>
        <w:tc>
          <w:tcPr>
            <w:tcW w:w="1216" w:type="dxa"/>
            <w:tcBorders>
              <w:top w:val="single" w:sz="4" w:space="0" w:color="auto"/>
              <w:left w:val="single" w:sz="4" w:space="0" w:color="auto"/>
              <w:right w:val="single" w:sz="4" w:space="0" w:color="auto"/>
            </w:tcBorders>
            <w:shd w:val="clear" w:color="auto" w:fill="auto"/>
          </w:tcPr>
          <w:p w14:paraId="5217D010" w14:textId="77777777" w:rsidR="00A862DB" w:rsidRPr="001C0E1B" w:rsidRDefault="00A862DB" w:rsidP="00A862DB">
            <w:pPr>
              <w:pStyle w:val="TAC"/>
            </w:pPr>
          </w:p>
        </w:tc>
        <w:tc>
          <w:tcPr>
            <w:tcW w:w="778" w:type="dxa"/>
            <w:tcBorders>
              <w:top w:val="single" w:sz="4" w:space="0" w:color="auto"/>
              <w:left w:val="single" w:sz="4" w:space="0" w:color="auto"/>
              <w:right w:val="single" w:sz="4" w:space="0" w:color="auto"/>
            </w:tcBorders>
          </w:tcPr>
          <w:p w14:paraId="7F7CE4F8" w14:textId="5F488CAB" w:rsidR="00A862DB" w:rsidRPr="001C0E1B" w:rsidRDefault="00A862DB" w:rsidP="00A862DB">
            <w:pPr>
              <w:pStyle w:val="TAC"/>
            </w:pPr>
            <w:r w:rsidRPr="00A8061B">
              <w:rPr>
                <w:rFonts w:cs="Arial"/>
              </w:rPr>
              <w:t>SSC.2</w:t>
            </w:r>
          </w:p>
        </w:tc>
        <w:tc>
          <w:tcPr>
            <w:tcW w:w="851" w:type="dxa"/>
            <w:tcBorders>
              <w:top w:val="single" w:sz="4" w:space="0" w:color="auto"/>
              <w:left w:val="single" w:sz="4" w:space="0" w:color="auto"/>
              <w:right w:val="single" w:sz="4" w:space="0" w:color="auto"/>
            </w:tcBorders>
            <w:shd w:val="clear" w:color="auto" w:fill="auto"/>
          </w:tcPr>
          <w:p w14:paraId="7568F8F9" w14:textId="7D496578" w:rsidR="00A862DB" w:rsidRPr="001C0E1B" w:rsidRDefault="00A862DB" w:rsidP="00A862DB">
            <w:pPr>
              <w:pStyle w:val="TAC"/>
            </w:pPr>
            <w:r w:rsidRPr="00A8061B">
              <w:rPr>
                <w:rFonts w:cs="Arial"/>
              </w:rPr>
              <w:t>NSC.2</w:t>
            </w:r>
          </w:p>
        </w:tc>
        <w:tc>
          <w:tcPr>
            <w:tcW w:w="850" w:type="dxa"/>
            <w:gridSpan w:val="2"/>
            <w:tcBorders>
              <w:top w:val="single" w:sz="4" w:space="0" w:color="auto"/>
              <w:left w:val="single" w:sz="4" w:space="0" w:color="auto"/>
              <w:right w:val="single" w:sz="4" w:space="0" w:color="auto"/>
            </w:tcBorders>
          </w:tcPr>
          <w:p w14:paraId="57246476" w14:textId="03C69546" w:rsidR="00A862DB" w:rsidRPr="001C0E1B" w:rsidRDefault="00A862DB" w:rsidP="00A862DB">
            <w:pPr>
              <w:pStyle w:val="TAC"/>
            </w:pPr>
            <w:r w:rsidRPr="00A8061B">
              <w:rPr>
                <w:rFonts w:cs="Arial"/>
              </w:rPr>
              <w:t>SSC.2</w:t>
            </w:r>
          </w:p>
        </w:tc>
        <w:tc>
          <w:tcPr>
            <w:tcW w:w="883" w:type="dxa"/>
            <w:tcBorders>
              <w:top w:val="single" w:sz="4" w:space="0" w:color="auto"/>
              <w:left w:val="single" w:sz="4" w:space="0" w:color="auto"/>
              <w:right w:val="single" w:sz="4" w:space="0" w:color="auto"/>
            </w:tcBorders>
            <w:shd w:val="clear" w:color="auto" w:fill="auto"/>
          </w:tcPr>
          <w:p w14:paraId="7695DE69" w14:textId="74594876" w:rsidR="00A862DB" w:rsidRPr="001C0E1B" w:rsidRDefault="00A862DB" w:rsidP="00A862DB">
            <w:pPr>
              <w:pStyle w:val="TAC"/>
            </w:pPr>
            <w:r w:rsidRPr="00A8061B">
              <w:rPr>
                <w:rFonts w:cs="Arial"/>
              </w:rPr>
              <w:t>NSC.2</w:t>
            </w:r>
          </w:p>
        </w:tc>
      </w:tr>
      <w:tr w:rsidR="00CD3442" w:rsidRPr="001C0E1B" w14:paraId="3F45A81A"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1"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778"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62"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839" w:type="dxa"/>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83"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1"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778"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62"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839" w:type="dxa"/>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83"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A862DB">
        <w:trPr>
          <w:trHeight w:val="187"/>
          <w:jc w:val="center"/>
        </w:trPr>
        <w:tc>
          <w:tcPr>
            <w:tcW w:w="1973"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1"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778"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62"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839" w:type="dxa"/>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83"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1"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778"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62"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839" w:type="dxa"/>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83"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1"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62" w:type="dxa"/>
            <w:gridSpan w:val="5"/>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1"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778" w:type="dxa"/>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51" w:type="dxa"/>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50" w:type="dxa"/>
            <w:gridSpan w:val="2"/>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83" w:type="dxa"/>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1"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62" w:type="dxa"/>
            <w:gridSpan w:val="5"/>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1"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62" w:type="dxa"/>
            <w:gridSpan w:val="5"/>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778"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62"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839" w:type="dxa"/>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83"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778"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62"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839" w:type="dxa"/>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83"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95" type="#_x0000_t75" style="width:20.55pt;height:15.45pt" o:ole="" fillcolor="window">
                  <v:imagedata r:id="rId11" o:title=""/>
                </v:shape>
                <o:OLEObject Type="Embed" ProgID="Equation.3" ShapeID="_x0000_i1295" DrawAspect="Content" ObjectID="_1813122572" r:id="rId302"/>
              </w:object>
            </w:r>
            <w:r w:rsidRPr="001C0E1B">
              <w:rPr>
                <w:vertAlign w:val="superscript"/>
              </w:rPr>
              <w:t>Note2</w:t>
            </w:r>
          </w:p>
        </w:tc>
        <w:tc>
          <w:tcPr>
            <w:tcW w:w="1731"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22" w:type="dxa"/>
            <w:gridSpan w:val="2"/>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6D903FEC" w14:textId="77777777" w:rsidTr="00A862DB">
        <w:trPr>
          <w:trHeight w:val="187"/>
          <w:jc w:val="center"/>
        </w:trPr>
        <w:tc>
          <w:tcPr>
            <w:tcW w:w="960"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96" type="#_x0000_t75" style="width:20.55pt;height:15.45pt" o:ole="" fillcolor="window">
                  <v:imagedata r:id="rId11" o:title=""/>
                </v:shape>
                <o:OLEObject Type="Embed" ProgID="Equation.3" ShapeID="_x0000_i1296" DrawAspect="Content" ObjectID="_1813122573" r:id="rId303"/>
              </w:object>
            </w:r>
            <w:r w:rsidRPr="001C0E1B">
              <w:rPr>
                <w:vertAlign w:val="superscript"/>
              </w:rPr>
              <w:t>Note2</w:t>
            </w:r>
          </w:p>
        </w:tc>
        <w:tc>
          <w:tcPr>
            <w:tcW w:w="2744"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22" w:type="dxa"/>
            <w:gridSpan w:val="2"/>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97" type="#_x0000_t75" style="width:36pt;height:15.45pt" o:ole="" fillcolor="window">
                  <v:imagedata r:id="rId71" o:title=""/>
                </v:shape>
                <o:OLEObject Type="Embed" ProgID="Equation.3" ShapeID="_x0000_i1297" DrawAspect="Content" ObjectID="_1813122574" r:id="rId304"/>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778"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62"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839" w:type="dxa"/>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83"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98" type="#_x0000_t75" style="width:41.15pt;height:15.45pt" o:ole="" fillcolor="window">
                  <v:imagedata r:id="rId16" o:title=""/>
                </v:shape>
                <o:OLEObject Type="Embed" ProgID="Equation.3" ShapeID="_x0000_i1298" DrawAspect="Content" ObjectID="_1813122575" r:id="rId305"/>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778"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62"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839" w:type="dxa"/>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83"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A862DB">
        <w:trPr>
          <w:trHeight w:val="424"/>
          <w:jc w:val="center"/>
        </w:trPr>
        <w:tc>
          <w:tcPr>
            <w:tcW w:w="960"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3"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1"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778"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62"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839" w:type="dxa"/>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83"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B9543BF" w14:textId="77777777" w:rsidTr="00A862DB">
        <w:trPr>
          <w:trHeight w:val="187"/>
          <w:jc w:val="center"/>
        </w:trPr>
        <w:tc>
          <w:tcPr>
            <w:tcW w:w="1973"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1"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778"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62"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839" w:type="dxa"/>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83"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C66F33F" w14:textId="77777777" w:rsidTr="00A862DB">
        <w:trPr>
          <w:trHeight w:val="187"/>
          <w:jc w:val="center"/>
        </w:trPr>
        <w:tc>
          <w:tcPr>
            <w:tcW w:w="991"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1"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22" w:type="dxa"/>
            <w:gridSpan w:val="2"/>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5B701824"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62" w:type="dxa"/>
            <w:gridSpan w:val="5"/>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62" w:type="dxa"/>
            <w:gridSpan w:val="5"/>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0"/>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99" type="#_x0000_t75" style="width:20.55pt;height:15.45pt" o:ole="" fillcolor="window">
                  <v:imagedata r:id="rId11" o:title=""/>
                </v:shape>
                <o:OLEObject Type="Embed" ProgID="Equation.3" ShapeID="_x0000_i1299" DrawAspect="Content" ObjectID="_1813122576" r:id="rId306"/>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6"/>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042B1BEF" w:rsidR="00CD3442" w:rsidRPr="007479E8" w:rsidRDefault="00CD3442" w:rsidP="00CD3442">
            <w:pPr>
              <w:pStyle w:val="TAN"/>
            </w:pPr>
            <w:r w:rsidRPr="007479E8">
              <w:rPr>
                <w:lang w:eastAsia="zh-TW"/>
              </w:rPr>
              <w:t>Note:</w:t>
            </w:r>
            <w:r w:rsidRPr="007479E8">
              <w:rPr>
                <w:lang w:eastAsia="ko-KR"/>
              </w:rPr>
              <w:tab/>
            </w:r>
            <w:r w:rsidR="00A862DB" w:rsidRPr="00DA1821">
              <w:t>If UE supports both NGSO and GSO, the test case Config 1 can be skipped if the UE passes test case Config 2.</w:t>
            </w:r>
            <w:r w:rsidR="00A862DB" w:rsidRPr="00DA1821">
              <w:rPr>
                <w:lang w:eastAsia="zh-TW"/>
              </w:rPr>
              <w:t xml:space="preserve">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lastRenderedPageBreak/>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800"/>
        <w:gridCol w:w="740"/>
        <w:gridCol w:w="7"/>
        <w:gridCol w:w="671"/>
        <w:gridCol w:w="850"/>
        <w:gridCol w:w="27"/>
        <w:gridCol w:w="824"/>
        <w:gridCol w:w="724"/>
      </w:tblGrid>
      <w:tr w:rsidR="00CD3442" w:rsidRPr="001C0E1B" w14:paraId="38BD2F91" w14:textId="77777777" w:rsidTr="00A862DB">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575" w:type="dxa"/>
            <w:gridSpan w:val="3"/>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A862DB">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pPr>
            <w:r w:rsidRPr="001C0E1B">
              <w:t>Cell 1</w:t>
            </w:r>
          </w:p>
        </w:tc>
        <w:tc>
          <w:tcPr>
            <w:tcW w:w="740" w:type="dxa"/>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pPr>
            <w:r w:rsidRPr="001C0E1B">
              <w:t>Cell 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pPr>
            <w:r w:rsidRPr="001C0E1B">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pPr>
            <w:r w:rsidRPr="001C0E1B">
              <w:t>Cell 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pPr>
            <w:r w:rsidRPr="001C0E1B">
              <w:t>Cell 1</w:t>
            </w:r>
          </w:p>
        </w:tc>
        <w:tc>
          <w:tcPr>
            <w:tcW w:w="724"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pPr>
            <w:r w:rsidRPr="001C0E1B">
              <w:t>Cell 2</w:t>
            </w:r>
          </w:p>
        </w:tc>
      </w:tr>
      <w:tr w:rsidR="00CD3442" w:rsidRPr="001C0E1B" w14:paraId="311CBD10"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40" w:type="dxa"/>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50" w:type="dxa"/>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24" w:type="dxa"/>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050BB83F" w:rsidR="00CD3442" w:rsidRPr="001C0E1B" w:rsidRDefault="001F0483" w:rsidP="00410168">
            <w:pPr>
              <w:pStyle w:val="TAL"/>
            </w:pPr>
            <w:r w:rsidRPr="001C0E1B">
              <w:t>Config 1</w:t>
            </w:r>
            <w: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8"/>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A862DB" w:rsidRPr="004E396D" w14:paraId="768675FC" w14:textId="77777777" w:rsidTr="00A862DB">
        <w:trPr>
          <w:trHeight w:val="283"/>
          <w:jc w:val="center"/>
        </w:trPr>
        <w:tc>
          <w:tcPr>
            <w:tcW w:w="3766" w:type="dxa"/>
            <w:gridSpan w:val="4"/>
            <w:tcBorders>
              <w:top w:val="single" w:sz="4" w:space="0" w:color="auto"/>
              <w:left w:val="single" w:sz="4" w:space="0" w:color="auto"/>
              <w:bottom w:val="nil"/>
              <w:right w:val="single" w:sz="4" w:space="0" w:color="auto"/>
            </w:tcBorders>
          </w:tcPr>
          <w:p w14:paraId="08DA5DC4" w14:textId="3E1DD900" w:rsidR="00A862DB" w:rsidRPr="00557D9B" w:rsidRDefault="00A862DB" w:rsidP="00A862DB">
            <w:pPr>
              <w:pStyle w:val="TAL"/>
              <w:rPr>
                <w:rFonts w:cs="Arial"/>
              </w:rPr>
            </w:pPr>
            <w:r w:rsidRPr="00DA1821">
              <w:rPr>
                <w:bCs/>
              </w:rPr>
              <w:t>Satellite information</w:t>
            </w:r>
          </w:p>
        </w:tc>
        <w:tc>
          <w:tcPr>
            <w:tcW w:w="1258" w:type="dxa"/>
            <w:tcBorders>
              <w:left w:val="single" w:sz="4" w:space="0" w:color="auto"/>
              <w:right w:val="single" w:sz="4" w:space="0" w:color="auto"/>
            </w:tcBorders>
          </w:tcPr>
          <w:p w14:paraId="3C4BE62B" w14:textId="1A1AADA5" w:rsidR="00A862DB" w:rsidRPr="004E396D" w:rsidRDefault="00A862DB" w:rsidP="00A862DB">
            <w:pPr>
              <w:pStyle w:val="TAC"/>
              <w:rPr>
                <w:lang w:val="en-US"/>
              </w:rPr>
            </w:pPr>
            <w:r w:rsidRPr="00DA1821">
              <w:rPr>
                <w:rFonts w:cs="Arial"/>
              </w:rPr>
              <w:t>Config 1</w:t>
            </w:r>
          </w:p>
        </w:tc>
        <w:tc>
          <w:tcPr>
            <w:tcW w:w="800" w:type="dxa"/>
            <w:tcBorders>
              <w:left w:val="single" w:sz="4" w:space="0" w:color="auto"/>
              <w:bottom w:val="single" w:sz="4" w:space="0" w:color="auto"/>
              <w:right w:val="single" w:sz="4" w:space="0" w:color="auto"/>
            </w:tcBorders>
          </w:tcPr>
          <w:p w14:paraId="46C9E1C7"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49E7672F" w14:textId="0C8441DA" w:rsidR="00A862DB" w:rsidRDefault="00A862DB" w:rsidP="00A862DB">
            <w:pPr>
              <w:pStyle w:val="TAC"/>
              <w:rPr>
                <w:lang w:eastAsia="ja-JP"/>
              </w:rPr>
            </w:pPr>
            <w:r w:rsidRPr="00DA1821">
              <w:rPr>
                <w:bCs/>
              </w:rPr>
              <w:t>SSC.1</w:t>
            </w:r>
          </w:p>
        </w:tc>
        <w:tc>
          <w:tcPr>
            <w:tcW w:w="671" w:type="dxa"/>
            <w:tcBorders>
              <w:left w:val="single" w:sz="4" w:space="0" w:color="auto"/>
              <w:bottom w:val="single" w:sz="4" w:space="0" w:color="auto"/>
              <w:right w:val="single" w:sz="4" w:space="0" w:color="auto"/>
            </w:tcBorders>
          </w:tcPr>
          <w:p w14:paraId="4D6E5263" w14:textId="48DEF06E" w:rsidR="00A862DB" w:rsidRDefault="00A862DB" w:rsidP="00A862DB">
            <w:pPr>
              <w:pStyle w:val="TAC"/>
              <w:rPr>
                <w:lang w:eastAsia="ja-JP"/>
              </w:rPr>
            </w:pPr>
            <w:r w:rsidRPr="00DA1821">
              <w:rPr>
                <w:bCs/>
              </w:rPr>
              <w:t>NSC.1</w:t>
            </w:r>
          </w:p>
        </w:tc>
        <w:tc>
          <w:tcPr>
            <w:tcW w:w="877" w:type="dxa"/>
            <w:gridSpan w:val="2"/>
            <w:tcBorders>
              <w:left w:val="single" w:sz="4" w:space="0" w:color="auto"/>
              <w:bottom w:val="single" w:sz="4" w:space="0" w:color="auto"/>
              <w:right w:val="single" w:sz="4" w:space="0" w:color="auto"/>
            </w:tcBorders>
          </w:tcPr>
          <w:p w14:paraId="1C5B716A" w14:textId="2BBA9A8F" w:rsidR="00A862DB" w:rsidRDefault="00A862DB" w:rsidP="00A862DB">
            <w:pPr>
              <w:pStyle w:val="TAC"/>
              <w:rPr>
                <w:lang w:eastAsia="ja-JP"/>
              </w:rPr>
            </w:pPr>
            <w:r w:rsidRPr="00DA1821">
              <w:rPr>
                <w:bCs/>
              </w:rPr>
              <w:t>SSC.1</w:t>
            </w:r>
          </w:p>
        </w:tc>
        <w:tc>
          <w:tcPr>
            <w:tcW w:w="824" w:type="dxa"/>
            <w:tcBorders>
              <w:left w:val="single" w:sz="4" w:space="0" w:color="auto"/>
              <w:bottom w:val="single" w:sz="4" w:space="0" w:color="auto"/>
              <w:right w:val="single" w:sz="4" w:space="0" w:color="auto"/>
            </w:tcBorders>
          </w:tcPr>
          <w:p w14:paraId="7B1AB3FD" w14:textId="30C81753" w:rsidR="00A862DB" w:rsidRDefault="00A862DB" w:rsidP="00A862DB">
            <w:pPr>
              <w:pStyle w:val="TAC"/>
              <w:rPr>
                <w:lang w:eastAsia="ja-JP"/>
              </w:rPr>
            </w:pPr>
            <w:r w:rsidRPr="00DA1821">
              <w:rPr>
                <w:bCs/>
              </w:rPr>
              <w:t>NSC.1</w:t>
            </w:r>
          </w:p>
        </w:tc>
        <w:tc>
          <w:tcPr>
            <w:tcW w:w="724" w:type="dxa"/>
            <w:tcBorders>
              <w:left w:val="single" w:sz="4" w:space="0" w:color="auto"/>
              <w:bottom w:val="single" w:sz="4" w:space="0" w:color="auto"/>
              <w:right w:val="single" w:sz="4" w:space="0" w:color="auto"/>
            </w:tcBorders>
          </w:tcPr>
          <w:p w14:paraId="4A77F1DD" w14:textId="0733878C" w:rsidR="00A862DB" w:rsidRDefault="00A862DB" w:rsidP="00A862DB">
            <w:pPr>
              <w:pStyle w:val="TAC"/>
              <w:rPr>
                <w:lang w:eastAsia="ja-JP"/>
              </w:rPr>
            </w:pPr>
            <w:r w:rsidRPr="00DA1821">
              <w:rPr>
                <w:bCs/>
              </w:rPr>
              <w:t>SSC.1</w:t>
            </w:r>
          </w:p>
        </w:tc>
      </w:tr>
      <w:tr w:rsidR="00A862DB" w:rsidRPr="004E396D" w14:paraId="68C8CC37" w14:textId="77777777" w:rsidTr="00A862DB">
        <w:trPr>
          <w:trHeight w:val="283"/>
          <w:jc w:val="center"/>
        </w:trPr>
        <w:tc>
          <w:tcPr>
            <w:tcW w:w="3766" w:type="dxa"/>
            <w:gridSpan w:val="4"/>
            <w:tcBorders>
              <w:top w:val="nil"/>
              <w:left w:val="single" w:sz="4" w:space="0" w:color="auto"/>
              <w:bottom w:val="single" w:sz="4" w:space="0" w:color="auto"/>
              <w:right w:val="single" w:sz="4" w:space="0" w:color="auto"/>
            </w:tcBorders>
          </w:tcPr>
          <w:p w14:paraId="71DF577E" w14:textId="77777777" w:rsidR="00A862DB" w:rsidRPr="00557D9B" w:rsidRDefault="00A862DB" w:rsidP="00A862DB">
            <w:pPr>
              <w:pStyle w:val="TAL"/>
              <w:rPr>
                <w:rFonts w:cs="Arial"/>
              </w:rPr>
            </w:pPr>
          </w:p>
        </w:tc>
        <w:tc>
          <w:tcPr>
            <w:tcW w:w="1258" w:type="dxa"/>
            <w:tcBorders>
              <w:left w:val="single" w:sz="4" w:space="0" w:color="auto"/>
              <w:bottom w:val="single" w:sz="4" w:space="0" w:color="auto"/>
              <w:right w:val="single" w:sz="4" w:space="0" w:color="auto"/>
            </w:tcBorders>
          </w:tcPr>
          <w:p w14:paraId="202C6C6B" w14:textId="5EE3C8C5" w:rsidR="00A862DB" w:rsidRPr="004E396D" w:rsidRDefault="00A862DB" w:rsidP="00A862DB">
            <w:pPr>
              <w:pStyle w:val="TAC"/>
              <w:rPr>
                <w:lang w:val="en-US"/>
              </w:rPr>
            </w:pPr>
            <w:r w:rsidRPr="00DA1821">
              <w:rPr>
                <w:rFonts w:cs="Arial"/>
              </w:rPr>
              <w:t>Config 2</w:t>
            </w:r>
          </w:p>
        </w:tc>
        <w:tc>
          <w:tcPr>
            <w:tcW w:w="800" w:type="dxa"/>
            <w:tcBorders>
              <w:left w:val="single" w:sz="4" w:space="0" w:color="auto"/>
              <w:bottom w:val="single" w:sz="4" w:space="0" w:color="auto"/>
              <w:right w:val="single" w:sz="4" w:space="0" w:color="auto"/>
            </w:tcBorders>
          </w:tcPr>
          <w:p w14:paraId="63481139"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5EC99511" w14:textId="639A0F45" w:rsidR="00A862DB" w:rsidRDefault="00A862DB" w:rsidP="00A862DB">
            <w:pPr>
              <w:pStyle w:val="TAC"/>
              <w:rPr>
                <w:lang w:eastAsia="ja-JP"/>
              </w:rPr>
            </w:pPr>
            <w:r w:rsidRPr="00DA1821">
              <w:rPr>
                <w:bCs/>
              </w:rPr>
              <w:t>SSC.2</w:t>
            </w:r>
          </w:p>
        </w:tc>
        <w:tc>
          <w:tcPr>
            <w:tcW w:w="671" w:type="dxa"/>
            <w:tcBorders>
              <w:left w:val="single" w:sz="4" w:space="0" w:color="auto"/>
              <w:bottom w:val="single" w:sz="4" w:space="0" w:color="auto"/>
              <w:right w:val="single" w:sz="4" w:space="0" w:color="auto"/>
            </w:tcBorders>
          </w:tcPr>
          <w:p w14:paraId="76689373" w14:textId="2848C4E0" w:rsidR="00A862DB" w:rsidRDefault="00A862DB" w:rsidP="00A862DB">
            <w:pPr>
              <w:pStyle w:val="TAC"/>
              <w:rPr>
                <w:lang w:eastAsia="ja-JP"/>
              </w:rPr>
            </w:pPr>
            <w:r w:rsidRPr="00DA1821">
              <w:rPr>
                <w:bCs/>
              </w:rPr>
              <w:t>NSC.2</w:t>
            </w:r>
          </w:p>
        </w:tc>
        <w:tc>
          <w:tcPr>
            <w:tcW w:w="877" w:type="dxa"/>
            <w:gridSpan w:val="2"/>
            <w:tcBorders>
              <w:left w:val="single" w:sz="4" w:space="0" w:color="auto"/>
              <w:bottom w:val="single" w:sz="4" w:space="0" w:color="auto"/>
              <w:right w:val="single" w:sz="4" w:space="0" w:color="auto"/>
            </w:tcBorders>
          </w:tcPr>
          <w:p w14:paraId="24EDA0A9" w14:textId="0AB5940E" w:rsidR="00A862DB" w:rsidRDefault="00A862DB" w:rsidP="00A862DB">
            <w:pPr>
              <w:pStyle w:val="TAC"/>
              <w:rPr>
                <w:lang w:eastAsia="ja-JP"/>
              </w:rPr>
            </w:pPr>
            <w:r w:rsidRPr="00DA1821">
              <w:rPr>
                <w:bCs/>
              </w:rPr>
              <w:t>SSC.2</w:t>
            </w:r>
          </w:p>
        </w:tc>
        <w:tc>
          <w:tcPr>
            <w:tcW w:w="824" w:type="dxa"/>
            <w:tcBorders>
              <w:left w:val="single" w:sz="4" w:space="0" w:color="auto"/>
              <w:bottom w:val="single" w:sz="4" w:space="0" w:color="auto"/>
              <w:right w:val="single" w:sz="4" w:space="0" w:color="auto"/>
            </w:tcBorders>
          </w:tcPr>
          <w:p w14:paraId="4B392CDD" w14:textId="72FD85EB" w:rsidR="00A862DB" w:rsidRDefault="00A862DB" w:rsidP="00A862DB">
            <w:pPr>
              <w:pStyle w:val="TAC"/>
              <w:rPr>
                <w:lang w:eastAsia="ja-JP"/>
              </w:rPr>
            </w:pPr>
            <w:r w:rsidRPr="00DA1821">
              <w:rPr>
                <w:bCs/>
              </w:rPr>
              <w:t>NSC.2</w:t>
            </w:r>
          </w:p>
        </w:tc>
        <w:tc>
          <w:tcPr>
            <w:tcW w:w="724" w:type="dxa"/>
            <w:tcBorders>
              <w:left w:val="single" w:sz="4" w:space="0" w:color="auto"/>
              <w:bottom w:val="single" w:sz="4" w:space="0" w:color="auto"/>
              <w:right w:val="single" w:sz="4" w:space="0" w:color="auto"/>
            </w:tcBorders>
          </w:tcPr>
          <w:p w14:paraId="6B7B0056" w14:textId="0307885A" w:rsidR="00A862DB" w:rsidRDefault="00A862DB" w:rsidP="00A862DB">
            <w:pPr>
              <w:pStyle w:val="TAC"/>
              <w:rPr>
                <w:lang w:eastAsia="ja-JP"/>
              </w:rPr>
            </w:pPr>
            <w:r w:rsidRPr="00DA1821">
              <w:rPr>
                <w:bCs/>
              </w:rPr>
              <w:t>SSC.2</w:t>
            </w:r>
          </w:p>
        </w:tc>
      </w:tr>
      <w:tr w:rsidR="00CD3442" w:rsidRPr="004E396D" w14:paraId="0934E0B4" w14:textId="77777777" w:rsidTr="00A862DB">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800" w:type="dxa"/>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47"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671"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877"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824" w:type="dxa"/>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24" w:type="dxa"/>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A862DB">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800"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740" w:type="dxa"/>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678" w:type="dxa"/>
            <w:gridSpan w:val="2"/>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50" w:type="dxa"/>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851" w:type="dxa"/>
            <w:gridSpan w:val="2"/>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24"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800"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740" w:type="dxa"/>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24"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740" w:type="dxa"/>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50" w:type="dxa"/>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24"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740" w:type="dxa"/>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50" w:type="dxa"/>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24"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A862D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800" w:type="dxa"/>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rPr>
              <w:t>-</w:t>
            </w:r>
          </w:p>
        </w:tc>
        <w:tc>
          <w:tcPr>
            <w:tcW w:w="747"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rPr>
              <w:t>3</w:t>
            </w:r>
          </w:p>
        </w:tc>
        <w:tc>
          <w:tcPr>
            <w:tcW w:w="671"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rPr>
              <w:t>-</w:t>
            </w:r>
          </w:p>
        </w:tc>
        <w:tc>
          <w:tcPr>
            <w:tcW w:w="877"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rPr>
              <w:t>3</w:t>
            </w:r>
          </w:p>
        </w:tc>
        <w:tc>
          <w:tcPr>
            <w:tcW w:w="824" w:type="dxa"/>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rPr>
              <w:t>-</w:t>
            </w:r>
          </w:p>
        </w:tc>
        <w:tc>
          <w:tcPr>
            <w:tcW w:w="724" w:type="dxa"/>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8"/>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pPr>
            <w:r w:rsidRPr="001C0E1B">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8"/>
            <w:tcBorders>
              <w:left w:val="single" w:sz="4" w:space="0" w:color="auto"/>
              <w:right w:val="single" w:sz="4" w:space="0" w:color="auto"/>
            </w:tcBorders>
            <w:vAlign w:val="center"/>
          </w:tcPr>
          <w:p w14:paraId="51E657D4" w14:textId="77777777" w:rsidR="00CD3442" w:rsidRPr="001C0E1B" w:rsidRDefault="00CD3442" w:rsidP="00410168">
            <w:pPr>
              <w:pStyle w:val="TAC"/>
            </w:pPr>
            <w:r w:rsidRPr="001C0E1B">
              <w:t>SSB.1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8"/>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800"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740" w:type="dxa"/>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678" w:type="dxa"/>
            <w:gridSpan w:val="2"/>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50" w:type="dxa"/>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851" w:type="dxa"/>
            <w:gridSpan w:val="2"/>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24"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678" w:type="dxa"/>
            <w:gridSpan w:val="2"/>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50" w:type="dxa"/>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851" w:type="dxa"/>
            <w:gridSpan w:val="2"/>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24"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300" type="#_x0000_t75" style="width:20.55pt;height:15.45pt" o:ole="" fillcolor="window">
                  <v:imagedata r:id="rId11" o:title=""/>
                </v:shape>
                <o:OLEObject Type="Embed" ProgID="Equation.3" ShapeID="_x0000_i1300" DrawAspect="Content" ObjectID="_1813122577" r:id="rId30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pPr>
            <w:r w:rsidRPr="001C0E1B">
              <w:t>-108.5</w:t>
            </w:r>
          </w:p>
        </w:tc>
        <w:tc>
          <w:tcPr>
            <w:tcW w:w="1575" w:type="dxa"/>
            <w:gridSpan w:val="3"/>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pPr>
            <w:r w:rsidRPr="001C0E1B">
              <w:t>-119.5</w:t>
            </w:r>
          </w:p>
        </w:tc>
      </w:tr>
      <w:tr w:rsidR="00CD3442" w:rsidRPr="001C0E1B" w14:paraId="228793AD"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301" type="#_x0000_t75" style="width:20.55pt;height:15.45pt" o:ole="" fillcolor="window">
                  <v:imagedata r:id="rId11" o:title=""/>
                </v:shape>
                <o:OLEObject Type="Embed" ProgID="Equation.3" ShapeID="_x0000_i1301" DrawAspect="Content" ObjectID="_1813122578" r:id="rId308"/>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pPr>
            <w:r w:rsidRPr="001C0E1B">
              <w:t>-108.5</w:t>
            </w:r>
          </w:p>
        </w:tc>
        <w:tc>
          <w:tcPr>
            <w:tcW w:w="1575" w:type="dxa"/>
            <w:gridSpan w:val="3"/>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pPr>
            <w:r w:rsidRPr="001C0E1B">
              <w:t>Same as Noc for 15kHz</w:t>
            </w:r>
            <w:r w:rsidRPr="001C0E1B" w:rsidDel="00913F54">
              <w:t xml:space="preserve"> </w:t>
            </w:r>
          </w:p>
        </w:tc>
      </w:tr>
      <w:tr w:rsidR="00CD3442" w:rsidRPr="001C0E1B" w14:paraId="5AB36366" w14:textId="2CC575F1"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48A8919A"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05E6AC3F"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D6AA48E"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vAlign w:val="center"/>
          </w:tcPr>
          <w:p w14:paraId="04957C5B" w14:textId="7F37DA36"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75D05A70" w14:textId="1CBB48EC"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552A8168" w14:textId="57E95096" w:rsidR="00CD3442" w:rsidRPr="001C0E1B" w:rsidRDefault="00CD3442" w:rsidP="00410168">
            <w:pPr>
              <w:pStyle w:val="TAC"/>
            </w:pPr>
          </w:p>
        </w:tc>
      </w:tr>
      <w:tr w:rsidR="00CD3442" w:rsidRPr="001C0E1B" w14:paraId="086D9FE4" w14:textId="2247B084"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2E4A6429"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6F148EA"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218738EA"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vAlign w:val="center"/>
          </w:tcPr>
          <w:p w14:paraId="7AE995AE" w14:textId="5B9F1EE1"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6E201BC2" w14:textId="02708E96"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60D5E2E0" w14:textId="331AB2BC" w:rsidR="00CD3442" w:rsidRPr="001C0E1B" w:rsidRDefault="00CD3442" w:rsidP="00410168">
            <w:pPr>
              <w:pStyle w:val="TAC"/>
            </w:pPr>
          </w:p>
        </w:tc>
      </w:tr>
      <w:tr w:rsidR="00CD3442" w:rsidRPr="001C0E1B" w14:paraId="29F563EA" w14:textId="06DD3D51"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334B76BE"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117391A"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22F691BC"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46590D6" w14:textId="6841935D"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37722182" w14:textId="36BF4E39"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307C41CF" w14:textId="6428A8B6" w:rsidR="00CD3442" w:rsidRPr="001C0E1B" w:rsidRDefault="00CD3442" w:rsidP="00410168">
            <w:pPr>
              <w:pStyle w:val="TAC"/>
            </w:pPr>
          </w:p>
        </w:tc>
      </w:tr>
      <w:tr w:rsidR="00CD3442" w:rsidRPr="001C0E1B" w14:paraId="2FE958E1" w14:textId="7E9E4153"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085EED1"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5D27B013"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569AB553"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697B40C" w14:textId="082B04A0"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44E2FA77" w14:textId="755D2EEF"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52AF735B" w14:textId="12DE8B9A" w:rsidR="00CD3442" w:rsidRPr="001C0E1B" w:rsidRDefault="00CD3442" w:rsidP="00410168">
            <w:pPr>
              <w:pStyle w:val="TAC"/>
            </w:pPr>
          </w:p>
        </w:tc>
      </w:tr>
      <w:tr w:rsidR="00CD3442" w:rsidRPr="001C0E1B" w14:paraId="262BDBBE" w14:textId="3DE83F74"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183CF7B4"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5F77341"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310D6DAA"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7C1D6CA" w14:textId="6B34DFB5"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4259E6BD" w14:textId="6677117F"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0DF5B4F5" w14:textId="00E720F6" w:rsidR="00CD3442" w:rsidRPr="001C0E1B" w:rsidRDefault="00CD3442" w:rsidP="00410168">
            <w:pPr>
              <w:pStyle w:val="TAC"/>
            </w:pPr>
          </w:p>
        </w:tc>
      </w:tr>
      <w:tr w:rsidR="00CD3442" w:rsidRPr="001C0E1B" w14:paraId="63D8509F" w14:textId="0B1D8BD2"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11D726ED"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05FD129D"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58BFD392"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446062C" w14:textId="52246D44"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5D678718" w14:textId="5A80B2C0"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67B69E00" w14:textId="165662EB" w:rsidR="00CD3442" w:rsidRPr="001C0E1B" w:rsidRDefault="00CD3442" w:rsidP="00410168">
            <w:pPr>
              <w:pStyle w:val="TAC"/>
            </w:pPr>
          </w:p>
        </w:tc>
      </w:tr>
      <w:tr w:rsidR="00CD3442" w:rsidRPr="001C0E1B" w14:paraId="5538F4A6" w14:textId="518CDC0E"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07899E7B"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45918816"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B1E7EB1"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0AF40C1" w14:textId="5BEF502C" w:rsidR="00CD3442" w:rsidRPr="001C0E1B" w:rsidRDefault="00CD3442" w:rsidP="00410168">
            <w:pPr>
              <w:pStyle w:val="TAC"/>
            </w:pPr>
          </w:p>
        </w:tc>
        <w:tc>
          <w:tcPr>
            <w:tcW w:w="1528" w:type="dxa"/>
            <w:gridSpan w:val="3"/>
            <w:tcBorders>
              <w:top w:val="nil"/>
              <w:left w:val="single" w:sz="4" w:space="0" w:color="auto"/>
              <w:bottom w:val="single" w:sz="4" w:space="0" w:color="auto"/>
              <w:right w:val="single" w:sz="4" w:space="0" w:color="auto"/>
            </w:tcBorders>
            <w:shd w:val="clear" w:color="auto" w:fill="auto"/>
            <w:vAlign w:val="center"/>
          </w:tcPr>
          <w:p w14:paraId="5E53E7FB" w14:textId="06E39C34" w:rsidR="00CD3442" w:rsidRPr="001C0E1B" w:rsidRDefault="00CD3442" w:rsidP="00410168">
            <w:pPr>
              <w:pStyle w:val="TAC"/>
            </w:pPr>
          </w:p>
        </w:tc>
        <w:tc>
          <w:tcPr>
            <w:tcW w:w="1575" w:type="dxa"/>
            <w:gridSpan w:val="3"/>
            <w:tcBorders>
              <w:top w:val="nil"/>
              <w:left w:val="single" w:sz="4" w:space="0" w:color="auto"/>
              <w:right w:val="single" w:sz="4" w:space="0" w:color="auto"/>
            </w:tcBorders>
            <w:shd w:val="clear" w:color="auto" w:fill="auto"/>
            <w:vAlign w:val="center"/>
          </w:tcPr>
          <w:p w14:paraId="53F7670B" w14:textId="64EC1FCD" w:rsidR="00CD3442" w:rsidRPr="001C0E1B" w:rsidRDefault="00CD3442" w:rsidP="00410168">
            <w:pPr>
              <w:pStyle w:val="TAC"/>
            </w:pPr>
          </w:p>
        </w:tc>
      </w:tr>
      <w:tr w:rsidR="00CD3442" w:rsidRPr="001C0E1B" w14:paraId="4D83B173"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302" type="#_x0000_t75" style="width:36pt;height:20.55pt" o:ole="" fillcolor="window">
                  <v:imagedata r:id="rId309" o:title=""/>
                </v:shape>
                <o:OLEObject Type="Embed" ProgID="Equation.3" ShapeID="_x0000_i1302" DrawAspect="Content" ObjectID="_1813122579" r:id="rId31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800"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740" w:type="dxa"/>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678" w:type="dxa"/>
            <w:gridSpan w:val="2"/>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50" w:type="dxa"/>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24"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303" type="#_x0000_t75" style="width:41.15pt;height:20.55pt" o:ole="" fillcolor="window">
                  <v:imagedata r:id="rId16" o:title=""/>
                </v:shape>
                <o:OLEObject Type="Embed" ProgID="Equation.3" ShapeID="_x0000_i1303" DrawAspect="Content" ObjectID="_1813122580" r:id="rId31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575" w:type="dxa"/>
            <w:gridSpan w:val="3"/>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pPr>
            <w:r w:rsidRPr="001C0E1B">
              <w:t>-89.75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pPr>
            <w:r w:rsidRPr="001C0E1B">
              <w:t>-</w:t>
            </w:r>
            <w:r w:rsidRPr="001C0E1B">
              <w:rPr>
                <w:lang w:eastAsia="zh-TW"/>
              </w:rPr>
              <w:t>8</w:t>
            </w:r>
            <w:r w:rsidRPr="001C0E1B">
              <w:t>8.5</w:t>
            </w:r>
          </w:p>
        </w:tc>
        <w:tc>
          <w:tcPr>
            <w:tcW w:w="1575" w:type="dxa"/>
            <w:gridSpan w:val="3"/>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pPr>
            <w:r w:rsidRPr="001C0E1B">
              <w:t>-123.5</w:t>
            </w:r>
          </w:p>
        </w:tc>
      </w:tr>
      <w:tr w:rsidR="00CD3442" w:rsidRPr="001C0E1B" w14:paraId="66F23950" w14:textId="77777777" w:rsidTr="00A862DB">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lastRenderedPageBreak/>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pPr>
            <w:r w:rsidRPr="001C0E1B">
              <w:t>-1.75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pPr>
            <w:r w:rsidRPr="001C0E1B">
              <w:t>20</w:t>
            </w:r>
          </w:p>
        </w:tc>
        <w:tc>
          <w:tcPr>
            <w:tcW w:w="1575" w:type="dxa"/>
            <w:gridSpan w:val="3"/>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pPr>
            <w:r w:rsidRPr="001C0E1B">
              <w:t>-4.0</w:t>
            </w:r>
          </w:p>
        </w:tc>
      </w:tr>
      <w:tr w:rsidR="00CD3442" w:rsidRPr="001C0E1B" w14:paraId="59C6CDEE"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pPr>
            <w:r w:rsidRPr="001C0E1B">
              <w:t>-57.83</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pPr>
            <w:r w:rsidRPr="001C0E1B">
              <w:t>-60.5</w:t>
            </w:r>
          </w:p>
        </w:tc>
        <w:tc>
          <w:tcPr>
            <w:tcW w:w="1575" w:type="dxa"/>
            <w:gridSpan w:val="3"/>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pPr>
            <w:r w:rsidRPr="001C0E1B">
              <w:t>-90.09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3"/>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304" type="#_x0000_t75" style="width:20.55pt;height:15.45pt" o:ole="" fillcolor="window">
                  <v:imagedata r:id="rId11" o:title=""/>
                </v:shape>
                <o:OLEObject Type="Embed" ProgID="Equation.3" ShapeID="_x0000_i1304" DrawAspect="Content" ObjectID="_1813122581" r:id="rId312"/>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7" w:name="_Toc535476645"/>
      <w:r w:rsidRPr="001C0E1B">
        <w:t>A.</w:t>
      </w:r>
      <w:r>
        <w:t>14.6</w:t>
      </w:r>
      <w:r w:rsidRPr="001C0E1B">
        <w:t>.4.1.1</w:t>
      </w:r>
      <w:r w:rsidRPr="001C0E1B">
        <w:tab/>
        <w:t>Test Purpose and Environment</w:t>
      </w:r>
      <w:bookmarkEnd w:id="97"/>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1095BAB6" w:rsidR="00CD3442" w:rsidRPr="007479E8" w:rsidRDefault="00CD3442" w:rsidP="00BA2E28">
            <w:pPr>
              <w:pStyle w:val="TAN"/>
            </w:pPr>
            <w:r w:rsidRPr="007479E8">
              <w:rPr>
                <w:lang w:eastAsia="zh-TW"/>
              </w:rPr>
              <w:t>Note:</w:t>
            </w:r>
            <w:r w:rsidRPr="007479E8">
              <w:rPr>
                <w:lang w:eastAsia="ko-KR"/>
              </w:rPr>
              <w:tab/>
            </w:r>
            <w:r w:rsidR="004900CC" w:rsidRPr="00A9233F">
              <w:t>If UE supports both NGSO and GSO, the test case Config 1 can be skipped if the UE passes test case Config 2.</w:t>
            </w:r>
            <w:r w:rsidR="004900CC" w:rsidRPr="00A9233F">
              <w:rPr>
                <w:lang w:eastAsia="zh-TW"/>
              </w:rPr>
              <w:t xml:space="preserve">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8" w:name="_Toc535476646"/>
      <w:r w:rsidRPr="001C0E1B">
        <w:t>A.</w:t>
      </w:r>
      <w:r>
        <w:t>14.6</w:t>
      </w:r>
      <w:r w:rsidRPr="001C0E1B">
        <w:t>.4.1.2</w:t>
      </w:r>
      <w:r w:rsidRPr="001C0E1B">
        <w:tab/>
        <w:t>Test parameters</w:t>
      </w:r>
      <w:bookmarkEnd w:id="98"/>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99" w:name="_Toc535476647"/>
      <w:r>
        <w:lastRenderedPageBreak/>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7B64D8" w:rsidRPr="001C0E1B" w14:paraId="76FB97C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352A487" w14:textId="02FF4CFD" w:rsidR="007B64D8" w:rsidRPr="001C0E1B" w:rsidRDefault="007B64D8" w:rsidP="007B64D8">
            <w:pPr>
              <w:pStyle w:val="TAL"/>
            </w:pPr>
            <w:r w:rsidRPr="00DC5B59">
              <w:t>Satellite information</w:t>
            </w:r>
          </w:p>
        </w:tc>
        <w:tc>
          <w:tcPr>
            <w:tcW w:w="959" w:type="dxa"/>
            <w:tcBorders>
              <w:top w:val="single" w:sz="4" w:space="0" w:color="auto"/>
              <w:left w:val="single" w:sz="4" w:space="0" w:color="auto"/>
              <w:bottom w:val="single" w:sz="4" w:space="0" w:color="auto"/>
              <w:right w:val="single" w:sz="4" w:space="0" w:color="auto"/>
            </w:tcBorders>
          </w:tcPr>
          <w:p w14:paraId="247EC402" w14:textId="17394048" w:rsidR="007B64D8" w:rsidRPr="001C0E1B" w:rsidRDefault="007B64D8" w:rsidP="007B64D8">
            <w:pPr>
              <w:pStyle w:val="TAC"/>
            </w:pPr>
            <w:r w:rsidRPr="00DC5B59">
              <w:t>1</w:t>
            </w:r>
          </w:p>
        </w:tc>
        <w:tc>
          <w:tcPr>
            <w:tcW w:w="1268" w:type="dxa"/>
            <w:tcBorders>
              <w:top w:val="single" w:sz="4" w:space="0" w:color="auto"/>
              <w:left w:val="single" w:sz="4" w:space="0" w:color="auto"/>
              <w:bottom w:val="nil"/>
              <w:right w:val="single" w:sz="4" w:space="0" w:color="auto"/>
            </w:tcBorders>
            <w:shd w:val="clear" w:color="auto" w:fill="auto"/>
          </w:tcPr>
          <w:p w14:paraId="2E32546C" w14:textId="77777777" w:rsidR="007B64D8" w:rsidRPr="001C0E1B" w:rsidRDefault="007B64D8" w:rsidP="007B64D8">
            <w:pPr>
              <w:pStyle w:val="TAC"/>
            </w:pPr>
          </w:p>
        </w:tc>
        <w:tc>
          <w:tcPr>
            <w:tcW w:w="1743" w:type="dxa"/>
            <w:tcBorders>
              <w:top w:val="single" w:sz="4" w:space="0" w:color="auto"/>
              <w:left w:val="single" w:sz="4" w:space="0" w:color="auto"/>
              <w:right w:val="single" w:sz="4" w:space="0" w:color="auto"/>
            </w:tcBorders>
          </w:tcPr>
          <w:p w14:paraId="5BDD88F3" w14:textId="0A63D0BF" w:rsidR="007B64D8" w:rsidRPr="001C0E1B" w:rsidRDefault="007B64D8" w:rsidP="007B64D8">
            <w:pPr>
              <w:pStyle w:val="TAC"/>
            </w:pPr>
            <w:r w:rsidRPr="00DC5B59">
              <w:t>SSC.1</w:t>
            </w:r>
          </w:p>
        </w:tc>
        <w:tc>
          <w:tcPr>
            <w:tcW w:w="1598" w:type="dxa"/>
            <w:tcBorders>
              <w:top w:val="single" w:sz="4" w:space="0" w:color="auto"/>
              <w:left w:val="single" w:sz="4" w:space="0" w:color="auto"/>
              <w:right w:val="single" w:sz="4" w:space="0" w:color="auto"/>
            </w:tcBorders>
          </w:tcPr>
          <w:p w14:paraId="5CDBCAB0" w14:textId="324BD78D" w:rsidR="007B64D8" w:rsidRPr="001C0E1B" w:rsidRDefault="007B64D8" w:rsidP="007B64D8">
            <w:pPr>
              <w:pStyle w:val="TAC"/>
            </w:pPr>
            <w:r w:rsidRPr="00DC5B59">
              <w:t>NSC.1</w:t>
            </w:r>
          </w:p>
        </w:tc>
      </w:tr>
      <w:tr w:rsidR="007B64D8" w:rsidRPr="001C0E1B" w14:paraId="5E72ECBF" w14:textId="77777777" w:rsidTr="003316E2">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4D72CA27" w14:textId="77777777" w:rsidR="007B64D8" w:rsidRPr="001C0E1B" w:rsidRDefault="007B64D8" w:rsidP="007B64D8">
            <w:pPr>
              <w:pStyle w:val="TAL"/>
            </w:pPr>
          </w:p>
        </w:tc>
        <w:tc>
          <w:tcPr>
            <w:tcW w:w="959" w:type="dxa"/>
            <w:tcBorders>
              <w:top w:val="single" w:sz="4" w:space="0" w:color="auto"/>
              <w:left w:val="single" w:sz="4" w:space="0" w:color="auto"/>
              <w:bottom w:val="single" w:sz="4" w:space="0" w:color="auto"/>
              <w:right w:val="single" w:sz="4" w:space="0" w:color="auto"/>
            </w:tcBorders>
          </w:tcPr>
          <w:p w14:paraId="47C2168E" w14:textId="2298FD7D" w:rsidR="007B64D8" w:rsidRPr="001C0E1B" w:rsidRDefault="007B64D8" w:rsidP="007B64D8">
            <w:pPr>
              <w:pStyle w:val="TAC"/>
            </w:pPr>
            <w:r w:rsidRPr="00DC5B59">
              <w:t>2</w:t>
            </w:r>
          </w:p>
        </w:tc>
        <w:tc>
          <w:tcPr>
            <w:tcW w:w="1268" w:type="dxa"/>
            <w:tcBorders>
              <w:top w:val="single" w:sz="4" w:space="0" w:color="auto"/>
              <w:left w:val="single" w:sz="4" w:space="0" w:color="auto"/>
              <w:bottom w:val="nil"/>
              <w:right w:val="single" w:sz="4" w:space="0" w:color="auto"/>
            </w:tcBorders>
            <w:shd w:val="clear" w:color="auto" w:fill="auto"/>
          </w:tcPr>
          <w:p w14:paraId="7BE81DFF" w14:textId="77777777" w:rsidR="007B64D8" w:rsidRPr="001C0E1B" w:rsidRDefault="007B64D8" w:rsidP="007B64D8">
            <w:pPr>
              <w:pStyle w:val="TAC"/>
            </w:pPr>
          </w:p>
        </w:tc>
        <w:tc>
          <w:tcPr>
            <w:tcW w:w="1743" w:type="dxa"/>
            <w:tcBorders>
              <w:top w:val="single" w:sz="4" w:space="0" w:color="auto"/>
              <w:left w:val="single" w:sz="4" w:space="0" w:color="auto"/>
              <w:right w:val="single" w:sz="4" w:space="0" w:color="auto"/>
            </w:tcBorders>
          </w:tcPr>
          <w:p w14:paraId="12D3CCBB" w14:textId="62415FE7" w:rsidR="007B64D8" w:rsidRPr="001C0E1B" w:rsidRDefault="007B64D8" w:rsidP="007B64D8">
            <w:pPr>
              <w:pStyle w:val="TAC"/>
            </w:pPr>
            <w:r w:rsidRPr="00DC5B59">
              <w:t>SSC.2</w:t>
            </w:r>
          </w:p>
        </w:tc>
        <w:tc>
          <w:tcPr>
            <w:tcW w:w="1598" w:type="dxa"/>
            <w:tcBorders>
              <w:top w:val="single" w:sz="4" w:space="0" w:color="auto"/>
              <w:left w:val="single" w:sz="4" w:space="0" w:color="auto"/>
              <w:right w:val="single" w:sz="4" w:space="0" w:color="auto"/>
            </w:tcBorders>
          </w:tcPr>
          <w:p w14:paraId="6261D69B" w14:textId="0109034E" w:rsidR="007B64D8" w:rsidRPr="001C0E1B" w:rsidRDefault="007B64D8" w:rsidP="007B64D8">
            <w:pPr>
              <w:pStyle w:val="TAC"/>
            </w:pPr>
            <w:r w:rsidRPr="00DC5B59">
              <w:t>NSC.2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17BF5B90" w:rsidR="00CD3442" w:rsidRPr="001C0E1B" w:rsidRDefault="00CD3442" w:rsidP="00410168">
            <w:pPr>
              <w:pStyle w:val="TAL"/>
              <w:rPr>
                <w:rFonts w:eastAsia="Calibri"/>
                <w:szCs w:val="22"/>
              </w:rPr>
            </w:pPr>
            <w:r w:rsidRPr="001C0E1B">
              <w:t>NR_FDD_FR1_A</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lastRenderedPageBreak/>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99"/>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0" w:name="_Toc535476649"/>
      <w:r w:rsidRPr="001C0E1B">
        <w:t>A.</w:t>
      </w:r>
      <w:r>
        <w:t>14</w:t>
      </w:r>
      <w:r w:rsidRPr="001C0E1B">
        <w:t>.</w:t>
      </w:r>
      <w:r>
        <w:t>6</w:t>
      </w:r>
      <w:r w:rsidRPr="001C0E1B">
        <w:t>.4.2.1</w:t>
      </w:r>
      <w:r w:rsidRPr="001C0E1B">
        <w:tab/>
        <w:t>Test Purpose and Environment</w:t>
      </w:r>
      <w:bookmarkEnd w:id="100"/>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50C74EEF" w:rsidR="00CD3442" w:rsidRPr="007479E8" w:rsidRDefault="00CD3442" w:rsidP="00BA2E28">
            <w:pPr>
              <w:pStyle w:val="TAN"/>
            </w:pPr>
            <w:r w:rsidRPr="007479E8">
              <w:rPr>
                <w:lang w:eastAsia="zh-TW"/>
              </w:rPr>
              <w:t>Note:</w:t>
            </w:r>
            <w:r w:rsidRPr="007479E8">
              <w:rPr>
                <w:lang w:eastAsia="ko-KR"/>
              </w:rPr>
              <w:tab/>
            </w:r>
            <w:r w:rsidR="004900CC" w:rsidRPr="004C7660">
              <w:t>If UE supports both NGSO and GSO, the test case Config 1 can be skipped if the UE passes test case Config 2.</w:t>
            </w:r>
            <w:r w:rsidR="004900CC" w:rsidRPr="004C7660">
              <w:rPr>
                <w:lang w:eastAsia="zh-TW"/>
              </w:rPr>
              <w:t xml:space="preserve">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1" w:name="_Toc535476650"/>
      <w:r>
        <w:lastRenderedPageBreak/>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4900CC" w:rsidRPr="001C0E1B" w14:paraId="300DE17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177CFC5" w14:textId="1FE3B3CF" w:rsidR="004900CC" w:rsidRPr="001C0E1B" w:rsidRDefault="004900CC" w:rsidP="004900CC">
            <w:pPr>
              <w:pStyle w:val="TAL"/>
            </w:pPr>
            <w:r w:rsidRPr="00A1152D">
              <w:t>Satellite information</w:t>
            </w:r>
          </w:p>
        </w:tc>
        <w:tc>
          <w:tcPr>
            <w:tcW w:w="959" w:type="dxa"/>
            <w:tcBorders>
              <w:top w:val="single" w:sz="4" w:space="0" w:color="auto"/>
              <w:left w:val="single" w:sz="4" w:space="0" w:color="auto"/>
              <w:bottom w:val="single" w:sz="4" w:space="0" w:color="auto"/>
              <w:right w:val="single" w:sz="4" w:space="0" w:color="auto"/>
            </w:tcBorders>
          </w:tcPr>
          <w:p w14:paraId="3C6A7FE6" w14:textId="7D75E0B7" w:rsidR="004900CC" w:rsidRPr="00211EA3" w:rsidRDefault="004900CC" w:rsidP="004900CC">
            <w:pPr>
              <w:pStyle w:val="TAC"/>
            </w:pPr>
            <w:r w:rsidRPr="00A1152D">
              <w:t>1</w:t>
            </w:r>
          </w:p>
        </w:tc>
        <w:tc>
          <w:tcPr>
            <w:tcW w:w="1268" w:type="dxa"/>
            <w:tcBorders>
              <w:top w:val="single" w:sz="4" w:space="0" w:color="auto"/>
              <w:left w:val="single" w:sz="4" w:space="0" w:color="auto"/>
              <w:bottom w:val="nil"/>
              <w:right w:val="single" w:sz="4" w:space="0" w:color="auto"/>
            </w:tcBorders>
            <w:shd w:val="clear" w:color="auto" w:fill="auto"/>
          </w:tcPr>
          <w:p w14:paraId="5CB97165"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51401D89" w14:textId="2E3AC87D" w:rsidR="004900CC" w:rsidRPr="001C0E1B" w:rsidRDefault="004900CC" w:rsidP="004900CC">
            <w:pPr>
              <w:pStyle w:val="TAC"/>
            </w:pPr>
            <w:r w:rsidRPr="00A1152D">
              <w:t>SSC.1</w:t>
            </w:r>
          </w:p>
        </w:tc>
        <w:tc>
          <w:tcPr>
            <w:tcW w:w="1556" w:type="dxa"/>
            <w:tcBorders>
              <w:top w:val="single" w:sz="4" w:space="0" w:color="auto"/>
              <w:left w:val="single" w:sz="4" w:space="0" w:color="auto"/>
              <w:right w:val="single" w:sz="4" w:space="0" w:color="auto"/>
            </w:tcBorders>
          </w:tcPr>
          <w:p w14:paraId="23B9F58D" w14:textId="202A2E91" w:rsidR="004900CC" w:rsidRPr="001C0E1B" w:rsidRDefault="004900CC" w:rsidP="004900CC">
            <w:pPr>
              <w:pStyle w:val="TAC"/>
            </w:pPr>
            <w:r w:rsidRPr="00A1152D">
              <w:t>NSC.1</w:t>
            </w:r>
          </w:p>
        </w:tc>
      </w:tr>
      <w:tr w:rsidR="004900CC" w:rsidRPr="001C0E1B" w14:paraId="3E326A83" w14:textId="77777777" w:rsidTr="007B608F">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73EBEDEF" w14:textId="77777777" w:rsidR="004900CC" w:rsidRPr="001C0E1B" w:rsidRDefault="004900CC" w:rsidP="004900CC">
            <w:pPr>
              <w:pStyle w:val="TAL"/>
            </w:pPr>
          </w:p>
        </w:tc>
        <w:tc>
          <w:tcPr>
            <w:tcW w:w="959" w:type="dxa"/>
            <w:tcBorders>
              <w:top w:val="single" w:sz="4" w:space="0" w:color="auto"/>
              <w:left w:val="single" w:sz="4" w:space="0" w:color="auto"/>
              <w:bottom w:val="single" w:sz="4" w:space="0" w:color="auto"/>
              <w:right w:val="single" w:sz="4" w:space="0" w:color="auto"/>
            </w:tcBorders>
          </w:tcPr>
          <w:p w14:paraId="3D13D98B" w14:textId="0D492B46" w:rsidR="004900CC" w:rsidRPr="00211EA3" w:rsidRDefault="004900CC" w:rsidP="004900CC">
            <w:pPr>
              <w:pStyle w:val="TAC"/>
            </w:pPr>
            <w:r w:rsidRPr="00A1152D">
              <w:t>2</w:t>
            </w:r>
          </w:p>
        </w:tc>
        <w:tc>
          <w:tcPr>
            <w:tcW w:w="1268" w:type="dxa"/>
            <w:tcBorders>
              <w:top w:val="single" w:sz="4" w:space="0" w:color="auto"/>
              <w:left w:val="single" w:sz="4" w:space="0" w:color="auto"/>
              <w:bottom w:val="nil"/>
              <w:right w:val="single" w:sz="4" w:space="0" w:color="auto"/>
            </w:tcBorders>
            <w:shd w:val="clear" w:color="auto" w:fill="auto"/>
          </w:tcPr>
          <w:p w14:paraId="3D8D7CBE"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77F7574B" w14:textId="4B0DD18E" w:rsidR="004900CC" w:rsidRPr="001C0E1B" w:rsidRDefault="004900CC" w:rsidP="004900CC">
            <w:pPr>
              <w:pStyle w:val="TAC"/>
            </w:pPr>
            <w:r w:rsidRPr="00A1152D">
              <w:t>SSC.2</w:t>
            </w:r>
          </w:p>
        </w:tc>
        <w:tc>
          <w:tcPr>
            <w:tcW w:w="1556" w:type="dxa"/>
            <w:tcBorders>
              <w:top w:val="single" w:sz="4" w:space="0" w:color="auto"/>
              <w:left w:val="single" w:sz="4" w:space="0" w:color="auto"/>
              <w:right w:val="single" w:sz="4" w:space="0" w:color="auto"/>
            </w:tcBorders>
          </w:tcPr>
          <w:p w14:paraId="66DCC304" w14:textId="6C2D061B" w:rsidR="004900CC" w:rsidRPr="001C0E1B" w:rsidRDefault="004900CC" w:rsidP="004900CC">
            <w:pPr>
              <w:pStyle w:val="TAC"/>
            </w:pPr>
            <w:r w:rsidRPr="00A1152D">
              <w:t>NSC.2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1"/>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0219F2">
      <w:headerReference w:type="default" r:id="rId313"/>
      <w:footerReference w:type="default" r:id="rId314"/>
      <w:pgSz w:w="12240" w:h="15840"/>
      <w:pgMar w:top="1440" w:right="1440" w:bottom="1440" w:left="1440" w:header="720" w:footer="720" w:gutter="0"/>
      <w:pgNumType w:start="467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D8346" w14:textId="77777777" w:rsidR="00271A58" w:rsidRDefault="00271A58" w:rsidP="0064056D">
      <w:pPr>
        <w:spacing w:after="0"/>
      </w:pPr>
      <w:r>
        <w:separator/>
      </w:r>
    </w:p>
  </w:endnote>
  <w:endnote w:type="continuationSeparator" w:id="0">
    <w:p w14:paraId="4C822CA6" w14:textId="77777777" w:rsidR="00271A58" w:rsidRDefault="00271A5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微软雅黑"/>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A8792D" w14:textId="77777777" w:rsidR="00271A58" w:rsidRDefault="00271A58" w:rsidP="0064056D">
      <w:pPr>
        <w:spacing w:after="0"/>
      </w:pPr>
      <w:r>
        <w:separator/>
      </w:r>
    </w:p>
  </w:footnote>
  <w:footnote w:type="continuationSeparator" w:id="0">
    <w:p w14:paraId="2157F9D7" w14:textId="77777777" w:rsidR="00271A58" w:rsidRDefault="00271A5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b/>
        <w:noProof/>
        <w:sz w:val="18"/>
        <w:lang w:val="en-US"/>
      </w:rPr>
      <w:id w:val="2126193619"/>
      <w:docPartObj>
        <w:docPartGallery w:val="Page Numbers (Top of Page)"/>
        <w:docPartUnique/>
      </w:docPartObj>
    </w:sdtPr>
    <w:sdtEndPr/>
    <w:sdtContent>
      <w:p w14:paraId="6D6511F7" w14:textId="4F0801E8" w:rsidR="008074C4" w:rsidRPr="00512A44" w:rsidRDefault="008074C4" w:rsidP="008074C4">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C83C67">
          <w:rPr>
            <w:rFonts w:ascii="Arial" w:hAnsi="Arial" w:cs="Arial"/>
            <w:b/>
            <w:sz w:val="18"/>
            <w:szCs w:val="18"/>
            <w:lang w:val="sv-FI"/>
          </w:rPr>
          <w:t>1</w:t>
        </w:r>
        <w:r w:rsidR="0001366E">
          <w:rPr>
            <w:rFonts w:ascii="Arial" w:hAnsi="Arial" w:cs="Arial"/>
            <w:b/>
            <w:sz w:val="18"/>
            <w:szCs w:val="18"/>
            <w:lang w:val="sv-FI"/>
          </w:rPr>
          <w:t>8</w:t>
        </w:r>
        <w:r w:rsidRPr="00512A44">
          <w:rPr>
            <w:rFonts w:ascii="Arial" w:hAnsi="Arial" w:cs="Arial"/>
            <w:b/>
            <w:sz w:val="18"/>
            <w:szCs w:val="18"/>
            <w:lang w:val="sv-FI"/>
          </w:rPr>
          <w:t>.</w:t>
        </w:r>
        <w:r w:rsidR="0001366E">
          <w:rPr>
            <w:rFonts w:ascii="Arial" w:hAnsi="Arial" w:cs="Arial"/>
            <w:b/>
            <w:sz w:val="18"/>
            <w:szCs w:val="18"/>
            <w:lang w:val="sv-FI"/>
          </w:rPr>
          <w:t>1</w:t>
        </w:r>
        <w:r w:rsidRPr="00512A44">
          <w:rPr>
            <w:rFonts w:ascii="Arial" w:hAnsi="Arial" w:cs="Arial"/>
            <w:b/>
            <w:sz w:val="18"/>
            <w:szCs w:val="18"/>
            <w:lang w:val="sv-FI"/>
          </w:rPr>
          <w:t xml:space="preserve"> (</w:t>
        </w:r>
        <w:r w:rsidR="00C83C67" w:rsidRPr="00512A44">
          <w:rPr>
            <w:rFonts w:ascii="Arial" w:hAnsi="Arial" w:cs="Arial"/>
            <w:b/>
            <w:sz w:val="18"/>
            <w:szCs w:val="18"/>
            <w:lang w:val="sv-FI"/>
          </w:rPr>
          <w:t>202</w:t>
        </w:r>
        <w:r w:rsidR="00297B00">
          <w:rPr>
            <w:rFonts w:ascii="Arial" w:hAnsi="Arial" w:cs="Arial"/>
            <w:b/>
            <w:sz w:val="18"/>
            <w:szCs w:val="18"/>
            <w:lang w:val="sv-FI"/>
          </w:rPr>
          <w:t>5</w:t>
        </w:r>
        <w:r w:rsidRPr="00512A44">
          <w:rPr>
            <w:rFonts w:ascii="Arial" w:hAnsi="Arial" w:cs="Arial"/>
            <w:b/>
            <w:sz w:val="18"/>
            <w:szCs w:val="18"/>
            <w:lang w:val="sv-FI"/>
          </w:rPr>
          <w:t>-</w:t>
        </w:r>
        <w:r w:rsidR="00297B00">
          <w:rPr>
            <w:rFonts w:ascii="Arial" w:hAnsi="Arial" w:cs="Arial"/>
            <w:b/>
            <w:sz w:val="18"/>
            <w:szCs w:val="18"/>
            <w:lang w:val="sv-FI"/>
          </w:rPr>
          <w:t>0</w:t>
        </w:r>
        <w:r w:rsidR="0001366E">
          <w:rPr>
            <w:rFonts w:ascii="Arial" w:hAnsi="Arial" w:cs="Arial"/>
            <w:b/>
            <w:sz w:val="18"/>
            <w:szCs w:val="18"/>
            <w:lang w:val="sv-FI"/>
          </w:rPr>
          <w:t>6</w:t>
        </w:r>
        <w:r w:rsidRPr="00512A44">
          <w:rPr>
            <w:rFonts w:ascii="Arial" w:hAnsi="Arial" w:cs="Arial"/>
            <w:b/>
            <w:sz w:val="18"/>
            <w:szCs w:val="18"/>
            <w:lang w:val="sv-FI"/>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01366E" w:rsidP="008074C4">
        <w:pPr>
          <w:pStyle w:val="Header"/>
          <w:jc w:val="cente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characterSpacingControl w:val="doNotCompress"/>
  <w:hdrShapeDefaults>
    <o:shapedefaults v:ext="edit" spidmax="233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0578F"/>
    <w:rsid w:val="00007CD2"/>
    <w:rsid w:val="00010226"/>
    <w:rsid w:val="00012DC3"/>
    <w:rsid w:val="00012F3A"/>
    <w:rsid w:val="0001366E"/>
    <w:rsid w:val="00013A4D"/>
    <w:rsid w:val="000158EC"/>
    <w:rsid w:val="00017229"/>
    <w:rsid w:val="00017481"/>
    <w:rsid w:val="000179AF"/>
    <w:rsid w:val="00017F5F"/>
    <w:rsid w:val="00020DB6"/>
    <w:rsid w:val="000219F2"/>
    <w:rsid w:val="000221BA"/>
    <w:rsid w:val="00022439"/>
    <w:rsid w:val="00022C35"/>
    <w:rsid w:val="000235CB"/>
    <w:rsid w:val="000252B3"/>
    <w:rsid w:val="00025494"/>
    <w:rsid w:val="00025F02"/>
    <w:rsid w:val="00026624"/>
    <w:rsid w:val="00027A06"/>
    <w:rsid w:val="00030B18"/>
    <w:rsid w:val="00031438"/>
    <w:rsid w:val="000318D7"/>
    <w:rsid w:val="000330AF"/>
    <w:rsid w:val="0003614B"/>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D49"/>
    <w:rsid w:val="00065262"/>
    <w:rsid w:val="0006528E"/>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9"/>
    <w:rsid w:val="000863FE"/>
    <w:rsid w:val="00086507"/>
    <w:rsid w:val="000868AD"/>
    <w:rsid w:val="00090A30"/>
    <w:rsid w:val="00091CC5"/>
    <w:rsid w:val="0009215D"/>
    <w:rsid w:val="000930C5"/>
    <w:rsid w:val="00096587"/>
    <w:rsid w:val="00096C68"/>
    <w:rsid w:val="000A0524"/>
    <w:rsid w:val="000A07A1"/>
    <w:rsid w:val="000A23B9"/>
    <w:rsid w:val="000A35CA"/>
    <w:rsid w:val="000A3AD8"/>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7998"/>
    <w:rsid w:val="00140B28"/>
    <w:rsid w:val="001421DD"/>
    <w:rsid w:val="0014354F"/>
    <w:rsid w:val="001441A3"/>
    <w:rsid w:val="00144795"/>
    <w:rsid w:val="00144E72"/>
    <w:rsid w:val="001458FE"/>
    <w:rsid w:val="00145CFC"/>
    <w:rsid w:val="0015011B"/>
    <w:rsid w:val="00150F10"/>
    <w:rsid w:val="0015135C"/>
    <w:rsid w:val="00151BDD"/>
    <w:rsid w:val="0015252B"/>
    <w:rsid w:val="0015287A"/>
    <w:rsid w:val="00152BF0"/>
    <w:rsid w:val="001531E0"/>
    <w:rsid w:val="00153FB8"/>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0F79"/>
    <w:rsid w:val="00171CAF"/>
    <w:rsid w:val="00172E01"/>
    <w:rsid w:val="001737A2"/>
    <w:rsid w:val="00173CA3"/>
    <w:rsid w:val="0017516F"/>
    <w:rsid w:val="001758D1"/>
    <w:rsid w:val="00180345"/>
    <w:rsid w:val="00181E1D"/>
    <w:rsid w:val="00182B6C"/>
    <w:rsid w:val="00184DEC"/>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1E4"/>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483"/>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630C"/>
    <w:rsid w:val="00207633"/>
    <w:rsid w:val="002077DC"/>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27367"/>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487B"/>
    <w:rsid w:val="0026518C"/>
    <w:rsid w:val="00265705"/>
    <w:rsid w:val="002668B7"/>
    <w:rsid w:val="0027095C"/>
    <w:rsid w:val="00270B2D"/>
    <w:rsid w:val="00271A58"/>
    <w:rsid w:val="00271C8D"/>
    <w:rsid w:val="00271E31"/>
    <w:rsid w:val="00272F77"/>
    <w:rsid w:val="00275F09"/>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97B00"/>
    <w:rsid w:val="002A0BAB"/>
    <w:rsid w:val="002A1369"/>
    <w:rsid w:val="002A29A4"/>
    <w:rsid w:val="002A2F39"/>
    <w:rsid w:val="002A3A36"/>
    <w:rsid w:val="002A4E65"/>
    <w:rsid w:val="002A5DC2"/>
    <w:rsid w:val="002A606F"/>
    <w:rsid w:val="002A79D0"/>
    <w:rsid w:val="002B15D9"/>
    <w:rsid w:val="002B17A2"/>
    <w:rsid w:val="002B26E1"/>
    <w:rsid w:val="002B2C05"/>
    <w:rsid w:val="002B3F78"/>
    <w:rsid w:val="002B4960"/>
    <w:rsid w:val="002B53F1"/>
    <w:rsid w:val="002B5C4A"/>
    <w:rsid w:val="002B5EC0"/>
    <w:rsid w:val="002B64AF"/>
    <w:rsid w:val="002B7556"/>
    <w:rsid w:val="002B7C36"/>
    <w:rsid w:val="002C0F8B"/>
    <w:rsid w:val="002C2054"/>
    <w:rsid w:val="002C206C"/>
    <w:rsid w:val="002C4E55"/>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3BC"/>
    <w:rsid w:val="002E3E94"/>
    <w:rsid w:val="002E4B8F"/>
    <w:rsid w:val="002E679F"/>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3AD2"/>
    <w:rsid w:val="00304039"/>
    <w:rsid w:val="00304D0A"/>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5895"/>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C610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4B7"/>
    <w:rsid w:val="004007A4"/>
    <w:rsid w:val="0040131E"/>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3BA7"/>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57D2E"/>
    <w:rsid w:val="00460C11"/>
    <w:rsid w:val="00461DF3"/>
    <w:rsid w:val="0046216A"/>
    <w:rsid w:val="00462548"/>
    <w:rsid w:val="00462736"/>
    <w:rsid w:val="0046274F"/>
    <w:rsid w:val="00462C68"/>
    <w:rsid w:val="00463821"/>
    <w:rsid w:val="00463EDB"/>
    <w:rsid w:val="004645A6"/>
    <w:rsid w:val="00464E70"/>
    <w:rsid w:val="00465601"/>
    <w:rsid w:val="0046651C"/>
    <w:rsid w:val="004672FE"/>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0C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1BF"/>
    <w:rsid w:val="004C56CF"/>
    <w:rsid w:val="004C5B58"/>
    <w:rsid w:val="004C5E18"/>
    <w:rsid w:val="004C703A"/>
    <w:rsid w:val="004C7462"/>
    <w:rsid w:val="004D10F5"/>
    <w:rsid w:val="004D37A8"/>
    <w:rsid w:val="004D4038"/>
    <w:rsid w:val="004D689A"/>
    <w:rsid w:val="004D6E8A"/>
    <w:rsid w:val="004E088C"/>
    <w:rsid w:val="004E1243"/>
    <w:rsid w:val="004E1BAB"/>
    <w:rsid w:val="004E21C1"/>
    <w:rsid w:val="004E396D"/>
    <w:rsid w:val="004E5093"/>
    <w:rsid w:val="004E5EE3"/>
    <w:rsid w:val="004F0441"/>
    <w:rsid w:val="004F3C75"/>
    <w:rsid w:val="004F3F0D"/>
    <w:rsid w:val="004F41E0"/>
    <w:rsid w:val="004F45B6"/>
    <w:rsid w:val="004F58F8"/>
    <w:rsid w:val="004F5DCE"/>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7B0E"/>
    <w:rsid w:val="00587E4C"/>
    <w:rsid w:val="00587EEA"/>
    <w:rsid w:val="005900E5"/>
    <w:rsid w:val="00590A09"/>
    <w:rsid w:val="0059156F"/>
    <w:rsid w:val="00592AF1"/>
    <w:rsid w:val="00593AEA"/>
    <w:rsid w:val="00593E41"/>
    <w:rsid w:val="00593EE5"/>
    <w:rsid w:val="0059442B"/>
    <w:rsid w:val="00595414"/>
    <w:rsid w:val="005961FD"/>
    <w:rsid w:val="00597347"/>
    <w:rsid w:val="0059749D"/>
    <w:rsid w:val="005A0063"/>
    <w:rsid w:val="005A0CAC"/>
    <w:rsid w:val="005A126E"/>
    <w:rsid w:val="005A1F53"/>
    <w:rsid w:val="005A2482"/>
    <w:rsid w:val="005A26C7"/>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B74F6"/>
    <w:rsid w:val="005C13CA"/>
    <w:rsid w:val="005C20B5"/>
    <w:rsid w:val="005C222E"/>
    <w:rsid w:val="005C22E2"/>
    <w:rsid w:val="005C2824"/>
    <w:rsid w:val="005C3875"/>
    <w:rsid w:val="005C3F5D"/>
    <w:rsid w:val="005C5779"/>
    <w:rsid w:val="005C6F4E"/>
    <w:rsid w:val="005C7888"/>
    <w:rsid w:val="005C7B28"/>
    <w:rsid w:val="005D0E72"/>
    <w:rsid w:val="005D147D"/>
    <w:rsid w:val="005D14C2"/>
    <w:rsid w:val="005D1798"/>
    <w:rsid w:val="005D24E0"/>
    <w:rsid w:val="005D3973"/>
    <w:rsid w:val="005D5537"/>
    <w:rsid w:val="005D5DDE"/>
    <w:rsid w:val="005D6AB2"/>
    <w:rsid w:val="005D7733"/>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444D"/>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47CA6"/>
    <w:rsid w:val="00650DB8"/>
    <w:rsid w:val="006510EC"/>
    <w:rsid w:val="0065397D"/>
    <w:rsid w:val="00654D5F"/>
    <w:rsid w:val="006561D0"/>
    <w:rsid w:val="00656594"/>
    <w:rsid w:val="0066018D"/>
    <w:rsid w:val="00660200"/>
    <w:rsid w:val="006607CA"/>
    <w:rsid w:val="00661086"/>
    <w:rsid w:val="00661520"/>
    <w:rsid w:val="00661F87"/>
    <w:rsid w:val="0066294F"/>
    <w:rsid w:val="006629D8"/>
    <w:rsid w:val="0066346F"/>
    <w:rsid w:val="0066350C"/>
    <w:rsid w:val="00664C2D"/>
    <w:rsid w:val="00664D58"/>
    <w:rsid w:val="006657FD"/>
    <w:rsid w:val="00667082"/>
    <w:rsid w:val="00667678"/>
    <w:rsid w:val="006679FD"/>
    <w:rsid w:val="0067124D"/>
    <w:rsid w:val="006712E0"/>
    <w:rsid w:val="00673A50"/>
    <w:rsid w:val="00674810"/>
    <w:rsid w:val="006752E7"/>
    <w:rsid w:val="00675D6A"/>
    <w:rsid w:val="006773E0"/>
    <w:rsid w:val="006779CE"/>
    <w:rsid w:val="00677C11"/>
    <w:rsid w:val="00680042"/>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6A2"/>
    <w:rsid w:val="00695CEB"/>
    <w:rsid w:val="00696463"/>
    <w:rsid w:val="00696A2C"/>
    <w:rsid w:val="00697C8F"/>
    <w:rsid w:val="00697D75"/>
    <w:rsid w:val="006A0743"/>
    <w:rsid w:val="006A1202"/>
    <w:rsid w:val="006A2DE8"/>
    <w:rsid w:val="006A385F"/>
    <w:rsid w:val="006A427E"/>
    <w:rsid w:val="006A43B9"/>
    <w:rsid w:val="006A4818"/>
    <w:rsid w:val="006A5E7A"/>
    <w:rsid w:val="006A5FE7"/>
    <w:rsid w:val="006A7680"/>
    <w:rsid w:val="006A7958"/>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372E"/>
    <w:rsid w:val="006D406C"/>
    <w:rsid w:val="006D4089"/>
    <w:rsid w:val="006D46DF"/>
    <w:rsid w:val="006D4930"/>
    <w:rsid w:val="006D50AA"/>
    <w:rsid w:val="006D7008"/>
    <w:rsid w:val="006D710B"/>
    <w:rsid w:val="006D7DC4"/>
    <w:rsid w:val="006E04D2"/>
    <w:rsid w:val="006E0BEF"/>
    <w:rsid w:val="006E165E"/>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46"/>
    <w:rsid w:val="00723DFA"/>
    <w:rsid w:val="00724703"/>
    <w:rsid w:val="00725D88"/>
    <w:rsid w:val="007264A8"/>
    <w:rsid w:val="00726562"/>
    <w:rsid w:val="00726ECB"/>
    <w:rsid w:val="007274F2"/>
    <w:rsid w:val="007277FA"/>
    <w:rsid w:val="00727AE0"/>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670DF"/>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77245"/>
    <w:rsid w:val="0078088E"/>
    <w:rsid w:val="00780F58"/>
    <w:rsid w:val="007810B5"/>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13C"/>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389"/>
    <w:rsid w:val="007B2412"/>
    <w:rsid w:val="007B289E"/>
    <w:rsid w:val="007B36B9"/>
    <w:rsid w:val="007B3884"/>
    <w:rsid w:val="007B3B44"/>
    <w:rsid w:val="007B5EF4"/>
    <w:rsid w:val="007B64D8"/>
    <w:rsid w:val="007B76F3"/>
    <w:rsid w:val="007B7A08"/>
    <w:rsid w:val="007B7C20"/>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E6B75"/>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1F3D"/>
    <w:rsid w:val="00842EF0"/>
    <w:rsid w:val="00843967"/>
    <w:rsid w:val="00843B2B"/>
    <w:rsid w:val="00844153"/>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47A1"/>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096"/>
    <w:rsid w:val="0088782C"/>
    <w:rsid w:val="00890710"/>
    <w:rsid w:val="008909CE"/>
    <w:rsid w:val="00890F1E"/>
    <w:rsid w:val="00892BBC"/>
    <w:rsid w:val="00894B19"/>
    <w:rsid w:val="00894DAB"/>
    <w:rsid w:val="00895214"/>
    <w:rsid w:val="008957B8"/>
    <w:rsid w:val="0089639D"/>
    <w:rsid w:val="00897050"/>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5A2"/>
    <w:rsid w:val="00901F44"/>
    <w:rsid w:val="009032FF"/>
    <w:rsid w:val="00903370"/>
    <w:rsid w:val="00905C87"/>
    <w:rsid w:val="00906650"/>
    <w:rsid w:val="00906FF0"/>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2EB8"/>
    <w:rsid w:val="0093350A"/>
    <w:rsid w:val="00934042"/>
    <w:rsid w:val="00935325"/>
    <w:rsid w:val="009359E0"/>
    <w:rsid w:val="0094032B"/>
    <w:rsid w:val="009405DA"/>
    <w:rsid w:val="009405E3"/>
    <w:rsid w:val="00940E86"/>
    <w:rsid w:val="009423B8"/>
    <w:rsid w:val="00942754"/>
    <w:rsid w:val="009428D8"/>
    <w:rsid w:val="00944C5C"/>
    <w:rsid w:val="009470ED"/>
    <w:rsid w:val="00947591"/>
    <w:rsid w:val="00947BBE"/>
    <w:rsid w:val="00947FDB"/>
    <w:rsid w:val="0095026F"/>
    <w:rsid w:val="00952BDF"/>
    <w:rsid w:val="00952EB1"/>
    <w:rsid w:val="00953352"/>
    <w:rsid w:val="0095393D"/>
    <w:rsid w:val="00953CE8"/>
    <w:rsid w:val="00954B94"/>
    <w:rsid w:val="00955940"/>
    <w:rsid w:val="00955FC6"/>
    <w:rsid w:val="009568FB"/>
    <w:rsid w:val="0095698F"/>
    <w:rsid w:val="00956A1D"/>
    <w:rsid w:val="00957E5F"/>
    <w:rsid w:val="0096168E"/>
    <w:rsid w:val="009616CF"/>
    <w:rsid w:val="00961ADA"/>
    <w:rsid w:val="009620C1"/>
    <w:rsid w:val="00962138"/>
    <w:rsid w:val="00963137"/>
    <w:rsid w:val="00963E70"/>
    <w:rsid w:val="00964D4B"/>
    <w:rsid w:val="0096689C"/>
    <w:rsid w:val="00967FF4"/>
    <w:rsid w:val="009700C2"/>
    <w:rsid w:val="00971994"/>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646"/>
    <w:rsid w:val="009A1E28"/>
    <w:rsid w:val="009A1FCD"/>
    <w:rsid w:val="009A3381"/>
    <w:rsid w:val="009A3E51"/>
    <w:rsid w:val="009A444D"/>
    <w:rsid w:val="009A496E"/>
    <w:rsid w:val="009A50FD"/>
    <w:rsid w:val="009A5609"/>
    <w:rsid w:val="009A5B46"/>
    <w:rsid w:val="009A5C15"/>
    <w:rsid w:val="009A7070"/>
    <w:rsid w:val="009A7232"/>
    <w:rsid w:val="009A75E5"/>
    <w:rsid w:val="009B011C"/>
    <w:rsid w:val="009B0158"/>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20CB"/>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680"/>
    <w:rsid w:val="009D4AD6"/>
    <w:rsid w:val="009D52B7"/>
    <w:rsid w:val="009D5B6E"/>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479E3"/>
    <w:rsid w:val="00A47C81"/>
    <w:rsid w:val="00A5162B"/>
    <w:rsid w:val="00A52129"/>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89"/>
    <w:rsid w:val="00A83042"/>
    <w:rsid w:val="00A83183"/>
    <w:rsid w:val="00A8430B"/>
    <w:rsid w:val="00A845A8"/>
    <w:rsid w:val="00A84746"/>
    <w:rsid w:val="00A84C68"/>
    <w:rsid w:val="00A84FE9"/>
    <w:rsid w:val="00A86051"/>
    <w:rsid w:val="00A861CE"/>
    <w:rsid w:val="00A862DB"/>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B00AD"/>
    <w:rsid w:val="00AB06D4"/>
    <w:rsid w:val="00AB1490"/>
    <w:rsid w:val="00AB1B7E"/>
    <w:rsid w:val="00AB2467"/>
    <w:rsid w:val="00AB4890"/>
    <w:rsid w:val="00AB4F0D"/>
    <w:rsid w:val="00AB6AA6"/>
    <w:rsid w:val="00AC0C4E"/>
    <w:rsid w:val="00AC2266"/>
    <w:rsid w:val="00AC47A5"/>
    <w:rsid w:val="00AC5E40"/>
    <w:rsid w:val="00AC6AE1"/>
    <w:rsid w:val="00AC7E86"/>
    <w:rsid w:val="00AD25A6"/>
    <w:rsid w:val="00AD29F2"/>
    <w:rsid w:val="00AD4B29"/>
    <w:rsid w:val="00AD5798"/>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AF6F67"/>
    <w:rsid w:val="00B00234"/>
    <w:rsid w:val="00B00FE8"/>
    <w:rsid w:val="00B0118F"/>
    <w:rsid w:val="00B0130E"/>
    <w:rsid w:val="00B01691"/>
    <w:rsid w:val="00B01EB7"/>
    <w:rsid w:val="00B038D2"/>
    <w:rsid w:val="00B043BF"/>
    <w:rsid w:val="00B0606F"/>
    <w:rsid w:val="00B06401"/>
    <w:rsid w:val="00B0677A"/>
    <w:rsid w:val="00B103F2"/>
    <w:rsid w:val="00B127BF"/>
    <w:rsid w:val="00B12CD7"/>
    <w:rsid w:val="00B1562F"/>
    <w:rsid w:val="00B1591B"/>
    <w:rsid w:val="00B15C7E"/>
    <w:rsid w:val="00B15D68"/>
    <w:rsid w:val="00B160EB"/>
    <w:rsid w:val="00B16481"/>
    <w:rsid w:val="00B17079"/>
    <w:rsid w:val="00B1715B"/>
    <w:rsid w:val="00B17FC8"/>
    <w:rsid w:val="00B201F1"/>
    <w:rsid w:val="00B20823"/>
    <w:rsid w:val="00B21C50"/>
    <w:rsid w:val="00B22B57"/>
    <w:rsid w:val="00B2343F"/>
    <w:rsid w:val="00B24541"/>
    <w:rsid w:val="00B2504B"/>
    <w:rsid w:val="00B25444"/>
    <w:rsid w:val="00B2640B"/>
    <w:rsid w:val="00B26F73"/>
    <w:rsid w:val="00B279AA"/>
    <w:rsid w:val="00B3015B"/>
    <w:rsid w:val="00B3103D"/>
    <w:rsid w:val="00B31877"/>
    <w:rsid w:val="00B32524"/>
    <w:rsid w:val="00B33B48"/>
    <w:rsid w:val="00B33DAF"/>
    <w:rsid w:val="00B34BFF"/>
    <w:rsid w:val="00B356E6"/>
    <w:rsid w:val="00B3583E"/>
    <w:rsid w:val="00B361CA"/>
    <w:rsid w:val="00B362D7"/>
    <w:rsid w:val="00B36625"/>
    <w:rsid w:val="00B37596"/>
    <w:rsid w:val="00B37C6B"/>
    <w:rsid w:val="00B404A3"/>
    <w:rsid w:val="00B407B2"/>
    <w:rsid w:val="00B4155B"/>
    <w:rsid w:val="00B41909"/>
    <w:rsid w:val="00B421A3"/>
    <w:rsid w:val="00B42FF9"/>
    <w:rsid w:val="00B4351A"/>
    <w:rsid w:val="00B445C5"/>
    <w:rsid w:val="00B452F6"/>
    <w:rsid w:val="00B45A87"/>
    <w:rsid w:val="00B46533"/>
    <w:rsid w:val="00B46FAE"/>
    <w:rsid w:val="00B470E7"/>
    <w:rsid w:val="00B47D1C"/>
    <w:rsid w:val="00B50293"/>
    <w:rsid w:val="00B5133B"/>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9CD"/>
    <w:rsid w:val="00B70E20"/>
    <w:rsid w:val="00B71ADF"/>
    <w:rsid w:val="00B720B7"/>
    <w:rsid w:val="00B72CC3"/>
    <w:rsid w:val="00B72D33"/>
    <w:rsid w:val="00B759EB"/>
    <w:rsid w:val="00B75B93"/>
    <w:rsid w:val="00B75FD5"/>
    <w:rsid w:val="00B77106"/>
    <w:rsid w:val="00B80568"/>
    <w:rsid w:val="00B82BE2"/>
    <w:rsid w:val="00B82DE9"/>
    <w:rsid w:val="00B8356C"/>
    <w:rsid w:val="00B844AD"/>
    <w:rsid w:val="00B8467D"/>
    <w:rsid w:val="00B847C6"/>
    <w:rsid w:val="00B84ACB"/>
    <w:rsid w:val="00B84C4A"/>
    <w:rsid w:val="00B86143"/>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5225"/>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035C"/>
    <w:rsid w:val="00C115CD"/>
    <w:rsid w:val="00C11F0F"/>
    <w:rsid w:val="00C11F70"/>
    <w:rsid w:val="00C132CC"/>
    <w:rsid w:val="00C13EC4"/>
    <w:rsid w:val="00C14E1B"/>
    <w:rsid w:val="00C153D7"/>
    <w:rsid w:val="00C15D49"/>
    <w:rsid w:val="00C163E6"/>
    <w:rsid w:val="00C2007D"/>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513"/>
    <w:rsid w:val="00C47DE8"/>
    <w:rsid w:val="00C47F1E"/>
    <w:rsid w:val="00C506EE"/>
    <w:rsid w:val="00C50951"/>
    <w:rsid w:val="00C52159"/>
    <w:rsid w:val="00C5244F"/>
    <w:rsid w:val="00C52536"/>
    <w:rsid w:val="00C52A18"/>
    <w:rsid w:val="00C52BDE"/>
    <w:rsid w:val="00C5351E"/>
    <w:rsid w:val="00C558BC"/>
    <w:rsid w:val="00C558FD"/>
    <w:rsid w:val="00C55E2D"/>
    <w:rsid w:val="00C566B0"/>
    <w:rsid w:val="00C56F93"/>
    <w:rsid w:val="00C574D0"/>
    <w:rsid w:val="00C6159E"/>
    <w:rsid w:val="00C62FCB"/>
    <w:rsid w:val="00C6412D"/>
    <w:rsid w:val="00C644E1"/>
    <w:rsid w:val="00C644FE"/>
    <w:rsid w:val="00C648D3"/>
    <w:rsid w:val="00C65222"/>
    <w:rsid w:val="00C65706"/>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8A1"/>
    <w:rsid w:val="00C77964"/>
    <w:rsid w:val="00C8046E"/>
    <w:rsid w:val="00C8048A"/>
    <w:rsid w:val="00C81928"/>
    <w:rsid w:val="00C8268F"/>
    <w:rsid w:val="00C832BE"/>
    <w:rsid w:val="00C83669"/>
    <w:rsid w:val="00C83C67"/>
    <w:rsid w:val="00C83D9F"/>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1F99"/>
    <w:rsid w:val="00CA2C5C"/>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1E5"/>
    <w:rsid w:val="00CB67D8"/>
    <w:rsid w:val="00CB7329"/>
    <w:rsid w:val="00CB7361"/>
    <w:rsid w:val="00CB7C9F"/>
    <w:rsid w:val="00CC073F"/>
    <w:rsid w:val="00CC0E17"/>
    <w:rsid w:val="00CC0F60"/>
    <w:rsid w:val="00CC2402"/>
    <w:rsid w:val="00CC37BC"/>
    <w:rsid w:val="00CC5ED0"/>
    <w:rsid w:val="00CC6B11"/>
    <w:rsid w:val="00CC6B68"/>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1CB"/>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105E"/>
    <w:rsid w:val="00D32AAF"/>
    <w:rsid w:val="00D32BE6"/>
    <w:rsid w:val="00D34AA2"/>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26"/>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AF4"/>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0A8B"/>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3907"/>
    <w:rsid w:val="00E5436F"/>
    <w:rsid w:val="00E547AC"/>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066"/>
    <w:rsid w:val="00E83268"/>
    <w:rsid w:val="00E846DA"/>
    <w:rsid w:val="00E84E03"/>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B3C"/>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237"/>
    <w:rsid w:val="00ED266C"/>
    <w:rsid w:val="00ED2853"/>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A10"/>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5DC2"/>
    <w:rsid w:val="00F468F5"/>
    <w:rsid w:val="00F4692D"/>
    <w:rsid w:val="00F46961"/>
    <w:rsid w:val="00F50250"/>
    <w:rsid w:val="00F5063B"/>
    <w:rsid w:val="00F528E0"/>
    <w:rsid w:val="00F536C1"/>
    <w:rsid w:val="00F540CB"/>
    <w:rsid w:val="00F54B1B"/>
    <w:rsid w:val="00F5546D"/>
    <w:rsid w:val="00F555D2"/>
    <w:rsid w:val="00F55AA8"/>
    <w:rsid w:val="00F572E9"/>
    <w:rsid w:val="00F573B6"/>
    <w:rsid w:val="00F57AAF"/>
    <w:rsid w:val="00F6004D"/>
    <w:rsid w:val="00F608B2"/>
    <w:rsid w:val="00F60A00"/>
    <w:rsid w:val="00F60BD0"/>
    <w:rsid w:val="00F61170"/>
    <w:rsid w:val="00F61EB1"/>
    <w:rsid w:val="00F6250B"/>
    <w:rsid w:val="00F63275"/>
    <w:rsid w:val="00F64409"/>
    <w:rsid w:val="00F6445D"/>
    <w:rsid w:val="00F64493"/>
    <w:rsid w:val="00F64D8C"/>
    <w:rsid w:val="00F654F6"/>
    <w:rsid w:val="00F668DF"/>
    <w:rsid w:val="00F6747D"/>
    <w:rsid w:val="00F67999"/>
    <w:rsid w:val="00F70364"/>
    <w:rsid w:val="00F718CD"/>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58AE"/>
    <w:rsid w:val="00FC61A4"/>
    <w:rsid w:val="00FC739D"/>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E7D3B"/>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3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366E"/>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1366E"/>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1366E"/>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136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1366E"/>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1366E"/>
    <w:pPr>
      <w:ind w:left="1701" w:hanging="1701"/>
      <w:outlineLvl w:val="4"/>
    </w:pPr>
    <w:rPr>
      <w:sz w:val="22"/>
    </w:rPr>
  </w:style>
  <w:style w:type="paragraph" w:styleId="Heading6">
    <w:name w:val="heading 6"/>
    <w:aliases w:val="T1,Header 6"/>
    <w:basedOn w:val="H6"/>
    <w:next w:val="Normal"/>
    <w:link w:val="Heading6Char"/>
    <w:qFormat/>
    <w:rsid w:val="0001366E"/>
    <w:pPr>
      <w:outlineLvl w:val="5"/>
    </w:pPr>
  </w:style>
  <w:style w:type="paragraph" w:styleId="Heading7">
    <w:name w:val="heading 7"/>
    <w:aliases w:val="L7,Header 7"/>
    <w:basedOn w:val="H6"/>
    <w:next w:val="Normal"/>
    <w:link w:val="Heading7Char"/>
    <w:qFormat/>
    <w:rsid w:val="0001366E"/>
    <w:pPr>
      <w:outlineLvl w:val="6"/>
    </w:pPr>
  </w:style>
  <w:style w:type="paragraph" w:styleId="Heading8">
    <w:name w:val="heading 8"/>
    <w:aliases w:val="Table Heading"/>
    <w:basedOn w:val="Heading1"/>
    <w:next w:val="Normal"/>
    <w:link w:val="Heading8Char"/>
    <w:qFormat/>
    <w:rsid w:val="0001366E"/>
    <w:pPr>
      <w:ind w:left="0" w:firstLine="0"/>
      <w:outlineLvl w:val="7"/>
    </w:pPr>
  </w:style>
  <w:style w:type="paragraph" w:styleId="Heading9">
    <w:name w:val="heading 9"/>
    <w:aliases w:val="Figure Heading,FH"/>
    <w:basedOn w:val="Heading8"/>
    <w:next w:val="Normal"/>
    <w:link w:val="Heading9Char"/>
    <w:qFormat/>
    <w:rsid w:val="0001366E"/>
    <w:pPr>
      <w:outlineLvl w:val="8"/>
    </w:pPr>
  </w:style>
  <w:style w:type="character" w:default="1" w:styleId="DefaultParagraphFont">
    <w:name w:val="Default Paragraph Font"/>
    <w:semiHidden/>
    <w:rsid w:val="0001366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1366E"/>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01366E"/>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01366E"/>
    <w:pPr>
      <w:ind w:left="1418" w:hanging="1418"/>
    </w:pPr>
  </w:style>
  <w:style w:type="paragraph" w:styleId="TOC8">
    <w:name w:val="toc 8"/>
    <w:basedOn w:val="TOC1"/>
    <w:rsid w:val="0001366E"/>
    <w:pPr>
      <w:spacing w:before="180"/>
      <w:ind w:left="2693" w:hanging="2693"/>
    </w:pPr>
    <w:rPr>
      <w:b/>
    </w:rPr>
  </w:style>
  <w:style w:type="paragraph" w:styleId="TOC1">
    <w:name w:val="toc 1"/>
    <w:rsid w:val="0001366E"/>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01366E"/>
    <w:pPr>
      <w:keepLines/>
      <w:tabs>
        <w:tab w:val="center" w:pos="4536"/>
        <w:tab w:val="right" w:pos="9072"/>
      </w:tabs>
    </w:pPr>
    <w:rPr>
      <w:noProof/>
    </w:rPr>
  </w:style>
  <w:style w:type="character" w:customStyle="1" w:styleId="ZGSM">
    <w:name w:val="ZGSM"/>
    <w:rsid w:val="0001366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1366E"/>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01366E"/>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01366E"/>
    <w:pPr>
      <w:ind w:left="1701" w:hanging="1701"/>
    </w:pPr>
  </w:style>
  <w:style w:type="paragraph" w:styleId="TOC4">
    <w:name w:val="toc 4"/>
    <w:basedOn w:val="TOC3"/>
    <w:rsid w:val="0001366E"/>
    <w:pPr>
      <w:ind w:left="1418" w:hanging="1418"/>
    </w:pPr>
  </w:style>
  <w:style w:type="paragraph" w:styleId="TOC3">
    <w:name w:val="toc 3"/>
    <w:basedOn w:val="TOC2"/>
    <w:rsid w:val="0001366E"/>
    <w:pPr>
      <w:ind w:left="1134" w:hanging="1134"/>
    </w:pPr>
  </w:style>
  <w:style w:type="paragraph" w:styleId="TOC2">
    <w:name w:val="toc 2"/>
    <w:basedOn w:val="TOC1"/>
    <w:rsid w:val="0001366E"/>
    <w:pPr>
      <w:keepNext w:val="0"/>
      <w:spacing w:before="0"/>
      <w:ind w:left="851" w:hanging="851"/>
    </w:pPr>
    <w:rPr>
      <w:sz w:val="20"/>
    </w:rPr>
  </w:style>
  <w:style w:type="paragraph" w:styleId="Footer">
    <w:name w:val="footer"/>
    <w:aliases w:val="footer odd,footer,fo,pie de página"/>
    <w:basedOn w:val="Header"/>
    <w:link w:val="FooterChar"/>
    <w:rsid w:val="0001366E"/>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01366E"/>
    <w:pPr>
      <w:outlineLvl w:val="9"/>
    </w:pPr>
  </w:style>
  <w:style w:type="paragraph" w:customStyle="1" w:styleId="NF">
    <w:name w:val="NF"/>
    <w:basedOn w:val="NO"/>
    <w:rsid w:val="0001366E"/>
    <w:pPr>
      <w:keepNext/>
      <w:spacing w:after="0"/>
    </w:pPr>
    <w:rPr>
      <w:rFonts w:ascii="Arial" w:hAnsi="Arial"/>
      <w:sz w:val="18"/>
    </w:rPr>
  </w:style>
  <w:style w:type="paragraph" w:customStyle="1" w:styleId="NO">
    <w:name w:val="NO"/>
    <w:basedOn w:val="Normal"/>
    <w:link w:val="NOChar"/>
    <w:rsid w:val="0001366E"/>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0136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01366E"/>
    <w:pPr>
      <w:jc w:val="right"/>
    </w:pPr>
  </w:style>
  <w:style w:type="paragraph" w:customStyle="1" w:styleId="TAL">
    <w:name w:val="TAL"/>
    <w:basedOn w:val="Normal"/>
    <w:link w:val="TALCar"/>
    <w:rsid w:val="0001366E"/>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01366E"/>
    <w:rPr>
      <w:b/>
    </w:rPr>
  </w:style>
  <w:style w:type="paragraph" w:customStyle="1" w:styleId="TAC">
    <w:name w:val="TAC"/>
    <w:basedOn w:val="TAL"/>
    <w:link w:val="TACChar"/>
    <w:rsid w:val="0001366E"/>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01366E"/>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01366E"/>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01366E"/>
    <w:pPr>
      <w:spacing w:after="0"/>
    </w:pPr>
  </w:style>
  <w:style w:type="paragraph" w:customStyle="1" w:styleId="NW">
    <w:name w:val="NW"/>
    <w:basedOn w:val="NO"/>
    <w:rsid w:val="0001366E"/>
    <w:pPr>
      <w:spacing w:after="0"/>
    </w:pPr>
  </w:style>
  <w:style w:type="paragraph" w:customStyle="1" w:styleId="EW">
    <w:name w:val="EW"/>
    <w:basedOn w:val="EX"/>
    <w:rsid w:val="0001366E"/>
    <w:pPr>
      <w:spacing w:after="0"/>
    </w:pPr>
  </w:style>
  <w:style w:type="paragraph" w:customStyle="1" w:styleId="B10">
    <w:name w:val="B1"/>
    <w:basedOn w:val="List"/>
    <w:link w:val="B1Char"/>
    <w:rsid w:val="0001366E"/>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01366E"/>
    <w:pPr>
      <w:ind w:left="1985" w:hanging="1985"/>
    </w:pPr>
  </w:style>
  <w:style w:type="paragraph" w:styleId="TOC7">
    <w:name w:val="toc 7"/>
    <w:basedOn w:val="TOC6"/>
    <w:next w:val="Normal"/>
    <w:rsid w:val="0001366E"/>
    <w:pPr>
      <w:ind w:left="2268" w:hanging="2268"/>
    </w:pPr>
  </w:style>
  <w:style w:type="paragraph" w:customStyle="1" w:styleId="EditorsNote">
    <w:name w:val="Editor's Note"/>
    <w:aliases w:val="EN,Editor's Noteormal"/>
    <w:basedOn w:val="NO"/>
    <w:link w:val="EditorsNoteChar"/>
    <w:rsid w:val="0001366E"/>
    <w:rPr>
      <w:color w:val="FF0000"/>
    </w:rPr>
  </w:style>
  <w:style w:type="paragraph" w:customStyle="1" w:styleId="TH">
    <w:name w:val="TH"/>
    <w:basedOn w:val="Normal"/>
    <w:link w:val="THChar"/>
    <w:rsid w:val="0001366E"/>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01366E"/>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01366E"/>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01366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01366E"/>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01366E"/>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01366E"/>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01366E"/>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01366E"/>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01366E"/>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01366E"/>
  </w:style>
  <w:style w:type="paragraph" w:customStyle="1" w:styleId="B4">
    <w:name w:val="B4"/>
    <w:basedOn w:val="List4"/>
    <w:link w:val="B4Char"/>
    <w:rsid w:val="0001366E"/>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01366E"/>
  </w:style>
  <w:style w:type="paragraph" w:customStyle="1" w:styleId="ZTD">
    <w:name w:val="ZTD"/>
    <w:basedOn w:val="ZB"/>
    <w:rsid w:val="0001366E"/>
    <w:pPr>
      <w:framePr w:hRule="auto" w:wrap="notBeside" w:y="852"/>
    </w:pPr>
    <w:rPr>
      <w:i w:val="0"/>
      <w:sz w:val="40"/>
    </w:rPr>
  </w:style>
  <w:style w:type="paragraph" w:customStyle="1" w:styleId="ZV">
    <w:name w:val="ZV"/>
    <w:basedOn w:val="ZU"/>
    <w:rsid w:val="0001366E"/>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01366E"/>
    <w:pPr>
      <w:keepLines/>
      <w:spacing w:after="0"/>
    </w:pPr>
  </w:style>
  <w:style w:type="paragraph" w:styleId="Index2">
    <w:name w:val="index 2"/>
    <w:basedOn w:val="Index1"/>
    <w:rsid w:val="0001366E"/>
    <w:pPr>
      <w:ind w:left="284"/>
    </w:pPr>
  </w:style>
  <w:style w:type="character" w:styleId="FootnoteReference">
    <w:name w:val="footnote reference"/>
    <w:aliases w:val="Appel note de bas de p,Nota,Footnote symbol,Footnote"/>
    <w:basedOn w:val="DefaultParagraphFont"/>
    <w:rsid w:val="0001366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136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01366E"/>
    <w:pPr>
      <w:ind w:left="851"/>
    </w:pPr>
  </w:style>
  <w:style w:type="paragraph" w:styleId="ListNumber">
    <w:name w:val="List Number"/>
    <w:basedOn w:val="List"/>
    <w:rsid w:val="0001366E"/>
  </w:style>
  <w:style w:type="paragraph" w:styleId="List">
    <w:name w:val="List"/>
    <w:basedOn w:val="Normal"/>
    <w:link w:val="ListChar"/>
    <w:rsid w:val="0001366E"/>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01366E"/>
    <w:pPr>
      <w:ind w:left="851"/>
    </w:pPr>
  </w:style>
  <w:style w:type="paragraph" w:styleId="ListBullet">
    <w:name w:val="List Bullet"/>
    <w:aliases w:val="UL"/>
    <w:basedOn w:val="List"/>
    <w:link w:val="ListBulletChar"/>
    <w:rsid w:val="0001366E"/>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01366E"/>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01366E"/>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01366E"/>
    <w:pPr>
      <w:ind w:left="1135"/>
    </w:pPr>
  </w:style>
  <w:style w:type="paragraph" w:styleId="List4">
    <w:name w:val="List 4"/>
    <w:basedOn w:val="List3"/>
    <w:rsid w:val="0001366E"/>
    <w:pPr>
      <w:ind w:left="1418"/>
    </w:pPr>
  </w:style>
  <w:style w:type="paragraph" w:styleId="List5">
    <w:name w:val="List 5"/>
    <w:basedOn w:val="List4"/>
    <w:rsid w:val="0001366E"/>
    <w:pPr>
      <w:ind w:left="1702"/>
    </w:pPr>
  </w:style>
  <w:style w:type="paragraph" w:styleId="ListBullet4">
    <w:name w:val="List Bullet 4"/>
    <w:basedOn w:val="ListBullet3"/>
    <w:rsid w:val="0001366E"/>
    <w:pPr>
      <w:ind w:left="1418"/>
    </w:pPr>
  </w:style>
  <w:style w:type="paragraph" w:styleId="ListBullet5">
    <w:name w:val="List Bullet 5"/>
    <w:basedOn w:val="ListBullet4"/>
    <w:rsid w:val="0001366E"/>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8.bin"/><Relationship Id="rId303" Type="http://schemas.openxmlformats.org/officeDocument/2006/relationships/oleObject" Target="embeddings/oleObject272.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7.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1.bin"/><Relationship Id="rId205" Type="http://schemas.openxmlformats.org/officeDocument/2006/relationships/oleObject" Target="embeddings/oleObject182.bin"/><Relationship Id="rId226" Type="http://schemas.openxmlformats.org/officeDocument/2006/relationships/oleObject" Target="embeddings/oleObject202.bin"/><Relationship Id="rId247" Type="http://schemas.openxmlformats.org/officeDocument/2006/relationships/oleObject" Target="embeddings/oleObject217.bin"/><Relationship Id="rId107" Type="http://schemas.openxmlformats.org/officeDocument/2006/relationships/oleObject" Target="embeddings/oleObject89.bin"/><Relationship Id="rId268" Type="http://schemas.openxmlformats.org/officeDocument/2006/relationships/oleObject" Target="embeddings/oleObject237.bin"/><Relationship Id="rId289" Type="http://schemas.openxmlformats.org/officeDocument/2006/relationships/oleObject" Target="embeddings/oleObject25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oleObject" Target="embeddings/oleObject57.bin"/><Relationship Id="rId128" Type="http://schemas.openxmlformats.org/officeDocument/2006/relationships/oleObject" Target="embeddings/oleObject110.bin"/><Relationship Id="rId149" Type="http://schemas.openxmlformats.org/officeDocument/2006/relationships/oleObject" Target="embeddings/oleObject131.bin"/><Relationship Id="rId314" Type="http://schemas.openxmlformats.org/officeDocument/2006/relationships/footer" Target="footer1.xml"/><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10.bin"/><Relationship Id="rId258" Type="http://schemas.openxmlformats.org/officeDocument/2006/relationships/oleObject" Target="embeddings/oleObject227.bin"/><Relationship Id="rId279" Type="http://schemas.openxmlformats.org/officeDocument/2006/relationships/oleObject" Target="embeddings/oleObject248.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9.bin"/><Relationship Id="rId304" Type="http://schemas.openxmlformats.org/officeDocument/2006/relationships/oleObject" Target="embeddings/oleObject273.bin"/><Relationship Id="rId85" Type="http://schemas.openxmlformats.org/officeDocument/2006/relationships/image" Target="media/image8.wmf"/><Relationship Id="rId150" Type="http://schemas.openxmlformats.org/officeDocument/2006/relationships/oleObject" Target="embeddings/oleObject132.bin"/><Relationship Id="rId171" Type="http://schemas.openxmlformats.org/officeDocument/2006/relationships/oleObject" Target="embeddings/oleObject151.bin"/><Relationship Id="rId192" Type="http://schemas.openxmlformats.org/officeDocument/2006/relationships/image" Target="media/image11.wmf"/><Relationship Id="rId206" Type="http://schemas.openxmlformats.org/officeDocument/2006/relationships/oleObject" Target="embeddings/oleObject183.bin"/><Relationship Id="rId227" Type="http://schemas.openxmlformats.org/officeDocument/2006/relationships/image" Target="media/image15.png"/><Relationship Id="rId248" Type="http://schemas.openxmlformats.org/officeDocument/2006/relationships/image" Target="media/image21.png"/><Relationship Id="rId269" Type="http://schemas.openxmlformats.org/officeDocument/2006/relationships/oleObject" Target="embeddings/oleObject238.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9.bin"/><Relationship Id="rId315" Type="http://schemas.openxmlformats.org/officeDocument/2006/relationships/fontTable" Target="fontTable.xml"/><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1.bin"/><Relationship Id="rId259" Type="http://schemas.openxmlformats.org/officeDocument/2006/relationships/oleObject" Target="embeddings/oleObject228.bin"/><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9.bin"/><Relationship Id="rId291" Type="http://schemas.openxmlformats.org/officeDocument/2006/relationships/oleObject" Target="embeddings/oleObject260.bin"/><Relationship Id="rId305" Type="http://schemas.openxmlformats.org/officeDocument/2006/relationships/oleObject" Target="embeddings/oleObject274.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3.bin"/><Relationship Id="rId172" Type="http://schemas.openxmlformats.org/officeDocument/2006/relationships/oleObject" Target="embeddings/oleObject152.bin"/><Relationship Id="rId193" Type="http://schemas.openxmlformats.org/officeDocument/2006/relationships/oleObject" Target="embeddings/oleObject172.bin"/><Relationship Id="rId207" Type="http://schemas.openxmlformats.org/officeDocument/2006/relationships/oleObject" Target="embeddings/oleObject184.bin"/><Relationship Id="rId228" Type="http://schemas.openxmlformats.org/officeDocument/2006/relationships/oleObject" Target="embeddings/oleObject203.bin"/><Relationship Id="rId249" Type="http://schemas.openxmlformats.org/officeDocument/2006/relationships/oleObject" Target="embeddings/oleObject218.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9.bin"/><Relationship Id="rId281" Type="http://schemas.openxmlformats.org/officeDocument/2006/relationships/oleObject" Target="embeddings/oleObject250.bin"/><Relationship Id="rId316" Type="http://schemas.openxmlformats.org/officeDocument/2006/relationships/theme" Target="theme/theme1.xml"/><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image" Target="media/image18.png"/><Relationship Id="rId250" Type="http://schemas.openxmlformats.org/officeDocument/2006/relationships/oleObject" Target="embeddings/oleObject219.bin"/><Relationship Id="rId271" Type="http://schemas.openxmlformats.org/officeDocument/2006/relationships/oleObject" Target="embeddings/oleObject240.bin"/><Relationship Id="rId292" Type="http://schemas.openxmlformats.org/officeDocument/2006/relationships/oleObject" Target="embeddings/oleObject261.bin"/><Relationship Id="rId306" Type="http://schemas.openxmlformats.org/officeDocument/2006/relationships/oleObject" Target="embeddings/oleObject275.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61" Type="http://schemas.openxmlformats.org/officeDocument/2006/relationships/oleObject" Target="embeddings/oleObject45.bin"/><Relationship Id="rId82" Type="http://schemas.openxmlformats.org/officeDocument/2006/relationships/oleObject" Target="embeddings/oleObject65.bin"/><Relationship Id="rId152" Type="http://schemas.openxmlformats.org/officeDocument/2006/relationships/image" Target="media/image9.wmf"/><Relationship Id="rId173" Type="http://schemas.openxmlformats.org/officeDocument/2006/relationships/oleObject" Target="embeddings/oleObject153.bin"/><Relationship Id="rId194" Type="http://schemas.openxmlformats.org/officeDocument/2006/relationships/oleObject" Target="embeddings/oleObject173.bin"/><Relationship Id="rId199" Type="http://schemas.openxmlformats.org/officeDocument/2006/relationships/oleObject" Target="embeddings/oleObject177.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4.bin"/><Relationship Id="rId19" Type="http://schemas.openxmlformats.org/officeDocument/2006/relationships/oleObject" Target="embeddings/oleObject6.bin"/><Relationship Id="rId224" Type="http://schemas.openxmlformats.org/officeDocument/2006/relationships/image" Target="media/image14.wmf"/><Relationship Id="rId240" Type="http://schemas.openxmlformats.org/officeDocument/2006/relationships/oleObject" Target="embeddings/oleObject212.bin"/><Relationship Id="rId245" Type="http://schemas.openxmlformats.org/officeDocument/2006/relationships/image" Target="media/image20.png"/><Relationship Id="rId261" Type="http://schemas.openxmlformats.org/officeDocument/2006/relationships/oleObject" Target="embeddings/oleObject230.bin"/><Relationship Id="rId266" Type="http://schemas.openxmlformats.org/officeDocument/2006/relationships/oleObject" Target="embeddings/oleObject235.bin"/><Relationship Id="rId287" Type="http://schemas.openxmlformats.org/officeDocument/2006/relationships/oleObject" Target="embeddings/oleObject256.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51.bin"/><Relationship Id="rId312" Type="http://schemas.openxmlformats.org/officeDocument/2006/relationships/oleObject" Target="embeddings/oleObject280.bin"/><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5.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oleObject" Target="embeddings/oleObject169.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image" Target="media/image16.png"/><Relationship Id="rId235" Type="http://schemas.openxmlformats.org/officeDocument/2006/relationships/oleObject" Target="embeddings/oleObject209.bin"/><Relationship Id="rId251" Type="http://schemas.openxmlformats.org/officeDocument/2006/relationships/oleObject" Target="embeddings/oleObject220.bin"/><Relationship Id="rId256" Type="http://schemas.openxmlformats.org/officeDocument/2006/relationships/oleObject" Target="embeddings/oleObject225.bin"/><Relationship Id="rId277" Type="http://schemas.openxmlformats.org/officeDocument/2006/relationships/oleObject" Target="embeddings/oleObject246.bin"/><Relationship Id="rId298" Type="http://schemas.openxmlformats.org/officeDocument/2006/relationships/oleObject" Target="embeddings/oleObject267.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41.bin"/><Relationship Id="rId293" Type="http://schemas.openxmlformats.org/officeDocument/2006/relationships/oleObject" Target="embeddings/oleObject262.bin"/><Relationship Id="rId302" Type="http://schemas.openxmlformats.org/officeDocument/2006/relationships/oleObject" Target="embeddings/oleObject271.bin"/><Relationship Id="rId307" Type="http://schemas.openxmlformats.org/officeDocument/2006/relationships/oleObject" Target="embeddings/oleObject276.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6.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4.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image" Target="media/image12.wmf"/><Relationship Id="rId209" Type="http://schemas.openxmlformats.org/officeDocument/2006/relationships/oleObject" Target="embeddings/oleObject186.bin"/><Relationship Id="rId190" Type="http://schemas.openxmlformats.org/officeDocument/2006/relationships/oleObject" Target="embeddings/oleObject170.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1.bin"/><Relationship Id="rId241" Type="http://schemas.openxmlformats.org/officeDocument/2006/relationships/image" Target="media/image19.emf"/><Relationship Id="rId246" Type="http://schemas.openxmlformats.org/officeDocument/2006/relationships/oleObject" Target="embeddings/oleObject216.bin"/><Relationship Id="rId267" Type="http://schemas.openxmlformats.org/officeDocument/2006/relationships/oleObject" Target="embeddings/oleObject236.bin"/><Relationship Id="rId288" Type="http://schemas.openxmlformats.org/officeDocument/2006/relationships/oleObject" Target="embeddings/oleObject257.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31.bin"/><Relationship Id="rId283" Type="http://schemas.openxmlformats.org/officeDocument/2006/relationships/oleObject" Target="embeddings/oleObject252.bin"/><Relationship Id="rId313"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7.emf"/><Relationship Id="rId257" Type="http://schemas.openxmlformats.org/officeDocument/2006/relationships/oleObject" Target="embeddings/oleObject226.bin"/><Relationship Id="rId278" Type="http://schemas.openxmlformats.org/officeDocument/2006/relationships/oleObject" Target="embeddings/oleObject247.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21.bin"/><Relationship Id="rId273" Type="http://schemas.openxmlformats.org/officeDocument/2006/relationships/oleObject" Target="embeddings/oleObject242.bin"/><Relationship Id="rId294" Type="http://schemas.openxmlformats.org/officeDocument/2006/relationships/oleObject" Target="embeddings/oleObject263.bin"/><Relationship Id="rId308" Type="http://schemas.openxmlformats.org/officeDocument/2006/relationships/oleObject" Target="embeddings/oleObject277.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image" Target="media/image10.wmf"/><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image" Target="media/image13.wmf"/><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oleObject" Target="embeddings/oleObject213.bin"/><Relationship Id="rId263" Type="http://schemas.openxmlformats.org/officeDocument/2006/relationships/oleObject" Target="embeddings/oleObject232.bin"/><Relationship Id="rId284" Type="http://schemas.openxmlformats.org/officeDocument/2006/relationships/oleObject" Target="embeddings/oleObject253.bin"/><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oleObject" Target="embeddings/oleObject222.bin"/><Relationship Id="rId274" Type="http://schemas.openxmlformats.org/officeDocument/2006/relationships/oleObject" Target="embeddings/oleObject243.bin"/><Relationship Id="rId295" Type="http://schemas.openxmlformats.org/officeDocument/2006/relationships/oleObject" Target="embeddings/oleObject264.bin"/><Relationship Id="rId309" Type="http://schemas.openxmlformats.org/officeDocument/2006/relationships/image" Target="media/image22.wmf"/><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5.bin"/><Relationship Id="rId201" Type="http://schemas.openxmlformats.org/officeDocument/2006/relationships/oleObject" Target="embeddings/oleObject178.bin"/><Relationship Id="rId222" Type="http://schemas.openxmlformats.org/officeDocument/2006/relationships/oleObject" Target="embeddings/oleObject199.bin"/><Relationship Id="rId243" Type="http://schemas.openxmlformats.org/officeDocument/2006/relationships/oleObject" Target="embeddings/oleObject214.bin"/><Relationship Id="rId264" Type="http://schemas.openxmlformats.org/officeDocument/2006/relationships/oleObject" Target="embeddings/oleObject233.bin"/><Relationship Id="rId285" Type="http://schemas.openxmlformats.org/officeDocument/2006/relationships/oleObject" Target="embeddings/oleObject254.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8.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7.bin"/><Relationship Id="rId254" Type="http://schemas.openxmlformats.org/officeDocument/2006/relationships/oleObject" Target="embeddings/oleObject223.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44.bin"/><Relationship Id="rId296" Type="http://schemas.openxmlformats.org/officeDocument/2006/relationships/oleObject" Target="embeddings/oleObject265.bin"/><Relationship Id="rId300" Type="http://schemas.openxmlformats.org/officeDocument/2006/relationships/oleObject" Target="embeddings/oleObject269.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6.bin"/><Relationship Id="rId202" Type="http://schemas.openxmlformats.org/officeDocument/2006/relationships/oleObject" Target="embeddings/oleObject179.bin"/><Relationship Id="rId223" Type="http://schemas.openxmlformats.org/officeDocument/2006/relationships/oleObject" Target="embeddings/oleObject200.bin"/><Relationship Id="rId244" Type="http://schemas.openxmlformats.org/officeDocument/2006/relationships/oleObject" Target="embeddings/oleObject215.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34.bin"/><Relationship Id="rId286" Type="http://schemas.openxmlformats.org/officeDocument/2006/relationships/oleObject" Target="embeddings/oleObject255.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9.bin"/><Relationship Id="rId71" Type="http://schemas.openxmlformats.org/officeDocument/2006/relationships/image" Target="media/image7.wmf"/><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8.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4.bin"/><Relationship Id="rId276" Type="http://schemas.openxmlformats.org/officeDocument/2006/relationships/oleObject" Target="embeddings/oleObject245.bin"/><Relationship Id="rId297" Type="http://schemas.openxmlformats.org/officeDocument/2006/relationships/oleObject" Target="embeddings/oleObject266.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957</TotalTime>
  <Pages>330</Pages>
  <Words>75479</Words>
  <Characters>430233</Characters>
  <Application>Microsoft Office Word</Application>
  <DocSecurity>0</DocSecurity>
  <Lines>3585</Lines>
  <Paragraphs>1009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504703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492</cp:revision>
  <dcterms:created xsi:type="dcterms:W3CDTF">2022-09-22T10:56:00Z</dcterms:created>
  <dcterms:modified xsi:type="dcterms:W3CDTF">2025-07-04T05:42:00Z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