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5CE7D98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772A5">
              <w:t>1</w:t>
            </w:r>
            <w:r w:rsidR="001A03C7">
              <w:t>8</w:t>
            </w:r>
            <w:r w:rsidRPr="000334B8">
              <w:t>.</w:t>
            </w:r>
            <w:bookmarkEnd w:id="3"/>
            <w:r w:rsidR="001A03C7">
              <w:t>1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D772A5">
              <w:rPr>
                <w:sz w:val="32"/>
              </w:rPr>
              <w:t>0</w:t>
            </w:r>
            <w:r w:rsidR="001A03C7">
              <w:rPr>
                <w:sz w:val="32"/>
              </w:rPr>
              <w:t>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4751D8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4BFA372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5922CA1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26AF453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2CFF5B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5B53BB5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3645C6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DDCFF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1244C9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73EE12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0F518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FR1</w:t>
      </w:r>
      <w:r>
        <w:rPr>
          <w:noProof/>
        </w:rPr>
        <w:tab/>
        <w:t>129</w:t>
      </w:r>
    </w:p>
    <w:p w14:paraId="467DE7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671AE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FR2</w:t>
      </w:r>
      <w:r>
        <w:rPr>
          <w:noProof/>
        </w:rPr>
        <w:tab/>
        <w:t>130</w:t>
      </w:r>
    </w:p>
    <w:p w14:paraId="0EFF83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7B69A1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1E5D59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7E44C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2F844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0196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0050EA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3B4C05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6E7BD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1F9CD4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5E822F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436FDD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35A1B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1817B9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61394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6DEFCC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23764A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C02D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6343D8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3CD401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2C4E6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5826B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5FA1699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4E5BCD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32F6AB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3C1C2B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1FC83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5E3FB3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4CE2BA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312390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3C5DD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77D9F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00438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A493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27215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8468E0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44D8B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48A7D4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69894A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530EE0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7CB8C3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5737A9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0D6C86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17693C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3B51FF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53D1F0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37FD39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088A4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3BC679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483A5E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165</w:t>
      </w:r>
    </w:p>
    <w:p w14:paraId="02433A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681E9D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799FC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02790A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789BB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085D77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04B4B7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2400EB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525B00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083510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76B6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64BF75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200C1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0C0A1E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7B333A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776937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1A70A4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6E59A7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008A35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5142F7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110E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6D3507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2674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6C346F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32A3B9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4E1655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49C980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52492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5C58E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590C9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52B2F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36BB44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494FD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17FF2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33D758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67635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6941D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1D292C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4F921D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37C4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40C4AE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54757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399AD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039DB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5496E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3CD0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21BA6B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07C72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7D86E9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3BC23D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25D1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65775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2F0E6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55E95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73B03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493DA0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5C3BB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79BCB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58CBE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21E296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CA87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35BEB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713D9E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64073D7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04CE0E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70025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25FD2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7B10B6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4B333B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078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20ADC1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44E3D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730FD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416EA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</w:t>
      </w:r>
      <w:r w:rsidRPr="008468E0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</w:t>
      </w:r>
      <w:r w:rsidRPr="008468E0">
        <w:rPr>
          <w:rFonts w:eastAsia="DengXian"/>
          <w:noProof/>
          <w:lang w:val="en-US"/>
        </w:rPr>
        <w:t>er</w:t>
      </w:r>
      <w:r w:rsidRPr="008468E0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4C873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7AB460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74F9F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357F73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758147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7BA40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5F47D4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61B3CF5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4A2539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10F8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1B20DF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572195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3E602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0AFCAD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1AA551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532B80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46FA5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0C0752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0FF30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78B22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65661D1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1976B82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A8263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71D5D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3C9AE6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D9BE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237EE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36BFF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7DA529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4445F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4A2BB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0931B5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530BB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0422F2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4BAEF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11ADA7F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4E1060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556D9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4FE4B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140F75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301C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4F4243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3C2D1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29A749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11AD22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3A1DB61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20DF8E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B6913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49140B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20FF0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71CB4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1F807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1F2252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02B20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01B807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0C1015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60195C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47ED5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762CCD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2FC3DD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08245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74206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1A0F03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4D0B5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48354F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404A3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7A34E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59F8C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37DDE17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61FF8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2389AD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73E46E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1D6533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E7E81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663E9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B258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38DA1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244</w:t>
      </w:r>
    </w:p>
    <w:p w14:paraId="218D0E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3B7012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558EA8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CF188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38FFD2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493E05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6B67D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A793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54EDF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403A23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116EE3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6610B4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29D6C5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2F7347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749AF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793A590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4E761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22A9B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63E6BA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2591A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60FE81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1EC28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278363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767CE0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2FC690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247</w:t>
      </w:r>
    </w:p>
    <w:p w14:paraId="6FACB4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4FA0F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6C4FD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4DCA36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61AB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151BE9B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6AE137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5D0971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4E58A5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39CB1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400B48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0BF637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7FA9AF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252</w:t>
      </w:r>
    </w:p>
    <w:p w14:paraId="2BC394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091735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5A6EE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6C51F4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255</w:t>
      </w:r>
    </w:p>
    <w:p w14:paraId="1F1CA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255</w:t>
      </w:r>
    </w:p>
    <w:p w14:paraId="29E2F2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0290E9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0C53A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09E8F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5DF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258</w:t>
      </w:r>
    </w:p>
    <w:p w14:paraId="1F4957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258</w:t>
      </w:r>
    </w:p>
    <w:p w14:paraId="5B9FD1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1D2387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7706F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07A98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5A35D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5DF545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256B4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262</w:t>
      </w:r>
    </w:p>
    <w:p w14:paraId="1FB90F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263</w:t>
      </w:r>
    </w:p>
    <w:p w14:paraId="199CC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2DAF02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2E097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B341F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59B0C5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6D9F72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18E55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307949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264</w:t>
      </w:r>
    </w:p>
    <w:p w14:paraId="37F487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264</w:t>
      </w:r>
    </w:p>
    <w:p w14:paraId="3AFC96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07134E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0AB09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3358B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6D8721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740BA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7F2CF9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7B7CF8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045DD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1E44B4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4CC00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7E55D0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D345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1CF809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729CFF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0BFEC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47C6F6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36E26C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2769C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20102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27A379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45682B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4862A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C62F6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4B8472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33325F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E783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5E58A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61F2A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271</w:t>
      </w:r>
    </w:p>
    <w:p w14:paraId="34E0F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358425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29A508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3B47D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4E2C0E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0B2E8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1404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275</w:t>
      </w:r>
    </w:p>
    <w:p w14:paraId="0EF396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31DD47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1112BC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16E54D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FR1 conditional handover</w:t>
      </w:r>
      <w:r>
        <w:rPr>
          <w:noProof/>
        </w:rPr>
        <w:tab/>
        <w:t>277</w:t>
      </w:r>
    </w:p>
    <w:p w14:paraId="75EA26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32D6D4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7696C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12A0D6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278</w:t>
      </w:r>
    </w:p>
    <w:p w14:paraId="3F578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1C9FD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3A6D6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11F13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6D126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with PSCell from NR SA to EN-DC</w:t>
      </w:r>
      <w:r>
        <w:rPr>
          <w:noProof/>
        </w:rPr>
        <w:tab/>
        <w:t>279</w:t>
      </w:r>
    </w:p>
    <w:p w14:paraId="752C5A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419AFC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71E08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NE-DC to NE-DC</w:t>
      </w:r>
      <w:r>
        <w:rPr>
          <w:noProof/>
        </w:rPr>
        <w:tab/>
        <w:t>280</w:t>
      </w:r>
    </w:p>
    <w:p w14:paraId="4DA639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7D0ADE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250E39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2DB9AC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NR-DC to NR-DC</w:t>
      </w:r>
      <w:r>
        <w:rPr>
          <w:noProof/>
        </w:rPr>
        <w:tab/>
        <w:t>281</w:t>
      </w:r>
    </w:p>
    <w:p w14:paraId="471E36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6D124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17707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7E6844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283</w:t>
      </w:r>
    </w:p>
    <w:p w14:paraId="010C112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</w:t>
      </w:r>
      <w:r w:rsidRPr="008468E0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284</w:t>
      </w:r>
    </w:p>
    <w:p w14:paraId="46FA85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284</w:t>
      </w:r>
    </w:p>
    <w:p w14:paraId="13D0BC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49DFCE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da-DK"/>
        </w:rPr>
        <w:t>Void</w:t>
      </w:r>
      <w:r>
        <w:rPr>
          <w:noProof/>
        </w:rPr>
        <w:tab/>
        <w:t>284</w:t>
      </w:r>
    </w:p>
    <w:p w14:paraId="29F2FF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6A41EB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7E00312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686A6D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5F97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5FA41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36391B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7D468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3AC3C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045EB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3FC353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437287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1BCA39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380B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3A7DA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288</w:t>
      </w:r>
    </w:p>
    <w:p w14:paraId="00FF03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NR </w:t>
      </w:r>
      <w:r w:rsidRPr="008468E0">
        <w:rPr>
          <w:noProof/>
          <w:lang w:val="en-US"/>
        </w:rPr>
        <w:t xml:space="preserve">SAN </w:t>
      </w:r>
      <w:r w:rsidRPr="008468E0">
        <w:rPr>
          <w:noProof/>
          <w:lang w:val="en-US" w:eastAsia="ko-KR"/>
        </w:rPr>
        <w:t>Handover</w:t>
      </w:r>
      <w:r>
        <w:rPr>
          <w:noProof/>
        </w:rPr>
        <w:tab/>
        <w:t>288</w:t>
      </w:r>
    </w:p>
    <w:p w14:paraId="5230F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C6A7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Handover</w:t>
      </w:r>
      <w:r>
        <w:rPr>
          <w:noProof/>
        </w:rPr>
        <w:tab/>
        <w:t>288</w:t>
      </w:r>
    </w:p>
    <w:p w14:paraId="5BF04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2B7D7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07710A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</w:t>
      </w:r>
      <w:r w:rsidRPr="008468E0">
        <w:rPr>
          <w:noProof/>
          <w:lang w:val="en-US"/>
        </w:rPr>
        <w:t xml:space="preserve"> SAN</w:t>
      </w:r>
      <w:r w:rsidRPr="008468E0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16B8A8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4528EA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4DA6A5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D3AFB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2ADCE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291</w:t>
      </w:r>
    </w:p>
    <w:p w14:paraId="76A4C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29AE13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163980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370B3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435D6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FR1 - NR FR1 Handover</w:t>
      </w:r>
      <w:r>
        <w:rPr>
          <w:noProof/>
        </w:rPr>
        <w:tab/>
        <w:t>292</w:t>
      </w:r>
    </w:p>
    <w:p w14:paraId="71F099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36392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498DD8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61BA40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4146F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5B3E7A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06F7B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6828A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7A5599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40E9A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5F7F0C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27FFD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1C9E2A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7ACC4A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0A583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7650A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with CCA delay requirement</w:t>
      </w:r>
      <w:r>
        <w:rPr>
          <w:noProof/>
        </w:rPr>
        <w:tab/>
        <w:t>298</w:t>
      </w:r>
    </w:p>
    <w:p w14:paraId="0FD4D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72411B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46D01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300</w:t>
      </w:r>
    </w:p>
    <w:p w14:paraId="37AB18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39C73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2ADF42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520E9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301</w:t>
      </w:r>
    </w:p>
    <w:p w14:paraId="13D46A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70571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6DD82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7AD5AE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72845F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5B4246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1894FB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267781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1ADB8E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109C0C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4D9E31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48CF2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4EED2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7B605B5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3A9C22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2EDB7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44AB5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304</w:t>
      </w:r>
    </w:p>
    <w:p w14:paraId="7C8EFF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304</w:t>
      </w:r>
    </w:p>
    <w:p w14:paraId="14F2611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31847F4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4312EC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47F99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4C18D3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6F753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305</w:t>
      </w:r>
    </w:p>
    <w:p w14:paraId="7EB0F9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664F098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012CE3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22BD09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55EE15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306</w:t>
      </w:r>
    </w:p>
    <w:p w14:paraId="29C0D8F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664FFC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25A14CF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38125E1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33AFB7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7712FC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2E7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00FE8C8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4062AE6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24C878B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39CBA9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55299D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3879CA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3360D3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24A42C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4947F5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6894F0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310</w:t>
      </w:r>
    </w:p>
    <w:p w14:paraId="34EA7A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226D3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53CF1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49F72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29CB0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6CC8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312</w:t>
      </w:r>
    </w:p>
    <w:p w14:paraId="54F46D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40087D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20D06D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76F59F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47F539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259CBC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090469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093D2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09CECD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5DA6FA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69E43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72F94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606E1B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7B336A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7E8EA08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40B0D5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B09B7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DE4E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5182FCC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2928F98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23F95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2F2151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2C3B7F9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019B2BD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38ED7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083B72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6B99BC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03D562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2C25BDA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3EE9C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28D88F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170544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402AE5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48B117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 w:rsidRPr="008468E0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4CE49E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79944B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49209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03490B6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24475ED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610D16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4E2D9A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697FA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4F671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40072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6E10EB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1A260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3FE586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36597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4B6DCE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4E9F1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49355F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1F9FB9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4D95B7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03A18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6C302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623C1E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377024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4411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F5BC2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6E509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4AD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22DF33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67C11D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6954D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8DA7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0ED9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4715D38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2B61A3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5BC6CF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5060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043F8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148D32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07D931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25B32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6FA831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2890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7DF4DC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35CC95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04976B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3FFAB9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10ABBE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27A766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5C0491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3648A2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1B94B7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8468E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3356A3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1DD73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659C8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412AE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263228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6D5859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715DE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3B59A4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78F5FB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0FCDAD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6088C6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7A3518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620C639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1056B0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68B025B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48A32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374D01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204C35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26A3AF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7083D312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0C453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56D67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7C84E4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114B5A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12E47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1B418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552C1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18009B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6A68CD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5196C0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1F6F6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10C06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40B62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26E92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58838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4A0BFF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95149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4E83CA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30F42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22E090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1C2327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0BBD03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6D2DEB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15B121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476624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49E61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3AFC34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787194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38672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699A15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5741C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124E61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63EF00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62EB61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7AF978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4F9F97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387567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0B0E12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35D91D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655A1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B791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7EF1F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246D9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1A44D3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5D830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06A359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43BC2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23430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5DBB40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7397CA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212EC7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A9E2E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41640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35159C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192D20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734168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2F4C7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4BCF2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7FAC71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158BF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34B040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68B704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502B3B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258760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559041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1A2A55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652B63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4C84F7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426C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EF2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38E5B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60FBCA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369E19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6A3946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325D92F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4ADCEB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18405D3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7844A55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7C8750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6E2DA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698EE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2B6B3D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4C14157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39885C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3F463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04F5B7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61859C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5DDD3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A4DA4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5FAD1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0DBFBA6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0F5FBA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669582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10BB8B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05D89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604CF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2D5C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5F8F5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1A3884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0534D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56260F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0D380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398B7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3627A0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29505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0A451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1741F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57E4C2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7DFBC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3FD812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F3AB7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6AA3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143EE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4B40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0A740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21225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3D8254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4BE194E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28196C5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725EB9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36F0C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4D22C5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49F45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3DF6BC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3DA922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1CAB0E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69599B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DC08E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4F2C3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6F8663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11B6BF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2ACB0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410</w:t>
      </w:r>
    </w:p>
    <w:p w14:paraId="491A8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18E2BCE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4D75F9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41F0BE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412</w:t>
      </w:r>
    </w:p>
    <w:p w14:paraId="4BC60D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412</w:t>
      </w:r>
    </w:p>
    <w:p w14:paraId="080C3F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58F76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413</w:t>
      </w:r>
    </w:p>
    <w:p w14:paraId="256A0B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413</w:t>
      </w:r>
    </w:p>
    <w:p w14:paraId="7048F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39E96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414</w:t>
      </w:r>
    </w:p>
    <w:p w14:paraId="4AE82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414</w:t>
      </w:r>
    </w:p>
    <w:p w14:paraId="484EA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0D086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178BB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417</w:t>
      </w:r>
    </w:p>
    <w:p w14:paraId="65AE7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702DD6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419</w:t>
      </w:r>
    </w:p>
    <w:p w14:paraId="298EF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6D4806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420</w:t>
      </w:r>
    </w:p>
    <w:p w14:paraId="7F352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420</w:t>
      </w:r>
    </w:p>
    <w:p w14:paraId="35191F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1FDA3F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421</w:t>
      </w:r>
    </w:p>
    <w:p w14:paraId="12D42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421</w:t>
      </w:r>
    </w:p>
    <w:p w14:paraId="70F30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422</w:t>
      </w:r>
    </w:p>
    <w:p w14:paraId="37B20D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423</w:t>
      </w:r>
    </w:p>
    <w:p w14:paraId="44BBF1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7931DE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424</w:t>
      </w:r>
    </w:p>
    <w:p w14:paraId="093BFC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424</w:t>
      </w:r>
    </w:p>
    <w:p w14:paraId="5D4988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68FEFC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425</w:t>
      </w:r>
    </w:p>
    <w:p w14:paraId="1932C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425</w:t>
      </w:r>
    </w:p>
    <w:p w14:paraId="4C273D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187A4B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427</w:t>
      </w:r>
    </w:p>
    <w:p w14:paraId="269EBF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33240E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428</w:t>
      </w:r>
    </w:p>
    <w:p w14:paraId="094C14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46B82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Interruptions at fast SCell activation</w:t>
      </w:r>
      <w:r>
        <w:rPr>
          <w:noProof/>
        </w:rPr>
        <w:tab/>
        <w:t>429</w:t>
      </w:r>
    </w:p>
    <w:p w14:paraId="22869C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430</w:t>
      </w:r>
    </w:p>
    <w:p w14:paraId="2123E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7A155C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8.2.4.2.18 Interruptions during RLM</w:t>
      </w:r>
      <w:r w:rsidRPr="008468E0">
        <w:rPr>
          <w:rFonts w:cs="Arial"/>
          <w:noProof/>
          <w:lang w:val="en-US"/>
        </w:rPr>
        <w:t xml:space="preserve">/BFD </w:t>
      </w:r>
      <w:r w:rsidRPr="008468E0">
        <w:rPr>
          <w:rFonts w:cs="Arial"/>
          <w:noProof/>
        </w:rPr>
        <w:t>measurements on deactivated PSCell</w:t>
      </w:r>
      <w:r>
        <w:rPr>
          <w:noProof/>
        </w:rPr>
        <w:tab/>
        <w:t>431</w:t>
      </w:r>
    </w:p>
    <w:p w14:paraId="207D64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431</w:t>
      </w:r>
    </w:p>
    <w:p w14:paraId="0588C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BD31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1CCBE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5F16A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29841D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4C7E54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25859F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12446D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436</w:t>
      </w:r>
    </w:p>
    <w:p w14:paraId="662ABC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436</w:t>
      </w:r>
    </w:p>
    <w:p w14:paraId="108290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438</w:t>
      </w:r>
    </w:p>
    <w:p w14:paraId="7BDDEE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0C1107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0462E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444</w:t>
      </w:r>
    </w:p>
    <w:p w14:paraId="607BB2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445</w:t>
      </w:r>
    </w:p>
    <w:p w14:paraId="04716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0E1783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8</w:t>
      </w:r>
      <w:r w:rsidRPr="008468E0">
        <w:rPr>
          <w:rFonts w:eastAsia="SimSun"/>
          <w:noProof/>
          <w:lang w:val="en-US" w:eastAsia="ko-KR"/>
        </w:rPr>
        <w:t>.</w:t>
      </w:r>
      <w:r w:rsidRPr="008468E0">
        <w:rPr>
          <w:rFonts w:eastAsia="SimSun"/>
          <w:noProof/>
          <w:lang w:val="en-US"/>
        </w:rPr>
        <w:t>3</w:t>
      </w:r>
      <w:r w:rsidRPr="008468E0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449</w:t>
      </w:r>
    </w:p>
    <w:p w14:paraId="371B1A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25CD3D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4DC64A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452</w:t>
      </w:r>
    </w:p>
    <w:p w14:paraId="4B32B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731E71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72046A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455</w:t>
      </w:r>
    </w:p>
    <w:p w14:paraId="2E6F25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790FBF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6C36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01C4D0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460</w:t>
      </w:r>
    </w:p>
    <w:p w14:paraId="7676D1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460</w:t>
      </w:r>
    </w:p>
    <w:p w14:paraId="474BB9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3F1862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57684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4ED59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7458E9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12089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6FB6B2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4EF56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36A27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1165E9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0DB328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2D24A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471</w:t>
      </w:r>
    </w:p>
    <w:p w14:paraId="725E9B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472</w:t>
      </w:r>
    </w:p>
    <w:p w14:paraId="3281E8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3CC46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54EC1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17E69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69B153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52CDEF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41614C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4CB2B0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477</w:t>
      </w:r>
    </w:p>
    <w:p w14:paraId="7E21A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480</w:t>
      </w:r>
    </w:p>
    <w:p w14:paraId="6BB59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2FC5D6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53CEE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481</w:t>
      </w:r>
    </w:p>
    <w:p w14:paraId="43275E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5867AB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482</w:t>
      </w:r>
    </w:p>
    <w:p w14:paraId="1C1F9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482</w:t>
      </w:r>
    </w:p>
    <w:p w14:paraId="0415C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53A48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6A4811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69E2E7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40E01E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70FC89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32293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008D4F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48236F8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127A63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C43AD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beam failure detection</w:t>
      </w:r>
      <w:r>
        <w:rPr>
          <w:noProof/>
        </w:rPr>
        <w:tab/>
        <w:t>485</w:t>
      </w:r>
    </w:p>
    <w:p w14:paraId="4B76F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D3250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7E3E40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3549F6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717261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4C084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75EA36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53E7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38B7F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046F6E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41E20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16D246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1BF35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6257AD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58B56B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42F079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1E6E4F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08DB1E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492</w:t>
      </w:r>
    </w:p>
    <w:p w14:paraId="5934D0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5A2430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395E23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6B7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</w:t>
      </w:r>
      <w:r>
        <w:rPr>
          <w:noProof/>
        </w:rPr>
        <w:t>B</w:t>
      </w:r>
      <w:r w:rsidRPr="008468E0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599ED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</w:t>
      </w:r>
      <w:r>
        <w:rPr>
          <w:noProof/>
        </w:rPr>
        <w:t>5B</w:t>
      </w:r>
      <w:r w:rsidRPr="008468E0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3EE8F5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0A258E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DD93F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25DAB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0E889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29223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21D48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71A03C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2B3CC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639C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0202E9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44C58E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69EFF0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34D8B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787C8F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5D9259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528F1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56493B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52844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377D5C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5F57CA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460948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6D3E2E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0583AA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2741F7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C997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58C215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BCA3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67CFD8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2BAB78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6C43E3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37C3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507B9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2FEDC6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4FD385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00C712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7027F8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487C72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693104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1890A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7F5A07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3BCCF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41B001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183F7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55BF0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1C3E03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121CE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7A1495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02B12C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62108F5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3058A2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536F3B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6D3D5E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665771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43AE4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10A6B6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66B43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2B4EC5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07F4D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583A0B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45DE7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0379FF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7A4D21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7C11F42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57D0D5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018B8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5FE5F4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13F03B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022481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4D94F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660BA0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671C3D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4169D17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13960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7DDEF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6D53F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49B43E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22CC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036F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1CDC80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52357CC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6901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D42FE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0E36A6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619363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6E59FF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0D9C4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40264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</w:t>
      </w:r>
      <w:r w:rsidRPr="008468E0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16C9E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59D17D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54C0E5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071E8F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3A728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56ACED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4312F0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10A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48A8BC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0C4E7A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39BC58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09A103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0120D3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636A09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75ED36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85FB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7A0134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1B377F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8468E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3B3210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0AA7C5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6142E33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5E14DA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10C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11603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2484B7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1280A7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6CB073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4848EE0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30E106E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3D346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1B54DE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1FAA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27E5E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AB04A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Conditional 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18320D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53376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Conditi</w:t>
      </w:r>
      <w:r w:rsidRPr="008468E0">
        <w:rPr>
          <w:rFonts w:eastAsiaTheme="minorEastAsia"/>
          <w:noProof/>
          <w:lang w:val="en-US"/>
        </w:rPr>
        <w:t>o</w:t>
      </w:r>
      <w:r w:rsidRPr="008468E0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0F1499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24618A9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4D0D8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B0149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1B720F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01D64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15200C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098D2A8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07A55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C0319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4DEDCE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37069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139A4B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214A19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32C356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0ADCED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89B34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53BDA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74428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6818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2182EB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3686EF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71947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67D198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6EC3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4CD1C0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25C42C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71E13A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68960DD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5F9DD4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44DE27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19AA05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2AA37B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5CB4FF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26B271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26BE0C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63FAE9E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>
        <w:rPr>
          <w:noProof/>
        </w:rPr>
        <w:t>.</w:t>
      </w:r>
      <w:r w:rsidRPr="008468E0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2BEB19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15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54F8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0827A8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74853F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8468E0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8468E0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36D2EA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16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478B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3762F1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69DCF6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5CD8F4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A172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36088B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00ED01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1F6535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C1E3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114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762EB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78F94D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0F217E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12FFE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7F2343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06D7E0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2CD01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2DD05A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2D1FA8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327E7C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398D21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763E37C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4BEDA5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76EE51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2FCBD8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3A3FB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 xml:space="preserve">Requirements for TRP specific </w:t>
      </w:r>
      <w:r w:rsidRPr="008468E0">
        <w:rPr>
          <w:rFonts w:eastAsia="SimSun"/>
          <w:noProof/>
          <w:lang w:eastAsia="zh-TW"/>
        </w:rPr>
        <w:t>B</w:t>
      </w:r>
      <w:r w:rsidRPr="008468E0">
        <w:rPr>
          <w:rFonts w:eastAsia="SimSun"/>
          <w:noProof/>
        </w:rPr>
        <w:t xml:space="preserve">eam </w:t>
      </w:r>
      <w:r w:rsidRPr="008468E0">
        <w:rPr>
          <w:rFonts w:eastAsia="SimSun"/>
          <w:noProof/>
          <w:lang w:eastAsia="zh-TW"/>
        </w:rPr>
        <w:t>F</w:t>
      </w:r>
      <w:r w:rsidRPr="008468E0">
        <w:rPr>
          <w:rFonts w:eastAsia="SimSun"/>
          <w:noProof/>
        </w:rPr>
        <w:t xml:space="preserve">ailure </w:t>
      </w:r>
      <w:r w:rsidRPr="008468E0">
        <w:rPr>
          <w:rFonts w:eastAsia="SimSun"/>
          <w:noProof/>
          <w:lang w:eastAsia="zh-TW"/>
        </w:rPr>
        <w:t>R</w:t>
      </w:r>
      <w:r w:rsidRPr="008468E0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3AAD7A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2C3044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52BFCA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22CA2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</w:t>
      </w:r>
      <w:r w:rsidRPr="008468E0">
        <w:rPr>
          <w:rFonts w:eastAsia="?? ??"/>
          <w:noProof/>
          <w:lang w:eastAsia="ja-JP"/>
        </w:rPr>
        <w:t>8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8468E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4084DB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43D2E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0C5A3E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7D2ED2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8468E0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084CE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</w:t>
      </w:r>
      <w:r w:rsidRPr="008468E0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09C5B2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006AA9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16ED44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2774C9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465400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F9DD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066F1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6EBFC3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4DC002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5A3099F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1590B3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6B4292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406E5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47945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21BCCF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636C7E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543717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609E0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298879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73B231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1610BC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1B0FF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4FC26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7027E2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453B99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1A8D75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3FE5D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6E9BD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6C6BD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00E06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3C08EA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3D09AE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3788A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10FBA9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219691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285D4B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1E363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0014F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D48E8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211A58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0AB2B3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04AFC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65D427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16E90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05F54C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2E73B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298E3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4FF70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527F22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725106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296F7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34223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1EE5A6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6B376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479420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18A00F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4F81C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41E72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5BBDC8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625</w:t>
      </w:r>
    </w:p>
    <w:p w14:paraId="1AB9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5365B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626</w:t>
      </w:r>
    </w:p>
    <w:p w14:paraId="7F9602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38D8CF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709230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335959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05CAB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4DAA3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16829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2A761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0EBA6F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2145DF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109C89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6065BFB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3A78BA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4493E2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78775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155E0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537658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7E3884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59435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070C61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010B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43A03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749129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7FE19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0B92D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1A628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51F4B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33C62AB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8468E0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5462BF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6B64C9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14A09A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705D50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46DC9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1698A6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79489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715B25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50CD5B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7149F7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3DBB82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5D8737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275916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1FB80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732F4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77181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2D730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4471C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5CB8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36D4F5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22E22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584CA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0EA7C5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555AB7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143A19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13FF4F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44A2C3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332C33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41CC0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4A61CC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24FCF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171499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0C58A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3F3F07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701BCF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760523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3E2CB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553BF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77A7C0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798AF3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62A554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7B9FDAC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3E98BE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04DA26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3FF8BF6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44D2D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6880D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31BF10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09EFD8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515ED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3F610A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08DD50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2D55F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572C7C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60AA87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09294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1079A8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2645B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5A8D2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747BE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5030F4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012ACF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625DD8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45461D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2DEB8A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403F31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536DD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390460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780721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44ACE2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376FA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5207C5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0F2ECB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1146CD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643A5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2DBEB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0793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40A15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08E27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736E4A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693</w:t>
      </w:r>
    </w:p>
    <w:p w14:paraId="69284D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4A421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63D63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2CDD96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4BEF55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37BA46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003CDC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698</w:t>
      </w:r>
    </w:p>
    <w:p w14:paraId="39DD79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698</w:t>
      </w:r>
    </w:p>
    <w:p w14:paraId="007CA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698</w:t>
      </w:r>
    </w:p>
    <w:p w14:paraId="4A5523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698</w:t>
      </w:r>
    </w:p>
    <w:p w14:paraId="3F4856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5527D6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744F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699</w:t>
      </w:r>
    </w:p>
    <w:p w14:paraId="2C9908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699</w:t>
      </w:r>
    </w:p>
    <w:p w14:paraId="05EA55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701</w:t>
      </w:r>
    </w:p>
    <w:p w14:paraId="09E0E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1452A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42D1E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702</w:t>
      </w:r>
    </w:p>
    <w:p w14:paraId="08A79A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0E243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235220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704</w:t>
      </w:r>
    </w:p>
    <w:p w14:paraId="20C1E03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704</w:t>
      </w:r>
    </w:p>
    <w:p w14:paraId="48C3AC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704</w:t>
      </w:r>
    </w:p>
    <w:p w14:paraId="15C029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706</w:t>
      </w:r>
    </w:p>
    <w:p w14:paraId="0814D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238D31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7AAEE2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224418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296EC8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1A1419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101914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2D457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CB239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710</w:t>
      </w:r>
    </w:p>
    <w:p w14:paraId="3C42BF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7C7B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2E95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CD167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08734C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4A49EE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1140A9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8BEDA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4CC17C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35C579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73CC6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02B54D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005BBC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5A6052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3C5137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12D84A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718</w:t>
      </w:r>
    </w:p>
    <w:p w14:paraId="0EAD6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2D64F9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15B5C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78FEF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67523B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58B7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720</w:t>
      </w:r>
    </w:p>
    <w:p w14:paraId="05F05D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712C7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721</w:t>
      </w:r>
    </w:p>
    <w:p w14:paraId="526569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178799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723</w:t>
      </w:r>
    </w:p>
    <w:p w14:paraId="4818D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7BA524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097DFE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4194C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725</w:t>
      </w:r>
    </w:p>
    <w:p w14:paraId="046879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3706A6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726</w:t>
      </w:r>
    </w:p>
    <w:p w14:paraId="152AC7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25431C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728</w:t>
      </w:r>
    </w:p>
    <w:p w14:paraId="1AB17C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60B13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11F758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58FA1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FR1</w:t>
      </w:r>
      <w:r>
        <w:rPr>
          <w:noProof/>
        </w:rPr>
        <w:tab/>
        <w:t>729</w:t>
      </w:r>
    </w:p>
    <w:p w14:paraId="0CC691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38D95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04E827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5948C0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570B9F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7401D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06805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04C936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36351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2D2B5C5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738315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06ED23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5277CF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596CA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37890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1E49D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12AC9A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02BF7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07038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2DC753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52E01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79853F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07D163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06D06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03821C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319852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3BAE1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2051D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7F9765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743</w:t>
      </w:r>
    </w:p>
    <w:p w14:paraId="6E0C4B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68B3E5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588030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745</w:t>
      </w:r>
    </w:p>
    <w:p w14:paraId="48C391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745</w:t>
      </w:r>
    </w:p>
    <w:p w14:paraId="11AAD2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745</w:t>
      </w:r>
    </w:p>
    <w:p w14:paraId="614BF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3B987E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747</w:t>
      </w:r>
    </w:p>
    <w:p w14:paraId="642A5A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747</w:t>
      </w:r>
    </w:p>
    <w:p w14:paraId="47EA3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747</w:t>
      </w:r>
    </w:p>
    <w:p w14:paraId="002090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747</w:t>
      </w:r>
    </w:p>
    <w:p w14:paraId="7C483B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7A0E7C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748</w:t>
      </w:r>
    </w:p>
    <w:p w14:paraId="18BAD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748</w:t>
      </w:r>
    </w:p>
    <w:p w14:paraId="5264AC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7B28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6C60C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5803B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218C03A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1374C1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129C5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3A86C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0731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B6779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0BAD67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165D6D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194028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4D65D4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56A1E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1B1FA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94A0F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195442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5096E0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472E4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6230E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9E48B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6FBD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6669FA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AA958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1DBF7E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565CD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43F0A2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01A1C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36CA2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3B1E4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5AA0AD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611AD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5CB3A7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7321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5D1006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4AC84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002AC8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045CA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1446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68B0A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5D424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53CF43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5163AE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7818B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67D67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2A388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54DFB7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258DB0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47AED8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19B44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4F2B4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5DF9F7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99529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4A7148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704D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1028D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09B8D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12712E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B0289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4B739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2DBAB2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6E4C05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58EA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7BA24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1BAAD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04050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50AA79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3703F5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2E0110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79F427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26AB72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1A51B1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4B1B85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79DBBA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7D8A3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3B3F36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0321EF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47EC16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471898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5A201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0322D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6B146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09F729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6A091A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7A559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417A14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037D6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7DB14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1569FA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1DC72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B509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5DAEC1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1447FB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288A79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635AD0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E089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1B03B4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82652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7142E5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2E7B8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53FC6C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15D6D2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6D585B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1AB6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6ED3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64AF30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FE857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7F62E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FFFC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621F36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279DE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786B2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40EDB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79FDC7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17E47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23C61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7B5B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04710A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7FBDC5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2E4F76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398E7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28BAC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1FABB3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1914A6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484B35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84ABD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364A13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52D6BB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12E1C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7BD94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ABE5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522DB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3E218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73E9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2751BD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5EF36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450A1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3046737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19C94A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5A3014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17F8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151687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C6B9F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7C06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BE16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706332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28901A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3B58CF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5921E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057B5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66E15C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6EA2BE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48066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7CD989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408A2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0533A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63F999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797AD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78C88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0E3F3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04069F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0D2AE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41360A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12CE1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41DC75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1896D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50496C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BC390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0887C3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B6481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39D0E6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1E157C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394C77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598B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0E97F6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76E4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273E1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14E7D6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1D0D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342E5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FDB86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53C966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05CA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2DC4ED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76E5D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6983B9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D70E5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6F14E2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0F457C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77C2EC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0BF091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271B1B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55F7C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1EB6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3A4D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7707E1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046ED4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2ADF3B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1067D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01197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489D8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DFEC3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199AB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4F465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58EBB3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65463B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525698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5F37C0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78CEC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30AE4B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299D74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89495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1732B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0FFC62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06AB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7932AB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27E2A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3DB4B2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583AEC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6780BF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512CFC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45D72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AA6E3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1F6BD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0791F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05BDEE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626073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294A5E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251AED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150674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33A9A6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E6D7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18C98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076DFB0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214527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750529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20F5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0221EC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6A6E85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8468E0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2D1251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32C86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4DC0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6F451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494E9A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7902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2132F9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3B9FC9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7C14DE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47B0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58331D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3C05D2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466E5C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12DDB2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5E176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42EF1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68A6C8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61570E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63D9A6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2FC93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517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079AC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72F0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415077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70B15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0F3F668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0E4C34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1C96A4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5A3215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4E7276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1826CB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235129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7BAD25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3C8E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00B7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12D3C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618AE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285AAC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39938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6C59E4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4F96D99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692694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08267A1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726E8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3ABEB5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4133A7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75A36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19877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7E2170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63D994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2D2FC6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1CF090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3E27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218D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7D0E15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205A78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49D76E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68A90F6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38BFCD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31485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402AE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48DD93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777796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41D315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59F89F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32009B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5C5A8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4FE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4B56D6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5D6A8F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5C09E9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034E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7FCB2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2F950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047A06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585AEE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338DA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5C4A03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E7BF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13C31A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3ED3F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64606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60B86D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1E52C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68BE55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8D18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49E619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1B6FC2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29843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FBAD7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4DDAFE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6569F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2CF5D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6F07C9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8CCC0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0206A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54E25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09C94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0AE54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9D2C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45445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69A809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6E8136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6E05B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6D1847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76B97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5A08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0A72B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DEF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10DB1F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4165A5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737B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6B43D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5BAFA0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7BA813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7A070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7AD428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38186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1C2AAA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2BCEF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3DD78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F7C13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261321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6E82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544C5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109049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0A66A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FF603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3BE95A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0239C7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7DA205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4BBF2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7FAE3B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5A2B52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B02A9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03AC6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29D60A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1362A5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4A6465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0885B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0C589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3CBE2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648F2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17985E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B6EF4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7A9E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4026FD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32D0D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103EB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02BA8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5E2A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532E49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31D02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19E49D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727520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127328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66F6A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1FEE27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0E5BFF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7A730C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2AB4C2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7392D3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62BAF1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38C54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334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1AB473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17C339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3788A0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0F75C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3920A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04B5B8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4A7ECE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7DB4F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38FA7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591F98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C2635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50E53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3468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698735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031488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5BC62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671BEB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3533A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A907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3420B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65725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6E0BCD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5C626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2DC16C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70701C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17F1CD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32600E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2A239F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33A2C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5B2BC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34F2E7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65BA4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36641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3A0595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34E7E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56923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5D8FE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47F9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5E8DCC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0D92F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26F9ED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5D1FF4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</w:t>
      </w:r>
      <w:r w:rsidRPr="008468E0">
        <w:rPr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CSI-RS</w:t>
      </w:r>
      <w:r w:rsidRPr="008468E0">
        <w:rPr>
          <w:noProof/>
          <w:lang w:val="en-US"/>
        </w:rPr>
        <w:t xml:space="preserve"> based L1-RSRP accuracy requirements</w:t>
      </w:r>
      <w:r>
        <w:rPr>
          <w:noProof/>
        </w:rPr>
        <w:tab/>
        <w:t>940</w:t>
      </w:r>
    </w:p>
    <w:p w14:paraId="2DE8D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5966B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5382F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639F22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6B01E2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42553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B1A02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0FD276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1808AF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034A6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1ED867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F0DB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7B647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58E798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47E529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3D7437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8468E0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E8347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7D6B42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16D14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8468E0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5657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4FF05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530989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953</w:t>
      </w:r>
    </w:p>
    <w:p w14:paraId="2FDEF9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055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1F4625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610F79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29C01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488144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221F83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2E1012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39AF5A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1730F5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4C468D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49A8D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6D328C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4736E2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1FA49C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905D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3FACC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631B2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24E74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57C5E8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5E6C0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2026A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61C6DA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24BF7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5F3EF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0D531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4823C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1F6054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4D864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3261B8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69DD2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649F27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48B9F8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217BE1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28939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1015</w:t>
      </w:r>
    </w:p>
    <w:p w14:paraId="40BD70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3E814D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0193E8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1015</w:t>
      </w:r>
    </w:p>
    <w:p w14:paraId="2255F2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56473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0425B1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351238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1017</w:t>
      </w:r>
    </w:p>
    <w:p w14:paraId="16FFAF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6A0F55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6954B7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1017</w:t>
      </w:r>
    </w:p>
    <w:p w14:paraId="720B35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33073A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3754C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49C93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79DA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0658B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4D1B3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4BE2F8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5D58A8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2D4AC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28A4F0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A980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429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6A27F7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1A433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08C56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42D9AC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33B074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1023</w:t>
      </w:r>
    </w:p>
    <w:p w14:paraId="137506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1023</w:t>
      </w:r>
    </w:p>
    <w:p w14:paraId="0B962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1AE38A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2637AA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PRS</w:t>
      </w:r>
      <w:r w:rsidRPr="008468E0">
        <w:rPr>
          <w:rFonts w:eastAsia="SimSun"/>
          <w:noProof/>
          <w:lang w:val="en-US"/>
        </w:rPr>
        <w:t xml:space="preserve">-RSRPP </w:t>
      </w:r>
      <w:r w:rsidRPr="008468E0">
        <w:rPr>
          <w:rFonts w:eastAsia="SimSun"/>
          <w:noProof/>
        </w:rPr>
        <w:t>Measurements</w:t>
      </w:r>
      <w:r>
        <w:rPr>
          <w:noProof/>
        </w:rPr>
        <w:tab/>
        <w:t>1024</w:t>
      </w:r>
    </w:p>
    <w:p w14:paraId="408C0A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577917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5B816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0F8099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53991F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346C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38D5F1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029ACC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079C24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0C3E7D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54576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381400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72703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55A4C0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2C744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02E68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61F5AD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291866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28266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643D4D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1ECD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5AF774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623E14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1042</w:t>
      </w:r>
    </w:p>
    <w:p w14:paraId="02B265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10FF1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25B836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270F1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09A758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73FC2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2BA8DC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0813BC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1044</w:t>
      </w:r>
    </w:p>
    <w:p w14:paraId="78291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5B4C2C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145EA8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1045</w:t>
      </w:r>
    </w:p>
    <w:p w14:paraId="0E6A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E327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1045</w:t>
      </w:r>
    </w:p>
    <w:p w14:paraId="61FFB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29C2EF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65F1A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79809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1047</w:t>
      </w:r>
    </w:p>
    <w:p w14:paraId="54B5D0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5DFAF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00DDF5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E320C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1047</w:t>
      </w:r>
    </w:p>
    <w:p w14:paraId="41194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1047</w:t>
      </w:r>
    </w:p>
    <w:p w14:paraId="021E1B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581EC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30B19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816B8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0ABA73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1048</w:t>
      </w:r>
    </w:p>
    <w:p w14:paraId="2DDE35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40AF1B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18D1B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415B37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1050</w:t>
      </w:r>
    </w:p>
    <w:p w14:paraId="6379E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55C95C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28F70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8F086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2E6574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0541D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48E4D2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0D5E7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7C0590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C754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A234F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77B19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7391DA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3D82EC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2ACF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20AAB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F9D72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635D00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397A8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2D63B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65D0A1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FDF96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RSTD measurements</w:t>
      </w:r>
      <w:r>
        <w:rPr>
          <w:noProof/>
        </w:rPr>
        <w:tab/>
        <w:t>1055</w:t>
      </w:r>
    </w:p>
    <w:p w14:paraId="0FA60A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6FEBD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RSRP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458D64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RSRQ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5C655F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37FCE4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7BE5F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1057</w:t>
      </w:r>
    </w:p>
    <w:p w14:paraId="404AB5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1057</w:t>
      </w:r>
    </w:p>
    <w:p w14:paraId="0D0FAD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1058</w:t>
      </w:r>
    </w:p>
    <w:p w14:paraId="2D86A1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20EB11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751061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07B0EB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5BEFD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1059</w:t>
      </w:r>
    </w:p>
    <w:p w14:paraId="1B15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34B4D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6AF770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319B2E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29606F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73A379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616D1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31FA84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72AC11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4E30CC55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411BC8E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1059</w:t>
      </w:r>
    </w:p>
    <w:p w14:paraId="61F6E8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583826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1059</w:t>
      </w:r>
    </w:p>
    <w:p w14:paraId="7D3C35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09D244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1059</w:t>
      </w:r>
    </w:p>
    <w:p w14:paraId="628CE5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1060</w:t>
      </w:r>
    </w:p>
    <w:p w14:paraId="52560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1060</w:t>
      </w:r>
    </w:p>
    <w:p w14:paraId="49C2F9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1061</w:t>
      </w:r>
    </w:p>
    <w:p w14:paraId="57EF6E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1061</w:t>
      </w:r>
    </w:p>
    <w:p w14:paraId="176F1C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CA96D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1061</w:t>
      </w:r>
    </w:p>
    <w:p w14:paraId="2AC8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1062</w:t>
      </w:r>
    </w:p>
    <w:p w14:paraId="6C2FBD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1063</w:t>
      </w:r>
    </w:p>
    <w:p w14:paraId="7E7AD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1063</w:t>
      </w:r>
    </w:p>
    <w:p w14:paraId="4968E5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1064</w:t>
      </w:r>
    </w:p>
    <w:p w14:paraId="5845AD1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1065</w:t>
      </w:r>
    </w:p>
    <w:p w14:paraId="040E1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2ADE81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1066</w:t>
      </w:r>
    </w:p>
    <w:p w14:paraId="351D04C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1066</w:t>
      </w:r>
    </w:p>
    <w:p w14:paraId="354DC2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1066</w:t>
      </w:r>
    </w:p>
    <w:p w14:paraId="0322F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1066</w:t>
      </w:r>
    </w:p>
    <w:p w14:paraId="6EB0FC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1067</w:t>
      </w:r>
    </w:p>
    <w:p w14:paraId="16E563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1068</w:t>
      </w:r>
    </w:p>
    <w:p w14:paraId="7915DA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1069</w:t>
      </w:r>
    </w:p>
    <w:p w14:paraId="565A96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1069</w:t>
      </w:r>
    </w:p>
    <w:p w14:paraId="6C408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8468E0">
        <w:rPr>
          <w:noProof/>
          <w:lang w:val="en-US"/>
        </w:rPr>
        <w:t>due to Active BWP switching Requirement</w:t>
      </w:r>
      <w:r>
        <w:rPr>
          <w:noProof/>
        </w:rPr>
        <w:tab/>
        <w:t>1070</w:t>
      </w:r>
    </w:p>
    <w:p w14:paraId="018649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1070</w:t>
      </w:r>
    </w:p>
    <w:p w14:paraId="17D11D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1070</w:t>
      </w:r>
    </w:p>
    <w:p w14:paraId="4C74896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1071</w:t>
      </w:r>
    </w:p>
    <w:p w14:paraId="2DC7DD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1071</w:t>
      </w:r>
    </w:p>
    <w:p w14:paraId="678FAF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1071</w:t>
      </w:r>
    </w:p>
    <w:p w14:paraId="0E4EAA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1071</w:t>
      </w:r>
    </w:p>
    <w:p w14:paraId="7AF11C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ED915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39298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A6149DA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Performance Requirements for NR gNB</w:t>
      </w:r>
      <w:r>
        <w:rPr>
          <w:noProof/>
        </w:rPr>
        <w:tab/>
        <w:t>1072</w:t>
      </w:r>
    </w:p>
    <w:p w14:paraId="515AF4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1072</w:t>
      </w:r>
    </w:p>
    <w:p w14:paraId="295572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1072</w:t>
      </w:r>
    </w:p>
    <w:p w14:paraId="4E1E4A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1074</w:t>
      </w:r>
    </w:p>
    <w:p w14:paraId="7B2AFA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1076</w:t>
      </w:r>
    </w:p>
    <w:p w14:paraId="3ADB77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107C8A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1078</w:t>
      </w:r>
    </w:p>
    <w:p w14:paraId="14E305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1080</w:t>
      </w:r>
    </w:p>
    <w:p w14:paraId="6465F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1080</w:t>
      </w:r>
    </w:p>
    <w:p w14:paraId="363ADF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UL SRS RSRP measurement</w:t>
      </w:r>
      <w:r>
        <w:rPr>
          <w:noProof/>
        </w:rPr>
        <w:tab/>
        <w:t>1081</w:t>
      </w:r>
    </w:p>
    <w:p w14:paraId="0B962F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1BADB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1082</w:t>
      </w:r>
    </w:p>
    <w:p w14:paraId="715E6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1082</w:t>
      </w:r>
    </w:p>
    <w:p w14:paraId="4CC25D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1082</w:t>
      </w:r>
    </w:p>
    <w:p w14:paraId="577993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AoA/ZoA</w:t>
      </w:r>
      <w:r>
        <w:rPr>
          <w:noProof/>
        </w:rPr>
        <w:tab/>
        <w:t>1083</w:t>
      </w:r>
    </w:p>
    <w:p w14:paraId="6E1950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5C3EB0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8468E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1084</w:t>
      </w:r>
    </w:p>
    <w:p w14:paraId="6C0616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40987F4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1085</w:t>
      </w:r>
    </w:p>
    <w:p w14:paraId="35580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1085</w:t>
      </w:r>
    </w:p>
    <w:p w14:paraId="0DD9FE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1087</w:t>
      </w:r>
    </w:p>
    <w:p w14:paraId="7F1141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53F9D1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31F7B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072DF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087535DF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8468E0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1089</w:t>
      </w:r>
    </w:p>
    <w:p w14:paraId="13A056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1089</w:t>
      </w:r>
    </w:p>
    <w:p w14:paraId="091A7FF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1089</w:t>
      </w:r>
    </w:p>
    <w:p w14:paraId="58ACEE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1089</w:t>
      </w:r>
    </w:p>
    <w:p w14:paraId="7D4538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1089</w:t>
      </w:r>
    </w:p>
    <w:p w14:paraId="638614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1089</w:t>
      </w:r>
    </w:p>
    <w:p w14:paraId="29C80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Implementation requirements</w:t>
      </w:r>
      <w:r>
        <w:rPr>
          <w:noProof/>
        </w:rPr>
        <w:tab/>
        <w:t>1090</w:t>
      </w:r>
    </w:p>
    <w:p w14:paraId="790A98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Physical layer timing requirements</w:t>
      </w:r>
      <w:r>
        <w:rPr>
          <w:noProof/>
        </w:rPr>
        <w:tab/>
        <w:t>1090</w:t>
      </w:r>
    </w:p>
    <w:p w14:paraId="26878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1090</w:t>
      </w:r>
    </w:p>
    <w:p w14:paraId="374AE0FB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1091</w:t>
      </w:r>
    </w:p>
    <w:p w14:paraId="4EA5CE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1091</w:t>
      </w:r>
    </w:p>
    <w:p w14:paraId="49E0C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1091</w:t>
      </w:r>
    </w:p>
    <w:p w14:paraId="4E8895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1091</w:t>
      </w:r>
    </w:p>
    <w:p w14:paraId="68DFD6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1092</w:t>
      </w:r>
    </w:p>
    <w:p w14:paraId="6E382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1095</w:t>
      </w:r>
    </w:p>
    <w:p w14:paraId="7B5753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1095</w:t>
      </w:r>
    </w:p>
    <w:p w14:paraId="6032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1096</w:t>
      </w:r>
    </w:p>
    <w:p w14:paraId="0F9F28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1099</w:t>
      </w:r>
    </w:p>
    <w:p w14:paraId="67F487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1099</w:t>
      </w:r>
    </w:p>
    <w:p w14:paraId="2AEC90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5061F6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1106</w:t>
      </w:r>
    </w:p>
    <w:p w14:paraId="592C86B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1108</w:t>
      </w:r>
    </w:p>
    <w:p w14:paraId="1C39DB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1108</w:t>
      </w:r>
    </w:p>
    <w:p w14:paraId="729FD0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sv-SE"/>
        </w:rPr>
        <w:t>TDD</w:t>
      </w:r>
      <w:r>
        <w:rPr>
          <w:noProof/>
        </w:rPr>
        <w:tab/>
        <w:t>1108</w:t>
      </w:r>
    </w:p>
    <w:p w14:paraId="781828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1109</w:t>
      </w:r>
    </w:p>
    <w:p w14:paraId="51C9F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1109</w:t>
      </w:r>
    </w:p>
    <w:p w14:paraId="4B627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1110</w:t>
      </w:r>
    </w:p>
    <w:p w14:paraId="1AC8FD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1110</w:t>
      </w:r>
    </w:p>
    <w:p w14:paraId="2BAC0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21558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RMC burst transmission model</w:t>
      </w:r>
      <w:r>
        <w:rPr>
          <w:noProof/>
        </w:rPr>
        <w:tab/>
        <w:t>1111</w:t>
      </w:r>
    </w:p>
    <w:p w14:paraId="07E7E6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1111</w:t>
      </w:r>
    </w:p>
    <w:p w14:paraId="667211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1111</w:t>
      </w:r>
    </w:p>
    <w:p w14:paraId="410F1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1112</w:t>
      </w:r>
    </w:p>
    <w:p w14:paraId="7A6DE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1112</w:t>
      </w:r>
    </w:p>
    <w:p w14:paraId="668BB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1113</w:t>
      </w:r>
    </w:p>
    <w:p w14:paraId="19734F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1113</w:t>
      </w:r>
    </w:p>
    <w:p w14:paraId="77CD4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1114</w:t>
      </w:r>
    </w:p>
    <w:p w14:paraId="19A28F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1114</w:t>
      </w:r>
    </w:p>
    <w:p w14:paraId="0C79A9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1114</w:t>
      </w:r>
    </w:p>
    <w:p w14:paraId="3266C6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1115</w:t>
      </w:r>
    </w:p>
    <w:p w14:paraId="2BCF2E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1115</w:t>
      </w:r>
    </w:p>
    <w:p w14:paraId="463AD4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1115</w:t>
      </w:r>
    </w:p>
    <w:p w14:paraId="59FB2D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1116</w:t>
      </w:r>
    </w:p>
    <w:p w14:paraId="1404D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1116</w:t>
      </w:r>
    </w:p>
    <w:p w14:paraId="18B935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1116</w:t>
      </w:r>
    </w:p>
    <w:p w14:paraId="1454BD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1117</w:t>
      </w:r>
    </w:p>
    <w:p w14:paraId="11F78D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1117</w:t>
      </w:r>
    </w:p>
    <w:p w14:paraId="6106EB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1117</w:t>
      </w:r>
    </w:p>
    <w:p w14:paraId="6190EF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11: DRX cycle = 20 ms and TAT =</w:t>
      </w:r>
      <w:r w:rsidRPr="008468E0">
        <w:rPr>
          <w:rFonts w:cs="Arial"/>
          <w:noProof/>
          <w:lang w:val="en-US"/>
        </w:rPr>
        <w:t xml:space="preserve"> </w:t>
      </w:r>
      <w:r w:rsidRPr="008468E0">
        <w:rPr>
          <w:rFonts w:cs="Arial"/>
          <w:noProof/>
        </w:rPr>
        <w:t>Infinity</w:t>
      </w:r>
      <w:r>
        <w:rPr>
          <w:noProof/>
        </w:rPr>
        <w:tab/>
        <w:t>1118</w:t>
      </w:r>
    </w:p>
    <w:p w14:paraId="10415E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1118</w:t>
      </w:r>
    </w:p>
    <w:p w14:paraId="36E027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1118</w:t>
      </w:r>
    </w:p>
    <w:p w14:paraId="5050ED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1119</w:t>
      </w:r>
    </w:p>
    <w:p w14:paraId="4BAC502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1119</w:t>
      </w:r>
    </w:p>
    <w:p w14:paraId="2C8BD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1119</w:t>
      </w:r>
    </w:p>
    <w:p w14:paraId="0BA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03D372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1E87C9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1119</w:t>
      </w:r>
    </w:p>
    <w:p w14:paraId="2F007D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1119</w:t>
      </w:r>
    </w:p>
    <w:p w14:paraId="40D4DC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411C04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ADDC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1120</w:t>
      </w:r>
    </w:p>
    <w:p w14:paraId="58AAB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1120</w:t>
      </w:r>
    </w:p>
    <w:p w14:paraId="28D0B4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1120</w:t>
      </w:r>
    </w:p>
    <w:p w14:paraId="69AEB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6F718C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1120</w:t>
      </w:r>
    </w:p>
    <w:p w14:paraId="722416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FR2</w:t>
      </w:r>
      <w:r>
        <w:rPr>
          <w:noProof/>
        </w:rPr>
        <w:tab/>
        <w:t>1123</w:t>
      </w:r>
    </w:p>
    <w:p w14:paraId="6D6EA0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1123</w:t>
      </w:r>
    </w:p>
    <w:p w14:paraId="481F8F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E2C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00D2C9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31869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368D3A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1125</w:t>
      </w:r>
    </w:p>
    <w:p w14:paraId="378C73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224A89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208D2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62C66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1126</w:t>
      </w:r>
    </w:p>
    <w:p w14:paraId="7005E1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1127</w:t>
      </w:r>
    </w:p>
    <w:p w14:paraId="2C9FA32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1128</w:t>
      </w:r>
    </w:p>
    <w:p w14:paraId="0341F0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3A4B1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3027E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1128</w:t>
      </w:r>
    </w:p>
    <w:p w14:paraId="04E2AE0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1129</w:t>
      </w:r>
    </w:p>
    <w:p w14:paraId="073C0F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1129</w:t>
      </w:r>
    </w:p>
    <w:p w14:paraId="2637E9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49F616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1129</w:t>
      </w:r>
    </w:p>
    <w:p w14:paraId="00CD3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1129</w:t>
      </w:r>
    </w:p>
    <w:p w14:paraId="5C8F3E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7E6056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1129</w:t>
      </w:r>
    </w:p>
    <w:p w14:paraId="50ED2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1129</w:t>
      </w:r>
    </w:p>
    <w:p w14:paraId="36352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1130</w:t>
      </w:r>
    </w:p>
    <w:p w14:paraId="3154E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1130</w:t>
      </w:r>
    </w:p>
    <w:p w14:paraId="21FBCE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1130</w:t>
      </w:r>
    </w:p>
    <w:p w14:paraId="541C9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1131</w:t>
      </w:r>
    </w:p>
    <w:p w14:paraId="683F2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1132</w:t>
      </w:r>
    </w:p>
    <w:p w14:paraId="5B094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</w:t>
      </w:r>
      <w:r w:rsidRPr="008468E0">
        <w:rPr>
          <w:noProof/>
          <w:snapToGrid w:val="0"/>
          <w:lang w:eastAsia="zh-CN"/>
        </w:rPr>
        <w:t>2</w:t>
      </w:r>
      <w:r>
        <w:rPr>
          <w:noProof/>
        </w:rPr>
        <w:tab/>
        <w:t>1133</w:t>
      </w:r>
    </w:p>
    <w:p w14:paraId="0DF3A0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1133</w:t>
      </w:r>
    </w:p>
    <w:p w14:paraId="5658D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1134</w:t>
      </w:r>
    </w:p>
    <w:p w14:paraId="29971A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1135</w:t>
      </w:r>
    </w:p>
    <w:p w14:paraId="24DE9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1136</w:t>
      </w:r>
    </w:p>
    <w:p w14:paraId="0A2A915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1137</w:t>
      </w:r>
    </w:p>
    <w:p w14:paraId="1E17AF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8A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1137</w:t>
      </w:r>
    </w:p>
    <w:p w14:paraId="0DA328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A.3.8A.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1137</w:t>
      </w:r>
    </w:p>
    <w:p w14:paraId="47524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1137</w:t>
      </w:r>
    </w:p>
    <w:p w14:paraId="3AA775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1138</w:t>
      </w:r>
    </w:p>
    <w:p w14:paraId="455004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1139</w:t>
      </w:r>
    </w:p>
    <w:p w14:paraId="29BD13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1139</w:t>
      </w:r>
    </w:p>
    <w:p w14:paraId="55A8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1140</w:t>
      </w:r>
    </w:p>
    <w:p w14:paraId="4893EB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1140</w:t>
      </w:r>
    </w:p>
    <w:p w14:paraId="6DC34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1140</w:t>
      </w:r>
    </w:p>
    <w:p w14:paraId="7866B2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1141</w:t>
      </w:r>
    </w:p>
    <w:p w14:paraId="16E5A0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1141</w:t>
      </w:r>
    </w:p>
    <w:p w14:paraId="023E2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1141</w:t>
      </w:r>
    </w:p>
    <w:p w14:paraId="259DD36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1141</w:t>
      </w:r>
    </w:p>
    <w:p w14:paraId="32C46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1141</w:t>
      </w:r>
    </w:p>
    <w:p w14:paraId="3482E6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1142</w:t>
      </w:r>
    </w:p>
    <w:p w14:paraId="1CC731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0CAE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1142</w:t>
      </w:r>
    </w:p>
    <w:p w14:paraId="236D0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93D73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1143</w:t>
      </w:r>
    </w:p>
    <w:p w14:paraId="357BDB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1143</w:t>
      </w:r>
    </w:p>
    <w:p w14:paraId="6B8FA2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1143</w:t>
      </w:r>
    </w:p>
    <w:p w14:paraId="00633A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1143</w:t>
      </w:r>
    </w:p>
    <w:p w14:paraId="79B9B5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1144</w:t>
      </w:r>
    </w:p>
    <w:p w14:paraId="646426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1144</w:t>
      </w:r>
    </w:p>
    <w:p w14:paraId="71144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1145</w:t>
      </w:r>
    </w:p>
    <w:p w14:paraId="31D5A9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1145</w:t>
      </w:r>
    </w:p>
    <w:p w14:paraId="6CD877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1146</w:t>
      </w:r>
    </w:p>
    <w:p w14:paraId="475BFC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1146</w:t>
      </w:r>
    </w:p>
    <w:p w14:paraId="2EE324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1147</w:t>
      </w:r>
    </w:p>
    <w:p w14:paraId="5B0C43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1147</w:t>
      </w:r>
    </w:p>
    <w:p w14:paraId="0082C6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1147</w:t>
      </w:r>
    </w:p>
    <w:p w14:paraId="33F95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1148</w:t>
      </w:r>
    </w:p>
    <w:p w14:paraId="7F2067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1148</w:t>
      </w:r>
    </w:p>
    <w:p w14:paraId="192A7E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1149</w:t>
      </w:r>
    </w:p>
    <w:p w14:paraId="0E569F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1149</w:t>
      </w:r>
    </w:p>
    <w:p w14:paraId="2C30F6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1150</w:t>
      </w:r>
    </w:p>
    <w:p w14:paraId="6D7D6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1150</w:t>
      </w:r>
    </w:p>
    <w:p w14:paraId="7F2EC7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1151</w:t>
      </w:r>
    </w:p>
    <w:p w14:paraId="409AF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1151</w:t>
      </w:r>
    </w:p>
    <w:p w14:paraId="1500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1152</w:t>
      </w:r>
    </w:p>
    <w:p w14:paraId="3D03DC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1152</w:t>
      </w:r>
    </w:p>
    <w:p w14:paraId="582C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1153</w:t>
      </w:r>
    </w:p>
    <w:p w14:paraId="443BB6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1153</w:t>
      </w:r>
    </w:p>
    <w:p w14:paraId="41D496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1154</w:t>
      </w:r>
    </w:p>
    <w:p w14:paraId="139DA1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 xml:space="preserve">SSB pattern </w:t>
      </w:r>
      <w:r w:rsidRPr="008468E0">
        <w:rPr>
          <w:rFonts w:eastAsia="SimSun"/>
          <w:noProof/>
          <w:lang w:eastAsia="zh-CN"/>
        </w:rPr>
        <w:t>16</w:t>
      </w:r>
      <w:r w:rsidRPr="008468E0">
        <w:rPr>
          <w:rFonts w:eastAsia="SimSun"/>
          <w:noProof/>
        </w:rPr>
        <w:t xml:space="preserve"> in FR2: SSB allocation for SSB SCS=960 kHz in 400 MHz</w:t>
      </w:r>
      <w:r>
        <w:rPr>
          <w:noProof/>
        </w:rPr>
        <w:tab/>
        <w:t>1154</w:t>
      </w:r>
    </w:p>
    <w:p w14:paraId="214CB4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16A66D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09D658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1156</w:t>
      </w:r>
    </w:p>
    <w:p w14:paraId="7F048B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1156</w:t>
      </w:r>
    </w:p>
    <w:p w14:paraId="6C5C4E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1156</w:t>
      </w:r>
    </w:p>
    <w:p w14:paraId="2C303F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1156</w:t>
      </w:r>
    </w:p>
    <w:p w14:paraId="51F7AD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1157</w:t>
      </w:r>
    </w:p>
    <w:p w14:paraId="25BE6E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1157</w:t>
      </w:r>
    </w:p>
    <w:p w14:paraId="1593C7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1158</w:t>
      </w:r>
    </w:p>
    <w:p w14:paraId="6165A9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1158</w:t>
      </w:r>
    </w:p>
    <w:p w14:paraId="141E57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1158</w:t>
      </w:r>
    </w:p>
    <w:p w14:paraId="6B12B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1158</w:t>
      </w:r>
    </w:p>
    <w:p w14:paraId="47B52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1159</w:t>
      </w:r>
    </w:p>
    <w:p w14:paraId="0B8AFE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1159</w:t>
      </w:r>
    </w:p>
    <w:p w14:paraId="6E6022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1160</w:t>
      </w:r>
    </w:p>
    <w:p w14:paraId="790BF3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1160</w:t>
      </w:r>
    </w:p>
    <w:p w14:paraId="5A8AAA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1161</w:t>
      </w:r>
    </w:p>
    <w:p w14:paraId="14C976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1161</w:t>
      </w:r>
    </w:p>
    <w:p w14:paraId="0FD563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1161</w:t>
      </w:r>
    </w:p>
    <w:p w14:paraId="086836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1162</w:t>
      </w:r>
    </w:p>
    <w:p w14:paraId="21044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1162</w:t>
      </w:r>
    </w:p>
    <w:p w14:paraId="3C31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1163</w:t>
      </w:r>
    </w:p>
    <w:p w14:paraId="4A3D0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1163</w:t>
      </w:r>
    </w:p>
    <w:p w14:paraId="22432A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1164</w:t>
      </w:r>
    </w:p>
    <w:p w14:paraId="05B109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1164</w:t>
      </w:r>
    </w:p>
    <w:p w14:paraId="73C224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1164</w:t>
      </w:r>
    </w:p>
    <w:p w14:paraId="7A0EC1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1164</w:t>
      </w:r>
    </w:p>
    <w:p w14:paraId="232166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1164</w:t>
      </w:r>
    </w:p>
    <w:p w14:paraId="53631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1165</w:t>
      </w:r>
    </w:p>
    <w:p w14:paraId="1B4B07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1165</w:t>
      </w:r>
    </w:p>
    <w:p w14:paraId="2871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1165</w:t>
      </w:r>
    </w:p>
    <w:p w14:paraId="150783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1165</w:t>
      </w:r>
    </w:p>
    <w:p w14:paraId="5C5554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1165</w:t>
      </w:r>
    </w:p>
    <w:p w14:paraId="5090171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1166</w:t>
      </w:r>
    </w:p>
    <w:p w14:paraId="42D2B6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1166</w:t>
      </w:r>
    </w:p>
    <w:p w14:paraId="28B520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1166</w:t>
      </w:r>
    </w:p>
    <w:p w14:paraId="47A0F2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1166</w:t>
      </w:r>
    </w:p>
    <w:p w14:paraId="048819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1166</w:t>
      </w:r>
    </w:p>
    <w:p w14:paraId="74413A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1166</w:t>
      </w:r>
    </w:p>
    <w:p w14:paraId="056F4D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1167</w:t>
      </w:r>
    </w:p>
    <w:p w14:paraId="19EA9B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1167</w:t>
      </w:r>
    </w:p>
    <w:p w14:paraId="586D7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7ABB05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3C432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1167</w:t>
      </w:r>
    </w:p>
    <w:p w14:paraId="48BFF3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06F18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A3BCDA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1167</w:t>
      </w:r>
    </w:p>
    <w:p w14:paraId="634E39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4B025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1168</w:t>
      </w:r>
    </w:p>
    <w:p w14:paraId="350E72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1168</w:t>
      </w:r>
    </w:p>
    <w:p w14:paraId="065AB3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09D71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1168</w:t>
      </w:r>
    </w:p>
    <w:p w14:paraId="131193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1169</w:t>
      </w:r>
    </w:p>
    <w:p w14:paraId="2466F6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1170</w:t>
      </w:r>
    </w:p>
    <w:p w14:paraId="1D12134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597B63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6DA954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1418C4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1523E4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1D0C8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050979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578AC9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02681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6E2170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3DEBD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631C96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5ABA6F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3D5D0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34D1B3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6BEF8C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5FFB11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DE810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0AD8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3EC5D6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46B889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07CD4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4002F4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4C716E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6B1E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62CF97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50E6BB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3EC6A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65E716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D65FB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7C78B7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3E2BD6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32CACE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29519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3A1B0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38E42B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246C62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6D12E7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0952C87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47E030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7E9E5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1C4F4E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298640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1E6687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</w:t>
      </w:r>
      <w:r w:rsidRPr="008468E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5E5BF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0A0598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13C9AC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3ADB09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0013E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159699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4D9D2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01536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8DACA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2C9517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6EAA20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0FA9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686B1D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70448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F8A0A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3DC120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3501CB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20E89B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16A571C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40BBB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31132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4607BE3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3219C3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2161D5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4149E5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4AF450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19B5DC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0D996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66802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5D573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75E2D1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198461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069B30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AA443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5AC94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76A50C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34E26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6BDCD1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116A93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40A675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4CE9D1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4121B3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44EA91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75E6A8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2CD370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468574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08DCEA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E1C2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38FA46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74769E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5B65E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405390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60D721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383C3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7956AFD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0DA5B6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2965D0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4209D9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0ED75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75AC638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7172BA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59643B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754D92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3BEF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6C4858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E8A7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118417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13855B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E20391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353C0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AB44B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51B49C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8F6A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C88C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50C381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75E9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040D5A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F47D4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1227</w:t>
      </w:r>
    </w:p>
    <w:p w14:paraId="519CAAF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02578A9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736C99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1227</w:t>
      </w:r>
    </w:p>
    <w:p w14:paraId="2859C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186BC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1227</w:t>
      </w:r>
    </w:p>
    <w:p w14:paraId="79D83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1227</w:t>
      </w:r>
    </w:p>
    <w:p w14:paraId="777DB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1227</w:t>
      </w:r>
    </w:p>
    <w:p w14:paraId="2CB440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1227</w:t>
      </w:r>
    </w:p>
    <w:p w14:paraId="1A1E5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1231</w:t>
      </w:r>
    </w:p>
    <w:p w14:paraId="18DB7D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1235</w:t>
      </w:r>
    </w:p>
    <w:p w14:paraId="377973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1239</w:t>
      </w:r>
    </w:p>
    <w:p w14:paraId="494B80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1243</w:t>
      </w:r>
    </w:p>
    <w:p w14:paraId="709F56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8468E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1243</w:t>
      </w:r>
    </w:p>
    <w:p w14:paraId="2BD2C7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503694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58E5ED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1250</w:t>
      </w:r>
    </w:p>
    <w:p w14:paraId="07C9B9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1250</w:t>
      </w:r>
    </w:p>
    <w:p w14:paraId="60E54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NR UE Transmit Timing Test for FR1</w:t>
      </w:r>
      <w:r>
        <w:rPr>
          <w:noProof/>
        </w:rPr>
        <w:tab/>
        <w:t>1250</w:t>
      </w:r>
    </w:p>
    <w:p w14:paraId="56F83D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0C601D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5E5103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1254</w:t>
      </w:r>
    </w:p>
    <w:p w14:paraId="64FD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1254</w:t>
      </w:r>
    </w:p>
    <w:p w14:paraId="7874F7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1254</w:t>
      </w:r>
    </w:p>
    <w:p w14:paraId="3A3AF8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036B6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1254</w:t>
      </w:r>
    </w:p>
    <w:p w14:paraId="4A389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793AAA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1258</w:t>
      </w:r>
    </w:p>
    <w:p w14:paraId="5ABE69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1258</w:t>
      </w:r>
    </w:p>
    <w:p w14:paraId="55E7F8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1259</w:t>
      </w:r>
    </w:p>
    <w:p w14:paraId="3F453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1259</w:t>
      </w:r>
    </w:p>
    <w:p w14:paraId="5CDA5C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40144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1263</w:t>
      </w:r>
    </w:p>
    <w:p w14:paraId="64AAC5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06749E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42E117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1269</w:t>
      </w:r>
    </w:p>
    <w:p w14:paraId="50624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64D71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2B860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1274</w:t>
      </w:r>
    </w:p>
    <w:p w14:paraId="4F858A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1274</w:t>
      </w:r>
    </w:p>
    <w:p w14:paraId="5110C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0BCF5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1280</w:t>
      </w:r>
    </w:p>
    <w:p w14:paraId="2B6D15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12E8A9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2CC3C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1285</w:t>
      </w:r>
    </w:p>
    <w:p w14:paraId="704150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1285</w:t>
      </w:r>
    </w:p>
    <w:p w14:paraId="14C1F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6FACBA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1291</w:t>
      </w:r>
    </w:p>
    <w:p w14:paraId="508973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441DC6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45544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1297</w:t>
      </w:r>
    </w:p>
    <w:p w14:paraId="4DD30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32D20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3ED723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1302</w:t>
      </w:r>
    </w:p>
    <w:p w14:paraId="5E8C1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1302</w:t>
      </w:r>
    </w:p>
    <w:p w14:paraId="3F4AB6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1308</w:t>
      </w:r>
    </w:p>
    <w:p w14:paraId="3041A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1308</w:t>
      </w:r>
    </w:p>
    <w:p w14:paraId="6182C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1308</w:t>
      </w:r>
    </w:p>
    <w:p w14:paraId="7062F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1312</w:t>
      </w:r>
    </w:p>
    <w:p w14:paraId="1FFB2A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1312</w:t>
      </w:r>
    </w:p>
    <w:p w14:paraId="01A77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107C4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09D0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1316</w:t>
      </w:r>
    </w:p>
    <w:p w14:paraId="1435B8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BF41D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0F2BA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1324</w:t>
      </w:r>
    </w:p>
    <w:p w14:paraId="17CDB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1324</w:t>
      </w:r>
    </w:p>
    <w:p w14:paraId="4A4E6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1328</w:t>
      </w:r>
    </w:p>
    <w:p w14:paraId="3C57C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1329</w:t>
      </w:r>
    </w:p>
    <w:p w14:paraId="0ED265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1329</w:t>
      </w:r>
    </w:p>
    <w:p w14:paraId="3884AB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54ACF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1332</w:t>
      </w:r>
    </w:p>
    <w:p w14:paraId="0A990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1332</w:t>
      </w:r>
    </w:p>
    <w:p w14:paraId="2CC00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5DB974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1336</w:t>
      </w:r>
    </w:p>
    <w:p w14:paraId="2EC8F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1336</w:t>
      </w:r>
    </w:p>
    <w:p w14:paraId="6FAA3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700FFE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30AC7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1340</w:t>
      </w:r>
    </w:p>
    <w:p w14:paraId="63806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1340</w:t>
      </w:r>
    </w:p>
    <w:p w14:paraId="4F139B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1343</w:t>
      </w:r>
    </w:p>
    <w:p w14:paraId="3E3C7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1344</w:t>
      </w:r>
    </w:p>
    <w:p w14:paraId="2FB82B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477B9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1347</w:t>
      </w:r>
    </w:p>
    <w:p w14:paraId="6C6E8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 w:rsidRPr="008468E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1347</w:t>
      </w:r>
    </w:p>
    <w:p w14:paraId="66E874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1347</w:t>
      </w:r>
    </w:p>
    <w:p w14:paraId="7ECB15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1352</w:t>
      </w:r>
    </w:p>
    <w:p w14:paraId="4FFF8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1353</w:t>
      </w:r>
    </w:p>
    <w:p w14:paraId="18A10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738F67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1361</w:t>
      </w:r>
    </w:p>
    <w:p w14:paraId="5F91E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1361</w:t>
      </w:r>
    </w:p>
    <w:p w14:paraId="7B89B4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1361</w:t>
      </w:r>
    </w:p>
    <w:p w14:paraId="6CE44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1367</w:t>
      </w:r>
    </w:p>
    <w:p w14:paraId="0D69D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1368</w:t>
      </w:r>
    </w:p>
    <w:p w14:paraId="2FB50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006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1368</w:t>
      </w:r>
    </w:p>
    <w:p w14:paraId="3AC605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1368</w:t>
      </w:r>
    </w:p>
    <w:p w14:paraId="59CAB1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1B01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371F8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1370</w:t>
      </w:r>
    </w:p>
    <w:p w14:paraId="4EAFB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1370</w:t>
      </w:r>
    </w:p>
    <w:p w14:paraId="466BE6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3481F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1373</w:t>
      </w:r>
    </w:p>
    <w:p w14:paraId="79533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079D8C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1380</w:t>
      </w:r>
    </w:p>
    <w:p w14:paraId="4214B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1381</w:t>
      </w:r>
    </w:p>
    <w:p w14:paraId="2F61A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1381</w:t>
      </w:r>
    </w:p>
    <w:p w14:paraId="50162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DD230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1386</w:t>
      </w:r>
    </w:p>
    <w:p w14:paraId="039DC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581BA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385716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00052B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615AB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71194F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73071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1395</w:t>
      </w:r>
    </w:p>
    <w:p w14:paraId="72BB85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1395</w:t>
      </w:r>
    </w:p>
    <w:p w14:paraId="1EFB2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1395</w:t>
      </w:r>
    </w:p>
    <w:p w14:paraId="2364C2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B933C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1402</w:t>
      </w:r>
    </w:p>
    <w:p w14:paraId="0A7CFE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1402</w:t>
      </w:r>
    </w:p>
    <w:p w14:paraId="782B66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33FBDF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1408</w:t>
      </w:r>
    </w:p>
    <w:p w14:paraId="60C00E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42E87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6BAE19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1414</w:t>
      </w:r>
    </w:p>
    <w:p w14:paraId="11223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67A433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21557F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1420</w:t>
      </w:r>
    </w:p>
    <w:p w14:paraId="67FE3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1EAAA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12FE66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1426</w:t>
      </w:r>
    </w:p>
    <w:p w14:paraId="44A94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2D697C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42DFA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1433</w:t>
      </w:r>
    </w:p>
    <w:p w14:paraId="1923E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8468E0">
        <w:rPr>
          <w:noProof/>
          <w:snapToGrid w:val="0"/>
          <w:lang w:eastAsia="zh-CN"/>
        </w:rPr>
        <w:t>Environment</w:t>
      </w:r>
      <w:r>
        <w:rPr>
          <w:noProof/>
        </w:rPr>
        <w:tab/>
        <w:t>1433</w:t>
      </w:r>
    </w:p>
    <w:p w14:paraId="105F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1438</w:t>
      </w:r>
    </w:p>
    <w:p w14:paraId="38533E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1439</w:t>
      </w:r>
    </w:p>
    <w:p w14:paraId="6CA43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1439</w:t>
      </w:r>
    </w:p>
    <w:p w14:paraId="7202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5793F2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1446</w:t>
      </w:r>
    </w:p>
    <w:p w14:paraId="61C919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1446</w:t>
      </w:r>
    </w:p>
    <w:p w14:paraId="7AF6F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1446</w:t>
      </w:r>
    </w:p>
    <w:p w14:paraId="6F107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1451</w:t>
      </w:r>
    </w:p>
    <w:p w14:paraId="66F5F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1457</w:t>
      </w:r>
    </w:p>
    <w:p w14:paraId="043092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1461</w:t>
      </w:r>
    </w:p>
    <w:p w14:paraId="5671EB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1461</w:t>
      </w:r>
    </w:p>
    <w:p w14:paraId="6B554F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1461</w:t>
      </w:r>
    </w:p>
    <w:p w14:paraId="42C9D3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1467</w:t>
      </w:r>
    </w:p>
    <w:p w14:paraId="53D1E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1467</w:t>
      </w:r>
    </w:p>
    <w:p w14:paraId="370CDEF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03D2BFA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1474</w:t>
      </w:r>
    </w:p>
    <w:p w14:paraId="470FA1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1474</w:t>
      </w:r>
    </w:p>
    <w:p w14:paraId="3DC660D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1474</w:t>
      </w:r>
    </w:p>
    <w:p w14:paraId="7E7D201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1484</w:t>
      </w:r>
    </w:p>
    <w:p w14:paraId="21442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1485</w:t>
      </w:r>
    </w:p>
    <w:p w14:paraId="4F789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1485</w:t>
      </w:r>
    </w:p>
    <w:p w14:paraId="60275D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1490</w:t>
      </w:r>
    </w:p>
    <w:p w14:paraId="61312C9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1490</w:t>
      </w:r>
    </w:p>
    <w:p w14:paraId="3688ED4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1496</w:t>
      </w:r>
    </w:p>
    <w:p w14:paraId="3E04AF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1496</w:t>
      </w:r>
    </w:p>
    <w:p w14:paraId="54D1F1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1496</w:t>
      </w:r>
    </w:p>
    <w:p w14:paraId="152C8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69529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03048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1502</w:t>
      </w:r>
    </w:p>
    <w:p w14:paraId="776174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70B12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565694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1506</w:t>
      </w:r>
    </w:p>
    <w:p w14:paraId="52883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1506</w:t>
      </w:r>
    </w:p>
    <w:p w14:paraId="4FC39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1E0460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 xml:space="preserve">Test </w:t>
      </w:r>
      <w:r w:rsidRPr="008468E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1510</w:t>
      </w:r>
    </w:p>
    <w:p w14:paraId="28F352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19A13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585B1A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1510</w:t>
      </w:r>
    </w:p>
    <w:p w14:paraId="3A0558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1D0B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1515</w:t>
      </w:r>
    </w:p>
    <w:p w14:paraId="47560F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1515</w:t>
      </w:r>
    </w:p>
    <w:p w14:paraId="4B8EC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3EFFF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1515</w:t>
      </w:r>
    </w:p>
    <w:p w14:paraId="7BC50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50E949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1519</w:t>
      </w:r>
    </w:p>
    <w:p w14:paraId="20AA30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1519</w:t>
      </w:r>
    </w:p>
    <w:p w14:paraId="3C183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1519</w:t>
      </w:r>
    </w:p>
    <w:p w14:paraId="07116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A7F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1519</w:t>
      </w:r>
    </w:p>
    <w:p w14:paraId="40B80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6E63F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1523</w:t>
      </w:r>
    </w:p>
    <w:p w14:paraId="0BF519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1523</w:t>
      </w:r>
    </w:p>
    <w:p w14:paraId="54E873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1523</w:t>
      </w:r>
    </w:p>
    <w:p w14:paraId="74AD40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3588A2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1527</w:t>
      </w:r>
    </w:p>
    <w:p w14:paraId="55D336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1527</w:t>
      </w:r>
    </w:p>
    <w:p w14:paraId="22D9F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1527</w:t>
      </w:r>
    </w:p>
    <w:p w14:paraId="1FC455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1531</w:t>
      </w:r>
    </w:p>
    <w:p w14:paraId="4A099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1531</w:t>
      </w:r>
    </w:p>
    <w:p w14:paraId="6CC505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5D6E4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6ACCB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1535</w:t>
      </w:r>
    </w:p>
    <w:p w14:paraId="4BC85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1535</w:t>
      </w:r>
    </w:p>
    <w:p w14:paraId="6036C3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2FF187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FEEB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63EA0C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1538</w:t>
      </w:r>
    </w:p>
    <w:p w14:paraId="24FE0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4100AB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1538</w:t>
      </w:r>
    </w:p>
    <w:p w14:paraId="51BE2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60FC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1541</w:t>
      </w:r>
    </w:p>
    <w:p w14:paraId="25EFC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7B50D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1541</w:t>
      </w:r>
    </w:p>
    <w:p w14:paraId="686FC8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236B45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8468E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8468E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1545</w:t>
      </w:r>
    </w:p>
    <w:p w14:paraId="6555C3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26416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35A9E4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1551</w:t>
      </w:r>
    </w:p>
    <w:p w14:paraId="51A29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1551</w:t>
      </w:r>
    </w:p>
    <w:p w14:paraId="660F68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783A9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A5F4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1555</w:t>
      </w:r>
    </w:p>
    <w:p w14:paraId="335507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010D9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01631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245E8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F00AF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1559</w:t>
      </w:r>
    </w:p>
    <w:p w14:paraId="384F3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51ECFA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0B5D23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1564</w:t>
      </w:r>
    </w:p>
    <w:p w14:paraId="0F34EB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C4941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15BBD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79236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1F50A4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1570</w:t>
      </w:r>
    </w:p>
    <w:p w14:paraId="73B3E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80B60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770F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1573</w:t>
      </w:r>
    </w:p>
    <w:p w14:paraId="536BE5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1573</w:t>
      </w:r>
    </w:p>
    <w:p w14:paraId="6D4918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1573</w:t>
      </w:r>
    </w:p>
    <w:p w14:paraId="283F1D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186A1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1574</w:t>
      </w:r>
    </w:p>
    <w:p w14:paraId="3A5968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12FC77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1577</w:t>
      </w:r>
    </w:p>
    <w:p w14:paraId="7A75EF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19622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1578</w:t>
      </w:r>
    </w:p>
    <w:p w14:paraId="64761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2084CB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1581</w:t>
      </w:r>
    </w:p>
    <w:p w14:paraId="21871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56134D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3D838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A19F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1585</w:t>
      </w:r>
    </w:p>
    <w:p w14:paraId="516E05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4DF0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7AE09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15B8EE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1588</w:t>
      </w:r>
    </w:p>
    <w:p w14:paraId="72AD64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00FBD1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1589</w:t>
      </w:r>
    </w:p>
    <w:p w14:paraId="5794C2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1592</w:t>
      </w:r>
    </w:p>
    <w:p w14:paraId="00FB6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1592</w:t>
      </w:r>
    </w:p>
    <w:p w14:paraId="4820C9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1592</w:t>
      </w:r>
    </w:p>
    <w:p w14:paraId="2CDA0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3728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1593</w:t>
      </w:r>
    </w:p>
    <w:p w14:paraId="1C2C8C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742889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1596</w:t>
      </w:r>
    </w:p>
    <w:p w14:paraId="5228B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7F9AA9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1597</w:t>
      </w:r>
    </w:p>
    <w:p w14:paraId="6B54E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336C9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67F109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1604</w:t>
      </w:r>
    </w:p>
    <w:p w14:paraId="250BC6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1606</w:t>
      </w:r>
    </w:p>
    <w:p w14:paraId="4FC80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4702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1607</w:t>
      </w:r>
    </w:p>
    <w:p w14:paraId="3593F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84AA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L1-SINR measurement </w:t>
      </w:r>
      <w:r w:rsidRPr="008468E0">
        <w:rPr>
          <w:noProof/>
          <w:snapToGrid w:val="0"/>
          <w:lang w:eastAsia="zh-CN"/>
        </w:rPr>
        <w:t xml:space="preserve">with </w:t>
      </w:r>
      <w:r w:rsidRPr="008468E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1609</w:t>
      </w:r>
    </w:p>
    <w:p w14:paraId="32987E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1F29C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1609</w:t>
      </w:r>
    </w:p>
    <w:p w14:paraId="21CE2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7E06ED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1612</w:t>
      </w:r>
    </w:p>
    <w:p w14:paraId="6ADB3D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1612</w:t>
      </w:r>
    </w:p>
    <w:p w14:paraId="77E0D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08C24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2122E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1616</w:t>
      </w:r>
    </w:p>
    <w:p w14:paraId="53CE5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1616</w:t>
      </w:r>
    </w:p>
    <w:p w14:paraId="2DDA35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2743AC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6A3C5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1621</w:t>
      </w:r>
    </w:p>
    <w:p w14:paraId="279C9A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1621</w:t>
      </w:r>
    </w:p>
    <w:p w14:paraId="3DE11E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1621</w:t>
      </w:r>
    </w:p>
    <w:p w14:paraId="005E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92083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1621</w:t>
      </w:r>
    </w:p>
    <w:p w14:paraId="2F6BEE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A99C2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1625</w:t>
      </w:r>
    </w:p>
    <w:p w14:paraId="57BBC9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1625</w:t>
      </w:r>
    </w:p>
    <w:p w14:paraId="5A3A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221B1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043DF7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1630</w:t>
      </w:r>
    </w:p>
    <w:p w14:paraId="584D75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1630</w:t>
      </w:r>
    </w:p>
    <w:p w14:paraId="2E999F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1630</w:t>
      </w:r>
    </w:p>
    <w:p w14:paraId="567A89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35FA1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1631</w:t>
      </w:r>
    </w:p>
    <w:p w14:paraId="5625D7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4B96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1635</w:t>
      </w:r>
    </w:p>
    <w:p w14:paraId="57BE7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A.4.7.2.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41715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1635</w:t>
      </w:r>
    </w:p>
    <w:p w14:paraId="3339EF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50B85B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1640</w:t>
      </w:r>
    </w:p>
    <w:p w14:paraId="4B91BC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1640</w:t>
      </w:r>
    </w:p>
    <w:p w14:paraId="30EA3C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251D6C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1640</w:t>
      </w:r>
    </w:p>
    <w:p w14:paraId="74D2A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04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1643</w:t>
      </w:r>
    </w:p>
    <w:p w14:paraId="1BB9C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40FB7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1643</w:t>
      </w:r>
    </w:p>
    <w:p w14:paraId="09F2D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4449B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1648</w:t>
      </w:r>
    </w:p>
    <w:p w14:paraId="5C2F5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1648</w:t>
      </w:r>
    </w:p>
    <w:p w14:paraId="1E382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6B444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1649</w:t>
      </w:r>
    </w:p>
    <w:p w14:paraId="35F6B0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3CBEB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1652</w:t>
      </w:r>
    </w:p>
    <w:p w14:paraId="511C9A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5161B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1653</w:t>
      </w:r>
    </w:p>
    <w:p w14:paraId="2C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14AEAF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SFTD accuracy</w:t>
      </w:r>
      <w:r>
        <w:rPr>
          <w:noProof/>
        </w:rPr>
        <w:tab/>
        <w:t>1656</w:t>
      </w:r>
    </w:p>
    <w:p w14:paraId="0C8F9F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1656</w:t>
      </w:r>
    </w:p>
    <w:p w14:paraId="7CD9C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4934D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1656</w:t>
      </w:r>
    </w:p>
    <w:p w14:paraId="0B4036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97D09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0CE3FC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21652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1661</w:t>
      </w:r>
    </w:p>
    <w:p w14:paraId="414737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1661</w:t>
      </w:r>
    </w:p>
    <w:p w14:paraId="642DA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463F92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1662</w:t>
      </w:r>
    </w:p>
    <w:p w14:paraId="0FE051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2BB03F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1667</w:t>
      </w:r>
    </w:p>
    <w:p w14:paraId="2371C9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F567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1347D9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467289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1671</w:t>
      </w:r>
    </w:p>
    <w:p w14:paraId="33208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1675</w:t>
      </w:r>
    </w:p>
    <w:p w14:paraId="01DE8A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16BC2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2E1BFE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030D9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1679</w:t>
      </w:r>
    </w:p>
    <w:p w14:paraId="3AC551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3EC75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1679</w:t>
      </w:r>
    </w:p>
    <w:p w14:paraId="01328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0B8C06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1682</w:t>
      </w:r>
    </w:p>
    <w:p w14:paraId="15D249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1682</w:t>
      </w:r>
    </w:p>
    <w:p w14:paraId="3F548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7FEF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AD2E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083331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1688</w:t>
      </w:r>
    </w:p>
    <w:p w14:paraId="2F11BE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56C45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1688</w:t>
      </w:r>
    </w:p>
    <w:p w14:paraId="458544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4B22B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1693</w:t>
      </w:r>
    </w:p>
    <w:p w14:paraId="6229E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1693</w:t>
      </w:r>
    </w:p>
    <w:p w14:paraId="7D176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1693</w:t>
      </w:r>
    </w:p>
    <w:p w14:paraId="055809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1693</w:t>
      </w:r>
    </w:p>
    <w:p w14:paraId="1D665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A573D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1698</w:t>
      </w:r>
    </w:p>
    <w:p w14:paraId="7FE7A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A.4.7.9.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74E44F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1698</w:t>
      </w:r>
    </w:p>
    <w:p w14:paraId="75CEF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057B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1703</w:t>
      </w:r>
    </w:p>
    <w:p w14:paraId="600F4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1703</w:t>
      </w:r>
    </w:p>
    <w:p w14:paraId="45848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7924C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1704</w:t>
      </w:r>
    </w:p>
    <w:p w14:paraId="12A095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358D5D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1709</w:t>
      </w:r>
    </w:p>
    <w:p w14:paraId="0B5A3A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1F811B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1709</w:t>
      </w:r>
    </w:p>
    <w:p w14:paraId="37023F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6C4277D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1714</w:t>
      </w:r>
    </w:p>
    <w:p w14:paraId="4CFD106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1714</w:t>
      </w:r>
    </w:p>
    <w:p w14:paraId="236C40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1714</w:t>
      </w:r>
    </w:p>
    <w:p w14:paraId="0AE6CD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1714</w:t>
      </w:r>
    </w:p>
    <w:p w14:paraId="536B2D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1B767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041CC7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8468E0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1719</w:t>
      </w:r>
    </w:p>
    <w:p w14:paraId="5F2F7E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en-GB"/>
        </w:rPr>
        <w:t>E-UTRAN</w:t>
      </w:r>
      <w:r w:rsidRPr="008468E0">
        <w:rPr>
          <w:rFonts w:eastAsiaTheme="minorEastAsia"/>
          <w:noProof/>
          <w:lang w:val="en-US" w:eastAsia="zh-CN"/>
        </w:rPr>
        <w:t xml:space="preserve"> PSCell</w:t>
      </w:r>
      <w:r w:rsidRPr="008468E0">
        <w:rPr>
          <w:noProof/>
          <w:lang w:val="en-US" w:eastAsia="en-GB"/>
        </w:rPr>
        <w:t xml:space="preserve"> – NR </w:t>
      </w:r>
      <w:r w:rsidRPr="008468E0">
        <w:rPr>
          <w:rFonts w:eastAsiaTheme="minorEastAsia"/>
          <w:noProof/>
          <w:lang w:val="en-US" w:eastAsia="zh-CN"/>
        </w:rPr>
        <w:t>P</w:t>
      </w:r>
      <w:r w:rsidRPr="008468E0">
        <w:rPr>
          <w:noProof/>
          <w:lang w:val="en-US" w:eastAsia="en-GB"/>
        </w:rPr>
        <w:t xml:space="preserve">Cell </w:t>
      </w:r>
      <w:r w:rsidRPr="008468E0">
        <w:rPr>
          <w:rFonts w:eastAsiaTheme="minorEastAsia"/>
          <w:noProof/>
          <w:lang w:val="en-US" w:eastAsia="zh-CN"/>
        </w:rPr>
        <w:t xml:space="preserve">FR1 </w:t>
      </w:r>
      <w:r w:rsidRPr="008468E0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8468E0">
        <w:rPr>
          <w:noProof/>
          <w:lang w:val="en-US" w:eastAsia="en-GB"/>
        </w:rPr>
        <w:t xml:space="preserve">DL active BWP switch in non-DRX in synchronous </w:t>
      </w:r>
      <w:r w:rsidRPr="008468E0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1719</w:t>
      </w:r>
    </w:p>
    <w:p w14:paraId="3C227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8468E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8468E0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1719</w:t>
      </w:r>
    </w:p>
    <w:p w14:paraId="12874F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A.4A.1.2.</w:t>
      </w:r>
      <w:r w:rsidRPr="008468E0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1723</w:t>
      </w:r>
    </w:p>
    <w:p w14:paraId="6BF47B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1724</w:t>
      </w:r>
    </w:p>
    <w:p w14:paraId="1D26A9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F32C5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09C54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1729</w:t>
      </w:r>
    </w:p>
    <w:p w14:paraId="6F446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F02AC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1729</w:t>
      </w:r>
    </w:p>
    <w:p w14:paraId="149935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54B2EB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1734</w:t>
      </w:r>
    </w:p>
    <w:p w14:paraId="6F0B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1734</w:t>
      </w:r>
    </w:p>
    <w:p w14:paraId="2EABC3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1735</w:t>
      </w:r>
    </w:p>
    <w:p w14:paraId="0E758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4D33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5CB794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1735</w:t>
      </w:r>
    </w:p>
    <w:p w14:paraId="09D72D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1735</w:t>
      </w:r>
    </w:p>
    <w:p w14:paraId="1EED8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19400F03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1740</w:t>
      </w:r>
    </w:p>
    <w:p w14:paraId="498CA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346A44A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6BD8007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1740</w:t>
      </w:r>
    </w:p>
    <w:p w14:paraId="589610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1740</w:t>
      </w:r>
    </w:p>
    <w:p w14:paraId="1001C9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1740</w:t>
      </w:r>
    </w:p>
    <w:p w14:paraId="2F8E61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1740</w:t>
      </w:r>
    </w:p>
    <w:p w14:paraId="04344D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1740</w:t>
      </w:r>
    </w:p>
    <w:p w14:paraId="658D1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1740</w:t>
      </w:r>
    </w:p>
    <w:p w14:paraId="7143A6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1743</w:t>
      </w:r>
    </w:p>
    <w:p w14:paraId="4B563F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1749</w:t>
      </w:r>
    </w:p>
    <w:p w14:paraId="46DB9A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1752</w:t>
      </w:r>
    </w:p>
    <w:p w14:paraId="71B4D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1756</w:t>
      </w:r>
    </w:p>
    <w:p w14:paraId="418F35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1756</w:t>
      </w:r>
    </w:p>
    <w:p w14:paraId="2E005E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5F3BE2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177D18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1B2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6DFC1B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void</w:t>
      </w:r>
      <w:r>
        <w:rPr>
          <w:noProof/>
        </w:rPr>
        <w:tab/>
        <w:t>1762</w:t>
      </w:r>
    </w:p>
    <w:p w14:paraId="7BC4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534E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1762</w:t>
      </w:r>
    </w:p>
    <w:p w14:paraId="5802C1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1762</w:t>
      </w:r>
    </w:p>
    <w:p w14:paraId="7CCBD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1762</w:t>
      </w:r>
    </w:p>
    <w:p w14:paraId="336294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1762</w:t>
      </w:r>
    </w:p>
    <w:p w14:paraId="67D89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7BFCED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1766</w:t>
      </w:r>
    </w:p>
    <w:p w14:paraId="312F55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1766</w:t>
      </w:r>
    </w:p>
    <w:p w14:paraId="7FE5B8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1766</w:t>
      </w:r>
    </w:p>
    <w:p w14:paraId="2AE91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1766</w:t>
      </w:r>
    </w:p>
    <w:p w14:paraId="4B1FD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1766</w:t>
      </w:r>
    </w:p>
    <w:p w14:paraId="2047E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029674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1770</w:t>
      </w:r>
    </w:p>
    <w:p w14:paraId="610238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1770</w:t>
      </w:r>
    </w:p>
    <w:p w14:paraId="2D372E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1770</w:t>
      </w:r>
    </w:p>
    <w:p w14:paraId="390F3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189463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0FBB9A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1775</w:t>
      </w:r>
    </w:p>
    <w:p w14:paraId="2B24B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3AC84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30F78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1779</w:t>
      </w:r>
    </w:p>
    <w:p w14:paraId="2352B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386D8B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D7DF7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1783</w:t>
      </w:r>
    </w:p>
    <w:p w14:paraId="448902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1783</w:t>
      </w:r>
    </w:p>
    <w:p w14:paraId="57330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5C781B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1787</w:t>
      </w:r>
    </w:p>
    <w:p w14:paraId="06B8AC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1791</w:t>
      </w:r>
    </w:p>
    <w:p w14:paraId="75B3FD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1795</w:t>
      </w:r>
    </w:p>
    <w:p w14:paraId="15015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1800</w:t>
      </w:r>
    </w:p>
    <w:p w14:paraId="7016C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36183B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1805</w:t>
      </w:r>
    </w:p>
    <w:p w14:paraId="5AADE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5C754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1AA1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1807</w:t>
      </w:r>
    </w:p>
    <w:p w14:paraId="3B500B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08E58C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9459C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1810</w:t>
      </w:r>
    </w:p>
    <w:p w14:paraId="2EA125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1810</w:t>
      </w:r>
    </w:p>
    <w:p w14:paraId="77305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14A49B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1813</w:t>
      </w:r>
    </w:p>
    <w:p w14:paraId="09E8A3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1813</w:t>
      </w:r>
    </w:p>
    <w:p w14:paraId="3CDE4D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1813</w:t>
      </w:r>
    </w:p>
    <w:p w14:paraId="3751BD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1816</w:t>
      </w:r>
    </w:p>
    <w:p w14:paraId="55CEFA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1816</w:t>
      </w:r>
    </w:p>
    <w:p w14:paraId="006961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65D58B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3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C457E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1820</w:t>
      </w:r>
    </w:p>
    <w:p w14:paraId="2122E0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5219D3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4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43D7C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1824</w:t>
      </w:r>
    </w:p>
    <w:p w14:paraId="46F409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A.5.5.2.</w:t>
      </w:r>
      <w:r w:rsidRPr="008468E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1824</w:t>
      </w:r>
    </w:p>
    <w:p w14:paraId="1B2942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5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18E490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1827</w:t>
      </w:r>
    </w:p>
    <w:p w14:paraId="1398C0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661BA1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6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D1F7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1830</w:t>
      </w:r>
    </w:p>
    <w:p w14:paraId="4B7D83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1830</w:t>
      </w:r>
    </w:p>
    <w:p w14:paraId="2925AB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253BCA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8468E0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1834</w:t>
      </w:r>
    </w:p>
    <w:p w14:paraId="01C46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1834</w:t>
      </w:r>
    </w:p>
    <w:p w14:paraId="67435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1836</w:t>
      </w:r>
    </w:p>
    <w:p w14:paraId="1DE460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1836</w:t>
      </w:r>
    </w:p>
    <w:p w14:paraId="5D542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1836</w:t>
      </w:r>
    </w:p>
    <w:p w14:paraId="7FDAC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1836</w:t>
      </w:r>
    </w:p>
    <w:p w14:paraId="07ADF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38300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1838</w:t>
      </w:r>
    </w:p>
    <w:p w14:paraId="26AFA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3C0C95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1842</w:t>
      </w:r>
    </w:p>
    <w:p w14:paraId="49D713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5B14B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43D560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1842</w:t>
      </w:r>
    </w:p>
    <w:p w14:paraId="6BD48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538B6C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26C49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1846</w:t>
      </w:r>
    </w:p>
    <w:p w14:paraId="5EE9C2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48E2A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3A2819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TW"/>
        </w:rPr>
        <w:t xml:space="preserve">Direct </w:t>
      </w:r>
      <w:r w:rsidRPr="008468E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1851</w:t>
      </w:r>
    </w:p>
    <w:p w14:paraId="2F743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Purpose and Environment</w:t>
      </w:r>
      <w:r>
        <w:rPr>
          <w:noProof/>
        </w:rPr>
        <w:tab/>
        <w:t>1851</w:t>
      </w:r>
    </w:p>
    <w:p w14:paraId="188A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1EF272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1854</w:t>
      </w:r>
    </w:p>
    <w:p w14:paraId="561B3B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6DCFEA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5C7446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1859</w:t>
      </w:r>
    </w:p>
    <w:p w14:paraId="73B19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7F391B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1862</w:t>
      </w:r>
    </w:p>
    <w:p w14:paraId="4CEB59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1863</w:t>
      </w:r>
    </w:p>
    <w:p w14:paraId="7BCC53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1863</w:t>
      </w:r>
    </w:p>
    <w:p w14:paraId="68AE3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7F880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1867</w:t>
      </w:r>
    </w:p>
    <w:p w14:paraId="1FB45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63857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11E90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1871</w:t>
      </w:r>
    </w:p>
    <w:p w14:paraId="3476B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4948FB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0FDEB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1875</w:t>
      </w:r>
    </w:p>
    <w:p w14:paraId="6D6897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1875</w:t>
      </w:r>
    </w:p>
    <w:p w14:paraId="607B16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1875</w:t>
      </w:r>
    </w:p>
    <w:p w14:paraId="6D2563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4E68E5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9469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1880</w:t>
      </w:r>
    </w:p>
    <w:p w14:paraId="140AF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04EF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6EFD3C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1885</w:t>
      </w:r>
    </w:p>
    <w:p w14:paraId="040B34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3CD952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7846BE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1890</w:t>
      </w:r>
    </w:p>
    <w:p w14:paraId="4CF89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781F25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DE5C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1895</w:t>
      </w:r>
    </w:p>
    <w:p w14:paraId="543525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15F5E4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1555AE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1900</w:t>
      </w:r>
    </w:p>
    <w:p w14:paraId="13081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38033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FB87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1905</w:t>
      </w:r>
    </w:p>
    <w:p w14:paraId="124B50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E5D3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09EED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1910</w:t>
      </w:r>
    </w:p>
    <w:p w14:paraId="2B46E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59E1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2D41E0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8468E0">
        <w:rPr>
          <w:noProof/>
          <w:lang w:val="en-US"/>
        </w:rPr>
        <w:t>mode for UE fulfilling relaxed measurement criterion</w:t>
      </w:r>
      <w:r>
        <w:rPr>
          <w:noProof/>
        </w:rPr>
        <w:tab/>
        <w:t>1915</w:t>
      </w:r>
    </w:p>
    <w:p w14:paraId="53502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4613F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  <w:lang w:eastAsia="zh-CN"/>
        </w:rPr>
        <w:t>A.5.5.5.9.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6EBF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1919</w:t>
      </w:r>
    </w:p>
    <w:p w14:paraId="61B51A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1919</w:t>
      </w:r>
    </w:p>
    <w:p w14:paraId="7BBD86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1919</w:t>
      </w:r>
    </w:p>
    <w:p w14:paraId="30D281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1919</w:t>
      </w:r>
    </w:p>
    <w:p w14:paraId="16BE50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bCs/>
          <w:noProof/>
        </w:rPr>
        <w:t>5.5.6.1.1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1E358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1923</w:t>
      </w:r>
    </w:p>
    <w:p w14:paraId="0755D9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1928</w:t>
      </w:r>
    </w:p>
    <w:p w14:paraId="038C5C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1928</w:t>
      </w:r>
    </w:p>
    <w:p w14:paraId="3AD1CD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1932</w:t>
      </w:r>
    </w:p>
    <w:p w14:paraId="1DB6A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1932</w:t>
      </w:r>
    </w:p>
    <w:p w14:paraId="0482E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1936</w:t>
      </w:r>
    </w:p>
    <w:p w14:paraId="2DA16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1936</w:t>
      </w:r>
    </w:p>
    <w:p w14:paraId="235810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1936</w:t>
      </w:r>
    </w:p>
    <w:p w14:paraId="047B7AD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1940</w:t>
      </w:r>
    </w:p>
    <w:p w14:paraId="10248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1940</w:t>
      </w:r>
    </w:p>
    <w:p w14:paraId="64900DB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1940</w:t>
      </w:r>
    </w:p>
    <w:p w14:paraId="056BB6B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1947</w:t>
      </w:r>
    </w:p>
    <w:p w14:paraId="104E81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1947</w:t>
      </w:r>
    </w:p>
    <w:p w14:paraId="2ED92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1947</w:t>
      </w:r>
    </w:p>
    <w:p w14:paraId="5B1138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EB43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1950</w:t>
      </w:r>
    </w:p>
    <w:p w14:paraId="22865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16C01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16700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1954</w:t>
      </w:r>
    </w:p>
    <w:p w14:paraId="4799F8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1954</w:t>
      </w:r>
    </w:p>
    <w:p w14:paraId="78CEF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1954</w:t>
      </w:r>
    </w:p>
    <w:p w14:paraId="3793F8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1954</w:t>
      </w:r>
    </w:p>
    <w:p w14:paraId="42B148F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264875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1958</w:t>
      </w:r>
    </w:p>
    <w:p w14:paraId="44C45C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1958</w:t>
      </w:r>
    </w:p>
    <w:p w14:paraId="3C2DA3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1958</w:t>
      </w:r>
    </w:p>
    <w:p w14:paraId="3DDAB0B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09BA70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1962</w:t>
      </w:r>
    </w:p>
    <w:p w14:paraId="5087B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1962</w:t>
      </w:r>
    </w:p>
    <w:p w14:paraId="0122C9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1962</w:t>
      </w:r>
    </w:p>
    <w:p w14:paraId="2EA7099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lastRenderedPageBreak/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1962</w:t>
      </w:r>
    </w:p>
    <w:p w14:paraId="5926B0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3C5AA0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1965</w:t>
      </w:r>
    </w:p>
    <w:p w14:paraId="7BC66B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1965</w:t>
      </w:r>
    </w:p>
    <w:p w14:paraId="06066B3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3F4C7A3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3FA85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1968</w:t>
      </w:r>
    </w:p>
    <w:p w14:paraId="6CD1E5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1968</w:t>
      </w:r>
    </w:p>
    <w:p w14:paraId="4B70A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AEDC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4F9D611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1972</w:t>
      </w:r>
    </w:p>
    <w:p w14:paraId="63A20B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8468E0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1972</w:t>
      </w:r>
    </w:p>
    <w:p w14:paraId="5AAA2D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active </w:t>
      </w:r>
      <w:r w:rsidRPr="008468E0">
        <w:rPr>
          <w:rFonts w:eastAsia="SimSun" w:cs="Arial"/>
          <w:noProof/>
          <w:lang w:val="en-US" w:eastAsia="zh-CN"/>
        </w:rPr>
        <w:t xml:space="preserve">joint </w:t>
      </w:r>
      <w:r w:rsidRPr="008468E0">
        <w:rPr>
          <w:rFonts w:cs="Arial"/>
          <w:noProof/>
        </w:rPr>
        <w:t>TCI state switch for a known TCI state</w:t>
      </w:r>
      <w:r>
        <w:rPr>
          <w:noProof/>
        </w:rPr>
        <w:tab/>
        <w:t>1972</w:t>
      </w:r>
    </w:p>
    <w:p w14:paraId="4D99C2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1972</w:t>
      </w:r>
    </w:p>
    <w:p w14:paraId="1EBA862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1972</w:t>
      </w:r>
    </w:p>
    <w:p w14:paraId="74B91ED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1975</w:t>
      </w:r>
    </w:p>
    <w:p w14:paraId="7CE02E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1975</w:t>
      </w:r>
    </w:p>
    <w:p w14:paraId="3F748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1975</w:t>
      </w:r>
    </w:p>
    <w:p w14:paraId="751B1B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2BF373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1976</w:t>
      </w:r>
    </w:p>
    <w:p w14:paraId="3596584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63C61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1978</w:t>
      </w:r>
    </w:p>
    <w:p w14:paraId="40ADA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1978</w:t>
      </w:r>
    </w:p>
    <w:p w14:paraId="619DC4E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1978</w:t>
      </w:r>
    </w:p>
    <w:p w14:paraId="7C96EE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1979</w:t>
      </w:r>
    </w:p>
    <w:p w14:paraId="4559490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A.5.5.11.3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0D544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750967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04C75F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6FBA73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5EFB7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1987</w:t>
      </w:r>
    </w:p>
    <w:p w14:paraId="7026D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1987</w:t>
      </w:r>
    </w:p>
    <w:p w14:paraId="1DCB37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1819C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2FC38A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1991</w:t>
      </w:r>
    </w:p>
    <w:p w14:paraId="7B98A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29827F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A.5.5.13.2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0E5954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1994</w:t>
      </w:r>
    </w:p>
    <w:p w14:paraId="14003C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1994</w:t>
      </w:r>
    </w:p>
    <w:p w14:paraId="681B5D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1994</w:t>
      </w:r>
    </w:p>
    <w:p w14:paraId="7CE25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38784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50F60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1998</w:t>
      </w:r>
    </w:p>
    <w:p w14:paraId="0A969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4EADC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7B6C3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2001</w:t>
      </w:r>
    </w:p>
    <w:p w14:paraId="009616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18DF94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543D91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2005</w:t>
      </w:r>
    </w:p>
    <w:p w14:paraId="58F754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23638A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3CBF44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2009</w:t>
      </w:r>
    </w:p>
    <w:p w14:paraId="10BAC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2009</w:t>
      </w:r>
    </w:p>
    <w:p w14:paraId="69081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6B7D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04FEA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2012</w:t>
      </w:r>
    </w:p>
    <w:p w14:paraId="38D44C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38D9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293E5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2016</w:t>
      </w:r>
    </w:p>
    <w:p w14:paraId="56F9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354CA5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58877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2020</w:t>
      </w:r>
    </w:p>
    <w:p w14:paraId="5EFAC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6413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2007C6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2024</w:t>
      </w:r>
    </w:p>
    <w:p w14:paraId="65529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2B7FF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663652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2029</w:t>
      </w:r>
    </w:p>
    <w:p w14:paraId="4D19CC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71D01D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580B12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2033</w:t>
      </w:r>
    </w:p>
    <w:p w14:paraId="3BC8F6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27960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40CF5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2038</w:t>
      </w:r>
    </w:p>
    <w:p w14:paraId="6DD5A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2038</w:t>
      </w:r>
    </w:p>
    <w:p w14:paraId="37C0DB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7CB5D5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2044</w:t>
      </w:r>
    </w:p>
    <w:p w14:paraId="66DDA2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2044</w:t>
      </w:r>
    </w:p>
    <w:p w14:paraId="5FBB2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299D8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2044</w:t>
      </w:r>
    </w:p>
    <w:p w14:paraId="1AFD2E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2046</w:t>
      </w:r>
    </w:p>
    <w:p w14:paraId="7DFD19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2046</w:t>
      </w:r>
    </w:p>
    <w:p w14:paraId="71D1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16B343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762FEA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273862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2049</w:t>
      </w:r>
    </w:p>
    <w:p w14:paraId="3920BB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37D29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2050</w:t>
      </w:r>
    </w:p>
    <w:p w14:paraId="260E5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2052</w:t>
      </w:r>
    </w:p>
    <w:p w14:paraId="108232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2052</w:t>
      </w:r>
    </w:p>
    <w:p w14:paraId="6DE6B5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2052</w:t>
      </w:r>
    </w:p>
    <w:p w14:paraId="46C579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20CB59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2055</w:t>
      </w:r>
    </w:p>
    <w:p w14:paraId="3431F4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2056</w:t>
      </w:r>
    </w:p>
    <w:p w14:paraId="7B722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2056</w:t>
      </w:r>
    </w:p>
    <w:p w14:paraId="655AF9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6E1A3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2056</w:t>
      </w:r>
    </w:p>
    <w:p w14:paraId="7F680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548DB5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2058</w:t>
      </w:r>
    </w:p>
    <w:p w14:paraId="5B89CD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50A40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3ED1A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0B00EF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2061</w:t>
      </w:r>
    </w:p>
    <w:p w14:paraId="3DE30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2061</w:t>
      </w:r>
    </w:p>
    <w:p w14:paraId="48AF53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091075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5786FF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2065</w:t>
      </w:r>
    </w:p>
    <w:p w14:paraId="710F09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2067</w:t>
      </w:r>
    </w:p>
    <w:p w14:paraId="68FB9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167D95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6AE69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2BEE12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</w:t>
      </w:r>
      <w:r w:rsidRPr="008468E0">
        <w:rPr>
          <w:noProof/>
          <w:snapToGrid w:val="0"/>
          <w:lang w:eastAsia="zh-CN"/>
        </w:rPr>
        <w:t xml:space="preserve"> with</w:t>
      </w:r>
      <w:r w:rsidRPr="008468E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2071</w:t>
      </w:r>
    </w:p>
    <w:p w14:paraId="674052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29A662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6F1BF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E6A9C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2074</w:t>
      </w:r>
    </w:p>
    <w:p w14:paraId="7AF452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2074</w:t>
      </w:r>
    </w:p>
    <w:p w14:paraId="0A0892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5E355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7D464D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2078</w:t>
      </w:r>
    </w:p>
    <w:p w14:paraId="0D089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2078</w:t>
      </w:r>
    </w:p>
    <w:p w14:paraId="1EA48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28F03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36D9F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2082</w:t>
      </w:r>
    </w:p>
    <w:p w14:paraId="3F9DFE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2082</w:t>
      </w:r>
    </w:p>
    <w:p w14:paraId="2B338A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2082</w:t>
      </w:r>
    </w:p>
    <w:p w14:paraId="735CE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4DAC27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072C2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2D8CD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2086</w:t>
      </w:r>
    </w:p>
    <w:p w14:paraId="106AB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683B4D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46085F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4A3D6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2091</w:t>
      </w:r>
    </w:p>
    <w:p w14:paraId="31A2C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C0F7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0867D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1333E7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2095</w:t>
      </w:r>
    </w:p>
    <w:p w14:paraId="493E9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2095</w:t>
      </w:r>
    </w:p>
    <w:p w14:paraId="0030E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F517D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2095</w:t>
      </w:r>
    </w:p>
    <w:p w14:paraId="243A4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6B708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2098</w:t>
      </w:r>
    </w:p>
    <w:p w14:paraId="5633C7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5</w:t>
      </w:r>
      <w:r w:rsidRPr="008468E0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1B743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2098</w:t>
      </w:r>
    </w:p>
    <w:p w14:paraId="5535C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0BCD44C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2101</w:t>
      </w:r>
    </w:p>
    <w:p w14:paraId="5CD40D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2101</w:t>
      </w:r>
    </w:p>
    <w:p w14:paraId="4E21B8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7EA28B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3CD75D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27E6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2104</w:t>
      </w:r>
    </w:p>
    <w:p w14:paraId="6EAF9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0878B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4B0783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A5F1D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2106</w:t>
      </w:r>
    </w:p>
    <w:p w14:paraId="2DF153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2106</w:t>
      </w:r>
    </w:p>
    <w:p w14:paraId="1E20F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175AA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4A245D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01FB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2110</w:t>
      </w:r>
    </w:p>
    <w:p w14:paraId="0BB65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6E2AFA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01CEA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71263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2113</w:t>
      </w:r>
    </w:p>
    <w:p w14:paraId="6298DA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2113</w:t>
      </w:r>
    </w:p>
    <w:p w14:paraId="1CFF4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095A7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6DFB6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03659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2117</w:t>
      </w:r>
    </w:p>
    <w:p w14:paraId="2001AC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B34E7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37A3A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1C6BF0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2120</w:t>
      </w:r>
    </w:p>
    <w:p w14:paraId="74058E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2123</w:t>
      </w:r>
    </w:p>
    <w:p w14:paraId="14279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4E859D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77027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5772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2126</w:t>
      </w:r>
    </w:p>
    <w:p w14:paraId="37EF66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764E4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34D7CA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558021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2129</w:t>
      </w:r>
    </w:p>
    <w:p w14:paraId="2F86DB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2129</w:t>
      </w:r>
    </w:p>
    <w:p w14:paraId="639F90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7B868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721F08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2133</w:t>
      </w:r>
    </w:p>
    <w:p w14:paraId="2B993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2134</w:t>
      </w:r>
    </w:p>
    <w:p w14:paraId="2FDD63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5B4FC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1E2CAC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32E480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2139</w:t>
      </w:r>
    </w:p>
    <w:p w14:paraId="032B41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2139</w:t>
      </w:r>
    </w:p>
    <w:p w14:paraId="2D8834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5D4C79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2139</w:t>
      </w:r>
    </w:p>
    <w:p w14:paraId="59CD90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3E281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2141</w:t>
      </w:r>
    </w:p>
    <w:p w14:paraId="24157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66D633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2141</w:t>
      </w:r>
    </w:p>
    <w:p w14:paraId="42713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0C723D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2143</w:t>
      </w:r>
    </w:p>
    <w:p w14:paraId="159E99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2143</w:t>
      </w:r>
    </w:p>
    <w:p w14:paraId="0077D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0FBF8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40EAD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C7203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2146</w:t>
      </w:r>
    </w:p>
    <w:p w14:paraId="0CF76D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0B1DD3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2147</w:t>
      </w:r>
    </w:p>
    <w:p w14:paraId="1241C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016A35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2149</w:t>
      </w:r>
    </w:p>
    <w:p w14:paraId="62A0F6F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2151</w:t>
      </w:r>
    </w:p>
    <w:p w14:paraId="542F24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2151</w:t>
      </w:r>
    </w:p>
    <w:p w14:paraId="2F97D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2151</w:t>
      </w:r>
    </w:p>
    <w:p w14:paraId="6ED382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2151</w:t>
      </w:r>
    </w:p>
    <w:p w14:paraId="433E4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46348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72C6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2E1DB0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2155</w:t>
      </w:r>
    </w:p>
    <w:p w14:paraId="440939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2155</w:t>
      </w:r>
    </w:p>
    <w:p w14:paraId="30FF22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46CCB2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5E92E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8468E0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2159</w:t>
      </w:r>
    </w:p>
    <w:p w14:paraId="4DB22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2159</w:t>
      </w:r>
    </w:p>
    <w:p w14:paraId="47B270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2159</w:t>
      </w:r>
    </w:p>
    <w:p w14:paraId="2399BF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5C637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2164</w:t>
      </w:r>
    </w:p>
    <w:p w14:paraId="6DFCC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16342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2164</w:t>
      </w:r>
    </w:p>
    <w:p w14:paraId="6934F3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2167</w:t>
      </w:r>
    </w:p>
    <w:p w14:paraId="2F804D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2167</w:t>
      </w:r>
    </w:p>
    <w:p w14:paraId="682660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2167</w:t>
      </w:r>
    </w:p>
    <w:p w14:paraId="23467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2167</w:t>
      </w:r>
    </w:p>
    <w:p w14:paraId="620CC0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1E536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2173</w:t>
      </w:r>
    </w:p>
    <w:p w14:paraId="00C978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4C144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421B5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F0437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 xml:space="preserve">Cell reselection to FR1 intra-frequency NR case for UE configured with </w:t>
      </w:r>
      <w:r w:rsidRPr="008468E0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2178</w:t>
      </w:r>
    </w:p>
    <w:p w14:paraId="4FD2FB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2178</w:t>
      </w:r>
    </w:p>
    <w:p w14:paraId="6BFEA6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Parameters</w:t>
      </w:r>
      <w:r>
        <w:rPr>
          <w:noProof/>
        </w:rPr>
        <w:tab/>
        <w:t>2178</w:t>
      </w:r>
    </w:p>
    <w:p w14:paraId="23401F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2181</w:t>
      </w:r>
    </w:p>
    <w:p w14:paraId="6E00F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8468E0">
        <w:rPr>
          <w:i/>
          <w:iCs/>
          <w:noProof/>
        </w:rPr>
        <w:t>highSpeedMeasInterFreq-r17</w:t>
      </w:r>
      <w:r>
        <w:rPr>
          <w:noProof/>
        </w:rPr>
        <w:tab/>
        <w:t>2181</w:t>
      </w:r>
    </w:p>
    <w:p w14:paraId="358699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07BA95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1C152A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31EF9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2185</w:t>
      </w:r>
    </w:p>
    <w:p w14:paraId="065AB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2185</w:t>
      </w:r>
    </w:p>
    <w:p w14:paraId="621FCE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793B97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7E2FF6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1116F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2189</w:t>
      </w:r>
    </w:p>
    <w:p w14:paraId="3827DE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2189</w:t>
      </w:r>
    </w:p>
    <w:p w14:paraId="6C9FC2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2189</w:t>
      </w:r>
    </w:p>
    <w:p w14:paraId="47F0B1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77C3E6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2193</w:t>
      </w:r>
    </w:p>
    <w:p w14:paraId="315D8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2193</w:t>
      </w:r>
    </w:p>
    <w:p w14:paraId="6D135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2193</w:t>
      </w:r>
    </w:p>
    <w:p w14:paraId="1B4F3B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9974E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8468E0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2197</w:t>
      </w:r>
    </w:p>
    <w:p w14:paraId="4CB82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2197</w:t>
      </w:r>
    </w:p>
    <w:p w14:paraId="4FCD8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2197</w:t>
      </w:r>
    </w:p>
    <w:p w14:paraId="1C17B0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2200</w:t>
      </w:r>
    </w:p>
    <w:p w14:paraId="53C894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2201</w:t>
      </w:r>
    </w:p>
    <w:p w14:paraId="50FF30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8F6E1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6239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546BC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bCs/>
          <w:noProof/>
        </w:rPr>
        <w:t>Void</w:t>
      </w:r>
      <w:r>
        <w:rPr>
          <w:noProof/>
        </w:rPr>
        <w:tab/>
        <w:t>2206</w:t>
      </w:r>
    </w:p>
    <w:p w14:paraId="466973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2206</w:t>
      </w:r>
    </w:p>
    <w:p w14:paraId="568810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2206</w:t>
      </w:r>
    </w:p>
    <w:p w14:paraId="3CEE4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2206</w:t>
      </w:r>
    </w:p>
    <w:p w14:paraId="1C6B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2208</w:t>
      </w:r>
    </w:p>
    <w:p w14:paraId="740F8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11FDAD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2210</w:t>
      </w:r>
    </w:p>
    <w:p w14:paraId="4BFBB3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2210</w:t>
      </w:r>
    </w:p>
    <w:p w14:paraId="1228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2210</w:t>
      </w:r>
    </w:p>
    <w:p w14:paraId="2EF7EA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7EAFB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2210</w:t>
      </w:r>
    </w:p>
    <w:p w14:paraId="0CB871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A.6.3.1.1.3 Test Requirements</w:t>
      </w:r>
      <w:r>
        <w:rPr>
          <w:noProof/>
        </w:rPr>
        <w:tab/>
        <w:t>2214</w:t>
      </w:r>
    </w:p>
    <w:p w14:paraId="1AD5C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2214</w:t>
      </w:r>
    </w:p>
    <w:p w14:paraId="165C1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66553C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2214</w:t>
      </w:r>
    </w:p>
    <w:p w14:paraId="6F106B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3EBA3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2218</w:t>
      </w:r>
    </w:p>
    <w:p w14:paraId="61E9EB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60282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2218</w:t>
      </w:r>
    </w:p>
    <w:p w14:paraId="0952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E18C4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</w:t>
      </w:r>
      <w:r>
        <w:rPr>
          <w:noProof/>
        </w:rPr>
        <w:tab/>
        <w:t>2222</w:t>
      </w:r>
    </w:p>
    <w:p w14:paraId="072FCE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5006B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2D279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lastRenderedPageBreak/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2228</w:t>
      </w:r>
    </w:p>
    <w:p w14:paraId="63912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5266B5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4949F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UTRAN FDD handover</w:t>
      </w:r>
      <w:r>
        <w:rPr>
          <w:noProof/>
        </w:rPr>
        <w:tab/>
        <w:t>2234</w:t>
      </w:r>
    </w:p>
    <w:p w14:paraId="36BACB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72537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29D46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synchronous DAPS handover in FR1</w:t>
      </w:r>
      <w:r>
        <w:rPr>
          <w:noProof/>
        </w:rPr>
        <w:tab/>
        <w:t>2238</w:t>
      </w:r>
    </w:p>
    <w:p w14:paraId="55C4D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7B6169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631D50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76AFAF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asynchronous DAPS handover in FR1</w:t>
      </w:r>
      <w:r>
        <w:rPr>
          <w:noProof/>
        </w:rPr>
        <w:tab/>
        <w:t>2243</w:t>
      </w:r>
    </w:p>
    <w:p w14:paraId="4CFB85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682A8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2243</w:t>
      </w:r>
    </w:p>
    <w:p w14:paraId="4375A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2D89B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2248</w:t>
      </w:r>
    </w:p>
    <w:p w14:paraId="1AC813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08AD8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051467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7ACBB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2252</w:t>
      </w:r>
    </w:p>
    <w:p w14:paraId="737445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E8DD4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2252</w:t>
      </w:r>
    </w:p>
    <w:p w14:paraId="3219D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246BF9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2255</w:t>
      </w:r>
    </w:p>
    <w:p w14:paraId="5D60B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61D5C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62786F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A.6.3.1.11.3 Test Requirements</w:t>
      </w:r>
      <w:r>
        <w:rPr>
          <w:noProof/>
        </w:rPr>
        <w:tab/>
        <w:t>2262</w:t>
      </w:r>
    </w:p>
    <w:p w14:paraId="415B1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2262</w:t>
      </w:r>
    </w:p>
    <w:p w14:paraId="5F0840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5AAE0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6143F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A.6.3.1.12.3 Test Requirements</w:t>
      </w:r>
      <w:r>
        <w:rPr>
          <w:noProof/>
        </w:rPr>
        <w:tab/>
        <w:t>2270</w:t>
      </w:r>
    </w:p>
    <w:p w14:paraId="0677A2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with NR PSCell addition in FR1</w:t>
      </w:r>
      <w:r>
        <w:rPr>
          <w:noProof/>
        </w:rPr>
        <w:tab/>
        <w:t>2270</w:t>
      </w:r>
    </w:p>
    <w:p w14:paraId="36A41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4F836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FFEF7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with NR FR1 PScell addition</w:t>
      </w:r>
      <w:r>
        <w:rPr>
          <w:noProof/>
        </w:rPr>
        <w:tab/>
        <w:t>2279</w:t>
      </w:r>
    </w:p>
    <w:p w14:paraId="7370E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4E48F5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5FF2A0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2289</w:t>
      </w:r>
    </w:p>
    <w:p w14:paraId="7A168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2289</w:t>
      </w:r>
    </w:p>
    <w:p w14:paraId="4DD2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2289</w:t>
      </w:r>
    </w:p>
    <w:p w14:paraId="17284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2293</w:t>
      </w:r>
    </w:p>
    <w:p w14:paraId="0060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2297</w:t>
      </w:r>
    </w:p>
    <w:p w14:paraId="7FE49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2300</w:t>
      </w:r>
    </w:p>
    <w:p w14:paraId="00A55E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2300</w:t>
      </w:r>
    </w:p>
    <w:p w14:paraId="631BB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2304</w:t>
      </w:r>
    </w:p>
    <w:p w14:paraId="38D920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2309</w:t>
      </w:r>
    </w:p>
    <w:p w14:paraId="7CC6E9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2314</w:t>
      </w:r>
    </w:p>
    <w:p w14:paraId="75EC78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2318</w:t>
      </w:r>
    </w:p>
    <w:p w14:paraId="0BCD46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2318</w:t>
      </w:r>
    </w:p>
    <w:p w14:paraId="5D0D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2322</w:t>
      </w:r>
    </w:p>
    <w:p w14:paraId="775817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 Conditional handover</w:t>
      </w:r>
      <w:r>
        <w:rPr>
          <w:noProof/>
        </w:rPr>
        <w:tab/>
        <w:t>2329</w:t>
      </w:r>
    </w:p>
    <w:p w14:paraId="097A3B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2329</w:t>
      </w:r>
    </w:p>
    <w:p w14:paraId="3152F4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56757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2329</w:t>
      </w:r>
    </w:p>
    <w:p w14:paraId="7334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A.6.3.3.1.3 Test Requirements</w:t>
      </w:r>
      <w:r>
        <w:rPr>
          <w:noProof/>
        </w:rPr>
        <w:tab/>
        <w:t>2333</w:t>
      </w:r>
    </w:p>
    <w:p w14:paraId="4851D5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2333</w:t>
      </w:r>
    </w:p>
    <w:p w14:paraId="067B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4BCFA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776B42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A.6.3.3.2.3 Test Requirements</w:t>
      </w:r>
      <w:r>
        <w:rPr>
          <w:noProof/>
        </w:rPr>
        <w:tab/>
        <w:t>2337</w:t>
      </w:r>
    </w:p>
    <w:p w14:paraId="68EB2E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2337</w:t>
      </w:r>
    </w:p>
    <w:p w14:paraId="2154D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2337</w:t>
      </w:r>
    </w:p>
    <w:p w14:paraId="4F5E13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2337</w:t>
      </w:r>
    </w:p>
    <w:p w14:paraId="672B6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07D86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130D36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2341</w:t>
      </w:r>
    </w:p>
    <w:p w14:paraId="7CF68AB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2341</w:t>
      </w:r>
    </w:p>
    <w:p w14:paraId="19349D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2341</w:t>
      </w:r>
    </w:p>
    <w:p w14:paraId="129747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509335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2341</w:t>
      </w:r>
    </w:p>
    <w:p w14:paraId="3A67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2D3B7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2345</w:t>
      </w:r>
    </w:p>
    <w:p w14:paraId="5D1033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2345</w:t>
      </w:r>
    </w:p>
    <w:p w14:paraId="519409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2346</w:t>
      </w:r>
    </w:p>
    <w:p w14:paraId="373B15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0B028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311125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2351</w:t>
      </w:r>
    </w:p>
    <w:p w14:paraId="79E9F5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F786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686BCD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2357</w:t>
      </w:r>
    </w:p>
    <w:p w14:paraId="0ABC03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9D21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3ADAE7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2363</w:t>
      </w:r>
    </w:p>
    <w:p w14:paraId="7AF01C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6889D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0B9F2A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2369</w:t>
      </w:r>
    </w:p>
    <w:p w14:paraId="7440A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6EDF31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036F0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2375</w:t>
      </w:r>
    </w:p>
    <w:p w14:paraId="552E5F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6F19A9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468EF0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2380</w:t>
      </w:r>
    </w:p>
    <w:p w14:paraId="74BE36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402D5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27BB6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2384</w:t>
      </w:r>
    </w:p>
    <w:p w14:paraId="5A894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5F9D6B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352FB6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2390</w:t>
      </w:r>
    </w:p>
    <w:p w14:paraId="027EEE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7E2F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35EB5B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2396</w:t>
      </w:r>
    </w:p>
    <w:p w14:paraId="210EE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A.6.5.2.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2396</w:t>
      </w:r>
    </w:p>
    <w:p w14:paraId="54E1C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A.6.5.2.1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C088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 based switching</w:t>
      </w:r>
      <w:r>
        <w:rPr>
          <w:noProof/>
        </w:rPr>
        <w:tab/>
        <w:t>2401</w:t>
      </w:r>
    </w:p>
    <w:p w14:paraId="193C8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434ED7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2401</w:t>
      </w:r>
    </w:p>
    <w:p w14:paraId="42A544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595280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 w:rsidRPr="008468E0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2404</w:t>
      </w:r>
    </w:p>
    <w:p w14:paraId="4D2AF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</w:t>
      </w:r>
      <w:r w:rsidRPr="008468E0">
        <w:rPr>
          <w:rFonts w:eastAsiaTheme="minorEastAsia"/>
          <w:noProof/>
          <w:snapToGrid w:val="0"/>
        </w:rPr>
        <w:t>3</w:t>
      </w:r>
      <w:r w:rsidRPr="008468E0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2404</w:t>
      </w:r>
    </w:p>
    <w:p w14:paraId="0433D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2404</w:t>
      </w:r>
    </w:p>
    <w:p w14:paraId="5363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26AB4C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2407</w:t>
      </w:r>
    </w:p>
    <w:p w14:paraId="14A223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2407</w:t>
      </w:r>
    </w:p>
    <w:p w14:paraId="2B3A2D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</w:t>
      </w:r>
      <w:r w:rsidRPr="008468E0">
        <w:rPr>
          <w:noProof/>
          <w:snapToGrid w:val="0"/>
        </w:rPr>
        <w:t>.</w:t>
      </w:r>
      <w:r w:rsidRPr="008468E0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2407</w:t>
      </w:r>
    </w:p>
    <w:p w14:paraId="71F3C6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004DC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2410</w:t>
      </w:r>
    </w:p>
    <w:p w14:paraId="45954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2410</w:t>
      </w:r>
    </w:p>
    <w:p w14:paraId="0C1799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005E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5388AA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2416</w:t>
      </w:r>
    </w:p>
    <w:p w14:paraId="3D1250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029587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3D714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3D7BE8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55924A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683F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2417</w:t>
      </w:r>
    </w:p>
    <w:p w14:paraId="696834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5DABD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2424</w:t>
      </w:r>
    </w:p>
    <w:p w14:paraId="236F9C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2424</w:t>
      </w:r>
    </w:p>
    <w:p w14:paraId="0BC3C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2424</w:t>
      </w:r>
    </w:p>
    <w:p w14:paraId="7164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2429</w:t>
      </w:r>
    </w:p>
    <w:p w14:paraId="2C4EC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2429</w:t>
      </w:r>
    </w:p>
    <w:p w14:paraId="66736B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74FB8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703C18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2434</w:t>
      </w:r>
    </w:p>
    <w:p w14:paraId="4C95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BC01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037E99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2439</w:t>
      </w:r>
    </w:p>
    <w:p w14:paraId="2AC1A3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1BD2A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107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2444</w:t>
      </w:r>
    </w:p>
    <w:p w14:paraId="19B10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36B671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1034CE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2449</w:t>
      </w:r>
    </w:p>
    <w:p w14:paraId="54D08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5F12A6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99493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2452</w:t>
      </w:r>
    </w:p>
    <w:p w14:paraId="03EAA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D035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652178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5017A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35D270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6538C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2462</w:t>
      </w:r>
    </w:p>
    <w:p w14:paraId="4D75C7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2463</w:t>
      </w:r>
    </w:p>
    <w:p w14:paraId="3A74F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2463</w:t>
      </w:r>
    </w:p>
    <w:p w14:paraId="35126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2463</w:t>
      </w:r>
    </w:p>
    <w:p w14:paraId="1D91D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2463</w:t>
      </w:r>
    </w:p>
    <w:p w14:paraId="7ED9B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2469</w:t>
      </w:r>
    </w:p>
    <w:p w14:paraId="00CC2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3395F7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1B40A8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2476</w:t>
      </w:r>
    </w:p>
    <w:p w14:paraId="1A91B3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6298FA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21D13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2482</w:t>
      </w:r>
    </w:p>
    <w:p w14:paraId="723C89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17724E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173E6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non-DRX mode</w:t>
      </w:r>
      <w:r>
        <w:rPr>
          <w:noProof/>
        </w:rPr>
        <w:tab/>
        <w:t>2488</w:t>
      </w:r>
    </w:p>
    <w:p w14:paraId="504D07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362754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1DDFF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DRX mode</w:t>
      </w:r>
      <w:r>
        <w:rPr>
          <w:noProof/>
        </w:rPr>
        <w:tab/>
        <w:t>2492</w:t>
      </w:r>
    </w:p>
    <w:p w14:paraId="34B0CB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2492</w:t>
      </w:r>
    </w:p>
    <w:p w14:paraId="7D87F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639C43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2497</w:t>
      </w:r>
    </w:p>
    <w:p w14:paraId="7CD5CD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314619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2503</w:t>
      </w:r>
    </w:p>
    <w:p w14:paraId="694A5B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2504</w:t>
      </w:r>
    </w:p>
    <w:p w14:paraId="64A5A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2504</w:t>
      </w:r>
    </w:p>
    <w:p w14:paraId="41F25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2504</w:t>
      </w:r>
    </w:p>
    <w:p w14:paraId="0A389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2510</w:t>
      </w:r>
    </w:p>
    <w:p w14:paraId="37025B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2515</w:t>
      </w:r>
    </w:p>
    <w:p w14:paraId="70880F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2515</w:t>
      </w:r>
    </w:p>
    <w:p w14:paraId="2ED5E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2519</w:t>
      </w:r>
    </w:p>
    <w:p w14:paraId="5F0266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 xml:space="preserve">NR FR1- NR FR1 DL active BWP switch on multiple CCs </w:t>
      </w:r>
      <w:r w:rsidRPr="008468E0">
        <w:rPr>
          <w:noProof/>
          <w:lang w:val="en-US"/>
        </w:rPr>
        <w:t>with non-DRX in SA</w:t>
      </w:r>
      <w:r>
        <w:rPr>
          <w:noProof/>
        </w:rPr>
        <w:tab/>
        <w:t>2519</w:t>
      </w:r>
    </w:p>
    <w:p w14:paraId="7A35A8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2526</w:t>
      </w:r>
    </w:p>
    <w:p w14:paraId="778CAB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2526</w:t>
      </w:r>
    </w:p>
    <w:p w14:paraId="6AA312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D1A94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4FC2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2532</w:t>
      </w:r>
    </w:p>
    <w:p w14:paraId="7530DC6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2532</w:t>
      </w:r>
    </w:p>
    <w:p w14:paraId="6E84167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2539</w:t>
      </w:r>
    </w:p>
    <w:p w14:paraId="5C5E8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2539</w:t>
      </w:r>
    </w:p>
    <w:p w14:paraId="32261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2539</w:t>
      </w:r>
    </w:p>
    <w:p w14:paraId="7A41F2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2544</w:t>
      </w:r>
    </w:p>
    <w:p w14:paraId="4EFDF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00D8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119F13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1EB9F7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5F4E1F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5329F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0D268A5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2552</w:t>
      </w:r>
    </w:p>
    <w:p w14:paraId="1A9612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2552</w:t>
      </w:r>
    </w:p>
    <w:p w14:paraId="0A446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7C744E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14FFA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2556</w:t>
      </w:r>
    </w:p>
    <w:p w14:paraId="2F0EA3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FA8E5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6D749E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2560</w:t>
      </w:r>
    </w:p>
    <w:p w14:paraId="2DEE43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2560</w:t>
      </w:r>
    </w:p>
    <w:p w14:paraId="2890A9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50C2FB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634957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2564</w:t>
      </w:r>
    </w:p>
    <w:p w14:paraId="0FBFC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4C195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02A5B6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2568</w:t>
      </w:r>
    </w:p>
    <w:p w14:paraId="2A54A5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2568</w:t>
      </w:r>
    </w:p>
    <w:p w14:paraId="0C4EB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43911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2572</w:t>
      </w:r>
    </w:p>
    <w:p w14:paraId="2FDB44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2573</w:t>
      </w:r>
    </w:p>
    <w:p w14:paraId="09D8E1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6047DC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3FE213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2578</w:t>
      </w:r>
    </w:p>
    <w:p w14:paraId="5F06A3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2578</w:t>
      </w:r>
    </w:p>
    <w:p w14:paraId="1CCAA6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256B87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294CB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2582</w:t>
      </w:r>
    </w:p>
    <w:p w14:paraId="7FAAAF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2582</w:t>
      </w:r>
    </w:p>
    <w:p w14:paraId="522304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24743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AB968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2586</w:t>
      </w:r>
    </w:p>
    <w:p w14:paraId="55F11A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2586</w:t>
      </w:r>
    </w:p>
    <w:p w14:paraId="1D9450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2586</w:t>
      </w:r>
    </w:p>
    <w:p w14:paraId="5DD06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1E60E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071A9E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233D3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2590</w:t>
      </w:r>
    </w:p>
    <w:p w14:paraId="7E258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00E03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3412A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4A8F37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2594</w:t>
      </w:r>
    </w:p>
    <w:p w14:paraId="734FD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593C85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01DEB5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57F029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2598</w:t>
      </w:r>
    </w:p>
    <w:p w14:paraId="336E18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219E16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2598</w:t>
      </w:r>
    </w:p>
    <w:p w14:paraId="48D2D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5C9DB4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2602</w:t>
      </w:r>
    </w:p>
    <w:p w14:paraId="29339D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3C2A4B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3D8E8C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20A02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2605</w:t>
      </w:r>
    </w:p>
    <w:p w14:paraId="3B0C5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62E941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29757D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B4CA1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2607</w:t>
      </w:r>
    </w:p>
    <w:p w14:paraId="65EA7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6E2C03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298901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8024D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 w:rsidRPr="008468E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2611</w:t>
      </w:r>
    </w:p>
    <w:p w14:paraId="5B62BE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762686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2611</w:t>
      </w:r>
    </w:p>
    <w:p w14:paraId="3EF1D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E2EFF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2616</w:t>
      </w:r>
    </w:p>
    <w:p w14:paraId="4C16F1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2616</w:t>
      </w:r>
    </w:p>
    <w:p w14:paraId="2731DF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3F477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4F5C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2620</w:t>
      </w:r>
    </w:p>
    <w:p w14:paraId="54347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7BA3B5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27EE1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688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55997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2625</w:t>
      </w:r>
    </w:p>
    <w:p w14:paraId="7BA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1E2D61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DF26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2629</w:t>
      </w:r>
    </w:p>
    <w:p w14:paraId="675BD0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4853E9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562E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5EC670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7DE177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2633</w:t>
      </w:r>
    </w:p>
    <w:p w14:paraId="4DABC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2012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10CD31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2637</w:t>
      </w:r>
    </w:p>
    <w:p w14:paraId="2AFA01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541067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467F7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2645</w:t>
      </w:r>
    </w:p>
    <w:p w14:paraId="737BB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6B22FE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388D1E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2649</w:t>
      </w:r>
    </w:p>
    <w:p w14:paraId="18E555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2649</w:t>
      </w:r>
    </w:p>
    <w:p w14:paraId="3117AE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7494C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096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2655</w:t>
      </w:r>
    </w:p>
    <w:p w14:paraId="24E26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1C066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3DD9A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SA NR - E-UTRAN event-triggered reporting in DRX in FR1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2662</w:t>
      </w:r>
    </w:p>
    <w:p w14:paraId="60E5E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EB4BE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26FD19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2669</w:t>
      </w:r>
    </w:p>
    <w:p w14:paraId="56B6FE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2669</w:t>
      </w:r>
    </w:p>
    <w:p w14:paraId="455EF0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66351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1E82F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0AD2D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2672</w:t>
      </w:r>
    </w:p>
    <w:p w14:paraId="2EC6FA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228A4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2673</w:t>
      </w:r>
    </w:p>
    <w:p w14:paraId="2E8CE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6EB00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2676</w:t>
      </w:r>
    </w:p>
    <w:p w14:paraId="711912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69E1C9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15FA6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417576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2680</w:t>
      </w:r>
    </w:p>
    <w:p w14:paraId="526291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2A7CF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1613C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0FED5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2684</w:t>
      </w:r>
    </w:p>
    <w:p w14:paraId="1F7A9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3C78C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00483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6CD72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2688</w:t>
      </w:r>
    </w:p>
    <w:p w14:paraId="14A46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01D47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2689</w:t>
      </w:r>
    </w:p>
    <w:p w14:paraId="4DDF4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8FFC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2693</w:t>
      </w:r>
    </w:p>
    <w:p w14:paraId="58B919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2693</w:t>
      </w:r>
    </w:p>
    <w:p w14:paraId="501BA8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500F3F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740AC9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2696</w:t>
      </w:r>
    </w:p>
    <w:p w14:paraId="5CE7FF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2696</w:t>
      </w:r>
    </w:p>
    <w:p w14:paraId="4B3D57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0B50B2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31DC4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6B563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2700</w:t>
      </w:r>
    </w:p>
    <w:p w14:paraId="6569F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2CB919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5426E7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7397D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2703</w:t>
      </w:r>
    </w:p>
    <w:p w14:paraId="22E39F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2703</w:t>
      </w:r>
    </w:p>
    <w:p w14:paraId="117070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2703</w:t>
      </w:r>
    </w:p>
    <w:p w14:paraId="218F5C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2703</w:t>
      </w:r>
    </w:p>
    <w:p w14:paraId="13D6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395DB2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2707</w:t>
      </w:r>
    </w:p>
    <w:p w14:paraId="5A93A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6DD808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13C536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2711</w:t>
      </w:r>
    </w:p>
    <w:p w14:paraId="0FC0A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2713</w:t>
      </w:r>
    </w:p>
    <w:p w14:paraId="6DD62B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4C496F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2714</w:t>
      </w:r>
    </w:p>
    <w:p w14:paraId="385541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39B46D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2718</w:t>
      </w:r>
    </w:p>
    <w:p w14:paraId="59D48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4A8F58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78417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028381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2721</w:t>
      </w:r>
    </w:p>
    <w:p w14:paraId="0A1E4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2721</w:t>
      </w:r>
    </w:p>
    <w:p w14:paraId="470ECC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1DD871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137451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2728</w:t>
      </w:r>
    </w:p>
    <w:p w14:paraId="705D60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2728</w:t>
      </w:r>
    </w:p>
    <w:p w14:paraId="493DE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2728</w:t>
      </w:r>
    </w:p>
    <w:p w14:paraId="664A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2732</w:t>
      </w:r>
    </w:p>
    <w:p w14:paraId="5661C5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2732</w:t>
      </w:r>
    </w:p>
    <w:p w14:paraId="7FD217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2732</w:t>
      </w:r>
    </w:p>
    <w:p w14:paraId="39CC6E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72C27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2736</w:t>
      </w:r>
    </w:p>
    <w:p w14:paraId="2A2A0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2736</w:t>
      </w:r>
    </w:p>
    <w:p w14:paraId="29167A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2736</w:t>
      </w:r>
    </w:p>
    <w:p w14:paraId="5E72C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759B2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5CFDE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2744</w:t>
      </w:r>
    </w:p>
    <w:p w14:paraId="14A1DE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20E0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4E568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2750</w:t>
      </w:r>
    </w:p>
    <w:p w14:paraId="67C67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4430A1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2756</w:t>
      </w:r>
    </w:p>
    <w:p w14:paraId="18A829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2757</w:t>
      </w:r>
    </w:p>
    <w:p w14:paraId="0645B9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BFBA1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3F80DF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2761</w:t>
      </w:r>
    </w:p>
    <w:p w14:paraId="4DFB3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9E6C7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6587C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2765</w:t>
      </w:r>
    </w:p>
    <w:p w14:paraId="24358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2765</w:t>
      </w:r>
    </w:p>
    <w:p w14:paraId="358D50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2765</w:t>
      </w:r>
    </w:p>
    <w:p w14:paraId="09508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2769</w:t>
      </w:r>
    </w:p>
    <w:p w14:paraId="709678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2769</w:t>
      </w:r>
    </w:p>
    <w:p w14:paraId="578A97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DFE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7BCFEC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2773</w:t>
      </w:r>
    </w:p>
    <w:p w14:paraId="72AF8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2773</w:t>
      </w:r>
    </w:p>
    <w:p w14:paraId="542624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2776</w:t>
      </w:r>
    </w:p>
    <w:p w14:paraId="5646A2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2776</w:t>
      </w:r>
    </w:p>
    <w:p w14:paraId="6ED88F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2776</w:t>
      </w:r>
    </w:p>
    <w:p w14:paraId="050C3C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2781</w:t>
      </w:r>
    </w:p>
    <w:p w14:paraId="417BF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2781</w:t>
      </w:r>
    </w:p>
    <w:p w14:paraId="4CE562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17019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327D1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2785</w:t>
      </w:r>
    </w:p>
    <w:p w14:paraId="03A97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1868E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0C1B6B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lastRenderedPageBreak/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2790</w:t>
      </w:r>
    </w:p>
    <w:p w14:paraId="12F4A6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2790</w:t>
      </w:r>
    </w:p>
    <w:p w14:paraId="4EAA83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2793</w:t>
      </w:r>
    </w:p>
    <w:p w14:paraId="7E82B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2794</w:t>
      </w:r>
    </w:p>
    <w:p w14:paraId="76B01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2794</w:t>
      </w:r>
    </w:p>
    <w:p w14:paraId="5D06F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2796</w:t>
      </w:r>
    </w:p>
    <w:p w14:paraId="6FB779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2797</w:t>
      </w:r>
    </w:p>
    <w:p w14:paraId="6CB22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2797</w:t>
      </w:r>
    </w:p>
    <w:p w14:paraId="09431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6EA302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2801</w:t>
      </w:r>
    </w:p>
    <w:p w14:paraId="7E9A70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2801</w:t>
      </w:r>
    </w:p>
    <w:p w14:paraId="05E80A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2808</w:t>
      </w:r>
    </w:p>
    <w:p w14:paraId="31F234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2809</w:t>
      </w:r>
    </w:p>
    <w:p w14:paraId="33E66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2809</w:t>
      </w:r>
    </w:p>
    <w:p w14:paraId="29B60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46D00E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36BB1A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2811</w:t>
      </w:r>
    </w:p>
    <w:p w14:paraId="42F371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106615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375A1E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2814</w:t>
      </w:r>
    </w:p>
    <w:p w14:paraId="173EF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64C4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17FACA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2817</w:t>
      </w:r>
    </w:p>
    <w:p w14:paraId="0B3FC9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2817</w:t>
      </w:r>
    </w:p>
    <w:p w14:paraId="29284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2817</w:t>
      </w:r>
    </w:p>
    <w:p w14:paraId="09A850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2817</w:t>
      </w:r>
    </w:p>
    <w:p w14:paraId="1928F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54DC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2821</w:t>
      </w:r>
    </w:p>
    <w:p w14:paraId="1A654E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2821</w:t>
      </w:r>
    </w:p>
    <w:p w14:paraId="3B791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2821</w:t>
      </w:r>
    </w:p>
    <w:p w14:paraId="3059E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0316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83CA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1976E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0D0CE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658A46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2826</w:t>
      </w:r>
    </w:p>
    <w:p w14:paraId="04C35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2826</w:t>
      </w:r>
    </w:p>
    <w:p w14:paraId="5610D6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5EFBC1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7B444C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2830</w:t>
      </w:r>
    </w:p>
    <w:p w14:paraId="0631C0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3DA97A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29C292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2834</w:t>
      </w:r>
    </w:p>
    <w:p w14:paraId="2886C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55BBE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25CAB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2841</w:t>
      </w:r>
    </w:p>
    <w:p w14:paraId="6D8C5F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3D4B1A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2845</w:t>
      </w:r>
    </w:p>
    <w:p w14:paraId="053A9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2846</w:t>
      </w:r>
    </w:p>
    <w:p w14:paraId="330C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2846</w:t>
      </w:r>
    </w:p>
    <w:p w14:paraId="6F5FEE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2846</w:t>
      </w:r>
    </w:p>
    <w:p w14:paraId="4E58E8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43DB0D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5AF1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2850</w:t>
      </w:r>
    </w:p>
    <w:p w14:paraId="69349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20EF5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2850</w:t>
      </w:r>
    </w:p>
    <w:p w14:paraId="19C002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2F5C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2854</w:t>
      </w:r>
    </w:p>
    <w:p w14:paraId="11F1F7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0AC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5CCD1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434AE2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2860</w:t>
      </w:r>
    </w:p>
    <w:p w14:paraId="2AEEB9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2860</w:t>
      </w:r>
    </w:p>
    <w:p w14:paraId="234726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7BA73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2863</w:t>
      </w:r>
    </w:p>
    <w:p w14:paraId="596B8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2863</w:t>
      </w:r>
    </w:p>
    <w:p w14:paraId="0DB0E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60630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689CFD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2867</w:t>
      </w:r>
    </w:p>
    <w:p w14:paraId="2FF7D9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266A8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76969D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2870</w:t>
      </w:r>
    </w:p>
    <w:p w14:paraId="320E86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2870</w:t>
      </w:r>
    </w:p>
    <w:p w14:paraId="7256E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2870</w:t>
      </w:r>
    </w:p>
    <w:p w14:paraId="0B514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89D56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570E3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57738F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2875</w:t>
      </w:r>
    </w:p>
    <w:p w14:paraId="07497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28F644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0AB4AA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4FEB0B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2879</w:t>
      </w:r>
    </w:p>
    <w:p w14:paraId="072FD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2879</w:t>
      </w:r>
    </w:p>
    <w:p w14:paraId="516D9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2879</w:t>
      </w:r>
    </w:p>
    <w:p w14:paraId="75134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0099EB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2880</w:t>
      </w:r>
    </w:p>
    <w:p w14:paraId="2BEC95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2884</w:t>
      </w:r>
    </w:p>
    <w:p w14:paraId="2E2A36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2884</w:t>
      </w:r>
    </w:p>
    <w:p w14:paraId="2487EF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2884</w:t>
      </w:r>
    </w:p>
    <w:p w14:paraId="0DFDD0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2884</w:t>
      </w:r>
    </w:p>
    <w:p w14:paraId="5D45B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56C414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2889</w:t>
      </w:r>
    </w:p>
    <w:p w14:paraId="3B48D1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2889</w:t>
      </w:r>
    </w:p>
    <w:p w14:paraId="73A0ED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7FC554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2890</w:t>
      </w:r>
    </w:p>
    <w:p w14:paraId="5051E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70E9DA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2895</w:t>
      </w:r>
    </w:p>
    <w:p w14:paraId="566BF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2895</w:t>
      </w:r>
    </w:p>
    <w:p w14:paraId="07F85D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2895</w:t>
      </w:r>
    </w:p>
    <w:p w14:paraId="5E1AC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44D1E4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2900</w:t>
      </w:r>
    </w:p>
    <w:p w14:paraId="4335A5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2900</w:t>
      </w:r>
    </w:p>
    <w:p w14:paraId="7C20F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180B7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A981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07414E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2904</w:t>
      </w:r>
    </w:p>
    <w:p w14:paraId="6F770B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45110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A2C1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9A85B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2909</w:t>
      </w:r>
    </w:p>
    <w:p w14:paraId="5ADD43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2909</w:t>
      </w:r>
    </w:p>
    <w:p w14:paraId="758417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67966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0F3B36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6DB800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2917</w:t>
      </w:r>
    </w:p>
    <w:p w14:paraId="46E556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674646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0E19F6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52411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3B8EA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2923</w:t>
      </w:r>
    </w:p>
    <w:p w14:paraId="080ED2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2923</w:t>
      </w:r>
    </w:p>
    <w:p w14:paraId="3BA1C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47C632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2923</w:t>
      </w:r>
    </w:p>
    <w:p w14:paraId="1996EB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DE62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2930</w:t>
      </w:r>
    </w:p>
    <w:p w14:paraId="10C225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2930</w:t>
      </w:r>
    </w:p>
    <w:p w14:paraId="032F25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2B59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C9B38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79CA1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2936</w:t>
      </w:r>
    </w:p>
    <w:p w14:paraId="58A845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4A7053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52426F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59C0A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2941</w:t>
      </w:r>
    </w:p>
    <w:p w14:paraId="4F853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2945</w:t>
      </w:r>
    </w:p>
    <w:p w14:paraId="44CCA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7A4D4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2946</w:t>
      </w:r>
    </w:p>
    <w:p w14:paraId="01E9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2951</w:t>
      </w:r>
    </w:p>
    <w:p w14:paraId="7F2A3B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2951</w:t>
      </w:r>
    </w:p>
    <w:p w14:paraId="1242E8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BCB4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2FB7C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2956</w:t>
      </w:r>
    </w:p>
    <w:p w14:paraId="39898A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2956</w:t>
      </w:r>
    </w:p>
    <w:p w14:paraId="6C913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2956</w:t>
      </w:r>
    </w:p>
    <w:p w14:paraId="1993D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58F714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2957</w:t>
      </w:r>
    </w:p>
    <w:p w14:paraId="19E22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144585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2962</w:t>
      </w:r>
    </w:p>
    <w:p w14:paraId="4A278D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6A6C67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2962</w:t>
      </w:r>
    </w:p>
    <w:p w14:paraId="5BC7B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17B435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2968</w:t>
      </w:r>
    </w:p>
    <w:p w14:paraId="777AA1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2968</w:t>
      </w:r>
    </w:p>
    <w:p w14:paraId="368B07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0E9F1B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08DF48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2973</w:t>
      </w:r>
    </w:p>
    <w:p w14:paraId="78DCF1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2973</w:t>
      </w:r>
    </w:p>
    <w:p w14:paraId="4F249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498D7D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54028E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1236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2980</w:t>
      </w:r>
    </w:p>
    <w:p w14:paraId="463CEC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2980</w:t>
      </w:r>
    </w:p>
    <w:p w14:paraId="2A4F73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2980</w:t>
      </w:r>
    </w:p>
    <w:p w14:paraId="450CCB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2980</w:t>
      </w:r>
    </w:p>
    <w:p w14:paraId="16DD89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BE074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2985</w:t>
      </w:r>
    </w:p>
    <w:p w14:paraId="7CDA4B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5D94D0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2985</w:t>
      </w:r>
    </w:p>
    <w:p w14:paraId="30FF9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2991</w:t>
      </w:r>
    </w:p>
    <w:p w14:paraId="589FAF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2991</w:t>
      </w:r>
    </w:p>
    <w:p w14:paraId="0124BC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2991</w:t>
      </w:r>
    </w:p>
    <w:p w14:paraId="7950E2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F1D6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60166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2994</w:t>
      </w:r>
    </w:p>
    <w:p w14:paraId="4ECF2A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7CA58D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7630B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2998</w:t>
      </w:r>
    </w:p>
    <w:p w14:paraId="45874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7180C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7571AB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3001</w:t>
      </w:r>
    </w:p>
    <w:p w14:paraId="24DC68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3003</w:t>
      </w:r>
    </w:p>
    <w:p w14:paraId="36A5B1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measurement accuracy with </w:t>
      </w:r>
      <w:r w:rsidRPr="008468E0">
        <w:rPr>
          <w:noProof/>
          <w:snapToGrid w:val="0"/>
          <w:lang w:val="en-US"/>
        </w:rPr>
        <w:t>PRS in FR1</w:t>
      </w:r>
      <w:r>
        <w:rPr>
          <w:noProof/>
        </w:rPr>
        <w:tab/>
        <w:t>3003</w:t>
      </w:r>
    </w:p>
    <w:p w14:paraId="0DA638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3CCF2A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3003</w:t>
      </w:r>
    </w:p>
    <w:p w14:paraId="7299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3007</w:t>
      </w:r>
    </w:p>
    <w:p w14:paraId="06B5D7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3007</w:t>
      </w:r>
    </w:p>
    <w:p w14:paraId="091D45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3007</w:t>
      </w:r>
    </w:p>
    <w:p w14:paraId="42EDF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3007</w:t>
      </w:r>
    </w:p>
    <w:p w14:paraId="3D386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3010</w:t>
      </w:r>
    </w:p>
    <w:p w14:paraId="37F25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Void</w:t>
      </w:r>
      <w:r>
        <w:rPr>
          <w:noProof/>
        </w:rPr>
        <w:tab/>
        <w:t>3010</w:t>
      </w:r>
    </w:p>
    <w:p w14:paraId="6655B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0278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7064B0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61C303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3010</w:t>
      </w:r>
    </w:p>
    <w:p w14:paraId="1159A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3010</w:t>
      </w:r>
    </w:p>
    <w:p w14:paraId="38A97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59359F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3011</w:t>
      </w:r>
    </w:p>
    <w:p w14:paraId="79365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34655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3015</w:t>
      </w:r>
    </w:p>
    <w:p w14:paraId="2E2B42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3015</w:t>
      </w:r>
    </w:p>
    <w:p w14:paraId="4CB2C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3015</w:t>
      </w:r>
    </w:p>
    <w:p w14:paraId="014800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3017</w:t>
      </w:r>
    </w:p>
    <w:p w14:paraId="42594C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3017</w:t>
      </w:r>
    </w:p>
    <w:p w14:paraId="76D056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31924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3018</w:t>
      </w:r>
    </w:p>
    <w:p w14:paraId="5512F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52F0D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3021</w:t>
      </w:r>
    </w:p>
    <w:p w14:paraId="7CD6E2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3021</w:t>
      </w:r>
    </w:p>
    <w:p w14:paraId="5ABBE7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3021</w:t>
      </w:r>
    </w:p>
    <w:p w14:paraId="75B37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3022</w:t>
      </w:r>
    </w:p>
    <w:p w14:paraId="0170DD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61F990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measurement accuracy with reduced </w:t>
      </w:r>
      <w:r w:rsidRPr="008468E0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3026</w:t>
      </w:r>
    </w:p>
    <w:p w14:paraId="3E305E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3026</w:t>
      </w:r>
    </w:p>
    <w:p w14:paraId="60A7DF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3026</w:t>
      </w:r>
    </w:p>
    <w:p w14:paraId="2324C6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3030</w:t>
      </w:r>
    </w:p>
    <w:p w14:paraId="54DCE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3030</w:t>
      </w:r>
    </w:p>
    <w:p w14:paraId="39DA5E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3030</w:t>
      </w:r>
    </w:p>
    <w:p w14:paraId="095F9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323E1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1201FA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3033</w:t>
      </w:r>
    </w:p>
    <w:p w14:paraId="70FCB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2A8A3B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141D4A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3038</w:t>
      </w:r>
    </w:p>
    <w:p w14:paraId="42CB7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3038</w:t>
      </w:r>
    </w:p>
    <w:p w14:paraId="135685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3038</w:t>
      </w:r>
    </w:p>
    <w:p w14:paraId="795CE2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3040</w:t>
      </w:r>
    </w:p>
    <w:p w14:paraId="7B7805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3041</w:t>
      </w:r>
    </w:p>
    <w:p w14:paraId="466DB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7B1022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3511FD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3045</w:t>
      </w:r>
    </w:p>
    <w:p w14:paraId="0E2801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3045</w:t>
      </w:r>
    </w:p>
    <w:p w14:paraId="2FD230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3045</w:t>
      </w:r>
    </w:p>
    <w:p w14:paraId="2D89A0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3049</w:t>
      </w:r>
    </w:p>
    <w:p w14:paraId="13ECFE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3049</w:t>
      </w:r>
    </w:p>
    <w:p w14:paraId="05F4E1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1E6DE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8F97F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3052</w:t>
      </w:r>
    </w:p>
    <w:p w14:paraId="169CAE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3052</w:t>
      </w:r>
    </w:p>
    <w:p w14:paraId="13E83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4DB9E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1130B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3055</w:t>
      </w:r>
    </w:p>
    <w:p w14:paraId="029DA3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748657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60C9B2E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3058</w:t>
      </w:r>
    </w:p>
    <w:p w14:paraId="34E058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3058</w:t>
      </w:r>
    </w:p>
    <w:p w14:paraId="1DAFF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3058</w:t>
      </w:r>
    </w:p>
    <w:p w14:paraId="037741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1126F3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3060</w:t>
      </w:r>
    </w:p>
    <w:p w14:paraId="1E623A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3060</w:t>
      </w:r>
    </w:p>
    <w:p w14:paraId="397CAE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7F4ED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E5A7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3062</w:t>
      </w:r>
    </w:p>
    <w:p w14:paraId="3FDB9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3062</w:t>
      </w:r>
    </w:p>
    <w:p w14:paraId="66C75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3062</w:t>
      </w:r>
    </w:p>
    <w:p w14:paraId="09023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3062</w:t>
      </w:r>
    </w:p>
    <w:p w14:paraId="362BE8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3066</w:t>
      </w:r>
    </w:p>
    <w:p w14:paraId="4D87A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3066</w:t>
      </w:r>
    </w:p>
    <w:p w14:paraId="6724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3066</w:t>
      </w:r>
    </w:p>
    <w:p w14:paraId="7D5730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3066</w:t>
      </w:r>
    </w:p>
    <w:p w14:paraId="14FF7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3068</w:t>
      </w:r>
    </w:p>
    <w:p w14:paraId="26A914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3069</w:t>
      </w:r>
    </w:p>
    <w:p w14:paraId="3F7A86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3069</w:t>
      </w:r>
    </w:p>
    <w:p w14:paraId="5A947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3069</w:t>
      </w:r>
    </w:p>
    <w:p w14:paraId="0C528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A.6.9.3.1.1.2 Test parameters</w:t>
      </w:r>
      <w:r>
        <w:rPr>
          <w:noProof/>
        </w:rPr>
        <w:tab/>
        <w:t>3069</w:t>
      </w:r>
    </w:p>
    <w:p w14:paraId="54146F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3071</w:t>
      </w:r>
    </w:p>
    <w:p w14:paraId="2F1754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3071</w:t>
      </w:r>
    </w:p>
    <w:p w14:paraId="2D1D3E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3071</w:t>
      </w:r>
    </w:p>
    <w:p w14:paraId="55E1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3071</w:t>
      </w:r>
    </w:p>
    <w:p w14:paraId="3E9B5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3074</w:t>
      </w:r>
    </w:p>
    <w:p w14:paraId="691B36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3074</w:t>
      </w:r>
    </w:p>
    <w:p w14:paraId="540B9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PRS-RSRPP measurement accuracy </w:t>
      </w:r>
      <w:r w:rsidRPr="008468E0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3074</w:t>
      </w:r>
    </w:p>
    <w:p w14:paraId="5BC2E1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3074</w:t>
      </w:r>
    </w:p>
    <w:p w14:paraId="5E510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3074</w:t>
      </w:r>
    </w:p>
    <w:p w14:paraId="65A9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3078</w:t>
      </w:r>
    </w:p>
    <w:p w14:paraId="3A4D0D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measurement accuracy with reduced PRS samples </w:t>
      </w:r>
      <w:r w:rsidRPr="008468E0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3078</w:t>
      </w:r>
    </w:p>
    <w:p w14:paraId="390F0D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3078</w:t>
      </w:r>
    </w:p>
    <w:p w14:paraId="118DA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3078</w:t>
      </w:r>
    </w:p>
    <w:p w14:paraId="0248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3080</w:t>
      </w:r>
    </w:p>
    <w:p w14:paraId="3F6F77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3076</w:t>
      </w:r>
    </w:p>
    <w:p w14:paraId="323F98F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3076</w:t>
      </w:r>
    </w:p>
    <w:p w14:paraId="4CDB1E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3076</w:t>
      </w:r>
    </w:p>
    <w:p w14:paraId="0D239E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3076</w:t>
      </w:r>
    </w:p>
    <w:p w14:paraId="2A88D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FA38A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1FF69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1926B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3080</w:t>
      </w:r>
    </w:p>
    <w:p w14:paraId="79200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C853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3080</w:t>
      </w:r>
    </w:p>
    <w:p w14:paraId="7E8A62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1DF8CF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3083</w:t>
      </w:r>
    </w:p>
    <w:p w14:paraId="6D3D72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695DE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3083</w:t>
      </w:r>
    </w:p>
    <w:p w14:paraId="5310CE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46DCB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3086</w:t>
      </w:r>
    </w:p>
    <w:p w14:paraId="1B89C5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0F5AC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3086</w:t>
      </w:r>
    </w:p>
    <w:p w14:paraId="2821A4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2DA391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3089</w:t>
      </w:r>
    </w:p>
    <w:p w14:paraId="771BA9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7B482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1B15E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23DCE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3093</w:t>
      </w:r>
    </w:p>
    <w:p w14:paraId="082657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1E9C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3093</w:t>
      </w:r>
    </w:p>
    <w:p w14:paraId="4023C3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36FDD8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rFonts w:eastAsia="Malgun Gothic"/>
          <w:noProof/>
        </w:rPr>
        <w:t xml:space="preserve"> for </w:t>
      </w:r>
      <w:r w:rsidRPr="008468E0">
        <w:rPr>
          <w:rFonts w:cs="v4.2.0"/>
          <w:noProof/>
          <w:lang w:val="en-US"/>
        </w:rPr>
        <w:t xml:space="preserve">FR2 power class 6 </w:t>
      </w:r>
      <w:r w:rsidRPr="008468E0">
        <w:rPr>
          <w:rFonts w:cs="v4.2.0"/>
          <w:noProof/>
        </w:rPr>
        <w:t xml:space="preserve">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3097</w:t>
      </w:r>
    </w:p>
    <w:p w14:paraId="436D7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5A1C29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3097</w:t>
      </w:r>
    </w:p>
    <w:p w14:paraId="05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16A094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3101</w:t>
      </w:r>
    </w:p>
    <w:p w14:paraId="295B6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3101</w:t>
      </w:r>
    </w:p>
    <w:p w14:paraId="31E55F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3101</w:t>
      </w:r>
    </w:p>
    <w:p w14:paraId="477BD4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74924D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2BB2BA9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3105</w:t>
      </w:r>
    </w:p>
    <w:p w14:paraId="02AC8C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3105</w:t>
      </w:r>
    </w:p>
    <w:p w14:paraId="3093B7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3105</w:t>
      </w:r>
    </w:p>
    <w:p w14:paraId="2DFCC9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55D746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3EC97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5270FA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3109</w:t>
      </w:r>
    </w:p>
    <w:p w14:paraId="53430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4E1AF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7CD966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3B48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3112</w:t>
      </w:r>
    </w:p>
    <w:p w14:paraId="5CC39A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571663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3112</w:t>
      </w:r>
    </w:p>
    <w:p w14:paraId="10FC5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3C3B91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3114</w:t>
      </w:r>
    </w:p>
    <w:p w14:paraId="54400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7A48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3114</w:t>
      </w:r>
    </w:p>
    <w:p w14:paraId="3EFB8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A.7.3.1.4.3 Test Requirements</w:t>
      </w:r>
      <w:r>
        <w:rPr>
          <w:noProof/>
        </w:rPr>
        <w:tab/>
        <w:t>3121</w:t>
      </w:r>
    </w:p>
    <w:p w14:paraId="51D470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3121</w:t>
      </w:r>
    </w:p>
    <w:p w14:paraId="5DFAE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7CCD0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5F9FF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A.7.3.1.5.3 Test Requirements</w:t>
      </w:r>
      <w:r>
        <w:rPr>
          <w:noProof/>
        </w:rPr>
        <w:tab/>
        <w:t>3128</w:t>
      </w:r>
    </w:p>
    <w:p w14:paraId="17B742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8468E0">
        <w:rPr>
          <w:noProof/>
          <w:snapToGrid w:val="0"/>
        </w:rPr>
        <w:t>; unknown FR2 target PScell</w:t>
      </w:r>
      <w:r>
        <w:rPr>
          <w:noProof/>
        </w:rPr>
        <w:tab/>
        <w:t>3128</w:t>
      </w:r>
    </w:p>
    <w:p w14:paraId="6C6DD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4CAED9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6AE3BB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DA915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3138</w:t>
      </w:r>
    </w:p>
    <w:p w14:paraId="1AA88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4F11E6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7CC5A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8468E0">
        <w:rPr>
          <w:noProof/>
          <w:lang w:val="en-US"/>
        </w:rPr>
        <w:t>from NR-DC to NR-DC</w:t>
      </w:r>
      <w:r>
        <w:rPr>
          <w:noProof/>
        </w:rPr>
        <w:tab/>
        <w:t>3144</w:t>
      </w:r>
    </w:p>
    <w:p w14:paraId="450C4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036D1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0C289A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3149</w:t>
      </w:r>
    </w:p>
    <w:p w14:paraId="0CB8E5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2C5A3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3149</w:t>
      </w:r>
    </w:p>
    <w:p w14:paraId="1D0B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4C89A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3152</w:t>
      </w:r>
    </w:p>
    <w:p w14:paraId="5710B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3642A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3152</w:t>
      </w:r>
    </w:p>
    <w:p w14:paraId="35E65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5FD326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3156</w:t>
      </w:r>
    </w:p>
    <w:p w14:paraId="427E9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0C75F6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248D4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5A4C42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3160</w:t>
      </w:r>
    </w:p>
    <w:p w14:paraId="3AA4E2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3160</w:t>
      </w:r>
    </w:p>
    <w:p w14:paraId="6291EA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3160</w:t>
      </w:r>
    </w:p>
    <w:p w14:paraId="12EFF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3163</w:t>
      </w:r>
    </w:p>
    <w:p w14:paraId="1A911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3166</w:t>
      </w:r>
    </w:p>
    <w:p w14:paraId="4A4559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6185A3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5ECC7F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</w:t>
      </w:r>
      <w:r>
        <w:rPr>
          <w:noProof/>
        </w:rPr>
        <w:tab/>
        <w:t>3169</w:t>
      </w:r>
    </w:p>
    <w:p w14:paraId="664B609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4C5A95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5DFF68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FR2-2</w:t>
      </w:r>
      <w:r>
        <w:rPr>
          <w:noProof/>
        </w:rPr>
        <w:tab/>
        <w:t>3172</w:t>
      </w:r>
    </w:p>
    <w:p w14:paraId="2A5A7D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6C9A05F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BE45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3175</w:t>
      </w:r>
    </w:p>
    <w:p w14:paraId="31160F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366285C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CB21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3178</w:t>
      </w:r>
    </w:p>
    <w:p w14:paraId="572A4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3178</w:t>
      </w:r>
    </w:p>
    <w:p w14:paraId="0AED2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3182</w:t>
      </w:r>
    </w:p>
    <w:p w14:paraId="46017E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3186</w:t>
      </w:r>
    </w:p>
    <w:p w14:paraId="425C7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3189</w:t>
      </w:r>
    </w:p>
    <w:p w14:paraId="70A0F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3192</w:t>
      </w:r>
    </w:p>
    <w:p w14:paraId="6A571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3192</w:t>
      </w:r>
    </w:p>
    <w:p w14:paraId="2B174B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 Conditional Handover</w:t>
      </w:r>
      <w:r>
        <w:rPr>
          <w:noProof/>
        </w:rPr>
        <w:tab/>
        <w:t>3196</w:t>
      </w:r>
    </w:p>
    <w:p w14:paraId="37B19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3196</w:t>
      </w:r>
    </w:p>
    <w:p w14:paraId="33624D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5D34D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3196</w:t>
      </w:r>
    </w:p>
    <w:p w14:paraId="507F3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3B3EF3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3199</w:t>
      </w:r>
    </w:p>
    <w:p w14:paraId="790A9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26812B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3199</w:t>
      </w:r>
    </w:p>
    <w:p w14:paraId="446E6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A.7.3.3.2.3 Test Requirements</w:t>
      </w:r>
      <w:r>
        <w:rPr>
          <w:noProof/>
        </w:rPr>
        <w:tab/>
        <w:t>3201</w:t>
      </w:r>
    </w:p>
    <w:p w14:paraId="5B826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3201</w:t>
      </w:r>
    </w:p>
    <w:p w14:paraId="350626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3201</w:t>
      </w:r>
    </w:p>
    <w:p w14:paraId="48081D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3201</w:t>
      </w:r>
    </w:p>
    <w:p w14:paraId="7A5C2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3DA318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34DD9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3204</w:t>
      </w:r>
    </w:p>
    <w:p w14:paraId="34656F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2617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5F2117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3210</w:t>
      </w:r>
    </w:p>
    <w:p w14:paraId="138990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3210</w:t>
      </w:r>
    </w:p>
    <w:p w14:paraId="1F7BDF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3210</w:t>
      </w:r>
    </w:p>
    <w:p w14:paraId="6E3416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5F51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635A34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3213</w:t>
      </w:r>
    </w:p>
    <w:p w14:paraId="1690E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3214</w:t>
      </w:r>
    </w:p>
    <w:p w14:paraId="51076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2493CE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55650C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209EEB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3218</w:t>
      </w:r>
    </w:p>
    <w:p w14:paraId="0BB92C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3218</w:t>
      </w:r>
    </w:p>
    <w:p w14:paraId="59E65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3218</w:t>
      </w:r>
    </w:p>
    <w:p w14:paraId="74203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398E5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6BA9BE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3222</w:t>
      </w:r>
    </w:p>
    <w:p w14:paraId="69FAA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506F6B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5D6E7A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3227</w:t>
      </w:r>
    </w:p>
    <w:p w14:paraId="725112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2B4CB8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395A1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3231</w:t>
      </w:r>
    </w:p>
    <w:p w14:paraId="4F8FE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EBBF5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6BC1E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3236</w:t>
      </w:r>
    </w:p>
    <w:p w14:paraId="0814A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1BF1DE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28EE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3241</w:t>
      </w:r>
    </w:p>
    <w:p w14:paraId="63EB0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4ADEFD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679FA9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3245</w:t>
      </w:r>
    </w:p>
    <w:p w14:paraId="734301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6C98D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3F9C9C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3249</w:t>
      </w:r>
    </w:p>
    <w:p w14:paraId="762C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35051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1F7974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3254</w:t>
      </w:r>
    </w:p>
    <w:p w14:paraId="1187BB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1F21E3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72155C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3257</w:t>
      </w:r>
    </w:p>
    <w:p w14:paraId="389950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A.7.5.2.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3257</w:t>
      </w:r>
    </w:p>
    <w:p w14:paraId="6C9ED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527C9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A.7.5.2.1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3260</w:t>
      </w:r>
    </w:p>
    <w:p w14:paraId="0270D8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carrier-based switching</w:t>
      </w:r>
      <w:r>
        <w:rPr>
          <w:noProof/>
        </w:rPr>
        <w:tab/>
        <w:t>3261</w:t>
      </w:r>
    </w:p>
    <w:p w14:paraId="3E315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6648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3261</w:t>
      </w:r>
    </w:p>
    <w:p w14:paraId="5AD8AF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45E195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3263</w:t>
      </w:r>
    </w:p>
    <w:p w14:paraId="7A23B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3263</w:t>
      </w:r>
    </w:p>
    <w:p w14:paraId="473B35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576A7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7413FF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3265</w:t>
      </w:r>
    </w:p>
    <w:p w14:paraId="3E421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090B12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08D3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3270</w:t>
      </w:r>
    </w:p>
    <w:p w14:paraId="319C96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5F56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0E6EDC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3274</w:t>
      </w:r>
    </w:p>
    <w:p w14:paraId="4DFF5B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585E11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2BCE8F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3278</w:t>
      </w:r>
    </w:p>
    <w:p w14:paraId="2E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A0B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5EDC0E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3282</w:t>
      </w:r>
    </w:p>
    <w:p w14:paraId="3B313D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6B0855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39CA12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3287</w:t>
      </w:r>
    </w:p>
    <w:p w14:paraId="182DD8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31D141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3C882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3292</w:t>
      </w:r>
    </w:p>
    <w:p w14:paraId="7E54F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1D3A5E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6346E7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3297</w:t>
      </w:r>
    </w:p>
    <w:p w14:paraId="323784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16F18A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B61C7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3301</w:t>
      </w:r>
    </w:p>
    <w:p w14:paraId="0134D2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6281C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277A1D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3306</w:t>
      </w:r>
    </w:p>
    <w:p w14:paraId="12CF20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3306</w:t>
      </w:r>
    </w:p>
    <w:p w14:paraId="2F102A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A38069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72619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3311</w:t>
      </w:r>
    </w:p>
    <w:p w14:paraId="263B75B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2031B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38202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3316</w:t>
      </w:r>
    </w:p>
    <w:p w14:paraId="45B0F3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3316</w:t>
      </w:r>
    </w:p>
    <w:p w14:paraId="306710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CE2A6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E1ED3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3319</w:t>
      </w:r>
    </w:p>
    <w:p w14:paraId="1F93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B06C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1D8DCB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63CC2B3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2AA244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3323</w:t>
      </w:r>
    </w:p>
    <w:p w14:paraId="2E3B2C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3323</w:t>
      </w:r>
    </w:p>
    <w:p w14:paraId="2F286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3C28A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3327</w:t>
      </w:r>
    </w:p>
    <w:p w14:paraId="7EFB4D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3328</w:t>
      </w:r>
    </w:p>
    <w:p w14:paraId="09D02B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122698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6DA6FF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3332</w:t>
      </w:r>
    </w:p>
    <w:p w14:paraId="3A9B5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3332</w:t>
      </w:r>
    </w:p>
    <w:p w14:paraId="742E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3336</w:t>
      </w:r>
    </w:p>
    <w:p w14:paraId="43FDB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3337</w:t>
      </w:r>
    </w:p>
    <w:p w14:paraId="76ABD3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3337</w:t>
      </w:r>
    </w:p>
    <w:p w14:paraId="38D08F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3341</w:t>
      </w:r>
    </w:p>
    <w:p w14:paraId="3411B6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3342</w:t>
      </w:r>
    </w:p>
    <w:p w14:paraId="2681B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3342</w:t>
      </w:r>
    </w:p>
    <w:p w14:paraId="5981D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3345</w:t>
      </w:r>
    </w:p>
    <w:p w14:paraId="6655A7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3346</w:t>
      </w:r>
    </w:p>
    <w:p w14:paraId="7F087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3346</w:t>
      </w:r>
    </w:p>
    <w:p w14:paraId="02EE8E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3350</w:t>
      </w:r>
    </w:p>
    <w:p w14:paraId="14EDF8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3351</w:t>
      </w:r>
    </w:p>
    <w:p w14:paraId="08608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3351</w:t>
      </w:r>
    </w:p>
    <w:p w14:paraId="7A522C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3355</w:t>
      </w:r>
    </w:p>
    <w:p w14:paraId="3D8BC3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3356</w:t>
      </w:r>
    </w:p>
    <w:p w14:paraId="35E17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3356</w:t>
      </w:r>
    </w:p>
    <w:p w14:paraId="2669C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3360</w:t>
      </w:r>
    </w:p>
    <w:p w14:paraId="42F894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3360</w:t>
      </w:r>
    </w:p>
    <w:p w14:paraId="55575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3360</w:t>
      </w:r>
    </w:p>
    <w:p w14:paraId="123CD1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422B7F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3366</w:t>
      </w:r>
    </w:p>
    <w:p w14:paraId="19CE5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3366</w:t>
      </w:r>
    </w:p>
    <w:p w14:paraId="1C2ED6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4BF8FA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3372</w:t>
      </w:r>
    </w:p>
    <w:p w14:paraId="299C9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7794B0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39E0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3377</w:t>
      </w:r>
    </w:p>
    <w:p w14:paraId="2D5E3F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13B0B8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7DB18C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3382</w:t>
      </w:r>
    </w:p>
    <w:p w14:paraId="1F67A8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66AB77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5B05E9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3386</w:t>
      </w:r>
    </w:p>
    <w:p w14:paraId="0CEE16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3386</w:t>
      </w:r>
    </w:p>
    <w:p w14:paraId="24E12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3386</w:t>
      </w:r>
    </w:p>
    <w:p w14:paraId="6D985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3391</w:t>
      </w:r>
    </w:p>
    <w:p w14:paraId="099B48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3396</w:t>
      </w:r>
    </w:p>
    <w:p w14:paraId="254158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3396</w:t>
      </w:r>
    </w:p>
    <w:p w14:paraId="56EAB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noProof/>
        </w:rPr>
        <w:t>7.5.6.1.3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0583ED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3399</w:t>
      </w:r>
    </w:p>
    <w:p w14:paraId="312EF7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71ECB5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210AFE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3405</w:t>
      </w:r>
    </w:p>
    <w:p w14:paraId="3DC8414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467E0A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6C5F0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3409</w:t>
      </w:r>
    </w:p>
    <w:p w14:paraId="157B48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59189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2B5180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70B6A6A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3414</w:t>
      </w:r>
    </w:p>
    <w:p w14:paraId="2A2570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3417</w:t>
      </w:r>
    </w:p>
    <w:p w14:paraId="794D3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3417</w:t>
      </w:r>
    </w:p>
    <w:p w14:paraId="225EC7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3417</w:t>
      </w:r>
    </w:p>
    <w:p w14:paraId="291AAAC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7F15F7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8CB4C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3422</w:t>
      </w:r>
    </w:p>
    <w:p w14:paraId="7A422A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3422</w:t>
      </w:r>
    </w:p>
    <w:p w14:paraId="5765818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Test Requirements</w:t>
      </w:r>
      <w:r>
        <w:rPr>
          <w:noProof/>
        </w:rPr>
        <w:tab/>
        <w:t>3427</w:t>
      </w:r>
    </w:p>
    <w:p w14:paraId="6C283D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 xml:space="preserve">Simultaneous RRC-based Active BWP Switch </w:t>
      </w:r>
      <w:r w:rsidRPr="008468E0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3427</w:t>
      </w:r>
    </w:p>
    <w:p w14:paraId="5EDDFF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3427</w:t>
      </w:r>
    </w:p>
    <w:p w14:paraId="0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3430</w:t>
      </w:r>
    </w:p>
    <w:p w14:paraId="6E60C7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3430</w:t>
      </w:r>
    </w:p>
    <w:p w14:paraId="11CF1D6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A.7.5.6.5.2</w:t>
      </w:r>
      <w:r w:rsidRPr="008468E0">
        <w:rPr>
          <w:rFonts w:eastAsia="MS Mincho"/>
          <w:bCs/>
          <w:noProof/>
        </w:rPr>
        <w:t>.</w:t>
      </w:r>
      <w:r w:rsidRPr="008468E0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3434</w:t>
      </w:r>
    </w:p>
    <w:p w14:paraId="51A6CD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3435</w:t>
      </w:r>
    </w:p>
    <w:p w14:paraId="071582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3435</w:t>
      </w:r>
    </w:p>
    <w:p w14:paraId="5F3B6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05F1C4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26FACC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3438</w:t>
      </w:r>
    </w:p>
    <w:p w14:paraId="7E7B0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4FC5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A221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3441</w:t>
      </w:r>
    </w:p>
    <w:p w14:paraId="37F15C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41793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62537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3444</w:t>
      </w:r>
    </w:p>
    <w:p w14:paraId="379704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378B5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76FC57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3447</w:t>
      </w:r>
    </w:p>
    <w:p w14:paraId="49AE34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3447</w:t>
      </w:r>
    </w:p>
    <w:p w14:paraId="3B2246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3451</w:t>
      </w:r>
    </w:p>
    <w:p w14:paraId="2CF7C1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3455</w:t>
      </w:r>
    </w:p>
    <w:p w14:paraId="37D25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3455</w:t>
      </w:r>
    </w:p>
    <w:p w14:paraId="1B623A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3455</w:t>
      </w:r>
    </w:p>
    <w:p w14:paraId="225AFF7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A.7.5.8</w:t>
      </w:r>
      <w:r w:rsidRPr="008468E0">
        <w:rPr>
          <w:rFonts w:eastAsia="MS Mincho"/>
          <w:bCs/>
          <w:noProof/>
        </w:rPr>
        <w:t>.3.1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3459</w:t>
      </w:r>
    </w:p>
    <w:p w14:paraId="180819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3460</w:t>
      </w:r>
    </w:p>
    <w:p w14:paraId="09BF965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3460</w:t>
      </w:r>
    </w:p>
    <w:p w14:paraId="15F7224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A.7.5.9</w:t>
      </w:r>
      <w:r w:rsidRPr="008468E0">
        <w:rPr>
          <w:rFonts w:eastAsia="MS Mincho"/>
          <w:noProof/>
        </w:rPr>
        <w:t>.1.1</w:t>
      </w:r>
      <w:r w:rsidRPr="008468E0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44EAF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3463</w:t>
      </w:r>
    </w:p>
    <w:p w14:paraId="043087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</w:t>
      </w:r>
      <w:r w:rsidRPr="008468E0">
        <w:rPr>
          <w:rFonts w:cs="Arial"/>
          <w:noProof/>
          <w:lang w:val="en-US"/>
        </w:rPr>
        <w:t xml:space="preserve">PCell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3463</w:t>
      </w:r>
    </w:p>
    <w:p w14:paraId="54CD17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5B1A86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23AE9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3466</w:t>
      </w:r>
    </w:p>
    <w:p w14:paraId="7B0D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3466</w:t>
      </w:r>
    </w:p>
    <w:p w14:paraId="4CAEEB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6D9085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3469</w:t>
      </w:r>
    </w:p>
    <w:p w14:paraId="5C63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6279CA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75530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0D7CB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51EF9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3473</w:t>
      </w:r>
    </w:p>
    <w:p w14:paraId="10639D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3473</w:t>
      </w:r>
    </w:p>
    <w:p w14:paraId="58927D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06D90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3473</w:t>
      </w:r>
    </w:p>
    <w:p w14:paraId="4E8AFA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44BAB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3476</w:t>
      </w:r>
    </w:p>
    <w:p w14:paraId="49B93A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3476</w:t>
      </w:r>
    </w:p>
    <w:p w14:paraId="61FCC3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3476</w:t>
      </w:r>
    </w:p>
    <w:p w14:paraId="38EE8B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32676C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3477</w:t>
      </w:r>
    </w:p>
    <w:p w14:paraId="44BD22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A.7.5.13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26CF9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3479</w:t>
      </w:r>
    </w:p>
    <w:p w14:paraId="05C3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3479</w:t>
      </w:r>
    </w:p>
    <w:p w14:paraId="41E54AC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1472F7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3480</w:t>
      </w:r>
    </w:p>
    <w:p w14:paraId="199E49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3482</w:t>
      </w:r>
    </w:p>
    <w:p w14:paraId="68734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3482</w:t>
      </w:r>
    </w:p>
    <w:p w14:paraId="2A64F0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3482</w:t>
      </w:r>
    </w:p>
    <w:p w14:paraId="7D6DEB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3482</w:t>
      </w:r>
    </w:p>
    <w:p w14:paraId="7CEF8A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3483</w:t>
      </w:r>
    </w:p>
    <w:p w14:paraId="0C9C63D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3486</w:t>
      </w:r>
    </w:p>
    <w:p w14:paraId="66ADDB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3486</w:t>
      </w:r>
    </w:p>
    <w:p w14:paraId="36C805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29AC4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767EC8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3490</w:t>
      </w:r>
    </w:p>
    <w:p w14:paraId="78DAA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3490</w:t>
      </w:r>
    </w:p>
    <w:p w14:paraId="77094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3490</w:t>
      </w:r>
    </w:p>
    <w:p w14:paraId="39BFF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3490</w:t>
      </w:r>
    </w:p>
    <w:p w14:paraId="14F1B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19270C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3493</w:t>
      </w:r>
    </w:p>
    <w:p w14:paraId="0A08DB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10D00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177D9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3497</w:t>
      </w:r>
    </w:p>
    <w:p w14:paraId="488C7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4F3853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3EEE6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3500</w:t>
      </w:r>
    </w:p>
    <w:p w14:paraId="5B610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3500</w:t>
      </w:r>
    </w:p>
    <w:p w14:paraId="35668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393E4B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 without gap under non-DRX for UE configured with </w:t>
      </w:r>
      <w:r w:rsidRPr="008468E0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3504</w:t>
      </w:r>
    </w:p>
    <w:p w14:paraId="25DE59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3504</w:t>
      </w:r>
    </w:p>
    <w:p w14:paraId="5E1588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7B22EE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3507</w:t>
      </w:r>
    </w:p>
    <w:p w14:paraId="062DD1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26BBC9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0D39CB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3511</w:t>
      </w:r>
    </w:p>
    <w:p w14:paraId="7D36B0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3511</w:t>
      </w:r>
    </w:p>
    <w:p w14:paraId="360F10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7B08C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3514</w:t>
      </w:r>
    </w:p>
    <w:p w14:paraId="1BA6C9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688BB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53BE5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3518</w:t>
      </w:r>
    </w:p>
    <w:p w14:paraId="4898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3518</w:t>
      </w:r>
    </w:p>
    <w:p w14:paraId="2C9DA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36F06B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3521</w:t>
      </w:r>
    </w:p>
    <w:p w14:paraId="404F1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35E1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3525</w:t>
      </w:r>
    </w:p>
    <w:p w14:paraId="1F947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3525</w:t>
      </w:r>
    </w:p>
    <w:p w14:paraId="1D4925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3525</w:t>
      </w:r>
    </w:p>
    <w:p w14:paraId="1A4034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2C36C8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3528</w:t>
      </w:r>
    </w:p>
    <w:p w14:paraId="4CC5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3528</w:t>
      </w:r>
    </w:p>
    <w:p w14:paraId="4ABC55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361D4A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CC42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3532</w:t>
      </w:r>
    </w:p>
    <w:p w14:paraId="2D3E3F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828C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E64F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3536</w:t>
      </w:r>
    </w:p>
    <w:p w14:paraId="61D3E1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8FC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5FD0E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3540</w:t>
      </w:r>
    </w:p>
    <w:p w14:paraId="6C246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4BCB7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577653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3544</w:t>
      </w:r>
    </w:p>
    <w:p w14:paraId="71785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30F84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F53C8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3549</w:t>
      </w:r>
    </w:p>
    <w:p w14:paraId="0C51D0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39B5A2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08286F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3554</w:t>
      </w:r>
    </w:p>
    <w:p w14:paraId="1241E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4888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0536EC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3559</w:t>
      </w:r>
    </w:p>
    <w:p w14:paraId="27238D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1A03F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2649B5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3564</w:t>
      </w:r>
    </w:p>
    <w:p w14:paraId="74BC2B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1ECF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BF9EB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3568</w:t>
      </w:r>
    </w:p>
    <w:p w14:paraId="2DC8B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3568</w:t>
      </w:r>
    </w:p>
    <w:p w14:paraId="07672C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3570</w:t>
      </w:r>
    </w:p>
    <w:p w14:paraId="1C25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3571</w:t>
      </w:r>
    </w:p>
    <w:p w14:paraId="784B6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3571</w:t>
      </w:r>
    </w:p>
    <w:p w14:paraId="01074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3573</w:t>
      </w:r>
    </w:p>
    <w:p w14:paraId="0F46B1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3574</w:t>
      </w:r>
    </w:p>
    <w:p w14:paraId="26210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5CADF8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19124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3578</w:t>
      </w:r>
    </w:p>
    <w:p w14:paraId="6E847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69F7C2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60F98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3583</w:t>
      </w:r>
    </w:p>
    <w:p w14:paraId="5FC45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A3CA4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537AC5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3588</w:t>
      </w:r>
    </w:p>
    <w:p w14:paraId="27FF41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0673B9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20A5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3593</w:t>
      </w:r>
    </w:p>
    <w:p w14:paraId="7D96A9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17FF2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328EC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3599</w:t>
      </w:r>
    </w:p>
    <w:p w14:paraId="29EE59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37EF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0935CC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3607</w:t>
      </w:r>
    </w:p>
    <w:p w14:paraId="6FED5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7F16F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2E9E18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3613</w:t>
      </w:r>
    </w:p>
    <w:p w14:paraId="022673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183750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1D165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3622</w:t>
      </w:r>
    </w:p>
    <w:p w14:paraId="7E536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3622</w:t>
      </w:r>
    </w:p>
    <w:p w14:paraId="601CB4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4833A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7F9D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50E52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3624</w:t>
      </w:r>
    </w:p>
    <w:p w14:paraId="0247E8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BAA22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68EE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16890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3627</w:t>
      </w:r>
    </w:p>
    <w:p w14:paraId="217848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E8EF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6E4B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9ACE9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3631</w:t>
      </w:r>
    </w:p>
    <w:p w14:paraId="297E8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75968A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2B523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0D272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</w:t>
      </w:r>
      <w:r w:rsidRPr="008468E0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 w:rsidRPr="008468E0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3634</w:t>
      </w:r>
    </w:p>
    <w:p w14:paraId="31049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1972A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5DF4A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0D14A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3636</w:t>
      </w:r>
    </w:p>
    <w:p w14:paraId="6B54A4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2942EF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07D83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D8C4E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3640</w:t>
      </w:r>
    </w:p>
    <w:p w14:paraId="5AA2AF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2E3037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0ADD23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60A716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3645</w:t>
      </w:r>
    </w:p>
    <w:p w14:paraId="052940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3645</w:t>
      </w:r>
    </w:p>
    <w:p w14:paraId="1AAA92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1CD0F8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17E127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3647</w:t>
      </w:r>
    </w:p>
    <w:p w14:paraId="33B8B9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3647</w:t>
      </w:r>
    </w:p>
    <w:p w14:paraId="50BBC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FA7E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77D57E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3649</w:t>
      </w:r>
    </w:p>
    <w:p w14:paraId="545FA9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3650</w:t>
      </w:r>
    </w:p>
    <w:p w14:paraId="75061D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3650</w:t>
      </w:r>
    </w:p>
    <w:p w14:paraId="06B1D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3653</w:t>
      </w:r>
    </w:p>
    <w:p w14:paraId="70E7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3653</w:t>
      </w:r>
    </w:p>
    <w:p w14:paraId="6E6DC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3655</w:t>
      </w:r>
    </w:p>
    <w:p w14:paraId="0516A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511D0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61BA1F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C5D08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3658</w:t>
      </w:r>
    </w:p>
    <w:p w14:paraId="5822F2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FB253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072A54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DFA6B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3661</w:t>
      </w:r>
    </w:p>
    <w:p w14:paraId="0B03BB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3661</w:t>
      </w:r>
    </w:p>
    <w:p w14:paraId="294A68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69D6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7EDC6D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3665</w:t>
      </w:r>
    </w:p>
    <w:p w14:paraId="6963E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3665</w:t>
      </w:r>
    </w:p>
    <w:p w14:paraId="38ECC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EE64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3668</w:t>
      </w:r>
    </w:p>
    <w:p w14:paraId="12BA95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3668</w:t>
      </w:r>
    </w:p>
    <w:p w14:paraId="1B0BC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3668</w:t>
      </w:r>
    </w:p>
    <w:p w14:paraId="2EC0C4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3668</w:t>
      </w:r>
    </w:p>
    <w:p w14:paraId="34465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0978E4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3676</w:t>
      </w:r>
    </w:p>
    <w:p w14:paraId="7DEE4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8855A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EDBE1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3684</w:t>
      </w:r>
    </w:p>
    <w:p w14:paraId="04673B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75141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53414B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3691</w:t>
      </w:r>
    </w:p>
    <w:p w14:paraId="0AED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43A3B4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7A5CCF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3695</w:t>
      </w:r>
    </w:p>
    <w:p w14:paraId="5589B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1F1F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5A896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3699</w:t>
      </w:r>
    </w:p>
    <w:p w14:paraId="4F93C6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3699</w:t>
      </w:r>
    </w:p>
    <w:p w14:paraId="732F3E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767E84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6E9EC9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3703</w:t>
      </w:r>
    </w:p>
    <w:p w14:paraId="5C9823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5396DE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5DD788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</w:t>
      </w:r>
      <w:r w:rsidRPr="008468E0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3707</w:t>
      </w:r>
    </w:p>
    <w:p w14:paraId="30AF6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3707</w:t>
      </w:r>
    </w:p>
    <w:p w14:paraId="55210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3712</w:t>
      </w:r>
    </w:p>
    <w:p w14:paraId="6E9D21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reporting delay test case for single positioning frequency layer</w:t>
      </w:r>
      <w:r w:rsidRPr="008468E0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3712</w:t>
      </w:r>
    </w:p>
    <w:p w14:paraId="1D24AA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3712</w:t>
      </w:r>
    </w:p>
    <w:p w14:paraId="229AA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3717</w:t>
      </w:r>
    </w:p>
    <w:p w14:paraId="2219C4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3717</w:t>
      </w:r>
    </w:p>
    <w:p w14:paraId="51982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3717</w:t>
      </w:r>
    </w:p>
    <w:p w14:paraId="55A81E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DA44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1262E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3721</w:t>
      </w:r>
    </w:p>
    <w:p w14:paraId="76E308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7EC3AF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41F37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3725</w:t>
      </w:r>
    </w:p>
    <w:p w14:paraId="2C91A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BEF6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5A6FD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3728</w:t>
      </w:r>
    </w:p>
    <w:p w14:paraId="0F6A4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7B63C3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3730</w:t>
      </w:r>
    </w:p>
    <w:p w14:paraId="3D3FB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3731</w:t>
      </w:r>
    </w:p>
    <w:p w14:paraId="5050C2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3731</w:t>
      </w:r>
    </w:p>
    <w:p w14:paraId="4536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44C3BF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3734</w:t>
      </w:r>
    </w:p>
    <w:p w14:paraId="24A44A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3734</w:t>
      </w:r>
    </w:p>
    <w:p w14:paraId="4DC7A9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7FB07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307A26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3737</w:t>
      </w:r>
    </w:p>
    <w:p w14:paraId="5910F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7B1E6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58BCF5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3740</w:t>
      </w:r>
    </w:p>
    <w:p w14:paraId="642F3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02229D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050F62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3744</w:t>
      </w:r>
    </w:p>
    <w:p w14:paraId="3A3292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3744</w:t>
      </w:r>
    </w:p>
    <w:p w14:paraId="413C64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44E8C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30AFD4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3746</w:t>
      </w:r>
    </w:p>
    <w:p w14:paraId="6479ED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488F9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05D95A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3748</w:t>
      </w:r>
    </w:p>
    <w:p w14:paraId="7E7886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test with SA event triggered reporting tests: with </w:t>
      </w:r>
      <w:r w:rsidRPr="008468E0">
        <w:rPr>
          <w:bCs/>
          <w:noProof/>
          <w:snapToGrid w:val="0"/>
        </w:rPr>
        <w:t>autonomous</w:t>
      </w:r>
      <w:r w:rsidRPr="008468E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3748</w:t>
      </w:r>
    </w:p>
    <w:p w14:paraId="70C31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3748</w:t>
      </w:r>
    </w:p>
    <w:p w14:paraId="069E1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7AD8AB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3751</w:t>
      </w:r>
    </w:p>
    <w:p w14:paraId="653F3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3751</w:t>
      </w:r>
    </w:p>
    <w:p w14:paraId="4504F8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3751</w:t>
      </w:r>
    </w:p>
    <w:p w14:paraId="6AB49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3751</w:t>
      </w:r>
    </w:p>
    <w:p w14:paraId="2CB994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3754</w:t>
      </w:r>
    </w:p>
    <w:p w14:paraId="669547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3754</w:t>
      </w:r>
    </w:p>
    <w:p w14:paraId="07F77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3754</w:t>
      </w:r>
    </w:p>
    <w:p w14:paraId="3AA2E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15B845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595A73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8468E0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3757</w:t>
      </w:r>
    </w:p>
    <w:p w14:paraId="7E0B38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0F7E86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03FCBA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3760</w:t>
      </w:r>
    </w:p>
    <w:p w14:paraId="1194F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1BDFB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0BAF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3764</w:t>
      </w:r>
    </w:p>
    <w:p w14:paraId="4FE64F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</w:t>
      </w:r>
      <w:r w:rsidRPr="008468E0">
        <w:rPr>
          <w:noProof/>
          <w:snapToGrid w:val="0"/>
          <w:lang w:val="en-US"/>
        </w:rPr>
        <w:t xml:space="preserve"> per-UE</w:t>
      </w:r>
      <w:r w:rsidRPr="008468E0">
        <w:rPr>
          <w:noProof/>
          <w:snapToGrid w:val="0"/>
        </w:rPr>
        <w:t xml:space="preserve"> </w:t>
      </w:r>
      <w:r w:rsidRPr="008468E0">
        <w:rPr>
          <w:noProof/>
          <w:snapToGrid w:val="0"/>
          <w:lang w:val="en-US"/>
        </w:rPr>
        <w:t>NCSG</w:t>
      </w:r>
      <w:r w:rsidRPr="008468E0">
        <w:rPr>
          <w:noProof/>
          <w:snapToGrid w:val="0"/>
        </w:rPr>
        <w:t xml:space="preserve"> under non-DRX</w:t>
      </w:r>
      <w:r>
        <w:rPr>
          <w:noProof/>
        </w:rPr>
        <w:tab/>
        <w:t>3764</w:t>
      </w:r>
    </w:p>
    <w:p w14:paraId="5191E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65508F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5E8FC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3768</w:t>
      </w:r>
    </w:p>
    <w:p w14:paraId="4E16B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59CFB9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10FB2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3771</w:t>
      </w:r>
    </w:p>
    <w:p w14:paraId="0D7129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9595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30B8D3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3774</w:t>
      </w:r>
    </w:p>
    <w:p w14:paraId="6D363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3775</w:t>
      </w:r>
    </w:p>
    <w:p w14:paraId="53B7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3775</w:t>
      </w:r>
    </w:p>
    <w:p w14:paraId="5253C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3775</w:t>
      </w:r>
    </w:p>
    <w:p w14:paraId="73957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3775</w:t>
      </w:r>
    </w:p>
    <w:p w14:paraId="477AE4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50AA9C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3780</w:t>
      </w:r>
    </w:p>
    <w:p w14:paraId="3C52CA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4F39D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3780</w:t>
      </w:r>
    </w:p>
    <w:p w14:paraId="798ED8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813D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3785</w:t>
      </w:r>
    </w:p>
    <w:p w14:paraId="2B79C7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79ECF6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2A688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19C55A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3789</w:t>
      </w:r>
    </w:p>
    <w:p w14:paraId="431AF4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3789</w:t>
      </w:r>
    </w:p>
    <w:p w14:paraId="7C1D7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11061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3789</w:t>
      </w:r>
    </w:p>
    <w:p w14:paraId="31FFF9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3791</w:t>
      </w:r>
    </w:p>
    <w:p w14:paraId="441991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3791</w:t>
      </w:r>
    </w:p>
    <w:p w14:paraId="2401E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3791</w:t>
      </w:r>
    </w:p>
    <w:p w14:paraId="77CF7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6D304A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70B156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3793</w:t>
      </w:r>
    </w:p>
    <w:p w14:paraId="5E575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3793</w:t>
      </w:r>
    </w:p>
    <w:p w14:paraId="590308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646705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F5D33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158D43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3795</w:t>
      </w:r>
    </w:p>
    <w:p w14:paraId="675B3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30887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3795</w:t>
      </w:r>
    </w:p>
    <w:p w14:paraId="7F1002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243C6E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3797</w:t>
      </w:r>
    </w:p>
    <w:p w14:paraId="3D5C46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3797</w:t>
      </w:r>
    </w:p>
    <w:p w14:paraId="1809DA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4D222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3798</w:t>
      </w:r>
    </w:p>
    <w:p w14:paraId="32EF35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1DDE43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3801</w:t>
      </w:r>
    </w:p>
    <w:p w14:paraId="72D4C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67A166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5F55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1FFAC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3804</w:t>
      </w:r>
    </w:p>
    <w:p w14:paraId="72B68D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3804</w:t>
      </w:r>
    </w:p>
    <w:p w14:paraId="605FC7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3804</w:t>
      </w:r>
    </w:p>
    <w:p w14:paraId="558230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3804</w:t>
      </w:r>
    </w:p>
    <w:p w14:paraId="7E834E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3807</w:t>
      </w:r>
    </w:p>
    <w:p w14:paraId="0E6DAA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3808</w:t>
      </w:r>
    </w:p>
    <w:p w14:paraId="20216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3BF506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1FC5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09C9B0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3811</w:t>
      </w:r>
    </w:p>
    <w:p w14:paraId="1972BC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61B4AC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6B38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628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3814</w:t>
      </w:r>
    </w:p>
    <w:p w14:paraId="5333AD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0087B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71A4B6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56ECEA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3817</w:t>
      </w:r>
    </w:p>
    <w:p w14:paraId="59EB6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37A60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78B26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304C26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3820</w:t>
      </w:r>
    </w:p>
    <w:p w14:paraId="7479CF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3820</w:t>
      </w:r>
    </w:p>
    <w:p w14:paraId="0025E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4A33B9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3D528A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229CD7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3825</w:t>
      </w:r>
    </w:p>
    <w:p w14:paraId="75FA4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1E2C6F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3826</w:t>
      </w:r>
    </w:p>
    <w:p w14:paraId="29C38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4E3970E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3831</w:t>
      </w:r>
    </w:p>
    <w:p w14:paraId="0CAE50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3831</w:t>
      </w:r>
    </w:p>
    <w:p w14:paraId="16634E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3831</w:t>
      </w:r>
    </w:p>
    <w:p w14:paraId="7ABD78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3831</w:t>
      </w:r>
    </w:p>
    <w:p w14:paraId="51C716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3833</w:t>
      </w:r>
    </w:p>
    <w:p w14:paraId="5DB95B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3833</w:t>
      </w:r>
    </w:p>
    <w:p w14:paraId="2AFE82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3833</w:t>
      </w:r>
    </w:p>
    <w:p w14:paraId="00D942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29DAE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D6036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3835</w:t>
      </w:r>
    </w:p>
    <w:p w14:paraId="7F1245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3835</w:t>
      </w:r>
    </w:p>
    <w:p w14:paraId="7AF56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3835</w:t>
      </w:r>
    </w:p>
    <w:p w14:paraId="32C488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8C11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62B66E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3839</w:t>
      </w:r>
    </w:p>
    <w:p w14:paraId="0BA84A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3839</w:t>
      </w:r>
    </w:p>
    <w:p w14:paraId="524B6E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32E0A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6ECCE4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3842</w:t>
      </w:r>
    </w:p>
    <w:p w14:paraId="4562B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3842</w:t>
      </w:r>
    </w:p>
    <w:p w14:paraId="77042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76AE7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1D3F9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3844</w:t>
      </w:r>
    </w:p>
    <w:p w14:paraId="2AD08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3844</w:t>
      </w:r>
    </w:p>
    <w:p w14:paraId="1BD82C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3848</w:t>
      </w:r>
    </w:p>
    <w:p w14:paraId="4F30DC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3849</w:t>
      </w:r>
    </w:p>
    <w:p w14:paraId="20969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4C8C98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48B7B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3851</w:t>
      </w:r>
    </w:p>
    <w:p w14:paraId="4A662B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3851</w:t>
      </w:r>
    </w:p>
    <w:p w14:paraId="4C912D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787E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3853</w:t>
      </w:r>
    </w:p>
    <w:p w14:paraId="23AD8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with PRS in FR2</w:t>
      </w:r>
      <w:r>
        <w:rPr>
          <w:noProof/>
        </w:rPr>
        <w:tab/>
        <w:t>3853</w:t>
      </w:r>
    </w:p>
    <w:p w14:paraId="52E01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A7930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165347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13D998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3858</w:t>
      </w:r>
    </w:p>
    <w:p w14:paraId="1DB4FF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3858</w:t>
      </w:r>
    </w:p>
    <w:p w14:paraId="43C1FF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3858</w:t>
      </w:r>
    </w:p>
    <w:p w14:paraId="0480D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3860</w:t>
      </w:r>
    </w:p>
    <w:p w14:paraId="5D3C64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3861</w:t>
      </w:r>
    </w:p>
    <w:p w14:paraId="70F9A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3861</w:t>
      </w:r>
    </w:p>
    <w:p w14:paraId="33D75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672BCD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16786F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25673C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3865</w:t>
      </w:r>
    </w:p>
    <w:p w14:paraId="048DEF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3865</w:t>
      </w:r>
    </w:p>
    <w:p w14:paraId="541CE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3865</w:t>
      </w:r>
    </w:p>
    <w:p w14:paraId="7524B7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3868</w:t>
      </w:r>
    </w:p>
    <w:p w14:paraId="1C9679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3868</w:t>
      </w:r>
    </w:p>
    <w:p w14:paraId="53C98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751190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3868</w:t>
      </w:r>
    </w:p>
    <w:p w14:paraId="3DE72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6770D1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3871</w:t>
      </w:r>
    </w:p>
    <w:p w14:paraId="6E284E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3871</w:t>
      </w:r>
    </w:p>
    <w:p w14:paraId="1B5107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3871</w:t>
      </w:r>
    </w:p>
    <w:p w14:paraId="0E9CE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3872</w:t>
      </w:r>
    </w:p>
    <w:p w14:paraId="35193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3874</w:t>
      </w:r>
    </w:p>
    <w:p w14:paraId="240EF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3875</w:t>
      </w:r>
    </w:p>
    <w:p w14:paraId="6D744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3875</w:t>
      </w:r>
    </w:p>
    <w:p w14:paraId="2030DA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3875</w:t>
      </w:r>
    </w:p>
    <w:p w14:paraId="0D4790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3877</w:t>
      </w:r>
    </w:p>
    <w:p w14:paraId="0D8D61A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3878</w:t>
      </w:r>
    </w:p>
    <w:p w14:paraId="03E8F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3878</w:t>
      </w:r>
    </w:p>
    <w:p w14:paraId="1BACD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3878</w:t>
      </w:r>
    </w:p>
    <w:p w14:paraId="514F7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70EFF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40165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3881</w:t>
      </w:r>
    </w:p>
    <w:p w14:paraId="347D08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3BAD2E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DE4A3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3888</w:t>
      </w:r>
    </w:p>
    <w:p w14:paraId="47613A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single positioning frequency layer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3888</w:t>
      </w:r>
    </w:p>
    <w:p w14:paraId="7812A6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E8774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3892</w:t>
      </w:r>
    </w:p>
    <w:p w14:paraId="2D7CB3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3892</w:t>
      </w:r>
    </w:p>
    <w:p w14:paraId="2405C5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0C6EB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EBFA8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3896</w:t>
      </w:r>
    </w:p>
    <w:p w14:paraId="69A8A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3896</w:t>
      </w:r>
    </w:p>
    <w:p w14:paraId="0674D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3896</w:t>
      </w:r>
    </w:p>
    <w:p w14:paraId="4AAB5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3900</w:t>
      </w:r>
    </w:p>
    <w:p w14:paraId="2ADF0D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3900</w:t>
      </w:r>
    </w:p>
    <w:p w14:paraId="4A07B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24C916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517ACE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3903</w:t>
      </w:r>
    </w:p>
    <w:p w14:paraId="6F4BC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3903</w:t>
      </w:r>
    </w:p>
    <w:p w14:paraId="492B0A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13353B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C3A65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3906</w:t>
      </w:r>
    </w:p>
    <w:p w14:paraId="6748E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20EC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B0050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3909</w:t>
      </w:r>
    </w:p>
    <w:p w14:paraId="16211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3909</w:t>
      </w:r>
    </w:p>
    <w:p w14:paraId="0D89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3909</w:t>
      </w:r>
    </w:p>
    <w:p w14:paraId="64607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62E12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3535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3911</w:t>
      </w:r>
    </w:p>
    <w:p w14:paraId="608E60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1194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8468E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51E9FE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3913</w:t>
      </w:r>
    </w:p>
    <w:p w14:paraId="18CC00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3913</w:t>
      </w:r>
    </w:p>
    <w:p w14:paraId="654280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3367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3913</w:t>
      </w:r>
    </w:p>
    <w:p w14:paraId="1BE26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3915</w:t>
      </w:r>
    </w:p>
    <w:p w14:paraId="58A92D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3916</w:t>
      </w:r>
    </w:p>
    <w:p w14:paraId="6D4FFF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3916</w:t>
      </w:r>
    </w:p>
    <w:p w14:paraId="3106B1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3916</w:t>
      </w:r>
    </w:p>
    <w:p w14:paraId="68C79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3918</w:t>
      </w:r>
    </w:p>
    <w:p w14:paraId="4CFFAF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3919</w:t>
      </w:r>
    </w:p>
    <w:p w14:paraId="07F22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3919</w:t>
      </w:r>
    </w:p>
    <w:p w14:paraId="6FE7F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3919</w:t>
      </w:r>
    </w:p>
    <w:p w14:paraId="309BD3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3919</w:t>
      </w:r>
    </w:p>
    <w:p w14:paraId="651193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3922</w:t>
      </w:r>
    </w:p>
    <w:p w14:paraId="6E57B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3922</w:t>
      </w:r>
    </w:p>
    <w:p w14:paraId="360B25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3922</w:t>
      </w:r>
    </w:p>
    <w:p w14:paraId="64A828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3922</w:t>
      </w:r>
    </w:p>
    <w:p w14:paraId="22210F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3925</w:t>
      </w:r>
    </w:p>
    <w:p w14:paraId="69668A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3925</w:t>
      </w:r>
    </w:p>
    <w:p w14:paraId="1DDB2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3925</w:t>
      </w:r>
    </w:p>
    <w:p w14:paraId="7C7171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3925</w:t>
      </w:r>
    </w:p>
    <w:p w14:paraId="271BD4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3925</w:t>
      </w:r>
    </w:p>
    <w:p w14:paraId="71C64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3927</w:t>
      </w:r>
    </w:p>
    <w:p w14:paraId="5F4639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3928</w:t>
      </w:r>
    </w:p>
    <w:p w14:paraId="240980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3928</w:t>
      </w:r>
    </w:p>
    <w:p w14:paraId="1B8AD1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3928</w:t>
      </w:r>
    </w:p>
    <w:p w14:paraId="3793E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3930</w:t>
      </w:r>
    </w:p>
    <w:p w14:paraId="4112A97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3928</w:t>
      </w:r>
    </w:p>
    <w:p w14:paraId="03FC385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3928</w:t>
      </w:r>
    </w:p>
    <w:p w14:paraId="7E0A099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3928</w:t>
      </w:r>
    </w:p>
    <w:p w14:paraId="621FC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3928</w:t>
      </w:r>
    </w:p>
    <w:p w14:paraId="78E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3928</w:t>
      </w:r>
    </w:p>
    <w:p w14:paraId="108DF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3250A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5BA13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3934</w:t>
      </w:r>
    </w:p>
    <w:p w14:paraId="531327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20CD4C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7F0827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3939</w:t>
      </w:r>
    </w:p>
    <w:p w14:paraId="76E89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3939</w:t>
      </w:r>
    </w:p>
    <w:p w14:paraId="52ED9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3939</w:t>
      </w:r>
    </w:p>
    <w:p w14:paraId="7F3ED1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3943</w:t>
      </w:r>
    </w:p>
    <w:p w14:paraId="27E9F9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3943</w:t>
      </w:r>
    </w:p>
    <w:p w14:paraId="56099F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3943</w:t>
      </w:r>
    </w:p>
    <w:p w14:paraId="4A423F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3946</w:t>
      </w:r>
    </w:p>
    <w:p w14:paraId="6A7D69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3947</w:t>
      </w:r>
    </w:p>
    <w:p w14:paraId="684CC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3947</w:t>
      </w:r>
    </w:p>
    <w:p w14:paraId="64F3F0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3947</w:t>
      </w:r>
    </w:p>
    <w:p w14:paraId="7D639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71E88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7F85500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3952</w:t>
      </w:r>
    </w:p>
    <w:p w14:paraId="385B3C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3952</w:t>
      </w:r>
    </w:p>
    <w:p w14:paraId="1F1DE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3952</w:t>
      </w:r>
    </w:p>
    <w:p w14:paraId="5847ED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3952</w:t>
      </w:r>
    </w:p>
    <w:p w14:paraId="5A6F2D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3954</w:t>
      </w:r>
    </w:p>
    <w:p w14:paraId="762AC3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3955</w:t>
      </w:r>
    </w:p>
    <w:p w14:paraId="619E23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3955</w:t>
      </w:r>
    </w:p>
    <w:p w14:paraId="0ACBF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3956</w:t>
      </w:r>
    </w:p>
    <w:p w14:paraId="4E620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3956</w:t>
      </w:r>
    </w:p>
    <w:p w14:paraId="210BF1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3956</w:t>
      </w:r>
    </w:p>
    <w:p w14:paraId="623B6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1B44A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4C50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3961</w:t>
      </w:r>
    </w:p>
    <w:p w14:paraId="059ED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38ACDA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A4462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3965</w:t>
      </w:r>
    </w:p>
    <w:p w14:paraId="0C831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BDE88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431F05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3969</w:t>
      </w:r>
    </w:p>
    <w:p w14:paraId="1827B2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45F012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5FE0E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3973</w:t>
      </w:r>
    </w:p>
    <w:p w14:paraId="1E79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471D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05319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3976</w:t>
      </w:r>
    </w:p>
    <w:p w14:paraId="5A7B6F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4C7F2A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45A0B3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3979</w:t>
      </w:r>
    </w:p>
    <w:p w14:paraId="411DB5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BD84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23F19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3982</w:t>
      </w:r>
    </w:p>
    <w:p w14:paraId="06C1E2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7255C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F4B6F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8468E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3985</w:t>
      </w:r>
    </w:p>
    <w:p w14:paraId="1BEEE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7EB5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5B1C535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3990</w:t>
      </w:r>
    </w:p>
    <w:p w14:paraId="68B58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1776E7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47891E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3990</w:t>
      </w:r>
    </w:p>
    <w:p w14:paraId="7250E3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3990</w:t>
      </w:r>
    </w:p>
    <w:p w14:paraId="24430E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3996</w:t>
      </w:r>
    </w:p>
    <w:p w14:paraId="3B92DD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3996</w:t>
      </w:r>
    </w:p>
    <w:p w14:paraId="0C3B84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3996</w:t>
      </w:r>
    </w:p>
    <w:p w14:paraId="624B80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4001</w:t>
      </w:r>
    </w:p>
    <w:p w14:paraId="0591794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4001</w:t>
      </w:r>
    </w:p>
    <w:p w14:paraId="38E55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4001</w:t>
      </w:r>
    </w:p>
    <w:p w14:paraId="511D6D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71105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SS-RSRQ</w:t>
      </w:r>
      <w:r>
        <w:rPr>
          <w:noProof/>
        </w:rPr>
        <w:tab/>
        <w:t>4003</w:t>
      </w:r>
    </w:p>
    <w:p w14:paraId="1AFB8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4003</w:t>
      </w:r>
    </w:p>
    <w:p w14:paraId="3E5A30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4008</w:t>
      </w:r>
    </w:p>
    <w:p w14:paraId="250DE8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4008</w:t>
      </w:r>
    </w:p>
    <w:p w14:paraId="219D8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4008</w:t>
      </w:r>
    </w:p>
    <w:p w14:paraId="3488BEE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D107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SS-SINR</w:t>
      </w:r>
      <w:r>
        <w:rPr>
          <w:noProof/>
        </w:rPr>
        <w:tab/>
        <w:t>4010</w:t>
      </w:r>
    </w:p>
    <w:p w14:paraId="7C874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4010</w:t>
      </w:r>
    </w:p>
    <w:p w14:paraId="6DF6E6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4014</w:t>
      </w:r>
    </w:p>
    <w:p w14:paraId="33E5FC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4014</w:t>
      </w:r>
    </w:p>
    <w:p w14:paraId="19264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4014</w:t>
      </w:r>
    </w:p>
    <w:p w14:paraId="6C54954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3EF568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V2X Tests</w:t>
      </w:r>
      <w:r>
        <w:rPr>
          <w:noProof/>
        </w:rPr>
        <w:tab/>
        <w:t>4017</w:t>
      </w:r>
    </w:p>
    <w:p w14:paraId="0FD83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4017</w:t>
      </w:r>
    </w:p>
    <w:p w14:paraId="755CA9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4017</w:t>
      </w:r>
    </w:p>
    <w:p w14:paraId="7ED0EB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4017</w:t>
      </w:r>
    </w:p>
    <w:p w14:paraId="2FEAFE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65291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3FC9E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4017</w:t>
      </w:r>
    </w:p>
    <w:p w14:paraId="3D4BD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21CD83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43578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4018</w:t>
      </w:r>
    </w:p>
    <w:p w14:paraId="7257E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30A4A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38146F2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4021</w:t>
      </w:r>
    </w:p>
    <w:p w14:paraId="02F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4021</w:t>
      </w:r>
    </w:p>
    <w:p w14:paraId="25A9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75F60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7ACD60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4024</w:t>
      </w:r>
    </w:p>
    <w:p w14:paraId="340B15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4024</w:t>
      </w:r>
    </w:p>
    <w:p w14:paraId="2839F2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52083F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4026</w:t>
      </w:r>
    </w:p>
    <w:p w14:paraId="216BB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3C87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2C136E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4028</w:t>
      </w:r>
    </w:p>
    <w:p w14:paraId="0071F3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4028</w:t>
      </w:r>
    </w:p>
    <w:p w14:paraId="2EA8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047D3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528909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4031</w:t>
      </w:r>
    </w:p>
    <w:p w14:paraId="6E3FB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4031</w:t>
      </w:r>
    </w:p>
    <w:p w14:paraId="1DE58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0A7F55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4034</w:t>
      </w:r>
    </w:p>
    <w:p w14:paraId="51FD6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012AF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8689E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4037</w:t>
      </w:r>
    </w:p>
    <w:p w14:paraId="109DA3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AA6B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37F0DB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L1 SL-RSRP Measurement</w:t>
      </w:r>
      <w:r>
        <w:rPr>
          <w:noProof/>
        </w:rPr>
        <w:tab/>
        <w:t>4040</w:t>
      </w:r>
    </w:p>
    <w:p w14:paraId="2E29DB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4040</w:t>
      </w:r>
    </w:p>
    <w:p w14:paraId="16E0B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5002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31DF67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4043</w:t>
      </w:r>
    </w:p>
    <w:p w14:paraId="6297C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74D523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FCE0A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4047</w:t>
      </w:r>
    </w:p>
    <w:p w14:paraId="0E771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9112F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4054</w:t>
      </w:r>
    </w:p>
    <w:p w14:paraId="735748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4054</w:t>
      </w:r>
    </w:p>
    <w:p w14:paraId="7684D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611A4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481D2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4058</w:t>
      </w:r>
    </w:p>
    <w:p w14:paraId="20A62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4058</w:t>
      </w:r>
    </w:p>
    <w:p w14:paraId="20561F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230B81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4061</w:t>
      </w:r>
    </w:p>
    <w:p w14:paraId="0B6C4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5504A5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2E5F74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Congestion Control Measurement</w:t>
      </w:r>
      <w:r>
        <w:rPr>
          <w:noProof/>
        </w:rPr>
        <w:tab/>
        <w:t>4065</w:t>
      </w:r>
    </w:p>
    <w:p w14:paraId="1F0564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2CE056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3573C0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Interruption</w:t>
      </w:r>
      <w:r>
        <w:rPr>
          <w:noProof/>
        </w:rPr>
        <w:tab/>
        <w:t>4071</w:t>
      </w:r>
    </w:p>
    <w:p w14:paraId="34B5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4071</w:t>
      </w:r>
    </w:p>
    <w:p w14:paraId="30D744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D709A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73F13F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4074</w:t>
      </w:r>
    </w:p>
    <w:p w14:paraId="0929E5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274CC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89E91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4078</w:t>
      </w:r>
    </w:p>
    <w:p w14:paraId="06357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D55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2AF9D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4081</w:t>
      </w:r>
    </w:p>
    <w:p w14:paraId="06402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61A6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1E1DCE9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4089</w:t>
      </w:r>
    </w:p>
    <w:p w14:paraId="788C50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4089</w:t>
      </w:r>
    </w:p>
    <w:p w14:paraId="3A0494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4089</w:t>
      </w:r>
    </w:p>
    <w:p w14:paraId="5CBA20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4089</w:t>
      </w:r>
    </w:p>
    <w:p w14:paraId="6B8DB4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4089</w:t>
      </w:r>
    </w:p>
    <w:p w14:paraId="3644513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75EDB0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A88F96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4092</w:t>
      </w:r>
    </w:p>
    <w:p w14:paraId="33D5EF1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4092</w:t>
      </w:r>
    </w:p>
    <w:p w14:paraId="31412D8D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4093</w:t>
      </w:r>
    </w:p>
    <w:p w14:paraId="2C7D53EA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4093</w:t>
      </w:r>
    </w:p>
    <w:p w14:paraId="5F08FBB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4093</w:t>
      </w:r>
    </w:p>
    <w:p w14:paraId="76AE89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4094</w:t>
      </w:r>
    </w:p>
    <w:p w14:paraId="20E3BF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5C36B12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937C1B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4097</w:t>
      </w:r>
    </w:p>
    <w:p w14:paraId="2B10914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4098</w:t>
      </w:r>
    </w:p>
    <w:p w14:paraId="35A2494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4098</w:t>
      </w:r>
    </w:p>
    <w:p w14:paraId="2DE20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4098</w:t>
      </w:r>
    </w:p>
    <w:p w14:paraId="52FECD5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1418C3B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51860E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4102</w:t>
      </w:r>
    </w:p>
    <w:p w14:paraId="634949B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4102</w:t>
      </w:r>
    </w:p>
    <w:p w14:paraId="0D9DD13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4103</w:t>
      </w:r>
    </w:p>
    <w:p w14:paraId="7A70F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4103</w:t>
      </w:r>
    </w:p>
    <w:p w14:paraId="59BD679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23D04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09D7C0C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4107</w:t>
      </w:r>
    </w:p>
    <w:p w14:paraId="350C0D8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4108</w:t>
      </w:r>
    </w:p>
    <w:p w14:paraId="2A6FCF7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4108</w:t>
      </w:r>
    </w:p>
    <w:p w14:paraId="1E7686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4108</w:t>
      </w:r>
    </w:p>
    <w:p w14:paraId="4401BD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4108</w:t>
      </w:r>
    </w:p>
    <w:p w14:paraId="11BD6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eastAsia="ko-KR"/>
        </w:rPr>
        <w:lastRenderedPageBreak/>
        <w:t>A.</w:t>
      </w:r>
      <w:r w:rsidRPr="008468E0">
        <w:rPr>
          <w:rFonts w:eastAsia="MS Mincho" w:cs="Arial"/>
          <w:bCs/>
          <w:noProof/>
          <w:lang w:eastAsia="ko-KR"/>
        </w:rPr>
        <w:t>10.1</w:t>
      </w:r>
      <w:r w:rsidRPr="008468E0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4115</w:t>
      </w:r>
    </w:p>
    <w:p w14:paraId="29E2FCF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4116</w:t>
      </w:r>
    </w:p>
    <w:p w14:paraId="040F04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4116</w:t>
      </w:r>
    </w:p>
    <w:p w14:paraId="4F2386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Transmit Timing Test with PSCell under DL CCA</w:t>
      </w:r>
      <w:r>
        <w:rPr>
          <w:noProof/>
        </w:rPr>
        <w:tab/>
        <w:t>4116</w:t>
      </w:r>
    </w:p>
    <w:p w14:paraId="20EDF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6542C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4E31D2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4120</w:t>
      </w:r>
    </w:p>
    <w:p w14:paraId="68528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4120</w:t>
      </w:r>
    </w:p>
    <w:p w14:paraId="425E26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30FEA4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4120</w:t>
      </w:r>
    </w:p>
    <w:p w14:paraId="33F3B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849AE3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4124</w:t>
      </w:r>
    </w:p>
    <w:p w14:paraId="2DAD1D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4124</w:t>
      </w:r>
    </w:p>
    <w:p w14:paraId="654E56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4124</w:t>
      </w:r>
    </w:p>
    <w:p w14:paraId="09597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4125</w:t>
      </w:r>
    </w:p>
    <w:p w14:paraId="48DF6D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4125</w:t>
      </w:r>
    </w:p>
    <w:p w14:paraId="3E80DC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4129</w:t>
      </w:r>
    </w:p>
    <w:p w14:paraId="70A262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4130</w:t>
      </w:r>
    </w:p>
    <w:p w14:paraId="20B75D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4130</w:t>
      </w:r>
    </w:p>
    <w:p w14:paraId="359D01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4135</w:t>
      </w:r>
    </w:p>
    <w:p w14:paraId="634AE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B187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04004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8F8A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7162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78DA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206794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0ACA9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4135</w:t>
      </w:r>
    </w:p>
    <w:p w14:paraId="3AE46A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4135</w:t>
      </w:r>
    </w:p>
    <w:p w14:paraId="67C99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3B9298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203B9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4140</w:t>
      </w:r>
    </w:p>
    <w:p w14:paraId="63E539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BD2A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B790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4141</w:t>
      </w:r>
    </w:p>
    <w:p w14:paraId="3D667F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2028CD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5852AC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4142</w:t>
      </w:r>
    </w:p>
    <w:p w14:paraId="76C2D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4142</w:t>
      </w:r>
    </w:p>
    <w:p w14:paraId="2BBC0F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4142</w:t>
      </w:r>
    </w:p>
    <w:p w14:paraId="68A5AD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37040E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4147</w:t>
      </w:r>
    </w:p>
    <w:p w14:paraId="31AF0F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4147</w:t>
      </w:r>
    </w:p>
    <w:p w14:paraId="23E3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4153</w:t>
      </w:r>
    </w:p>
    <w:p w14:paraId="6FAB01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4153</w:t>
      </w:r>
    </w:p>
    <w:p w14:paraId="0E5CE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4153</w:t>
      </w:r>
    </w:p>
    <w:p w14:paraId="1DC8C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3B7974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4159</w:t>
      </w:r>
    </w:p>
    <w:p w14:paraId="3D8A0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4159</w:t>
      </w:r>
    </w:p>
    <w:p w14:paraId="729194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4162</w:t>
      </w:r>
    </w:p>
    <w:p w14:paraId="55EC5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4166</w:t>
      </w:r>
    </w:p>
    <w:p w14:paraId="66E4E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4166</w:t>
      </w:r>
    </w:p>
    <w:p w14:paraId="7718D0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4170</w:t>
      </w:r>
    </w:p>
    <w:p w14:paraId="0E007C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4170</w:t>
      </w:r>
    </w:p>
    <w:p w14:paraId="43A7B1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353F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7A58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50F7F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4176</w:t>
      </w:r>
    </w:p>
    <w:p w14:paraId="7EAD95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4176</w:t>
      </w:r>
    </w:p>
    <w:p w14:paraId="643C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4176</w:t>
      </w:r>
    </w:p>
    <w:p w14:paraId="112B9C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12B4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34FF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2CE6B4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29B068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6FAB2B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4179</w:t>
      </w:r>
    </w:p>
    <w:p w14:paraId="14C2E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14DE5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31E265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4184</w:t>
      </w:r>
    </w:p>
    <w:p w14:paraId="554E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17C0E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F529C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F407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7438A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65194E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6D2F5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63246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41D47E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4185</w:t>
      </w:r>
    </w:p>
    <w:p w14:paraId="10097A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6BD39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46127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4185</w:t>
      </w:r>
    </w:p>
    <w:p w14:paraId="0E3BF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576B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6ACCA4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4190</w:t>
      </w:r>
    </w:p>
    <w:p w14:paraId="47C031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333D43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504FDD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4195</w:t>
      </w:r>
    </w:p>
    <w:p w14:paraId="22DF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1F990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3E1701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4200</w:t>
      </w:r>
    </w:p>
    <w:p w14:paraId="139AF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B95BF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7AD60B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4205</w:t>
      </w:r>
    </w:p>
    <w:p w14:paraId="00958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02943C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0BD06A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4211</w:t>
      </w:r>
    </w:p>
    <w:p w14:paraId="558C19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7AB29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FF9C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4217</w:t>
      </w:r>
    </w:p>
    <w:p w14:paraId="1CF545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087C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2213A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4223</w:t>
      </w:r>
    </w:p>
    <w:p w14:paraId="662D5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7418C5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754B8C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4230</w:t>
      </w:r>
    </w:p>
    <w:p w14:paraId="6E62F7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4230</w:t>
      </w:r>
    </w:p>
    <w:p w14:paraId="65BA85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FA94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4230</w:t>
      </w:r>
    </w:p>
    <w:p w14:paraId="5C924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71ECA9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4233</w:t>
      </w:r>
    </w:p>
    <w:p w14:paraId="1F226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0572D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4233</w:t>
      </w:r>
    </w:p>
    <w:p w14:paraId="213460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7166E0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4236</w:t>
      </w:r>
    </w:p>
    <w:p w14:paraId="12AFF1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02D0B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4236</w:t>
      </w:r>
    </w:p>
    <w:p w14:paraId="1B9E46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21674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4240</w:t>
      </w:r>
    </w:p>
    <w:p w14:paraId="52724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56150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4240</w:t>
      </w:r>
    </w:p>
    <w:p w14:paraId="0148C4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5FA4BB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4244</w:t>
      </w:r>
    </w:p>
    <w:p w14:paraId="4DBED9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4244</w:t>
      </w:r>
    </w:p>
    <w:p w14:paraId="2D9D34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02F737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11F07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4251</w:t>
      </w:r>
    </w:p>
    <w:p w14:paraId="7E77CF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5640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78BE65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4258</w:t>
      </w:r>
    </w:p>
    <w:p w14:paraId="3B3DE9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513BD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00D99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4266</w:t>
      </w:r>
    </w:p>
    <w:p w14:paraId="24C69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713BB3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1A638FB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4274</w:t>
      </w:r>
    </w:p>
    <w:p w14:paraId="788D76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4274</w:t>
      </w:r>
    </w:p>
    <w:p w14:paraId="6617A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4274</w:t>
      </w:r>
    </w:p>
    <w:p w14:paraId="344E1A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356F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2963A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6E491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4277</w:t>
      </w:r>
    </w:p>
    <w:p w14:paraId="046B40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218B6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7D07BE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2D2AFA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SS-RSRQ</w:t>
      </w:r>
      <w:r>
        <w:rPr>
          <w:noProof/>
        </w:rPr>
        <w:tab/>
        <w:t>4280</w:t>
      </w:r>
    </w:p>
    <w:p w14:paraId="64D4B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4280</w:t>
      </w:r>
    </w:p>
    <w:p w14:paraId="50A86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4280</w:t>
      </w:r>
    </w:p>
    <w:p w14:paraId="671A40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4280</w:t>
      </w:r>
    </w:p>
    <w:p w14:paraId="752DB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7638F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4283</w:t>
      </w:r>
    </w:p>
    <w:p w14:paraId="02982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4283</w:t>
      </w:r>
    </w:p>
    <w:p w14:paraId="220EF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4283</w:t>
      </w:r>
    </w:p>
    <w:p w14:paraId="328E8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4286</w:t>
      </w:r>
    </w:p>
    <w:p w14:paraId="20C9B7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SS-SINR</w:t>
      </w:r>
      <w:r>
        <w:rPr>
          <w:noProof/>
        </w:rPr>
        <w:tab/>
        <w:t>4286</w:t>
      </w:r>
    </w:p>
    <w:p w14:paraId="7591D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PSCC</w:t>
      </w:r>
      <w:r>
        <w:rPr>
          <w:noProof/>
        </w:rPr>
        <w:tab/>
        <w:t>4286</w:t>
      </w:r>
    </w:p>
    <w:p w14:paraId="76102C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657641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04C2F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4289</w:t>
      </w:r>
    </w:p>
    <w:p w14:paraId="4684A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4289</w:t>
      </w:r>
    </w:p>
    <w:p w14:paraId="6A922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4289</w:t>
      </w:r>
    </w:p>
    <w:p w14:paraId="0361FC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4289</w:t>
      </w:r>
    </w:p>
    <w:p w14:paraId="6117CA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4292</w:t>
      </w:r>
    </w:p>
    <w:p w14:paraId="68B0CB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4292</w:t>
      </w:r>
    </w:p>
    <w:p w14:paraId="616FF3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1EE84F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14AF1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4295</w:t>
      </w:r>
    </w:p>
    <w:p w14:paraId="430E37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4295</w:t>
      </w:r>
    </w:p>
    <w:p w14:paraId="136D16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4295</w:t>
      </w:r>
    </w:p>
    <w:p w14:paraId="5AF52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09E24E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49F3E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2CBD2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4298</w:t>
      </w:r>
    </w:p>
    <w:p w14:paraId="70C3C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4298</w:t>
      </w:r>
    </w:p>
    <w:p w14:paraId="20C54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4ADC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03206A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0DA63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4301</w:t>
      </w:r>
    </w:p>
    <w:p w14:paraId="3D7E5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33845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77C381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22460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4304</w:t>
      </w:r>
    </w:p>
    <w:p w14:paraId="73D60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7541A0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71B4A2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39C93E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4308</w:t>
      </w:r>
    </w:p>
    <w:p w14:paraId="7861C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4308</w:t>
      </w:r>
    </w:p>
    <w:p w14:paraId="5AA6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8361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4308</w:t>
      </w:r>
    </w:p>
    <w:p w14:paraId="5E4C3B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2D8D63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4312</w:t>
      </w:r>
    </w:p>
    <w:p w14:paraId="242A53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06DFE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4312</w:t>
      </w:r>
    </w:p>
    <w:p w14:paraId="57ADB5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3E1E9D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4315</w:t>
      </w:r>
    </w:p>
    <w:p w14:paraId="37801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7285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4315</w:t>
      </w:r>
    </w:p>
    <w:p w14:paraId="71CFC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4B20AC6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4317</w:t>
      </w:r>
    </w:p>
    <w:p w14:paraId="3F83C9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4317</w:t>
      </w:r>
    </w:p>
    <w:p w14:paraId="3DE3C4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4317</w:t>
      </w:r>
    </w:p>
    <w:p w14:paraId="6603C7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4317</w:t>
      </w:r>
    </w:p>
    <w:p w14:paraId="3A064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1DE2E4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247607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5F1284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4320</w:t>
      </w:r>
    </w:p>
    <w:p w14:paraId="64810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45C48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F99D3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4324</w:t>
      </w:r>
    </w:p>
    <w:p w14:paraId="6B4F14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4324</w:t>
      </w:r>
    </w:p>
    <w:p w14:paraId="53C96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4324</w:t>
      </w:r>
    </w:p>
    <w:p w14:paraId="6FA87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2DA46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768D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2B78E4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4331</w:t>
      </w:r>
    </w:p>
    <w:p w14:paraId="57F3D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4331</w:t>
      </w:r>
    </w:p>
    <w:p w14:paraId="41413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4331</w:t>
      </w:r>
    </w:p>
    <w:p w14:paraId="7CFA3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4331</w:t>
      </w:r>
    </w:p>
    <w:p w14:paraId="273EA0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4337</w:t>
      </w:r>
    </w:p>
    <w:p w14:paraId="28A9FD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4338</w:t>
      </w:r>
    </w:p>
    <w:p w14:paraId="1C7F69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4338</w:t>
      </w:r>
    </w:p>
    <w:p w14:paraId="5F0F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4338</w:t>
      </w:r>
    </w:p>
    <w:p w14:paraId="74A59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4338</w:t>
      </w:r>
    </w:p>
    <w:p w14:paraId="101B6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4341</w:t>
      </w:r>
    </w:p>
    <w:p w14:paraId="0730AA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4342</w:t>
      </w:r>
    </w:p>
    <w:p w14:paraId="70F7C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4342</w:t>
      </w:r>
    </w:p>
    <w:p w14:paraId="6DB4E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4345</w:t>
      </w:r>
    </w:p>
    <w:p w14:paraId="5029D2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4346</w:t>
      </w:r>
    </w:p>
    <w:p w14:paraId="6F7BC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4346</w:t>
      </w:r>
    </w:p>
    <w:p w14:paraId="7B58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4346</w:t>
      </w:r>
    </w:p>
    <w:p w14:paraId="7B000B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4BC1C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4346</w:t>
      </w:r>
    </w:p>
    <w:p w14:paraId="654CA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A.11.2.1.1.3 Test Requirements</w:t>
      </w:r>
      <w:r>
        <w:rPr>
          <w:noProof/>
        </w:rPr>
        <w:tab/>
        <w:t>4349</w:t>
      </w:r>
    </w:p>
    <w:p w14:paraId="49AFC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4349</w:t>
      </w:r>
    </w:p>
    <w:p w14:paraId="76C0D8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5F4761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5071E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3CDB01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4352</w:t>
      </w:r>
    </w:p>
    <w:p w14:paraId="38CB0C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60B02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60F956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A.11.2.1.3.3 Test Requirements</w:t>
      </w:r>
      <w:r>
        <w:rPr>
          <w:noProof/>
        </w:rPr>
        <w:tab/>
        <w:t>4355</w:t>
      </w:r>
    </w:p>
    <w:p w14:paraId="586E4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4355</w:t>
      </w:r>
    </w:p>
    <w:p w14:paraId="1AC69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509D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51D5C9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A.11.2.1.4.3 Test Requirements</w:t>
      </w:r>
      <w:r>
        <w:rPr>
          <w:noProof/>
        </w:rPr>
        <w:tab/>
        <w:t>4359</w:t>
      </w:r>
    </w:p>
    <w:p w14:paraId="11A7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4360</w:t>
      </w:r>
    </w:p>
    <w:p w14:paraId="52240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4360</w:t>
      </w:r>
    </w:p>
    <w:p w14:paraId="4C5C4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4360</w:t>
      </w:r>
    </w:p>
    <w:p w14:paraId="0B9EF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A.11.2.1.5.3 Test Requirements</w:t>
      </w:r>
      <w:r>
        <w:rPr>
          <w:noProof/>
        </w:rPr>
        <w:tab/>
        <w:t>4363</w:t>
      </w:r>
    </w:p>
    <w:p w14:paraId="6BA038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4364</w:t>
      </w:r>
    </w:p>
    <w:p w14:paraId="7CA3E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3758C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4364</w:t>
      </w:r>
    </w:p>
    <w:p w14:paraId="63E794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63EFF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en-US"/>
        </w:rPr>
        <w:t xml:space="preserve"> SA NR FR1 carrier under CCA </w:t>
      </w:r>
      <w:r w:rsidRPr="008468E0">
        <w:rPr>
          <w:noProof/>
          <w:lang w:val="en-US"/>
        </w:rPr>
        <w:t>- E-UTRAN handover with known target cell</w:t>
      </w:r>
      <w:r>
        <w:rPr>
          <w:noProof/>
        </w:rPr>
        <w:tab/>
        <w:t>4369</w:t>
      </w:r>
    </w:p>
    <w:p w14:paraId="79CD2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4DFF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6878C7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4375</w:t>
      </w:r>
    </w:p>
    <w:p w14:paraId="7C87C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000487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4380</w:t>
      </w:r>
    </w:p>
    <w:p w14:paraId="48BCD4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4380</w:t>
      </w:r>
    </w:p>
    <w:p w14:paraId="0F240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4380</w:t>
      </w:r>
    </w:p>
    <w:p w14:paraId="733C29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4389</w:t>
      </w:r>
    </w:p>
    <w:p w14:paraId="660A1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4390</w:t>
      </w:r>
    </w:p>
    <w:p w14:paraId="2CCE3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4390</w:t>
      </w:r>
    </w:p>
    <w:p w14:paraId="7E864C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</w:t>
      </w:r>
      <w:r>
        <w:rPr>
          <w:noProof/>
        </w:rPr>
        <w:t>frequency</w:t>
      </w:r>
      <w:r w:rsidRPr="008468E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4390</w:t>
      </w:r>
    </w:p>
    <w:p w14:paraId="01358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4393</w:t>
      </w:r>
    </w:p>
    <w:p w14:paraId="7E3E72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8468E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4400</w:t>
      </w:r>
    </w:p>
    <w:p w14:paraId="3CB7C1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4406</w:t>
      </w:r>
    </w:p>
    <w:p w14:paraId="708F8F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4406</w:t>
      </w:r>
    </w:p>
    <w:p w14:paraId="4E7686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4406</w:t>
      </w:r>
    </w:p>
    <w:p w14:paraId="341976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4409</w:t>
      </w:r>
    </w:p>
    <w:p w14:paraId="4FD7D30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4409</w:t>
      </w:r>
    </w:p>
    <w:p w14:paraId="25C760E0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4409</w:t>
      </w:r>
    </w:p>
    <w:p w14:paraId="6CDC471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4410</w:t>
      </w:r>
    </w:p>
    <w:p w14:paraId="59A035C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4410</w:t>
      </w:r>
    </w:p>
    <w:p w14:paraId="723B7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4410</w:t>
      </w:r>
    </w:p>
    <w:p w14:paraId="6E30506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4411</w:t>
      </w:r>
    </w:p>
    <w:p w14:paraId="4E88FC5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4411</w:t>
      </w:r>
    </w:p>
    <w:p w14:paraId="7845A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4411</w:t>
      </w:r>
    </w:p>
    <w:p w14:paraId="23C1532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4A9F788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62DE99F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4414</w:t>
      </w:r>
    </w:p>
    <w:p w14:paraId="10C5A64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4415</w:t>
      </w:r>
    </w:p>
    <w:p w14:paraId="0988837B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4415</w:t>
      </w:r>
    </w:p>
    <w:p w14:paraId="5528B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4415</w:t>
      </w:r>
    </w:p>
    <w:p w14:paraId="1590B45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6B6412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926939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4419</w:t>
      </w:r>
    </w:p>
    <w:p w14:paraId="57F9C31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4419</w:t>
      </w:r>
    </w:p>
    <w:p w14:paraId="23BDB66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4420</w:t>
      </w:r>
    </w:p>
    <w:p w14:paraId="400B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4420</w:t>
      </w:r>
    </w:p>
    <w:p w14:paraId="0B077FE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4420</w:t>
      </w:r>
    </w:p>
    <w:p w14:paraId="39C21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4424</w:t>
      </w:r>
    </w:p>
    <w:p w14:paraId="65B29CB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4424</w:t>
      </w:r>
    </w:p>
    <w:p w14:paraId="1033C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2D4537D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537CB2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4426</w:t>
      </w:r>
    </w:p>
    <w:p w14:paraId="71CBB4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under CCA</w:t>
      </w:r>
      <w:r>
        <w:rPr>
          <w:noProof/>
        </w:rPr>
        <w:tab/>
        <w:t>4426</w:t>
      </w:r>
    </w:p>
    <w:p w14:paraId="2ED57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with CCA</w:t>
      </w:r>
      <w:r>
        <w:rPr>
          <w:noProof/>
        </w:rPr>
        <w:tab/>
        <w:t>4430</w:t>
      </w:r>
    </w:p>
    <w:p w14:paraId="4D7B5B9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4435</w:t>
      </w:r>
    </w:p>
    <w:p w14:paraId="107506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4435</w:t>
      </w:r>
    </w:p>
    <w:p w14:paraId="748CC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4435</w:t>
      </w:r>
    </w:p>
    <w:p w14:paraId="5782A0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49620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4438</w:t>
      </w:r>
    </w:p>
    <w:p w14:paraId="5110E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4439</w:t>
      </w:r>
    </w:p>
    <w:p w14:paraId="11A00B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4439</w:t>
      </w:r>
    </w:p>
    <w:p w14:paraId="43E34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4439</w:t>
      </w:r>
    </w:p>
    <w:p w14:paraId="01F9F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4439</w:t>
      </w:r>
    </w:p>
    <w:p w14:paraId="6E5890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56BE451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4443</w:t>
      </w:r>
    </w:p>
    <w:p w14:paraId="5C6DBA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4443</w:t>
      </w:r>
    </w:p>
    <w:p w14:paraId="788978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4443</w:t>
      </w:r>
    </w:p>
    <w:p w14:paraId="4CDF8B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4444</w:t>
      </w:r>
    </w:p>
    <w:p w14:paraId="36F999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4444</w:t>
      </w:r>
    </w:p>
    <w:p w14:paraId="20729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66A272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4448</w:t>
      </w:r>
    </w:p>
    <w:p w14:paraId="0102D1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4448</w:t>
      </w:r>
    </w:p>
    <w:p w14:paraId="6439B0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1435E9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33BB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56239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2DCEF2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72BE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6AC49D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13D2F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1F3346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4455</w:t>
      </w:r>
    </w:p>
    <w:p w14:paraId="0D216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4455</w:t>
      </w:r>
    </w:p>
    <w:p w14:paraId="553E6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4455</w:t>
      </w:r>
    </w:p>
    <w:p w14:paraId="558DD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4459</w:t>
      </w:r>
    </w:p>
    <w:p w14:paraId="3E76C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4459</w:t>
      </w:r>
    </w:p>
    <w:p w14:paraId="6DC9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4459</w:t>
      </w:r>
    </w:p>
    <w:p w14:paraId="64D3BA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4460</w:t>
      </w:r>
    </w:p>
    <w:p w14:paraId="29A9B4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4460</w:t>
      </w:r>
    </w:p>
    <w:p w14:paraId="6E8CF1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302926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C15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4461</w:t>
      </w:r>
    </w:p>
    <w:p w14:paraId="562D2D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4461</w:t>
      </w:r>
    </w:p>
    <w:p w14:paraId="1E3489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4461</w:t>
      </w:r>
    </w:p>
    <w:p w14:paraId="608580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4466</w:t>
      </w:r>
    </w:p>
    <w:p w14:paraId="7CAB53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4466</w:t>
      </w:r>
    </w:p>
    <w:p w14:paraId="53AF28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4466</w:t>
      </w:r>
    </w:p>
    <w:p w14:paraId="01A6DA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4472</w:t>
      </w:r>
    </w:p>
    <w:p w14:paraId="791BA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4472</w:t>
      </w:r>
    </w:p>
    <w:p w14:paraId="34F85D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4472</w:t>
      </w:r>
    </w:p>
    <w:p w14:paraId="37161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53B64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4476</w:t>
      </w:r>
    </w:p>
    <w:p w14:paraId="328726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4477</w:t>
      </w:r>
    </w:p>
    <w:p w14:paraId="05CE4C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4477</w:t>
      </w:r>
    </w:p>
    <w:p w14:paraId="56511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4480</w:t>
      </w:r>
    </w:p>
    <w:p w14:paraId="7F1AB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4483</w:t>
      </w:r>
    </w:p>
    <w:p w14:paraId="3F979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4483</w:t>
      </w:r>
    </w:p>
    <w:p w14:paraId="361D75F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4486</w:t>
      </w:r>
    </w:p>
    <w:p w14:paraId="23426D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4486</w:t>
      </w:r>
    </w:p>
    <w:p w14:paraId="4681D7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4486</w:t>
      </w:r>
    </w:p>
    <w:p w14:paraId="7E4768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4486</w:t>
      </w:r>
    </w:p>
    <w:p w14:paraId="148429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2D33E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3AC36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4490</w:t>
      </w:r>
    </w:p>
    <w:p w14:paraId="75181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4490</w:t>
      </w:r>
    </w:p>
    <w:p w14:paraId="395455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7360E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686E7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14DD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4494</w:t>
      </w:r>
    </w:p>
    <w:p w14:paraId="52678B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96A0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35CCA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39C60B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DBABD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FF431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561B22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A0F7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D620D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5B4E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4494</w:t>
      </w:r>
    </w:p>
    <w:p w14:paraId="67BA2C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C4300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183C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4494</w:t>
      </w:r>
    </w:p>
    <w:p w14:paraId="17F53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4494</w:t>
      </w:r>
    </w:p>
    <w:p w14:paraId="3663B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4498</w:t>
      </w:r>
    </w:p>
    <w:p w14:paraId="2B878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4499</w:t>
      </w:r>
    </w:p>
    <w:p w14:paraId="0A475E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F094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51F01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4504</w:t>
      </w:r>
    </w:p>
    <w:p w14:paraId="02DA5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0C8B8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4508</w:t>
      </w:r>
    </w:p>
    <w:p w14:paraId="5F42EA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4509</w:t>
      </w:r>
    </w:p>
    <w:p w14:paraId="253B7F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687BA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4FF941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4514</w:t>
      </w:r>
    </w:p>
    <w:p w14:paraId="2857FD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4514</w:t>
      </w:r>
    </w:p>
    <w:p w14:paraId="52B75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4518</w:t>
      </w:r>
    </w:p>
    <w:p w14:paraId="5DD21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4519</w:t>
      </w:r>
    </w:p>
    <w:p w14:paraId="5EBE06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4519</w:t>
      </w:r>
    </w:p>
    <w:p w14:paraId="3AFA3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2BEECB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4524</w:t>
      </w:r>
    </w:p>
    <w:p w14:paraId="030563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00B5EB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4528</w:t>
      </w:r>
    </w:p>
    <w:p w14:paraId="5E2997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4529</w:t>
      </w:r>
    </w:p>
    <w:p w14:paraId="7C9D7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4529</w:t>
      </w:r>
    </w:p>
    <w:p w14:paraId="3F51A9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4534</w:t>
      </w:r>
    </w:p>
    <w:p w14:paraId="3AE19A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4534</w:t>
      </w:r>
    </w:p>
    <w:p w14:paraId="7BFE6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4534</w:t>
      </w:r>
    </w:p>
    <w:p w14:paraId="6A7D19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4534</w:t>
      </w:r>
    </w:p>
    <w:p w14:paraId="5C3D06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2C27C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4540</w:t>
      </w:r>
    </w:p>
    <w:p w14:paraId="0D412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4540</w:t>
      </w:r>
    </w:p>
    <w:p w14:paraId="18402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6F9DF8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4546</w:t>
      </w:r>
    </w:p>
    <w:p w14:paraId="1A525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4546</w:t>
      </w:r>
    </w:p>
    <w:p w14:paraId="63A73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21507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4546</w:t>
      </w:r>
    </w:p>
    <w:p w14:paraId="26D1C0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4548</w:t>
      </w:r>
    </w:p>
    <w:p w14:paraId="57CF5A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4548</w:t>
      </w:r>
    </w:p>
    <w:p w14:paraId="48DD4D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4548</w:t>
      </w:r>
    </w:p>
    <w:p w14:paraId="6CFEFE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4549</w:t>
      </w:r>
    </w:p>
    <w:p w14:paraId="0D7B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88894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4551</w:t>
      </w:r>
    </w:p>
    <w:p w14:paraId="3AB57C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5F66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4552</w:t>
      </w:r>
    </w:p>
    <w:p w14:paraId="75C237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6CFA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4556</w:t>
      </w:r>
    </w:p>
    <w:p w14:paraId="57721E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500CF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4556</w:t>
      </w:r>
    </w:p>
    <w:p w14:paraId="1D443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4559</w:t>
      </w:r>
    </w:p>
    <w:p w14:paraId="5C20A9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4560</w:t>
      </w:r>
    </w:p>
    <w:p w14:paraId="6C0425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4560</w:t>
      </w:r>
    </w:p>
    <w:p w14:paraId="760D94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4560</w:t>
      </w:r>
    </w:p>
    <w:p w14:paraId="02161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4560</w:t>
      </w:r>
    </w:p>
    <w:p w14:paraId="23C11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4560</w:t>
      </w:r>
    </w:p>
    <w:p w14:paraId="423A9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4562</w:t>
      </w:r>
    </w:p>
    <w:p w14:paraId="5CBA4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4562</w:t>
      </w:r>
    </w:p>
    <w:p w14:paraId="71312D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4562</w:t>
      </w:r>
    </w:p>
    <w:p w14:paraId="06A843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4562</w:t>
      </w:r>
    </w:p>
    <w:p w14:paraId="002F99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4565</w:t>
      </w:r>
    </w:p>
    <w:p w14:paraId="3D252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4565</w:t>
      </w:r>
    </w:p>
    <w:p w14:paraId="555FA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4565</w:t>
      </w:r>
    </w:p>
    <w:p w14:paraId="52C29E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0F376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4565</w:t>
      </w:r>
    </w:p>
    <w:p w14:paraId="5B47FD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4568</w:t>
      </w:r>
    </w:p>
    <w:p w14:paraId="73DE7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4568</w:t>
      </w:r>
    </w:p>
    <w:p w14:paraId="38A137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4568</w:t>
      </w:r>
    </w:p>
    <w:p w14:paraId="1BE4CB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4568</w:t>
      </w:r>
    </w:p>
    <w:p w14:paraId="335210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4571</w:t>
      </w:r>
    </w:p>
    <w:p w14:paraId="6E587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4571</w:t>
      </w:r>
    </w:p>
    <w:p w14:paraId="520A3B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4571</w:t>
      </w:r>
    </w:p>
    <w:p w14:paraId="6DAA6C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4571</w:t>
      </w:r>
    </w:p>
    <w:p w14:paraId="3E015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4574</w:t>
      </w:r>
    </w:p>
    <w:p w14:paraId="53BA35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4574</w:t>
      </w:r>
    </w:p>
    <w:p w14:paraId="2998E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6A70E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083AA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4581</w:t>
      </w:r>
    </w:p>
    <w:p w14:paraId="4E0702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4581</w:t>
      </w:r>
    </w:p>
    <w:p w14:paraId="7DF74B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</w:t>
      </w:r>
      <w:r>
        <w:rPr>
          <w:noProof/>
        </w:rPr>
        <w:tab/>
        <w:t>4581</w:t>
      </w:r>
    </w:p>
    <w:p w14:paraId="131B42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4581</w:t>
      </w:r>
    </w:p>
    <w:p w14:paraId="17C9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4581</w:t>
      </w:r>
    </w:p>
    <w:p w14:paraId="32134D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4584</w:t>
      </w:r>
    </w:p>
    <w:p w14:paraId="299BF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4584</w:t>
      </w:r>
    </w:p>
    <w:p w14:paraId="5EBCD5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4584</w:t>
      </w:r>
    </w:p>
    <w:p w14:paraId="0D45D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4584</w:t>
      </w:r>
    </w:p>
    <w:p w14:paraId="4B1497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4587</w:t>
      </w:r>
    </w:p>
    <w:p w14:paraId="6FFE5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4587</w:t>
      </w:r>
    </w:p>
    <w:p w14:paraId="0CAB90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4587</w:t>
      </w:r>
    </w:p>
    <w:p w14:paraId="2CD56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4587</w:t>
      </w:r>
    </w:p>
    <w:p w14:paraId="121FC3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79319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4590</w:t>
      </w:r>
    </w:p>
    <w:p w14:paraId="11384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4590</w:t>
      </w:r>
    </w:p>
    <w:p w14:paraId="36772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4590</w:t>
      </w:r>
    </w:p>
    <w:p w14:paraId="1501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D0D99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4598</w:t>
      </w:r>
    </w:p>
    <w:p w14:paraId="0DD8C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4598</w:t>
      </w:r>
    </w:p>
    <w:p w14:paraId="4FC7F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4485C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5B4CF2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4602</w:t>
      </w:r>
    </w:p>
    <w:p w14:paraId="320CA6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4602</w:t>
      </w:r>
    </w:p>
    <w:p w14:paraId="2A54B8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4602</w:t>
      </w:r>
    </w:p>
    <w:p w14:paraId="0F333E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4602</w:t>
      </w:r>
    </w:p>
    <w:p w14:paraId="3BFF1F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4602</w:t>
      </w:r>
    </w:p>
    <w:p w14:paraId="456AC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4605</w:t>
      </w:r>
    </w:p>
    <w:p w14:paraId="2C4E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4605</w:t>
      </w:r>
    </w:p>
    <w:p w14:paraId="4EE052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4605</w:t>
      </w:r>
    </w:p>
    <w:p w14:paraId="0EC37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4605</w:t>
      </w:r>
    </w:p>
    <w:p w14:paraId="7B256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4608</w:t>
      </w:r>
    </w:p>
    <w:p w14:paraId="6495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4608</w:t>
      </w:r>
    </w:p>
    <w:p w14:paraId="468AF1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4608</w:t>
      </w:r>
    </w:p>
    <w:p w14:paraId="5B522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4608</w:t>
      </w:r>
    </w:p>
    <w:p w14:paraId="78DE5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0451F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Channel occupancy</w:t>
      </w:r>
      <w:r>
        <w:rPr>
          <w:noProof/>
        </w:rPr>
        <w:tab/>
        <w:t>4612</w:t>
      </w:r>
    </w:p>
    <w:p w14:paraId="5680E6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4612</w:t>
      </w:r>
    </w:p>
    <w:p w14:paraId="2A28ED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4612</w:t>
      </w:r>
    </w:p>
    <w:p w14:paraId="7F250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4612</w:t>
      </w:r>
    </w:p>
    <w:p w14:paraId="4B3BD2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51107F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4616</w:t>
      </w:r>
    </w:p>
    <w:p w14:paraId="01034E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4616</w:t>
      </w:r>
    </w:p>
    <w:p w14:paraId="76D961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C8A65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4619</w:t>
      </w:r>
    </w:p>
    <w:p w14:paraId="345AEA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4619</w:t>
      </w:r>
    </w:p>
    <w:p w14:paraId="1EE2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4619</w:t>
      </w:r>
    </w:p>
    <w:p w14:paraId="7B9F6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4619</w:t>
      </w:r>
    </w:p>
    <w:p w14:paraId="2C5B6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4623</w:t>
      </w:r>
    </w:p>
    <w:p w14:paraId="49A228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RSRP</w:t>
      </w:r>
      <w:r>
        <w:rPr>
          <w:noProof/>
        </w:rPr>
        <w:tab/>
        <w:t>4624</w:t>
      </w:r>
    </w:p>
    <w:p w14:paraId="6D053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RSRQ</w:t>
      </w:r>
      <w:r>
        <w:rPr>
          <w:noProof/>
        </w:rPr>
        <w:tab/>
        <w:t>4624</w:t>
      </w:r>
    </w:p>
    <w:p w14:paraId="7CC6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 SINR</w:t>
      </w:r>
      <w:r>
        <w:rPr>
          <w:noProof/>
        </w:rPr>
        <w:tab/>
        <w:t>4624</w:t>
      </w:r>
    </w:p>
    <w:p w14:paraId="76987DD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4624</w:t>
      </w:r>
    </w:p>
    <w:p w14:paraId="53201D9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4624</w:t>
      </w:r>
    </w:p>
    <w:p w14:paraId="121BC8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4624</w:t>
      </w:r>
    </w:p>
    <w:p w14:paraId="4EF33A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4624</w:t>
      </w:r>
    </w:p>
    <w:p w14:paraId="642AB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57041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541AB0F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4630</w:t>
      </w:r>
    </w:p>
    <w:p w14:paraId="1F04A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4630</w:t>
      </w:r>
    </w:p>
    <w:p w14:paraId="11540B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E-UTRAN - </w:t>
      </w:r>
      <w:r w:rsidRPr="008468E0">
        <w:rPr>
          <w:rFonts w:cs="v4.2.0"/>
          <w:noProof/>
          <w:lang w:val="en-US"/>
        </w:rPr>
        <w:t xml:space="preserve">NR </w:t>
      </w:r>
      <w:r w:rsidRPr="008468E0">
        <w:rPr>
          <w:noProof/>
          <w:lang w:val="en-US"/>
        </w:rPr>
        <w:t>with CCA handover</w:t>
      </w:r>
      <w:r>
        <w:rPr>
          <w:noProof/>
        </w:rPr>
        <w:tab/>
        <w:t>4630</w:t>
      </w:r>
    </w:p>
    <w:p w14:paraId="603F7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4630</w:t>
      </w:r>
    </w:p>
    <w:p w14:paraId="7E6FBA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1F4A04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75AB7E0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4636</w:t>
      </w:r>
    </w:p>
    <w:p w14:paraId="4F0E46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4636</w:t>
      </w:r>
    </w:p>
    <w:p w14:paraId="71BB4C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4636</w:t>
      </w:r>
    </w:p>
    <w:p w14:paraId="3982B1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4636</w:t>
      </w:r>
    </w:p>
    <w:p w14:paraId="65F0D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4640</w:t>
      </w:r>
    </w:p>
    <w:p w14:paraId="63F339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4640</w:t>
      </w:r>
    </w:p>
    <w:p w14:paraId="04E3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4640</w:t>
      </w:r>
    </w:p>
    <w:p w14:paraId="21A21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61AA1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5647A2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4646</w:t>
      </w:r>
    </w:p>
    <w:p w14:paraId="15211B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4646</w:t>
      </w:r>
    </w:p>
    <w:p w14:paraId="32212A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3D681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4652</w:t>
      </w:r>
    </w:p>
    <w:p w14:paraId="5D1118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73DEF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4657</w:t>
      </w:r>
    </w:p>
    <w:p w14:paraId="4B2318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4657</w:t>
      </w:r>
    </w:p>
    <w:p w14:paraId="1C71BC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4657</w:t>
      </w:r>
    </w:p>
    <w:p w14:paraId="526AA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18B8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41D395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6D21FB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4662</w:t>
      </w:r>
    </w:p>
    <w:p w14:paraId="4BB8FA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8468E0">
        <w:rPr>
          <w:noProof/>
          <w:lang w:val="en-US"/>
        </w:rPr>
        <w:t>NR SFTD</w:t>
      </w:r>
      <w:r>
        <w:rPr>
          <w:noProof/>
        </w:rPr>
        <w:tab/>
        <w:t>4662</w:t>
      </w:r>
    </w:p>
    <w:p w14:paraId="126D9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4662</w:t>
      </w:r>
    </w:p>
    <w:p w14:paraId="11A0B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4662</w:t>
      </w:r>
    </w:p>
    <w:p w14:paraId="5DA53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4662</w:t>
      </w:r>
    </w:p>
    <w:p w14:paraId="2592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4667</w:t>
      </w:r>
    </w:p>
    <w:p w14:paraId="79797F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452E58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E007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29CEC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931C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764674E7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4671</w:t>
      </w:r>
    </w:p>
    <w:p w14:paraId="07FFA5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758E21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4671</w:t>
      </w:r>
    </w:p>
    <w:p w14:paraId="68AD33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5791DC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4671</w:t>
      </w:r>
    </w:p>
    <w:p w14:paraId="11B200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4671</w:t>
      </w:r>
    </w:p>
    <w:p w14:paraId="74BE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5825D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EA31E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4675</w:t>
      </w:r>
    </w:p>
    <w:p w14:paraId="12DFB0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A899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4676</w:t>
      </w:r>
    </w:p>
    <w:p w14:paraId="7BC5C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4676</w:t>
      </w:r>
    </w:p>
    <w:p w14:paraId="6CC5F4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0133D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DBAAC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4677</w:t>
      </w:r>
    </w:p>
    <w:p w14:paraId="3D89A6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4677</w:t>
      </w:r>
    </w:p>
    <w:p w14:paraId="64C7E8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4677</w:t>
      </w:r>
    </w:p>
    <w:p w14:paraId="642149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4677</w:t>
      </w:r>
    </w:p>
    <w:p w14:paraId="6C1DE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513347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374671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4682</w:t>
      </w:r>
    </w:p>
    <w:p w14:paraId="247213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4682</w:t>
      </w:r>
    </w:p>
    <w:p w14:paraId="47521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34207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4682</w:t>
      </w:r>
    </w:p>
    <w:p w14:paraId="5C9B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4687</w:t>
      </w:r>
    </w:p>
    <w:p w14:paraId="5EAD7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4687</w:t>
      </w:r>
    </w:p>
    <w:p w14:paraId="402252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4687</w:t>
      </w:r>
    </w:p>
    <w:p w14:paraId="7FC75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4687</w:t>
      </w:r>
    </w:p>
    <w:p w14:paraId="1E26E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55E65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4692</w:t>
      </w:r>
    </w:p>
    <w:p w14:paraId="01C39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46D4B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4692</w:t>
      </w:r>
    </w:p>
    <w:p w14:paraId="6A9963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4698</w:t>
      </w:r>
    </w:p>
    <w:p w14:paraId="19933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407EE6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5F4FDB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4698</w:t>
      </w:r>
    </w:p>
    <w:p w14:paraId="15AB6B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6C4A6C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7E3E8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4698</w:t>
      </w:r>
    </w:p>
    <w:p w14:paraId="4092E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5E279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30752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4703</w:t>
      </w:r>
    </w:p>
    <w:p w14:paraId="18DB4D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303DE9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52455F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4709</w:t>
      </w:r>
    </w:p>
    <w:p w14:paraId="4A67E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F757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7C599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4714</w:t>
      </w:r>
    </w:p>
    <w:p w14:paraId="62913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79163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64749F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4720</w:t>
      </w:r>
    </w:p>
    <w:p w14:paraId="692777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4720</w:t>
      </w:r>
    </w:p>
    <w:p w14:paraId="2A2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4418C8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4720</w:t>
      </w:r>
    </w:p>
    <w:p w14:paraId="05CD56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4724</w:t>
      </w:r>
    </w:p>
    <w:p w14:paraId="316A74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4724</w:t>
      </w:r>
    </w:p>
    <w:p w14:paraId="5C0C0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5500E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4724</w:t>
      </w:r>
    </w:p>
    <w:p w14:paraId="1E025A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5B654C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4728</w:t>
      </w:r>
    </w:p>
    <w:p w14:paraId="582BC7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4728</w:t>
      </w:r>
    </w:p>
    <w:p w14:paraId="228ED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4728</w:t>
      </w:r>
    </w:p>
    <w:p w14:paraId="5D83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19929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4728</w:t>
      </w:r>
    </w:p>
    <w:p w14:paraId="28AA8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E9F3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4731</w:t>
      </w:r>
    </w:p>
    <w:p w14:paraId="1A33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4731</w:t>
      </w:r>
    </w:p>
    <w:p w14:paraId="4E4B45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4731</w:t>
      </w:r>
    </w:p>
    <w:p w14:paraId="38A4D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4731</w:t>
      </w:r>
    </w:p>
    <w:p w14:paraId="2775D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4738</w:t>
      </w:r>
    </w:p>
    <w:p w14:paraId="6E362C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4738</w:t>
      </w:r>
    </w:p>
    <w:p w14:paraId="2F57B8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4738</w:t>
      </w:r>
    </w:p>
    <w:p w14:paraId="53565E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4738</w:t>
      </w:r>
    </w:p>
    <w:p w14:paraId="336713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4738</w:t>
      </w:r>
    </w:p>
    <w:p w14:paraId="145B50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4746</w:t>
      </w:r>
    </w:p>
    <w:p w14:paraId="0E1CCF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4746</w:t>
      </w:r>
    </w:p>
    <w:p w14:paraId="0262D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4746</w:t>
      </w:r>
    </w:p>
    <w:p w14:paraId="246CE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01882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5E8791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11EA4A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4750</w:t>
      </w:r>
    </w:p>
    <w:p w14:paraId="64275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4750</w:t>
      </w:r>
    </w:p>
    <w:p w14:paraId="558DC4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3AAB5D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5B1E3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325FE2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4754</w:t>
      </w:r>
    </w:p>
    <w:p w14:paraId="23891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5DFD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895A7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4758</w:t>
      </w:r>
    </w:p>
    <w:p w14:paraId="503BD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4758</w:t>
      </w:r>
    </w:p>
    <w:p w14:paraId="223C00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4758</w:t>
      </w:r>
    </w:p>
    <w:p w14:paraId="72E77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5040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75F6F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1F8DF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4762</w:t>
      </w:r>
    </w:p>
    <w:p w14:paraId="23EF6C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4762</w:t>
      </w:r>
    </w:p>
    <w:p w14:paraId="3317E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4762</w:t>
      </w:r>
    </w:p>
    <w:p w14:paraId="37978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4BF0E07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4766</w:t>
      </w:r>
    </w:p>
    <w:p w14:paraId="72DF374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4766</w:t>
      </w:r>
    </w:p>
    <w:p w14:paraId="78586B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4766</w:t>
      </w:r>
    </w:p>
    <w:p w14:paraId="732767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9A90E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5A9A7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088858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4769</w:t>
      </w:r>
    </w:p>
    <w:p w14:paraId="71AFC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005E0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3191A3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3B3AC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4772</w:t>
      </w:r>
    </w:p>
    <w:p w14:paraId="588B07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689C9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5B70F3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172F7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4775</w:t>
      </w:r>
    </w:p>
    <w:p w14:paraId="1299E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35BF67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0B0350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193C0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4778</w:t>
      </w:r>
    </w:p>
    <w:p w14:paraId="2ED303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702E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3CE7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1171CD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4781</w:t>
      </w:r>
    </w:p>
    <w:p w14:paraId="55EE9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4781</w:t>
      </w:r>
    </w:p>
    <w:p w14:paraId="3E67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4781</w:t>
      </w:r>
    </w:p>
    <w:p w14:paraId="149C7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4783</w:t>
      </w:r>
    </w:p>
    <w:p w14:paraId="527D16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4784</w:t>
      </w:r>
    </w:p>
    <w:p w14:paraId="23DBC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4784</w:t>
      </w:r>
    </w:p>
    <w:p w14:paraId="417A01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4784</w:t>
      </w:r>
    </w:p>
    <w:p w14:paraId="00886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0BA08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4787</w:t>
      </w:r>
    </w:p>
    <w:p w14:paraId="28E024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4787</w:t>
      </w:r>
    </w:p>
    <w:p w14:paraId="39DD7D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4787</w:t>
      </w:r>
    </w:p>
    <w:p w14:paraId="0117BE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4789</w:t>
      </w:r>
    </w:p>
    <w:p w14:paraId="0706C2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4790</w:t>
      </w:r>
    </w:p>
    <w:p w14:paraId="295A09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7E20CC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4B6364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3F1079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4793</w:t>
      </w:r>
    </w:p>
    <w:p w14:paraId="76084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35FD2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4CF4B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24222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4796</w:t>
      </w:r>
    </w:p>
    <w:p w14:paraId="1E3EC2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4796</w:t>
      </w:r>
    </w:p>
    <w:p w14:paraId="68B119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Handover from FR1 to FR1</w:t>
      </w:r>
      <w:r>
        <w:rPr>
          <w:noProof/>
        </w:rPr>
        <w:tab/>
        <w:t>4796</w:t>
      </w:r>
    </w:p>
    <w:p w14:paraId="6D277F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1F501C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5F592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4798</w:t>
      </w:r>
    </w:p>
    <w:p w14:paraId="7974E7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Handover from FR1 to FR1</w:t>
      </w:r>
      <w:r>
        <w:rPr>
          <w:noProof/>
        </w:rPr>
        <w:tab/>
        <w:t>4799</w:t>
      </w:r>
    </w:p>
    <w:p w14:paraId="14EFD5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4FD26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569671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6481CF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4801</w:t>
      </w:r>
    </w:p>
    <w:p w14:paraId="62FE7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5650F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4801</w:t>
      </w:r>
    </w:p>
    <w:p w14:paraId="7ABCD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4805</w:t>
      </w:r>
    </w:p>
    <w:p w14:paraId="3A65C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4805</w:t>
      </w:r>
    </w:p>
    <w:p w14:paraId="6E3C5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4805</w:t>
      </w:r>
    </w:p>
    <w:p w14:paraId="1B2870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4805</w:t>
      </w:r>
    </w:p>
    <w:p w14:paraId="79725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4807</w:t>
      </w:r>
    </w:p>
    <w:p w14:paraId="3399D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4807</w:t>
      </w:r>
    </w:p>
    <w:p w14:paraId="30701C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4807</w:t>
      </w:r>
    </w:p>
    <w:p w14:paraId="58040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4808</w:t>
      </w:r>
    </w:p>
    <w:p w14:paraId="2CF4C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4811</w:t>
      </w:r>
    </w:p>
    <w:p w14:paraId="44911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4811</w:t>
      </w:r>
    </w:p>
    <w:p w14:paraId="0C93C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4811</w:t>
      </w:r>
    </w:p>
    <w:p w14:paraId="1D3AF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4811</w:t>
      </w:r>
    </w:p>
    <w:p w14:paraId="7AA028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4815</w:t>
      </w:r>
    </w:p>
    <w:p w14:paraId="6D4ACE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4815</w:t>
      </w:r>
    </w:p>
    <w:p w14:paraId="69E16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 for SAN</w:t>
      </w:r>
      <w:r>
        <w:rPr>
          <w:noProof/>
        </w:rPr>
        <w:tab/>
        <w:t>4815</w:t>
      </w:r>
    </w:p>
    <w:p w14:paraId="07A11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4815</w:t>
      </w:r>
    </w:p>
    <w:p w14:paraId="490E9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4818</w:t>
      </w:r>
    </w:p>
    <w:p w14:paraId="4FB7AE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4821</w:t>
      </w:r>
    </w:p>
    <w:p w14:paraId="54A7E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4821</w:t>
      </w:r>
    </w:p>
    <w:p w14:paraId="4992A4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4821</w:t>
      </w:r>
    </w:p>
    <w:p w14:paraId="19CCD0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4824</w:t>
      </w:r>
    </w:p>
    <w:p w14:paraId="61786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4825</w:t>
      </w:r>
    </w:p>
    <w:p w14:paraId="63544E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4825</w:t>
      </w:r>
    </w:p>
    <w:p w14:paraId="344217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4829</w:t>
      </w:r>
    </w:p>
    <w:p w14:paraId="66818D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4830</w:t>
      </w:r>
    </w:p>
    <w:p w14:paraId="131B26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4830</w:t>
      </w:r>
    </w:p>
    <w:p w14:paraId="138F94F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4830</w:t>
      </w:r>
    </w:p>
    <w:p w14:paraId="0651C1B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4830</w:t>
      </w:r>
    </w:p>
    <w:p w14:paraId="0980322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4834</w:t>
      </w:r>
    </w:p>
    <w:p w14:paraId="16104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4834</w:t>
      </w:r>
    </w:p>
    <w:p w14:paraId="08A255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4834</w:t>
      </w:r>
    </w:p>
    <w:p w14:paraId="56BA32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4834</w:t>
      </w:r>
    </w:p>
    <w:p w14:paraId="4029D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4834</w:t>
      </w:r>
    </w:p>
    <w:p w14:paraId="1FD2A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4836</w:t>
      </w:r>
    </w:p>
    <w:p w14:paraId="6E9D26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4837</w:t>
      </w:r>
    </w:p>
    <w:p w14:paraId="1DCD6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4837</w:t>
      </w:r>
    </w:p>
    <w:p w14:paraId="6BB54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254527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4837</w:t>
      </w:r>
    </w:p>
    <w:p w14:paraId="68FF2D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0812EE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4840</w:t>
      </w:r>
    </w:p>
    <w:p w14:paraId="16F18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4840</w:t>
      </w:r>
    </w:p>
    <w:p w14:paraId="4C13D4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4840</w:t>
      </w:r>
    </w:p>
    <w:p w14:paraId="2FD641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A89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4845</w:t>
      </w:r>
    </w:p>
    <w:p w14:paraId="63EB1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4845</w:t>
      </w:r>
    </w:p>
    <w:p w14:paraId="4C321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4845</w:t>
      </w:r>
    </w:p>
    <w:p w14:paraId="37E169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5D9146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4851</w:t>
      </w:r>
    </w:p>
    <w:p w14:paraId="293EF8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6FC4CF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4855</w:t>
      </w:r>
    </w:p>
    <w:p w14:paraId="6C54E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4855</w:t>
      </w:r>
    </w:p>
    <w:p w14:paraId="0FA4C9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3FD4E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657C65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4860</w:t>
      </w:r>
    </w:p>
    <w:p w14:paraId="703BC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41A47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5D17A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4865</w:t>
      </w:r>
    </w:p>
    <w:p w14:paraId="6FDCC4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374D3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33E059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4869</w:t>
      </w:r>
    </w:p>
    <w:p w14:paraId="40E435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4869</w:t>
      </w:r>
    </w:p>
    <w:p w14:paraId="0DE61F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50416F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4874</w:t>
      </w:r>
    </w:p>
    <w:p w14:paraId="795D0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1D624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4879</w:t>
      </w:r>
    </w:p>
    <w:p w14:paraId="0F4688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4879</w:t>
      </w:r>
    </w:p>
    <w:p w14:paraId="1FE01F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4879</w:t>
      </w:r>
    </w:p>
    <w:p w14:paraId="742DB1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4879</w:t>
      </w:r>
    </w:p>
    <w:p w14:paraId="17F5FB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52BF60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4885</w:t>
      </w:r>
    </w:p>
    <w:p w14:paraId="12D4D6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4885</w:t>
      </w:r>
    </w:p>
    <w:p w14:paraId="0A283A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444D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4890</w:t>
      </w:r>
    </w:p>
    <w:p w14:paraId="7C46FA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4890</w:t>
      </w:r>
    </w:p>
    <w:p w14:paraId="4A160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4A8C83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4896</w:t>
      </w:r>
    </w:p>
    <w:p w14:paraId="0B9F3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4896</w:t>
      </w:r>
    </w:p>
    <w:p w14:paraId="762B7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7D739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57621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68493E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4901</w:t>
      </w:r>
    </w:p>
    <w:p w14:paraId="5CE3D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4901</w:t>
      </w:r>
    </w:p>
    <w:p w14:paraId="2CFF3B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4901</w:t>
      </w:r>
    </w:p>
    <w:p w14:paraId="569D749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4901</w:t>
      </w:r>
    </w:p>
    <w:p w14:paraId="718E4D7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4906</w:t>
      </w:r>
    </w:p>
    <w:p w14:paraId="7B3EF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4906</w:t>
      </w:r>
    </w:p>
    <w:p w14:paraId="389E2F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4906</w:t>
      </w:r>
    </w:p>
    <w:p w14:paraId="2789891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4906</w:t>
      </w:r>
    </w:p>
    <w:p w14:paraId="625D3B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4910</w:t>
      </w:r>
    </w:p>
    <w:p w14:paraId="2DC753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4910</w:t>
      </w:r>
    </w:p>
    <w:p w14:paraId="52DB7F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4910</w:t>
      </w:r>
    </w:p>
    <w:p w14:paraId="49A94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4910</w:t>
      </w:r>
    </w:p>
    <w:p w14:paraId="7DB77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4914</w:t>
      </w:r>
    </w:p>
    <w:p w14:paraId="029FC8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4914</w:t>
      </w:r>
    </w:p>
    <w:p w14:paraId="46D1ED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4914</w:t>
      </w:r>
    </w:p>
    <w:p w14:paraId="7E9BE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4914</w:t>
      </w:r>
    </w:p>
    <w:p w14:paraId="3D7E3D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4917</w:t>
      </w:r>
    </w:p>
    <w:p w14:paraId="2EFC14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4918</w:t>
      </w:r>
    </w:p>
    <w:p w14:paraId="17A384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4918</w:t>
      </w:r>
    </w:p>
    <w:p w14:paraId="771A05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4918</w:t>
      </w:r>
    </w:p>
    <w:p w14:paraId="3C4E38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4918</w:t>
      </w:r>
    </w:p>
    <w:p w14:paraId="1FE9D2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4918</w:t>
      </w:r>
    </w:p>
    <w:p w14:paraId="684711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09897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4921</w:t>
      </w:r>
    </w:p>
    <w:p w14:paraId="78E062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4921</w:t>
      </w:r>
    </w:p>
    <w:p w14:paraId="532F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4921</w:t>
      </w:r>
    </w:p>
    <w:p w14:paraId="653A3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0580D8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4923</w:t>
      </w:r>
    </w:p>
    <w:p w14:paraId="3AF48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51A455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2872C0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4925</w:t>
      </w:r>
    </w:p>
    <w:p w14:paraId="555AD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single measurement gap under non-DRX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4926</w:t>
      </w:r>
    </w:p>
    <w:p w14:paraId="184C9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4D05F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79F22D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5AC64D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FNO concurrent gaps under 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4929</w:t>
      </w:r>
    </w:p>
    <w:p w14:paraId="04A64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7B010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71FABF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4932</w:t>
      </w:r>
    </w:p>
    <w:p w14:paraId="3B9F2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PPO concurrent gaps under non-DRX with SSB index reading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4932</w:t>
      </w:r>
    </w:p>
    <w:p w14:paraId="6464B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4932</w:t>
      </w:r>
    </w:p>
    <w:p w14:paraId="07D40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4932</w:t>
      </w:r>
    </w:p>
    <w:p w14:paraId="6B540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4934</w:t>
      </w:r>
    </w:p>
    <w:p w14:paraId="1291E1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4935</w:t>
      </w:r>
    </w:p>
    <w:p w14:paraId="01870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33680F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4935</w:t>
      </w:r>
    </w:p>
    <w:p w14:paraId="3A2F8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4939</w:t>
      </w:r>
    </w:p>
    <w:p w14:paraId="4D50E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4939</w:t>
      </w:r>
    </w:p>
    <w:p w14:paraId="33D770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4939</w:t>
      </w:r>
    </w:p>
    <w:p w14:paraId="6B016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2F0C7C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0D149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692999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4947</w:t>
      </w:r>
    </w:p>
    <w:p w14:paraId="7BE6F0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4947</w:t>
      </w:r>
    </w:p>
    <w:p w14:paraId="65A34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4947</w:t>
      </w:r>
    </w:p>
    <w:p w14:paraId="44846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4951</w:t>
      </w:r>
    </w:p>
    <w:p w14:paraId="26620D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1ABDE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02402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71308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4951</w:t>
      </w:r>
    </w:p>
    <w:p w14:paraId="6D55F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17490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6857BC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4955</w:t>
      </w:r>
    </w:p>
    <w:p w14:paraId="08DEB7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33B1C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6DBE9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4454DB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4958</w:t>
      </w:r>
    </w:p>
    <w:p w14:paraId="066E08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4958</w:t>
      </w:r>
    </w:p>
    <w:p w14:paraId="46560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4958</w:t>
      </w:r>
    </w:p>
    <w:p w14:paraId="6C795E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4960</w:t>
      </w:r>
    </w:p>
    <w:p w14:paraId="071995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8468E0">
        <w:rPr>
          <w:rFonts w:eastAsia="MS Mincho" w:cs="Arial"/>
          <w:noProof/>
        </w:rPr>
        <w:t>for satellite access</w:t>
      </w:r>
      <w:r>
        <w:rPr>
          <w:noProof/>
        </w:rPr>
        <w:tab/>
        <w:t>4961</w:t>
      </w:r>
    </w:p>
    <w:p w14:paraId="7B8091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4961</w:t>
      </w:r>
    </w:p>
    <w:p w14:paraId="0E4D15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4961</w:t>
      </w:r>
    </w:p>
    <w:p w14:paraId="3E4A3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418240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4964</w:t>
      </w:r>
    </w:p>
    <w:p w14:paraId="3CDE64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4964</w:t>
      </w:r>
    </w:p>
    <w:p w14:paraId="3ABB5E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411AB9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39381E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38F125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4968</w:t>
      </w:r>
    </w:p>
    <w:p w14:paraId="16258E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39C757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2F7F1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38F9A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4970</w:t>
      </w:r>
    </w:p>
    <w:p w14:paraId="5DD58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44A91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1BAE5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098492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4974</w:t>
      </w:r>
    </w:p>
    <w:p w14:paraId="3DE46E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4974</w:t>
      </w:r>
    </w:p>
    <w:p w14:paraId="7F67FE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4974</w:t>
      </w:r>
    </w:p>
    <w:p w14:paraId="538BF0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3A9757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5AF7C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6E2F69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4978</w:t>
      </w:r>
    </w:p>
    <w:p w14:paraId="2BF495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4978</w:t>
      </w:r>
    </w:p>
    <w:p w14:paraId="6117BF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4978</w:t>
      </w:r>
    </w:p>
    <w:p w14:paraId="671077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7DC18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4981</w:t>
      </w:r>
    </w:p>
    <w:p w14:paraId="048B63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4981</w:t>
      </w:r>
    </w:p>
    <w:p w14:paraId="7268C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39960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4C31E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4984</w:t>
      </w:r>
    </w:p>
    <w:p w14:paraId="317EA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4984</w:t>
      </w:r>
    </w:p>
    <w:p w14:paraId="6412EE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4984</w:t>
      </w:r>
    </w:p>
    <w:p w14:paraId="4548C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14AF32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20338E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4987</w:t>
      </w:r>
    </w:p>
    <w:p w14:paraId="74EE12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4987</w:t>
      </w:r>
    </w:p>
    <w:p w14:paraId="6C497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4987</w:t>
      </w:r>
    </w:p>
    <w:p w14:paraId="58BE42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4987</w:t>
      </w:r>
    </w:p>
    <w:p w14:paraId="15FEB1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6D99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4990</w:t>
      </w:r>
    </w:p>
    <w:p w14:paraId="45912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4990</w:t>
      </w:r>
    </w:p>
    <w:p w14:paraId="6D05DE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153E68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16380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4993</w:t>
      </w:r>
    </w:p>
    <w:p w14:paraId="7D997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4993</w:t>
      </w:r>
    </w:p>
    <w:p w14:paraId="04862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28F4B6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4F1C79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4996</w:t>
      </w:r>
    </w:p>
    <w:p w14:paraId="126368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4996</w:t>
      </w:r>
    </w:p>
    <w:p w14:paraId="0AB987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4996</w:t>
      </w:r>
    </w:p>
    <w:p w14:paraId="0A829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4996</w:t>
      </w:r>
    </w:p>
    <w:p w14:paraId="4F474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4999</w:t>
      </w:r>
    </w:p>
    <w:p w14:paraId="7C235D4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5012</w:t>
      </w:r>
    </w:p>
    <w:p w14:paraId="73BDFC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5012</w:t>
      </w:r>
    </w:p>
    <w:p w14:paraId="5A8DA6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5012</w:t>
      </w:r>
    </w:p>
    <w:p w14:paraId="073C46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5012</w:t>
      </w:r>
    </w:p>
    <w:p w14:paraId="2E5707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5012</w:t>
      </w:r>
    </w:p>
    <w:p w14:paraId="5BD629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5012</w:t>
      </w:r>
    </w:p>
    <w:p w14:paraId="41FBD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753892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5016</w:t>
      </w:r>
    </w:p>
    <w:p w14:paraId="1658AC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62F034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341747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7C2C8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5020</w:t>
      </w:r>
    </w:p>
    <w:p w14:paraId="5253A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6E35E5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4C077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06B81B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5023</w:t>
      </w:r>
    </w:p>
    <w:p w14:paraId="5FF24A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D17E1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482B35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3CB2D9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5026</w:t>
      </w:r>
    </w:p>
    <w:p w14:paraId="344B7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4DAA27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13C6D1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4D687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5030</w:t>
      </w:r>
    </w:p>
    <w:p w14:paraId="3C362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04902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5030</w:t>
      </w:r>
    </w:p>
    <w:p w14:paraId="29AE8D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86D19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5033</w:t>
      </w:r>
    </w:p>
    <w:p w14:paraId="7C887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5033</w:t>
      </w:r>
    </w:p>
    <w:p w14:paraId="1B773E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5033</w:t>
      </w:r>
    </w:p>
    <w:p w14:paraId="489DC0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66DBA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1424E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5036</w:t>
      </w:r>
    </w:p>
    <w:p w14:paraId="66067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21BD71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7BBC5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5042</w:t>
      </w:r>
    </w:p>
    <w:p w14:paraId="030D0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25E0A0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35784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5046</w:t>
      </w:r>
    </w:p>
    <w:p w14:paraId="632BC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5046</w:t>
      </w:r>
    </w:p>
    <w:p w14:paraId="22AB6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5049</w:t>
      </w:r>
    </w:p>
    <w:p w14:paraId="24CA23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5050</w:t>
      </w:r>
    </w:p>
    <w:p w14:paraId="79B478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5050</w:t>
      </w:r>
    </w:p>
    <w:p w14:paraId="1B872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5054</w:t>
      </w:r>
    </w:p>
    <w:p w14:paraId="2C0E50F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5055</w:t>
      </w:r>
    </w:p>
    <w:p w14:paraId="3C45D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5055</w:t>
      </w:r>
    </w:p>
    <w:p w14:paraId="5E775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5055</w:t>
      </w:r>
    </w:p>
    <w:p w14:paraId="235D4E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5055</w:t>
      </w:r>
    </w:p>
    <w:p w14:paraId="4D9D99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5055</w:t>
      </w:r>
    </w:p>
    <w:p w14:paraId="3216B3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5059</w:t>
      </w:r>
    </w:p>
    <w:p w14:paraId="2BFA5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5059</w:t>
      </w:r>
    </w:p>
    <w:p w14:paraId="3EE5FE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5059</w:t>
      </w:r>
    </w:p>
    <w:p w14:paraId="1860F2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5059</w:t>
      </w:r>
    </w:p>
    <w:p w14:paraId="5A544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5063</w:t>
      </w:r>
    </w:p>
    <w:p w14:paraId="6F69A79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5064</w:t>
      </w:r>
    </w:p>
    <w:p w14:paraId="434E83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5064</w:t>
      </w:r>
    </w:p>
    <w:p w14:paraId="3627E6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5064</w:t>
      </w:r>
    </w:p>
    <w:p w14:paraId="33C48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5064</w:t>
      </w:r>
    </w:p>
    <w:p w14:paraId="1549A2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44E45D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5067</w:t>
      </w:r>
    </w:p>
    <w:p w14:paraId="07DE4F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5067</w:t>
      </w:r>
    </w:p>
    <w:p w14:paraId="76A7C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5067</w:t>
      </w:r>
    </w:p>
    <w:p w14:paraId="1DDC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5070</w:t>
      </w:r>
    </w:p>
    <w:p w14:paraId="3C0BA3E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5071</w:t>
      </w:r>
    </w:p>
    <w:p w14:paraId="259CD6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5071</w:t>
      </w:r>
    </w:p>
    <w:p w14:paraId="0CCC7C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5071</w:t>
      </w:r>
    </w:p>
    <w:p w14:paraId="1BD02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5071</w:t>
      </w:r>
    </w:p>
    <w:p w14:paraId="1A73E4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6B118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1AF33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5075</w:t>
      </w:r>
    </w:p>
    <w:p w14:paraId="7F40D9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5075</w:t>
      </w:r>
    </w:p>
    <w:p w14:paraId="75F75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5075</w:t>
      </w:r>
    </w:p>
    <w:p w14:paraId="2C3D67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5075</w:t>
      </w:r>
    </w:p>
    <w:p w14:paraId="4AC0B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5E39DE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5079</w:t>
      </w:r>
    </w:p>
    <w:p w14:paraId="6D1EBF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4FB691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5079</w:t>
      </w:r>
    </w:p>
    <w:p w14:paraId="29FD00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6A1032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0A7A04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061E5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55EDB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5089</w:t>
      </w:r>
    </w:p>
    <w:p w14:paraId="1AC44D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8468E0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5089</w:t>
      </w:r>
    </w:p>
    <w:p w14:paraId="77EB4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5089</w:t>
      </w:r>
    </w:p>
    <w:p w14:paraId="18338E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5089</w:t>
      </w:r>
    </w:p>
    <w:p w14:paraId="0CE78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5094</w:t>
      </w:r>
    </w:p>
    <w:p w14:paraId="286E87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5094</w:t>
      </w:r>
    </w:p>
    <w:p w14:paraId="334C6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5094</w:t>
      </w:r>
    </w:p>
    <w:p w14:paraId="1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5094</w:t>
      </w:r>
    </w:p>
    <w:p w14:paraId="3E60B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1F709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5099</w:t>
      </w:r>
    </w:p>
    <w:p w14:paraId="3D9D86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5099</w:t>
      </w:r>
    </w:p>
    <w:p w14:paraId="5F2C87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4A6381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665C4E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5105</w:t>
      </w:r>
    </w:p>
    <w:p w14:paraId="7E3F9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5105</w:t>
      </w:r>
    </w:p>
    <w:p w14:paraId="68293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101F6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5109</w:t>
      </w:r>
    </w:p>
    <w:p w14:paraId="20E8DB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5110</w:t>
      </w:r>
    </w:p>
    <w:p w14:paraId="203F3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5110</w:t>
      </w:r>
    </w:p>
    <w:p w14:paraId="34B83B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1AC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5110</w:t>
      </w:r>
    </w:p>
    <w:p w14:paraId="6E38C9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5113</w:t>
      </w:r>
    </w:p>
    <w:p w14:paraId="13A9B3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5114</w:t>
      </w:r>
    </w:p>
    <w:p w14:paraId="705124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73F17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1298F7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11522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17DC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BC1A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1EAEC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31DBCF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58AC13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67FE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5126</w:t>
      </w:r>
    </w:p>
    <w:p w14:paraId="1C99C4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520C3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3A02F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1F6B2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5130</w:t>
      </w:r>
    </w:p>
    <w:p w14:paraId="6BDBF3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700CE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3A8FF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3F57F8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5134</w:t>
      </w:r>
    </w:p>
    <w:p w14:paraId="2CF40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5134</w:t>
      </w:r>
    </w:p>
    <w:p w14:paraId="27B56F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5134</w:t>
      </w:r>
    </w:p>
    <w:p w14:paraId="7672B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9B50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20A7FB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5139</w:t>
      </w:r>
    </w:p>
    <w:p w14:paraId="67735F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5139</w:t>
      </w:r>
    </w:p>
    <w:p w14:paraId="50303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5139</w:t>
      </w:r>
    </w:p>
    <w:p w14:paraId="64474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5141</w:t>
      </w:r>
    </w:p>
    <w:p w14:paraId="1C92E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5144</w:t>
      </w:r>
    </w:p>
    <w:p w14:paraId="4B35CDF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5144</w:t>
      </w:r>
    </w:p>
    <w:p w14:paraId="6A2AA6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5144</w:t>
      </w:r>
    </w:p>
    <w:p w14:paraId="014D6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5144</w:t>
      </w:r>
    </w:p>
    <w:p w14:paraId="106CEC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5144</w:t>
      </w:r>
    </w:p>
    <w:p w14:paraId="3DA70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4AD51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5148</w:t>
      </w:r>
    </w:p>
    <w:p w14:paraId="6CE26B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5148</w:t>
      </w:r>
    </w:p>
    <w:p w14:paraId="455020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2DF3F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02E1AF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271C6A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5152</w:t>
      </w:r>
    </w:p>
    <w:p w14:paraId="08296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36E1D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11334C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781243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5156</w:t>
      </w:r>
    </w:p>
    <w:p w14:paraId="6FAAA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00FCA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5156</w:t>
      </w:r>
    </w:p>
    <w:p w14:paraId="771778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5160</w:t>
      </w:r>
    </w:p>
    <w:p w14:paraId="5A7D4F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44D9E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00BA0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7CB7CD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5164</w:t>
      </w:r>
    </w:p>
    <w:p w14:paraId="325FD7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21DAD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3BE52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77C5F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for 1Rx UE</w:t>
      </w:r>
      <w:r>
        <w:rPr>
          <w:noProof/>
        </w:rPr>
        <w:tab/>
        <w:t>5168</w:t>
      </w:r>
    </w:p>
    <w:p w14:paraId="19767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14FEC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241C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E-UTRAN handover for 2Rx UE</w:t>
      </w:r>
      <w:r>
        <w:rPr>
          <w:noProof/>
        </w:rPr>
        <w:tab/>
        <w:t>5174</w:t>
      </w:r>
    </w:p>
    <w:p w14:paraId="50911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68747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583823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5180</w:t>
      </w:r>
    </w:p>
    <w:p w14:paraId="7CA74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3958C6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1DC0B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5187</w:t>
      </w:r>
    </w:p>
    <w:p w14:paraId="052B54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5187</w:t>
      </w:r>
    </w:p>
    <w:p w14:paraId="6A60D7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2044789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5193</w:t>
      </w:r>
    </w:p>
    <w:p w14:paraId="7DD32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5193</w:t>
      </w:r>
    </w:p>
    <w:p w14:paraId="28D3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5193</w:t>
      </w:r>
    </w:p>
    <w:p w14:paraId="63941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5197</w:t>
      </w:r>
    </w:p>
    <w:p w14:paraId="42E024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5201</w:t>
      </w:r>
    </w:p>
    <w:p w14:paraId="2BF209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5206</w:t>
      </w:r>
    </w:p>
    <w:p w14:paraId="7F50F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5211</w:t>
      </w:r>
    </w:p>
    <w:p w14:paraId="605A58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5215</w:t>
      </w:r>
    </w:p>
    <w:p w14:paraId="04F21B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5219</w:t>
      </w:r>
    </w:p>
    <w:p w14:paraId="5707C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5219</w:t>
      </w:r>
    </w:p>
    <w:p w14:paraId="60F856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5225</w:t>
      </w:r>
    </w:p>
    <w:p w14:paraId="3209F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5230</w:t>
      </w:r>
    </w:p>
    <w:p w14:paraId="428113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5240</w:t>
      </w:r>
    </w:p>
    <w:p w14:paraId="6CCE9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5244</w:t>
      </w:r>
    </w:p>
    <w:p w14:paraId="4C72F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5248</w:t>
      </w:r>
    </w:p>
    <w:p w14:paraId="724D09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5252</w:t>
      </w:r>
    </w:p>
    <w:p w14:paraId="107AC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5256</w:t>
      </w:r>
    </w:p>
    <w:p w14:paraId="525206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5256</w:t>
      </w:r>
    </w:p>
    <w:p w14:paraId="2FCE8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5260</w:t>
      </w:r>
    </w:p>
    <w:p w14:paraId="20650A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5264</w:t>
      </w:r>
    </w:p>
    <w:p w14:paraId="5F40A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5271</w:t>
      </w:r>
    </w:p>
    <w:p w14:paraId="4F2B96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5278</w:t>
      </w:r>
    </w:p>
    <w:p w14:paraId="564C8D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5278</w:t>
      </w:r>
    </w:p>
    <w:p w14:paraId="51E8D1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5278</w:t>
      </w:r>
    </w:p>
    <w:p w14:paraId="6BAC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5DDA82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5283</w:t>
      </w:r>
    </w:p>
    <w:p w14:paraId="22C024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5283</w:t>
      </w:r>
    </w:p>
    <w:p w14:paraId="4033F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5283</w:t>
      </w:r>
    </w:p>
    <w:p w14:paraId="24FDB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4EEB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5286</w:t>
      </w:r>
    </w:p>
    <w:p w14:paraId="462E12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5286</w:t>
      </w:r>
    </w:p>
    <w:p w14:paraId="70826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5286</w:t>
      </w:r>
    </w:p>
    <w:p w14:paraId="55FE27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5286</w:t>
      </w:r>
    </w:p>
    <w:p w14:paraId="12506A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5286</w:t>
      </w:r>
    </w:p>
    <w:p w14:paraId="32043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660B9F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5290</w:t>
      </w:r>
    </w:p>
    <w:p w14:paraId="66E5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086566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5291</w:t>
      </w:r>
    </w:p>
    <w:p w14:paraId="35136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5294</w:t>
      </w:r>
    </w:p>
    <w:p w14:paraId="43FDC7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5295</w:t>
      </w:r>
    </w:p>
    <w:p w14:paraId="79DF69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5295</w:t>
      </w:r>
    </w:p>
    <w:p w14:paraId="0AD615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5295</w:t>
      </w:r>
    </w:p>
    <w:p w14:paraId="51F127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5295</w:t>
      </w:r>
    </w:p>
    <w:p w14:paraId="2B72F2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73D143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5300</w:t>
      </w:r>
    </w:p>
    <w:p w14:paraId="3E148B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35425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4E4FE8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5306</w:t>
      </w:r>
    </w:p>
    <w:p w14:paraId="6AA26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4617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5AD4E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5312</w:t>
      </w:r>
    </w:p>
    <w:p w14:paraId="34CCF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36A11A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D7B50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5318</w:t>
      </w:r>
    </w:p>
    <w:p w14:paraId="5EC24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5EC0D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2825D3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5324</w:t>
      </w:r>
    </w:p>
    <w:p w14:paraId="4E4236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5D2FB3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0A0D6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5329</w:t>
      </w:r>
    </w:p>
    <w:p w14:paraId="3F0CA3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62F57D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5334</w:t>
      </w:r>
    </w:p>
    <w:p w14:paraId="7EEB5C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5334</w:t>
      </w:r>
    </w:p>
    <w:p w14:paraId="26378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5334</w:t>
      </w:r>
    </w:p>
    <w:p w14:paraId="3B96B2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5340</w:t>
      </w:r>
    </w:p>
    <w:p w14:paraId="1F5A38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5340</w:t>
      </w:r>
    </w:p>
    <w:p w14:paraId="63295A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5340</w:t>
      </w:r>
    </w:p>
    <w:p w14:paraId="4480F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225721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5346</w:t>
      </w:r>
    </w:p>
    <w:p w14:paraId="039A7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57E3D2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5A1462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5352</w:t>
      </w:r>
    </w:p>
    <w:p w14:paraId="5B0EC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612814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9B9D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5358</w:t>
      </w:r>
    </w:p>
    <w:p w14:paraId="48CF3E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5193B4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76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5364</w:t>
      </w:r>
    </w:p>
    <w:p w14:paraId="303D92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5289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5369</w:t>
      </w:r>
    </w:p>
    <w:p w14:paraId="407CD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5369</w:t>
      </w:r>
    </w:p>
    <w:p w14:paraId="111D78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5369</w:t>
      </w:r>
    </w:p>
    <w:p w14:paraId="32AE4F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5375</w:t>
      </w:r>
    </w:p>
    <w:p w14:paraId="643503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5375</w:t>
      </w:r>
    </w:p>
    <w:p w14:paraId="60E2DE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5375</w:t>
      </w:r>
    </w:p>
    <w:p w14:paraId="7A742A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559C56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5381</w:t>
      </w:r>
    </w:p>
    <w:p w14:paraId="69BA77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3190B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17E040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5387</w:t>
      </w:r>
    </w:p>
    <w:p w14:paraId="11277D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5387</w:t>
      </w:r>
    </w:p>
    <w:p w14:paraId="33062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0E80A3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781329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5393</w:t>
      </w:r>
    </w:p>
    <w:p w14:paraId="122B8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2B2E4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28A131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5399</w:t>
      </w:r>
    </w:p>
    <w:p w14:paraId="4AF68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6F1F8A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5406</w:t>
      </w:r>
    </w:p>
    <w:p w14:paraId="2809C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5406</w:t>
      </w:r>
    </w:p>
    <w:p w14:paraId="1A40D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45580C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5DF174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5412</w:t>
      </w:r>
    </w:p>
    <w:p w14:paraId="1321E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15F86B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7644E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5418</w:t>
      </w:r>
    </w:p>
    <w:p w14:paraId="4BFA8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4A5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2A16D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5424</w:t>
      </w:r>
    </w:p>
    <w:p w14:paraId="48B3C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42FC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28849F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5430</w:t>
      </w:r>
    </w:p>
    <w:p w14:paraId="02F70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5A5DA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5634F1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5436</w:t>
      </w:r>
    </w:p>
    <w:p w14:paraId="4821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5436</w:t>
      </w:r>
    </w:p>
    <w:p w14:paraId="4B84DB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5436</w:t>
      </w:r>
    </w:p>
    <w:p w14:paraId="42D6C2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6.5.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5436</w:t>
      </w:r>
    </w:p>
    <w:p w14:paraId="43E4F0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5441</w:t>
      </w:r>
    </w:p>
    <w:p w14:paraId="40DCC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5441</w:t>
      </w:r>
    </w:p>
    <w:p w14:paraId="71D974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5441</w:t>
      </w:r>
    </w:p>
    <w:p w14:paraId="3E5F0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</w:t>
      </w:r>
      <w:r w:rsidRPr="008468E0">
        <w:rPr>
          <w:rFonts w:eastAsia="MS Mincho"/>
          <w:bCs/>
          <w:noProof/>
        </w:rPr>
        <w:t>6.5.</w:t>
      </w:r>
      <w:r w:rsidRPr="008468E0">
        <w:rPr>
          <w:bCs/>
          <w:noProof/>
        </w:rPr>
        <w:t>3.</w:t>
      </w:r>
      <w:r w:rsidRPr="008468E0">
        <w:rPr>
          <w:rFonts w:eastAsia="MS Mincho"/>
          <w:bCs/>
          <w:noProof/>
        </w:rPr>
        <w:t>1.2.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5446</w:t>
      </w:r>
    </w:p>
    <w:p w14:paraId="5FD45B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5446</w:t>
      </w:r>
    </w:p>
    <w:p w14:paraId="70B3E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5446</w:t>
      </w:r>
    </w:p>
    <w:p w14:paraId="4173EC3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1739E20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2A21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5450</w:t>
      </w:r>
    </w:p>
    <w:p w14:paraId="3F8E7D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5883F53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596393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5454</w:t>
      </w:r>
    </w:p>
    <w:p w14:paraId="5C14EE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5454</w:t>
      </w:r>
    </w:p>
    <w:p w14:paraId="2A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5454</w:t>
      </w:r>
    </w:p>
    <w:p w14:paraId="5AAEB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5458</w:t>
      </w:r>
    </w:p>
    <w:p w14:paraId="7B16B9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5458</w:t>
      </w:r>
    </w:p>
    <w:p w14:paraId="31C73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42379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68C7C0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5462</w:t>
      </w:r>
    </w:p>
    <w:p w14:paraId="524352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5462</w:t>
      </w:r>
    </w:p>
    <w:p w14:paraId="7BB3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5462</w:t>
      </w:r>
    </w:p>
    <w:p w14:paraId="2745E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40556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278B1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1CF353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5466</w:t>
      </w:r>
    </w:p>
    <w:p w14:paraId="3DDA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7B39E8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7796A4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6941A7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5470</w:t>
      </w:r>
    </w:p>
    <w:p w14:paraId="16B0D7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193EEF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1E779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6C856A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5474</w:t>
      </w:r>
    </w:p>
    <w:p w14:paraId="5560AD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78DE5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03DE3B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7F8AD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5478</w:t>
      </w:r>
    </w:p>
    <w:p w14:paraId="0D6031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3E4C1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0970F1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4CFA37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5482</w:t>
      </w:r>
    </w:p>
    <w:p w14:paraId="36206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1548B6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218B2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73556A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5486</w:t>
      </w:r>
    </w:p>
    <w:p w14:paraId="2EF096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ED2D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59ADAD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6F2C6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5490</w:t>
      </w:r>
    </w:p>
    <w:p w14:paraId="5AC295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5FE4F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383FE0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0597F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5494</w:t>
      </w:r>
    </w:p>
    <w:p w14:paraId="32C0F5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2FA5A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00732C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5D87BA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5497</w:t>
      </w:r>
    </w:p>
    <w:p w14:paraId="3B164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5497</w:t>
      </w:r>
    </w:p>
    <w:p w14:paraId="607554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5497</w:t>
      </w:r>
    </w:p>
    <w:p w14:paraId="104729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150E8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5499</w:t>
      </w:r>
    </w:p>
    <w:p w14:paraId="68F4C3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5499</w:t>
      </w:r>
    </w:p>
    <w:p w14:paraId="10FCD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5499</w:t>
      </w:r>
    </w:p>
    <w:p w14:paraId="4E141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5501</w:t>
      </w:r>
    </w:p>
    <w:p w14:paraId="737CEC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5502</w:t>
      </w:r>
    </w:p>
    <w:p w14:paraId="1A8B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65CDB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20EB3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5504</w:t>
      </w:r>
    </w:p>
    <w:p w14:paraId="7B1C1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5505</w:t>
      </w:r>
    </w:p>
    <w:p w14:paraId="7F9019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5505</w:t>
      </w:r>
    </w:p>
    <w:p w14:paraId="56299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5505</w:t>
      </w:r>
    </w:p>
    <w:p w14:paraId="149DEC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099990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5510</w:t>
      </w:r>
    </w:p>
    <w:p w14:paraId="6347BD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5510</w:t>
      </w:r>
    </w:p>
    <w:p w14:paraId="5240D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1CB49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5515</w:t>
      </w:r>
    </w:p>
    <w:p w14:paraId="57277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1FDC81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696FE4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5519</w:t>
      </w:r>
    </w:p>
    <w:p w14:paraId="049B8A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5E0A49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4BA2D3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5523</w:t>
      </w:r>
    </w:p>
    <w:p w14:paraId="40967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67AB1F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2AF1C7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5527</w:t>
      </w:r>
    </w:p>
    <w:p w14:paraId="188573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52B02F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4C1A9A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5531</w:t>
      </w:r>
    </w:p>
    <w:p w14:paraId="33B008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033772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013C20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5536</w:t>
      </w:r>
    </w:p>
    <w:p w14:paraId="7AB1FC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1931C4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253C9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5540</w:t>
      </w:r>
    </w:p>
    <w:p w14:paraId="20DA6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53FED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5543</w:t>
      </w:r>
    </w:p>
    <w:p w14:paraId="307AB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5543</w:t>
      </w:r>
    </w:p>
    <w:p w14:paraId="6DE97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2F897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5546</w:t>
      </w:r>
    </w:p>
    <w:p w14:paraId="46D0B5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5546</w:t>
      </w:r>
    </w:p>
    <w:p w14:paraId="4FC6CF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5546</w:t>
      </w:r>
    </w:p>
    <w:p w14:paraId="19197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0205BC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5549</w:t>
      </w:r>
    </w:p>
    <w:p w14:paraId="310A08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5549</w:t>
      </w:r>
    </w:p>
    <w:p w14:paraId="68F3AD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6752EF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5554</w:t>
      </w:r>
    </w:p>
    <w:p w14:paraId="73BC9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5554</w:t>
      </w:r>
    </w:p>
    <w:p w14:paraId="255DE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1E9A9C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C6433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5559</w:t>
      </w:r>
    </w:p>
    <w:p w14:paraId="1B20E7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5559</w:t>
      </w:r>
    </w:p>
    <w:p w14:paraId="58542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2F846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5564</w:t>
      </w:r>
    </w:p>
    <w:p w14:paraId="05F3B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5564</w:t>
      </w:r>
    </w:p>
    <w:p w14:paraId="715B0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B74A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5569</w:t>
      </w:r>
    </w:p>
    <w:p w14:paraId="567F6A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5569</w:t>
      </w:r>
    </w:p>
    <w:p w14:paraId="712D0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67F9AB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5574</w:t>
      </w:r>
    </w:p>
    <w:p w14:paraId="7023A2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5574</w:t>
      </w:r>
    </w:p>
    <w:p w14:paraId="221583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5574</w:t>
      </w:r>
    </w:p>
    <w:p w14:paraId="2E614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650EE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5578</w:t>
      </w:r>
    </w:p>
    <w:p w14:paraId="08F7C8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5578</w:t>
      </w:r>
    </w:p>
    <w:p w14:paraId="24CF2E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5578</w:t>
      </w:r>
    </w:p>
    <w:p w14:paraId="3B43F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5579</w:t>
      </w:r>
    </w:p>
    <w:p w14:paraId="38B15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5582</w:t>
      </w:r>
    </w:p>
    <w:p w14:paraId="058D83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5582</w:t>
      </w:r>
    </w:p>
    <w:p w14:paraId="210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5582</w:t>
      </w:r>
    </w:p>
    <w:p w14:paraId="7F4E9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5583</w:t>
      </w:r>
    </w:p>
    <w:p w14:paraId="04196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5D8C7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5586</w:t>
      </w:r>
    </w:p>
    <w:p w14:paraId="70AB8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FBF6F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5587</w:t>
      </w:r>
    </w:p>
    <w:p w14:paraId="6E384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008C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5590</w:t>
      </w:r>
    </w:p>
    <w:p w14:paraId="3BB672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6145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345D63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DC34D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5594</w:t>
      </w:r>
    </w:p>
    <w:p w14:paraId="48938F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E65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21F157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2C7F3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5598</w:t>
      </w:r>
    </w:p>
    <w:p w14:paraId="0BDAF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693B3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FCBDE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6B2D0B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5602</w:t>
      </w:r>
    </w:p>
    <w:p w14:paraId="3A1728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256BDC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35F6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58DB5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5606</w:t>
      </w:r>
    </w:p>
    <w:p w14:paraId="723AF0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5606</w:t>
      </w:r>
    </w:p>
    <w:p w14:paraId="5A2C8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5606</w:t>
      </w:r>
    </w:p>
    <w:p w14:paraId="79FCF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5606</w:t>
      </w:r>
    </w:p>
    <w:p w14:paraId="786A7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5609</w:t>
      </w:r>
    </w:p>
    <w:p w14:paraId="2692F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5609</w:t>
      </w:r>
    </w:p>
    <w:p w14:paraId="6F30BC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3BA991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5609</w:t>
      </w:r>
    </w:p>
    <w:p w14:paraId="733A6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21B54E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5612</w:t>
      </w:r>
    </w:p>
    <w:p w14:paraId="4392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603B5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5617</w:t>
      </w:r>
    </w:p>
    <w:p w14:paraId="5EE76E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5618</w:t>
      </w:r>
    </w:p>
    <w:p w14:paraId="6F7FAE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104720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5623</w:t>
      </w:r>
    </w:p>
    <w:p w14:paraId="13BFF84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5624</w:t>
      </w:r>
    </w:p>
    <w:p w14:paraId="46A3D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5624</w:t>
      </w:r>
    </w:p>
    <w:p w14:paraId="15882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5624</w:t>
      </w:r>
    </w:p>
    <w:p w14:paraId="2447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5A1D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2862E8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758C5A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5629</w:t>
      </w:r>
    </w:p>
    <w:p w14:paraId="2489E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5AA29A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2B1BA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5E8EB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5634</w:t>
      </w:r>
    </w:p>
    <w:p w14:paraId="240C6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0A4402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6E2722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6E637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5638</w:t>
      </w:r>
    </w:p>
    <w:p w14:paraId="786C9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78D950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43E2F9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5866C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5643</w:t>
      </w:r>
    </w:p>
    <w:p w14:paraId="41008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5643</w:t>
      </w:r>
    </w:p>
    <w:p w14:paraId="4C85CB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5643</w:t>
      </w:r>
    </w:p>
    <w:p w14:paraId="43EB0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2A4D3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6E45B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5648</w:t>
      </w:r>
    </w:p>
    <w:p w14:paraId="028114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5648</w:t>
      </w:r>
    </w:p>
    <w:p w14:paraId="2CF5E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5648</w:t>
      </w:r>
    </w:p>
    <w:p w14:paraId="6FBA8C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5652</w:t>
      </w:r>
    </w:p>
    <w:p w14:paraId="62A04D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5652</w:t>
      </w:r>
    </w:p>
    <w:p w14:paraId="3ACDC9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5652</w:t>
      </w:r>
    </w:p>
    <w:p w14:paraId="03C03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5652</w:t>
      </w:r>
    </w:p>
    <w:p w14:paraId="7F1FA8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7C8136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5657</w:t>
      </w:r>
    </w:p>
    <w:p w14:paraId="04222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5657</w:t>
      </w:r>
    </w:p>
    <w:p w14:paraId="2E16D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3C6E85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5663</w:t>
      </w:r>
    </w:p>
    <w:p w14:paraId="771076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5663</w:t>
      </w:r>
    </w:p>
    <w:p w14:paraId="4DA38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5663</w:t>
      </w:r>
    </w:p>
    <w:p w14:paraId="15914B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5663</w:t>
      </w:r>
    </w:p>
    <w:p w14:paraId="02131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31F80A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5668</w:t>
      </w:r>
    </w:p>
    <w:p w14:paraId="13B5F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5668</w:t>
      </w:r>
    </w:p>
    <w:p w14:paraId="46FD01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5668</w:t>
      </w:r>
    </w:p>
    <w:p w14:paraId="7337FA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4581FC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5673</w:t>
      </w:r>
    </w:p>
    <w:p w14:paraId="26C84F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6DA447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5673</w:t>
      </w:r>
    </w:p>
    <w:p w14:paraId="5244D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5678</w:t>
      </w:r>
    </w:p>
    <w:p w14:paraId="361D05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5679</w:t>
      </w:r>
    </w:p>
    <w:p w14:paraId="126EA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3B15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5679</w:t>
      </w:r>
    </w:p>
    <w:p w14:paraId="42DB75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5683</w:t>
      </w:r>
    </w:p>
    <w:p w14:paraId="782789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5684</w:t>
      </w:r>
    </w:p>
    <w:p w14:paraId="1FD6FD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1 Rx UE</w:t>
      </w:r>
      <w:r>
        <w:rPr>
          <w:noProof/>
        </w:rPr>
        <w:tab/>
        <w:t>5684</w:t>
      </w:r>
    </w:p>
    <w:p w14:paraId="15C779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5684</w:t>
      </w:r>
    </w:p>
    <w:p w14:paraId="2096B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5684</w:t>
      </w:r>
    </w:p>
    <w:p w14:paraId="50EB1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5688</w:t>
      </w:r>
    </w:p>
    <w:p w14:paraId="6691E6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2 Rx UE</w:t>
      </w:r>
      <w:r>
        <w:rPr>
          <w:noProof/>
        </w:rPr>
        <w:tab/>
        <w:t>5688</w:t>
      </w:r>
    </w:p>
    <w:p w14:paraId="064BA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F4B2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214553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7B96C1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5689</w:t>
      </w:r>
    </w:p>
    <w:p w14:paraId="6181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5689</w:t>
      </w:r>
    </w:p>
    <w:p w14:paraId="38B90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5689</w:t>
      </w:r>
    </w:p>
    <w:p w14:paraId="2E46D6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6EA32D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5693</w:t>
      </w:r>
    </w:p>
    <w:p w14:paraId="0513A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5E636F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27A768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5C6704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5694</w:t>
      </w:r>
    </w:p>
    <w:p w14:paraId="772AF5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5694</w:t>
      </w:r>
    </w:p>
    <w:p w14:paraId="4625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2BA36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37FDD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201D4E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5701</w:t>
      </w:r>
    </w:p>
    <w:p w14:paraId="1F4CA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5B4DCC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52B8CC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1686FD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5708</w:t>
      </w:r>
    </w:p>
    <w:p w14:paraId="53A72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5708</w:t>
      </w:r>
    </w:p>
    <w:p w14:paraId="4D9BCE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6D418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04F2F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84DA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5715</w:t>
      </w:r>
    </w:p>
    <w:p w14:paraId="56BE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5715</w:t>
      </w:r>
    </w:p>
    <w:p w14:paraId="578AC9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5715</w:t>
      </w:r>
    </w:p>
    <w:p w14:paraId="02711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4754087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5722</w:t>
      </w:r>
    </w:p>
    <w:p w14:paraId="7DD522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5722</w:t>
      </w:r>
    </w:p>
    <w:p w14:paraId="74901F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5722</w:t>
      </w:r>
    </w:p>
    <w:p w14:paraId="58221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5722</w:t>
      </w:r>
    </w:p>
    <w:p w14:paraId="2DEF8F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5722</w:t>
      </w:r>
    </w:p>
    <w:p w14:paraId="5A5134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5722</w:t>
      </w:r>
    </w:p>
    <w:p w14:paraId="7845E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2C9973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5726</w:t>
      </w:r>
    </w:p>
    <w:p w14:paraId="15EDD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5726</w:t>
      </w:r>
    </w:p>
    <w:p w14:paraId="60B8A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5726</w:t>
      </w:r>
    </w:p>
    <w:p w14:paraId="27733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5730</w:t>
      </w:r>
    </w:p>
    <w:p w14:paraId="0B00F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5730</w:t>
      </w:r>
    </w:p>
    <w:p w14:paraId="3FFB2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5730</w:t>
      </w:r>
    </w:p>
    <w:p w14:paraId="20C5F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5730</w:t>
      </w:r>
    </w:p>
    <w:p w14:paraId="6507DD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9BFDE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5733</w:t>
      </w:r>
    </w:p>
    <w:p w14:paraId="50C4F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5733</w:t>
      </w:r>
    </w:p>
    <w:p w14:paraId="2F504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5733</w:t>
      </w:r>
    </w:p>
    <w:p w14:paraId="34D9A8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1D18EC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5737</w:t>
      </w:r>
    </w:p>
    <w:p w14:paraId="602F32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5737</w:t>
      </w:r>
    </w:p>
    <w:p w14:paraId="0DA2C6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5737</w:t>
      </w:r>
    </w:p>
    <w:p w14:paraId="38B068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5737</w:t>
      </w:r>
    </w:p>
    <w:p w14:paraId="62B550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5741</w:t>
      </w:r>
    </w:p>
    <w:p w14:paraId="60F0E96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5742</w:t>
      </w:r>
    </w:p>
    <w:p w14:paraId="1536F9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5742</w:t>
      </w:r>
    </w:p>
    <w:p w14:paraId="78FD19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5742</w:t>
      </w:r>
    </w:p>
    <w:p w14:paraId="20B5E8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7DB690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5FC565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32D70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5744</w:t>
      </w:r>
    </w:p>
    <w:p w14:paraId="7F085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7D6A3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5744</w:t>
      </w:r>
    </w:p>
    <w:p w14:paraId="6E37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A.17.3.1.2.3 Test Requirements</w:t>
      </w:r>
      <w:r>
        <w:rPr>
          <w:noProof/>
        </w:rPr>
        <w:tab/>
        <w:t>5747</w:t>
      </w:r>
    </w:p>
    <w:p w14:paraId="6E78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5747</w:t>
      </w:r>
    </w:p>
    <w:p w14:paraId="1FBEB1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5747</w:t>
      </w:r>
    </w:p>
    <w:p w14:paraId="71AE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5747</w:t>
      </w:r>
    </w:p>
    <w:p w14:paraId="45D022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5747</w:t>
      </w:r>
    </w:p>
    <w:p w14:paraId="5CC1D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5750</w:t>
      </w:r>
    </w:p>
    <w:p w14:paraId="13823F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5750</w:t>
      </w:r>
    </w:p>
    <w:p w14:paraId="06C911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5753</w:t>
      </w:r>
    </w:p>
    <w:p w14:paraId="6AB6AB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7CEC8E6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A202A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5756</w:t>
      </w:r>
    </w:p>
    <w:p w14:paraId="5F07D7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5756</w:t>
      </w:r>
    </w:p>
    <w:p w14:paraId="4AD331C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2329370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5758</w:t>
      </w:r>
    </w:p>
    <w:p w14:paraId="7F3191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5760</w:t>
      </w:r>
    </w:p>
    <w:p w14:paraId="2B97EF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5760</w:t>
      </w:r>
    </w:p>
    <w:p w14:paraId="7EB8D6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5762</w:t>
      </w:r>
    </w:p>
    <w:p w14:paraId="1409BD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5764</w:t>
      </w:r>
    </w:p>
    <w:p w14:paraId="54C5F80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5764</w:t>
      </w:r>
    </w:p>
    <w:p w14:paraId="49C9844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52E480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5767</w:t>
      </w:r>
    </w:p>
    <w:p w14:paraId="2315CC7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5767</w:t>
      </w:r>
    </w:p>
    <w:p w14:paraId="16509DD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2DC4C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5770</w:t>
      </w:r>
    </w:p>
    <w:p w14:paraId="71B07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5770</w:t>
      </w:r>
    </w:p>
    <w:p w14:paraId="19E6D3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5770</w:t>
      </w:r>
    </w:p>
    <w:p w14:paraId="47595F0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5770</w:t>
      </w:r>
    </w:p>
    <w:p w14:paraId="4A9F88C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5774</w:t>
      </w:r>
    </w:p>
    <w:p w14:paraId="654F10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5774</w:t>
      </w:r>
    </w:p>
    <w:p w14:paraId="2528F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5774</w:t>
      </w:r>
    </w:p>
    <w:p w14:paraId="2F4C1F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5774</w:t>
      </w:r>
    </w:p>
    <w:p w14:paraId="16604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064FFE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45E4738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5778</w:t>
      </w:r>
    </w:p>
    <w:p w14:paraId="68311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5778</w:t>
      </w:r>
    </w:p>
    <w:p w14:paraId="3E54D8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5778</w:t>
      </w:r>
    </w:p>
    <w:p w14:paraId="57FCA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5778</w:t>
      </w:r>
    </w:p>
    <w:p w14:paraId="124837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5778</w:t>
      </w:r>
    </w:p>
    <w:p w14:paraId="778A0C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5781</w:t>
      </w:r>
    </w:p>
    <w:p w14:paraId="060C7B2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5781</w:t>
      </w:r>
    </w:p>
    <w:p w14:paraId="27DC9B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5781</w:t>
      </w:r>
    </w:p>
    <w:p w14:paraId="5551A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5781</w:t>
      </w:r>
    </w:p>
    <w:p w14:paraId="39D181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5781</w:t>
      </w:r>
    </w:p>
    <w:p w14:paraId="35571A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5784</w:t>
      </w:r>
    </w:p>
    <w:p w14:paraId="69B20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5785</w:t>
      </w:r>
    </w:p>
    <w:p w14:paraId="6E885A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5785</w:t>
      </w:r>
    </w:p>
    <w:p w14:paraId="7FF58A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5789</w:t>
      </w:r>
    </w:p>
    <w:p w14:paraId="09DEE3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5790</w:t>
      </w:r>
    </w:p>
    <w:p w14:paraId="46B8BA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5790</w:t>
      </w:r>
    </w:p>
    <w:p w14:paraId="37E0E9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5794</w:t>
      </w:r>
    </w:p>
    <w:p w14:paraId="4A5C9C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5794</w:t>
      </w:r>
    </w:p>
    <w:p w14:paraId="5DEFF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5794</w:t>
      </w:r>
    </w:p>
    <w:p w14:paraId="5A833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5799</w:t>
      </w:r>
    </w:p>
    <w:p w14:paraId="76F40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5799</w:t>
      </w:r>
    </w:p>
    <w:p w14:paraId="0A9D07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5799</w:t>
      </w:r>
    </w:p>
    <w:p w14:paraId="452CB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5804</w:t>
      </w:r>
    </w:p>
    <w:p w14:paraId="60038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5804</w:t>
      </w:r>
    </w:p>
    <w:p w14:paraId="025FB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2E4D23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60669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5808</w:t>
      </w:r>
    </w:p>
    <w:p w14:paraId="5B1033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178C5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5812</w:t>
      </w:r>
    </w:p>
    <w:p w14:paraId="7E0E5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5812</w:t>
      </w:r>
    </w:p>
    <w:p w14:paraId="081682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5812</w:t>
      </w:r>
    </w:p>
    <w:p w14:paraId="62A553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5817</w:t>
      </w:r>
    </w:p>
    <w:p w14:paraId="7B8C0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5817</w:t>
      </w:r>
    </w:p>
    <w:p w14:paraId="450BE2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5817</w:t>
      </w:r>
    </w:p>
    <w:p w14:paraId="73EA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5820</w:t>
      </w:r>
    </w:p>
    <w:p w14:paraId="79073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5820</w:t>
      </w:r>
    </w:p>
    <w:p w14:paraId="24D6CB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5820</w:t>
      </w:r>
    </w:p>
    <w:p w14:paraId="5F5563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69DA9C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02A66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5824</w:t>
      </w:r>
    </w:p>
    <w:p w14:paraId="440AC3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6C002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5828</w:t>
      </w:r>
    </w:p>
    <w:p w14:paraId="5CE6D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5828</w:t>
      </w:r>
    </w:p>
    <w:p w14:paraId="1F0297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5828</w:t>
      </w:r>
    </w:p>
    <w:p w14:paraId="416C36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5832</w:t>
      </w:r>
    </w:p>
    <w:p w14:paraId="6F74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5832</w:t>
      </w:r>
    </w:p>
    <w:p w14:paraId="512C03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20847D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15E077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5836</w:t>
      </w:r>
    </w:p>
    <w:p w14:paraId="5F512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7370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25CD6B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5840</w:t>
      </w:r>
    </w:p>
    <w:p w14:paraId="54AD82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5840</w:t>
      </w:r>
    </w:p>
    <w:p w14:paraId="1F78DD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5840</w:t>
      </w:r>
    </w:p>
    <w:p w14:paraId="7AE4216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5840</w:t>
      </w:r>
    </w:p>
    <w:p w14:paraId="1CE351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5843</w:t>
      </w:r>
    </w:p>
    <w:p w14:paraId="57A75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5843</w:t>
      </w:r>
    </w:p>
    <w:p w14:paraId="49CDDB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5843</w:t>
      </w:r>
    </w:p>
    <w:p w14:paraId="7963E6A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0893826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5846</w:t>
      </w:r>
    </w:p>
    <w:p w14:paraId="1DFEBA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5847</w:t>
      </w:r>
    </w:p>
    <w:p w14:paraId="5041E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5847</w:t>
      </w:r>
    </w:p>
    <w:p w14:paraId="0C3FC5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5847</w:t>
      </w:r>
    </w:p>
    <w:p w14:paraId="057DF12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5847</w:t>
      </w:r>
    </w:p>
    <w:p w14:paraId="4B983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5850</w:t>
      </w:r>
    </w:p>
    <w:p w14:paraId="293C4C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5850</w:t>
      </w:r>
    </w:p>
    <w:p w14:paraId="0945EB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5850</w:t>
      </w:r>
    </w:p>
    <w:p w14:paraId="5A637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5850</w:t>
      </w:r>
    </w:p>
    <w:p w14:paraId="34E1AC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50957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5854</w:t>
      </w:r>
    </w:p>
    <w:p w14:paraId="116EAB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5854</w:t>
      </w:r>
    </w:p>
    <w:p w14:paraId="5DB35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5854</w:t>
      </w:r>
    </w:p>
    <w:p w14:paraId="44C639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5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5854</w:t>
      </w:r>
    </w:p>
    <w:p w14:paraId="03AB61E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A.17.5.5.1.1.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60D776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5857</w:t>
      </w:r>
    </w:p>
    <w:p w14:paraId="44F7F2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5857</w:t>
      </w:r>
    </w:p>
    <w:p w14:paraId="773109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5860</w:t>
      </w:r>
    </w:p>
    <w:p w14:paraId="2F468B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5860</w:t>
      </w:r>
    </w:p>
    <w:p w14:paraId="40720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5860</w:t>
      </w:r>
    </w:p>
    <w:p w14:paraId="71BAA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5860</w:t>
      </w:r>
    </w:p>
    <w:p w14:paraId="202423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5863</w:t>
      </w:r>
    </w:p>
    <w:p w14:paraId="256E8D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5864</w:t>
      </w:r>
    </w:p>
    <w:p w14:paraId="1D303C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5864</w:t>
      </w:r>
    </w:p>
    <w:p w14:paraId="5E7BF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5864</w:t>
      </w:r>
    </w:p>
    <w:p w14:paraId="54A935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5864</w:t>
      </w:r>
    </w:p>
    <w:p w14:paraId="7A838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2366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5867</w:t>
      </w:r>
    </w:p>
    <w:p w14:paraId="37D24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5867</w:t>
      </w:r>
    </w:p>
    <w:p w14:paraId="18316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395AA0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5868</w:t>
      </w:r>
    </w:p>
    <w:p w14:paraId="64BB6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5868</w:t>
      </w:r>
    </w:p>
    <w:p w14:paraId="03E9B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7BDDE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5872</w:t>
      </w:r>
    </w:p>
    <w:p w14:paraId="0A022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A.17.6.1.4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5872</w:t>
      </w:r>
    </w:p>
    <w:p w14:paraId="10762D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A.17.6.1.4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5875</w:t>
      </w:r>
    </w:p>
    <w:p w14:paraId="20C000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5876</w:t>
      </w:r>
    </w:p>
    <w:p w14:paraId="00E5D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5876</w:t>
      </w:r>
    </w:p>
    <w:p w14:paraId="0C925C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5876</w:t>
      </w:r>
    </w:p>
    <w:p w14:paraId="65E16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5879</w:t>
      </w:r>
    </w:p>
    <w:p w14:paraId="135591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5879</w:t>
      </w:r>
    </w:p>
    <w:p w14:paraId="54CBB4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25E59F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75230E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5883</w:t>
      </w:r>
    </w:p>
    <w:p w14:paraId="5D00F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09692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2272E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5887</w:t>
      </w:r>
    </w:p>
    <w:p w14:paraId="2D771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5887</w:t>
      </w:r>
    </w:p>
    <w:p w14:paraId="4BFE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76B59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5892</w:t>
      </w:r>
    </w:p>
    <w:p w14:paraId="2F6FB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5892</w:t>
      </w:r>
    </w:p>
    <w:p w14:paraId="6AD3DB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5C996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04B0E8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5892</w:t>
      </w:r>
    </w:p>
    <w:p w14:paraId="11E0B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5892</w:t>
      </w:r>
    </w:p>
    <w:p w14:paraId="745FA9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14EECE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286C7B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5894</w:t>
      </w:r>
    </w:p>
    <w:p w14:paraId="64D5F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5894</w:t>
      </w:r>
    </w:p>
    <w:p w14:paraId="7FEC8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5894</w:t>
      </w:r>
    </w:p>
    <w:p w14:paraId="2FEF5A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5895</w:t>
      </w:r>
    </w:p>
    <w:p w14:paraId="0C6DB1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5897</w:t>
      </w:r>
    </w:p>
    <w:p w14:paraId="67486F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5898</w:t>
      </w:r>
    </w:p>
    <w:p w14:paraId="60F72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5898</w:t>
      </w:r>
    </w:p>
    <w:p w14:paraId="04741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5898</w:t>
      </w:r>
    </w:p>
    <w:p w14:paraId="748F30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5900</w:t>
      </w:r>
    </w:p>
    <w:p w14:paraId="345579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5901</w:t>
      </w:r>
    </w:p>
    <w:p w14:paraId="4E26B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5901</w:t>
      </w:r>
    </w:p>
    <w:p w14:paraId="3EAFD1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7A0755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066C026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5904</w:t>
      </w:r>
    </w:p>
    <w:p w14:paraId="78A54D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5904</w:t>
      </w:r>
    </w:p>
    <w:p w14:paraId="789E4C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5904</w:t>
      </w:r>
    </w:p>
    <w:p w14:paraId="6BE429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2B146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486DC7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36859E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5909</w:t>
      </w:r>
    </w:p>
    <w:p w14:paraId="3F1CFB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55F290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5909</w:t>
      </w:r>
    </w:p>
    <w:p w14:paraId="55AE92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5913</w:t>
      </w:r>
    </w:p>
    <w:p w14:paraId="2548D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5914</w:t>
      </w:r>
    </w:p>
    <w:p w14:paraId="757065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5914</w:t>
      </w:r>
    </w:p>
    <w:p w14:paraId="73F95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5914</w:t>
      </w:r>
    </w:p>
    <w:p w14:paraId="3FBD0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5914</w:t>
      </w:r>
    </w:p>
    <w:p w14:paraId="512125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7FB9A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5916</w:t>
      </w:r>
    </w:p>
    <w:p w14:paraId="112CB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5916</w:t>
      </w:r>
    </w:p>
    <w:p w14:paraId="7CC1D1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328BEE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3D5AF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5918</w:t>
      </w:r>
    </w:p>
    <w:p w14:paraId="65707D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5918</w:t>
      </w:r>
    </w:p>
    <w:p w14:paraId="277F1E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5918</w:t>
      </w:r>
    </w:p>
    <w:p w14:paraId="52C9ED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279BE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229931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5919</w:t>
      </w:r>
    </w:p>
    <w:p w14:paraId="6A0A0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5919</w:t>
      </w:r>
    </w:p>
    <w:p w14:paraId="1ED247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0410E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16D93A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5920</w:t>
      </w:r>
    </w:p>
    <w:p w14:paraId="2694A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5920</w:t>
      </w:r>
    </w:p>
    <w:p w14:paraId="312F1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5920</w:t>
      </w:r>
    </w:p>
    <w:p w14:paraId="776253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5920</w:t>
      </w:r>
    </w:p>
    <w:p w14:paraId="123B3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5922</w:t>
      </w:r>
    </w:p>
    <w:p w14:paraId="049EAA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5922</w:t>
      </w:r>
    </w:p>
    <w:p w14:paraId="560EF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5922</w:t>
      </w:r>
    </w:p>
    <w:p w14:paraId="1623B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5922</w:t>
      </w:r>
    </w:p>
    <w:p w14:paraId="73575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5924</w:t>
      </w:r>
    </w:p>
    <w:p w14:paraId="790F957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5924</w:t>
      </w:r>
    </w:p>
    <w:p w14:paraId="65E637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5924</w:t>
      </w:r>
    </w:p>
    <w:p w14:paraId="4BDF6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5924</w:t>
      </w:r>
    </w:p>
    <w:p w14:paraId="53CC3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5924</w:t>
      </w:r>
    </w:p>
    <w:p w14:paraId="5D83DC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5924</w:t>
      </w:r>
    </w:p>
    <w:p w14:paraId="26BC57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</w:t>
      </w:r>
      <w:r w:rsidRPr="008468E0">
        <w:rPr>
          <w:noProof/>
          <w:snapToGrid w:val="0"/>
          <w:lang w:eastAsia="ja-JP"/>
        </w:rPr>
        <w:t>1</w:t>
      </w:r>
      <w:r w:rsidRPr="008468E0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226F444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5929</w:t>
      </w:r>
    </w:p>
    <w:p w14:paraId="219C11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5929</w:t>
      </w:r>
    </w:p>
    <w:p w14:paraId="7B5603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5929</w:t>
      </w:r>
    </w:p>
    <w:p w14:paraId="2DC6A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5929</w:t>
      </w:r>
    </w:p>
    <w:p w14:paraId="38ED9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5934</w:t>
      </w:r>
    </w:p>
    <w:p w14:paraId="0CF0ED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5934</w:t>
      </w:r>
    </w:p>
    <w:p w14:paraId="11C68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Redirection from E-UTRA to NR FR1 for redcap UE</w:t>
      </w:r>
      <w:r>
        <w:rPr>
          <w:noProof/>
        </w:rPr>
        <w:tab/>
        <w:t>5934</w:t>
      </w:r>
    </w:p>
    <w:p w14:paraId="08968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12E2E7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5934</w:t>
      </w:r>
    </w:p>
    <w:p w14:paraId="25C4F1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0F6E90D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5941</w:t>
      </w:r>
    </w:p>
    <w:p w14:paraId="1FB6F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5941</w:t>
      </w:r>
    </w:p>
    <w:p w14:paraId="48607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5941</w:t>
      </w:r>
    </w:p>
    <w:p w14:paraId="37601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5941</w:t>
      </w:r>
    </w:p>
    <w:p w14:paraId="7BE395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64E68D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5946</w:t>
      </w:r>
    </w:p>
    <w:p w14:paraId="7BC19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4C891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16B58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5952</w:t>
      </w:r>
    </w:p>
    <w:p w14:paraId="4E35BA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5952</w:t>
      </w:r>
    </w:p>
    <w:p w14:paraId="7E3D5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1371A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5958</w:t>
      </w:r>
    </w:p>
    <w:p w14:paraId="094599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4E1DD8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6A01D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5964</w:t>
      </w:r>
    </w:p>
    <w:p w14:paraId="63D2DE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2BB3A1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253D0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5967</w:t>
      </w:r>
    </w:p>
    <w:p w14:paraId="31346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42C0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77861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5970</w:t>
      </w:r>
    </w:p>
    <w:p w14:paraId="6E4835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5970</w:t>
      </w:r>
    </w:p>
    <w:p w14:paraId="633EF2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5972</w:t>
      </w:r>
    </w:p>
    <w:p w14:paraId="00E81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5973</w:t>
      </w:r>
    </w:p>
    <w:p w14:paraId="6367F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5973</w:t>
      </w:r>
    </w:p>
    <w:p w14:paraId="25CE1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5975</w:t>
      </w:r>
    </w:p>
    <w:p w14:paraId="6F55FFC4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5976</w:t>
      </w:r>
    </w:p>
    <w:p w14:paraId="5141F4B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5976</w:t>
      </w:r>
    </w:p>
    <w:p w14:paraId="6A5519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5976</w:t>
      </w:r>
    </w:p>
    <w:p w14:paraId="5DB1868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5976</w:t>
      </w:r>
    </w:p>
    <w:p w14:paraId="7E8332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5977</w:t>
      </w:r>
    </w:p>
    <w:p w14:paraId="0A362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5978</w:t>
      </w:r>
    </w:p>
    <w:p w14:paraId="5AD2BB6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5978</w:t>
      </w:r>
    </w:p>
    <w:p w14:paraId="616C6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5978</w:t>
      </w:r>
    </w:p>
    <w:p w14:paraId="16E3D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5979</w:t>
      </w:r>
    </w:p>
    <w:p w14:paraId="3E55C2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5980</w:t>
      </w:r>
    </w:p>
    <w:p w14:paraId="7B2016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5980</w:t>
      </w:r>
    </w:p>
    <w:p w14:paraId="190A5F5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5980</w:t>
      </w:r>
    </w:p>
    <w:p w14:paraId="3DF983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5980</w:t>
      </w:r>
    </w:p>
    <w:p w14:paraId="283589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5980</w:t>
      </w:r>
    </w:p>
    <w:p w14:paraId="28DA9E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5980</w:t>
      </w:r>
    </w:p>
    <w:p w14:paraId="65FE0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5981</w:t>
      </w:r>
    </w:p>
    <w:p w14:paraId="5E980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5981</w:t>
      </w:r>
    </w:p>
    <w:p w14:paraId="0A94B4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5981</w:t>
      </w:r>
    </w:p>
    <w:p w14:paraId="05E2F4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5982</w:t>
      </w:r>
    </w:p>
    <w:p w14:paraId="6EDB4A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5982</w:t>
      </w:r>
    </w:p>
    <w:p w14:paraId="6DBC09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61B46A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Gain to SS-RSRP measurement point for</w:t>
      </w:r>
      <w:r w:rsidRPr="008468E0">
        <w:rPr>
          <w:rFonts w:eastAsiaTheme="minorEastAsia" w:cs="Arial"/>
          <w:noProof/>
        </w:rPr>
        <w:t xml:space="preserve"> </w:t>
      </w:r>
      <w:r w:rsidRPr="008468E0">
        <w:rPr>
          <w:rFonts w:eastAsiaTheme="minorEastAsia"/>
          <w:noProof/>
        </w:rPr>
        <w:t>different frequency</w:t>
      </w:r>
      <w:r>
        <w:rPr>
          <w:noProof/>
        </w:rPr>
        <w:tab/>
        <w:t>5983</w:t>
      </w:r>
    </w:p>
    <w:p w14:paraId="6174F8E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5983</w:t>
      </w:r>
    </w:p>
    <w:p w14:paraId="5F7D94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5984</w:t>
      </w:r>
    </w:p>
    <w:p w14:paraId="6FB5EF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5984</w:t>
      </w:r>
    </w:p>
    <w:p w14:paraId="319EB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309E572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582BA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5987</w:t>
      </w:r>
    </w:p>
    <w:p w14:paraId="4332F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5987</w:t>
      </w:r>
    </w:p>
    <w:p w14:paraId="15C8F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5988</w:t>
      </w:r>
    </w:p>
    <w:p w14:paraId="5A7564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5990</w:t>
      </w:r>
    </w:p>
    <w:p w14:paraId="649C6A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5FB608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56B4E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0BAA3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5991</w:t>
      </w:r>
    </w:p>
    <w:p w14:paraId="731A8DB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5992</w:t>
      </w:r>
    </w:p>
    <w:p w14:paraId="5CBB78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5992</w:t>
      </w:r>
    </w:p>
    <w:p w14:paraId="1F020A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5993</w:t>
      </w:r>
    </w:p>
    <w:p w14:paraId="2C610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5993</w:t>
      </w:r>
    </w:p>
    <w:p w14:paraId="2225BF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5993</w:t>
      </w:r>
    </w:p>
    <w:p w14:paraId="1D1E7A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5995</w:t>
      </w:r>
    </w:p>
    <w:p w14:paraId="354152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5995</w:t>
      </w:r>
    </w:p>
    <w:p w14:paraId="25F6C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5996</w:t>
      </w:r>
    </w:p>
    <w:p w14:paraId="07EF2E8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DD852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6EF200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551677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59F10D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5998</w:t>
      </w:r>
    </w:p>
    <w:p w14:paraId="0F9943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5999</w:t>
      </w:r>
    </w:p>
    <w:p w14:paraId="05B40D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6001</w:t>
      </w:r>
    </w:p>
    <w:p w14:paraId="6767E8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6003</w:t>
      </w:r>
    </w:p>
    <w:p w14:paraId="185338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6004</w:t>
      </w:r>
    </w:p>
    <w:p w14:paraId="4BA4ED4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6006</w:t>
      </w:r>
    </w:p>
    <w:p w14:paraId="11303C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6007</w:t>
      </w:r>
    </w:p>
    <w:p w14:paraId="029FF7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6007</w:t>
      </w:r>
    </w:p>
    <w:p w14:paraId="4DE3B1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6007</w:t>
      </w:r>
    </w:p>
    <w:p w14:paraId="33173E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6007</w:t>
      </w:r>
    </w:p>
    <w:p w14:paraId="1DD535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6008</w:t>
      </w:r>
    </w:p>
    <w:p w14:paraId="17640D9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6008</w:t>
      </w:r>
    </w:p>
    <w:p w14:paraId="7469B1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6008</w:t>
      </w:r>
    </w:p>
    <w:p w14:paraId="15C7463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6008</w:t>
      </w:r>
    </w:p>
    <w:p w14:paraId="18DE3D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6008</w:t>
      </w:r>
    </w:p>
    <w:p w14:paraId="20F75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6008</w:t>
      </w:r>
    </w:p>
    <w:p w14:paraId="4CC48C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Inter-band carrier aggregation</w:t>
      </w:r>
      <w:r>
        <w:rPr>
          <w:noProof/>
        </w:rPr>
        <w:tab/>
        <w:t>6008</w:t>
      </w:r>
    </w:p>
    <w:p w14:paraId="2B445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6008</w:t>
      </w:r>
    </w:p>
    <w:p w14:paraId="78583F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6009</w:t>
      </w:r>
    </w:p>
    <w:p w14:paraId="6C84F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6009</w:t>
      </w:r>
    </w:p>
    <w:p w14:paraId="435D35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6009</w:t>
      </w:r>
    </w:p>
    <w:p w14:paraId="69D0B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contiguous carrier aggregation</w:t>
      </w:r>
      <w:r>
        <w:rPr>
          <w:noProof/>
        </w:rPr>
        <w:tab/>
        <w:t>6009</w:t>
      </w:r>
    </w:p>
    <w:p w14:paraId="061370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6009</w:t>
      </w:r>
    </w:p>
    <w:p w14:paraId="32D4161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6009</w:t>
      </w:r>
    </w:p>
    <w:p w14:paraId="0D6169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6009</w:t>
      </w:r>
    </w:p>
    <w:p w14:paraId="6D2C21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6009</w:t>
      </w:r>
    </w:p>
    <w:p w14:paraId="50FE7E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6009</w:t>
      </w:r>
    </w:p>
    <w:p w14:paraId="4E3B1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6009</w:t>
      </w:r>
    </w:p>
    <w:p w14:paraId="4C501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6010</w:t>
      </w:r>
    </w:p>
    <w:p w14:paraId="38D80C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6010</w:t>
      </w:r>
    </w:p>
    <w:p w14:paraId="536C98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6010</w:t>
      </w:r>
    </w:p>
    <w:p w14:paraId="082EE5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6010</w:t>
      </w:r>
    </w:p>
    <w:p w14:paraId="0A36012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6010</w:t>
      </w:r>
    </w:p>
    <w:p w14:paraId="54D6AD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6011</w:t>
      </w:r>
    </w:p>
    <w:p w14:paraId="4AC8F9C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6011</w:t>
      </w:r>
    </w:p>
    <w:p w14:paraId="1B2341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6011</w:t>
      </w:r>
    </w:p>
    <w:p w14:paraId="32A02EA3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6013</w:t>
      </w:r>
    </w:p>
    <w:p w14:paraId="631770CD" w14:textId="462A02E6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65596C9F" w14:textId="289090E1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623059">
        <w:rPr>
          <w:rFonts w:eastAsia="SimSun"/>
          <w:noProof/>
        </w:rPr>
        <w:instrText>i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A9CE" w14:textId="77777777" w:rsidR="00193DCD" w:rsidRDefault="00193DCD">
      <w:r>
        <w:separator/>
      </w:r>
    </w:p>
  </w:endnote>
  <w:endnote w:type="continuationSeparator" w:id="0">
    <w:p w14:paraId="72A62595" w14:textId="77777777" w:rsidR="00193DCD" w:rsidRDefault="0019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FFC7" w14:textId="77777777" w:rsidR="00193DCD" w:rsidRDefault="00193DCD">
      <w:r>
        <w:separator/>
      </w:r>
    </w:p>
  </w:footnote>
  <w:footnote w:type="continuationSeparator" w:id="0">
    <w:p w14:paraId="00C68E6E" w14:textId="77777777" w:rsidR="00193DCD" w:rsidRDefault="0019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7945909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03C7">
      <w:rPr>
        <w:rFonts w:ascii="Arial" w:hAnsi="Arial" w:cs="Arial"/>
        <w:b/>
        <w:noProof/>
        <w:sz w:val="18"/>
        <w:szCs w:val="18"/>
      </w:rPr>
      <w:t>3GPP TS 38.133 V17.18.1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B9F847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03C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93DCD"/>
    <w:rsid w:val="001A03C7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C1D12"/>
    <w:rsid w:val="007D0849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0654"/>
    <w:rsid w:val="00EA15B0"/>
    <w:rsid w:val="00EA5EA7"/>
    <w:rsid w:val="00EA68E8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97</Pages>
  <Words>54122</Words>
  <Characters>308500</Characters>
  <Application>Microsoft Office Word</Application>
  <DocSecurity>0</DocSecurity>
  <Lines>2570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22</cp:revision>
  <cp:lastPrinted>2019-02-25T14:05:00Z</cp:lastPrinted>
  <dcterms:created xsi:type="dcterms:W3CDTF">2023-10-06T11:33:00Z</dcterms:created>
  <dcterms:modified xsi:type="dcterms:W3CDTF">2025-07-04T05:25:00Z</dcterms:modified>
</cp:coreProperties>
</file>