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19FA7" w14:textId="0F7F50E3" w:rsidR="00011A39" w:rsidRDefault="00011A39" w:rsidP="00011A39">
      <w:pPr>
        <w:pStyle w:val="ZA"/>
        <w:framePr w:wrap="notBeside"/>
      </w:pPr>
      <w:bookmarkStart w:id="0" w:name="page1"/>
      <w:r>
        <w:rPr>
          <w:sz w:val="64"/>
        </w:rPr>
        <w:t xml:space="preserve">3GPP TS </w:t>
      </w:r>
      <w:r>
        <w:rPr>
          <w:rFonts w:hint="eastAsia"/>
          <w:sz w:val="64"/>
          <w:lang w:eastAsia="ko-KR"/>
        </w:rPr>
        <w:t>34</w:t>
      </w:r>
      <w:r>
        <w:rPr>
          <w:sz w:val="64"/>
        </w:rPr>
        <w:t>.</w:t>
      </w:r>
      <w:r>
        <w:rPr>
          <w:rFonts w:hint="eastAsia"/>
          <w:sz w:val="64"/>
          <w:lang w:eastAsia="ko-KR"/>
        </w:rPr>
        <w:t>124</w:t>
      </w:r>
      <w:r>
        <w:rPr>
          <w:sz w:val="64"/>
        </w:rPr>
        <w:t xml:space="preserve"> </w:t>
      </w:r>
      <w:r>
        <w:t>V</w:t>
      </w:r>
      <w:r w:rsidR="00F52F76">
        <w:t>1</w:t>
      </w:r>
      <w:r w:rsidR="0066055A">
        <w:t>7</w:t>
      </w:r>
      <w:r w:rsidR="00F52F76">
        <w:t>.</w:t>
      </w:r>
      <w:r w:rsidR="00493B68">
        <w:t>1</w:t>
      </w:r>
      <w:r w:rsidR="00F52F76">
        <w:t>.0</w:t>
      </w:r>
      <w:r>
        <w:t xml:space="preserve"> </w:t>
      </w:r>
      <w:r>
        <w:rPr>
          <w:sz w:val="32"/>
        </w:rPr>
        <w:t>(</w:t>
      </w:r>
      <w:r w:rsidR="00F52F76">
        <w:rPr>
          <w:sz w:val="32"/>
        </w:rPr>
        <w:t>202</w:t>
      </w:r>
      <w:r w:rsidR="0066055A">
        <w:rPr>
          <w:sz w:val="32"/>
        </w:rPr>
        <w:t>2</w:t>
      </w:r>
      <w:r w:rsidR="00F52F76">
        <w:rPr>
          <w:sz w:val="32"/>
        </w:rPr>
        <w:t>-</w:t>
      </w:r>
      <w:r w:rsidR="00493B68">
        <w:rPr>
          <w:sz w:val="32"/>
        </w:rPr>
        <w:t>06</w:t>
      </w:r>
      <w:r>
        <w:rPr>
          <w:sz w:val="32"/>
        </w:rPr>
        <w:t>)</w:t>
      </w:r>
    </w:p>
    <w:p w14:paraId="6716AB86" w14:textId="77777777" w:rsidR="00011A39" w:rsidRDefault="00011A39" w:rsidP="00011A39">
      <w:pPr>
        <w:pStyle w:val="ZB"/>
        <w:framePr w:wrap="notBeside"/>
      </w:pPr>
      <w:r>
        <w:t>Technical Specification</w:t>
      </w:r>
    </w:p>
    <w:p w14:paraId="6BBF160F" w14:textId="77777777" w:rsidR="00011A39" w:rsidRDefault="00011A39" w:rsidP="00011A39">
      <w:pPr>
        <w:pStyle w:val="ZT"/>
        <w:framePr w:wrap="notBeside"/>
      </w:pPr>
      <w:r>
        <w:t>3rd Generation Partnership Project;</w:t>
      </w:r>
    </w:p>
    <w:p w14:paraId="1CBE2A3F" w14:textId="77777777" w:rsidR="00011A39" w:rsidRDefault="00011A39" w:rsidP="00011A39">
      <w:pPr>
        <w:pStyle w:val="ZT"/>
        <w:framePr w:wrap="notBeside"/>
      </w:pPr>
      <w:r>
        <w:t>Technical Specification Group Radio Access Network;</w:t>
      </w:r>
    </w:p>
    <w:p w14:paraId="466782D6" w14:textId="77777777" w:rsidR="00011A39" w:rsidRDefault="00011A39" w:rsidP="00011A39">
      <w:pPr>
        <w:pStyle w:val="ZT"/>
        <w:framePr w:wrap="notBeside"/>
      </w:pPr>
      <w:r>
        <w:t>ElectroMagnetic Compatibility (EMC) requirements</w:t>
      </w:r>
    </w:p>
    <w:p w14:paraId="0C131E51" w14:textId="77777777" w:rsidR="00011A39" w:rsidRDefault="00011A39" w:rsidP="00011A39">
      <w:pPr>
        <w:pStyle w:val="ZT"/>
        <w:framePr w:wrap="notBeside"/>
      </w:pPr>
      <w:r>
        <w:t>for mobile terminals and ancillary equipment</w:t>
      </w:r>
    </w:p>
    <w:p w14:paraId="547EC358" w14:textId="77777777" w:rsidR="00011A39" w:rsidRDefault="00011A39" w:rsidP="00011A39">
      <w:pPr>
        <w:pStyle w:val="ZT"/>
        <w:framePr w:wrap="notBeside"/>
        <w:rPr>
          <w:i/>
          <w:sz w:val="28"/>
        </w:rPr>
      </w:pPr>
      <w:r>
        <w:t>(</w:t>
      </w:r>
      <w:r>
        <w:rPr>
          <w:rStyle w:val="ZGSM"/>
        </w:rPr>
        <w:t>Release</w:t>
      </w:r>
      <w:r w:rsidR="00F52F76">
        <w:rPr>
          <w:rStyle w:val="ZGSM"/>
        </w:rPr>
        <w:t xml:space="preserve"> 1</w:t>
      </w:r>
      <w:r w:rsidR="0066055A">
        <w:rPr>
          <w:rStyle w:val="ZGSM"/>
        </w:rPr>
        <w:t>7</w:t>
      </w:r>
      <w:r>
        <w:t>)</w:t>
      </w:r>
    </w:p>
    <w:p w14:paraId="1E18F078" w14:textId="79C7FFD8" w:rsidR="00011A39" w:rsidRPr="00011A39" w:rsidRDefault="00011A39" w:rsidP="00011A39">
      <w:pPr>
        <w:pStyle w:val="ZU"/>
        <w:framePr w:h="4929" w:hRule="exact" w:wrap="notBeside"/>
        <w:tabs>
          <w:tab w:val="right" w:pos="10206"/>
        </w:tabs>
        <w:jc w:val="left"/>
      </w:pPr>
      <w:r w:rsidRPr="00011A39">
        <w:tab/>
      </w:r>
      <w:r w:rsidR="00CF3E46" w:rsidRPr="00011A39">
        <w:drawing>
          <wp:inline distT="0" distB="0" distL="0" distR="0" wp14:anchorId="00524AC9" wp14:editId="3E450B1C">
            <wp:extent cx="16319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3DCDFBD8" w14:textId="77777777" w:rsidR="00011A39" w:rsidRDefault="00011A39" w:rsidP="00011A39">
      <w:pPr>
        <w:pStyle w:val="ZU"/>
        <w:framePr w:h="4929" w:hRule="exact" w:wrap="notBeside"/>
        <w:tabs>
          <w:tab w:val="right" w:pos="10206"/>
        </w:tabs>
        <w:jc w:val="left"/>
      </w:pPr>
    </w:p>
    <w:bookmarkEnd w:id="0"/>
    <w:p w14:paraId="2243558D" w14:textId="77777777" w:rsidR="00011A39" w:rsidRDefault="00011A39" w:rsidP="00011A39">
      <w:pPr>
        <w:framePr w:h="1377" w:hRule="exact" w:wrap="notBeside" w:vAnchor="page" w:hAnchor="margin" w:y="15089"/>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C35D206" w14:textId="77777777" w:rsidR="00011A39" w:rsidRDefault="00011A39" w:rsidP="00011A39">
      <w:pPr>
        <w:pStyle w:val="ZV"/>
        <w:framePr w:wrap="notBeside"/>
      </w:pPr>
    </w:p>
    <w:p w14:paraId="07C6F4D1" w14:textId="77777777" w:rsidR="00011A39" w:rsidRDefault="00011A39" w:rsidP="00011A39"/>
    <w:p w14:paraId="76AAB816" w14:textId="77777777" w:rsidR="00011A39" w:rsidRDefault="00011A39" w:rsidP="00011A39">
      <w:pPr>
        <w:spacing w:after="0"/>
        <w:sectPr w:rsidR="00011A39">
          <w:footnotePr>
            <w:numRestart w:val="eachSect"/>
          </w:footnotePr>
          <w:pgSz w:w="11907" w:h="16840"/>
          <w:pgMar w:top="2268" w:right="851" w:bottom="10773" w:left="851" w:header="0" w:footer="0" w:gutter="0"/>
          <w:cols w:space="720"/>
        </w:sectPr>
      </w:pPr>
    </w:p>
    <w:p w14:paraId="0E650CBF" w14:textId="77777777" w:rsidR="00011A39" w:rsidRDefault="00011A39" w:rsidP="00011A39">
      <w:bookmarkStart w:id="1" w:name="page2"/>
    </w:p>
    <w:p w14:paraId="55A6AC77" w14:textId="77777777" w:rsidR="00011A39" w:rsidRDefault="00011A39" w:rsidP="00011A39"/>
    <w:p w14:paraId="76332A18" w14:textId="77777777" w:rsidR="00011A39" w:rsidRDefault="00011A39" w:rsidP="00011A39">
      <w:pPr>
        <w:pStyle w:val="FP"/>
        <w:framePr w:wrap="notBeside" w:hAnchor="margin" w:yAlign="center"/>
        <w:spacing w:after="240"/>
        <w:ind w:left="2835" w:right="2835"/>
        <w:jc w:val="center"/>
        <w:rPr>
          <w:rFonts w:ascii="Arial" w:hAnsi="Arial"/>
          <w:b/>
          <w:i/>
        </w:rPr>
      </w:pPr>
      <w:r>
        <w:rPr>
          <w:rFonts w:ascii="Arial" w:hAnsi="Arial"/>
          <w:b/>
          <w:i/>
        </w:rPr>
        <w:t>3GPP</w:t>
      </w:r>
    </w:p>
    <w:p w14:paraId="23E2C4E5" w14:textId="77777777" w:rsidR="00011A39" w:rsidRDefault="00011A39" w:rsidP="00011A39">
      <w:pPr>
        <w:pStyle w:val="FP"/>
        <w:framePr w:wrap="notBeside" w:hAnchor="margin" w:yAlign="center"/>
        <w:pBdr>
          <w:bottom w:val="single" w:sz="6" w:space="1" w:color="auto"/>
        </w:pBdr>
        <w:ind w:left="2835" w:right="2835"/>
        <w:jc w:val="center"/>
      </w:pPr>
      <w:r>
        <w:t>Postal address</w:t>
      </w:r>
    </w:p>
    <w:p w14:paraId="4DA84781" w14:textId="77777777" w:rsidR="00011A39" w:rsidRDefault="00011A39" w:rsidP="00011A39">
      <w:pPr>
        <w:pStyle w:val="FP"/>
        <w:framePr w:wrap="notBeside" w:hAnchor="margin" w:yAlign="center"/>
        <w:ind w:left="2835" w:right="2835"/>
        <w:jc w:val="center"/>
        <w:rPr>
          <w:rFonts w:ascii="Arial" w:hAnsi="Arial"/>
          <w:sz w:val="18"/>
        </w:rPr>
      </w:pPr>
    </w:p>
    <w:p w14:paraId="4BCBF030" w14:textId="77777777" w:rsidR="00011A39" w:rsidRDefault="00011A39" w:rsidP="00011A39">
      <w:pPr>
        <w:pStyle w:val="FP"/>
        <w:framePr w:wrap="notBeside" w:hAnchor="margin" w:yAlign="center"/>
        <w:pBdr>
          <w:bottom w:val="single" w:sz="6" w:space="1" w:color="auto"/>
        </w:pBdr>
        <w:spacing w:before="240"/>
        <w:ind w:left="2835" w:right="2835"/>
        <w:jc w:val="center"/>
      </w:pPr>
      <w:r>
        <w:t>3GPP support office address</w:t>
      </w:r>
    </w:p>
    <w:p w14:paraId="69CA307C"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CB2F71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Valbonne - FRANCE</w:t>
      </w:r>
    </w:p>
    <w:p w14:paraId="48BDF25D" w14:textId="77777777" w:rsidR="00011A39" w:rsidRDefault="00011A39" w:rsidP="00011A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A07BECA" w14:textId="77777777" w:rsidR="00011A39" w:rsidRDefault="00011A39" w:rsidP="00011A39">
      <w:pPr>
        <w:pStyle w:val="FP"/>
        <w:framePr w:wrap="notBeside" w:hAnchor="margin" w:yAlign="center"/>
        <w:pBdr>
          <w:bottom w:val="single" w:sz="6" w:space="1" w:color="auto"/>
        </w:pBdr>
        <w:spacing w:before="240"/>
        <w:ind w:left="2835" w:right="2835"/>
        <w:jc w:val="center"/>
      </w:pPr>
      <w:r>
        <w:t>Internet</w:t>
      </w:r>
    </w:p>
    <w:p w14:paraId="562F1F8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http://www.3gpp.org</w:t>
      </w:r>
    </w:p>
    <w:p w14:paraId="68D95735" w14:textId="77777777" w:rsidR="00011A39" w:rsidRDefault="00011A39" w:rsidP="00011A39"/>
    <w:p w14:paraId="74F36BEF" w14:textId="77777777" w:rsidR="00011A39" w:rsidRDefault="00011A39" w:rsidP="00011A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AE4E" w14:textId="77777777" w:rsidR="00011A39" w:rsidRDefault="00011A39" w:rsidP="00011A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ABB131" w14:textId="77777777" w:rsidR="00011A39" w:rsidRDefault="00011A39" w:rsidP="00011A39">
      <w:pPr>
        <w:pStyle w:val="FP"/>
        <w:framePr w:h="3057" w:hRule="exact" w:wrap="notBeside" w:vAnchor="page" w:hAnchor="margin" w:y="12605"/>
        <w:jc w:val="center"/>
        <w:rPr>
          <w:noProof/>
        </w:rPr>
      </w:pPr>
    </w:p>
    <w:p w14:paraId="0DB969E3" w14:textId="77777777" w:rsidR="00011A39" w:rsidRDefault="00011A39" w:rsidP="00011A39">
      <w:pPr>
        <w:pStyle w:val="FP"/>
        <w:framePr w:h="3057" w:hRule="exact" w:wrap="notBeside" w:vAnchor="page" w:hAnchor="margin" w:y="12605"/>
        <w:jc w:val="center"/>
        <w:rPr>
          <w:noProof/>
          <w:sz w:val="18"/>
        </w:rPr>
      </w:pPr>
      <w:r>
        <w:rPr>
          <w:noProof/>
          <w:sz w:val="18"/>
        </w:rPr>
        <w:t>©</w:t>
      </w:r>
      <w:r w:rsidR="00F52F76">
        <w:rPr>
          <w:noProof/>
          <w:sz w:val="18"/>
        </w:rPr>
        <w:t xml:space="preserve"> 202</w:t>
      </w:r>
      <w:r w:rsidR="0066055A">
        <w:rPr>
          <w:noProof/>
          <w:sz w:val="18"/>
        </w:rPr>
        <w:t>2</w:t>
      </w:r>
      <w:r>
        <w:rPr>
          <w:noProof/>
          <w:sz w:val="18"/>
        </w:rPr>
        <w:t>, 3GPP Organizational Partners (ARIB, ATIS, CCSA, ETSI, TSDSI, TTA, TTC).</w:t>
      </w:r>
      <w:bookmarkStart w:id="2" w:name="copyrightaddon"/>
      <w:bookmarkEnd w:id="2"/>
    </w:p>
    <w:p w14:paraId="1D1FEF13" w14:textId="77777777" w:rsidR="00011A39" w:rsidRDefault="00011A39" w:rsidP="00011A39">
      <w:pPr>
        <w:pStyle w:val="FP"/>
        <w:framePr w:h="3057" w:hRule="exact" w:wrap="notBeside" w:vAnchor="page" w:hAnchor="margin" w:y="12605"/>
        <w:jc w:val="center"/>
        <w:rPr>
          <w:noProof/>
          <w:sz w:val="18"/>
        </w:rPr>
      </w:pPr>
      <w:r>
        <w:rPr>
          <w:noProof/>
          <w:sz w:val="18"/>
        </w:rPr>
        <w:t>All rights reserved.</w:t>
      </w:r>
    </w:p>
    <w:p w14:paraId="6D237BEC" w14:textId="77777777" w:rsidR="00011A39" w:rsidRDefault="00011A39" w:rsidP="00011A39">
      <w:pPr>
        <w:pStyle w:val="FP"/>
        <w:framePr w:h="3057" w:hRule="exact" w:wrap="notBeside" w:vAnchor="page" w:hAnchor="margin" w:y="12605"/>
        <w:rPr>
          <w:noProof/>
          <w:sz w:val="18"/>
        </w:rPr>
      </w:pPr>
    </w:p>
    <w:p w14:paraId="05560CA4" w14:textId="77777777" w:rsidR="00011A39" w:rsidRDefault="00011A39" w:rsidP="00011A39">
      <w:pPr>
        <w:pStyle w:val="FP"/>
        <w:framePr w:h="3057" w:hRule="exact" w:wrap="notBeside" w:vAnchor="page" w:hAnchor="margin" w:y="12605"/>
        <w:rPr>
          <w:noProof/>
          <w:sz w:val="18"/>
        </w:rPr>
      </w:pPr>
      <w:r>
        <w:rPr>
          <w:noProof/>
          <w:sz w:val="18"/>
        </w:rPr>
        <w:t>UMTS™ is a Trade Mark of ETSI registered for the benefit of its members</w:t>
      </w:r>
    </w:p>
    <w:p w14:paraId="512FA573" w14:textId="77777777" w:rsidR="00011A39" w:rsidRDefault="00011A39" w:rsidP="00011A3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EB1D9F" w14:textId="77777777" w:rsidR="003629A9" w:rsidRPr="004D3578" w:rsidRDefault="00011A39" w:rsidP="003629A9">
      <w:pPr>
        <w:pStyle w:val="FP"/>
        <w:framePr w:h="3057" w:hRule="exact" w:wrap="notBeside" w:vAnchor="page" w:hAnchor="margin" w:y="12605"/>
        <w:rPr>
          <w:noProof/>
          <w:sz w:val="18"/>
        </w:rPr>
      </w:pPr>
      <w:r>
        <w:rPr>
          <w:noProof/>
          <w:sz w:val="18"/>
        </w:rPr>
        <w:t>GSM® and the GSM logo are registered and owned by the GSM Association</w:t>
      </w:r>
      <w:bookmarkEnd w:id="1"/>
    </w:p>
    <w:p w14:paraId="75DC255D" w14:textId="77777777" w:rsidR="001E451C" w:rsidRPr="00CB0110" w:rsidRDefault="001E451C">
      <w:pPr>
        <w:pStyle w:val="TT"/>
      </w:pPr>
      <w:r w:rsidRPr="00CB0110">
        <w:br w:type="page"/>
      </w:r>
      <w:r w:rsidRPr="00CB0110">
        <w:lastRenderedPageBreak/>
        <w:t>Contents</w:t>
      </w:r>
    </w:p>
    <w:p w14:paraId="12C875E3" w14:textId="6BE11EFF" w:rsidR="00563128" w:rsidRDefault="00563128">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_Toc105146936 \h </w:instrText>
      </w:r>
      <w:r>
        <w:fldChar w:fldCharType="separate"/>
      </w:r>
      <w:r>
        <w:t>5</w:t>
      </w:r>
      <w:r>
        <w:fldChar w:fldCharType="end"/>
      </w:r>
    </w:p>
    <w:p w14:paraId="2F5F3F63" w14:textId="6FEAE2AA" w:rsidR="00563128" w:rsidRDefault="0056312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_Toc105146937 \h </w:instrText>
      </w:r>
      <w:r>
        <w:fldChar w:fldCharType="separate"/>
      </w:r>
      <w:r>
        <w:t>6</w:t>
      </w:r>
      <w:r>
        <w:fldChar w:fldCharType="end"/>
      </w:r>
    </w:p>
    <w:p w14:paraId="740F7C19" w14:textId="4AA91B11" w:rsidR="00563128" w:rsidRDefault="0056312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_Toc105146938 \h </w:instrText>
      </w:r>
      <w:r>
        <w:fldChar w:fldCharType="separate"/>
      </w:r>
      <w:r>
        <w:t>6</w:t>
      </w:r>
      <w:r>
        <w:fldChar w:fldCharType="end"/>
      </w:r>
    </w:p>
    <w:p w14:paraId="1118C1B2" w14:textId="118ED8EB" w:rsidR="00563128" w:rsidRDefault="0056312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_Toc105146939 \h </w:instrText>
      </w:r>
      <w:r>
        <w:fldChar w:fldCharType="separate"/>
      </w:r>
      <w:r>
        <w:t>8</w:t>
      </w:r>
      <w:r>
        <w:fldChar w:fldCharType="end"/>
      </w:r>
    </w:p>
    <w:p w14:paraId="7DCB91D1" w14:textId="530068BC" w:rsidR="00563128" w:rsidRDefault="0056312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_Toc105146940 \h </w:instrText>
      </w:r>
      <w:r>
        <w:fldChar w:fldCharType="separate"/>
      </w:r>
      <w:r>
        <w:t>8</w:t>
      </w:r>
      <w:r>
        <w:fldChar w:fldCharType="end"/>
      </w:r>
    </w:p>
    <w:p w14:paraId="05A5FC0F" w14:textId="57C01CBC" w:rsidR="00563128" w:rsidRDefault="0056312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_Toc105146941 \h </w:instrText>
      </w:r>
      <w:r>
        <w:fldChar w:fldCharType="separate"/>
      </w:r>
      <w:r>
        <w:t>9</w:t>
      </w:r>
      <w:r>
        <w:fldChar w:fldCharType="end"/>
      </w:r>
    </w:p>
    <w:p w14:paraId="4BC38C1D" w14:textId="25E43930" w:rsidR="00563128" w:rsidRDefault="0056312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_Toc105146942 \h </w:instrText>
      </w:r>
      <w:r>
        <w:fldChar w:fldCharType="separate"/>
      </w:r>
      <w:r>
        <w:t>10</w:t>
      </w:r>
      <w:r>
        <w:fldChar w:fldCharType="end"/>
      </w:r>
    </w:p>
    <w:p w14:paraId="27E30503" w14:textId="681ACCB6" w:rsidR="00563128" w:rsidRDefault="0056312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_Toc105146943 \h </w:instrText>
      </w:r>
      <w:r>
        <w:fldChar w:fldCharType="separate"/>
      </w:r>
      <w:r>
        <w:t>10</w:t>
      </w:r>
      <w:r>
        <w:fldChar w:fldCharType="end"/>
      </w:r>
    </w:p>
    <w:p w14:paraId="4B43FAB6" w14:textId="430F7DAC" w:rsidR="00563128" w:rsidRDefault="0056312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_Toc105146944 \h </w:instrText>
      </w:r>
      <w:r>
        <w:fldChar w:fldCharType="separate"/>
      </w:r>
      <w:r>
        <w:t>10</w:t>
      </w:r>
      <w:r>
        <w:fldChar w:fldCharType="end"/>
      </w:r>
    </w:p>
    <w:p w14:paraId="09F601EB" w14:textId="257F9F1A" w:rsidR="00563128" w:rsidRDefault="0056312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_Toc105146945 \h </w:instrText>
      </w:r>
      <w:r>
        <w:fldChar w:fldCharType="separate"/>
      </w:r>
      <w:r>
        <w:t>11</w:t>
      </w:r>
      <w:r>
        <w:fldChar w:fldCharType="end"/>
      </w:r>
    </w:p>
    <w:p w14:paraId="3DB45A21" w14:textId="5E07C570" w:rsidR="00563128" w:rsidRDefault="0056312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FDD and 3.84Mcps TDD option</w:t>
      </w:r>
      <w:r>
        <w:tab/>
      </w:r>
      <w:r>
        <w:fldChar w:fldCharType="begin"/>
      </w:r>
      <w:r>
        <w:instrText xml:space="preserve"> PAGEREF _Toc105146946 \h </w:instrText>
      </w:r>
      <w:r>
        <w:fldChar w:fldCharType="separate"/>
      </w:r>
      <w:r>
        <w:t>11</w:t>
      </w:r>
      <w:r>
        <w:fldChar w:fldCharType="end"/>
      </w:r>
    </w:p>
    <w:p w14:paraId="4AF281F3" w14:textId="19A2A12A" w:rsidR="00563128" w:rsidRDefault="0056312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1,28Mcps TDD option</w:t>
      </w:r>
      <w:r>
        <w:tab/>
      </w:r>
      <w:r>
        <w:fldChar w:fldCharType="begin"/>
      </w:r>
      <w:r>
        <w:instrText xml:space="preserve"> PAGEREF _Toc105146947 \h </w:instrText>
      </w:r>
      <w:r>
        <w:fldChar w:fldCharType="separate"/>
      </w:r>
      <w:r>
        <w:t>11</w:t>
      </w:r>
      <w:r>
        <w:fldChar w:fldCharType="end"/>
      </w:r>
    </w:p>
    <w:p w14:paraId="54701893" w14:textId="559297DA" w:rsidR="00563128" w:rsidRDefault="0056312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7,68Mcps TDD option</w:t>
      </w:r>
      <w:r>
        <w:tab/>
      </w:r>
      <w:r>
        <w:fldChar w:fldCharType="begin"/>
      </w:r>
      <w:r>
        <w:instrText xml:space="preserve"> PAGEREF _Toc105146948 \h </w:instrText>
      </w:r>
      <w:r>
        <w:fldChar w:fldCharType="separate"/>
      </w:r>
      <w:r>
        <w:t>11</w:t>
      </w:r>
      <w:r>
        <w:fldChar w:fldCharType="end"/>
      </w:r>
    </w:p>
    <w:p w14:paraId="6B6B9C50" w14:textId="2DBE65D9" w:rsidR="00563128" w:rsidRDefault="0056312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_Toc105146949 \h </w:instrText>
      </w:r>
      <w:r>
        <w:fldChar w:fldCharType="separate"/>
      </w:r>
      <w:r>
        <w:t>12</w:t>
      </w:r>
      <w:r>
        <w:fldChar w:fldCharType="end"/>
      </w:r>
    </w:p>
    <w:p w14:paraId="1A588BE5" w14:textId="5F381959" w:rsidR="00563128" w:rsidRDefault="0056312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_Toc105146950 \h </w:instrText>
      </w:r>
      <w:r>
        <w:fldChar w:fldCharType="separate"/>
      </w:r>
      <w:r>
        <w:t>12</w:t>
      </w:r>
      <w:r>
        <w:fldChar w:fldCharType="end"/>
      </w:r>
    </w:p>
    <w:p w14:paraId="51FB9A25" w14:textId="0D9B8F04" w:rsidR="00563128" w:rsidRDefault="0056312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_Toc105146951 \h </w:instrText>
      </w:r>
      <w:r>
        <w:fldChar w:fldCharType="separate"/>
      </w:r>
      <w:r>
        <w:t>12</w:t>
      </w:r>
      <w:r>
        <w:fldChar w:fldCharType="end"/>
      </w:r>
    </w:p>
    <w:p w14:paraId="3C5561FF" w14:textId="3E431099" w:rsidR="00563128" w:rsidRDefault="0056312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_Toc105146952 \h </w:instrText>
      </w:r>
      <w:r>
        <w:fldChar w:fldCharType="separate"/>
      </w:r>
      <w:r>
        <w:t>12</w:t>
      </w:r>
      <w:r>
        <w:fldChar w:fldCharType="end"/>
      </w:r>
    </w:p>
    <w:p w14:paraId="329D4456" w14:textId="0DC0C2D6" w:rsidR="00563128" w:rsidRDefault="0056312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_Toc105146953 \h </w:instrText>
      </w:r>
      <w:r>
        <w:fldChar w:fldCharType="separate"/>
      </w:r>
      <w:r>
        <w:t>12</w:t>
      </w:r>
      <w:r>
        <w:fldChar w:fldCharType="end"/>
      </w:r>
    </w:p>
    <w:p w14:paraId="565362C5" w14:textId="1C9BB1AB" w:rsidR="00563128" w:rsidRDefault="0056312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_Toc105146954 \h </w:instrText>
      </w:r>
      <w:r>
        <w:fldChar w:fldCharType="separate"/>
      </w:r>
      <w:r>
        <w:t>13</w:t>
      </w:r>
      <w:r>
        <w:fldChar w:fldCharType="end"/>
      </w:r>
    </w:p>
    <w:p w14:paraId="5800FD00" w14:textId="66AD27EA" w:rsidR="00563128" w:rsidRDefault="0056312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_Toc105146955 \h </w:instrText>
      </w:r>
      <w:r>
        <w:fldChar w:fldCharType="separate"/>
      </w:r>
      <w:r>
        <w:t>13</w:t>
      </w:r>
      <w:r>
        <w:fldChar w:fldCharType="end"/>
      </w:r>
    </w:p>
    <w:p w14:paraId="38F6D63F" w14:textId="30EEC9C0" w:rsidR="00563128" w:rsidRDefault="0056312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_Toc105146956 \h </w:instrText>
      </w:r>
      <w:r>
        <w:fldChar w:fldCharType="separate"/>
      </w:r>
      <w:r>
        <w:t>13</w:t>
      </w:r>
      <w:r>
        <w:fldChar w:fldCharType="end"/>
      </w:r>
    </w:p>
    <w:p w14:paraId="70860247" w14:textId="6C4A2FCE" w:rsidR="00563128" w:rsidRDefault="0056312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_Toc105146957 \h </w:instrText>
      </w:r>
      <w:r>
        <w:fldChar w:fldCharType="separate"/>
      </w:r>
      <w:r>
        <w:t>13</w:t>
      </w:r>
      <w:r>
        <w:fldChar w:fldCharType="end"/>
      </w:r>
    </w:p>
    <w:p w14:paraId="6012645D" w14:textId="64F17EA0" w:rsidR="00563128" w:rsidRDefault="0056312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_Toc105146958 \h </w:instrText>
      </w:r>
      <w:r>
        <w:fldChar w:fldCharType="separate"/>
      </w:r>
      <w:r>
        <w:t>13</w:t>
      </w:r>
      <w:r>
        <w:fldChar w:fldCharType="end"/>
      </w:r>
    </w:p>
    <w:p w14:paraId="3CA12651" w14:textId="41508ABD" w:rsidR="00563128" w:rsidRDefault="0056312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_Toc105146959 \h </w:instrText>
      </w:r>
      <w:r>
        <w:fldChar w:fldCharType="separate"/>
      </w:r>
      <w:r>
        <w:t>14</w:t>
      </w:r>
      <w:r>
        <w:fldChar w:fldCharType="end"/>
      </w:r>
    </w:p>
    <w:p w14:paraId="0D47C5CC" w14:textId="20CEC1F2" w:rsidR="00563128" w:rsidRDefault="0056312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_Toc105146960 \h </w:instrText>
      </w:r>
      <w:r>
        <w:fldChar w:fldCharType="separate"/>
      </w:r>
      <w:r>
        <w:t>14</w:t>
      </w:r>
      <w:r>
        <w:fldChar w:fldCharType="end"/>
      </w:r>
    </w:p>
    <w:p w14:paraId="157BEAD2" w14:textId="6F70DB2A" w:rsidR="00563128" w:rsidRDefault="0056312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_Toc105146961 \h </w:instrText>
      </w:r>
      <w:r>
        <w:fldChar w:fldCharType="separate"/>
      </w:r>
      <w:r>
        <w:t>15</w:t>
      </w:r>
      <w:r>
        <w:fldChar w:fldCharType="end"/>
      </w:r>
    </w:p>
    <w:p w14:paraId="4DEC273F" w14:textId="0461F32C" w:rsidR="00563128" w:rsidRDefault="0056312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_Toc105146962 \h </w:instrText>
      </w:r>
      <w:r>
        <w:fldChar w:fldCharType="separate"/>
      </w:r>
      <w:r>
        <w:t>15</w:t>
      </w:r>
      <w:r>
        <w:fldChar w:fldCharType="end"/>
      </w:r>
    </w:p>
    <w:p w14:paraId="77AA7520" w14:textId="1C8AE1B1" w:rsidR="00563128" w:rsidRDefault="0056312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_Toc105146963 \h </w:instrText>
      </w:r>
      <w:r>
        <w:fldChar w:fldCharType="separate"/>
      </w:r>
      <w:r>
        <w:t>16</w:t>
      </w:r>
      <w:r>
        <w:fldChar w:fldCharType="end"/>
      </w:r>
    </w:p>
    <w:p w14:paraId="615C3346" w14:textId="4629D851" w:rsidR="00563128" w:rsidRDefault="0056312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_Toc105146964 \h </w:instrText>
      </w:r>
      <w:r>
        <w:fldChar w:fldCharType="separate"/>
      </w:r>
      <w:r>
        <w:t>16</w:t>
      </w:r>
      <w:r>
        <w:fldChar w:fldCharType="end"/>
      </w:r>
    </w:p>
    <w:p w14:paraId="2927FEF0" w14:textId="5F023D27" w:rsidR="00563128" w:rsidRDefault="0056312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_Toc105146965 \h </w:instrText>
      </w:r>
      <w:r>
        <w:fldChar w:fldCharType="separate"/>
      </w:r>
      <w:r>
        <w:t>16</w:t>
      </w:r>
      <w:r>
        <w:fldChar w:fldCharType="end"/>
      </w:r>
    </w:p>
    <w:p w14:paraId="7E6C1659" w14:textId="0FB0B7DE" w:rsidR="00563128" w:rsidRDefault="0056312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_Toc105146966 \h </w:instrText>
      </w:r>
      <w:r>
        <w:fldChar w:fldCharType="separate"/>
      </w:r>
      <w:r>
        <w:t>17</w:t>
      </w:r>
      <w:r>
        <w:fldChar w:fldCharType="end"/>
      </w:r>
    </w:p>
    <w:p w14:paraId="13A25A62" w14:textId="406933E1" w:rsidR="00563128" w:rsidRDefault="0056312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_Toc105146967 \h </w:instrText>
      </w:r>
      <w:r>
        <w:fldChar w:fldCharType="separate"/>
      </w:r>
      <w:r>
        <w:t>17</w:t>
      </w:r>
      <w:r>
        <w:fldChar w:fldCharType="end"/>
      </w:r>
    </w:p>
    <w:p w14:paraId="5672136E" w14:textId="2EC36667" w:rsidR="00563128" w:rsidRDefault="0056312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_Toc105146968 \h </w:instrText>
      </w:r>
      <w:r>
        <w:fldChar w:fldCharType="separate"/>
      </w:r>
      <w:r>
        <w:t>17</w:t>
      </w:r>
      <w:r>
        <w:fldChar w:fldCharType="end"/>
      </w:r>
    </w:p>
    <w:p w14:paraId="716034C8" w14:textId="10EBE34B" w:rsidR="00563128" w:rsidRDefault="00563128">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_Toc105146969 \h </w:instrText>
      </w:r>
      <w:r>
        <w:fldChar w:fldCharType="separate"/>
      </w:r>
      <w:r>
        <w:t>17</w:t>
      </w:r>
      <w:r>
        <w:fldChar w:fldCharType="end"/>
      </w:r>
    </w:p>
    <w:p w14:paraId="12D5C3FC" w14:textId="53F2F50C" w:rsidR="00563128" w:rsidRDefault="00563128">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FDD and 3.84 Mcps TDD option</w:t>
      </w:r>
      <w:r>
        <w:tab/>
      </w:r>
      <w:r>
        <w:fldChar w:fldCharType="begin"/>
      </w:r>
      <w:r>
        <w:instrText xml:space="preserve"> PAGEREF _Toc105146970 \h </w:instrText>
      </w:r>
      <w:r>
        <w:fldChar w:fldCharType="separate"/>
      </w:r>
      <w:r>
        <w:t>17</w:t>
      </w:r>
      <w:r>
        <w:fldChar w:fldCharType="end"/>
      </w:r>
    </w:p>
    <w:p w14:paraId="2DCC609B" w14:textId="228B147D" w:rsidR="00563128" w:rsidRDefault="00563128">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1,28 Mcps TDD option</w:t>
      </w:r>
      <w:r>
        <w:tab/>
      </w:r>
      <w:r>
        <w:fldChar w:fldCharType="begin"/>
      </w:r>
      <w:r>
        <w:instrText xml:space="preserve"> PAGEREF _Toc105146971 \h </w:instrText>
      </w:r>
      <w:r>
        <w:fldChar w:fldCharType="separate"/>
      </w:r>
      <w:r>
        <w:t>18</w:t>
      </w:r>
      <w:r>
        <w:fldChar w:fldCharType="end"/>
      </w:r>
    </w:p>
    <w:p w14:paraId="14A2EDC8" w14:textId="4D27B2DF" w:rsidR="00563128" w:rsidRDefault="00563128">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7,68 Mcps TDD option</w:t>
      </w:r>
      <w:r>
        <w:tab/>
      </w:r>
      <w:r>
        <w:fldChar w:fldCharType="begin"/>
      </w:r>
      <w:r>
        <w:instrText xml:space="preserve"> PAGEREF _Toc105146972 \h </w:instrText>
      </w:r>
      <w:r>
        <w:fldChar w:fldCharType="separate"/>
      </w:r>
      <w:r>
        <w:t>18</w:t>
      </w:r>
      <w:r>
        <w:fldChar w:fldCharType="end"/>
      </w:r>
    </w:p>
    <w:p w14:paraId="4988D278" w14:textId="593770D0" w:rsidR="00563128" w:rsidRDefault="00563128">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_Toc105146973 \h </w:instrText>
      </w:r>
      <w:r>
        <w:fldChar w:fldCharType="separate"/>
      </w:r>
      <w:r>
        <w:t>19</w:t>
      </w:r>
      <w:r>
        <w:fldChar w:fldCharType="end"/>
      </w:r>
    </w:p>
    <w:p w14:paraId="20FF2401" w14:textId="2F88849A" w:rsidR="00563128" w:rsidRDefault="0056312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_Toc105146974 \h </w:instrText>
      </w:r>
      <w:r>
        <w:fldChar w:fldCharType="separate"/>
      </w:r>
      <w:r>
        <w:t>19</w:t>
      </w:r>
      <w:r>
        <w:fldChar w:fldCharType="end"/>
      </w:r>
    </w:p>
    <w:p w14:paraId="77150F1B" w14:textId="35255DF0" w:rsidR="00563128" w:rsidRDefault="00563128">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_Toc105146975 \h </w:instrText>
      </w:r>
      <w:r>
        <w:fldChar w:fldCharType="separate"/>
      </w:r>
      <w:r>
        <w:t>19</w:t>
      </w:r>
      <w:r>
        <w:fldChar w:fldCharType="end"/>
      </w:r>
    </w:p>
    <w:p w14:paraId="7DF1695A" w14:textId="18450CA8" w:rsidR="00563128" w:rsidRDefault="0056312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_Toc105146976 \h </w:instrText>
      </w:r>
      <w:r>
        <w:fldChar w:fldCharType="separate"/>
      </w:r>
      <w:r>
        <w:t>19</w:t>
      </w:r>
      <w:r>
        <w:fldChar w:fldCharType="end"/>
      </w:r>
    </w:p>
    <w:p w14:paraId="3163AD4A" w14:textId="2255FFA2" w:rsidR="00563128" w:rsidRDefault="0056312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_Toc105146977 \h </w:instrText>
      </w:r>
      <w:r>
        <w:fldChar w:fldCharType="separate"/>
      </w:r>
      <w:r>
        <w:t>20</w:t>
      </w:r>
      <w:r>
        <w:fldChar w:fldCharType="end"/>
      </w:r>
    </w:p>
    <w:p w14:paraId="57FBB2A5" w14:textId="03F1943D" w:rsidR="00563128" w:rsidRDefault="00563128">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_Toc105146978 \h </w:instrText>
      </w:r>
      <w:r>
        <w:fldChar w:fldCharType="separate"/>
      </w:r>
      <w:r>
        <w:t>20</w:t>
      </w:r>
      <w:r>
        <w:fldChar w:fldCharType="end"/>
      </w:r>
    </w:p>
    <w:p w14:paraId="6E0137B5" w14:textId="42AE47C2" w:rsidR="00563128" w:rsidRDefault="0056312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_Toc105146979 \h </w:instrText>
      </w:r>
      <w:r>
        <w:fldChar w:fldCharType="separate"/>
      </w:r>
      <w:r>
        <w:t>20</w:t>
      </w:r>
      <w:r>
        <w:fldChar w:fldCharType="end"/>
      </w:r>
    </w:p>
    <w:p w14:paraId="3FC31DCE" w14:textId="1E6EE7F3" w:rsidR="00563128" w:rsidRDefault="0056312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_Toc105146980 \h </w:instrText>
      </w:r>
      <w:r>
        <w:fldChar w:fldCharType="separate"/>
      </w:r>
      <w:r>
        <w:t>20</w:t>
      </w:r>
      <w:r>
        <w:fldChar w:fldCharType="end"/>
      </w:r>
    </w:p>
    <w:p w14:paraId="3B5B35D6" w14:textId="176741CC" w:rsidR="00563128" w:rsidRDefault="00563128">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_Toc105146981 \h </w:instrText>
      </w:r>
      <w:r>
        <w:fldChar w:fldCharType="separate"/>
      </w:r>
      <w:r>
        <w:t>20</w:t>
      </w:r>
      <w:r>
        <w:fldChar w:fldCharType="end"/>
      </w:r>
    </w:p>
    <w:p w14:paraId="352D2FF4" w14:textId="03A93F8D" w:rsidR="00563128" w:rsidRDefault="00563128">
      <w:pPr>
        <w:pStyle w:val="TOC2"/>
        <w:rPr>
          <w:rFonts w:asciiTheme="minorHAnsi" w:eastAsiaTheme="minorEastAsia" w:hAnsiTheme="minorHAnsi" w:cstheme="minorBidi"/>
          <w:sz w:val="22"/>
          <w:szCs w:val="22"/>
        </w:rPr>
      </w:pPr>
      <w:r w:rsidRPr="00207EA7">
        <w:rPr>
          <w:lang w:val="en-US"/>
        </w:rPr>
        <w:t>8.5</w:t>
      </w:r>
      <w:r>
        <w:rPr>
          <w:rFonts w:asciiTheme="minorHAnsi" w:eastAsiaTheme="minorEastAsia" w:hAnsiTheme="minorHAnsi" w:cstheme="minorBidi"/>
          <w:sz w:val="22"/>
          <w:szCs w:val="22"/>
        </w:rPr>
        <w:tab/>
      </w:r>
      <w:r w:rsidRPr="00207EA7">
        <w:rPr>
          <w:lang w:val="en-US"/>
        </w:rPr>
        <w:t>Harmonic current emissions (AC mains input port)</w:t>
      </w:r>
      <w:r>
        <w:tab/>
      </w:r>
      <w:r>
        <w:fldChar w:fldCharType="begin"/>
      </w:r>
      <w:r>
        <w:instrText xml:space="preserve"> PAGEREF _Toc105146982 \h </w:instrText>
      </w:r>
      <w:r>
        <w:fldChar w:fldCharType="separate"/>
      </w:r>
      <w:r>
        <w:t>21</w:t>
      </w:r>
      <w:r>
        <w:fldChar w:fldCharType="end"/>
      </w:r>
    </w:p>
    <w:p w14:paraId="21957BFC" w14:textId="1265BC3B" w:rsidR="00563128" w:rsidRDefault="0056312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_Toc105146983 \h </w:instrText>
      </w:r>
      <w:r>
        <w:fldChar w:fldCharType="separate"/>
      </w:r>
      <w:r>
        <w:t>21</w:t>
      </w:r>
      <w:r>
        <w:fldChar w:fldCharType="end"/>
      </w:r>
    </w:p>
    <w:p w14:paraId="7EC22BF0" w14:textId="00AEF9D7" w:rsidR="00563128" w:rsidRDefault="00563128">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_Toc105146984 \h </w:instrText>
      </w:r>
      <w:r>
        <w:fldChar w:fldCharType="separate"/>
      </w:r>
      <w:r>
        <w:t>21</w:t>
      </w:r>
      <w:r>
        <w:fldChar w:fldCharType="end"/>
      </w:r>
    </w:p>
    <w:p w14:paraId="7A1C9BA2" w14:textId="11A4B424" w:rsidR="00563128" w:rsidRDefault="0056312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_Toc105146985 \h </w:instrText>
      </w:r>
      <w:r>
        <w:fldChar w:fldCharType="separate"/>
      </w:r>
      <w:r>
        <w:t>21</w:t>
      </w:r>
      <w:r>
        <w:fldChar w:fldCharType="end"/>
      </w:r>
    </w:p>
    <w:p w14:paraId="368B8306" w14:textId="3038F419" w:rsidR="00563128" w:rsidRDefault="0056312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- 1000 MHz and 1400 MHZ to 2700 MHz)</w:t>
      </w:r>
      <w:r>
        <w:tab/>
      </w:r>
      <w:r>
        <w:fldChar w:fldCharType="begin"/>
      </w:r>
      <w:r>
        <w:instrText xml:space="preserve"> PAGEREF _Toc105146986 \h </w:instrText>
      </w:r>
      <w:r>
        <w:fldChar w:fldCharType="separate"/>
      </w:r>
      <w:r>
        <w:t>22</w:t>
      </w:r>
      <w:r>
        <w:fldChar w:fldCharType="end"/>
      </w:r>
    </w:p>
    <w:p w14:paraId="212E49AF" w14:textId="00CE05B9" w:rsidR="00563128" w:rsidRDefault="0056312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_Toc105146987 \h </w:instrText>
      </w:r>
      <w:r>
        <w:fldChar w:fldCharType="separate"/>
      </w:r>
      <w:r>
        <w:t>22</w:t>
      </w:r>
      <w:r>
        <w:fldChar w:fldCharType="end"/>
      </w:r>
    </w:p>
    <w:p w14:paraId="07CD8383" w14:textId="67D02282" w:rsidR="00563128" w:rsidRDefault="0056312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_Toc105146988 \h </w:instrText>
      </w:r>
      <w:r>
        <w:fldChar w:fldCharType="separate"/>
      </w:r>
      <w:r>
        <w:t>22</w:t>
      </w:r>
      <w:r>
        <w:fldChar w:fldCharType="end"/>
      </w:r>
    </w:p>
    <w:p w14:paraId="723AF042" w14:textId="12D4D40A" w:rsidR="00563128" w:rsidRDefault="0056312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_Toc105146989 \h </w:instrText>
      </w:r>
      <w:r>
        <w:fldChar w:fldCharType="separate"/>
      </w:r>
      <w:r>
        <w:t>22</w:t>
      </w:r>
      <w:r>
        <w:fldChar w:fldCharType="end"/>
      </w:r>
    </w:p>
    <w:p w14:paraId="5A20129B" w14:textId="6C41BDDF" w:rsidR="00563128" w:rsidRDefault="0056312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_Toc105146990 \h </w:instrText>
      </w:r>
      <w:r>
        <w:fldChar w:fldCharType="separate"/>
      </w:r>
      <w:r>
        <w:t>22</w:t>
      </w:r>
      <w:r>
        <w:fldChar w:fldCharType="end"/>
      </w:r>
    </w:p>
    <w:p w14:paraId="1B769D40" w14:textId="092509F2" w:rsidR="00563128" w:rsidRDefault="00563128">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_Toc105146991 \h </w:instrText>
      </w:r>
      <w:r>
        <w:fldChar w:fldCharType="separate"/>
      </w:r>
      <w:r>
        <w:t>22</w:t>
      </w:r>
      <w:r>
        <w:fldChar w:fldCharType="end"/>
      </w:r>
    </w:p>
    <w:p w14:paraId="307B6B08" w14:textId="0C4B85AD" w:rsidR="00563128" w:rsidRDefault="00563128">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_Toc105146992 \h </w:instrText>
      </w:r>
      <w:r>
        <w:fldChar w:fldCharType="separate"/>
      </w:r>
      <w:r>
        <w:t>22</w:t>
      </w:r>
      <w:r>
        <w:fldChar w:fldCharType="end"/>
      </w:r>
    </w:p>
    <w:p w14:paraId="09C5D007" w14:textId="37079D2B" w:rsidR="00563128" w:rsidRDefault="00563128">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_Toc105146993 \h </w:instrText>
      </w:r>
      <w:r>
        <w:fldChar w:fldCharType="separate"/>
      </w:r>
      <w:r>
        <w:t>23</w:t>
      </w:r>
      <w:r>
        <w:fldChar w:fldCharType="end"/>
      </w:r>
    </w:p>
    <w:p w14:paraId="04CA3FEA" w14:textId="54E76A18" w:rsidR="00563128" w:rsidRDefault="00563128">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Fast transients common mode</w:t>
      </w:r>
      <w:r>
        <w:tab/>
      </w:r>
      <w:r>
        <w:fldChar w:fldCharType="begin"/>
      </w:r>
      <w:r>
        <w:instrText xml:space="preserve"> PAGEREF _Toc105146994 \h </w:instrText>
      </w:r>
      <w:r>
        <w:fldChar w:fldCharType="separate"/>
      </w:r>
      <w:r>
        <w:t>23</w:t>
      </w:r>
      <w:r>
        <w:fldChar w:fldCharType="end"/>
      </w:r>
    </w:p>
    <w:p w14:paraId="5E029D4B" w14:textId="7435C001" w:rsidR="00563128" w:rsidRDefault="00563128">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_Toc105146995 \h </w:instrText>
      </w:r>
      <w:r>
        <w:fldChar w:fldCharType="separate"/>
      </w:r>
      <w:r>
        <w:t>23</w:t>
      </w:r>
      <w:r>
        <w:fldChar w:fldCharType="end"/>
      </w:r>
    </w:p>
    <w:p w14:paraId="2559234F" w14:textId="225C81A6" w:rsidR="00563128" w:rsidRDefault="00563128">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_Toc105146996 \h </w:instrText>
      </w:r>
      <w:r>
        <w:fldChar w:fldCharType="separate"/>
      </w:r>
      <w:r>
        <w:t>23</w:t>
      </w:r>
      <w:r>
        <w:fldChar w:fldCharType="end"/>
      </w:r>
    </w:p>
    <w:p w14:paraId="67AC581A" w14:textId="2C683D32" w:rsidR="00563128" w:rsidRDefault="00563128">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_Toc105146997 \h </w:instrText>
      </w:r>
      <w:r>
        <w:fldChar w:fldCharType="separate"/>
      </w:r>
      <w:r>
        <w:t>23</w:t>
      </w:r>
      <w:r>
        <w:fldChar w:fldCharType="end"/>
      </w:r>
    </w:p>
    <w:p w14:paraId="59BCC572" w14:textId="44BC4F04" w:rsidR="00563128" w:rsidRDefault="00563128">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RF common mode (0.15 MHz to 80 MHz)</w:t>
      </w:r>
      <w:r>
        <w:tab/>
      </w:r>
      <w:r>
        <w:fldChar w:fldCharType="begin"/>
      </w:r>
      <w:r>
        <w:instrText xml:space="preserve"> PAGEREF _Toc105146998 \h </w:instrText>
      </w:r>
      <w:r>
        <w:fldChar w:fldCharType="separate"/>
      </w:r>
      <w:r>
        <w:t>23</w:t>
      </w:r>
      <w:r>
        <w:fldChar w:fldCharType="end"/>
      </w:r>
    </w:p>
    <w:p w14:paraId="39EF84C0" w14:textId="4EAB5084" w:rsidR="00563128" w:rsidRDefault="00563128">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_Toc105146999 \h </w:instrText>
      </w:r>
      <w:r>
        <w:fldChar w:fldCharType="separate"/>
      </w:r>
      <w:r>
        <w:t>23</w:t>
      </w:r>
      <w:r>
        <w:fldChar w:fldCharType="end"/>
      </w:r>
    </w:p>
    <w:p w14:paraId="34C48787" w14:textId="1FC5C1F6" w:rsidR="00563128" w:rsidRDefault="00563128">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_Toc105147000 \h </w:instrText>
      </w:r>
      <w:r>
        <w:fldChar w:fldCharType="separate"/>
      </w:r>
      <w:r>
        <w:t>24</w:t>
      </w:r>
      <w:r>
        <w:fldChar w:fldCharType="end"/>
      </w:r>
    </w:p>
    <w:p w14:paraId="72900E59" w14:textId="2159AAF4" w:rsidR="00563128" w:rsidRDefault="00563128">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_Toc105147001 \h </w:instrText>
      </w:r>
      <w:r>
        <w:fldChar w:fldCharType="separate"/>
      </w:r>
      <w:r>
        <w:t>24</w:t>
      </w:r>
      <w:r>
        <w:fldChar w:fldCharType="end"/>
      </w:r>
    </w:p>
    <w:p w14:paraId="1B83510A" w14:textId="250E19FF" w:rsidR="00563128" w:rsidRDefault="00563128">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_Toc105147002 \h </w:instrText>
      </w:r>
      <w:r>
        <w:fldChar w:fldCharType="separate"/>
      </w:r>
      <w:r>
        <w:t>24</w:t>
      </w:r>
      <w:r>
        <w:fldChar w:fldCharType="end"/>
      </w:r>
    </w:p>
    <w:p w14:paraId="17C8A4E8" w14:textId="64FE266D" w:rsidR="00563128" w:rsidRDefault="00563128">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_Toc105147003 \h </w:instrText>
      </w:r>
      <w:r>
        <w:fldChar w:fldCharType="separate"/>
      </w:r>
      <w:r>
        <w:t>24</w:t>
      </w:r>
      <w:r>
        <w:fldChar w:fldCharType="end"/>
      </w:r>
    </w:p>
    <w:p w14:paraId="076B1B92" w14:textId="4D8C6A9B" w:rsidR="00563128" w:rsidRDefault="00563128">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_Toc105147004 \h </w:instrText>
      </w:r>
      <w:r>
        <w:fldChar w:fldCharType="separate"/>
      </w:r>
      <w:r>
        <w:t>24</w:t>
      </w:r>
      <w:r>
        <w:fldChar w:fldCharType="end"/>
      </w:r>
    </w:p>
    <w:p w14:paraId="330D67DD" w14:textId="3EA8FD91" w:rsidR="00563128" w:rsidRDefault="00563128">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_Toc105147005 \h </w:instrText>
      </w:r>
      <w:r>
        <w:fldChar w:fldCharType="separate"/>
      </w:r>
      <w:r>
        <w:t>24</w:t>
      </w:r>
      <w:r>
        <w:fldChar w:fldCharType="end"/>
      </w:r>
    </w:p>
    <w:p w14:paraId="24564920" w14:textId="26DDB2EA" w:rsidR="00563128" w:rsidRDefault="00563128">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_Toc105147006 \h </w:instrText>
      </w:r>
      <w:r>
        <w:fldChar w:fldCharType="separate"/>
      </w:r>
      <w:r>
        <w:t>25</w:t>
      </w:r>
      <w:r>
        <w:fldChar w:fldCharType="end"/>
      </w:r>
    </w:p>
    <w:p w14:paraId="1D40212D" w14:textId="27A52D1B" w:rsidR="00563128" w:rsidRDefault="00563128">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_Toc105147007 \h </w:instrText>
      </w:r>
      <w:r>
        <w:fldChar w:fldCharType="separate"/>
      </w:r>
      <w:r>
        <w:t>25</w:t>
      </w:r>
      <w:r>
        <w:fldChar w:fldCharType="end"/>
      </w:r>
    </w:p>
    <w:p w14:paraId="404578F0" w14:textId="3C777E74" w:rsidR="00563128" w:rsidRDefault="00563128">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_Toc105147008 \h </w:instrText>
      </w:r>
      <w:r>
        <w:fldChar w:fldCharType="separate"/>
      </w:r>
      <w:r>
        <w:t>25</w:t>
      </w:r>
      <w:r>
        <w:fldChar w:fldCharType="end"/>
      </w:r>
    </w:p>
    <w:p w14:paraId="443D74DE" w14:textId="3FDDDD27" w:rsidR="00563128" w:rsidRDefault="00563128">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_Toc105147009 \h </w:instrText>
      </w:r>
      <w:r>
        <w:fldChar w:fldCharType="separate"/>
      </w:r>
      <w:r>
        <w:t>25</w:t>
      </w:r>
      <w:r>
        <w:fldChar w:fldCharType="end"/>
      </w:r>
    </w:p>
    <w:p w14:paraId="04B92EC9" w14:textId="03A63E69" w:rsidR="00563128" w:rsidRDefault="00563128">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_Toc105147010 \h </w:instrText>
      </w:r>
      <w:r>
        <w:fldChar w:fldCharType="separate"/>
      </w:r>
      <w:r>
        <w:t>25</w:t>
      </w:r>
      <w:r>
        <w:fldChar w:fldCharType="end"/>
      </w:r>
    </w:p>
    <w:p w14:paraId="4F448918" w14:textId="1517EB82" w:rsidR="00563128" w:rsidRDefault="00563128">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_Toc105147011 \h </w:instrText>
      </w:r>
      <w:r>
        <w:fldChar w:fldCharType="separate"/>
      </w:r>
      <w:r>
        <w:t>26</w:t>
      </w:r>
      <w:r>
        <w:fldChar w:fldCharType="end"/>
      </w:r>
    </w:p>
    <w:p w14:paraId="134C40C7" w14:textId="0908CF24" w:rsidR="00563128" w:rsidRDefault="00563128">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_Toc105147012 \h </w:instrText>
      </w:r>
      <w:r>
        <w:fldChar w:fldCharType="separate"/>
      </w:r>
      <w:r>
        <w:t>26</w:t>
      </w:r>
      <w:r>
        <w:fldChar w:fldCharType="end"/>
      </w:r>
    </w:p>
    <w:p w14:paraId="6F5DCAB6" w14:textId="75AFEC03" w:rsidR="00563128" w:rsidRDefault="00563128">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_Toc105147013 \h </w:instrText>
      </w:r>
      <w:r>
        <w:fldChar w:fldCharType="separate"/>
      </w:r>
      <w:r>
        <w:t>26</w:t>
      </w:r>
      <w:r>
        <w:fldChar w:fldCharType="end"/>
      </w:r>
    </w:p>
    <w:p w14:paraId="7C369FB3" w14:textId="196C51DB" w:rsidR="00563128" w:rsidRDefault="00563128">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_Toc105147014 \h </w:instrText>
      </w:r>
      <w:r>
        <w:fldChar w:fldCharType="separate"/>
      </w:r>
      <w:r>
        <w:t>26</w:t>
      </w:r>
      <w:r>
        <w:fldChar w:fldCharType="end"/>
      </w:r>
    </w:p>
    <w:p w14:paraId="56999255" w14:textId="1FDF2298" w:rsidR="00563128" w:rsidRDefault="00563128">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_Toc105147015 \h </w:instrText>
      </w:r>
      <w:r>
        <w:fldChar w:fldCharType="separate"/>
      </w:r>
      <w:r>
        <w:t>26</w:t>
      </w:r>
      <w:r>
        <w:fldChar w:fldCharType="end"/>
      </w:r>
    </w:p>
    <w:p w14:paraId="5C8FADE7" w14:textId="52A19F4F" w:rsidR="00563128" w:rsidRDefault="00563128">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_Toc105147016 \h </w:instrText>
      </w:r>
      <w:r>
        <w:fldChar w:fldCharType="separate"/>
      </w:r>
      <w:r>
        <w:t>27</w:t>
      </w:r>
      <w:r>
        <w:fldChar w:fldCharType="end"/>
      </w:r>
    </w:p>
    <w:p w14:paraId="0F0F6DC2" w14:textId="5A9A8C8C" w:rsidR="00563128" w:rsidRDefault="0056312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_Toc105147017 \h </w:instrText>
      </w:r>
      <w:r>
        <w:fldChar w:fldCharType="separate"/>
      </w:r>
      <w:r>
        <w:t>27</w:t>
      </w:r>
      <w:r>
        <w:fldChar w:fldCharType="end"/>
      </w:r>
    </w:p>
    <w:p w14:paraId="5DF26219" w14:textId="23F02CD7" w:rsidR="00563128" w:rsidRDefault="0056312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_Toc105147018 \h </w:instrText>
      </w:r>
      <w:r>
        <w:fldChar w:fldCharType="separate"/>
      </w:r>
      <w:r>
        <w:t>28</w:t>
      </w:r>
      <w:r>
        <w:fldChar w:fldCharType="end"/>
      </w:r>
    </w:p>
    <w:p w14:paraId="36AA42E2" w14:textId="5FFD9AD9" w:rsidR="00563128" w:rsidRDefault="00563128">
      <w:pPr>
        <w:pStyle w:val="TOC8"/>
        <w:rPr>
          <w:rFonts w:asciiTheme="minorHAnsi" w:eastAsiaTheme="minorEastAsia" w:hAnsiTheme="minorHAnsi" w:cstheme="minorBidi"/>
          <w:b w:val="0"/>
          <w:szCs w:val="22"/>
        </w:rPr>
      </w:pPr>
      <w:r>
        <w:t>Annex B (normative): Performance assessment of data transfer call. Error Ratios</w:t>
      </w:r>
      <w:r>
        <w:tab/>
      </w:r>
      <w:r>
        <w:fldChar w:fldCharType="begin"/>
      </w:r>
      <w:r>
        <w:instrText xml:space="preserve"> PAGEREF _Toc105147019 \h </w:instrText>
      </w:r>
      <w:r>
        <w:fldChar w:fldCharType="separate"/>
      </w:r>
      <w:r>
        <w:t>29</w:t>
      </w:r>
      <w:r>
        <w:fldChar w:fldCharType="end"/>
      </w:r>
    </w:p>
    <w:p w14:paraId="3CD49DDC" w14:textId="2469581D" w:rsidR="00563128" w:rsidRDefault="0056312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_Toc105147020 \h </w:instrText>
      </w:r>
      <w:r>
        <w:fldChar w:fldCharType="separate"/>
      </w:r>
      <w:r>
        <w:t>29</w:t>
      </w:r>
      <w:r>
        <w:fldChar w:fldCharType="end"/>
      </w:r>
    </w:p>
    <w:p w14:paraId="43B8DEE2" w14:textId="2E543982" w:rsidR="00563128" w:rsidRDefault="0056312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Error Ratios</w:t>
      </w:r>
      <w:r>
        <w:tab/>
      </w:r>
      <w:r>
        <w:fldChar w:fldCharType="begin"/>
      </w:r>
      <w:r>
        <w:instrText xml:space="preserve"> PAGEREF _Toc105147021 \h </w:instrText>
      </w:r>
      <w:r>
        <w:fldChar w:fldCharType="separate"/>
      </w:r>
      <w:r>
        <w:t>29</w:t>
      </w:r>
      <w:r>
        <w:fldChar w:fldCharType="end"/>
      </w:r>
    </w:p>
    <w:p w14:paraId="264B5567" w14:textId="73DB017A" w:rsidR="00563128" w:rsidRDefault="0056312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_Toc105147022 \h </w:instrText>
      </w:r>
      <w:r>
        <w:fldChar w:fldCharType="separate"/>
      </w:r>
      <w:r>
        <w:t>29</w:t>
      </w:r>
      <w:r>
        <w:fldChar w:fldCharType="end"/>
      </w:r>
    </w:p>
    <w:p w14:paraId="331806F8" w14:textId="03B6240F" w:rsidR="00563128" w:rsidRDefault="0056312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_Toc105147023 \h </w:instrText>
      </w:r>
      <w:r>
        <w:fldChar w:fldCharType="separate"/>
      </w:r>
      <w:r>
        <w:t>30</w:t>
      </w:r>
      <w:r>
        <w:fldChar w:fldCharType="end"/>
      </w:r>
    </w:p>
    <w:p w14:paraId="3BD01490" w14:textId="3B547D0D" w:rsidR="00563128" w:rsidRDefault="00563128">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_Toc105147024 \h </w:instrText>
      </w:r>
      <w:r>
        <w:fldChar w:fldCharType="separate"/>
      </w:r>
      <w:r>
        <w:t>31</w:t>
      </w:r>
      <w:r>
        <w:fldChar w:fldCharType="end"/>
      </w:r>
    </w:p>
    <w:p w14:paraId="67278543" w14:textId="05DC3166" w:rsidR="001E451C" w:rsidRPr="00CB0110" w:rsidRDefault="00563128">
      <w:pPr>
        <w:tabs>
          <w:tab w:val="right" w:pos="9639"/>
        </w:tabs>
      </w:pPr>
      <w:r>
        <w:fldChar w:fldCharType="end"/>
      </w:r>
    </w:p>
    <w:p w14:paraId="72305339" w14:textId="77777777" w:rsidR="001E451C" w:rsidRPr="00CB0110" w:rsidRDefault="001E451C">
      <w:pPr>
        <w:pStyle w:val="Heading1"/>
      </w:pPr>
      <w:r w:rsidRPr="00CB0110">
        <w:br w:type="page"/>
      </w:r>
      <w:bookmarkStart w:id="3" w:name="_Toc392022334"/>
      <w:bookmarkStart w:id="4" w:name="_Toc105146936"/>
      <w:r w:rsidRPr="00CB0110">
        <w:t>Foreword</w:t>
      </w:r>
      <w:bookmarkEnd w:id="3"/>
      <w:bookmarkEnd w:id="4"/>
    </w:p>
    <w:p w14:paraId="42F5A386" w14:textId="77777777" w:rsidR="001E451C" w:rsidRPr="00CB0110" w:rsidRDefault="001E451C">
      <w:r w:rsidRPr="00CB0110">
        <w:t>This Technical Specification has been produced by the 3</w:t>
      </w:r>
      <w:r w:rsidRPr="00CB0110">
        <w:rPr>
          <w:vertAlign w:val="superscript"/>
        </w:rPr>
        <w:t>rd</w:t>
      </w:r>
      <w:r w:rsidRPr="00CB0110">
        <w:t xml:space="preserve"> Generation Partnership Project (3GPP).</w:t>
      </w:r>
    </w:p>
    <w:p w14:paraId="648F2238" w14:textId="77777777" w:rsidR="001E451C" w:rsidRPr="00CB0110" w:rsidRDefault="001E451C">
      <w:r w:rsidRPr="00CB01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0B6AD" w14:textId="77777777" w:rsidR="001E451C" w:rsidRPr="00CB0110" w:rsidRDefault="001E451C">
      <w:pPr>
        <w:pStyle w:val="B1"/>
      </w:pPr>
      <w:r w:rsidRPr="00CB0110">
        <w:t>Version x.y.z</w:t>
      </w:r>
    </w:p>
    <w:p w14:paraId="1C0D001D" w14:textId="77777777" w:rsidR="001E451C" w:rsidRPr="00CB0110" w:rsidRDefault="001E451C">
      <w:pPr>
        <w:pStyle w:val="B1"/>
      </w:pPr>
      <w:r w:rsidRPr="00CB0110">
        <w:t>where:</w:t>
      </w:r>
    </w:p>
    <w:p w14:paraId="39CA1647" w14:textId="77777777" w:rsidR="001E451C" w:rsidRPr="00CB0110" w:rsidRDefault="001E451C">
      <w:pPr>
        <w:pStyle w:val="B2"/>
      </w:pPr>
      <w:r w:rsidRPr="00CB0110">
        <w:t>x</w:t>
      </w:r>
      <w:r w:rsidRPr="00CB0110">
        <w:tab/>
        <w:t>the first digit:</w:t>
      </w:r>
    </w:p>
    <w:p w14:paraId="18C56F0C" w14:textId="77777777" w:rsidR="001E451C" w:rsidRPr="00CB0110" w:rsidRDefault="001E451C">
      <w:pPr>
        <w:pStyle w:val="B3"/>
      </w:pPr>
      <w:r w:rsidRPr="00CB0110">
        <w:t>1</w:t>
      </w:r>
      <w:r w:rsidRPr="00CB0110">
        <w:tab/>
        <w:t>presented to TSG for information;</w:t>
      </w:r>
    </w:p>
    <w:p w14:paraId="6941DD3F" w14:textId="77777777" w:rsidR="001E451C" w:rsidRPr="00CB0110" w:rsidRDefault="001E451C">
      <w:pPr>
        <w:pStyle w:val="B3"/>
      </w:pPr>
      <w:r w:rsidRPr="00CB0110">
        <w:t>2</w:t>
      </w:r>
      <w:r w:rsidRPr="00CB0110">
        <w:tab/>
        <w:t>presented to TSG for approval;</w:t>
      </w:r>
    </w:p>
    <w:p w14:paraId="1ED1BB71" w14:textId="77777777" w:rsidR="001E451C" w:rsidRPr="00CB0110" w:rsidRDefault="001E451C">
      <w:pPr>
        <w:pStyle w:val="B3"/>
      </w:pPr>
      <w:r w:rsidRPr="00CB0110">
        <w:t>3</w:t>
      </w:r>
      <w:r w:rsidRPr="00CB0110">
        <w:tab/>
        <w:t>or greater indicates TSG approved document under change control.</w:t>
      </w:r>
    </w:p>
    <w:p w14:paraId="6F1093B2" w14:textId="77777777" w:rsidR="001E451C" w:rsidRPr="00CB0110" w:rsidRDefault="001E451C">
      <w:pPr>
        <w:pStyle w:val="B2"/>
      </w:pPr>
      <w:r w:rsidRPr="00CB0110">
        <w:t>y</w:t>
      </w:r>
      <w:r w:rsidRPr="00CB0110">
        <w:tab/>
        <w:t>the second digit is incremented for all changes of substance, i.e. technical enhancements, corrections, updates, etc.</w:t>
      </w:r>
    </w:p>
    <w:p w14:paraId="69FF15F6" w14:textId="77777777" w:rsidR="001E451C" w:rsidRPr="00CB0110" w:rsidRDefault="001E451C">
      <w:pPr>
        <w:pStyle w:val="B2"/>
      </w:pPr>
      <w:r w:rsidRPr="00CB0110">
        <w:t>z</w:t>
      </w:r>
      <w:r w:rsidRPr="00CB0110">
        <w:tab/>
        <w:t>the third digit is incremented when editorial only changes have been incorporated in the document.</w:t>
      </w:r>
    </w:p>
    <w:p w14:paraId="79FA79C5" w14:textId="77777777" w:rsidR="001E451C" w:rsidRPr="00CB0110" w:rsidRDefault="001E451C">
      <w:pPr>
        <w:pStyle w:val="Heading1"/>
      </w:pPr>
      <w:r w:rsidRPr="00CB0110">
        <w:br w:type="page"/>
      </w:r>
      <w:bookmarkStart w:id="5" w:name="_Toc392022335"/>
      <w:bookmarkStart w:id="6" w:name="_Toc105146937"/>
      <w:r w:rsidRPr="00CB0110">
        <w:t>1</w:t>
      </w:r>
      <w:r w:rsidRPr="00CB0110">
        <w:tab/>
        <w:t>Scope</w:t>
      </w:r>
      <w:bookmarkEnd w:id="5"/>
      <w:bookmarkEnd w:id="6"/>
    </w:p>
    <w:p w14:paraId="62757BC0" w14:textId="78B1620C" w:rsidR="009A03E7" w:rsidRPr="00CB0110" w:rsidRDefault="009A03E7" w:rsidP="009A03E7">
      <w:r w:rsidRPr="00CB0110">
        <w:t xml:space="preserve">The present document establishes the essential EMC requirements for </w:t>
      </w:r>
      <w:r>
        <w:t xml:space="preserve">UTRA </w:t>
      </w:r>
      <w:r w:rsidRPr="00CB0110">
        <w:t xml:space="preserve">terminal equipment and ancillary accessories in combination with a 3GPP user equipment (UE). </w:t>
      </w:r>
    </w:p>
    <w:p w14:paraId="42473EA7" w14:textId="77777777" w:rsidR="001E451C" w:rsidRPr="00CB0110" w:rsidRDefault="001E451C">
      <w:r w:rsidRPr="00CB0110">
        <w:t>The equipment conforming to the requirements laid out in the present document and used in its intended electromagnetic environment in accordance with the manufacturers instructions</w:t>
      </w:r>
    </w:p>
    <w:p w14:paraId="423B7737" w14:textId="77777777" w:rsidR="001E451C" w:rsidRPr="00CB0110" w:rsidRDefault="001E451C">
      <w:pPr>
        <w:pStyle w:val="B1"/>
      </w:pPr>
      <w:r w:rsidRPr="00CB0110">
        <w:t>-</w:t>
      </w:r>
      <w:r w:rsidRPr="00CB0110">
        <w:tab/>
        <w:t>shall not generate electromagnetic disturbances at a level .which may interfere with the intended operation of other equipment;</w:t>
      </w:r>
    </w:p>
    <w:p w14:paraId="7E595E0E" w14:textId="77777777" w:rsidR="001E451C" w:rsidRPr="00CB0110" w:rsidRDefault="001E451C">
      <w:pPr>
        <w:pStyle w:val="B1"/>
      </w:pPr>
      <w:r w:rsidRPr="00CB0110">
        <w:t>-</w:t>
      </w:r>
      <w:r w:rsidRPr="00CB0110">
        <w:tab/>
        <w:t>has an adequate level of intrinsic immunity to electromagnetic disturbances to operate as intended;</w:t>
      </w:r>
    </w:p>
    <w:p w14:paraId="1C5B351D" w14:textId="77777777" w:rsidR="009A03E7" w:rsidRPr="00CB0110" w:rsidRDefault="009A03E7" w:rsidP="009A03E7">
      <w:r w:rsidRPr="00CB0110">
        <w:t>The present document specifies the applicable EMC tests, the methods of measurement, the frequency range, the limits and the minimum performance criteria for all types of UTRA UE´s operating in FDD or TDD modes and their accessories. The TDD has two options. The two options are the 3,84Mcps and 1,28Mcps options respectively. The requirements are listed in different subsections only if the parameters deviate.</w:t>
      </w:r>
      <w:r>
        <w:t xml:space="preserve"> </w:t>
      </w:r>
      <w:r w:rsidRPr="00CB0110">
        <w:t>Base station equipment operating within network infrastructure is outside the scope of the present document. However, the present document does cover mobile and portable equipment that is intended to be operated in a fixed location while connected to the AC mains. Base stations in the radio access network are covered by the technical specification TS25.113 [1].</w:t>
      </w:r>
    </w:p>
    <w:p w14:paraId="7E0BA95A" w14:textId="77777777" w:rsidR="001E451C" w:rsidRPr="00CB0110" w:rsidRDefault="001E451C">
      <w:r w:rsidRPr="00CB0110">
        <w:t>Requirements for the radiated emission from the enclosure port of integral antenna equipment and ancillaries have been included. Technical specifications for conducted emissions from the antenna connector are found in the 3GPP specifications for the radio interface, e.g. TS34.121 [2] and TS34.122 [3], for the effective use of the radio spectrum.</w:t>
      </w:r>
    </w:p>
    <w:p w14:paraId="206CE81E" w14:textId="77777777" w:rsidR="001E451C" w:rsidRPr="00CB0110" w:rsidRDefault="001E451C">
      <w:r w:rsidRPr="00CB011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0D119BA5" w14:textId="77777777" w:rsidR="001E451C" w:rsidRPr="00CB0110" w:rsidRDefault="001E451C">
      <w:r w:rsidRPr="00CB0110">
        <w:t>The environment classification used in the present document refers to the environment classification used in the Generic Standards IEC 61000-6-1 [4], IEC 61000-6-3 [5], except the vehicular environment class which refers to ISO 7637 Part 1 [6] and Part 2 [7].</w:t>
      </w:r>
    </w:p>
    <w:p w14:paraId="778CCD20" w14:textId="77777777" w:rsidR="001E451C" w:rsidRPr="00CB0110" w:rsidRDefault="001E451C">
      <w:r w:rsidRPr="00CB0110">
        <w:t>Compliance of radio equipment to the requirements of the present document does not signify compliance to any requirement related to the use of the equipment (i.e. licensing requirements).</w:t>
      </w:r>
    </w:p>
    <w:p w14:paraId="6FA629B3" w14:textId="77777777" w:rsidR="001E451C" w:rsidRPr="00CB0110" w:rsidRDefault="001E451C">
      <w:r w:rsidRPr="00CB0110">
        <w:t>Compliance to the requirements of the present document does not signify compliance to any safety requirement. However, any temporary or permanent unsafe condition caused by EMC is considered as non-compliance.</w:t>
      </w:r>
    </w:p>
    <w:p w14:paraId="549AB994" w14:textId="77777777" w:rsidR="001E451C" w:rsidRPr="00CB0110" w:rsidRDefault="001E451C">
      <w:pPr>
        <w:pStyle w:val="Heading1"/>
      </w:pPr>
      <w:bookmarkStart w:id="7" w:name="_Toc392022336"/>
      <w:bookmarkStart w:id="8" w:name="_Toc105146938"/>
      <w:r w:rsidRPr="00CB0110">
        <w:t>2</w:t>
      </w:r>
      <w:r w:rsidRPr="00CB0110">
        <w:tab/>
        <w:t>References</w:t>
      </w:r>
      <w:bookmarkEnd w:id="7"/>
      <w:bookmarkEnd w:id="8"/>
    </w:p>
    <w:p w14:paraId="4ECE3EDA" w14:textId="77777777" w:rsidR="001E451C" w:rsidRPr="00CB0110" w:rsidRDefault="001E451C">
      <w:r w:rsidRPr="00CB0110">
        <w:t>The following documents contain provisions, which, through reference in this text, constitute provisions of the present document.</w:t>
      </w:r>
    </w:p>
    <w:p w14:paraId="594E1419"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References are either specific (identified by date of publication, edition number, version number, etc.) or non</w:t>
      </w:r>
      <w:r w:rsidRPr="00CB0110">
        <w:noBreakHyphen/>
        <w:t>specific;</w:t>
      </w:r>
    </w:p>
    <w:p w14:paraId="2365FA4C"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for a specific reference, subsequent revisions do not apply;</w:t>
      </w:r>
    </w:p>
    <w:p w14:paraId="1A3FE8B7"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 xml:space="preserve">for a non-specific reference, subsequent revisions do apply. In the case of a reference to a 3GPP document (including a GSM document), a non-specific reference implicitly refers to the latest version of that document </w:t>
      </w:r>
      <w:r w:rsidRPr="00CB0110">
        <w:rPr>
          <w:i/>
          <w:iCs/>
        </w:rPr>
        <w:t>in the same Release as the present document</w:t>
      </w:r>
      <w:r w:rsidRPr="00CB0110">
        <w:t>.</w:t>
      </w:r>
    </w:p>
    <w:p w14:paraId="20CF6350" w14:textId="77777777" w:rsidR="001E451C" w:rsidRPr="00CB0110" w:rsidRDefault="001E451C">
      <w:pPr>
        <w:pStyle w:val="EX"/>
      </w:pPr>
      <w:r w:rsidRPr="00CB0110">
        <w:t>[1]</w:t>
      </w:r>
      <w:r w:rsidRPr="00CB0110">
        <w:tab/>
        <w:t>3GPP TS 25.113: "Base station and repeater electromagnetic compatibility (EMC)".</w:t>
      </w:r>
    </w:p>
    <w:p w14:paraId="4F21BBB1" w14:textId="77777777" w:rsidR="001E451C" w:rsidRPr="00CB0110" w:rsidRDefault="001E451C">
      <w:pPr>
        <w:pStyle w:val="EX"/>
      </w:pPr>
      <w:r w:rsidRPr="00CB0110">
        <w:t>[2]</w:t>
      </w:r>
      <w:r w:rsidRPr="00CB0110">
        <w:tab/>
        <w:t>3GPP TS 34.121: "Terminal conformance specification, Radio transmission and reception (FDD)".</w:t>
      </w:r>
    </w:p>
    <w:p w14:paraId="5C2A6804" w14:textId="77777777" w:rsidR="001E451C" w:rsidRPr="00CB0110" w:rsidRDefault="001E451C">
      <w:pPr>
        <w:pStyle w:val="EX"/>
      </w:pPr>
      <w:r w:rsidRPr="00CB0110">
        <w:t>[3]</w:t>
      </w:r>
      <w:r w:rsidRPr="00CB0110">
        <w:tab/>
        <w:t>3GPP TS 34.122: "Terminal conformance specification, Radio transmission and reception (TDD)".</w:t>
      </w:r>
    </w:p>
    <w:p w14:paraId="61E53ED0" w14:textId="77777777" w:rsidR="001E451C" w:rsidRPr="00CB0110" w:rsidRDefault="001E451C">
      <w:pPr>
        <w:pStyle w:val="EX"/>
      </w:pPr>
      <w:r w:rsidRPr="00CB0110">
        <w:t>[4]</w:t>
      </w:r>
      <w:r w:rsidRPr="00CB0110">
        <w:tab/>
        <w:t>IEC 61000-6-1 (1997): "Electromagnetic compatibility (EMC) - Part 6: Generic standards - Section 1: Immunity standard for residential, commercial and light-industrial environments".</w:t>
      </w:r>
    </w:p>
    <w:p w14:paraId="32A797D7" w14:textId="77777777" w:rsidR="001E451C" w:rsidRPr="00CB0110" w:rsidRDefault="001E451C">
      <w:pPr>
        <w:pStyle w:val="EX"/>
      </w:pPr>
      <w:r w:rsidRPr="00CB0110">
        <w:t>[5]</w:t>
      </w:r>
      <w:r w:rsidRPr="00CB0110">
        <w:tab/>
        <w:t>IEC 61000-6-3 (1996): "Electromagnetic compatibility (EMC) - Part 6: Generic standards - Section 3: Emission standard for residential, commercial and light-industrial environments.</w:t>
      </w:r>
    </w:p>
    <w:p w14:paraId="6278EA9F" w14:textId="77777777" w:rsidR="001E451C" w:rsidRPr="00CB0110" w:rsidRDefault="001E451C">
      <w:pPr>
        <w:pStyle w:val="EX"/>
      </w:pPr>
      <w:r w:rsidRPr="00CB0110">
        <w:t>[6]</w:t>
      </w:r>
      <w:r w:rsidRPr="00CB0110">
        <w:tab/>
        <w:t>ISO 7637</w:t>
      </w:r>
      <w:r w:rsidRPr="00CB0110">
        <w:noBreakHyphen/>
        <w:t>1 (1990): "Road vehicles - Electrical disturbance by conduction and coupling - Part 1: Passenger cars and light commercial vehicles with nominal 12 V supply voltage - Electrical transient conduction along supply lines only".</w:t>
      </w:r>
    </w:p>
    <w:p w14:paraId="53CDB598" w14:textId="77777777" w:rsidR="001E451C" w:rsidRPr="00CB0110" w:rsidRDefault="001E451C">
      <w:pPr>
        <w:pStyle w:val="EX"/>
      </w:pPr>
      <w:r w:rsidRPr="00CB0110">
        <w:t>[7]</w:t>
      </w:r>
      <w:r w:rsidRPr="00CB0110">
        <w:tab/>
        <w:t>ISO 7637</w:t>
      </w:r>
      <w:r w:rsidRPr="00CB0110">
        <w:noBreakHyphen/>
        <w:t>2 (1990): "Road vehicles - Electrical disturbance by conduction and coupling - Part 2: Commercial vehicles with nominal 24 V supply voltage - Electrical transient conduction along supply lines only".</w:t>
      </w:r>
    </w:p>
    <w:p w14:paraId="15BC6E46" w14:textId="77777777" w:rsidR="001E451C" w:rsidRPr="00CB0110" w:rsidRDefault="001E451C">
      <w:pPr>
        <w:pStyle w:val="EX"/>
      </w:pPr>
      <w:r w:rsidRPr="00CB0110">
        <w:t>[8]</w:t>
      </w:r>
      <w:r w:rsidRPr="00CB0110">
        <w:tab/>
        <w:t xml:space="preserve">3GPP TR 25.990: "Vocabulary for UTRAN". </w:t>
      </w:r>
      <w:r w:rsidRPr="00CB0110">
        <w:br/>
        <w:t>3GPP TR 21.905: "Vocabulary for 3GPP Specifications".</w:t>
      </w:r>
    </w:p>
    <w:p w14:paraId="78DF360A" w14:textId="77777777" w:rsidR="001E451C" w:rsidRPr="00CB0110" w:rsidRDefault="001E451C">
      <w:pPr>
        <w:pStyle w:val="EX"/>
      </w:pPr>
      <w:r w:rsidRPr="00CB0110">
        <w:t>[9]</w:t>
      </w:r>
      <w:r w:rsidRPr="00CB0110">
        <w:tab/>
        <w:t>IEC 60050(161): "International Electrotechnical Vocabulary - Chapter 161: Electromagnetic compatibility".</w:t>
      </w:r>
    </w:p>
    <w:p w14:paraId="262909D5" w14:textId="77777777" w:rsidR="001E451C" w:rsidRPr="00CB0110" w:rsidRDefault="001E451C">
      <w:pPr>
        <w:pStyle w:val="EX"/>
      </w:pPr>
      <w:r w:rsidRPr="00CB0110">
        <w:t>[10]</w:t>
      </w:r>
      <w:r w:rsidRPr="00CB0110">
        <w:tab/>
        <w:t>3GPP TS 34.108: "Common test environments for User Equipment (UE); Conformance testing".</w:t>
      </w:r>
    </w:p>
    <w:p w14:paraId="0F6AEEF3" w14:textId="77777777" w:rsidR="001E451C" w:rsidRPr="00CB0110" w:rsidRDefault="001E451C">
      <w:pPr>
        <w:pStyle w:val="EX"/>
      </w:pPr>
      <w:r w:rsidRPr="00CB0110">
        <w:t>[11]</w:t>
      </w:r>
      <w:r w:rsidRPr="00CB0110">
        <w:tab/>
        <w:t>ITU-R Recommendation SM.329: "Unwanted emissions in the spurious domain ".</w:t>
      </w:r>
    </w:p>
    <w:p w14:paraId="145D8718" w14:textId="77777777" w:rsidR="001E451C" w:rsidRPr="00CB0110" w:rsidRDefault="001E451C">
      <w:pPr>
        <w:pStyle w:val="EX"/>
      </w:pPr>
      <w:r w:rsidRPr="00CB0110">
        <w:t>[12]</w:t>
      </w:r>
      <w:r w:rsidRPr="00CB0110">
        <w:tab/>
        <w:t>3GPP TS 25.101: "User Equipment (UE) radio transmission and reception (FDD)".</w:t>
      </w:r>
    </w:p>
    <w:p w14:paraId="63145AA4" w14:textId="77777777" w:rsidR="001E451C" w:rsidRPr="00CB0110" w:rsidRDefault="001E451C">
      <w:pPr>
        <w:pStyle w:val="EX"/>
      </w:pPr>
      <w:r w:rsidRPr="00CB0110">
        <w:t>[</w:t>
      </w:r>
      <w:r w:rsidRPr="00CB0110">
        <w:rPr>
          <w:noProof/>
        </w:rPr>
        <w:t>13</w:t>
      </w:r>
      <w:r w:rsidRPr="00CB0110">
        <w:t>]</w:t>
      </w:r>
      <w:r w:rsidRPr="00CB0110">
        <w:tab/>
        <w:t>3GPP TS 25.102: "User Equipment (UE) radio transmission and reception (TDD)".</w:t>
      </w:r>
    </w:p>
    <w:p w14:paraId="53A4321C" w14:textId="480B51F5" w:rsidR="009A03E7" w:rsidRPr="00CB0110" w:rsidRDefault="009A03E7" w:rsidP="009A03E7">
      <w:pPr>
        <w:pStyle w:val="EX"/>
      </w:pPr>
      <w:r w:rsidRPr="00CB0110">
        <w:t>[14]</w:t>
      </w:r>
      <w:r w:rsidRPr="00CB0110">
        <w:tab/>
      </w:r>
      <w:r>
        <w:t>Void</w:t>
      </w:r>
    </w:p>
    <w:p w14:paraId="7E21F419" w14:textId="77777777" w:rsidR="001E451C" w:rsidRPr="00CB0110" w:rsidRDefault="001E451C">
      <w:pPr>
        <w:pStyle w:val="EX"/>
      </w:pPr>
      <w:r w:rsidRPr="00CB0110">
        <w:t>[15]</w:t>
      </w:r>
      <w:r w:rsidRPr="00CB0110">
        <w:tab/>
        <w:t>3GPP TS 34.109: "Terminal logical test interface; Special conformance testing functions".</w:t>
      </w:r>
    </w:p>
    <w:p w14:paraId="779E68E7" w14:textId="77777777" w:rsidR="001E451C" w:rsidRPr="00CB0110" w:rsidRDefault="001E451C">
      <w:pPr>
        <w:pStyle w:val="EX"/>
      </w:pPr>
      <w:r w:rsidRPr="00CB0110">
        <w:t>[16]</w:t>
      </w:r>
      <w:r w:rsidRPr="00CB0110">
        <w:tab/>
        <w:t>IEC CISPR publication 16-1: "Specification for radio disturbance and immunity measuring apparatus and methods".</w:t>
      </w:r>
    </w:p>
    <w:p w14:paraId="132B4FA5" w14:textId="77777777" w:rsidR="001E451C" w:rsidRPr="00CB0110" w:rsidRDefault="001E451C">
      <w:pPr>
        <w:pStyle w:val="EX"/>
      </w:pPr>
      <w:r w:rsidRPr="00CB0110">
        <w:t>[17]</w:t>
      </w:r>
      <w:r w:rsidRPr="00CB0110">
        <w:tab/>
        <w:t xml:space="preserve">IEC 61000-3-2; (2000): "Electromagnetic compatibility; Part 3 - Limits; section 2 - Limits for harmonic current emissions (equipment input current </w:t>
      </w:r>
      <w:r w:rsidRPr="00CB0110">
        <w:sym w:font="Symbol" w:char="F0A3"/>
      </w:r>
      <w:r w:rsidRPr="00CB0110">
        <w:t xml:space="preserve"> 16 A per phase)"; Am.1 (1997-09)".</w:t>
      </w:r>
    </w:p>
    <w:p w14:paraId="7F9B2BCD" w14:textId="77777777" w:rsidR="001E451C" w:rsidRPr="00CB0110" w:rsidRDefault="001E451C">
      <w:pPr>
        <w:pStyle w:val="EX"/>
      </w:pPr>
      <w:r w:rsidRPr="00CB0110">
        <w:t>[18]</w:t>
      </w:r>
      <w:r w:rsidRPr="00CB0110">
        <w:tab/>
        <w:t xml:space="preserve">IEC 61000-3-3; (19952): "Electromagnetic compatibility; Part 3 - Limits; section 2 - Limitation of voltage fluctuations and flicker in low-voltage supply systems for equipment with rated current </w:t>
      </w:r>
      <w:r w:rsidRPr="00CB0110">
        <w:sym w:font="Symbol" w:char="F0A3"/>
      </w:r>
      <w:r w:rsidRPr="00CB0110">
        <w:t xml:space="preserve"> 16 A" </w:t>
      </w:r>
    </w:p>
    <w:p w14:paraId="7EEC66E2" w14:textId="77777777" w:rsidR="001E451C" w:rsidRPr="00CB0110" w:rsidRDefault="001E451C">
      <w:pPr>
        <w:pStyle w:val="EX"/>
      </w:pPr>
      <w:r w:rsidRPr="00CB0110">
        <w:t>[19]</w:t>
      </w:r>
      <w:r w:rsidRPr="00CB0110">
        <w:tab/>
        <w:t>IEC 61000-4-2: "Electromagnetic compatibility (EMC) - Part 4: Testing and measurement techniques - section 2: Electrostatic discharge immunity test - Basic EMC publication".</w:t>
      </w:r>
    </w:p>
    <w:p w14:paraId="4E33DF6A" w14:textId="77777777" w:rsidR="001E451C" w:rsidRPr="00CB0110" w:rsidRDefault="001E451C">
      <w:pPr>
        <w:pStyle w:val="EX"/>
      </w:pPr>
      <w:r w:rsidRPr="00CB0110">
        <w:t>[20]</w:t>
      </w:r>
      <w:r w:rsidRPr="00CB0110">
        <w:tab/>
        <w:t>IEC 61000-4-3: "Electromagnetic compatibility (EMC) - Part 4: Testing and measurement techniques - section 3: Radiated, radio-frequency electromagnetic field immunity test".</w:t>
      </w:r>
    </w:p>
    <w:p w14:paraId="370ED454" w14:textId="77777777" w:rsidR="001E451C" w:rsidRPr="00CB0110" w:rsidRDefault="001E451C">
      <w:pPr>
        <w:pStyle w:val="EX"/>
      </w:pPr>
      <w:r w:rsidRPr="00CB0110">
        <w:t>[21]</w:t>
      </w:r>
      <w:r w:rsidRPr="00CB0110">
        <w:tab/>
        <w:t>IEC 61000-4-4: "Electromagnetic compatibility (EMC) - Part 4: Testing and measurement techniques - section 4: Electrical fast transient/burst immunity test - Basic EMC publication".</w:t>
      </w:r>
    </w:p>
    <w:p w14:paraId="4EF466CB" w14:textId="77777777" w:rsidR="001E451C" w:rsidRPr="00CB0110" w:rsidRDefault="001E451C">
      <w:pPr>
        <w:pStyle w:val="EX"/>
      </w:pPr>
      <w:r w:rsidRPr="00CB0110">
        <w:t>[22]</w:t>
      </w:r>
      <w:r w:rsidRPr="00CB0110">
        <w:tab/>
        <w:t>IEC 61000-4-5: "Electromagnetic compatibility (EMC) - Part 4: Testing and measurement techniques - section 5: Surge immunity test".</w:t>
      </w:r>
    </w:p>
    <w:p w14:paraId="11185024" w14:textId="77777777" w:rsidR="001E451C" w:rsidRPr="00CB0110" w:rsidRDefault="001E451C">
      <w:pPr>
        <w:pStyle w:val="EX"/>
      </w:pPr>
      <w:r w:rsidRPr="00CB0110">
        <w:t>[23]</w:t>
      </w:r>
      <w:r w:rsidRPr="00CB0110">
        <w:tab/>
        <w:t>IEC 61000-4-6: "Electromagnetic compatibility (EMC) - Part 4: Testing and measurement techniques - section 6: immunity to conducted disturbances induced by radio frequency fields".</w:t>
      </w:r>
    </w:p>
    <w:p w14:paraId="6CC7391C" w14:textId="77777777" w:rsidR="001E451C" w:rsidRPr="00CB0110" w:rsidRDefault="001E451C">
      <w:pPr>
        <w:pStyle w:val="EX"/>
      </w:pPr>
      <w:r w:rsidRPr="00CB0110">
        <w:t>[24]</w:t>
      </w:r>
      <w:r w:rsidRPr="00CB0110">
        <w:tab/>
        <w:t>IEC 61000-4-11: "Electromagnetic compatibility (EMC) - Part 4: Testing and measurement techniques - section 11:Voltage dips, short interruptions, and voltage variations immunity test".</w:t>
      </w:r>
    </w:p>
    <w:p w14:paraId="31E6E4AE" w14:textId="77777777" w:rsidR="001E451C" w:rsidRPr="00CB0110" w:rsidRDefault="001E451C">
      <w:pPr>
        <w:pStyle w:val="EX"/>
      </w:pPr>
      <w:r w:rsidRPr="00CB0110">
        <w:t>[25]</w:t>
      </w:r>
      <w:r w:rsidRPr="00CB0110">
        <w:tab/>
        <w:t>ETSI ETR 027 (1991): "Radio Equipment and Systems (RES); Methods of measurement for private mobile radio equipment".</w:t>
      </w:r>
    </w:p>
    <w:p w14:paraId="01DFA448" w14:textId="77777777" w:rsidR="001E451C" w:rsidRPr="00CB0110" w:rsidRDefault="001E451C">
      <w:pPr>
        <w:pStyle w:val="EX"/>
      </w:pPr>
      <w:r w:rsidRPr="00CB0110">
        <w:t>[26]</w:t>
      </w:r>
      <w:r w:rsidRPr="00CB0110">
        <w:tab/>
        <w:t>ITU</w:t>
      </w:r>
      <w:r w:rsidRPr="00CB0110">
        <w:noBreakHyphen/>
        <w:t>T Recommendation P.64: "Telephone transmission quality, Telephone installations, Local line networks, Objective electro-acoustical measurements. Determination of sensitivity/frequency characteristics of local telephone systems".</w:t>
      </w:r>
    </w:p>
    <w:p w14:paraId="7BAE130D" w14:textId="77777777" w:rsidR="001E451C" w:rsidRPr="00CB0110" w:rsidRDefault="001E451C">
      <w:pPr>
        <w:pStyle w:val="EX"/>
      </w:pPr>
      <w:r w:rsidRPr="00CB0110">
        <w:t>[27]</w:t>
      </w:r>
      <w:r w:rsidRPr="00CB0110">
        <w:tab/>
        <w:t>ITU</w:t>
      </w:r>
      <w:r w:rsidRPr="00CB0110">
        <w:noBreakHyphen/>
        <w:t>T Recommendation P.76: "Telephone transmission quality, Measurements related to speech loudness, Determination of loudness ratings; Fundamental principles, Annex A".</w:t>
      </w:r>
    </w:p>
    <w:p w14:paraId="601DE311" w14:textId="5688D7CD" w:rsidR="001E451C" w:rsidRDefault="001E451C">
      <w:pPr>
        <w:pStyle w:val="EX"/>
      </w:pPr>
      <w:r w:rsidRPr="00CB0110">
        <w:t>[28]</w:t>
      </w:r>
      <w:r w:rsidRPr="00CB0110">
        <w:tab/>
        <w:t>ITU-R Recommendation SM.1539 (2001): "Variation of the boundary between the out-of-band and spurious domains required for the application of Recommendations ITU-R SM.1541 and ITU-R SM.329".</w:t>
      </w:r>
    </w:p>
    <w:p w14:paraId="4801CF07" w14:textId="77777777" w:rsidR="009A03E7" w:rsidRDefault="009A03E7" w:rsidP="009A03E7">
      <w:pPr>
        <w:pStyle w:val="EX"/>
      </w:pPr>
      <w:r>
        <w:t>[29]</w:t>
      </w:r>
      <w:r>
        <w:tab/>
        <w:t xml:space="preserve">IEC </w:t>
      </w:r>
      <w:r w:rsidRPr="00D910A1">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5ACBAF1C" w14:textId="77777777" w:rsidR="009A03E7" w:rsidRPr="00CB0110" w:rsidRDefault="009A03E7">
      <w:pPr>
        <w:pStyle w:val="EX"/>
      </w:pPr>
    </w:p>
    <w:p w14:paraId="759CF1FE" w14:textId="77777777" w:rsidR="001E451C" w:rsidRPr="00CB0110" w:rsidRDefault="001E451C">
      <w:pPr>
        <w:pStyle w:val="Heading1"/>
        <w:tabs>
          <w:tab w:val="left" w:pos="1140"/>
        </w:tabs>
        <w:ind w:left="1140" w:hanging="1140"/>
      </w:pPr>
      <w:bookmarkStart w:id="9" w:name="_Toc392022337"/>
      <w:bookmarkStart w:id="10" w:name="_Toc105146939"/>
      <w:r w:rsidRPr="00CB0110">
        <w:t>3</w:t>
      </w:r>
      <w:r w:rsidRPr="00CB0110">
        <w:tab/>
        <w:t>Definitions and abbreviations</w:t>
      </w:r>
      <w:bookmarkEnd w:id="9"/>
      <w:bookmarkEnd w:id="10"/>
    </w:p>
    <w:p w14:paraId="20FC8FEA" w14:textId="77777777" w:rsidR="001E451C" w:rsidRPr="00CB0110" w:rsidRDefault="001E451C">
      <w:pPr>
        <w:pStyle w:val="Heading2"/>
      </w:pPr>
      <w:bookmarkStart w:id="11" w:name="_Toc392022338"/>
      <w:bookmarkStart w:id="12" w:name="_Toc105146940"/>
      <w:r w:rsidRPr="00CB0110">
        <w:t>3.1</w:t>
      </w:r>
      <w:r w:rsidRPr="00CB0110">
        <w:tab/>
        <w:t>Definitions</w:t>
      </w:r>
      <w:bookmarkEnd w:id="11"/>
      <w:bookmarkEnd w:id="12"/>
    </w:p>
    <w:p w14:paraId="1429DA8E" w14:textId="77777777" w:rsidR="001E451C" w:rsidRPr="00CB0110" w:rsidRDefault="001E451C">
      <w:r w:rsidRPr="00CB0110">
        <w:t>For the purposes of the present document, the following terms and definitions apply.</w:t>
      </w:r>
    </w:p>
    <w:p w14:paraId="24B22532" w14:textId="77777777" w:rsidR="001E451C" w:rsidRPr="00CB0110" w:rsidRDefault="001E451C">
      <w:pPr>
        <w:spacing w:after="120"/>
      </w:pPr>
      <w:r w:rsidRPr="00CB0110">
        <w:rPr>
          <w:b/>
          <w:bCs/>
        </w:rPr>
        <w:t>Ancillary equipment</w:t>
      </w:r>
      <w:r w:rsidRPr="00CB0110">
        <w:t>: Equipment (apparatus), used in connection with a user equipment (UE) is considered as an ancillary equipment (apparatus) if:</w:t>
      </w:r>
    </w:p>
    <w:p w14:paraId="6149BE10" w14:textId="77777777" w:rsidR="001E451C" w:rsidRPr="00CB0110" w:rsidRDefault="001E451C">
      <w:pPr>
        <w:pStyle w:val="B1"/>
        <w:spacing w:after="120"/>
      </w:pPr>
      <w:r w:rsidRPr="00CB0110">
        <w:t>-</w:t>
      </w:r>
      <w:r w:rsidRPr="00CB0110">
        <w:tab/>
        <w:t>the equipment is intended for use in conjunction with a UE to provide additional operational and/or control features to the UE, (e.g. to extend control to another position or location); and</w:t>
      </w:r>
    </w:p>
    <w:p w14:paraId="650D4FEA" w14:textId="77777777" w:rsidR="001E451C" w:rsidRPr="00CB0110" w:rsidRDefault="001E451C">
      <w:pPr>
        <w:pStyle w:val="B1"/>
        <w:tabs>
          <w:tab w:val="left" w:pos="644"/>
        </w:tabs>
        <w:spacing w:after="120"/>
        <w:ind w:left="644" w:hanging="360"/>
      </w:pPr>
      <w:r w:rsidRPr="00CB0110">
        <w:t>-</w:t>
      </w:r>
      <w:r w:rsidRPr="00CB0110">
        <w:tab/>
        <w:t>the equipment cannot be used on a stand alone basis to provide user functions independently of a UE; and</w:t>
      </w:r>
    </w:p>
    <w:p w14:paraId="4ABFB79F" w14:textId="77777777" w:rsidR="001E451C" w:rsidRPr="00CB0110" w:rsidRDefault="001E451C">
      <w:pPr>
        <w:pStyle w:val="B1"/>
        <w:tabs>
          <w:tab w:val="left" w:pos="644"/>
        </w:tabs>
        <w:spacing w:after="120"/>
        <w:ind w:left="644" w:hanging="360"/>
      </w:pPr>
      <w:r w:rsidRPr="00CB0110">
        <w:t>-</w:t>
      </w:r>
      <w:r w:rsidRPr="00CB0110">
        <w:tab/>
        <w:t>the UE to which it is connected, is capable of providing some intended operation such as transmitting and/or receiving without the ancillary equipment (i.e. it is not a sub</w:t>
      </w:r>
      <w:r w:rsidRPr="00CB0110">
        <w:noBreakHyphen/>
        <w:t>unit of the main equipment essential to the main equipment basic functions).</w:t>
      </w:r>
    </w:p>
    <w:p w14:paraId="37F43304" w14:textId="77777777" w:rsidR="001E451C" w:rsidRPr="00CB0110" w:rsidRDefault="001E451C">
      <w:pPr>
        <w:spacing w:after="120"/>
      </w:pPr>
      <w:r w:rsidRPr="00181A21">
        <w:rPr>
          <w:b/>
          <w:bCs/>
          <w:lang w:val="sv-SE"/>
        </w:rPr>
        <w:t>BLER (BLock Error Ratio):</w:t>
      </w:r>
      <w:r w:rsidRPr="00181A21">
        <w:rPr>
          <w:snapToGrid w:val="0"/>
          <w:lang w:val="sv-SE"/>
        </w:rPr>
        <w:t xml:space="preserve"> BLER is block error ratio. </w:t>
      </w:r>
      <w:r w:rsidRPr="00CB0110">
        <w:rPr>
          <w:snapToGrid w:val="0"/>
        </w:rPr>
        <w:t>The BLER calculation shall be based on evaluating the CRC on each transport block</w:t>
      </w:r>
      <w:r w:rsidRPr="00CB0110">
        <w:t xml:space="preserve"> .</w:t>
      </w:r>
    </w:p>
    <w:p w14:paraId="2E55FBA4" w14:textId="77777777" w:rsidR="001E451C" w:rsidRPr="00CB0110" w:rsidRDefault="001E451C">
      <w:pPr>
        <w:pStyle w:val="EQ"/>
        <w:keepLines w:val="0"/>
        <w:tabs>
          <w:tab w:val="clear" w:pos="4536"/>
          <w:tab w:val="clear" w:pos="9072"/>
        </w:tabs>
        <w:spacing w:after="120"/>
        <w:rPr>
          <w:noProof w:val="0"/>
        </w:rPr>
      </w:pPr>
      <w:r w:rsidRPr="00CB0110">
        <w:rPr>
          <w:b/>
          <w:bCs/>
        </w:rPr>
        <w:t>Camped on a cell</w:t>
      </w:r>
      <w:r w:rsidRPr="00CB0110">
        <w:rPr>
          <w:b/>
          <w:bCs/>
          <w:noProof w:val="0"/>
        </w:rPr>
        <w:t>:</w:t>
      </w:r>
      <w:r w:rsidRPr="00CB0110">
        <w:rPr>
          <w:noProof w:val="0"/>
        </w:rPr>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3A39E97" w14:textId="77777777" w:rsidR="001E451C" w:rsidRPr="00CB0110" w:rsidRDefault="001E451C">
      <w:pPr>
        <w:spacing w:after="120"/>
      </w:pPr>
      <w:r w:rsidRPr="00CB0110">
        <w:rPr>
          <w:b/>
          <w:bCs/>
        </w:rPr>
        <w:t>Continuous phenomena (continuous disturbance):</w:t>
      </w:r>
      <w:r w:rsidRPr="00CB0110">
        <w:t xml:space="preserve"> Electromagnetic disturbance, the effects of which on a particular device or equipment cannot be resolved into a succession of distinct effects (IEC 60050-161 [9]).</w:t>
      </w:r>
    </w:p>
    <w:p w14:paraId="2707E2CB" w14:textId="77777777" w:rsidR="001E451C" w:rsidRPr="00CB0110" w:rsidRDefault="001E451C">
      <w:pPr>
        <w:spacing w:after="120"/>
      </w:pPr>
      <w:r w:rsidRPr="00CB0110">
        <w:rPr>
          <w:b/>
          <w:bCs/>
        </w:rPr>
        <w:t>Data application ancillary:</w:t>
      </w:r>
      <w:r w:rsidRPr="00CB0110">
        <w:t xml:space="preserve"> ancillary which provides send and/or receive data access to UMTS services via UE</w:t>
      </w:r>
    </w:p>
    <w:p w14:paraId="74945AB6" w14:textId="77777777" w:rsidR="001E451C" w:rsidRPr="00CB0110" w:rsidRDefault="001E451C">
      <w:pPr>
        <w:spacing w:after="120"/>
      </w:pPr>
      <w:r w:rsidRPr="00CB0110">
        <w:rPr>
          <w:b/>
          <w:bCs/>
          <w:snapToGrid w:val="0"/>
        </w:rPr>
        <w:t>Enclosure port</w:t>
      </w:r>
      <w:r w:rsidRPr="00CB0110">
        <w:rPr>
          <w:b/>
          <w:bCs/>
        </w:rPr>
        <w:t>:</w:t>
      </w:r>
      <w:r w:rsidRPr="00CB0110">
        <w:t xml:space="preserve"> </w:t>
      </w:r>
      <w:r w:rsidRPr="00CB0110">
        <w:rPr>
          <w:snapToGrid w:val="0"/>
        </w:rPr>
        <w:t>physical boundary of the apparatus through which electromagnetic fields may radiate or impinge. In the case of integral antenna equipment, this port is inseparable from the antenna port.</w:t>
      </w:r>
    </w:p>
    <w:p w14:paraId="7A68F791" w14:textId="77777777" w:rsidR="001E451C" w:rsidRPr="00CB0110" w:rsidRDefault="001E451C">
      <w:pPr>
        <w:spacing w:after="120"/>
        <w:rPr>
          <w:snapToGrid w:val="0"/>
        </w:rPr>
      </w:pPr>
      <w:r w:rsidRPr="00CB0110">
        <w:rPr>
          <w:b/>
          <w:bCs/>
        </w:rPr>
        <w:t>End- User data</w:t>
      </w:r>
      <w:r w:rsidRPr="00CB0110">
        <w:rPr>
          <w:b/>
          <w:bCs/>
          <w:snapToGrid w:val="0"/>
        </w:rPr>
        <w:t>:</w:t>
      </w:r>
      <w:r w:rsidRPr="00CB0110">
        <w:rPr>
          <w:snapToGrid w:val="0"/>
        </w:rPr>
        <w:t xml:space="preserve"> </w:t>
      </w:r>
      <w:r w:rsidRPr="00CB0110">
        <w:t>Manufacturer defined data patterns for data transfer testing. Represents EUT´s typical user application (eg. photo, video, textfile, message) in its characteristics.</w:t>
      </w:r>
    </w:p>
    <w:p w14:paraId="27EE74D5" w14:textId="77777777" w:rsidR="001E451C" w:rsidRPr="00CB0110" w:rsidRDefault="001E451C">
      <w:pPr>
        <w:pStyle w:val="EQ"/>
        <w:keepLines w:val="0"/>
        <w:tabs>
          <w:tab w:val="clear" w:pos="4536"/>
          <w:tab w:val="clear" w:pos="9072"/>
        </w:tabs>
        <w:spacing w:after="120"/>
        <w:rPr>
          <w:noProof w:val="0"/>
        </w:rPr>
      </w:pPr>
      <w:r w:rsidRPr="00CB0110">
        <w:rPr>
          <w:b/>
          <w:bCs/>
        </w:rPr>
        <w:t>Idle mode</w:t>
      </w:r>
      <w:r w:rsidRPr="00CB0110">
        <w:rPr>
          <w:b/>
          <w:bCs/>
          <w:noProof w:val="0"/>
        </w:rPr>
        <w:t>:</w:t>
      </w:r>
      <w:r w:rsidRPr="00CB0110">
        <w:rPr>
          <w:noProof w:val="0"/>
        </w:rPr>
        <w:t xml:space="preserve"> Idle mode is the state of User Equipment (UE) when switched on but with no Radio Resource Control (RRC) connection.</w:t>
      </w:r>
      <w:r w:rsidRPr="00CB0110">
        <w:t xml:space="preserve"> </w:t>
      </w:r>
    </w:p>
    <w:p w14:paraId="0204CC4D" w14:textId="77777777" w:rsidR="001E451C" w:rsidRPr="00CB0110" w:rsidRDefault="001E451C">
      <w:pPr>
        <w:pStyle w:val="EQ"/>
        <w:keepLines w:val="0"/>
        <w:tabs>
          <w:tab w:val="clear" w:pos="4536"/>
          <w:tab w:val="clear" w:pos="9072"/>
        </w:tabs>
        <w:spacing w:after="120"/>
        <w:rPr>
          <w:noProof w:val="0"/>
        </w:rPr>
      </w:pPr>
      <w:r w:rsidRPr="00CB0110">
        <w:rPr>
          <w:b/>
          <w:bCs/>
          <w:noProof w:val="0"/>
          <w:snapToGrid w:val="0"/>
        </w:rPr>
        <w:t>Integral antenna:</w:t>
      </w:r>
      <w:r w:rsidRPr="00CB0110">
        <w:rPr>
          <w:noProof w:val="0"/>
          <w:snapToGrid w:val="0"/>
        </w:rPr>
        <w:t xml:space="preserve"> antenna designed to be connected directly to the equipment with or without the use of an external connector and considered to be part of the equipment. An integral antenna may be fitted internally or externally to the equipment.</w:t>
      </w:r>
    </w:p>
    <w:p w14:paraId="0D1E4CF0" w14:textId="77777777" w:rsidR="001E451C" w:rsidRPr="00CB0110" w:rsidRDefault="001E451C">
      <w:pPr>
        <w:spacing w:after="120"/>
      </w:pPr>
      <w:r w:rsidRPr="00CB0110">
        <w:rPr>
          <w:b/>
          <w:bCs/>
        </w:rPr>
        <w:t xml:space="preserve">Average power: </w:t>
      </w:r>
      <w:r w:rsidRPr="00CB0110">
        <w:t>The average transmitter output power obtained over any specified time interval, including periods with no transmission, when the transmit time slots are at the maximum power setting.</w:t>
      </w:r>
    </w:p>
    <w:p w14:paraId="5E7A580C" w14:textId="77777777" w:rsidR="001E451C" w:rsidRPr="00CB0110" w:rsidRDefault="001E451C">
      <w:pPr>
        <w:spacing w:after="120"/>
      </w:pPr>
      <w:r w:rsidRPr="00CB0110">
        <w:rPr>
          <w:b/>
          <w:bCs/>
        </w:rPr>
        <w:t>Necessary bandwidth:</w:t>
      </w:r>
      <w:r w:rsidRPr="00CB0110">
        <w:t xml:space="preserve"> For a given class of emission, the width of the frequency band which is just sufficient to ensure the transmission of information at the rate and with the quality required under specified conditions.</w:t>
      </w:r>
    </w:p>
    <w:p w14:paraId="1690B26C" w14:textId="77777777" w:rsidR="001E451C" w:rsidRPr="00CB0110" w:rsidRDefault="001E451C">
      <w:pPr>
        <w:spacing w:after="120"/>
      </w:pPr>
      <w:r w:rsidRPr="00CB0110">
        <w:rPr>
          <w:b/>
          <w:bCs/>
        </w:rPr>
        <w:t>Out of band emissions:</w:t>
      </w:r>
      <w:r w:rsidRPr="00CB0110">
        <w:t xml:space="preserve"> Emission on a frequency or frequencies immediately outside the necessary bandwidth, which results from, the modulation process, but excluding spurious emissions.</w:t>
      </w:r>
    </w:p>
    <w:p w14:paraId="48199D45" w14:textId="77777777" w:rsidR="001E451C" w:rsidRPr="00CB0110" w:rsidRDefault="001E451C">
      <w:pPr>
        <w:pStyle w:val="NO"/>
      </w:pPr>
      <w:r w:rsidRPr="00CB0110">
        <w:t>NOTE:</w:t>
      </w:r>
      <w:r w:rsidRPr="00CB0110">
        <w:tab/>
        <w:t xml:space="preserve">Any unwanted emission which falls at frequencies separated from the centre frequency of the emission by less than 250% of the necessary bandwidth of the emission will generally be considered out-of-band emission. </w:t>
      </w:r>
    </w:p>
    <w:p w14:paraId="19B33736" w14:textId="77777777" w:rsidR="001E451C" w:rsidRPr="00CB0110" w:rsidRDefault="001E451C">
      <w:pPr>
        <w:spacing w:after="120"/>
        <w:rPr>
          <w:snapToGrid w:val="0"/>
        </w:rPr>
      </w:pPr>
      <w:r w:rsidRPr="00CB0110">
        <w:rPr>
          <w:b/>
          <w:bCs/>
          <w:snapToGrid w:val="0"/>
        </w:rPr>
        <w:t>Port:</w:t>
      </w:r>
      <w:r w:rsidRPr="00CB0110">
        <w:rPr>
          <w:snapToGrid w:val="0"/>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B59CF9D" w14:textId="30ACD676" w:rsidR="001E451C" w:rsidRPr="00CB0110" w:rsidRDefault="00CF3E46">
      <w:pPr>
        <w:pStyle w:val="TH"/>
      </w:pPr>
      <w:r w:rsidRPr="00CB0110">
        <w:rPr>
          <w:noProof/>
        </w:rPr>
        <w:drawing>
          <wp:inline distT="0" distB="0" distL="0" distR="0" wp14:anchorId="700BBED5" wp14:editId="5C4DD337">
            <wp:extent cx="43624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0F7E67F8" w14:textId="77777777" w:rsidR="001E451C" w:rsidRPr="00CB0110" w:rsidRDefault="001E451C">
      <w:pPr>
        <w:spacing w:after="120"/>
      </w:pPr>
      <w:r w:rsidRPr="00CB0110">
        <w:rPr>
          <w:b/>
          <w:bCs/>
        </w:rPr>
        <w:t>Spurious emission from ITU-R SM 329 [11]:</w:t>
      </w:r>
      <w:r w:rsidRPr="00CB011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B0110">
        <w:noBreakHyphen/>
        <w:t>of</w:t>
      </w:r>
      <w:r w:rsidRPr="00CB0110">
        <w:noBreakHyphen/>
        <w:t xml:space="preserve">band emissions. </w:t>
      </w:r>
    </w:p>
    <w:p w14:paraId="43126C1C" w14:textId="7553F78C" w:rsidR="009A03E7" w:rsidRPr="00CB0110" w:rsidRDefault="009A03E7" w:rsidP="009A03E7">
      <w:pPr>
        <w:spacing w:after="120"/>
      </w:pPr>
      <w:r w:rsidRPr="00CB0110">
        <w:rPr>
          <w:b/>
          <w:bCs/>
          <w:snapToGrid w:val="0"/>
        </w:rPr>
        <w:t>Telecommunication port:</w:t>
      </w:r>
      <w:r w:rsidRPr="00CB0110">
        <w:rPr>
          <w:snapToGrid w:val="0"/>
        </w:rPr>
        <w:t xml:space="preserve"> ports which are intended to be connected to telecommunication networks (e.g. public switched telecommunication networks, integrated services digital networks), local area networks (e.g. Ethernet, Token Ring) and similar networks (see </w:t>
      </w:r>
      <w:r>
        <w:t>CISPR 32 [29]</w:t>
      </w:r>
      <w:r w:rsidRPr="00CB0110">
        <w:rPr>
          <w:snapToGrid w:val="0"/>
        </w:rPr>
        <w:t>).</w:t>
      </w:r>
    </w:p>
    <w:p w14:paraId="3A54A3D2" w14:textId="77777777" w:rsidR="001E451C" w:rsidRPr="00CB0110" w:rsidRDefault="001E451C">
      <w:pPr>
        <w:spacing w:after="120"/>
        <w:rPr>
          <w:snapToGrid w:val="0"/>
        </w:rPr>
      </w:pPr>
      <w:r w:rsidRPr="00CB0110">
        <w:rPr>
          <w:b/>
          <w:bCs/>
        </w:rPr>
        <w:t>Transient phenomena</w:t>
      </w:r>
      <w:r w:rsidRPr="00CB0110">
        <w:rPr>
          <w:snapToGrid w:val="0"/>
        </w:rPr>
        <w:t xml:space="preserve">: </w:t>
      </w:r>
      <w:r w:rsidRPr="00CB0110">
        <w:t>Pertaining to or designating a phenomena or a quantity which varies between two consecutive steady states during a time interval short compared with the time-scale of interest (IEC 60050-161 [9])</w:t>
      </w:r>
    </w:p>
    <w:p w14:paraId="5C1D883A" w14:textId="77777777" w:rsidR="001E451C" w:rsidRPr="00CB0110" w:rsidRDefault="001E451C">
      <w:pPr>
        <w:spacing w:after="120"/>
      </w:pPr>
      <w:r w:rsidRPr="00CB0110">
        <w:rPr>
          <w:b/>
          <w:bCs/>
        </w:rPr>
        <w:t>Traffic mode:</w:t>
      </w:r>
      <w:r w:rsidRPr="00CB0110">
        <w:t xml:space="preserve"> is the state of User Equipment (UE) when switched on and with Radio Resource Control (RRC) connection established.</w:t>
      </w:r>
    </w:p>
    <w:p w14:paraId="74000A36" w14:textId="77777777" w:rsidR="001E451C" w:rsidRPr="00CB0110" w:rsidRDefault="001E451C">
      <w:pPr>
        <w:spacing w:after="120"/>
        <w:rPr>
          <w:snapToGrid w:val="0"/>
        </w:rPr>
      </w:pPr>
      <w:r w:rsidRPr="00CB0110">
        <w:rPr>
          <w:b/>
          <w:bCs/>
        </w:rPr>
        <w:t>Universal mobile telecommunications system (UMTS)</w:t>
      </w:r>
      <w:r w:rsidRPr="00CB0110">
        <w:rPr>
          <w:b/>
          <w:bCs/>
          <w:snapToGrid w:val="0"/>
        </w:rPr>
        <w:t>:</w:t>
      </w:r>
      <w:r w:rsidRPr="00CB0110">
        <w:rPr>
          <w:snapToGrid w:val="0"/>
        </w:rPr>
        <w:t xml:space="preserve"> </w:t>
      </w:r>
      <w:r w:rsidRPr="00CB0110">
        <w:t>The telecommunications system, incorporating mobile cellular and other functionality, that is the subject of specifications produced by 3GPP</w:t>
      </w:r>
    </w:p>
    <w:p w14:paraId="40949E19" w14:textId="77777777" w:rsidR="001E451C" w:rsidRPr="00CB0110" w:rsidRDefault="001E451C">
      <w:pPr>
        <w:spacing w:after="120"/>
      </w:pPr>
      <w:r w:rsidRPr="00CB0110">
        <w:rPr>
          <w:b/>
          <w:bCs/>
        </w:rPr>
        <w:t>User equipment (UE)</w:t>
      </w:r>
      <w:r w:rsidRPr="00CB0110">
        <w:t>:</w:t>
      </w:r>
      <w:r w:rsidRPr="00CB0110">
        <w:rPr>
          <w:noProof/>
        </w:rPr>
        <w:t xml:space="preserve"> </w:t>
      </w:r>
      <w:r w:rsidRPr="00CB011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2081EEE3" w14:textId="77777777" w:rsidR="001E451C" w:rsidRPr="00CB0110" w:rsidRDefault="001E451C">
      <w:pPr>
        <w:pStyle w:val="Heading2"/>
      </w:pPr>
      <w:bookmarkStart w:id="13" w:name="_Toc392022339"/>
      <w:bookmarkStart w:id="14" w:name="_Toc105146941"/>
      <w:r w:rsidRPr="00CB0110">
        <w:t>3.2</w:t>
      </w:r>
      <w:r w:rsidRPr="00CB0110">
        <w:tab/>
        <w:t>Abbreviations</w:t>
      </w:r>
      <w:bookmarkEnd w:id="13"/>
      <w:bookmarkEnd w:id="14"/>
    </w:p>
    <w:p w14:paraId="33B65115" w14:textId="77777777" w:rsidR="001E451C" w:rsidRPr="00CB0110" w:rsidRDefault="001E451C">
      <w:r w:rsidRPr="00CB0110">
        <w:t>For the purposes of the present document, the following abbreviations apply:</w:t>
      </w:r>
    </w:p>
    <w:p w14:paraId="74516B91" w14:textId="77777777" w:rsidR="001E451C" w:rsidRPr="00CB0110" w:rsidRDefault="001E451C">
      <w:pPr>
        <w:pStyle w:val="EW"/>
      </w:pPr>
      <w:r w:rsidRPr="00CB0110">
        <w:t>AC</w:t>
      </w:r>
      <w:r w:rsidRPr="00CB0110">
        <w:tab/>
        <w:t>Alternating Current</w:t>
      </w:r>
    </w:p>
    <w:p w14:paraId="72988AD1" w14:textId="77777777" w:rsidR="001E451C" w:rsidRPr="00CB0110" w:rsidRDefault="001E451C">
      <w:pPr>
        <w:pStyle w:val="EW"/>
      </w:pPr>
      <w:r w:rsidRPr="00CB0110">
        <w:t>BCCH</w:t>
      </w:r>
      <w:r w:rsidRPr="00CB0110">
        <w:tab/>
        <w:t>Broadcast Control Channel *)</w:t>
      </w:r>
    </w:p>
    <w:p w14:paraId="6112588E" w14:textId="77777777" w:rsidR="001E451C" w:rsidRPr="00CB0110" w:rsidRDefault="001E451C">
      <w:pPr>
        <w:pStyle w:val="EW"/>
      </w:pPr>
      <w:r w:rsidRPr="00CB0110">
        <w:t>BS</w:t>
      </w:r>
      <w:r w:rsidRPr="00CB0110">
        <w:tab/>
        <w:t>Base Station</w:t>
      </w:r>
    </w:p>
    <w:p w14:paraId="17DC1754" w14:textId="77777777" w:rsidR="001E451C" w:rsidRPr="00CB0110" w:rsidRDefault="001E451C">
      <w:pPr>
        <w:pStyle w:val="EW"/>
      </w:pPr>
      <w:r w:rsidRPr="00CB0110">
        <w:t>BSS</w:t>
      </w:r>
      <w:r w:rsidRPr="00CB0110">
        <w:tab/>
        <w:t>Base Station System</w:t>
      </w:r>
    </w:p>
    <w:p w14:paraId="7177BFE3" w14:textId="77777777" w:rsidR="001E451C" w:rsidRPr="00CB0110" w:rsidRDefault="001E451C">
      <w:pPr>
        <w:pStyle w:val="EW"/>
      </w:pPr>
      <w:r w:rsidRPr="00CB0110">
        <w:t>BTS</w:t>
      </w:r>
      <w:r w:rsidRPr="00CB0110">
        <w:tab/>
        <w:t>Base Transceiver Station</w:t>
      </w:r>
    </w:p>
    <w:p w14:paraId="1A096785" w14:textId="77777777" w:rsidR="001E451C" w:rsidRPr="00CB0110" w:rsidRDefault="001E451C">
      <w:pPr>
        <w:pStyle w:val="EW"/>
      </w:pPr>
      <w:r w:rsidRPr="00CB0110">
        <w:t>CCCH</w:t>
      </w:r>
      <w:r w:rsidRPr="00CB0110">
        <w:tab/>
        <w:t>Common Control Channel *)</w:t>
      </w:r>
    </w:p>
    <w:p w14:paraId="75D51D20" w14:textId="77777777" w:rsidR="001E451C" w:rsidRPr="00CB0110" w:rsidRDefault="001E451C">
      <w:pPr>
        <w:pStyle w:val="EW"/>
      </w:pPr>
      <w:r w:rsidRPr="00CB0110">
        <w:t>CW</w:t>
      </w:r>
      <w:r w:rsidRPr="00CB0110">
        <w:tab/>
        <w:t>Continuous Wave (unmodulated carrier wave)</w:t>
      </w:r>
    </w:p>
    <w:p w14:paraId="0BCB3D3A" w14:textId="77777777" w:rsidR="001E451C" w:rsidRPr="00CB0110" w:rsidRDefault="001E451C">
      <w:pPr>
        <w:pStyle w:val="EW"/>
      </w:pPr>
      <w:r w:rsidRPr="00CB0110">
        <w:t>DC</w:t>
      </w:r>
      <w:r w:rsidRPr="00CB0110">
        <w:tab/>
        <w:t>Direct Current</w:t>
      </w:r>
    </w:p>
    <w:p w14:paraId="0EF8A36E" w14:textId="77777777" w:rsidR="001E451C" w:rsidRPr="00CB0110" w:rsidRDefault="001E451C">
      <w:pPr>
        <w:pStyle w:val="EW"/>
      </w:pPr>
      <w:r w:rsidRPr="00CB0110">
        <w:t>DL</w:t>
      </w:r>
      <w:r w:rsidRPr="00CB0110">
        <w:tab/>
        <w:t>Down Link (From BTS to UE)</w:t>
      </w:r>
    </w:p>
    <w:p w14:paraId="73A25FC4" w14:textId="77777777" w:rsidR="001E451C" w:rsidRPr="00CB0110" w:rsidRDefault="001E451C">
      <w:pPr>
        <w:pStyle w:val="EW"/>
      </w:pPr>
      <w:r w:rsidRPr="00CB0110">
        <w:t>DTX</w:t>
      </w:r>
      <w:r w:rsidRPr="00CB0110">
        <w:tab/>
        <w:t>Discontinuous Transmission *)</w:t>
      </w:r>
    </w:p>
    <w:p w14:paraId="3740D3DF" w14:textId="77777777" w:rsidR="001E451C" w:rsidRPr="00CB0110" w:rsidRDefault="001E451C">
      <w:pPr>
        <w:pStyle w:val="EW"/>
      </w:pPr>
      <w:r w:rsidRPr="00CB0110">
        <w:t>EMC</w:t>
      </w:r>
      <w:r w:rsidRPr="00CB0110">
        <w:tab/>
        <w:t>Electromagnetic Compatibility</w:t>
      </w:r>
    </w:p>
    <w:p w14:paraId="4D0CDA9E" w14:textId="77777777" w:rsidR="001E451C" w:rsidRPr="00CB0110" w:rsidRDefault="001E451C">
      <w:pPr>
        <w:pStyle w:val="EW"/>
      </w:pPr>
      <w:r w:rsidRPr="00CB0110">
        <w:t>ESD</w:t>
      </w:r>
      <w:r w:rsidRPr="00CB0110">
        <w:tab/>
        <w:t>ElectroStatic Discharge</w:t>
      </w:r>
    </w:p>
    <w:p w14:paraId="012BB99E" w14:textId="77777777" w:rsidR="001E451C" w:rsidRPr="00CB0110" w:rsidRDefault="001E451C">
      <w:pPr>
        <w:pStyle w:val="EW"/>
      </w:pPr>
      <w:r w:rsidRPr="00CB0110">
        <w:t>EUT</w:t>
      </w:r>
      <w:r w:rsidRPr="00CB0110">
        <w:tab/>
        <w:t>Equipment Under Test (UE or UE with ancillaries)</w:t>
      </w:r>
    </w:p>
    <w:p w14:paraId="057C8A30" w14:textId="77777777" w:rsidR="001E451C" w:rsidRPr="00CB0110" w:rsidRDefault="001E451C">
      <w:pPr>
        <w:pStyle w:val="EW"/>
      </w:pPr>
      <w:r w:rsidRPr="00CB0110">
        <w:t>FDD</w:t>
      </w:r>
      <w:r w:rsidRPr="00CB0110">
        <w:tab/>
        <w:t>Frequency Division Duplex</w:t>
      </w:r>
    </w:p>
    <w:p w14:paraId="15CE183A" w14:textId="77777777" w:rsidR="001E451C" w:rsidRPr="00CB0110" w:rsidRDefault="001E451C">
      <w:pPr>
        <w:pStyle w:val="EW"/>
      </w:pPr>
      <w:r w:rsidRPr="00CB0110">
        <w:t>LISN</w:t>
      </w:r>
      <w:r w:rsidRPr="00CB0110">
        <w:tab/>
        <w:t>Line Impedance Stabilizing Network</w:t>
      </w:r>
    </w:p>
    <w:p w14:paraId="1E841E4E" w14:textId="77777777" w:rsidR="001E451C" w:rsidRPr="00CB0110" w:rsidRDefault="001E451C">
      <w:pPr>
        <w:pStyle w:val="EW"/>
      </w:pPr>
      <w:r w:rsidRPr="00CB0110">
        <w:t>MRP</w:t>
      </w:r>
      <w:r w:rsidRPr="00CB0110">
        <w:tab/>
        <w:t>Mouth Reference Point (artificial head)</w:t>
      </w:r>
    </w:p>
    <w:p w14:paraId="4D8B5781" w14:textId="77777777" w:rsidR="001E451C" w:rsidRPr="00CB0110" w:rsidRDefault="001E451C">
      <w:pPr>
        <w:pStyle w:val="EW"/>
      </w:pPr>
      <w:r w:rsidRPr="00CB0110">
        <w:t>PCCPCH</w:t>
      </w:r>
      <w:r w:rsidRPr="00CB0110">
        <w:tab/>
        <w:t>Primary Common Control Physical Channel</w:t>
      </w:r>
    </w:p>
    <w:p w14:paraId="75A8D29E" w14:textId="77777777" w:rsidR="001E451C" w:rsidRPr="00CB0110" w:rsidRDefault="001E451C">
      <w:pPr>
        <w:pStyle w:val="EW"/>
      </w:pPr>
      <w:r w:rsidRPr="00CB0110">
        <w:t>RF</w:t>
      </w:r>
      <w:r w:rsidRPr="00CB0110">
        <w:tab/>
        <w:t>Radio Frequency</w:t>
      </w:r>
    </w:p>
    <w:p w14:paraId="68A4E0AC" w14:textId="77777777" w:rsidR="001E451C" w:rsidRPr="00CB0110" w:rsidRDefault="001E451C">
      <w:pPr>
        <w:pStyle w:val="EW"/>
      </w:pPr>
      <w:r w:rsidRPr="00CB0110">
        <w:t>rms</w:t>
      </w:r>
      <w:r w:rsidRPr="00CB0110">
        <w:tab/>
        <w:t>root mean square</w:t>
      </w:r>
    </w:p>
    <w:p w14:paraId="184C0845" w14:textId="77777777" w:rsidR="001E451C" w:rsidRPr="00CB0110" w:rsidRDefault="001E451C">
      <w:pPr>
        <w:pStyle w:val="EW"/>
      </w:pPr>
      <w:r w:rsidRPr="00CB0110">
        <w:t>RRC</w:t>
      </w:r>
      <w:r w:rsidRPr="00CB0110">
        <w:tab/>
        <w:t>Radio Resource Control</w:t>
      </w:r>
    </w:p>
    <w:p w14:paraId="37E5F41E" w14:textId="77777777" w:rsidR="001E451C" w:rsidRPr="00CB0110" w:rsidRDefault="001E451C">
      <w:pPr>
        <w:pStyle w:val="EW"/>
      </w:pPr>
      <w:r w:rsidRPr="00CB0110">
        <w:t>SPL</w:t>
      </w:r>
      <w:r w:rsidRPr="00CB0110">
        <w:tab/>
        <w:t>Sound Pressure Level</w:t>
      </w:r>
    </w:p>
    <w:p w14:paraId="0BD2ED75" w14:textId="77777777" w:rsidR="001E451C" w:rsidRPr="00CB0110" w:rsidRDefault="001E451C">
      <w:pPr>
        <w:pStyle w:val="EW"/>
      </w:pPr>
      <w:r w:rsidRPr="00CB0110">
        <w:t>TCH</w:t>
      </w:r>
      <w:r w:rsidRPr="00CB0110">
        <w:tab/>
        <w:t>Traffic channel</w:t>
      </w:r>
    </w:p>
    <w:p w14:paraId="35EC4AB7" w14:textId="77777777" w:rsidR="001E451C" w:rsidRPr="00CB0110" w:rsidRDefault="001E451C">
      <w:pPr>
        <w:pStyle w:val="EW"/>
      </w:pPr>
      <w:r w:rsidRPr="00CB0110">
        <w:t>TDD</w:t>
      </w:r>
      <w:r w:rsidRPr="00CB0110">
        <w:tab/>
        <w:t>Time Division Duplex</w:t>
      </w:r>
    </w:p>
    <w:p w14:paraId="44FB2493" w14:textId="77777777" w:rsidR="001E451C" w:rsidRPr="00CB0110" w:rsidRDefault="001E451C">
      <w:pPr>
        <w:pStyle w:val="EW"/>
      </w:pPr>
      <w:r w:rsidRPr="00CB0110">
        <w:t>UARFCN</w:t>
      </w:r>
      <w:r w:rsidRPr="00CB0110">
        <w:tab/>
        <w:t>UTRA Absolute Radio Frequency Channel Number *)</w:t>
      </w:r>
    </w:p>
    <w:p w14:paraId="71B6E9ED" w14:textId="77777777" w:rsidR="001E451C" w:rsidRPr="00CB0110" w:rsidRDefault="001E451C">
      <w:pPr>
        <w:pStyle w:val="EW"/>
      </w:pPr>
      <w:r w:rsidRPr="00CB0110">
        <w:t>UE</w:t>
      </w:r>
      <w:r w:rsidRPr="00CB0110">
        <w:tab/>
        <w:t>User Equipment</w:t>
      </w:r>
    </w:p>
    <w:p w14:paraId="113910BA" w14:textId="77777777" w:rsidR="001E451C" w:rsidRPr="00CB0110" w:rsidRDefault="001E451C">
      <w:pPr>
        <w:pStyle w:val="EW"/>
      </w:pPr>
      <w:r w:rsidRPr="00CB0110">
        <w:t>UL</w:t>
      </w:r>
      <w:r w:rsidRPr="00CB0110">
        <w:tab/>
        <w:t>Up Link (From UE to BTS)</w:t>
      </w:r>
    </w:p>
    <w:p w14:paraId="55436B23" w14:textId="77777777" w:rsidR="001E451C" w:rsidRPr="00CB0110" w:rsidRDefault="001E451C">
      <w:pPr>
        <w:pStyle w:val="EW"/>
      </w:pPr>
      <w:r w:rsidRPr="00CB0110">
        <w:t>UMTS</w:t>
      </w:r>
      <w:r w:rsidRPr="00CB0110">
        <w:tab/>
        <w:t xml:space="preserve">Universal </w:t>
      </w:r>
      <w:smartTag w:uri="urn:schemas-microsoft-com:office:smarttags" w:element="place">
        <w:r w:rsidRPr="00CB0110">
          <w:t>Mobile</w:t>
        </w:r>
      </w:smartTag>
      <w:r w:rsidRPr="00CB0110">
        <w:t xml:space="preserve"> Telecommunication System</w:t>
      </w:r>
    </w:p>
    <w:p w14:paraId="16720711" w14:textId="77777777" w:rsidR="001E451C" w:rsidRPr="00CB0110" w:rsidRDefault="001E451C">
      <w:pPr>
        <w:pStyle w:val="EX"/>
      </w:pPr>
      <w:r w:rsidRPr="00CB0110">
        <w:t>UTRA</w:t>
      </w:r>
      <w:r w:rsidRPr="00CB0110">
        <w:tab/>
        <w:t>Universal Terrestrial Radio Access network</w:t>
      </w:r>
    </w:p>
    <w:p w14:paraId="2F85D97D" w14:textId="77777777" w:rsidR="001E451C" w:rsidRPr="00CB0110" w:rsidRDefault="001E451C">
      <w:pPr>
        <w:pStyle w:val="EX"/>
      </w:pPr>
      <w:r w:rsidRPr="00CB0110">
        <w:t>*) refer to Terminology specifications TS 21.905 and TS 25.990 [8] for further details.</w:t>
      </w:r>
    </w:p>
    <w:p w14:paraId="3CF560BC" w14:textId="77777777" w:rsidR="001E451C" w:rsidRPr="00CB0110" w:rsidRDefault="001E451C">
      <w:pPr>
        <w:pStyle w:val="Heading1"/>
      </w:pPr>
      <w:bookmarkStart w:id="15" w:name="_Toc392022340"/>
      <w:bookmarkStart w:id="16" w:name="_Toc105146942"/>
      <w:bookmarkStart w:id="17" w:name="_Ref371905211"/>
      <w:bookmarkStart w:id="18" w:name="_Ref371909257"/>
      <w:r w:rsidRPr="00CB0110">
        <w:t>4</w:t>
      </w:r>
      <w:r w:rsidRPr="00CB0110">
        <w:tab/>
        <w:t>Test conditions</w:t>
      </w:r>
      <w:bookmarkEnd w:id="15"/>
      <w:bookmarkEnd w:id="16"/>
    </w:p>
    <w:p w14:paraId="2C8CDB59" w14:textId="77777777" w:rsidR="001E451C" w:rsidRPr="00CB0110" w:rsidRDefault="001E451C">
      <w:pPr>
        <w:pStyle w:val="Heading2"/>
      </w:pPr>
      <w:bookmarkStart w:id="19" w:name="_Toc392022341"/>
      <w:bookmarkStart w:id="20" w:name="_Toc105146943"/>
      <w:r w:rsidRPr="00CB0110">
        <w:t>4.1</w:t>
      </w:r>
      <w:r w:rsidRPr="00CB0110">
        <w:tab/>
        <w:t>General</w:t>
      </w:r>
      <w:bookmarkEnd w:id="19"/>
      <w:bookmarkEnd w:id="20"/>
    </w:p>
    <w:p w14:paraId="32C7B103" w14:textId="77777777" w:rsidR="001E451C" w:rsidRPr="00CB0110" w:rsidRDefault="001E451C">
      <w:r w:rsidRPr="00CB0110">
        <w:t>The equipment shall be tested under normal test conditions according to the relevant product and basic standards (See Annex D of TS 25.101 and Annex C of TS 25.102 for environmental conditions). If these conditions are not specified then the manufacturers declared range of humidity, temperature and supply voltage shall be used. The test conditions shall be recorded in the test report.</w:t>
      </w:r>
    </w:p>
    <w:p w14:paraId="31DE851A" w14:textId="77777777" w:rsidR="001E451C" w:rsidRPr="00CB0110" w:rsidRDefault="001E451C">
      <w:r w:rsidRPr="00CB0110">
        <w:t>Whenever the Equipment under test (EUT) is provided with a detachable antenna, the EUT shall be tested with the antenna fitted in a manner typical of normal intended use, unless specified otherwise.</w:t>
      </w:r>
    </w:p>
    <w:p w14:paraId="40A4F516" w14:textId="77777777" w:rsidR="001E451C" w:rsidRPr="00CB0110" w:rsidRDefault="001E451C">
      <w:r w:rsidRPr="00CB0110">
        <w:t>Where the equipment incorporates an external 50 </w:t>
      </w:r>
      <w:r w:rsidRPr="00CB0110">
        <w:sym w:font="Symbol" w:char="F057"/>
      </w:r>
      <w:r w:rsidRPr="00CB0110">
        <w:t xml:space="preserve"> RF antenna connector that is normally connected via a coaxial cable, then the wanted signal to establish a communication link also uses a coaxial cable;</w:t>
      </w:r>
    </w:p>
    <w:p w14:paraId="135B2124" w14:textId="77777777" w:rsidR="001E451C" w:rsidRPr="00CB0110" w:rsidRDefault="001E451C">
      <w:r w:rsidRPr="00CB0110">
        <w:t>Where the equipment has an external 50 </w:t>
      </w:r>
      <w:r w:rsidRPr="00CB0110">
        <w:sym w:font="Symbol" w:char="F057"/>
      </w:r>
      <w:r w:rsidRPr="00CB0110">
        <w:t xml:space="preserve"> RF antenna connector that is not normally connected via a coaxial cable or where the equipment has no external 50 </w:t>
      </w:r>
      <w:r w:rsidRPr="00CB0110">
        <w:sym w:font="Symbol" w:char="F057"/>
      </w:r>
      <w:r w:rsidRPr="00CB0110">
        <w:t xml:space="preserve"> RF connector (i.e., integral antenna equipment), then the wanted signal, to establish a communication link, shall be delivered from the equipment to an antenna located within the test environment;</w:t>
      </w:r>
    </w:p>
    <w:p w14:paraId="2A1314E2" w14:textId="77777777" w:rsidR="001E451C" w:rsidRPr="00CB0110" w:rsidRDefault="001E451C">
      <w:pPr>
        <w:pStyle w:val="Heading2"/>
      </w:pPr>
      <w:bookmarkStart w:id="21" w:name="_Ref371905253"/>
      <w:bookmarkStart w:id="22" w:name="_Ref371909320"/>
      <w:bookmarkStart w:id="23" w:name="_Toc392022342"/>
      <w:bookmarkStart w:id="24" w:name="_Toc105146944"/>
      <w:bookmarkEnd w:id="17"/>
      <w:bookmarkEnd w:id="18"/>
      <w:r w:rsidRPr="00CB0110">
        <w:t>4.2</w:t>
      </w:r>
      <w:r w:rsidRPr="00CB0110">
        <w:tab/>
        <w:t>Arrangements for establishing a communication link</w:t>
      </w:r>
      <w:bookmarkEnd w:id="21"/>
      <w:bookmarkEnd w:id="22"/>
      <w:bookmarkEnd w:id="23"/>
      <w:bookmarkEnd w:id="24"/>
    </w:p>
    <w:p w14:paraId="3914DB6C" w14:textId="77777777" w:rsidR="001E451C" w:rsidRPr="00CB0110" w:rsidRDefault="001E451C">
      <w:r w:rsidRPr="00CB0110">
        <w:t>The wanted RF input signal nominal frequency shall be selected by setting the UTRA Absolute Radio Frequency Channel Number (UARFCN) to an appropriate number.</w:t>
      </w:r>
    </w:p>
    <w:p w14:paraId="70329659" w14:textId="77777777" w:rsidR="001E451C" w:rsidRPr="00CB0110" w:rsidRDefault="001E451C">
      <w:r w:rsidRPr="00CB0110">
        <w:t>A communication link shall be set up with a suitable base station simulator (hereafter called "the test system"). The test system shall be located outside of the test environment</w:t>
      </w:r>
    </w:p>
    <w:p w14:paraId="5FBEC58C" w14:textId="77777777" w:rsidR="001E451C" w:rsidRPr="00CB0110" w:rsidRDefault="001E451C">
      <w:r w:rsidRPr="00CB0110">
        <w:t xml:space="preserve">When the EUT is required to be in the traffic mode, </w:t>
      </w:r>
      <w:r w:rsidRPr="00CB0110">
        <w:rPr>
          <w:rFonts w:eastAsia="MS PMincho"/>
        </w:rPr>
        <w:t xml:space="preserve">a call is set up according to the Generic call set-up procedure and </w:t>
      </w:r>
      <w:r w:rsidRPr="00CB0110">
        <w:t>the following conditions shall be met:</w:t>
      </w:r>
    </w:p>
    <w:p w14:paraId="34AD7762" w14:textId="77777777" w:rsidR="001E451C" w:rsidRPr="00CB0110" w:rsidRDefault="001E451C">
      <w:pPr>
        <w:rPr>
          <w:rFonts w:eastAsia="MS PMincho"/>
        </w:rPr>
      </w:pPr>
      <w:r w:rsidRPr="00CB0110">
        <w:rPr>
          <w:rFonts w:eastAsia="MS PMincho"/>
        </w:rPr>
        <w:t>See TS 34.108 [</w:t>
      </w:r>
      <w:r w:rsidRPr="00CB0110">
        <w:t>10</w:t>
      </w:r>
      <w:r w:rsidRPr="00CB0110">
        <w:rPr>
          <w:rFonts w:eastAsia="MS PMincho"/>
        </w:rPr>
        <w:t>] and TS 34.109 [</w:t>
      </w:r>
      <w:r w:rsidRPr="00CB0110">
        <w:t>15</w:t>
      </w:r>
      <w:r w:rsidRPr="00CB0110">
        <w:rPr>
          <w:rFonts w:eastAsia="MS PMincho"/>
        </w:rPr>
        <w:t>] Logical Test Interface for details regarding generic call set-up procedure and BER, BLER test loop scenarios.</w:t>
      </w:r>
    </w:p>
    <w:p w14:paraId="7DC9B72D" w14:textId="77777777" w:rsidR="001E451C" w:rsidRPr="00CB0110" w:rsidRDefault="001E451C">
      <w:pPr>
        <w:pStyle w:val="B1"/>
        <w:rPr>
          <w:rFonts w:eastAsia="MS PMincho"/>
        </w:rPr>
      </w:pPr>
      <w:r w:rsidRPr="00CB0110">
        <w:rPr>
          <w:rFonts w:eastAsia="MS PMincho"/>
        </w:rPr>
        <w:t>-</w:t>
      </w:r>
      <w:r w:rsidRPr="00CB0110">
        <w:rPr>
          <w:rFonts w:eastAsia="MS PMincho"/>
        </w:rPr>
        <w:tab/>
        <w:t>set and send continuously Up power control commands to the UE;</w:t>
      </w:r>
    </w:p>
    <w:p w14:paraId="3E852B9D" w14:textId="77777777" w:rsidR="001E451C" w:rsidRPr="00CB0110" w:rsidRDefault="001E451C">
      <w:pPr>
        <w:pStyle w:val="B1"/>
      </w:pPr>
      <w:r w:rsidRPr="00CB0110">
        <w:t>-</w:t>
      </w:r>
      <w:r w:rsidRPr="00CB0110">
        <w:tab/>
        <w:t>the DTX shall be disabled;</w:t>
      </w:r>
    </w:p>
    <w:p w14:paraId="15E70007" w14:textId="77777777" w:rsidR="001E451C" w:rsidRPr="00CB0110" w:rsidRDefault="001E451C">
      <w:pPr>
        <w:pStyle w:val="B1"/>
        <w:rPr>
          <w:rFonts w:eastAsia="MS PMincho"/>
        </w:rPr>
      </w:pPr>
      <w:r w:rsidRPr="00CB0110">
        <w:rPr>
          <w:rFonts w:eastAsia="MS PMincho"/>
        </w:rPr>
        <w:t>-</w:t>
      </w:r>
      <w:r w:rsidRPr="00CB0110">
        <w:rPr>
          <w:rFonts w:eastAsia="MS PMincho"/>
        </w:rPr>
        <w:tab/>
        <w:t>For FDD and 3.84 Mcps TDD option Inner Loop Power Control shall be enabled, and for 1,28 Mcps TDD option closed loop power control shall be enabled;</w:t>
      </w:r>
    </w:p>
    <w:p w14:paraId="59F8C5C9" w14:textId="77777777" w:rsidR="001E451C" w:rsidRPr="00CB0110" w:rsidRDefault="001E451C">
      <w:pPr>
        <w:pStyle w:val="B1"/>
      </w:pPr>
      <w:r w:rsidRPr="00CB0110">
        <w:t>-</w:t>
      </w:r>
      <w:r w:rsidRPr="00CB0110">
        <w:tab/>
        <w:t>transmitting and/or receiving (UL/DL) bit rate for reference test channel shall be 12.2 kbps;</w:t>
      </w:r>
    </w:p>
    <w:p w14:paraId="37C8A788" w14:textId="77777777" w:rsidR="001E451C" w:rsidRPr="00CB0110" w:rsidRDefault="001E451C">
      <w:pPr>
        <w:pStyle w:val="B1"/>
      </w:pPr>
      <w:r w:rsidRPr="00CB0110">
        <w:t>-</w:t>
      </w:r>
      <w:r w:rsidRPr="00CB0110">
        <w:tab/>
        <w:t>adequate measures shall be taken to avoid the effect of the unwanted signal on the measuring equipment;</w:t>
      </w:r>
    </w:p>
    <w:p w14:paraId="27CFDB62" w14:textId="77777777" w:rsidR="001E451C" w:rsidRPr="00CB0110" w:rsidRDefault="001E451C">
      <w:pPr>
        <w:pStyle w:val="B1"/>
      </w:pPr>
      <w:r w:rsidRPr="00CB0110">
        <w:t>-</w:t>
      </w:r>
      <w:r w:rsidRPr="00CB0110">
        <w:tab/>
        <w:t xml:space="preserve">For immunity testing , the wanted input signal level shall be set to 40 dB above the reference sensitivity level to provide a stable communication link. The reference sensitivity level is defined in TS 25.101 [12] and in TS 25.102 respectively. </w:t>
      </w:r>
    </w:p>
    <w:p w14:paraId="6C20034F" w14:textId="77777777" w:rsidR="001E451C" w:rsidRPr="00CB0110" w:rsidRDefault="001E451C">
      <w:pPr>
        <w:pStyle w:val="B1"/>
      </w:pPr>
      <w:r w:rsidRPr="00CB0110">
        <w:t>-</w:t>
      </w:r>
      <w:r w:rsidRPr="00CB0110">
        <w:tab/>
        <w:t>For emission testing, the wanted input signal level shall be no more than 15 dB above the reference sensitivity level, such that the performance of the measuring receiver is not limited by strong signal effects.</w:t>
      </w:r>
    </w:p>
    <w:p w14:paraId="232BDD32" w14:textId="77777777" w:rsidR="001E451C" w:rsidRPr="00CB0110" w:rsidRDefault="001E451C">
      <w:r w:rsidRPr="00CB0110">
        <w:t>When the EUT is required to be in the idle mode, the following conditions shall be met:</w:t>
      </w:r>
    </w:p>
    <w:p w14:paraId="64D1856D" w14:textId="77777777" w:rsidR="001E451C" w:rsidRPr="00CB0110" w:rsidRDefault="001E451C">
      <w:pPr>
        <w:pStyle w:val="B1"/>
        <w:tabs>
          <w:tab w:val="left" w:pos="644"/>
        </w:tabs>
        <w:ind w:left="644" w:hanging="360"/>
      </w:pPr>
      <w:r w:rsidRPr="00CB0110">
        <w:t>-</w:t>
      </w:r>
      <w:r w:rsidRPr="00CB0110">
        <w:tab/>
        <w:t>UE shall be camped on a cell</w:t>
      </w:r>
    </w:p>
    <w:p w14:paraId="54F8A4A0" w14:textId="77777777" w:rsidR="001E451C" w:rsidRPr="00CB0110" w:rsidRDefault="001E451C">
      <w:pPr>
        <w:pStyle w:val="B1"/>
        <w:tabs>
          <w:tab w:val="left" w:pos="644"/>
        </w:tabs>
        <w:ind w:left="644" w:hanging="360"/>
      </w:pPr>
      <w:r w:rsidRPr="00CB0110">
        <w:t>-</w:t>
      </w:r>
      <w:r w:rsidRPr="00CB0110">
        <w:tab/>
        <w:t>UE shall perform Location Registration (LR) before the test, but not during the test;</w:t>
      </w:r>
    </w:p>
    <w:p w14:paraId="61D07BE5" w14:textId="77777777" w:rsidR="001E451C" w:rsidRPr="00CB0110" w:rsidRDefault="001E451C">
      <w:pPr>
        <w:pStyle w:val="B1"/>
        <w:tabs>
          <w:tab w:val="left" w:pos="644"/>
        </w:tabs>
        <w:ind w:left="644" w:hanging="360"/>
      </w:pPr>
      <w:r w:rsidRPr="00CB0110">
        <w:t>-</w:t>
      </w:r>
      <w:r w:rsidRPr="00CB0110">
        <w:tab/>
        <w:t>UE´s neighbour cell list shall be empty;</w:t>
      </w:r>
    </w:p>
    <w:p w14:paraId="162DDE01" w14:textId="77777777" w:rsidR="001E451C" w:rsidRPr="00CB0110" w:rsidRDefault="001E451C">
      <w:pPr>
        <w:pStyle w:val="B1"/>
        <w:tabs>
          <w:tab w:val="left" w:pos="644"/>
        </w:tabs>
        <w:ind w:left="644" w:hanging="360"/>
      </w:pPr>
      <w:r w:rsidRPr="00CB0110">
        <w:t>-</w:t>
      </w:r>
      <w:r w:rsidRPr="00CB0110">
        <w:tab/>
        <w:t>Paging repetition period and DRX cycle shall be set to minimum (shortest possible time interval);</w:t>
      </w:r>
    </w:p>
    <w:p w14:paraId="78AA8FB8" w14:textId="77777777" w:rsidR="001E451C" w:rsidRPr="00CB0110" w:rsidRDefault="001E451C">
      <w:r w:rsidRPr="00CB0110">
        <w:t>For immunity tests subclause 4.3, shall apply and the conditions shall be as follows:</w:t>
      </w:r>
    </w:p>
    <w:p w14:paraId="4258915C" w14:textId="77777777" w:rsidR="001E451C" w:rsidRPr="00CB0110" w:rsidRDefault="001E451C">
      <w:pPr>
        <w:pStyle w:val="Heading2"/>
      </w:pPr>
      <w:bookmarkStart w:id="25" w:name="_Ref371905379"/>
      <w:bookmarkStart w:id="26" w:name="_Toc392022343"/>
      <w:bookmarkStart w:id="27" w:name="_Toc105146945"/>
      <w:r w:rsidRPr="00CB0110">
        <w:t>4.3</w:t>
      </w:r>
      <w:r w:rsidRPr="00CB0110">
        <w:tab/>
        <w:t>Narrow band responses on receivers</w:t>
      </w:r>
      <w:bookmarkEnd w:id="25"/>
      <w:bookmarkEnd w:id="26"/>
      <w:bookmarkEnd w:id="27"/>
    </w:p>
    <w:p w14:paraId="5ACD58A7" w14:textId="77777777" w:rsidR="001E451C" w:rsidRPr="00CB0110" w:rsidRDefault="001E451C">
      <w:pPr>
        <w:pStyle w:val="Heading3"/>
      </w:pPr>
      <w:bookmarkStart w:id="28" w:name="_Toc392022344"/>
      <w:bookmarkStart w:id="29" w:name="_Toc105146946"/>
      <w:r w:rsidRPr="00CB0110">
        <w:t>4.3.1</w:t>
      </w:r>
      <w:r w:rsidRPr="00CB0110">
        <w:tab/>
        <w:t>FDD and 3.84Mcps TDD option</w:t>
      </w:r>
      <w:bookmarkEnd w:id="28"/>
      <w:bookmarkEnd w:id="29"/>
    </w:p>
    <w:p w14:paraId="12CEDD88"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5155C3C"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25 (DL / UL).</w:t>
      </w:r>
    </w:p>
    <w:p w14:paraId="3F803B9E" w14:textId="77777777" w:rsidR="001E451C" w:rsidRPr="00CB0110" w:rsidRDefault="001E451C">
      <w:pPr>
        <w:pStyle w:val="B1"/>
      </w:pPr>
      <w:r w:rsidRPr="00CB0110">
        <w:t>-</w:t>
      </w:r>
      <w:r w:rsidRPr="00CB0110">
        <w:tab/>
        <w:t>if the deviation does not disappear, the procedure is repeated with the UARFCN increased or decreased by 50 from the original value (DL / UL);</w:t>
      </w:r>
    </w:p>
    <w:p w14:paraId="357C03BA"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1A7BC8D" w14:textId="77777777" w:rsidR="001E451C" w:rsidRPr="00CB0110" w:rsidRDefault="001E451C">
      <w:r w:rsidRPr="00CB0110">
        <w:t>Narrow band responses are disregarded.</w:t>
      </w:r>
    </w:p>
    <w:p w14:paraId="4AF96016" w14:textId="77777777" w:rsidR="001E451C" w:rsidRPr="00CB0110" w:rsidRDefault="001E451C">
      <w:r w:rsidRPr="00CB0110">
        <w:t>The procedure above does not apply to conducted immunity tests in the frequency range 150 kHz to 80 MHz.</w:t>
      </w:r>
    </w:p>
    <w:p w14:paraId="5BE8175D" w14:textId="77777777" w:rsidR="001E451C" w:rsidRPr="00CB0110" w:rsidRDefault="001E451C">
      <w:pPr>
        <w:pStyle w:val="Heading3"/>
        <w:tabs>
          <w:tab w:val="left" w:pos="1080"/>
        </w:tabs>
      </w:pPr>
      <w:bookmarkStart w:id="30" w:name="_Toc392022345"/>
      <w:bookmarkStart w:id="31" w:name="_Toc105146947"/>
      <w:r w:rsidRPr="00CB0110">
        <w:t>4.3.2</w:t>
      </w:r>
      <w:r w:rsidRPr="00CB0110">
        <w:tab/>
        <w:t>1,28Mcps TDD option</w:t>
      </w:r>
      <w:bookmarkEnd w:id="30"/>
      <w:bookmarkEnd w:id="31"/>
    </w:p>
    <w:p w14:paraId="71D52FC9"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1A972C88"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8 (DL / UL).</w:t>
      </w:r>
    </w:p>
    <w:p w14:paraId="34941049" w14:textId="77777777" w:rsidR="001E451C" w:rsidRPr="00CB0110" w:rsidRDefault="001E451C">
      <w:pPr>
        <w:pStyle w:val="B1"/>
      </w:pPr>
      <w:r w:rsidRPr="00CB0110">
        <w:t>-</w:t>
      </w:r>
      <w:r w:rsidRPr="00CB0110">
        <w:tab/>
        <w:t>if the deviation does not disappear, the procedure is repeated with the UARFCN increased or decreased by 16 from the original value (DL / UL);</w:t>
      </w:r>
    </w:p>
    <w:p w14:paraId="2F4180CF"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EF75931" w14:textId="77777777" w:rsidR="001E451C" w:rsidRPr="00CB0110" w:rsidRDefault="001E451C">
      <w:r w:rsidRPr="00CB0110">
        <w:t>Narrow band responses are disregarded.</w:t>
      </w:r>
    </w:p>
    <w:p w14:paraId="72259E64" w14:textId="77777777" w:rsidR="001E451C" w:rsidRPr="00CB0110" w:rsidRDefault="001E451C">
      <w:r w:rsidRPr="00CB0110">
        <w:t>The procedure above does not apply to conducted immunity tests in the frequency range 150 kHz to 80 MHz.</w:t>
      </w:r>
    </w:p>
    <w:p w14:paraId="283A4A41" w14:textId="77777777" w:rsidR="001E451C" w:rsidRPr="00CB0110" w:rsidRDefault="001E451C">
      <w:pPr>
        <w:pStyle w:val="Heading3"/>
        <w:tabs>
          <w:tab w:val="left" w:pos="1080"/>
        </w:tabs>
      </w:pPr>
      <w:bookmarkStart w:id="32" w:name="_Toc392022346"/>
      <w:bookmarkStart w:id="33" w:name="_Toc105146948"/>
      <w:bookmarkStart w:id="34" w:name="_Ref371905403"/>
      <w:r w:rsidRPr="00CB0110">
        <w:t>4.3.3</w:t>
      </w:r>
      <w:r w:rsidRPr="00CB0110">
        <w:tab/>
        <w:t>7,68Mcps TDD option</w:t>
      </w:r>
      <w:bookmarkEnd w:id="32"/>
      <w:bookmarkEnd w:id="33"/>
    </w:p>
    <w:p w14:paraId="5F3F770E"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0C72CF4"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w:t>
      </w:r>
      <w:smartTag w:uri="urn:schemas-microsoft-com:office:smarttags" w:element="stockticker">
        <w:r w:rsidRPr="00CB0110">
          <w:t>EMC</w:t>
        </w:r>
      </w:smartTag>
      <w:r w:rsidRPr="00CB0110">
        <w:t>) phenomenon. Therefore, the test shall be repeated with the UARFCN increased or decreased by 50 (DL / UL).</w:t>
      </w:r>
    </w:p>
    <w:p w14:paraId="14145074" w14:textId="77777777" w:rsidR="001E451C" w:rsidRPr="00CB0110" w:rsidRDefault="001E451C">
      <w:pPr>
        <w:pStyle w:val="B1"/>
      </w:pPr>
      <w:r w:rsidRPr="00CB0110">
        <w:t>-</w:t>
      </w:r>
      <w:r w:rsidRPr="00CB0110">
        <w:tab/>
        <w:t>if the deviation does not disappear, the procedure is repeated with the UARFCN increased or decreased by 100 from the original value (DL / UL);</w:t>
      </w:r>
    </w:p>
    <w:p w14:paraId="6A5F3460" w14:textId="77777777" w:rsidR="001E451C" w:rsidRPr="00CB0110" w:rsidRDefault="001E451C">
      <w:pPr>
        <w:pStyle w:val="B1"/>
      </w:pPr>
      <w:r w:rsidRPr="00CB0110">
        <w:t>-</w:t>
      </w:r>
      <w:r w:rsidRPr="00CB0110">
        <w:tab/>
        <w:t xml:space="preserve">if the deviation does not disappear with the increased and/or decreased UARFCN, the phenomenon is considered wide band and therefore an </w:t>
      </w:r>
      <w:smartTag w:uri="urn:schemas-microsoft-com:office:smarttags" w:element="stockticker">
        <w:r w:rsidRPr="00CB0110">
          <w:t>EMC</w:t>
        </w:r>
      </w:smartTag>
      <w:r w:rsidRPr="00CB0110">
        <w:t xml:space="preserve"> problem and the equipment fails the test.</w:t>
      </w:r>
    </w:p>
    <w:p w14:paraId="61693697" w14:textId="77777777" w:rsidR="001E451C" w:rsidRPr="00CB0110" w:rsidRDefault="001E451C">
      <w:r w:rsidRPr="00CB0110">
        <w:t>Narrow band responses are disregarded.</w:t>
      </w:r>
    </w:p>
    <w:p w14:paraId="1C603864" w14:textId="77777777" w:rsidR="001E451C" w:rsidRPr="00CB0110" w:rsidRDefault="001E451C">
      <w:r w:rsidRPr="00CB0110">
        <w:t>The procedure above does not apply to conducted immunity tests in the frequency range 150 kHz to 80 MHz.</w:t>
      </w:r>
    </w:p>
    <w:p w14:paraId="32601FA2" w14:textId="77777777" w:rsidR="001E451C" w:rsidRPr="00CB0110" w:rsidRDefault="001E451C">
      <w:pPr>
        <w:pStyle w:val="Heading2"/>
      </w:pPr>
      <w:bookmarkStart w:id="35" w:name="_Toc392022347"/>
      <w:bookmarkStart w:id="36" w:name="_Toc105146949"/>
      <w:r w:rsidRPr="00CB0110">
        <w:t>4.4</w:t>
      </w:r>
      <w:r w:rsidRPr="00CB0110">
        <w:tab/>
        <w:t>Receiver exclusion band</w:t>
      </w:r>
      <w:bookmarkEnd w:id="35"/>
      <w:bookmarkEnd w:id="36"/>
    </w:p>
    <w:p w14:paraId="69FA3BD0" w14:textId="77777777" w:rsidR="009A03E7" w:rsidRPr="00CB0110" w:rsidRDefault="009A03E7" w:rsidP="009A03E7">
      <w:pPr>
        <w:pStyle w:val="Heading2"/>
      </w:pPr>
      <w:bookmarkStart w:id="37" w:name="_Toc105146950"/>
      <w:r w:rsidRPr="00CB0110">
        <w:t>4.4</w:t>
      </w:r>
      <w:r w:rsidRPr="00CB0110">
        <w:tab/>
        <w:t>Receiver exclusion band</w:t>
      </w:r>
      <w:bookmarkEnd w:id="37"/>
    </w:p>
    <w:p w14:paraId="7B7D7DF9" w14:textId="03255F88" w:rsidR="009A03E7" w:rsidRDefault="009A03E7" w:rsidP="009A03E7">
      <w:pPr>
        <w:jc w:val="center"/>
      </w:pPr>
      <w:r w:rsidRPr="00CB0110">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CB0110">
        <w:t>The exclusions bands are as set out below:</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1856BCBC" w14:textId="77777777" w:rsidR="009A03E7" w:rsidRDefault="009A03E7" w:rsidP="009A03E7">
      <w:pPr>
        <w:rPr>
          <w:lang w:val="en-US" w:eastAsia="zh-CN"/>
        </w:rPr>
      </w:pPr>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downlink of each UTRA FDD </w:t>
      </w:r>
      <w:r w:rsidRPr="00182B32">
        <w:rPr>
          <w:iCs/>
          <w:lang w:val="en-US" w:eastAsia="zh-CN"/>
        </w:rPr>
        <w:t>operating band</w:t>
      </w:r>
      <w:r w:rsidRPr="00182B32">
        <w:rPr>
          <w:lang w:val="en-US" w:eastAsia="zh-CN"/>
        </w:rPr>
        <w:t xml:space="preserve"> in TS 25</w:t>
      </w:r>
      <w:r w:rsidRPr="00A4569F">
        <w:rPr>
          <w:lang w:val="en-US" w:eastAsia="zh-CN"/>
        </w:rPr>
        <w:t>.101 [12</w:t>
      </w:r>
      <w:r w:rsidRPr="00894F4E">
        <w:rPr>
          <w:lang w:val="en-US" w:eastAsia="zh-CN"/>
        </w:rPr>
        <w:t>]</w:t>
      </w:r>
      <w:r w:rsidRPr="00182B32">
        <w:rPr>
          <w:lang w:val="en-US" w:eastAsia="zh-CN"/>
        </w:rPr>
        <w:t xml:space="preserve"> clause 5.2, and for each UTRA TDD </w:t>
      </w:r>
      <w:r w:rsidRPr="00182B32">
        <w:rPr>
          <w:iCs/>
          <w:lang w:val="en-US" w:eastAsia="zh-CN"/>
        </w:rPr>
        <w:t>operating band</w:t>
      </w:r>
      <w:r w:rsidRPr="00182B32">
        <w:rPr>
          <w:lang w:val="en-US" w:eastAsia="zh-CN"/>
        </w:rPr>
        <w:t xml:space="preserve"> in TS 25.102 [13] clause 5.2.</w:t>
      </w:r>
    </w:p>
    <w:p w14:paraId="0D99028F" w14:textId="77777777" w:rsidR="009A03E7" w:rsidRPr="00C93F7D" w:rsidRDefault="009A03E7" w:rsidP="009A03E7">
      <w:pPr>
        <w:rPr>
          <w:lang w:val="en-US"/>
        </w:rPr>
      </w:pPr>
    </w:p>
    <w:p w14:paraId="02FC7713" w14:textId="77777777" w:rsidR="00175FB3" w:rsidRPr="00375826" w:rsidRDefault="00175FB3">
      <w:pPr>
        <w:pStyle w:val="B1"/>
        <w:rPr>
          <w:lang w:val="pl-PL"/>
        </w:rPr>
      </w:pPr>
    </w:p>
    <w:p w14:paraId="2A70B553" w14:textId="77777777" w:rsidR="001E451C" w:rsidRPr="00CB0110" w:rsidRDefault="001E451C">
      <w:pPr>
        <w:pStyle w:val="Heading1"/>
      </w:pPr>
      <w:bookmarkStart w:id="38" w:name="_Toc392022348"/>
      <w:bookmarkStart w:id="39" w:name="_Toc105146951"/>
      <w:r w:rsidRPr="00CB0110">
        <w:t>5</w:t>
      </w:r>
      <w:r w:rsidRPr="00CB0110">
        <w:tab/>
        <w:t>Performance assessmen</w:t>
      </w:r>
      <w:bookmarkStart w:id="40" w:name="_Ref371905429"/>
      <w:bookmarkEnd w:id="34"/>
      <w:r w:rsidRPr="00CB0110">
        <w:t>t</w:t>
      </w:r>
      <w:bookmarkEnd w:id="38"/>
      <w:bookmarkEnd w:id="40"/>
      <w:bookmarkEnd w:id="39"/>
    </w:p>
    <w:p w14:paraId="40E8FC14" w14:textId="77777777" w:rsidR="001E451C" w:rsidRPr="00CB0110" w:rsidRDefault="001E451C">
      <w:pPr>
        <w:pStyle w:val="Heading2"/>
      </w:pPr>
      <w:bookmarkStart w:id="41" w:name="_Toc392022349"/>
      <w:bookmarkStart w:id="42" w:name="_Toc105146952"/>
      <w:r w:rsidRPr="00CB0110">
        <w:t>5.1</w:t>
      </w:r>
      <w:r w:rsidRPr="00CB0110">
        <w:tab/>
        <w:t>General</w:t>
      </w:r>
      <w:bookmarkEnd w:id="41"/>
      <w:bookmarkEnd w:id="42"/>
    </w:p>
    <w:p w14:paraId="451B4FAD" w14:textId="77777777" w:rsidR="001E451C" w:rsidRPr="00CB0110" w:rsidRDefault="001E451C">
      <w:pPr>
        <w:pStyle w:val="ListBullet"/>
        <w:ind w:left="0" w:firstLine="0"/>
      </w:pPr>
      <w:r w:rsidRPr="00CB0110">
        <w:t>The manufacturer shall at the time of submission of the equipment for test, supply the following information to be recorded in the test report:</w:t>
      </w:r>
    </w:p>
    <w:p w14:paraId="43CC7378" w14:textId="77777777" w:rsidR="001E451C" w:rsidRPr="00CB0110" w:rsidRDefault="001E451C">
      <w:pPr>
        <w:pStyle w:val="B1"/>
      </w:pPr>
      <w:r w:rsidRPr="00CB0110">
        <w:t>-</w:t>
      </w:r>
      <w:r w:rsidRPr="00CB0110">
        <w:tab/>
        <w:t>the primary functions of the radio equipment to be tested during and after the EMC testing;</w:t>
      </w:r>
    </w:p>
    <w:p w14:paraId="15769159" w14:textId="77777777" w:rsidR="001E451C" w:rsidRPr="00CB0110" w:rsidRDefault="001E451C">
      <w:pPr>
        <w:pStyle w:val="B1"/>
      </w:pPr>
      <w:r w:rsidRPr="00CB0110">
        <w:t>-</w:t>
      </w:r>
      <w:r w:rsidRPr="00CB0110">
        <w:tab/>
        <w:t>if applicable, the method to be used to verify that a communications link is established and maintained;</w:t>
      </w:r>
    </w:p>
    <w:p w14:paraId="00B2B324" w14:textId="77777777" w:rsidR="001E451C" w:rsidRPr="00CB0110" w:rsidRDefault="001E451C">
      <w:pPr>
        <w:pStyle w:val="B1"/>
      </w:pPr>
      <w:r w:rsidRPr="00CB0110">
        <w:t>-</w:t>
      </w:r>
      <w:r w:rsidRPr="00CB0110">
        <w:tab/>
        <w:t>the intended functions of the radio equipment which shall be in accordance with the documentation accompanying the equipment;</w:t>
      </w:r>
    </w:p>
    <w:p w14:paraId="628F1B35" w14:textId="77777777" w:rsidR="001E451C" w:rsidRPr="00CB0110" w:rsidRDefault="001E451C">
      <w:pPr>
        <w:pStyle w:val="B1"/>
      </w:pPr>
      <w:r w:rsidRPr="00CB0110">
        <w:t>-</w:t>
      </w:r>
      <w:r w:rsidRPr="00CB0110">
        <w:tab/>
        <w:t>the user-control functions and stored data that are required for normal operation and the method to be used to assess whether these have been lost after EMC stress;</w:t>
      </w:r>
    </w:p>
    <w:p w14:paraId="2713A3C3" w14:textId="77777777" w:rsidR="001E451C" w:rsidRPr="00CB0110" w:rsidRDefault="001E451C">
      <w:pPr>
        <w:pStyle w:val="B1"/>
      </w:pPr>
      <w:r w:rsidRPr="00CB0110">
        <w:t>-</w:t>
      </w:r>
      <w:r w:rsidRPr="00CB0110">
        <w:tab/>
        <w:t>the ancillary equipment to be combined with the radio equipment for testing (where applicable);</w:t>
      </w:r>
    </w:p>
    <w:p w14:paraId="377E372C" w14:textId="77777777" w:rsidR="001E451C" w:rsidRPr="00CB0110" w:rsidRDefault="001E451C">
      <w:pPr>
        <w:pStyle w:val="B1"/>
      </w:pPr>
      <w:r w:rsidRPr="00CB0110">
        <w:t>-</w:t>
      </w:r>
      <w:r w:rsidRPr="00CB0110">
        <w:tab/>
        <w:t>information about ancillary equipment intended to be used with the radio equipment;</w:t>
      </w:r>
    </w:p>
    <w:p w14:paraId="001769D5" w14:textId="77777777" w:rsidR="001E451C" w:rsidRPr="00CB0110" w:rsidRDefault="001E451C">
      <w:pPr>
        <w:pStyle w:val="B1"/>
      </w:pPr>
      <w:r w:rsidRPr="00CB0110">
        <w:t>-</w:t>
      </w:r>
      <w:r w:rsidRPr="00CB0110">
        <w:tab/>
        <w:t>an exhaustive list of ports, classified as either power or signal/control. Power ports shall further be classified as AC or DC power;</w:t>
      </w:r>
    </w:p>
    <w:p w14:paraId="1D43B180" w14:textId="77777777" w:rsidR="001E451C" w:rsidRPr="00CB0110" w:rsidRDefault="001E451C">
      <w:pPr>
        <w:pStyle w:val="B1"/>
      </w:pPr>
      <w:r w:rsidRPr="00CB0110">
        <w:t>-</w:t>
      </w:r>
      <w:r w:rsidRPr="00CB0110">
        <w:tab/>
        <w:t>the humidity range, temperature, and supply voltage for all equipment submitted for testing.</w:t>
      </w:r>
    </w:p>
    <w:p w14:paraId="48FD39EB" w14:textId="77777777" w:rsidR="001E451C" w:rsidRPr="00CB0110" w:rsidRDefault="001E451C">
      <w:pPr>
        <w:pStyle w:val="Heading2"/>
      </w:pPr>
      <w:bookmarkStart w:id="43" w:name="_Ref371905450"/>
      <w:bookmarkStart w:id="44" w:name="_Toc392022350"/>
      <w:bookmarkStart w:id="45" w:name="_Toc105146953"/>
      <w:r w:rsidRPr="00CB0110">
        <w:t>5.2</w:t>
      </w:r>
      <w:r w:rsidRPr="00CB0110">
        <w:tab/>
        <w:t>Equipment which can provide a continuous communication link</w:t>
      </w:r>
      <w:bookmarkEnd w:id="43"/>
      <w:bookmarkEnd w:id="44"/>
      <w:bookmarkEnd w:id="45"/>
    </w:p>
    <w:p w14:paraId="35A3B940" w14:textId="77777777" w:rsidR="001E451C" w:rsidRPr="00CB0110" w:rsidRDefault="001E451C">
      <w:r w:rsidRPr="00CB011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65068DA9" w14:textId="77777777" w:rsidR="001E451C" w:rsidRPr="00CB0110" w:rsidRDefault="001E451C">
      <w:pPr>
        <w:pStyle w:val="Heading2"/>
      </w:pPr>
      <w:bookmarkStart w:id="46" w:name="_Toc392022351"/>
      <w:bookmarkStart w:id="47" w:name="_Toc105146954"/>
      <w:r w:rsidRPr="00CB0110">
        <w:t>5.3</w:t>
      </w:r>
      <w:r w:rsidRPr="00CB0110">
        <w:tab/>
        <w:t>Equipment which can only provide a discontinuous communication link (packet data/transmission)</w:t>
      </w:r>
      <w:bookmarkEnd w:id="46"/>
      <w:bookmarkEnd w:id="47"/>
    </w:p>
    <w:p w14:paraId="47757C30" w14:textId="77777777" w:rsidR="001E451C" w:rsidRPr="00CB0110" w:rsidRDefault="001E451C">
      <w:r w:rsidRPr="00CB011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012A1795" w14:textId="77777777" w:rsidR="001E451C" w:rsidRPr="00CB0110" w:rsidRDefault="001E451C">
      <w:pPr>
        <w:pStyle w:val="Heading2"/>
      </w:pPr>
      <w:bookmarkStart w:id="48" w:name="_Ref371905463"/>
      <w:bookmarkStart w:id="49" w:name="_Toc392022352"/>
      <w:bookmarkStart w:id="50" w:name="_Toc105146955"/>
      <w:r w:rsidRPr="00CB0110">
        <w:t>5.4</w:t>
      </w:r>
      <w:r w:rsidRPr="00CB0110">
        <w:tab/>
        <w:t>Equipment which does not provide a communication link</w:t>
      </w:r>
      <w:bookmarkEnd w:id="48"/>
      <w:bookmarkEnd w:id="49"/>
      <w:bookmarkEnd w:id="50"/>
    </w:p>
    <w:p w14:paraId="46D74FF3" w14:textId="77777777" w:rsidR="001E451C" w:rsidRPr="00CB0110" w:rsidRDefault="001E451C">
      <w:pPr>
        <w:keepLines/>
        <w:ind w:right="14"/>
      </w:pPr>
      <w:r w:rsidRPr="00CB0110">
        <w:t xml:space="preserve">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 </w:t>
      </w:r>
    </w:p>
    <w:p w14:paraId="4D22E62F" w14:textId="77777777" w:rsidR="001E451C" w:rsidRPr="00CB0110" w:rsidRDefault="001E451C">
      <w:pPr>
        <w:ind w:right="14"/>
      </w:pPr>
      <w:r w:rsidRPr="00CB0110">
        <w:t>The performance assessment carried out shall be simple, but at the same time give adequate proof that the primary functions of the equipment are operational.</w:t>
      </w:r>
    </w:p>
    <w:p w14:paraId="4EE57443" w14:textId="77777777" w:rsidR="001E451C" w:rsidRPr="00CB0110" w:rsidRDefault="001E451C">
      <w:pPr>
        <w:pStyle w:val="Heading2"/>
      </w:pPr>
      <w:bookmarkStart w:id="51" w:name="_Ref371905483"/>
      <w:bookmarkStart w:id="52" w:name="_Toc392022353"/>
      <w:bookmarkStart w:id="53" w:name="_Toc105146956"/>
      <w:r w:rsidRPr="00CB0110">
        <w:t>5.5</w:t>
      </w:r>
      <w:r w:rsidRPr="00CB0110">
        <w:tab/>
        <w:t>Conformance of ancillary equipment</w:t>
      </w:r>
      <w:bookmarkEnd w:id="51"/>
      <w:bookmarkEnd w:id="52"/>
      <w:bookmarkEnd w:id="53"/>
    </w:p>
    <w:p w14:paraId="53AA0A5A" w14:textId="77777777" w:rsidR="001E451C" w:rsidRPr="00CB0110" w:rsidRDefault="001E451C">
      <w:r w:rsidRPr="00CB0110">
        <w:t>Ancillary equipment shall be tested with it connected to a UE in which case compliance shall be demonstrated to the appropriate clauses of the present document.</w:t>
      </w:r>
    </w:p>
    <w:p w14:paraId="3D5BFAA2" w14:textId="77777777" w:rsidR="001E451C" w:rsidRPr="00CB0110" w:rsidRDefault="001E451C">
      <w:pPr>
        <w:pStyle w:val="Heading2"/>
      </w:pPr>
      <w:bookmarkStart w:id="54" w:name="_Ref371905502"/>
      <w:bookmarkStart w:id="55" w:name="_Toc392022354"/>
      <w:bookmarkStart w:id="56" w:name="_Toc105146957"/>
      <w:r w:rsidRPr="00CB0110">
        <w:t>5.6</w:t>
      </w:r>
      <w:r w:rsidRPr="00CB0110">
        <w:tab/>
        <w:t>Equipment classification</w:t>
      </w:r>
      <w:bookmarkEnd w:id="54"/>
      <w:bookmarkEnd w:id="55"/>
      <w:bookmarkEnd w:id="56"/>
    </w:p>
    <w:p w14:paraId="0CAAEDD3" w14:textId="77777777" w:rsidR="001E451C" w:rsidRPr="00CB0110" w:rsidRDefault="001E451C">
      <w:r w:rsidRPr="00CB0110">
        <w:t>Equipment is classified according to the source of power.</w:t>
      </w:r>
    </w:p>
    <w:p w14:paraId="14726A62" w14:textId="77777777" w:rsidR="001E451C" w:rsidRPr="00CB0110" w:rsidRDefault="001E451C">
      <w:pPr>
        <w:pStyle w:val="B1"/>
      </w:pPr>
      <w:r w:rsidRPr="00CB0110">
        <w:t>-</w:t>
      </w:r>
      <w:r w:rsidRPr="00CB0110">
        <w:tab/>
        <w:t>if power is derived from a fixed AC or DC supply network installation the equipment is classified "for fixed use";</w:t>
      </w:r>
    </w:p>
    <w:p w14:paraId="0467E3F5" w14:textId="77777777" w:rsidR="001E451C" w:rsidRPr="00CB0110" w:rsidRDefault="001E451C">
      <w:pPr>
        <w:pStyle w:val="B1"/>
      </w:pPr>
      <w:r w:rsidRPr="00CB0110">
        <w:t>-</w:t>
      </w:r>
      <w:r w:rsidRPr="00CB0110">
        <w:tab/>
        <w:t>if power is derived from a vehicular power supply (car battery + alternator) the equipment is classified "for vehicular use";</w:t>
      </w:r>
    </w:p>
    <w:p w14:paraId="20A0E3E1" w14:textId="77777777" w:rsidR="001E451C" w:rsidRPr="00CB0110" w:rsidRDefault="001E451C">
      <w:pPr>
        <w:pStyle w:val="B1"/>
      </w:pPr>
      <w:r w:rsidRPr="00CB0110">
        <w:t>-</w:t>
      </w:r>
      <w:r w:rsidRPr="00CB0110">
        <w:tab/>
        <w:t>if power is derived from an integral battery the equipment is classified "for portable use";</w:t>
      </w:r>
    </w:p>
    <w:p w14:paraId="5752F937" w14:textId="77777777" w:rsidR="001E451C" w:rsidRPr="00CB0110" w:rsidRDefault="001E451C">
      <w:pPr>
        <w:pStyle w:val="Heading1"/>
      </w:pPr>
      <w:bookmarkStart w:id="57" w:name="_Ref371905520"/>
      <w:bookmarkStart w:id="58" w:name="_Toc392022355"/>
      <w:bookmarkStart w:id="59" w:name="_Toc105146958"/>
      <w:r w:rsidRPr="00CB0110">
        <w:t>6</w:t>
      </w:r>
      <w:r w:rsidRPr="00CB0110">
        <w:tab/>
        <w:t>Performance criteria</w:t>
      </w:r>
      <w:bookmarkEnd w:id="57"/>
      <w:bookmarkEnd w:id="58"/>
      <w:bookmarkEnd w:id="59"/>
    </w:p>
    <w:p w14:paraId="252FA1F4" w14:textId="77777777" w:rsidR="001E451C" w:rsidRPr="00CB0110" w:rsidRDefault="001E451C">
      <w:r w:rsidRPr="00CB0110">
        <w:t>The maintenance of a communications link shall be assessed by using an indicator, which may be part of the test system or the equipment under test.</w:t>
      </w:r>
    </w:p>
    <w:p w14:paraId="2F64C17E" w14:textId="77777777" w:rsidR="001E451C" w:rsidRPr="00CB0110" w:rsidRDefault="001E451C">
      <w:r w:rsidRPr="00CB0110">
        <w:t>Specifically the equipment shall meet the minimum performance criteria as specified in the following subclauses as appropriate.</w:t>
      </w:r>
    </w:p>
    <w:p w14:paraId="475FCCEC" w14:textId="77777777" w:rsidR="001E451C" w:rsidRPr="00CB0110" w:rsidRDefault="001E451C">
      <w:r w:rsidRPr="00CB0110">
        <w:t>Portable equipment intended for use whilst powered by the main battery of a vehicle shall additionally fulfil the applicable requirements set out by the present document for mobile equipment for vehicular use.</w:t>
      </w:r>
    </w:p>
    <w:p w14:paraId="414564E2" w14:textId="77777777" w:rsidR="001E451C" w:rsidRPr="00CB0110" w:rsidRDefault="001E451C">
      <w:r w:rsidRPr="00CB0110">
        <w:t>Portable equipment intended for use whilst powered by AC mains shall additionally fulfil the applicable requirements set out by the present document for equipment for fixed use.</w:t>
      </w:r>
    </w:p>
    <w:p w14:paraId="1E3C0234" w14:textId="77777777" w:rsidR="001E451C" w:rsidRPr="00CB0110" w:rsidRDefault="001E451C">
      <w:r w:rsidRPr="00CB011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7F2D3F08" w14:textId="77777777" w:rsidR="001E451C" w:rsidRPr="00CB0110" w:rsidRDefault="001E451C">
      <w:r w:rsidRPr="00CB0110">
        <w:t>The performance criteria specified by the manufacturer shall give the same degree of immunity protection as called for in the following subclauses.</w:t>
      </w:r>
    </w:p>
    <w:p w14:paraId="05D81450" w14:textId="77777777" w:rsidR="001E451C" w:rsidRPr="00CB0110" w:rsidRDefault="001E451C">
      <w:r w:rsidRPr="00CB0110">
        <w:t>In addition, the test shall also be performed in idle mode to ensure the transmitter does not unintentionally operate.</w:t>
      </w:r>
    </w:p>
    <w:p w14:paraId="4D900506" w14:textId="77777777" w:rsidR="001E451C" w:rsidRPr="00CB0110" w:rsidRDefault="001E451C">
      <w:r w:rsidRPr="00CB0110">
        <w:t>The requirements apply to all types of UTRA (FDD or TDD) for the UE.</w:t>
      </w:r>
    </w:p>
    <w:p w14:paraId="291D875B" w14:textId="77777777" w:rsidR="001E451C" w:rsidRPr="00CB0110" w:rsidRDefault="001E451C">
      <w:pPr>
        <w:pStyle w:val="Heading2"/>
      </w:pPr>
      <w:bookmarkStart w:id="60" w:name="_Ref371905538"/>
      <w:bookmarkStart w:id="61" w:name="_Toc392022356"/>
      <w:bookmarkStart w:id="62" w:name="_Toc105146959"/>
      <w:r w:rsidRPr="00CB0110">
        <w:t>6.1</w:t>
      </w:r>
      <w:r w:rsidRPr="00CB0110">
        <w:tab/>
        <w:t>Performance criteria for continuous phenomena</w:t>
      </w:r>
      <w:bookmarkEnd w:id="60"/>
      <w:bookmarkEnd w:id="61"/>
      <w:bookmarkEnd w:id="62"/>
    </w:p>
    <w:p w14:paraId="6CDE6F2B" w14:textId="77777777" w:rsidR="001E451C" w:rsidRPr="00CB0110" w:rsidRDefault="001E451C">
      <w:r w:rsidRPr="00CB0110">
        <w:t>A communication link shall be established at the start of the test, and maintained during the test, subclauses 4.1 and 4.2.</w:t>
      </w:r>
    </w:p>
    <w:p w14:paraId="2C5BBEE8" w14:textId="77777777" w:rsidR="001E451C" w:rsidRPr="00CB0110" w:rsidRDefault="001E451C">
      <w:r w:rsidRPr="00CB0110">
        <w:t>In the data transfer mode, the performance criteria can be one of the following error ratios:</w:t>
      </w:r>
    </w:p>
    <w:p w14:paraId="56B78E8A" w14:textId="77777777" w:rsidR="001E451C" w:rsidRPr="00CB0110" w:rsidRDefault="001E451C">
      <w:pPr>
        <w:pStyle w:val="B1"/>
      </w:pPr>
      <w:r w:rsidRPr="00CB0110">
        <w:t>-</w:t>
      </w:r>
      <w:r w:rsidRPr="00CB0110">
        <w:tab/>
        <w:t>if the BER (as referred in TS34.109) is used, it shall not exceed 0.001 during the test sequence;</w:t>
      </w:r>
    </w:p>
    <w:p w14:paraId="5AE4302E" w14:textId="77777777" w:rsidR="001E451C" w:rsidRPr="00CB0110" w:rsidRDefault="001E451C">
      <w:pPr>
        <w:pStyle w:val="B1"/>
      </w:pPr>
      <w:r w:rsidRPr="00CB0110">
        <w:t>-</w:t>
      </w:r>
      <w:r w:rsidRPr="00CB0110">
        <w:tab/>
        <w:t>if the BLER (as referred in TS34.109) is used, it shall not exceed 0.01 during the test sequence;</w:t>
      </w:r>
    </w:p>
    <w:p w14:paraId="7F192BB3" w14:textId="77777777" w:rsidR="001E451C" w:rsidRPr="00CB0110" w:rsidRDefault="001E451C">
      <w:r w:rsidRPr="00CB0110">
        <w:t>In the speech mode, the performance criteria shall be that the up link and downlink speech output levels shall be at least 35 dB less than the recorded reference levels, when measured through an audio band pass filter of width 200 Hz, centred on 1 kHz (Annex A).</w:t>
      </w:r>
    </w:p>
    <w:p w14:paraId="03AE6DD0" w14:textId="77777777" w:rsidR="001E451C" w:rsidRPr="00CB0110" w:rsidRDefault="001E451C">
      <w:pPr>
        <w:pStyle w:val="NO"/>
      </w:pPr>
      <w:r w:rsidRPr="00CB0110">
        <w:t>NOTE:</w:t>
      </w:r>
      <w:r w:rsidRPr="00CB0110">
        <w:tab/>
        <w:t>When there is a high level noise background noise present the filter bandwidth can be reduced down to a minimum of 40 Hz.</w:t>
      </w:r>
    </w:p>
    <w:p w14:paraId="55B77ABC" w14:textId="77777777" w:rsidR="001E451C" w:rsidRPr="00CB0110" w:rsidRDefault="001E451C">
      <w:r w:rsidRPr="00CB0110">
        <w:t xml:space="preserve">At the conclusion of the test, the EUT shall operate as intended with no loss of user control functions or stored data, and the communication link shall have been maintained. </w:t>
      </w:r>
    </w:p>
    <w:p w14:paraId="7AEC64A5" w14:textId="77777777" w:rsidR="001E451C" w:rsidRPr="00CB0110" w:rsidRDefault="001E451C">
      <w:r w:rsidRPr="00CB0110">
        <w:t>In addition to confirming the above performance in traffic mode, the test shall be performed in idle mode, and the transmitter shall not unintentionally operate.</w:t>
      </w:r>
    </w:p>
    <w:p w14:paraId="59DE12CA" w14:textId="77777777" w:rsidR="001E451C" w:rsidRPr="00CB0110" w:rsidRDefault="001E451C">
      <w:pPr>
        <w:pStyle w:val="Heading2"/>
      </w:pPr>
      <w:bookmarkStart w:id="63" w:name="_Ref371905555"/>
      <w:bookmarkStart w:id="64" w:name="_Toc392022357"/>
      <w:bookmarkStart w:id="65" w:name="_Toc105146960"/>
      <w:r w:rsidRPr="00CB0110">
        <w:t>6.2</w:t>
      </w:r>
      <w:r w:rsidRPr="00CB0110">
        <w:tab/>
        <w:t>Performance criteria for Transient phenomena</w:t>
      </w:r>
      <w:bookmarkEnd w:id="63"/>
      <w:bookmarkEnd w:id="64"/>
      <w:bookmarkEnd w:id="65"/>
    </w:p>
    <w:p w14:paraId="3783AB2C" w14:textId="77777777" w:rsidR="001E451C" w:rsidRPr="00CB0110" w:rsidRDefault="001E451C">
      <w:r w:rsidRPr="00CB0110">
        <w:t>A communications link shall be established at the start of the test, subclauses 4.1 and 4.2.</w:t>
      </w:r>
    </w:p>
    <w:p w14:paraId="514A7E04" w14:textId="77777777" w:rsidR="001E451C" w:rsidRPr="00CB0110" w:rsidRDefault="001E451C">
      <w:r w:rsidRPr="00CB0110">
        <w:t>At the conclusion of each exposure the EUT shall operate with no user noticeable loss of the communication link.</w:t>
      </w:r>
    </w:p>
    <w:p w14:paraId="31D140C9" w14:textId="77777777" w:rsidR="001E451C" w:rsidRPr="00CB0110" w:rsidRDefault="001E451C">
      <w:r w:rsidRPr="00CB011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3AF36FC" w14:textId="77777777" w:rsidR="001E451C" w:rsidRPr="00CB0110" w:rsidRDefault="001E451C">
      <w:r w:rsidRPr="00CB0110">
        <w:t>In addition to confirming the above performance in traffic mode, the test shall also be performed in idle mode, and the transmitter shall not unintentionally operate.</w:t>
      </w:r>
    </w:p>
    <w:p w14:paraId="33DD44D4" w14:textId="77777777" w:rsidR="001E451C" w:rsidRPr="00CB0110" w:rsidRDefault="001E451C">
      <w:pPr>
        <w:pStyle w:val="Heading1"/>
      </w:pPr>
      <w:bookmarkStart w:id="66" w:name="_Toc392022358"/>
      <w:bookmarkStart w:id="67" w:name="_Toc105146961"/>
      <w:r w:rsidRPr="00CB0110">
        <w:t>7</w:t>
      </w:r>
      <w:r w:rsidRPr="00CB0110">
        <w:tab/>
        <w:t>Applicability overview tables</w:t>
      </w:r>
      <w:bookmarkEnd w:id="66"/>
      <w:bookmarkEnd w:id="67"/>
    </w:p>
    <w:p w14:paraId="4AA64657" w14:textId="77777777" w:rsidR="001E451C" w:rsidRPr="00CB0110" w:rsidRDefault="001E451C">
      <w:pPr>
        <w:pStyle w:val="Heading2"/>
      </w:pPr>
      <w:bookmarkStart w:id="68" w:name="_Ref371905622"/>
      <w:bookmarkStart w:id="69" w:name="_Toc392022359"/>
      <w:bookmarkStart w:id="70" w:name="_Toc105146962"/>
      <w:r w:rsidRPr="00CB0110">
        <w:t>7.1</w:t>
      </w:r>
      <w:r w:rsidRPr="00CB0110">
        <w:tab/>
        <w:t>Emission</w:t>
      </w:r>
      <w:bookmarkEnd w:id="68"/>
      <w:bookmarkEnd w:id="69"/>
      <w:bookmarkEnd w:id="70"/>
    </w:p>
    <w:p w14:paraId="67E562D3" w14:textId="77777777" w:rsidR="001E451C" w:rsidRPr="00CB0110" w:rsidRDefault="001E451C">
      <w:pPr>
        <w:pStyle w:val="TH"/>
        <w:tabs>
          <w:tab w:val="left" w:pos="720"/>
        </w:tabs>
        <w:outlineLvl w:val="0"/>
      </w:pPr>
      <w:r w:rsidRPr="00CB011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1E451C" w:rsidRPr="00C1192E" w14:paraId="566FA015" w14:textId="77777777">
        <w:trPr>
          <w:cantSplit/>
          <w:jc w:val="center"/>
        </w:trPr>
        <w:tc>
          <w:tcPr>
            <w:tcW w:w="1329" w:type="dxa"/>
            <w:tcBorders>
              <w:top w:val="nil"/>
              <w:left w:val="nil"/>
              <w:bottom w:val="single" w:sz="6" w:space="0" w:color="auto"/>
              <w:right w:val="nil"/>
            </w:tcBorders>
          </w:tcPr>
          <w:p w14:paraId="660D3615" w14:textId="77777777" w:rsidR="001E451C" w:rsidRPr="00C1192E" w:rsidRDefault="001E451C">
            <w:pPr>
              <w:pStyle w:val="TAH"/>
            </w:pPr>
          </w:p>
        </w:tc>
        <w:tc>
          <w:tcPr>
            <w:tcW w:w="1040" w:type="dxa"/>
            <w:tcBorders>
              <w:top w:val="nil"/>
              <w:left w:val="nil"/>
              <w:bottom w:val="single" w:sz="6" w:space="0" w:color="auto"/>
              <w:right w:val="nil"/>
            </w:tcBorders>
          </w:tcPr>
          <w:p w14:paraId="23E0A004" w14:textId="77777777" w:rsidR="001E451C" w:rsidRPr="00C1192E" w:rsidRDefault="001E451C">
            <w:pPr>
              <w:pStyle w:val="TAH"/>
            </w:pPr>
          </w:p>
        </w:tc>
        <w:tc>
          <w:tcPr>
            <w:tcW w:w="3786" w:type="dxa"/>
            <w:gridSpan w:val="3"/>
            <w:tcBorders>
              <w:left w:val="single" w:sz="6" w:space="0" w:color="auto"/>
              <w:right w:val="single" w:sz="6" w:space="0" w:color="auto"/>
            </w:tcBorders>
          </w:tcPr>
          <w:p w14:paraId="7B6791DD" w14:textId="77777777" w:rsidR="001E451C" w:rsidRPr="00C1192E" w:rsidRDefault="001E451C">
            <w:pPr>
              <w:pStyle w:val="TAH"/>
            </w:pPr>
            <w:r w:rsidRPr="00C1192E">
              <w:t>Equipment test requirement</w:t>
            </w:r>
          </w:p>
        </w:tc>
        <w:tc>
          <w:tcPr>
            <w:tcW w:w="1013" w:type="dxa"/>
            <w:tcBorders>
              <w:top w:val="nil"/>
              <w:left w:val="nil"/>
              <w:bottom w:val="single" w:sz="6" w:space="0" w:color="auto"/>
              <w:right w:val="nil"/>
            </w:tcBorders>
          </w:tcPr>
          <w:p w14:paraId="4F53D860" w14:textId="77777777" w:rsidR="001E451C" w:rsidRPr="00C1192E" w:rsidRDefault="001E451C">
            <w:pPr>
              <w:pStyle w:val="TAH"/>
            </w:pPr>
          </w:p>
        </w:tc>
        <w:tc>
          <w:tcPr>
            <w:tcW w:w="1727" w:type="dxa"/>
            <w:tcBorders>
              <w:top w:val="nil"/>
              <w:left w:val="nil"/>
              <w:bottom w:val="single" w:sz="6" w:space="0" w:color="auto"/>
              <w:right w:val="nil"/>
            </w:tcBorders>
          </w:tcPr>
          <w:p w14:paraId="5EA0B5E9" w14:textId="77777777" w:rsidR="001E451C" w:rsidRPr="00C1192E" w:rsidRDefault="001E451C">
            <w:pPr>
              <w:pStyle w:val="TAH"/>
            </w:pPr>
          </w:p>
        </w:tc>
      </w:tr>
      <w:tr w:rsidR="001E451C" w:rsidRPr="00C1192E" w14:paraId="1E5DD902" w14:textId="77777777">
        <w:trPr>
          <w:cantSplit/>
          <w:jc w:val="center"/>
        </w:trPr>
        <w:tc>
          <w:tcPr>
            <w:tcW w:w="1329" w:type="dxa"/>
            <w:tcBorders>
              <w:top w:val="nil"/>
            </w:tcBorders>
          </w:tcPr>
          <w:p w14:paraId="135D29D0" w14:textId="77777777" w:rsidR="001E451C" w:rsidRPr="00C1192E" w:rsidRDefault="001E451C">
            <w:pPr>
              <w:pStyle w:val="TAH"/>
            </w:pPr>
            <w:r w:rsidRPr="00C1192E">
              <w:t>Phenomenon</w:t>
            </w:r>
          </w:p>
        </w:tc>
        <w:tc>
          <w:tcPr>
            <w:tcW w:w="1040" w:type="dxa"/>
            <w:tcBorders>
              <w:top w:val="nil"/>
            </w:tcBorders>
          </w:tcPr>
          <w:p w14:paraId="7819BE6A" w14:textId="77777777" w:rsidR="001E451C" w:rsidRPr="00C1192E" w:rsidRDefault="001E451C">
            <w:pPr>
              <w:pStyle w:val="TAH"/>
            </w:pPr>
            <w:r w:rsidRPr="00C1192E">
              <w:t>Application</w:t>
            </w:r>
          </w:p>
        </w:tc>
        <w:tc>
          <w:tcPr>
            <w:tcW w:w="1349" w:type="dxa"/>
          </w:tcPr>
          <w:p w14:paraId="0EAAEF02" w14:textId="77777777" w:rsidR="001E451C" w:rsidRPr="00C1192E" w:rsidRDefault="001E451C">
            <w:pPr>
              <w:pStyle w:val="TAH"/>
            </w:pPr>
            <w:r w:rsidRPr="00C1192E">
              <w:t>Equipment connected to fixed AC or DC power installations</w:t>
            </w:r>
          </w:p>
        </w:tc>
        <w:tc>
          <w:tcPr>
            <w:tcW w:w="1173" w:type="dxa"/>
          </w:tcPr>
          <w:p w14:paraId="4E9FD500" w14:textId="77777777" w:rsidR="001E451C" w:rsidRPr="00C1192E" w:rsidRDefault="001E451C">
            <w:pPr>
              <w:pStyle w:val="TAH"/>
            </w:pPr>
            <w:r w:rsidRPr="00C1192E">
              <w:t>Equipment connected to vehicular DC supplies</w:t>
            </w:r>
          </w:p>
        </w:tc>
        <w:tc>
          <w:tcPr>
            <w:tcW w:w="1264" w:type="dxa"/>
          </w:tcPr>
          <w:p w14:paraId="64BB4075" w14:textId="77777777" w:rsidR="001E451C" w:rsidRPr="00C1192E" w:rsidRDefault="001E451C">
            <w:pPr>
              <w:pStyle w:val="TAH"/>
            </w:pPr>
            <w:r w:rsidRPr="00C1192E">
              <w:t>Equipment powered by integral battery</w:t>
            </w:r>
          </w:p>
        </w:tc>
        <w:tc>
          <w:tcPr>
            <w:tcW w:w="1013" w:type="dxa"/>
            <w:tcBorders>
              <w:top w:val="nil"/>
            </w:tcBorders>
          </w:tcPr>
          <w:p w14:paraId="7EA4B213" w14:textId="77777777" w:rsidR="001E451C" w:rsidRPr="00C1192E" w:rsidRDefault="001E451C">
            <w:pPr>
              <w:pStyle w:val="TAH"/>
            </w:pPr>
            <w:r w:rsidRPr="00C1192E">
              <w:t>Reference subclause in the present document</w:t>
            </w:r>
          </w:p>
        </w:tc>
        <w:tc>
          <w:tcPr>
            <w:tcW w:w="1727" w:type="dxa"/>
            <w:tcBorders>
              <w:top w:val="nil"/>
            </w:tcBorders>
          </w:tcPr>
          <w:p w14:paraId="0F50807C" w14:textId="77777777" w:rsidR="001E451C" w:rsidRPr="00C1192E" w:rsidRDefault="001E451C">
            <w:pPr>
              <w:pStyle w:val="TAH"/>
            </w:pPr>
            <w:r w:rsidRPr="00C1192E">
              <w:t>Reference Standard</w:t>
            </w:r>
          </w:p>
        </w:tc>
      </w:tr>
      <w:tr w:rsidR="009A03E7" w:rsidRPr="00C1192E" w14:paraId="5A1E86B2" w14:textId="77777777">
        <w:trPr>
          <w:cantSplit/>
          <w:jc w:val="center"/>
        </w:trPr>
        <w:tc>
          <w:tcPr>
            <w:tcW w:w="1329" w:type="dxa"/>
            <w:tcBorders>
              <w:bottom w:val="nil"/>
            </w:tcBorders>
          </w:tcPr>
          <w:p w14:paraId="115AF1E7" w14:textId="77777777" w:rsidR="009A03E7" w:rsidRPr="00C1192E" w:rsidRDefault="009A03E7" w:rsidP="009A03E7">
            <w:pPr>
              <w:pStyle w:val="TAC"/>
            </w:pPr>
            <w:r w:rsidRPr="00C1192E">
              <w:t>Radiated emission</w:t>
            </w:r>
          </w:p>
        </w:tc>
        <w:tc>
          <w:tcPr>
            <w:tcW w:w="1040" w:type="dxa"/>
            <w:tcBorders>
              <w:bottom w:val="nil"/>
            </w:tcBorders>
          </w:tcPr>
          <w:p w14:paraId="68FEEC07" w14:textId="77777777" w:rsidR="009A03E7" w:rsidRPr="00C1192E" w:rsidRDefault="009A03E7" w:rsidP="009A03E7">
            <w:pPr>
              <w:pStyle w:val="TAC"/>
            </w:pPr>
            <w:r w:rsidRPr="00C1192E">
              <w:t xml:space="preserve">Enclosure </w:t>
            </w:r>
          </w:p>
        </w:tc>
        <w:tc>
          <w:tcPr>
            <w:tcW w:w="1349" w:type="dxa"/>
          </w:tcPr>
          <w:p w14:paraId="16B1C2D4" w14:textId="77777777" w:rsidR="009A03E7" w:rsidRPr="00C1192E" w:rsidRDefault="009A03E7" w:rsidP="009A03E7">
            <w:pPr>
              <w:pStyle w:val="TAC"/>
            </w:pPr>
            <w:r w:rsidRPr="00C1192E">
              <w:t xml:space="preserve">applicable </w:t>
            </w:r>
          </w:p>
        </w:tc>
        <w:tc>
          <w:tcPr>
            <w:tcW w:w="1173" w:type="dxa"/>
          </w:tcPr>
          <w:p w14:paraId="3C8C0347" w14:textId="77777777" w:rsidR="009A03E7" w:rsidRPr="00C1192E" w:rsidRDefault="009A03E7" w:rsidP="009A03E7">
            <w:pPr>
              <w:pStyle w:val="TAC"/>
            </w:pPr>
            <w:r w:rsidRPr="00C1192E">
              <w:t xml:space="preserve">applicable </w:t>
            </w:r>
          </w:p>
        </w:tc>
        <w:tc>
          <w:tcPr>
            <w:tcW w:w="1264" w:type="dxa"/>
          </w:tcPr>
          <w:p w14:paraId="62668079" w14:textId="77777777" w:rsidR="009A03E7" w:rsidRPr="00C1192E" w:rsidRDefault="009A03E7" w:rsidP="009A03E7">
            <w:pPr>
              <w:pStyle w:val="TAC"/>
            </w:pPr>
            <w:r w:rsidRPr="00C1192E">
              <w:t xml:space="preserve">applicable </w:t>
            </w:r>
          </w:p>
        </w:tc>
        <w:tc>
          <w:tcPr>
            <w:tcW w:w="1013" w:type="dxa"/>
          </w:tcPr>
          <w:p w14:paraId="115B9F51" w14:textId="77777777" w:rsidR="009A03E7" w:rsidRPr="00C1192E" w:rsidRDefault="009A03E7" w:rsidP="009A03E7">
            <w:pPr>
              <w:pStyle w:val="TAC"/>
            </w:pPr>
            <w:r w:rsidRPr="00C1192E">
              <w:t>8.2</w:t>
            </w:r>
          </w:p>
        </w:tc>
        <w:tc>
          <w:tcPr>
            <w:tcW w:w="1727" w:type="dxa"/>
          </w:tcPr>
          <w:p w14:paraId="1B9A31B6" w14:textId="77777777" w:rsidR="009A03E7" w:rsidRPr="00C1192E" w:rsidRDefault="009A03E7" w:rsidP="009A03E7">
            <w:pPr>
              <w:pStyle w:val="TAC"/>
            </w:pPr>
            <w:r w:rsidRPr="00C1192E">
              <w:t xml:space="preserve">ITU-R SM.329 [11] </w:t>
            </w:r>
          </w:p>
          <w:p w14:paraId="08A26C39" w14:textId="0571E398" w:rsidR="009A03E7" w:rsidRPr="00C1192E" w:rsidRDefault="009A03E7" w:rsidP="009A03E7">
            <w:pPr>
              <w:pStyle w:val="TAC"/>
            </w:pPr>
            <w:r w:rsidRPr="00C1192E">
              <w:t>TS25.101 [12]</w:t>
            </w:r>
          </w:p>
        </w:tc>
      </w:tr>
      <w:tr w:rsidR="009A03E7" w:rsidRPr="00C1192E" w14:paraId="7E80CE16" w14:textId="77777777">
        <w:trPr>
          <w:cantSplit/>
          <w:jc w:val="center"/>
        </w:trPr>
        <w:tc>
          <w:tcPr>
            <w:tcW w:w="1329" w:type="dxa"/>
            <w:tcBorders>
              <w:bottom w:val="nil"/>
            </w:tcBorders>
          </w:tcPr>
          <w:p w14:paraId="60225024" w14:textId="77777777" w:rsidR="009A03E7" w:rsidRPr="00C1192E" w:rsidRDefault="009A03E7" w:rsidP="009A03E7">
            <w:pPr>
              <w:pStyle w:val="TAC"/>
            </w:pPr>
            <w:r w:rsidRPr="00C1192E">
              <w:t>Conducted emission</w:t>
            </w:r>
          </w:p>
        </w:tc>
        <w:tc>
          <w:tcPr>
            <w:tcW w:w="1040" w:type="dxa"/>
            <w:tcBorders>
              <w:bottom w:val="nil"/>
            </w:tcBorders>
          </w:tcPr>
          <w:p w14:paraId="1F695ECE" w14:textId="77777777" w:rsidR="009A03E7" w:rsidRPr="00C1192E" w:rsidRDefault="009A03E7" w:rsidP="009A03E7">
            <w:pPr>
              <w:pStyle w:val="TAC"/>
            </w:pPr>
            <w:r w:rsidRPr="00C1192E">
              <w:t>DC power input/output port</w:t>
            </w:r>
          </w:p>
        </w:tc>
        <w:tc>
          <w:tcPr>
            <w:tcW w:w="1349" w:type="dxa"/>
          </w:tcPr>
          <w:p w14:paraId="2866C3A1" w14:textId="77777777" w:rsidR="009A03E7" w:rsidRPr="00C1192E" w:rsidRDefault="009A03E7" w:rsidP="009A03E7">
            <w:pPr>
              <w:pStyle w:val="TAC"/>
            </w:pPr>
            <w:r w:rsidRPr="00C1192E">
              <w:t>applicable</w:t>
            </w:r>
          </w:p>
        </w:tc>
        <w:tc>
          <w:tcPr>
            <w:tcW w:w="1173" w:type="dxa"/>
          </w:tcPr>
          <w:p w14:paraId="096BB336" w14:textId="77777777" w:rsidR="009A03E7" w:rsidRPr="00C1192E" w:rsidRDefault="009A03E7" w:rsidP="009A03E7">
            <w:pPr>
              <w:pStyle w:val="TAC"/>
            </w:pPr>
            <w:r w:rsidRPr="00C1192E">
              <w:t>applicable</w:t>
            </w:r>
          </w:p>
        </w:tc>
        <w:tc>
          <w:tcPr>
            <w:tcW w:w="1264" w:type="dxa"/>
          </w:tcPr>
          <w:p w14:paraId="03C6C92E" w14:textId="77777777" w:rsidR="009A03E7" w:rsidRPr="00C1192E" w:rsidRDefault="009A03E7" w:rsidP="009A03E7">
            <w:pPr>
              <w:pStyle w:val="TAC"/>
            </w:pPr>
            <w:r w:rsidRPr="00C1192E">
              <w:t>not applicable</w:t>
            </w:r>
          </w:p>
        </w:tc>
        <w:tc>
          <w:tcPr>
            <w:tcW w:w="1013" w:type="dxa"/>
          </w:tcPr>
          <w:p w14:paraId="7C20A3C7" w14:textId="77777777" w:rsidR="009A03E7" w:rsidRPr="00C1192E" w:rsidRDefault="009A03E7" w:rsidP="009A03E7">
            <w:pPr>
              <w:pStyle w:val="TAC"/>
            </w:pPr>
            <w:r w:rsidRPr="00C1192E">
              <w:t>8.3</w:t>
            </w:r>
          </w:p>
        </w:tc>
        <w:tc>
          <w:tcPr>
            <w:tcW w:w="1727" w:type="dxa"/>
          </w:tcPr>
          <w:p w14:paraId="0B3800BB" w14:textId="41E50375" w:rsidR="009A03E7" w:rsidRPr="00C1192E" w:rsidRDefault="009A03E7" w:rsidP="009A03E7">
            <w:pPr>
              <w:pStyle w:val="TAC"/>
            </w:pPr>
            <w:r>
              <w:t>CISPR 32 [29]</w:t>
            </w:r>
            <w:r w:rsidRPr="00C1192E">
              <w:t xml:space="preserve">, </w:t>
            </w:r>
            <w:r w:rsidRPr="00C1192E">
              <w:br/>
              <w:t>CISPR 16</w:t>
            </w:r>
            <w:r w:rsidRPr="00C1192E">
              <w:noBreakHyphen/>
              <w:t>1 [16]</w:t>
            </w:r>
          </w:p>
        </w:tc>
      </w:tr>
      <w:tr w:rsidR="009A03E7" w:rsidRPr="00C1192E" w14:paraId="6A10BA7C" w14:textId="77777777">
        <w:trPr>
          <w:cantSplit/>
          <w:jc w:val="center"/>
        </w:trPr>
        <w:tc>
          <w:tcPr>
            <w:tcW w:w="1329" w:type="dxa"/>
          </w:tcPr>
          <w:p w14:paraId="2E6F1F20" w14:textId="77777777" w:rsidR="009A03E7" w:rsidRPr="00C1192E" w:rsidRDefault="009A03E7" w:rsidP="009A03E7">
            <w:pPr>
              <w:pStyle w:val="TAC"/>
            </w:pPr>
            <w:r w:rsidRPr="00C1192E">
              <w:t>Conducted emission</w:t>
            </w:r>
          </w:p>
        </w:tc>
        <w:tc>
          <w:tcPr>
            <w:tcW w:w="1040" w:type="dxa"/>
            <w:tcBorders>
              <w:left w:val="nil"/>
              <w:bottom w:val="nil"/>
            </w:tcBorders>
          </w:tcPr>
          <w:p w14:paraId="7809CF49" w14:textId="77777777" w:rsidR="009A03E7" w:rsidRPr="00C1192E" w:rsidRDefault="009A03E7" w:rsidP="009A03E7">
            <w:pPr>
              <w:pStyle w:val="TAC"/>
              <w:rPr>
                <w:lang w:val="fr-FR"/>
              </w:rPr>
            </w:pPr>
            <w:r w:rsidRPr="00C1192E">
              <w:rPr>
                <w:lang w:val="fr-FR"/>
              </w:rPr>
              <w:t>AC mains input/output port</w:t>
            </w:r>
          </w:p>
        </w:tc>
        <w:tc>
          <w:tcPr>
            <w:tcW w:w="1349" w:type="dxa"/>
          </w:tcPr>
          <w:p w14:paraId="2B621A5B" w14:textId="77777777" w:rsidR="009A03E7" w:rsidRPr="00C1192E" w:rsidRDefault="009A03E7" w:rsidP="009A03E7">
            <w:pPr>
              <w:pStyle w:val="TAC"/>
            </w:pPr>
            <w:r w:rsidRPr="00C1192E">
              <w:t>applicable</w:t>
            </w:r>
          </w:p>
        </w:tc>
        <w:tc>
          <w:tcPr>
            <w:tcW w:w="1173" w:type="dxa"/>
          </w:tcPr>
          <w:p w14:paraId="6D99F231" w14:textId="77777777" w:rsidR="009A03E7" w:rsidRPr="00C1192E" w:rsidRDefault="009A03E7" w:rsidP="009A03E7">
            <w:pPr>
              <w:pStyle w:val="TAC"/>
            </w:pPr>
            <w:r w:rsidRPr="00C1192E">
              <w:t>not applicable</w:t>
            </w:r>
          </w:p>
        </w:tc>
        <w:tc>
          <w:tcPr>
            <w:tcW w:w="1264" w:type="dxa"/>
          </w:tcPr>
          <w:p w14:paraId="45ED3989" w14:textId="77777777" w:rsidR="009A03E7" w:rsidRPr="00C1192E" w:rsidRDefault="009A03E7" w:rsidP="009A03E7">
            <w:pPr>
              <w:pStyle w:val="TAC"/>
            </w:pPr>
            <w:r w:rsidRPr="00C1192E">
              <w:t>not applicable</w:t>
            </w:r>
          </w:p>
        </w:tc>
        <w:tc>
          <w:tcPr>
            <w:tcW w:w="1013" w:type="dxa"/>
          </w:tcPr>
          <w:p w14:paraId="38C520CD" w14:textId="77777777" w:rsidR="009A03E7" w:rsidRPr="00C1192E" w:rsidRDefault="009A03E7" w:rsidP="009A03E7">
            <w:pPr>
              <w:pStyle w:val="TAC"/>
            </w:pPr>
            <w:r w:rsidRPr="00C1192E">
              <w:t>8.4</w:t>
            </w:r>
          </w:p>
        </w:tc>
        <w:tc>
          <w:tcPr>
            <w:tcW w:w="1727" w:type="dxa"/>
          </w:tcPr>
          <w:p w14:paraId="7D881EC1" w14:textId="0687A1B2" w:rsidR="009A03E7" w:rsidRPr="00C1192E" w:rsidRDefault="009A03E7" w:rsidP="009A03E7">
            <w:pPr>
              <w:pStyle w:val="TAC"/>
            </w:pPr>
            <w:r>
              <w:t>CISPR 32 [29]</w:t>
            </w:r>
          </w:p>
        </w:tc>
      </w:tr>
      <w:tr w:rsidR="001E451C" w:rsidRPr="00C1192E" w14:paraId="48E69A94" w14:textId="77777777">
        <w:trPr>
          <w:cantSplit/>
          <w:jc w:val="center"/>
        </w:trPr>
        <w:tc>
          <w:tcPr>
            <w:tcW w:w="1329" w:type="dxa"/>
          </w:tcPr>
          <w:p w14:paraId="1ECF284D" w14:textId="77777777" w:rsidR="001E451C" w:rsidRPr="00C1192E" w:rsidRDefault="001E451C">
            <w:pPr>
              <w:pStyle w:val="TAC"/>
            </w:pPr>
            <w:r w:rsidRPr="00C1192E">
              <w:t>Harmonic current emissions</w:t>
            </w:r>
          </w:p>
        </w:tc>
        <w:tc>
          <w:tcPr>
            <w:tcW w:w="1040" w:type="dxa"/>
            <w:tcBorders>
              <w:top w:val="single" w:sz="6" w:space="0" w:color="auto"/>
              <w:left w:val="nil"/>
              <w:bottom w:val="single" w:sz="6" w:space="0" w:color="auto"/>
            </w:tcBorders>
          </w:tcPr>
          <w:p w14:paraId="0C49D21D" w14:textId="77777777" w:rsidR="001E451C" w:rsidRPr="00C1192E" w:rsidRDefault="001E451C">
            <w:pPr>
              <w:pStyle w:val="TAC"/>
            </w:pPr>
            <w:r w:rsidRPr="00C1192E">
              <w:t>AC mains input port</w:t>
            </w:r>
          </w:p>
        </w:tc>
        <w:tc>
          <w:tcPr>
            <w:tcW w:w="1349" w:type="dxa"/>
          </w:tcPr>
          <w:p w14:paraId="070E6899" w14:textId="77777777" w:rsidR="001E451C" w:rsidRPr="00C1192E" w:rsidRDefault="001E451C">
            <w:pPr>
              <w:pStyle w:val="TAC"/>
            </w:pPr>
            <w:r w:rsidRPr="00C1192E">
              <w:t>applicable</w:t>
            </w:r>
          </w:p>
        </w:tc>
        <w:tc>
          <w:tcPr>
            <w:tcW w:w="1173" w:type="dxa"/>
          </w:tcPr>
          <w:p w14:paraId="4ECF62B0" w14:textId="77777777" w:rsidR="001E451C" w:rsidRPr="00C1192E" w:rsidRDefault="001E451C">
            <w:pPr>
              <w:pStyle w:val="TAC"/>
            </w:pPr>
            <w:r w:rsidRPr="00C1192E">
              <w:t>not applicable</w:t>
            </w:r>
          </w:p>
        </w:tc>
        <w:tc>
          <w:tcPr>
            <w:tcW w:w="1264" w:type="dxa"/>
          </w:tcPr>
          <w:p w14:paraId="0509E11E" w14:textId="77777777" w:rsidR="001E451C" w:rsidRPr="00C1192E" w:rsidRDefault="001E451C">
            <w:pPr>
              <w:pStyle w:val="TAC"/>
            </w:pPr>
            <w:r w:rsidRPr="00C1192E">
              <w:t>not applicable</w:t>
            </w:r>
          </w:p>
        </w:tc>
        <w:tc>
          <w:tcPr>
            <w:tcW w:w="1013" w:type="dxa"/>
          </w:tcPr>
          <w:p w14:paraId="670DF3F1" w14:textId="77777777" w:rsidR="001E451C" w:rsidRPr="00C1192E" w:rsidRDefault="001E451C">
            <w:pPr>
              <w:pStyle w:val="TAC"/>
            </w:pPr>
            <w:r w:rsidRPr="00C1192E">
              <w:t>8.5</w:t>
            </w:r>
          </w:p>
        </w:tc>
        <w:tc>
          <w:tcPr>
            <w:tcW w:w="1727" w:type="dxa"/>
          </w:tcPr>
          <w:p w14:paraId="1D545FA9" w14:textId="77777777" w:rsidR="001E451C" w:rsidRPr="00C1192E" w:rsidRDefault="001E451C">
            <w:pPr>
              <w:pStyle w:val="TAC"/>
            </w:pPr>
            <w:r w:rsidRPr="00C1192E">
              <w:t>IEC 61000-3-2 [17]</w:t>
            </w:r>
          </w:p>
        </w:tc>
      </w:tr>
      <w:tr w:rsidR="001E451C" w:rsidRPr="00C1192E" w14:paraId="73CECE95" w14:textId="77777777">
        <w:trPr>
          <w:cantSplit/>
          <w:jc w:val="center"/>
        </w:trPr>
        <w:tc>
          <w:tcPr>
            <w:tcW w:w="1329" w:type="dxa"/>
          </w:tcPr>
          <w:p w14:paraId="51C504D8" w14:textId="77777777" w:rsidR="001E451C" w:rsidRPr="00C1192E" w:rsidRDefault="001E451C">
            <w:pPr>
              <w:pStyle w:val="TAC"/>
            </w:pPr>
            <w:r w:rsidRPr="00C1192E">
              <w:t>Voltage fluctuations and flicker</w:t>
            </w:r>
          </w:p>
        </w:tc>
        <w:tc>
          <w:tcPr>
            <w:tcW w:w="1040" w:type="dxa"/>
            <w:tcBorders>
              <w:top w:val="single" w:sz="6" w:space="0" w:color="auto"/>
              <w:left w:val="nil"/>
            </w:tcBorders>
          </w:tcPr>
          <w:p w14:paraId="0E57AD96" w14:textId="77777777" w:rsidR="001E451C" w:rsidRPr="00C1192E" w:rsidRDefault="001E451C">
            <w:pPr>
              <w:pStyle w:val="TAC"/>
            </w:pPr>
            <w:r w:rsidRPr="00C1192E">
              <w:t>AC mains input port</w:t>
            </w:r>
          </w:p>
        </w:tc>
        <w:tc>
          <w:tcPr>
            <w:tcW w:w="1349" w:type="dxa"/>
          </w:tcPr>
          <w:p w14:paraId="54AB022C" w14:textId="77777777" w:rsidR="001E451C" w:rsidRPr="00C1192E" w:rsidRDefault="001E451C">
            <w:pPr>
              <w:pStyle w:val="TAC"/>
            </w:pPr>
            <w:r w:rsidRPr="00C1192E">
              <w:t>applicable</w:t>
            </w:r>
          </w:p>
        </w:tc>
        <w:tc>
          <w:tcPr>
            <w:tcW w:w="1173" w:type="dxa"/>
          </w:tcPr>
          <w:p w14:paraId="3F7F320B" w14:textId="77777777" w:rsidR="001E451C" w:rsidRPr="00C1192E" w:rsidRDefault="001E451C">
            <w:pPr>
              <w:pStyle w:val="TAC"/>
            </w:pPr>
            <w:r w:rsidRPr="00C1192E">
              <w:t>not applicable</w:t>
            </w:r>
          </w:p>
        </w:tc>
        <w:tc>
          <w:tcPr>
            <w:tcW w:w="1264" w:type="dxa"/>
          </w:tcPr>
          <w:p w14:paraId="0DAFA498" w14:textId="77777777" w:rsidR="001E451C" w:rsidRPr="00C1192E" w:rsidRDefault="001E451C">
            <w:pPr>
              <w:pStyle w:val="TAC"/>
            </w:pPr>
            <w:r w:rsidRPr="00C1192E">
              <w:t>not applicable</w:t>
            </w:r>
          </w:p>
        </w:tc>
        <w:tc>
          <w:tcPr>
            <w:tcW w:w="1013" w:type="dxa"/>
          </w:tcPr>
          <w:p w14:paraId="264A1178" w14:textId="77777777" w:rsidR="001E451C" w:rsidRPr="00C1192E" w:rsidRDefault="001E451C">
            <w:pPr>
              <w:pStyle w:val="TAC"/>
            </w:pPr>
            <w:r w:rsidRPr="00C1192E">
              <w:t>8.6</w:t>
            </w:r>
          </w:p>
        </w:tc>
        <w:tc>
          <w:tcPr>
            <w:tcW w:w="1727" w:type="dxa"/>
          </w:tcPr>
          <w:p w14:paraId="028CEF8E" w14:textId="77777777" w:rsidR="001E451C" w:rsidRPr="00C1192E" w:rsidRDefault="001E451C">
            <w:pPr>
              <w:pStyle w:val="TAC"/>
            </w:pPr>
            <w:r w:rsidRPr="00C1192E">
              <w:t>IEC 61000-3-3 [18]</w:t>
            </w:r>
          </w:p>
        </w:tc>
      </w:tr>
    </w:tbl>
    <w:p w14:paraId="5FD82C94" w14:textId="77777777" w:rsidR="001E451C" w:rsidRPr="00CB0110" w:rsidRDefault="001E451C">
      <w:bookmarkStart w:id="71" w:name="_Ref371905640"/>
    </w:p>
    <w:p w14:paraId="033323AE" w14:textId="77777777" w:rsidR="001E451C" w:rsidRPr="00CB0110" w:rsidRDefault="001E451C">
      <w:pPr>
        <w:pStyle w:val="Heading2"/>
      </w:pPr>
      <w:bookmarkStart w:id="72" w:name="_Toc392022360"/>
      <w:bookmarkStart w:id="73" w:name="_Toc105146963"/>
      <w:r w:rsidRPr="00CB0110">
        <w:t>7.2</w:t>
      </w:r>
      <w:r w:rsidRPr="00CB0110">
        <w:tab/>
        <w:t>Immunity</w:t>
      </w:r>
      <w:bookmarkEnd w:id="71"/>
      <w:bookmarkEnd w:id="72"/>
      <w:bookmarkEnd w:id="73"/>
    </w:p>
    <w:p w14:paraId="5BEC6BA1" w14:textId="77777777" w:rsidR="001E451C" w:rsidRPr="00CB0110" w:rsidRDefault="001E451C">
      <w:pPr>
        <w:pStyle w:val="TH"/>
        <w:tabs>
          <w:tab w:val="left" w:pos="720"/>
        </w:tabs>
        <w:outlineLvl w:val="0"/>
      </w:pPr>
      <w:r w:rsidRPr="00CB011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1E451C" w:rsidRPr="00C1192E" w14:paraId="6E8CEB99" w14:textId="77777777">
        <w:trPr>
          <w:cantSplit/>
          <w:jc w:val="center"/>
        </w:trPr>
        <w:tc>
          <w:tcPr>
            <w:tcW w:w="1275" w:type="dxa"/>
            <w:tcBorders>
              <w:top w:val="nil"/>
              <w:left w:val="nil"/>
              <w:right w:val="nil"/>
            </w:tcBorders>
          </w:tcPr>
          <w:p w14:paraId="17E9D9C8" w14:textId="77777777" w:rsidR="001E451C" w:rsidRPr="00C1192E" w:rsidRDefault="001E451C">
            <w:pPr>
              <w:pStyle w:val="TAH"/>
            </w:pPr>
          </w:p>
        </w:tc>
        <w:tc>
          <w:tcPr>
            <w:tcW w:w="1203" w:type="dxa"/>
            <w:tcBorders>
              <w:top w:val="nil"/>
              <w:left w:val="nil"/>
              <w:right w:val="nil"/>
            </w:tcBorders>
          </w:tcPr>
          <w:p w14:paraId="0154936B" w14:textId="77777777" w:rsidR="001E451C" w:rsidRPr="00C1192E" w:rsidRDefault="001E451C">
            <w:pPr>
              <w:pStyle w:val="TAH"/>
            </w:pPr>
          </w:p>
        </w:tc>
        <w:tc>
          <w:tcPr>
            <w:tcW w:w="3360" w:type="dxa"/>
            <w:gridSpan w:val="3"/>
            <w:tcBorders>
              <w:top w:val="single" w:sz="6" w:space="0" w:color="auto"/>
              <w:left w:val="single" w:sz="6" w:space="0" w:color="auto"/>
              <w:right w:val="single" w:sz="6" w:space="0" w:color="auto"/>
            </w:tcBorders>
          </w:tcPr>
          <w:p w14:paraId="24A82778" w14:textId="77777777" w:rsidR="001E451C" w:rsidRPr="00C1192E" w:rsidRDefault="001E451C">
            <w:pPr>
              <w:pStyle w:val="TAH"/>
            </w:pPr>
            <w:r w:rsidRPr="00C1192E">
              <w:t>Equipment test requirement</w:t>
            </w:r>
          </w:p>
        </w:tc>
        <w:tc>
          <w:tcPr>
            <w:tcW w:w="1280" w:type="dxa"/>
            <w:tcBorders>
              <w:top w:val="nil"/>
              <w:left w:val="nil"/>
              <w:right w:val="nil"/>
            </w:tcBorders>
          </w:tcPr>
          <w:p w14:paraId="61FEF7E4" w14:textId="77777777" w:rsidR="001E451C" w:rsidRPr="00C1192E" w:rsidRDefault="001E451C">
            <w:pPr>
              <w:pStyle w:val="TAH"/>
            </w:pPr>
          </w:p>
        </w:tc>
        <w:tc>
          <w:tcPr>
            <w:tcW w:w="2039" w:type="dxa"/>
            <w:tcBorders>
              <w:top w:val="nil"/>
              <w:left w:val="nil"/>
              <w:right w:val="nil"/>
            </w:tcBorders>
          </w:tcPr>
          <w:p w14:paraId="0D78CE3E" w14:textId="77777777" w:rsidR="001E451C" w:rsidRPr="00C1192E" w:rsidRDefault="001E451C">
            <w:pPr>
              <w:pStyle w:val="TAH"/>
            </w:pPr>
          </w:p>
        </w:tc>
      </w:tr>
      <w:tr w:rsidR="001E451C" w:rsidRPr="00C1192E" w14:paraId="70DF9AE5" w14:textId="77777777">
        <w:trPr>
          <w:cantSplit/>
          <w:jc w:val="center"/>
        </w:trPr>
        <w:tc>
          <w:tcPr>
            <w:tcW w:w="1275" w:type="dxa"/>
            <w:tcBorders>
              <w:top w:val="nil"/>
            </w:tcBorders>
          </w:tcPr>
          <w:p w14:paraId="2F374CF0" w14:textId="77777777" w:rsidR="001E451C" w:rsidRPr="00C1192E" w:rsidRDefault="001E451C">
            <w:pPr>
              <w:pStyle w:val="TAH"/>
            </w:pPr>
            <w:r w:rsidRPr="00C1192E">
              <w:t>Phenomenon</w:t>
            </w:r>
          </w:p>
        </w:tc>
        <w:tc>
          <w:tcPr>
            <w:tcW w:w="1203" w:type="dxa"/>
            <w:tcBorders>
              <w:top w:val="nil"/>
            </w:tcBorders>
          </w:tcPr>
          <w:p w14:paraId="778F4C81" w14:textId="77777777" w:rsidR="001E451C" w:rsidRPr="00C1192E" w:rsidRDefault="001E451C">
            <w:pPr>
              <w:pStyle w:val="TAH"/>
            </w:pPr>
            <w:r w:rsidRPr="00C1192E">
              <w:t>Application</w:t>
            </w:r>
          </w:p>
        </w:tc>
        <w:tc>
          <w:tcPr>
            <w:tcW w:w="1120" w:type="dxa"/>
          </w:tcPr>
          <w:p w14:paraId="4F76EF57" w14:textId="77777777" w:rsidR="001E451C" w:rsidRPr="00C1192E" w:rsidRDefault="001E451C">
            <w:pPr>
              <w:pStyle w:val="TAH"/>
            </w:pPr>
            <w:r w:rsidRPr="00C1192E">
              <w:t>Equipment connected to fixed AC or DC power installations</w:t>
            </w:r>
          </w:p>
        </w:tc>
        <w:tc>
          <w:tcPr>
            <w:tcW w:w="1120" w:type="dxa"/>
          </w:tcPr>
          <w:p w14:paraId="20C8CDD3" w14:textId="77777777" w:rsidR="001E451C" w:rsidRPr="00C1192E" w:rsidRDefault="001E451C">
            <w:pPr>
              <w:pStyle w:val="TAH"/>
            </w:pPr>
            <w:r w:rsidRPr="00C1192E">
              <w:t>Equipment connected to vehicular DC supplies</w:t>
            </w:r>
          </w:p>
        </w:tc>
        <w:tc>
          <w:tcPr>
            <w:tcW w:w="1120" w:type="dxa"/>
          </w:tcPr>
          <w:p w14:paraId="528CDCBC" w14:textId="77777777" w:rsidR="001E451C" w:rsidRPr="00C1192E" w:rsidRDefault="001E451C">
            <w:pPr>
              <w:pStyle w:val="TAH"/>
            </w:pPr>
            <w:r w:rsidRPr="00C1192E">
              <w:t>Equipment powered by integral battery</w:t>
            </w:r>
          </w:p>
        </w:tc>
        <w:tc>
          <w:tcPr>
            <w:tcW w:w="1280" w:type="dxa"/>
            <w:tcBorders>
              <w:top w:val="nil"/>
            </w:tcBorders>
          </w:tcPr>
          <w:p w14:paraId="00FD0446" w14:textId="77777777" w:rsidR="001E451C" w:rsidRPr="00C1192E" w:rsidRDefault="001E451C">
            <w:pPr>
              <w:pStyle w:val="TAH"/>
            </w:pPr>
            <w:r w:rsidRPr="00C1192E">
              <w:t>Reference subclause in the present document</w:t>
            </w:r>
          </w:p>
        </w:tc>
        <w:tc>
          <w:tcPr>
            <w:tcW w:w="2039" w:type="dxa"/>
            <w:tcBorders>
              <w:top w:val="nil"/>
            </w:tcBorders>
          </w:tcPr>
          <w:p w14:paraId="05999B18" w14:textId="77777777" w:rsidR="001E451C" w:rsidRPr="00C1192E" w:rsidRDefault="001E451C">
            <w:pPr>
              <w:pStyle w:val="TAH"/>
            </w:pPr>
            <w:r w:rsidRPr="00C1192E">
              <w:t>Reference standard</w:t>
            </w:r>
          </w:p>
        </w:tc>
      </w:tr>
      <w:tr w:rsidR="001E451C" w:rsidRPr="00C1192E" w14:paraId="023A8891" w14:textId="77777777">
        <w:trPr>
          <w:cantSplit/>
          <w:jc w:val="center"/>
        </w:trPr>
        <w:tc>
          <w:tcPr>
            <w:tcW w:w="1275" w:type="dxa"/>
          </w:tcPr>
          <w:p w14:paraId="4D462AD9" w14:textId="77777777" w:rsidR="001E451C" w:rsidRPr="00C1192E" w:rsidRDefault="001E451C">
            <w:pPr>
              <w:pStyle w:val="TAC"/>
            </w:pPr>
            <w:r w:rsidRPr="00C1192E">
              <w:t>RF electro</w:t>
            </w:r>
            <w:r w:rsidRPr="00C1192E">
              <w:softHyphen/>
              <w:t>magnetic field (80 MHz to 2700 MHz)</w:t>
            </w:r>
          </w:p>
        </w:tc>
        <w:tc>
          <w:tcPr>
            <w:tcW w:w="1203" w:type="dxa"/>
          </w:tcPr>
          <w:p w14:paraId="17E6B7C0" w14:textId="77777777" w:rsidR="001E451C" w:rsidRPr="00C1192E" w:rsidRDefault="001E451C">
            <w:pPr>
              <w:pStyle w:val="TAC"/>
            </w:pPr>
            <w:r w:rsidRPr="00C1192E">
              <w:t>Enclosure</w:t>
            </w:r>
          </w:p>
        </w:tc>
        <w:tc>
          <w:tcPr>
            <w:tcW w:w="1120" w:type="dxa"/>
          </w:tcPr>
          <w:p w14:paraId="09241054" w14:textId="77777777" w:rsidR="001E451C" w:rsidRPr="00C1192E" w:rsidRDefault="001E451C">
            <w:pPr>
              <w:pStyle w:val="TAC"/>
            </w:pPr>
            <w:r w:rsidRPr="00C1192E">
              <w:t>applicable</w:t>
            </w:r>
          </w:p>
        </w:tc>
        <w:tc>
          <w:tcPr>
            <w:tcW w:w="1120" w:type="dxa"/>
          </w:tcPr>
          <w:p w14:paraId="4793163F" w14:textId="77777777" w:rsidR="001E451C" w:rsidRPr="00C1192E" w:rsidRDefault="001E451C">
            <w:pPr>
              <w:pStyle w:val="TAC"/>
            </w:pPr>
            <w:r w:rsidRPr="00C1192E">
              <w:t>applicable</w:t>
            </w:r>
          </w:p>
        </w:tc>
        <w:tc>
          <w:tcPr>
            <w:tcW w:w="1120" w:type="dxa"/>
          </w:tcPr>
          <w:p w14:paraId="70C93D69" w14:textId="77777777" w:rsidR="001E451C" w:rsidRPr="00C1192E" w:rsidRDefault="001E451C">
            <w:pPr>
              <w:pStyle w:val="TAC"/>
            </w:pPr>
            <w:r w:rsidRPr="00C1192E">
              <w:t>applicable</w:t>
            </w:r>
          </w:p>
        </w:tc>
        <w:tc>
          <w:tcPr>
            <w:tcW w:w="1280" w:type="dxa"/>
          </w:tcPr>
          <w:p w14:paraId="7345CCC4" w14:textId="77777777" w:rsidR="001E451C" w:rsidRPr="00C1192E" w:rsidRDefault="001E451C">
            <w:pPr>
              <w:pStyle w:val="TAC"/>
            </w:pPr>
            <w:r w:rsidRPr="00C1192E">
              <w:t>9.2</w:t>
            </w:r>
          </w:p>
        </w:tc>
        <w:tc>
          <w:tcPr>
            <w:tcW w:w="2039" w:type="dxa"/>
          </w:tcPr>
          <w:p w14:paraId="57CD837F" w14:textId="77777777" w:rsidR="001E451C" w:rsidRPr="00C1192E" w:rsidRDefault="001E451C">
            <w:pPr>
              <w:pStyle w:val="TAC"/>
            </w:pPr>
            <w:r w:rsidRPr="00C1192E">
              <w:t>IEC 61000</w:t>
            </w:r>
            <w:r w:rsidRPr="00C1192E">
              <w:noBreakHyphen/>
              <w:t>4</w:t>
            </w:r>
            <w:r w:rsidRPr="00C1192E">
              <w:noBreakHyphen/>
              <w:t>3 [20]</w:t>
            </w:r>
          </w:p>
        </w:tc>
      </w:tr>
      <w:tr w:rsidR="001E451C" w:rsidRPr="00C1192E" w14:paraId="01186708" w14:textId="77777777">
        <w:trPr>
          <w:cantSplit/>
          <w:jc w:val="center"/>
        </w:trPr>
        <w:tc>
          <w:tcPr>
            <w:tcW w:w="1275" w:type="dxa"/>
          </w:tcPr>
          <w:p w14:paraId="1A95C598" w14:textId="77777777" w:rsidR="001E451C" w:rsidRPr="00C1192E" w:rsidRDefault="001E451C">
            <w:pPr>
              <w:pStyle w:val="TAC"/>
            </w:pPr>
            <w:r w:rsidRPr="00C1192E">
              <w:t>Electrostatic discharge</w:t>
            </w:r>
          </w:p>
        </w:tc>
        <w:tc>
          <w:tcPr>
            <w:tcW w:w="1203" w:type="dxa"/>
          </w:tcPr>
          <w:p w14:paraId="7ECA246B" w14:textId="77777777" w:rsidR="001E451C" w:rsidRPr="00C1192E" w:rsidRDefault="001E451C">
            <w:pPr>
              <w:pStyle w:val="TAC"/>
            </w:pPr>
            <w:r w:rsidRPr="00C1192E">
              <w:t>Enclosure</w:t>
            </w:r>
          </w:p>
        </w:tc>
        <w:tc>
          <w:tcPr>
            <w:tcW w:w="1120" w:type="dxa"/>
          </w:tcPr>
          <w:p w14:paraId="2BE429AA" w14:textId="77777777" w:rsidR="001E451C" w:rsidRPr="00C1192E" w:rsidRDefault="001E451C">
            <w:pPr>
              <w:pStyle w:val="TAC"/>
            </w:pPr>
            <w:r w:rsidRPr="00C1192E">
              <w:t>applicable</w:t>
            </w:r>
          </w:p>
        </w:tc>
        <w:tc>
          <w:tcPr>
            <w:tcW w:w="1120" w:type="dxa"/>
          </w:tcPr>
          <w:p w14:paraId="6B1F1DEC" w14:textId="77777777" w:rsidR="001E451C" w:rsidRPr="00C1192E" w:rsidRDefault="001E451C">
            <w:pPr>
              <w:pStyle w:val="TAC"/>
            </w:pPr>
            <w:r w:rsidRPr="00C1192E">
              <w:t>applicable</w:t>
            </w:r>
          </w:p>
        </w:tc>
        <w:tc>
          <w:tcPr>
            <w:tcW w:w="1120" w:type="dxa"/>
          </w:tcPr>
          <w:p w14:paraId="23CBC54C" w14:textId="77777777" w:rsidR="001E451C" w:rsidRPr="00C1192E" w:rsidRDefault="001E451C">
            <w:pPr>
              <w:pStyle w:val="TAC"/>
            </w:pPr>
            <w:r w:rsidRPr="00C1192E">
              <w:t>applicable</w:t>
            </w:r>
          </w:p>
        </w:tc>
        <w:tc>
          <w:tcPr>
            <w:tcW w:w="1280" w:type="dxa"/>
          </w:tcPr>
          <w:p w14:paraId="5B5CB113" w14:textId="77777777" w:rsidR="001E451C" w:rsidRPr="00C1192E" w:rsidRDefault="001E451C">
            <w:pPr>
              <w:pStyle w:val="TAC"/>
            </w:pPr>
            <w:r w:rsidRPr="00C1192E">
              <w:t>9.3</w:t>
            </w:r>
          </w:p>
        </w:tc>
        <w:tc>
          <w:tcPr>
            <w:tcW w:w="2039" w:type="dxa"/>
          </w:tcPr>
          <w:p w14:paraId="0E021626" w14:textId="77777777" w:rsidR="001E451C" w:rsidRPr="00C1192E" w:rsidRDefault="001E451C">
            <w:pPr>
              <w:pStyle w:val="TAC"/>
            </w:pPr>
            <w:r w:rsidRPr="00C1192E">
              <w:t>IEC 61000</w:t>
            </w:r>
            <w:r w:rsidRPr="00C1192E">
              <w:noBreakHyphen/>
              <w:t>4</w:t>
            </w:r>
            <w:r w:rsidRPr="00C1192E">
              <w:noBreakHyphen/>
              <w:t>2 [19]</w:t>
            </w:r>
          </w:p>
        </w:tc>
      </w:tr>
      <w:tr w:rsidR="001E451C" w:rsidRPr="00C1192E" w14:paraId="0499F2F2" w14:textId="77777777">
        <w:trPr>
          <w:cantSplit/>
          <w:jc w:val="center"/>
        </w:trPr>
        <w:tc>
          <w:tcPr>
            <w:tcW w:w="1275" w:type="dxa"/>
          </w:tcPr>
          <w:p w14:paraId="20354C5D" w14:textId="77777777" w:rsidR="001E451C" w:rsidRPr="00C1192E" w:rsidRDefault="001E451C">
            <w:pPr>
              <w:pStyle w:val="TAC"/>
            </w:pPr>
            <w:r w:rsidRPr="00C1192E">
              <w:t>Fast transients common mode</w:t>
            </w:r>
          </w:p>
        </w:tc>
        <w:tc>
          <w:tcPr>
            <w:tcW w:w="1203" w:type="dxa"/>
          </w:tcPr>
          <w:p w14:paraId="37BF56F1" w14:textId="77777777" w:rsidR="001E451C" w:rsidRPr="00C1192E" w:rsidRDefault="001E451C">
            <w:pPr>
              <w:pStyle w:val="TAC"/>
            </w:pPr>
            <w:r w:rsidRPr="00C1192E">
              <w:t>Signal and control ports, DC and AC power input ports</w:t>
            </w:r>
          </w:p>
        </w:tc>
        <w:tc>
          <w:tcPr>
            <w:tcW w:w="1120" w:type="dxa"/>
          </w:tcPr>
          <w:p w14:paraId="427721A5" w14:textId="77777777" w:rsidR="001E451C" w:rsidRPr="00C1192E" w:rsidRDefault="001E451C">
            <w:pPr>
              <w:pStyle w:val="TAC"/>
            </w:pPr>
            <w:r w:rsidRPr="00C1192E">
              <w:t>applicable</w:t>
            </w:r>
          </w:p>
        </w:tc>
        <w:tc>
          <w:tcPr>
            <w:tcW w:w="1120" w:type="dxa"/>
          </w:tcPr>
          <w:p w14:paraId="6F52A10A" w14:textId="77777777" w:rsidR="001E451C" w:rsidRPr="00C1192E" w:rsidRDefault="001E451C">
            <w:pPr>
              <w:pStyle w:val="TAC"/>
            </w:pPr>
            <w:r w:rsidRPr="00C1192E">
              <w:t>not applicable</w:t>
            </w:r>
          </w:p>
        </w:tc>
        <w:tc>
          <w:tcPr>
            <w:tcW w:w="1120" w:type="dxa"/>
          </w:tcPr>
          <w:p w14:paraId="4FF8DE44" w14:textId="77777777" w:rsidR="001E451C" w:rsidRPr="00C1192E" w:rsidRDefault="001E451C">
            <w:pPr>
              <w:pStyle w:val="TAC"/>
            </w:pPr>
            <w:r w:rsidRPr="00C1192E">
              <w:t>not applicable</w:t>
            </w:r>
          </w:p>
        </w:tc>
        <w:tc>
          <w:tcPr>
            <w:tcW w:w="1280" w:type="dxa"/>
          </w:tcPr>
          <w:p w14:paraId="1973A442" w14:textId="77777777" w:rsidR="001E451C" w:rsidRPr="00C1192E" w:rsidRDefault="001E451C">
            <w:pPr>
              <w:pStyle w:val="TAC"/>
            </w:pPr>
            <w:r w:rsidRPr="00C1192E">
              <w:t>9.4</w:t>
            </w:r>
          </w:p>
        </w:tc>
        <w:tc>
          <w:tcPr>
            <w:tcW w:w="2039" w:type="dxa"/>
          </w:tcPr>
          <w:p w14:paraId="04712B62" w14:textId="77777777" w:rsidR="001E451C" w:rsidRPr="00C1192E" w:rsidRDefault="001E451C">
            <w:pPr>
              <w:pStyle w:val="TAC"/>
            </w:pPr>
            <w:r w:rsidRPr="00C1192E">
              <w:t>IEC 61000</w:t>
            </w:r>
            <w:r w:rsidRPr="00C1192E">
              <w:noBreakHyphen/>
              <w:t>4</w:t>
            </w:r>
            <w:r w:rsidRPr="00C1192E">
              <w:noBreakHyphen/>
              <w:t>4 [21]</w:t>
            </w:r>
          </w:p>
        </w:tc>
      </w:tr>
      <w:tr w:rsidR="001E451C" w:rsidRPr="00C1192E" w14:paraId="2CF9E069" w14:textId="77777777">
        <w:trPr>
          <w:cantSplit/>
          <w:jc w:val="center"/>
        </w:trPr>
        <w:tc>
          <w:tcPr>
            <w:tcW w:w="1275" w:type="dxa"/>
          </w:tcPr>
          <w:p w14:paraId="2109E510" w14:textId="77777777" w:rsidR="001E451C" w:rsidRPr="00C1192E" w:rsidRDefault="001E451C">
            <w:pPr>
              <w:pStyle w:val="TAC"/>
            </w:pPr>
            <w:r w:rsidRPr="00C1192E">
              <w:t>RF common mode</w:t>
            </w:r>
          </w:p>
          <w:p w14:paraId="13A564AB" w14:textId="77777777" w:rsidR="001E451C" w:rsidRPr="00C1192E" w:rsidRDefault="001E451C">
            <w:pPr>
              <w:pStyle w:val="TAC"/>
            </w:pPr>
            <w:r w:rsidRPr="00C1192E">
              <w:t>0,15 MHz to 80 MHz</w:t>
            </w:r>
          </w:p>
        </w:tc>
        <w:tc>
          <w:tcPr>
            <w:tcW w:w="1203" w:type="dxa"/>
          </w:tcPr>
          <w:p w14:paraId="4B139D08" w14:textId="77777777" w:rsidR="001E451C" w:rsidRPr="00C1192E" w:rsidRDefault="001E451C">
            <w:pPr>
              <w:pStyle w:val="TAC"/>
            </w:pPr>
            <w:r w:rsidRPr="00C1192E">
              <w:t>Signal and control ports, DC and AC power input ports</w:t>
            </w:r>
          </w:p>
        </w:tc>
        <w:tc>
          <w:tcPr>
            <w:tcW w:w="1120" w:type="dxa"/>
          </w:tcPr>
          <w:p w14:paraId="4A7C1C7D" w14:textId="77777777" w:rsidR="001E451C" w:rsidRPr="00C1192E" w:rsidRDefault="001E451C">
            <w:pPr>
              <w:pStyle w:val="TAC"/>
            </w:pPr>
            <w:r w:rsidRPr="00C1192E">
              <w:t>applicable</w:t>
            </w:r>
          </w:p>
        </w:tc>
        <w:tc>
          <w:tcPr>
            <w:tcW w:w="1120" w:type="dxa"/>
          </w:tcPr>
          <w:p w14:paraId="165DC66C" w14:textId="77777777" w:rsidR="001E451C" w:rsidRPr="00C1192E" w:rsidRDefault="001E451C">
            <w:pPr>
              <w:pStyle w:val="TAC"/>
            </w:pPr>
            <w:r w:rsidRPr="00C1192E">
              <w:t>applicable</w:t>
            </w:r>
          </w:p>
        </w:tc>
        <w:tc>
          <w:tcPr>
            <w:tcW w:w="1120" w:type="dxa"/>
          </w:tcPr>
          <w:p w14:paraId="2691DD00" w14:textId="77777777" w:rsidR="001E451C" w:rsidRPr="00C1192E" w:rsidRDefault="001E451C">
            <w:pPr>
              <w:pStyle w:val="TAC"/>
            </w:pPr>
            <w:r w:rsidRPr="00C1192E">
              <w:t>applicable</w:t>
            </w:r>
          </w:p>
        </w:tc>
        <w:tc>
          <w:tcPr>
            <w:tcW w:w="1280" w:type="dxa"/>
          </w:tcPr>
          <w:p w14:paraId="44D81294" w14:textId="77777777" w:rsidR="001E451C" w:rsidRPr="00C1192E" w:rsidRDefault="001E451C">
            <w:pPr>
              <w:pStyle w:val="TAC"/>
            </w:pPr>
            <w:r w:rsidRPr="00C1192E">
              <w:t>9.5</w:t>
            </w:r>
          </w:p>
        </w:tc>
        <w:tc>
          <w:tcPr>
            <w:tcW w:w="2039" w:type="dxa"/>
          </w:tcPr>
          <w:p w14:paraId="304D9FD8" w14:textId="77777777" w:rsidR="001E451C" w:rsidRPr="00C1192E" w:rsidRDefault="001E451C">
            <w:pPr>
              <w:pStyle w:val="TAC"/>
            </w:pPr>
            <w:r w:rsidRPr="00C1192E">
              <w:t>IEC 61000</w:t>
            </w:r>
            <w:r w:rsidRPr="00C1192E">
              <w:noBreakHyphen/>
              <w:t>4</w:t>
            </w:r>
            <w:r w:rsidRPr="00C1192E">
              <w:noBreakHyphen/>
              <w:t>6 [23]</w:t>
            </w:r>
          </w:p>
        </w:tc>
      </w:tr>
      <w:tr w:rsidR="001E451C" w:rsidRPr="00C1192E" w14:paraId="56362A70" w14:textId="77777777">
        <w:trPr>
          <w:cantSplit/>
          <w:jc w:val="center"/>
        </w:trPr>
        <w:tc>
          <w:tcPr>
            <w:tcW w:w="1275" w:type="dxa"/>
          </w:tcPr>
          <w:p w14:paraId="0922E5CD" w14:textId="77777777" w:rsidR="001E451C" w:rsidRPr="00C1192E" w:rsidRDefault="001E451C">
            <w:pPr>
              <w:pStyle w:val="TAC"/>
            </w:pPr>
            <w:r w:rsidRPr="00C1192E">
              <w:t>Transients and surges, vehicular environment</w:t>
            </w:r>
          </w:p>
        </w:tc>
        <w:tc>
          <w:tcPr>
            <w:tcW w:w="1203" w:type="dxa"/>
          </w:tcPr>
          <w:p w14:paraId="1AD6B228" w14:textId="77777777" w:rsidR="001E451C" w:rsidRPr="00C1192E" w:rsidRDefault="001E451C">
            <w:pPr>
              <w:pStyle w:val="TAC"/>
            </w:pPr>
            <w:r w:rsidRPr="00C1192E">
              <w:t>DC power input ports</w:t>
            </w:r>
          </w:p>
        </w:tc>
        <w:tc>
          <w:tcPr>
            <w:tcW w:w="1120" w:type="dxa"/>
          </w:tcPr>
          <w:p w14:paraId="397D635A" w14:textId="77777777" w:rsidR="001E451C" w:rsidRPr="00C1192E" w:rsidRDefault="001E451C">
            <w:pPr>
              <w:pStyle w:val="TAC"/>
            </w:pPr>
            <w:r w:rsidRPr="00C1192E">
              <w:t>not applicable</w:t>
            </w:r>
          </w:p>
        </w:tc>
        <w:tc>
          <w:tcPr>
            <w:tcW w:w="1120" w:type="dxa"/>
          </w:tcPr>
          <w:p w14:paraId="1A593DBA" w14:textId="77777777" w:rsidR="001E451C" w:rsidRPr="00C1192E" w:rsidRDefault="001E451C">
            <w:pPr>
              <w:pStyle w:val="TAC"/>
            </w:pPr>
            <w:r w:rsidRPr="00C1192E">
              <w:t>applicable</w:t>
            </w:r>
          </w:p>
        </w:tc>
        <w:tc>
          <w:tcPr>
            <w:tcW w:w="1120" w:type="dxa"/>
          </w:tcPr>
          <w:p w14:paraId="6CA1CDBA" w14:textId="77777777" w:rsidR="001E451C" w:rsidRPr="00C1192E" w:rsidRDefault="001E451C">
            <w:pPr>
              <w:pStyle w:val="TAC"/>
            </w:pPr>
            <w:r w:rsidRPr="00C1192E">
              <w:t>not applicable</w:t>
            </w:r>
          </w:p>
        </w:tc>
        <w:tc>
          <w:tcPr>
            <w:tcW w:w="1280" w:type="dxa"/>
          </w:tcPr>
          <w:p w14:paraId="165E4B83" w14:textId="77777777" w:rsidR="001E451C" w:rsidRPr="00C1192E" w:rsidRDefault="001E451C">
            <w:pPr>
              <w:pStyle w:val="TAC"/>
            </w:pPr>
            <w:r w:rsidRPr="00C1192E">
              <w:t>9.6</w:t>
            </w:r>
          </w:p>
        </w:tc>
        <w:tc>
          <w:tcPr>
            <w:tcW w:w="2039" w:type="dxa"/>
          </w:tcPr>
          <w:p w14:paraId="3A83ACA5" w14:textId="77777777" w:rsidR="001E451C" w:rsidRPr="00C1192E" w:rsidRDefault="001E451C">
            <w:pPr>
              <w:pStyle w:val="TAC"/>
            </w:pPr>
            <w:r w:rsidRPr="00C1192E">
              <w:t>ISO 7637 Part 1 [6]</w:t>
            </w:r>
          </w:p>
          <w:p w14:paraId="6882F76D" w14:textId="77777777" w:rsidR="001E451C" w:rsidRPr="00C1192E" w:rsidRDefault="001E451C">
            <w:pPr>
              <w:pStyle w:val="TAC"/>
            </w:pPr>
            <w:r w:rsidRPr="00C1192E">
              <w:t>And</w:t>
            </w:r>
          </w:p>
          <w:p w14:paraId="035B075D" w14:textId="77777777" w:rsidR="001E451C" w:rsidRPr="00C1192E" w:rsidRDefault="001E451C">
            <w:pPr>
              <w:pStyle w:val="TAC"/>
            </w:pPr>
            <w:r w:rsidRPr="00C1192E">
              <w:t>ISO 7637 Part 2 [7]</w:t>
            </w:r>
          </w:p>
        </w:tc>
      </w:tr>
      <w:tr w:rsidR="001E451C" w:rsidRPr="00C1192E" w14:paraId="4C54C317" w14:textId="77777777">
        <w:trPr>
          <w:cantSplit/>
          <w:jc w:val="center"/>
        </w:trPr>
        <w:tc>
          <w:tcPr>
            <w:tcW w:w="1275" w:type="dxa"/>
          </w:tcPr>
          <w:p w14:paraId="7706F89B" w14:textId="77777777" w:rsidR="001E451C" w:rsidRPr="00C1192E" w:rsidRDefault="001E451C">
            <w:pPr>
              <w:pStyle w:val="TAC"/>
            </w:pPr>
            <w:r w:rsidRPr="00C1192E">
              <w:t>Voltage dips and interruptions</w:t>
            </w:r>
          </w:p>
        </w:tc>
        <w:tc>
          <w:tcPr>
            <w:tcW w:w="1203" w:type="dxa"/>
          </w:tcPr>
          <w:p w14:paraId="617C3E0E" w14:textId="77777777" w:rsidR="001E451C" w:rsidRPr="00C1192E" w:rsidRDefault="001E451C">
            <w:pPr>
              <w:pStyle w:val="TAC"/>
            </w:pPr>
            <w:r w:rsidRPr="00C1192E">
              <w:t>AC mains power input ports</w:t>
            </w:r>
          </w:p>
        </w:tc>
        <w:tc>
          <w:tcPr>
            <w:tcW w:w="1120" w:type="dxa"/>
          </w:tcPr>
          <w:p w14:paraId="766580B7" w14:textId="77777777" w:rsidR="001E451C" w:rsidRPr="00C1192E" w:rsidRDefault="001E451C">
            <w:pPr>
              <w:pStyle w:val="TAC"/>
            </w:pPr>
            <w:r w:rsidRPr="00C1192E">
              <w:t>applicable</w:t>
            </w:r>
          </w:p>
        </w:tc>
        <w:tc>
          <w:tcPr>
            <w:tcW w:w="1120" w:type="dxa"/>
          </w:tcPr>
          <w:p w14:paraId="2F07E052" w14:textId="77777777" w:rsidR="001E451C" w:rsidRPr="00C1192E" w:rsidRDefault="001E451C">
            <w:pPr>
              <w:pStyle w:val="TAC"/>
            </w:pPr>
            <w:r w:rsidRPr="00C1192E">
              <w:t>not applicable</w:t>
            </w:r>
          </w:p>
        </w:tc>
        <w:tc>
          <w:tcPr>
            <w:tcW w:w="1120" w:type="dxa"/>
          </w:tcPr>
          <w:p w14:paraId="5C357CBC" w14:textId="77777777" w:rsidR="001E451C" w:rsidRPr="00C1192E" w:rsidRDefault="001E451C">
            <w:pPr>
              <w:pStyle w:val="TAC"/>
            </w:pPr>
            <w:r w:rsidRPr="00C1192E">
              <w:t>not applicable</w:t>
            </w:r>
          </w:p>
        </w:tc>
        <w:tc>
          <w:tcPr>
            <w:tcW w:w="1280" w:type="dxa"/>
          </w:tcPr>
          <w:p w14:paraId="0AFF1510" w14:textId="77777777" w:rsidR="001E451C" w:rsidRPr="00C1192E" w:rsidRDefault="001E451C">
            <w:pPr>
              <w:pStyle w:val="TAC"/>
            </w:pPr>
            <w:r w:rsidRPr="00C1192E">
              <w:t>9.7</w:t>
            </w:r>
          </w:p>
        </w:tc>
        <w:tc>
          <w:tcPr>
            <w:tcW w:w="2039" w:type="dxa"/>
          </w:tcPr>
          <w:p w14:paraId="76D7B557" w14:textId="77777777" w:rsidR="001E451C" w:rsidRPr="00C1192E" w:rsidRDefault="001E451C">
            <w:pPr>
              <w:pStyle w:val="TAC"/>
            </w:pPr>
            <w:r w:rsidRPr="00C1192E">
              <w:t>IEC 61000</w:t>
            </w:r>
            <w:r w:rsidRPr="00C1192E">
              <w:noBreakHyphen/>
              <w:t>4</w:t>
            </w:r>
            <w:r w:rsidRPr="00C1192E">
              <w:noBreakHyphen/>
              <w:t>11 [24]</w:t>
            </w:r>
          </w:p>
        </w:tc>
      </w:tr>
      <w:tr w:rsidR="001E451C" w:rsidRPr="00C1192E" w14:paraId="50E0093E" w14:textId="77777777">
        <w:trPr>
          <w:cantSplit/>
          <w:jc w:val="center"/>
        </w:trPr>
        <w:tc>
          <w:tcPr>
            <w:tcW w:w="1275" w:type="dxa"/>
          </w:tcPr>
          <w:p w14:paraId="6ACD2630" w14:textId="77777777" w:rsidR="001E451C" w:rsidRPr="00C1192E" w:rsidRDefault="001E451C">
            <w:pPr>
              <w:pStyle w:val="TAC"/>
            </w:pPr>
            <w:r w:rsidRPr="00C1192E">
              <w:t>Surges, common and differential mode</w:t>
            </w:r>
          </w:p>
        </w:tc>
        <w:tc>
          <w:tcPr>
            <w:tcW w:w="1203" w:type="dxa"/>
          </w:tcPr>
          <w:p w14:paraId="5B3F01A9" w14:textId="77777777" w:rsidR="001E451C" w:rsidRPr="00C1192E" w:rsidRDefault="001E451C">
            <w:pPr>
              <w:pStyle w:val="TAC"/>
            </w:pPr>
            <w:r w:rsidRPr="00C1192E">
              <w:t>DC and AC power input ports</w:t>
            </w:r>
          </w:p>
        </w:tc>
        <w:tc>
          <w:tcPr>
            <w:tcW w:w="1120" w:type="dxa"/>
          </w:tcPr>
          <w:p w14:paraId="1B2FA4E9" w14:textId="77777777" w:rsidR="001E451C" w:rsidRPr="00C1192E" w:rsidRDefault="001E451C">
            <w:pPr>
              <w:pStyle w:val="TAC"/>
            </w:pPr>
            <w:r w:rsidRPr="00C1192E">
              <w:t>applicable</w:t>
            </w:r>
          </w:p>
        </w:tc>
        <w:tc>
          <w:tcPr>
            <w:tcW w:w="1120" w:type="dxa"/>
          </w:tcPr>
          <w:p w14:paraId="0DD6436F" w14:textId="77777777" w:rsidR="001E451C" w:rsidRPr="00C1192E" w:rsidRDefault="001E451C">
            <w:pPr>
              <w:pStyle w:val="TAC"/>
            </w:pPr>
            <w:r w:rsidRPr="00C1192E">
              <w:t>not applicable</w:t>
            </w:r>
          </w:p>
        </w:tc>
        <w:tc>
          <w:tcPr>
            <w:tcW w:w="1120" w:type="dxa"/>
          </w:tcPr>
          <w:p w14:paraId="6FE5A30F" w14:textId="77777777" w:rsidR="001E451C" w:rsidRPr="00C1192E" w:rsidRDefault="001E451C">
            <w:pPr>
              <w:pStyle w:val="TAC"/>
            </w:pPr>
            <w:r w:rsidRPr="00C1192E">
              <w:t>not applicable</w:t>
            </w:r>
          </w:p>
        </w:tc>
        <w:tc>
          <w:tcPr>
            <w:tcW w:w="1280" w:type="dxa"/>
          </w:tcPr>
          <w:p w14:paraId="57AD56F5" w14:textId="77777777" w:rsidR="001E451C" w:rsidRPr="00C1192E" w:rsidRDefault="001E451C">
            <w:pPr>
              <w:pStyle w:val="TAC"/>
            </w:pPr>
            <w:r w:rsidRPr="00C1192E">
              <w:t>9.8</w:t>
            </w:r>
          </w:p>
        </w:tc>
        <w:tc>
          <w:tcPr>
            <w:tcW w:w="2039" w:type="dxa"/>
          </w:tcPr>
          <w:p w14:paraId="2FEDCD0C" w14:textId="77777777" w:rsidR="001E451C" w:rsidRPr="00C1192E" w:rsidRDefault="001E451C">
            <w:pPr>
              <w:pStyle w:val="TAC"/>
            </w:pPr>
            <w:r w:rsidRPr="00C1192E">
              <w:t>IEC 61000</w:t>
            </w:r>
            <w:r w:rsidRPr="00C1192E">
              <w:noBreakHyphen/>
              <w:t>4</w:t>
            </w:r>
            <w:r w:rsidRPr="00C1192E">
              <w:noBreakHyphen/>
              <w:t>5 [22]</w:t>
            </w:r>
          </w:p>
        </w:tc>
      </w:tr>
    </w:tbl>
    <w:p w14:paraId="3DCF7F18" w14:textId="77777777" w:rsidR="001E451C" w:rsidRPr="00CB0110" w:rsidRDefault="001E451C"/>
    <w:p w14:paraId="5C4B80F3" w14:textId="77777777" w:rsidR="001E451C" w:rsidRPr="00CB0110" w:rsidRDefault="001E451C">
      <w:pPr>
        <w:pStyle w:val="Heading1"/>
      </w:pPr>
      <w:bookmarkStart w:id="74" w:name="_Toc392022361"/>
      <w:bookmarkStart w:id="75" w:name="_Toc105146964"/>
      <w:r w:rsidRPr="00CB0110">
        <w:t>8</w:t>
      </w:r>
      <w:r w:rsidRPr="00CB0110">
        <w:tab/>
        <w:t>Methods of measurement and limits for EMC emissions</w:t>
      </w:r>
      <w:bookmarkEnd w:id="74"/>
      <w:bookmarkEnd w:id="75"/>
    </w:p>
    <w:p w14:paraId="579EE42F" w14:textId="77777777" w:rsidR="001E451C" w:rsidRPr="00CB0110" w:rsidRDefault="001E451C">
      <w:pPr>
        <w:pStyle w:val="Heading2"/>
      </w:pPr>
      <w:bookmarkStart w:id="76" w:name="_Toc392022362"/>
      <w:bookmarkStart w:id="77" w:name="_Toc105146965"/>
      <w:r w:rsidRPr="00CB0110">
        <w:t>8.1</w:t>
      </w:r>
      <w:r w:rsidRPr="00CB0110">
        <w:tab/>
        <w:t>Test configurations</w:t>
      </w:r>
      <w:bookmarkEnd w:id="76"/>
      <w:bookmarkEnd w:id="77"/>
    </w:p>
    <w:p w14:paraId="05A4CD39" w14:textId="77777777" w:rsidR="001E451C" w:rsidRPr="00CB0110" w:rsidRDefault="001E451C">
      <w:r w:rsidRPr="00CB0110">
        <w:t>This subclause defines the configurations for emission tests as follows:</w:t>
      </w:r>
    </w:p>
    <w:p w14:paraId="1E61B7A2" w14:textId="77777777" w:rsidR="001E451C" w:rsidRPr="00CB0110" w:rsidRDefault="001E451C">
      <w:pPr>
        <w:pStyle w:val="B1"/>
      </w:pPr>
      <w:r w:rsidRPr="00CB0110">
        <w:t>-</w:t>
      </w:r>
      <w:r w:rsidRPr="00CB0110">
        <w:tab/>
        <w:t>the equipment shall be tested under normal test conditions;</w:t>
      </w:r>
    </w:p>
    <w:p w14:paraId="25CE96F9" w14:textId="77777777" w:rsidR="001E451C" w:rsidRPr="00CB0110" w:rsidRDefault="001E451C">
      <w:pPr>
        <w:pStyle w:val="B1"/>
      </w:pPr>
      <w:r w:rsidRPr="00CB0110">
        <w:t>-</w:t>
      </w:r>
      <w:r w:rsidRPr="00CB0110">
        <w:tab/>
        <w:t>the test configuration shall be as close to normal intended use as possible;</w:t>
      </w:r>
    </w:p>
    <w:p w14:paraId="01828F20"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08B968BD"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4BF3D149" w14:textId="77777777" w:rsidR="001E451C" w:rsidRPr="00CB0110" w:rsidRDefault="001E451C">
      <w:pPr>
        <w:pStyle w:val="B1"/>
      </w:pPr>
      <w:r w:rsidRPr="00CB0110">
        <w:t>-</w:t>
      </w:r>
      <w:r w:rsidRPr="00CB0110">
        <w:tab/>
        <w:t>the test conditions, test configuration and mode of operation shall be recorded in the test report;</w:t>
      </w:r>
    </w:p>
    <w:p w14:paraId="63B0AC74" w14:textId="77777777" w:rsidR="001E451C" w:rsidRPr="00CB0110" w:rsidRDefault="001E451C">
      <w:pPr>
        <w:pStyle w:val="B1"/>
      </w:pPr>
      <w:r w:rsidRPr="00CB0110">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BD4D8E0" w14:textId="77777777" w:rsidR="001E451C" w:rsidRPr="00CB0110" w:rsidRDefault="001E451C">
      <w:pPr>
        <w:pStyle w:val="B1"/>
      </w:pPr>
      <w:r w:rsidRPr="00CB0110">
        <w:t>-</w:t>
      </w:r>
      <w:r w:rsidRPr="00CB011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F90D114" w14:textId="77777777" w:rsidR="001E451C" w:rsidRPr="00CB0110" w:rsidRDefault="001E451C">
      <w:pPr>
        <w:pStyle w:val="B1"/>
        <w:tabs>
          <w:tab w:val="left" w:pos="644"/>
        </w:tabs>
        <w:ind w:left="644" w:hanging="360"/>
      </w:pPr>
      <w:r w:rsidRPr="00CB0110">
        <w:t>-</w:t>
      </w:r>
      <w:r w:rsidRPr="00CB0110">
        <w:tab/>
        <w:t xml:space="preserve">emission tests shall be performed in two modes of operation: </w:t>
      </w:r>
    </w:p>
    <w:p w14:paraId="71B1E5F2" w14:textId="77777777" w:rsidR="001E451C" w:rsidRPr="00CB0110" w:rsidRDefault="001E451C">
      <w:pPr>
        <w:pStyle w:val="B2"/>
      </w:pPr>
      <w:r w:rsidRPr="00CB0110">
        <w:t>-</w:t>
      </w:r>
      <w:r w:rsidRPr="00CB0110">
        <w:tab/>
        <w:t>with a communication link established (traffic mode); and</w:t>
      </w:r>
    </w:p>
    <w:p w14:paraId="50CF7484" w14:textId="77777777" w:rsidR="001E451C" w:rsidRPr="00CB0110" w:rsidRDefault="001E451C">
      <w:pPr>
        <w:pStyle w:val="B2"/>
      </w:pPr>
      <w:r w:rsidRPr="00CB0110">
        <w:t>-</w:t>
      </w:r>
      <w:r w:rsidRPr="00CB0110">
        <w:tab/>
        <w:t>in the idle mode.</w:t>
      </w:r>
    </w:p>
    <w:p w14:paraId="41B5D2AE" w14:textId="77777777" w:rsidR="001E451C" w:rsidRPr="00CB0110" w:rsidRDefault="001E451C">
      <w:pPr>
        <w:pStyle w:val="Heading2"/>
      </w:pPr>
      <w:bookmarkStart w:id="78" w:name="_Toc392022363"/>
      <w:bookmarkStart w:id="79" w:name="_Toc105146966"/>
      <w:r w:rsidRPr="00CB0110">
        <w:t>8.2</w:t>
      </w:r>
      <w:r w:rsidRPr="00CB0110">
        <w:tab/>
      </w:r>
      <w:bookmarkStart w:id="80" w:name="_Ref371906240"/>
      <w:r w:rsidRPr="00CB0110">
        <w:t>Radiated Emission</w:t>
      </w:r>
      <w:bookmarkEnd w:id="78"/>
      <w:bookmarkEnd w:id="79"/>
    </w:p>
    <w:p w14:paraId="7760382C" w14:textId="77777777" w:rsidR="001E451C" w:rsidRPr="00CB0110" w:rsidRDefault="001E451C">
      <w:pPr>
        <w:ind w:right="14"/>
      </w:pPr>
      <w:r w:rsidRPr="00CB0110">
        <w:t xml:space="preserve">This test is applicable to radio communications equipment and ancillary equipment. </w:t>
      </w:r>
    </w:p>
    <w:p w14:paraId="4157DD74" w14:textId="77777777" w:rsidR="001E451C" w:rsidRPr="00CB0110" w:rsidRDefault="001E451C">
      <w:pPr>
        <w:ind w:right="14"/>
      </w:pPr>
      <w:r w:rsidRPr="00CB0110">
        <w:t>This test shall be performed on the radio equipment and/or a representative configuration of the ancillary equipment.</w:t>
      </w:r>
    </w:p>
    <w:p w14:paraId="62D79384" w14:textId="77777777" w:rsidR="001E451C" w:rsidRPr="00CB0110" w:rsidRDefault="001E451C">
      <w:pPr>
        <w:pStyle w:val="Heading3"/>
      </w:pPr>
      <w:bookmarkStart w:id="81" w:name="_Ref371906172"/>
      <w:bookmarkStart w:id="82" w:name="_Toc392022364"/>
      <w:bookmarkStart w:id="83" w:name="_Toc105146967"/>
      <w:r w:rsidRPr="00CB0110">
        <w:t>8.2.1</w:t>
      </w:r>
      <w:r w:rsidRPr="00CB0110">
        <w:tab/>
        <w:t>Definition</w:t>
      </w:r>
      <w:bookmarkEnd w:id="81"/>
      <w:bookmarkEnd w:id="82"/>
      <w:bookmarkEnd w:id="83"/>
    </w:p>
    <w:p w14:paraId="034309C5" w14:textId="77777777" w:rsidR="001E451C" w:rsidRPr="00CB0110" w:rsidRDefault="001E451C">
      <w:pPr>
        <w:ind w:right="14"/>
      </w:pPr>
      <w:r w:rsidRPr="00CB0110">
        <w:t>This test assesses the ability of radio equipment and ancillary equipment to limit unwanted emissions from the enclosure port.</w:t>
      </w:r>
    </w:p>
    <w:p w14:paraId="3DDA83BD" w14:textId="77777777" w:rsidR="001E451C" w:rsidRPr="00CB0110" w:rsidRDefault="001E451C">
      <w:pPr>
        <w:pStyle w:val="Heading3"/>
      </w:pPr>
      <w:bookmarkStart w:id="84" w:name="_Ref371906210"/>
      <w:bookmarkStart w:id="85" w:name="_Toc392022365"/>
      <w:bookmarkStart w:id="86" w:name="_Toc105146968"/>
      <w:r w:rsidRPr="00CB0110">
        <w:t>8.2.2</w:t>
      </w:r>
      <w:r w:rsidRPr="00CB0110">
        <w:tab/>
        <w:t>Test method</w:t>
      </w:r>
      <w:bookmarkEnd w:id="84"/>
      <w:bookmarkEnd w:id="85"/>
      <w:bookmarkEnd w:id="86"/>
    </w:p>
    <w:p w14:paraId="02FCB3D8" w14:textId="77777777" w:rsidR="001E451C" w:rsidRPr="00CB0110" w:rsidRDefault="001E451C">
      <w:pPr>
        <w:tabs>
          <w:tab w:val="left" w:pos="-284"/>
          <w:tab w:val="left" w:pos="0"/>
        </w:tabs>
      </w:pPr>
      <w:r w:rsidRPr="00CB011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38C2934" w14:textId="77777777" w:rsidR="001E451C" w:rsidRPr="00CB0110" w:rsidRDefault="001E451C">
      <w:pPr>
        <w:tabs>
          <w:tab w:val="left" w:pos="0"/>
        </w:tabs>
      </w:pPr>
      <w:r w:rsidRPr="00CB011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3159187" w14:textId="77777777" w:rsidR="001E451C" w:rsidRPr="00CB0110" w:rsidRDefault="001E451C">
      <w:pPr>
        <w:pStyle w:val="NO"/>
      </w:pPr>
      <w:r w:rsidRPr="00CB0110">
        <w:t>NOTE:</w:t>
      </w:r>
      <w:r w:rsidRPr="00CB0110">
        <w:tab/>
        <w:t xml:space="preserve">Effective radiated power e.r.p. refers to the radiation of a half wave tuned dipole instead of an isotropic antenna. There is a constant difference of 2.15 dB between e.i.r.p. and e.r.p. </w:t>
      </w:r>
    </w:p>
    <w:p w14:paraId="0D7CA629" w14:textId="77777777" w:rsidR="001E451C" w:rsidRPr="00CB0110" w:rsidRDefault="001E451C">
      <w:pPr>
        <w:pStyle w:val="NO"/>
      </w:pPr>
      <w:r w:rsidRPr="00CB0110">
        <w:tab/>
      </w:r>
      <w:r w:rsidRPr="00CB0110">
        <w:tab/>
        <w:t xml:space="preserve">e.r.p. (dBm) </w:t>
      </w:r>
      <w:r w:rsidRPr="00CB0110">
        <w:rPr>
          <w:rFonts w:ascii="Symbol" w:hAnsi="Symbol"/>
        </w:rPr>
        <w:t></w:t>
      </w:r>
      <w:r w:rsidRPr="00CB0110">
        <w:t xml:space="preserve"> e.i.r.p. (dBm) </w:t>
      </w:r>
      <w:r w:rsidRPr="00CB0110">
        <w:rPr>
          <w:rFonts w:ascii="Symbol" w:hAnsi="Symbol"/>
        </w:rPr>
        <w:t></w:t>
      </w:r>
      <w:r w:rsidRPr="00CB0110">
        <w:t xml:space="preserve"> 2.15</w:t>
      </w:r>
      <w:r w:rsidRPr="00CB0110">
        <w:tab/>
      </w:r>
      <w:r w:rsidRPr="00CB0110">
        <w:tab/>
        <w:t>Ref. ITU-R SM. 329 ANNEX 1 [11]</w:t>
      </w:r>
    </w:p>
    <w:p w14:paraId="01FF3CA1" w14:textId="77777777" w:rsidR="001E451C" w:rsidRPr="00CB0110" w:rsidRDefault="001E451C">
      <w:pPr>
        <w:ind w:right="14"/>
      </w:pPr>
      <w:r w:rsidRPr="00CB0110">
        <w:t>Measurements are made with a tuned dipole antenna or a reference antenna with a known gain referenced to an isotropic antenna. Unless otherwise stated, all measurements are done as mean power (RMS).</w:t>
      </w:r>
    </w:p>
    <w:p w14:paraId="37C595C6" w14:textId="77777777" w:rsidR="001E451C" w:rsidRPr="00CB0110" w:rsidRDefault="001E451C">
      <w:pPr>
        <w:ind w:right="14"/>
      </w:pPr>
      <w:r w:rsidRPr="00CB0110">
        <w:t>If a different test site or method is used, this shall be stated in the test report. The results shall be converted to the reference method values and the validity of the conversion shall be demonstrated.</w:t>
      </w:r>
    </w:p>
    <w:p w14:paraId="320FA9FF" w14:textId="77777777" w:rsidR="001E451C" w:rsidRPr="00CB0110" w:rsidRDefault="001E451C">
      <w:pPr>
        <w:pStyle w:val="Heading3"/>
      </w:pPr>
      <w:bookmarkStart w:id="87" w:name="_Ref371906228"/>
      <w:bookmarkStart w:id="88" w:name="_Toc392022366"/>
      <w:bookmarkStart w:id="89" w:name="_Toc105146969"/>
      <w:r w:rsidRPr="00CB0110">
        <w:t>8.2.3</w:t>
      </w:r>
      <w:r w:rsidRPr="00CB0110">
        <w:tab/>
        <w:t>Limits</w:t>
      </w:r>
      <w:bookmarkEnd w:id="87"/>
      <w:bookmarkEnd w:id="88"/>
      <w:bookmarkEnd w:id="89"/>
    </w:p>
    <w:p w14:paraId="1DF956AF" w14:textId="77777777" w:rsidR="001E451C" w:rsidRPr="00CB0110" w:rsidRDefault="001E451C">
      <w:r w:rsidRPr="00CB0110">
        <w:t>The references for these requirements are ITU-R SM 329 [11], SM.1539 [28] and TS 25.101 subclauses 6.6.3.1. and 7.9.1 [12] and TS 25.102 subclauses 6.6.3 and 7.9 [13] respectively.</w:t>
      </w:r>
    </w:p>
    <w:p w14:paraId="017F3026" w14:textId="77777777" w:rsidR="001E451C" w:rsidRPr="00CB0110" w:rsidRDefault="001E451C">
      <w:pPr>
        <w:pStyle w:val="Heading4"/>
      </w:pPr>
      <w:bookmarkStart w:id="90" w:name="_Toc392022367"/>
      <w:bookmarkStart w:id="91" w:name="_Toc105146970"/>
      <w:r w:rsidRPr="00CB0110">
        <w:t>8.2.3.1</w:t>
      </w:r>
      <w:r w:rsidRPr="00CB0110">
        <w:tab/>
        <w:t>FDD and 3.84 Mcps TDD option</w:t>
      </w:r>
      <w:bookmarkEnd w:id="90"/>
      <w:bookmarkEnd w:id="91"/>
    </w:p>
    <w:p w14:paraId="0766DA9B"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0FDD13A6" w14:textId="77777777" w:rsidR="001E451C" w:rsidRPr="00CB0110" w:rsidRDefault="001E451C">
      <w:r w:rsidRPr="00CB0110">
        <w:t>These requirements are only applicable for frequencies in the spurious domain.</w:t>
      </w:r>
    </w:p>
    <w:p w14:paraId="2F479425" w14:textId="77777777" w:rsidR="001E451C" w:rsidRPr="00CB0110" w:rsidRDefault="001E451C">
      <w:pPr>
        <w:pStyle w:val="TH"/>
      </w:pPr>
      <w:r w:rsidRPr="00CB0110">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4C271F7" w14:textId="77777777">
        <w:trPr>
          <w:trHeight w:val="255"/>
        </w:trPr>
        <w:tc>
          <w:tcPr>
            <w:tcW w:w="2980" w:type="dxa"/>
          </w:tcPr>
          <w:p w14:paraId="680B208D" w14:textId="77777777" w:rsidR="001E451C" w:rsidRPr="00C1192E" w:rsidRDefault="001E451C">
            <w:pPr>
              <w:pStyle w:val="TAH"/>
            </w:pPr>
            <w:r w:rsidRPr="00C1192E">
              <w:t xml:space="preserve">Frequency </w:t>
            </w:r>
          </w:p>
        </w:tc>
        <w:tc>
          <w:tcPr>
            <w:tcW w:w="3331" w:type="dxa"/>
          </w:tcPr>
          <w:p w14:paraId="0DEC9FE6" w14:textId="77777777" w:rsidR="001E451C" w:rsidRPr="00C1192E" w:rsidRDefault="001E451C">
            <w:pPr>
              <w:pStyle w:val="TAH"/>
            </w:pPr>
            <w:r w:rsidRPr="00C1192E">
              <w:t xml:space="preserve">Minimum requirement (e.r.p.)/ Reference Bandwidth </w:t>
            </w:r>
          </w:p>
          <w:p w14:paraId="49BEEE1B" w14:textId="77777777" w:rsidR="001E451C" w:rsidRPr="00C1192E" w:rsidRDefault="001E451C">
            <w:pPr>
              <w:pStyle w:val="TAH"/>
            </w:pPr>
            <w:r w:rsidRPr="00C1192E">
              <w:t>Idle mode</w:t>
            </w:r>
          </w:p>
        </w:tc>
        <w:tc>
          <w:tcPr>
            <w:tcW w:w="3331" w:type="dxa"/>
          </w:tcPr>
          <w:p w14:paraId="3CC15A73" w14:textId="77777777" w:rsidR="001E451C" w:rsidRPr="00C1192E" w:rsidRDefault="001E451C">
            <w:pPr>
              <w:pStyle w:val="TAH"/>
            </w:pPr>
            <w:r w:rsidRPr="00C1192E">
              <w:t>Minimum requirement (e.r.p.) / Reference Bandwidth</w:t>
            </w:r>
          </w:p>
          <w:p w14:paraId="60B7C30B" w14:textId="77777777" w:rsidR="001E451C" w:rsidRPr="00C1192E" w:rsidRDefault="001E451C">
            <w:pPr>
              <w:pStyle w:val="TAH"/>
            </w:pPr>
            <w:r w:rsidRPr="00C1192E">
              <w:t>Traffic mode</w:t>
            </w:r>
          </w:p>
        </w:tc>
      </w:tr>
      <w:tr w:rsidR="001E451C" w:rsidRPr="00C1192E" w14:paraId="691DD922" w14:textId="77777777">
        <w:trPr>
          <w:trHeight w:val="255"/>
        </w:trPr>
        <w:tc>
          <w:tcPr>
            <w:tcW w:w="2980" w:type="dxa"/>
          </w:tcPr>
          <w:p w14:paraId="329AB299"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73C27551" w14:textId="77777777" w:rsidR="001E451C" w:rsidRPr="00C1192E" w:rsidRDefault="001E451C">
            <w:pPr>
              <w:pStyle w:val="TAC"/>
            </w:pPr>
            <w:r w:rsidRPr="00C1192E">
              <w:t>-57dBm / 100 kHz</w:t>
            </w:r>
          </w:p>
        </w:tc>
        <w:tc>
          <w:tcPr>
            <w:tcW w:w="3331" w:type="dxa"/>
          </w:tcPr>
          <w:p w14:paraId="061B872F" w14:textId="77777777" w:rsidR="001E451C" w:rsidRPr="00C1192E" w:rsidRDefault="001E451C">
            <w:pPr>
              <w:pStyle w:val="TAC"/>
            </w:pPr>
            <w:r w:rsidRPr="00C1192E">
              <w:t>-36 dBm / 100 kHz</w:t>
            </w:r>
          </w:p>
        </w:tc>
      </w:tr>
      <w:tr w:rsidR="001E451C" w:rsidRPr="00C1192E" w14:paraId="008C9291" w14:textId="77777777">
        <w:trPr>
          <w:trHeight w:val="255"/>
        </w:trPr>
        <w:tc>
          <w:tcPr>
            <w:tcW w:w="2980" w:type="dxa"/>
          </w:tcPr>
          <w:p w14:paraId="391FDCF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166DEED7" w14:textId="77777777" w:rsidR="001E451C" w:rsidRPr="00C1192E" w:rsidRDefault="001E451C">
            <w:pPr>
              <w:pStyle w:val="TAC"/>
            </w:pPr>
            <w:r w:rsidRPr="00C1192E">
              <w:t xml:space="preserve">-47dBm / 1MHz </w:t>
            </w:r>
          </w:p>
        </w:tc>
        <w:tc>
          <w:tcPr>
            <w:tcW w:w="3331" w:type="dxa"/>
          </w:tcPr>
          <w:p w14:paraId="12707D88" w14:textId="77777777" w:rsidR="001E451C" w:rsidRPr="00C1192E" w:rsidRDefault="001E451C">
            <w:pPr>
              <w:pStyle w:val="TAC"/>
            </w:pPr>
            <w:r w:rsidRPr="00C1192E">
              <w:t>-30 dBm / 1 MHz</w:t>
            </w:r>
          </w:p>
        </w:tc>
      </w:tr>
      <w:tr w:rsidR="001E451C" w:rsidRPr="00C1192E" w14:paraId="1E0E7029" w14:textId="77777777">
        <w:trPr>
          <w:trHeight w:val="255"/>
        </w:trPr>
        <w:tc>
          <w:tcPr>
            <w:tcW w:w="2980" w:type="dxa"/>
          </w:tcPr>
          <w:p w14:paraId="2BDF7515" w14:textId="77777777" w:rsidR="001E451C" w:rsidRPr="00C1192E" w:rsidRDefault="001E451C">
            <w:pPr>
              <w:pStyle w:val="TAC"/>
            </w:pPr>
            <w:r w:rsidRPr="00C1192E">
              <w:t>fc - 12.5 MHz &lt; f &lt; fc + 12.5 MHz</w:t>
            </w:r>
          </w:p>
        </w:tc>
        <w:tc>
          <w:tcPr>
            <w:tcW w:w="3331" w:type="dxa"/>
          </w:tcPr>
          <w:p w14:paraId="369B6725" w14:textId="77777777" w:rsidR="001E451C" w:rsidRPr="00C1192E" w:rsidRDefault="001E451C">
            <w:pPr>
              <w:pStyle w:val="TAC"/>
            </w:pPr>
            <w:r w:rsidRPr="00C1192E">
              <w:t>Not defined</w:t>
            </w:r>
          </w:p>
        </w:tc>
        <w:tc>
          <w:tcPr>
            <w:tcW w:w="3331" w:type="dxa"/>
          </w:tcPr>
          <w:p w14:paraId="02D0C47C" w14:textId="77777777" w:rsidR="001E451C" w:rsidRPr="00C1192E" w:rsidRDefault="001E451C">
            <w:pPr>
              <w:pStyle w:val="TAC"/>
            </w:pPr>
            <w:r w:rsidRPr="00C1192E">
              <w:t>Not defined</w:t>
            </w:r>
          </w:p>
        </w:tc>
      </w:tr>
    </w:tbl>
    <w:p w14:paraId="2AF1A7B2" w14:textId="77777777" w:rsidR="001E451C" w:rsidRPr="00CB0110" w:rsidRDefault="001E451C"/>
    <w:p w14:paraId="13BB1722"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12.5 MHz are covered by the "Out of Band" emission requirements of TS 34.121[2] and TS 34.122 [3].</w:t>
      </w:r>
    </w:p>
    <w:p w14:paraId="0B732110" w14:textId="77777777" w:rsidR="001E451C" w:rsidRPr="00CB0110" w:rsidRDefault="001E451C">
      <w:pPr>
        <w:pStyle w:val="Heading4"/>
      </w:pPr>
      <w:bookmarkStart w:id="92" w:name="_Toc392022368"/>
      <w:bookmarkStart w:id="93" w:name="_Toc105146971"/>
      <w:r w:rsidRPr="00CB0110">
        <w:t>8.2.3.2</w:t>
      </w:r>
      <w:r w:rsidRPr="00CB0110">
        <w:tab/>
        <w:t>1,28 Mcps TDD option</w:t>
      </w:r>
      <w:bookmarkEnd w:id="92"/>
      <w:bookmarkEnd w:id="93"/>
    </w:p>
    <w:p w14:paraId="5AC80EA5"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47E6B3BF" w14:textId="77777777" w:rsidR="001E451C" w:rsidRPr="00CB0110" w:rsidRDefault="001E451C">
      <w:r w:rsidRPr="00CB0110">
        <w:t>These requirements are only applicable for frequencies, which are greater than 4 MHz away from the UE centre carrier frequency</w:t>
      </w:r>
    </w:p>
    <w:p w14:paraId="788A7E20" w14:textId="77777777" w:rsidR="001E451C" w:rsidRPr="00CB0110" w:rsidRDefault="001E451C">
      <w:pPr>
        <w:pStyle w:val="TH"/>
      </w:pPr>
      <w:r w:rsidRPr="00CB0110">
        <w:t>Table 3.1: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583CF25C" w14:textId="77777777">
        <w:trPr>
          <w:trHeight w:val="255"/>
        </w:trPr>
        <w:tc>
          <w:tcPr>
            <w:tcW w:w="2980" w:type="dxa"/>
          </w:tcPr>
          <w:p w14:paraId="7415865C" w14:textId="77777777" w:rsidR="001E451C" w:rsidRPr="00C1192E" w:rsidRDefault="001E451C">
            <w:pPr>
              <w:pStyle w:val="TAH"/>
            </w:pPr>
            <w:r w:rsidRPr="00C1192E">
              <w:t xml:space="preserve">Frequency </w:t>
            </w:r>
          </w:p>
        </w:tc>
        <w:tc>
          <w:tcPr>
            <w:tcW w:w="3331" w:type="dxa"/>
          </w:tcPr>
          <w:p w14:paraId="78D0779F" w14:textId="77777777" w:rsidR="001E451C" w:rsidRPr="00C1192E" w:rsidRDefault="001E451C">
            <w:pPr>
              <w:pStyle w:val="TAH"/>
            </w:pPr>
            <w:r w:rsidRPr="00C1192E">
              <w:t xml:space="preserve">Minimum requirement (e.r.p.)/ Reference Bandwidth </w:t>
            </w:r>
          </w:p>
          <w:p w14:paraId="708A06DE" w14:textId="77777777" w:rsidR="001E451C" w:rsidRPr="00C1192E" w:rsidRDefault="001E451C">
            <w:pPr>
              <w:pStyle w:val="TAH"/>
            </w:pPr>
            <w:r w:rsidRPr="00C1192E">
              <w:t>Idle mode</w:t>
            </w:r>
          </w:p>
        </w:tc>
        <w:tc>
          <w:tcPr>
            <w:tcW w:w="3331" w:type="dxa"/>
          </w:tcPr>
          <w:p w14:paraId="7A367971" w14:textId="77777777" w:rsidR="001E451C" w:rsidRPr="00C1192E" w:rsidRDefault="001E451C">
            <w:pPr>
              <w:pStyle w:val="TAH"/>
            </w:pPr>
            <w:r w:rsidRPr="00C1192E">
              <w:t>Minimum requirement (e.r.p.) / Reference Bandwidth</w:t>
            </w:r>
          </w:p>
          <w:p w14:paraId="16DDDB90" w14:textId="77777777" w:rsidR="001E451C" w:rsidRPr="00C1192E" w:rsidRDefault="001E451C">
            <w:pPr>
              <w:pStyle w:val="TAH"/>
            </w:pPr>
            <w:r w:rsidRPr="00C1192E">
              <w:t>Traffic mode</w:t>
            </w:r>
          </w:p>
        </w:tc>
      </w:tr>
      <w:tr w:rsidR="001E451C" w:rsidRPr="00C1192E" w14:paraId="59E08767" w14:textId="77777777">
        <w:trPr>
          <w:trHeight w:val="255"/>
        </w:trPr>
        <w:tc>
          <w:tcPr>
            <w:tcW w:w="2980" w:type="dxa"/>
          </w:tcPr>
          <w:p w14:paraId="352AA57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401A8B3D" w14:textId="77777777" w:rsidR="001E451C" w:rsidRPr="00C1192E" w:rsidRDefault="001E451C">
            <w:pPr>
              <w:pStyle w:val="TAC"/>
            </w:pPr>
            <w:r w:rsidRPr="00C1192E">
              <w:t>-57dBm / 100 kHz</w:t>
            </w:r>
          </w:p>
        </w:tc>
        <w:tc>
          <w:tcPr>
            <w:tcW w:w="3331" w:type="dxa"/>
          </w:tcPr>
          <w:p w14:paraId="555C882A" w14:textId="77777777" w:rsidR="001E451C" w:rsidRPr="00C1192E" w:rsidRDefault="001E451C">
            <w:pPr>
              <w:pStyle w:val="TAC"/>
            </w:pPr>
            <w:r w:rsidRPr="00C1192E">
              <w:t>-36 dBm / 100 kHz</w:t>
            </w:r>
          </w:p>
        </w:tc>
      </w:tr>
      <w:tr w:rsidR="001E451C" w:rsidRPr="00C1192E" w14:paraId="694C9F10" w14:textId="77777777">
        <w:trPr>
          <w:trHeight w:val="255"/>
        </w:trPr>
        <w:tc>
          <w:tcPr>
            <w:tcW w:w="2980" w:type="dxa"/>
          </w:tcPr>
          <w:p w14:paraId="15B75396" w14:textId="77777777" w:rsidR="001E451C" w:rsidRPr="00C1192E" w:rsidRDefault="001E451C">
            <w:pPr>
              <w:pStyle w:val="TAC"/>
            </w:pPr>
            <w:r w:rsidRPr="00C1192E">
              <w:t xml:space="preserve">1 GHz </w:t>
            </w:r>
            <w:r w:rsidRPr="00C1192E">
              <w:sym w:font="Symbol" w:char="F0A3"/>
            </w:r>
            <w:r w:rsidRPr="00C1192E">
              <w:t xml:space="preserve"> f &lt; 12.75 GHz</w:t>
            </w:r>
            <w:r w:rsidRPr="00C1192E">
              <w:br/>
              <w:t>fc - 4 MHz &lt; f &lt; fc + 4 MHz</w:t>
            </w:r>
          </w:p>
        </w:tc>
        <w:tc>
          <w:tcPr>
            <w:tcW w:w="3331" w:type="dxa"/>
          </w:tcPr>
          <w:p w14:paraId="350E5AD0" w14:textId="77777777" w:rsidR="001E451C" w:rsidRPr="00C1192E" w:rsidRDefault="001E451C">
            <w:pPr>
              <w:pStyle w:val="TAC"/>
            </w:pPr>
            <w:r w:rsidRPr="00C1192E">
              <w:t xml:space="preserve">-47dBm / 1MHz </w:t>
            </w:r>
            <w:r w:rsidRPr="00C1192E">
              <w:br/>
              <w:t>Not defined</w:t>
            </w:r>
          </w:p>
        </w:tc>
        <w:tc>
          <w:tcPr>
            <w:tcW w:w="3331" w:type="dxa"/>
          </w:tcPr>
          <w:p w14:paraId="02BEB5AF" w14:textId="77777777" w:rsidR="001E451C" w:rsidRPr="00C1192E" w:rsidRDefault="001E451C">
            <w:pPr>
              <w:pStyle w:val="TAC"/>
            </w:pPr>
            <w:r w:rsidRPr="00C1192E">
              <w:t>-30 dBm / 1 MHz</w:t>
            </w:r>
            <w:r w:rsidRPr="00C1192E">
              <w:br/>
              <w:t>Not defined</w:t>
            </w:r>
          </w:p>
        </w:tc>
      </w:tr>
    </w:tbl>
    <w:p w14:paraId="3B7F1443" w14:textId="77777777" w:rsidR="001E451C" w:rsidRPr="00CB0110" w:rsidRDefault="001E451C"/>
    <w:p w14:paraId="15392AF4"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4 MHz are covered by the "Out of Band" emission requirements of TS 34.122 [3].</w:t>
      </w:r>
    </w:p>
    <w:p w14:paraId="4D319999" w14:textId="77777777" w:rsidR="001E451C" w:rsidRPr="00CB0110" w:rsidRDefault="001E451C">
      <w:pPr>
        <w:pStyle w:val="Heading4"/>
      </w:pPr>
      <w:bookmarkStart w:id="94" w:name="_Toc392022369"/>
      <w:bookmarkStart w:id="95" w:name="_Toc105146972"/>
      <w:r w:rsidRPr="00CB0110">
        <w:t>8.2.3.3</w:t>
      </w:r>
      <w:r w:rsidRPr="00CB0110">
        <w:tab/>
        <w:t>7,68 Mcps TDD option</w:t>
      </w:r>
      <w:bookmarkEnd w:id="94"/>
      <w:bookmarkEnd w:id="95"/>
    </w:p>
    <w:p w14:paraId="02DE5CF3"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27A08C01" w14:textId="77777777" w:rsidR="001E451C" w:rsidRPr="00CB0110" w:rsidRDefault="001E451C">
      <w:r w:rsidRPr="00CB0110">
        <w:t>These requirements are only applicable for frequencies in the spurious domain.</w:t>
      </w:r>
    </w:p>
    <w:p w14:paraId="5527BEE8" w14:textId="77777777" w:rsidR="001E451C" w:rsidRPr="00CB0110" w:rsidRDefault="001E451C">
      <w:pPr>
        <w:pStyle w:val="TH"/>
      </w:pPr>
      <w:r w:rsidRPr="00CB0110">
        <w:t>Table 3.2: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FE2D96A" w14:textId="77777777">
        <w:trPr>
          <w:trHeight w:val="255"/>
        </w:trPr>
        <w:tc>
          <w:tcPr>
            <w:tcW w:w="2980" w:type="dxa"/>
          </w:tcPr>
          <w:p w14:paraId="70D3B221" w14:textId="77777777" w:rsidR="001E451C" w:rsidRPr="00C1192E" w:rsidRDefault="001E451C">
            <w:pPr>
              <w:pStyle w:val="TAH"/>
            </w:pPr>
            <w:r w:rsidRPr="00C1192E">
              <w:t xml:space="preserve">Frequency </w:t>
            </w:r>
          </w:p>
        </w:tc>
        <w:tc>
          <w:tcPr>
            <w:tcW w:w="3331" w:type="dxa"/>
          </w:tcPr>
          <w:p w14:paraId="046592C1" w14:textId="77777777" w:rsidR="001E451C" w:rsidRPr="00C1192E" w:rsidRDefault="001E451C">
            <w:pPr>
              <w:pStyle w:val="TAH"/>
            </w:pPr>
            <w:r w:rsidRPr="00C1192E">
              <w:t xml:space="preserve">Minimum requirement (e.r.p.)/ Reference Bandwidth </w:t>
            </w:r>
          </w:p>
          <w:p w14:paraId="47BBA5D8" w14:textId="77777777" w:rsidR="001E451C" w:rsidRPr="00C1192E" w:rsidRDefault="001E451C">
            <w:pPr>
              <w:pStyle w:val="TAH"/>
            </w:pPr>
            <w:r w:rsidRPr="00C1192E">
              <w:t>Idle mode</w:t>
            </w:r>
          </w:p>
        </w:tc>
        <w:tc>
          <w:tcPr>
            <w:tcW w:w="3331" w:type="dxa"/>
          </w:tcPr>
          <w:p w14:paraId="04D61DFF" w14:textId="77777777" w:rsidR="001E451C" w:rsidRPr="00C1192E" w:rsidRDefault="001E451C">
            <w:pPr>
              <w:pStyle w:val="TAH"/>
            </w:pPr>
            <w:r w:rsidRPr="00C1192E">
              <w:t>Minimum requirement (e.r.p.) / Reference Bandwidth</w:t>
            </w:r>
          </w:p>
          <w:p w14:paraId="254980E7" w14:textId="77777777" w:rsidR="001E451C" w:rsidRPr="00C1192E" w:rsidRDefault="001E451C">
            <w:pPr>
              <w:pStyle w:val="TAH"/>
            </w:pPr>
            <w:r w:rsidRPr="00C1192E">
              <w:t>Traffic mode</w:t>
            </w:r>
          </w:p>
        </w:tc>
      </w:tr>
      <w:tr w:rsidR="001E451C" w:rsidRPr="00C1192E" w14:paraId="771AE9A2" w14:textId="77777777">
        <w:trPr>
          <w:trHeight w:val="255"/>
        </w:trPr>
        <w:tc>
          <w:tcPr>
            <w:tcW w:w="2980" w:type="dxa"/>
          </w:tcPr>
          <w:p w14:paraId="0CBB738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0E4BC87B" w14:textId="77777777" w:rsidR="001E451C" w:rsidRPr="00C1192E" w:rsidRDefault="001E451C">
            <w:pPr>
              <w:pStyle w:val="TAC"/>
            </w:pPr>
            <w:r w:rsidRPr="00C1192E">
              <w:t>-57dBm / 100 kHz</w:t>
            </w:r>
          </w:p>
        </w:tc>
        <w:tc>
          <w:tcPr>
            <w:tcW w:w="3331" w:type="dxa"/>
          </w:tcPr>
          <w:p w14:paraId="0C56C046" w14:textId="77777777" w:rsidR="001E451C" w:rsidRPr="00C1192E" w:rsidRDefault="001E451C">
            <w:pPr>
              <w:pStyle w:val="TAC"/>
            </w:pPr>
            <w:r w:rsidRPr="00C1192E">
              <w:t>-36 dBm / 100 kHz</w:t>
            </w:r>
          </w:p>
        </w:tc>
      </w:tr>
      <w:tr w:rsidR="001E451C" w:rsidRPr="00C1192E" w14:paraId="70952333" w14:textId="77777777">
        <w:trPr>
          <w:trHeight w:val="255"/>
        </w:trPr>
        <w:tc>
          <w:tcPr>
            <w:tcW w:w="2980" w:type="dxa"/>
          </w:tcPr>
          <w:p w14:paraId="5E81F27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3A40DBB6" w14:textId="77777777" w:rsidR="001E451C" w:rsidRPr="00C1192E" w:rsidRDefault="001E451C">
            <w:pPr>
              <w:pStyle w:val="TAC"/>
            </w:pPr>
            <w:r w:rsidRPr="00C1192E">
              <w:t xml:space="preserve">-47dBm / 1MHz </w:t>
            </w:r>
          </w:p>
        </w:tc>
        <w:tc>
          <w:tcPr>
            <w:tcW w:w="3331" w:type="dxa"/>
          </w:tcPr>
          <w:p w14:paraId="6539AC55" w14:textId="77777777" w:rsidR="001E451C" w:rsidRPr="00C1192E" w:rsidRDefault="001E451C">
            <w:pPr>
              <w:pStyle w:val="TAC"/>
            </w:pPr>
            <w:r w:rsidRPr="00C1192E">
              <w:t>-30 dBm / 1 MHz</w:t>
            </w:r>
          </w:p>
        </w:tc>
      </w:tr>
      <w:tr w:rsidR="001E451C" w:rsidRPr="00C1192E" w14:paraId="065687E1" w14:textId="77777777">
        <w:trPr>
          <w:trHeight w:val="255"/>
        </w:trPr>
        <w:tc>
          <w:tcPr>
            <w:tcW w:w="2980" w:type="dxa"/>
          </w:tcPr>
          <w:p w14:paraId="24745211" w14:textId="77777777" w:rsidR="001E451C" w:rsidRPr="00C1192E" w:rsidRDefault="001E451C">
            <w:pPr>
              <w:pStyle w:val="TAC"/>
            </w:pPr>
            <w:r w:rsidRPr="00C1192E">
              <w:t>fc - 25 MHz &lt; f &lt; fc + 25 MHz</w:t>
            </w:r>
          </w:p>
        </w:tc>
        <w:tc>
          <w:tcPr>
            <w:tcW w:w="3331" w:type="dxa"/>
          </w:tcPr>
          <w:p w14:paraId="1D7D1771" w14:textId="77777777" w:rsidR="001E451C" w:rsidRPr="00C1192E" w:rsidRDefault="001E451C">
            <w:pPr>
              <w:pStyle w:val="TAC"/>
            </w:pPr>
            <w:r w:rsidRPr="00C1192E">
              <w:t>Not defined</w:t>
            </w:r>
          </w:p>
        </w:tc>
        <w:tc>
          <w:tcPr>
            <w:tcW w:w="3331" w:type="dxa"/>
          </w:tcPr>
          <w:p w14:paraId="62F9058B" w14:textId="77777777" w:rsidR="001E451C" w:rsidRPr="00C1192E" w:rsidRDefault="001E451C">
            <w:pPr>
              <w:pStyle w:val="TAC"/>
            </w:pPr>
            <w:r w:rsidRPr="00C1192E">
              <w:t>Not defined</w:t>
            </w:r>
          </w:p>
        </w:tc>
      </w:tr>
    </w:tbl>
    <w:p w14:paraId="40A7892C" w14:textId="77777777" w:rsidR="001E451C" w:rsidRPr="00CB0110" w:rsidRDefault="001E451C"/>
    <w:p w14:paraId="76462CEE"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25 MHz are covered by the "Out of Band" emission requirements of TS 34.121[2] and TS 34.122 [3].</w:t>
      </w:r>
    </w:p>
    <w:p w14:paraId="7D369F64" w14:textId="77777777" w:rsidR="001E451C" w:rsidRPr="00CB0110" w:rsidRDefault="001E451C">
      <w:pPr>
        <w:pStyle w:val="Heading2"/>
      </w:pPr>
      <w:bookmarkStart w:id="96" w:name="_Toc392022370"/>
      <w:bookmarkStart w:id="97" w:name="_Toc105146973"/>
      <w:r w:rsidRPr="00CB0110">
        <w:t>8.2.4</w:t>
      </w:r>
      <w:r w:rsidRPr="00CB0110">
        <w:tab/>
        <w:t>Interpretation of the measurement results</w:t>
      </w:r>
      <w:bookmarkEnd w:id="96"/>
      <w:bookmarkEnd w:id="97"/>
    </w:p>
    <w:p w14:paraId="338DC620" w14:textId="77777777" w:rsidR="001E451C" w:rsidRPr="00CB0110" w:rsidRDefault="001E451C">
      <w:pPr>
        <w:keepNext/>
        <w:keepLines/>
      </w:pPr>
      <w:r w:rsidRPr="00CB0110">
        <w:t>The interpretation of the results recorded in a test report for the radiated emission measurements described in the present document shall be as follows:</w:t>
      </w:r>
    </w:p>
    <w:p w14:paraId="60F68AC5" w14:textId="77777777" w:rsidR="001E451C" w:rsidRPr="00CB0110" w:rsidRDefault="001E451C">
      <w:pPr>
        <w:pStyle w:val="B1"/>
        <w:keepNext/>
        <w:keepLines/>
      </w:pPr>
      <w:r w:rsidRPr="00CB0110">
        <w:t>-</w:t>
      </w:r>
      <w:r w:rsidRPr="00CB0110">
        <w:tab/>
        <w:t>the measured value related to the corresponding limit will be used to decide whether an equipment meets the requirements of the present document;</w:t>
      </w:r>
    </w:p>
    <w:p w14:paraId="6D369CE7" w14:textId="77777777" w:rsidR="001E451C" w:rsidRPr="00CB0110" w:rsidRDefault="001E451C">
      <w:pPr>
        <w:pStyle w:val="B1"/>
        <w:keepNext/>
        <w:keepLines/>
      </w:pPr>
      <w:r w:rsidRPr="00CB0110">
        <w:t>-</w:t>
      </w:r>
      <w:r w:rsidRPr="00CB0110">
        <w:tab/>
        <w:t>the value of the measurement uncertainty for the measurement of each parameter shall be included in the test report;</w:t>
      </w:r>
    </w:p>
    <w:p w14:paraId="632E34FD" w14:textId="77777777" w:rsidR="001E451C" w:rsidRPr="00CB0110" w:rsidRDefault="001E451C">
      <w:pPr>
        <w:pStyle w:val="B1"/>
        <w:keepNext/>
        <w:keepLines/>
      </w:pPr>
      <w:r w:rsidRPr="00CB0110">
        <w:t>-</w:t>
      </w:r>
      <w:r w:rsidRPr="00CB0110">
        <w:tab/>
        <w:t>the recorded value of the measurement uncertainty shall be, for each measurement, equal to or lower than the figure in table 3B.</w:t>
      </w:r>
    </w:p>
    <w:p w14:paraId="7EB3BD7A" w14:textId="77777777" w:rsidR="001E451C" w:rsidRPr="00CB0110" w:rsidRDefault="001E451C">
      <w:r w:rsidRPr="00CB0110">
        <w:t>Table 3B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78DCEB" w14:textId="77777777" w:rsidR="001E451C" w:rsidRPr="00CB0110" w:rsidRDefault="001E451C">
      <w:r w:rsidRPr="00CB0110">
        <w:t xml:space="preserve">A confidence level of 95% is the measurement uncertainty tolerance interval for a specific measurement that contains 95% of the performance of a population of test equipment. </w:t>
      </w:r>
    </w:p>
    <w:p w14:paraId="47BFF6EA" w14:textId="77777777" w:rsidR="001E451C" w:rsidRPr="00CB0110" w:rsidRDefault="001E451C">
      <w:pPr>
        <w:pStyle w:val="TH"/>
        <w:outlineLvl w:val="0"/>
        <w:rPr>
          <w:rFonts w:cs="Arial"/>
        </w:rPr>
      </w:pPr>
      <w:r w:rsidRPr="00CB0110">
        <w:rPr>
          <w:rFonts w:cs="Arial"/>
        </w:rPr>
        <w:t xml:space="preserve">Table 3B: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1E451C" w:rsidRPr="00C1192E" w14:paraId="61370C9F" w14:textId="77777777">
        <w:trPr>
          <w:jc w:val="center"/>
        </w:trPr>
        <w:tc>
          <w:tcPr>
            <w:tcW w:w="5386" w:type="dxa"/>
          </w:tcPr>
          <w:p w14:paraId="2A705D27" w14:textId="77777777" w:rsidR="001E451C" w:rsidRPr="00C1192E" w:rsidRDefault="001E451C">
            <w:pPr>
              <w:pStyle w:val="TAH"/>
              <w:rPr>
                <w:rFonts w:cs="Arial"/>
              </w:rPr>
            </w:pPr>
            <w:r w:rsidRPr="00C1192E">
              <w:rPr>
                <w:rFonts w:cs="Arial"/>
              </w:rPr>
              <w:t>Parameter</w:t>
            </w:r>
          </w:p>
        </w:tc>
        <w:tc>
          <w:tcPr>
            <w:tcW w:w="1790" w:type="dxa"/>
          </w:tcPr>
          <w:p w14:paraId="33B27B75" w14:textId="77777777" w:rsidR="001E451C" w:rsidRPr="00C1192E" w:rsidRDefault="001E451C">
            <w:pPr>
              <w:pStyle w:val="TAH"/>
              <w:rPr>
                <w:rFonts w:cs="Arial"/>
              </w:rPr>
            </w:pPr>
            <w:r w:rsidRPr="00C1192E">
              <w:rPr>
                <w:rFonts w:cs="Arial"/>
              </w:rPr>
              <w:t>Uncertainty</w:t>
            </w:r>
          </w:p>
        </w:tc>
      </w:tr>
      <w:tr w:rsidR="001E451C" w:rsidRPr="00C1192E" w14:paraId="5D8D958B" w14:textId="77777777">
        <w:trPr>
          <w:jc w:val="center"/>
        </w:trPr>
        <w:tc>
          <w:tcPr>
            <w:tcW w:w="5386" w:type="dxa"/>
          </w:tcPr>
          <w:p w14:paraId="17EC16CA" w14:textId="77777777" w:rsidR="001E451C" w:rsidRPr="00C1192E" w:rsidRDefault="001E451C">
            <w:pPr>
              <w:pStyle w:val="TAL"/>
              <w:rPr>
                <w:rFonts w:cs="Arial"/>
              </w:rPr>
            </w:pPr>
            <w:r w:rsidRPr="00C1192E">
              <w:rPr>
                <w:rFonts w:cs="Arial"/>
              </w:rPr>
              <w:t>Effective radiated RF power between 30 MHz and 180 MHz</w:t>
            </w:r>
          </w:p>
        </w:tc>
        <w:tc>
          <w:tcPr>
            <w:tcW w:w="1790" w:type="dxa"/>
          </w:tcPr>
          <w:p w14:paraId="573313DB" w14:textId="77777777" w:rsidR="001E451C" w:rsidRPr="00C1192E" w:rsidRDefault="001E451C">
            <w:pPr>
              <w:pStyle w:val="TAL"/>
              <w:jc w:val="center"/>
              <w:rPr>
                <w:rFonts w:cs="Arial"/>
              </w:rPr>
            </w:pPr>
            <w:r w:rsidRPr="00C1192E">
              <w:rPr>
                <w:rFonts w:cs="Arial"/>
              </w:rPr>
              <w:sym w:font="Symbol" w:char="F0B1"/>
            </w:r>
            <w:r w:rsidRPr="00C1192E">
              <w:rPr>
                <w:rFonts w:cs="Arial"/>
              </w:rPr>
              <w:t>6 dB</w:t>
            </w:r>
          </w:p>
        </w:tc>
      </w:tr>
      <w:tr w:rsidR="001E451C" w:rsidRPr="00C1192E" w14:paraId="40E7F01C" w14:textId="77777777">
        <w:trPr>
          <w:jc w:val="center"/>
        </w:trPr>
        <w:tc>
          <w:tcPr>
            <w:tcW w:w="5386" w:type="dxa"/>
          </w:tcPr>
          <w:p w14:paraId="1BAEDF4C" w14:textId="77777777" w:rsidR="001E451C" w:rsidRPr="00C1192E" w:rsidRDefault="001E451C">
            <w:pPr>
              <w:pStyle w:val="TAL"/>
              <w:rPr>
                <w:rFonts w:cs="Arial"/>
              </w:rPr>
            </w:pPr>
            <w:r w:rsidRPr="00C1192E">
              <w:rPr>
                <w:rFonts w:cs="Arial"/>
              </w:rPr>
              <w:t>Effective radiated RF power between 180 MHz and 12,75 GHz</w:t>
            </w:r>
          </w:p>
        </w:tc>
        <w:tc>
          <w:tcPr>
            <w:tcW w:w="1790" w:type="dxa"/>
          </w:tcPr>
          <w:p w14:paraId="1EB92C5F" w14:textId="77777777" w:rsidR="001E451C" w:rsidRPr="00C1192E" w:rsidRDefault="001E451C">
            <w:pPr>
              <w:pStyle w:val="TAL"/>
              <w:jc w:val="center"/>
              <w:rPr>
                <w:rFonts w:cs="Arial"/>
              </w:rPr>
            </w:pPr>
            <w:r w:rsidRPr="00C1192E">
              <w:rPr>
                <w:rFonts w:cs="Arial"/>
              </w:rPr>
              <w:sym w:font="Symbol" w:char="F0B1"/>
            </w:r>
            <w:r w:rsidRPr="00C1192E">
              <w:rPr>
                <w:rFonts w:cs="Arial"/>
              </w:rPr>
              <w:t>3 dB</w:t>
            </w:r>
          </w:p>
        </w:tc>
      </w:tr>
    </w:tbl>
    <w:p w14:paraId="1CF33379" w14:textId="77777777" w:rsidR="001E451C" w:rsidRPr="00CB0110" w:rsidRDefault="001E451C">
      <w:pPr>
        <w:pStyle w:val="NO"/>
        <w:tabs>
          <w:tab w:val="left" w:pos="1080"/>
        </w:tabs>
        <w:ind w:left="1080" w:hanging="796"/>
      </w:pPr>
    </w:p>
    <w:p w14:paraId="390A5F81" w14:textId="77777777" w:rsidR="001E451C" w:rsidRPr="00CB0110" w:rsidRDefault="001E451C">
      <w:pPr>
        <w:pStyle w:val="NO"/>
        <w:tabs>
          <w:tab w:val="left" w:pos="1080"/>
        </w:tabs>
        <w:ind w:left="1080" w:hanging="796"/>
      </w:pPr>
      <w:r w:rsidRPr="00CB0110">
        <w:t>NOTE:</w:t>
      </w:r>
      <w:r w:rsidRPr="00CB0110">
        <w:tab/>
        <w:t>If the Test System for a test is known to have a measurement uncertainty greater than that specified in table 3B, this equipment can still be used, provided that an adjustment is made follows:</w:t>
      </w:r>
    </w:p>
    <w:p w14:paraId="5DFEBAB1" w14:textId="77777777" w:rsidR="001E451C" w:rsidRPr="00CB0110" w:rsidRDefault="001E451C">
      <w:pPr>
        <w:pStyle w:val="NO"/>
        <w:tabs>
          <w:tab w:val="left" w:pos="1080"/>
        </w:tabs>
        <w:ind w:left="1080" w:hanging="796"/>
      </w:pPr>
      <w:r w:rsidRPr="00CB0110">
        <w:tab/>
        <w:t>Any additional uncertainty in the Test System over and above that specified in table 3B is used to tighten the Test Requirements - making the test harder to pass. This procedure will ensure that a Test System not compliant with table 3B does not increase the probability of passing an EUT that would otherwise have failed a test if a Test System compliant with table 3B had been used.</w:t>
      </w:r>
    </w:p>
    <w:p w14:paraId="104D088C" w14:textId="77777777" w:rsidR="001E451C" w:rsidRPr="00CB0110" w:rsidRDefault="001E451C">
      <w:pPr>
        <w:pStyle w:val="Heading2"/>
      </w:pPr>
      <w:bookmarkStart w:id="98" w:name="_Toc392022371"/>
      <w:bookmarkStart w:id="99" w:name="_Toc105146974"/>
      <w:r w:rsidRPr="00CB0110">
        <w:t>8.3</w:t>
      </w:r>
      <w:r w:rsidRPr="00CB0110">
        <w:tab/>
        <w:t>Conducted emission DC power input/output port</w:t>
      </w:r>
      <w:bookmarkEnd w:id="80"/>
      <w:bookmarkEnd w:id="98"/>
      <w:bookmarkEnd w:id="99"/>
    </w:p>
    <w:p w14:paraId="764D9A14" w14:textId="77777777" w:rsidR="001E451C" w:rsidRPr="00CB0110" w:rsidRDefault="001E451C">
      <w:pPr>
        <w:ind w:right="14"/>
      </w:pPr>
      <w:r w:rsidRPr="00CB0110">
        <w:t>This test is applicable to all equipment, which may have DC cables longer than 3 m.</w:t>
      </w:r>
    </w:p>
    <w:p w14:paraId="1A1CEC73" w14:textId="77777777" w:rsidR="001E451C" w:rsidRPr="00CB0110" w:rsidRDefault="001E451C">
      <w:pPr>
        <w:ind w:right="14"/>
      </w:pPr>
      <w:r w:rsidRPr="00CB011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2A7C2EE" w14:textId="77777777" w:rsidR="001E451C" w:rsidRPr="00CB0110" w:rsidRDefault="001E451C">
      <w:pPr>
        <w:ind w:right="14"/>
      </w:pPr>
      <w:r w:rsidRPr="00CB0110">
        <w:t>This test shall be performed on a representative configuration of the radio equipment or a representative configuration of the combination of radio and ancillary equipment.</w:t>
      </w:r>
    </w:p>
    <w:p w14:paraId="58EE056B" w14:textId="77777777" w:rsidR="001E451C" w:rsidRPr="00CB0110" w:rsidRDefault="001E451C">
      <w:pPr>
        <w:pStyle w:val="Heading3"/>
      </w:pPr>
      <w:bookmarkStart w:id="100" w:name="_Ref371906256"/>
      <w:bookmarkStart w:id="101" w:name="_Toc392022372"/>
      <w:bookmarkStart w:id="102" w:name="_Toc105146975"/>
      <w:r w:rsidRPr="00CB0110">
        <w:t>8.3.1</w:t>
      </w:r>
      <w:r w:rsidRPr="00CB0110">
        <w:tab/>
        <w:t>Definition</w:t>
      </w:r>
      <w:bookmarkEnd w:id="100"/>
      <w:bookmarkEnd w:id="101"/>
      <w:bookmarkEnd w:id="102"/>
    </w:p>
    <w:p w14:paraId="3E52B55C" w14:textId="77777777" w:rsidR="001E451C" w:rsidRPr="00CB0110" w:rsidRDefault="001E451C">
      <w:r w:rsidRPr="00CB0110">
        <w:t>This test assesses the ability of radio equipment and ancillary equipment to limit internal noise from the DC power input/output ports.</w:t>
      </w:r>
    </w:p>
    <w:p w14:paraId="06045BF3" w14:textId="77777777" w:rsidR="001E451C" w:rsidRPr="00CB0110" w:rsidRDefault="001E451C">
      <w:pPr>
        <w:pStyle w:val="Heading3"/>
      </w:pPr>
      <w:bookmarkStart w:id="103" w:name="_Ref371906269"/>
      <w:bookmarkStart w:id="104" w:name="_Ref371906309"/>
      <w:bookmarkStart w:id="105" w:name="_Toc392022373"/>
      <w:bookmarkStart w:id="106" w:name="_Toc105146976"/>
      <w:r w:rsidRPr="00CB0110">
        <w:t>8.3.2</w:t>
      </w:r>
      <w:r w:rsidRPr="00CB0110">
        <w:tab/>
        <w:t>Test method</w:t>
      </w:r>
      <w:bookmarkEnd w:id="103"/>
      <w:bookmarkEnd w:id="104"/>
      <w:bookmarkEnd w:id="105"/>
      <w:bookmarkEnd w:id="106"/>
    </w:p>
    <w:p w14:paraId="10560C28" w14:textId="1C52CD42" w:rsidR="009A03E7" w:rsidRPr="00CB0110" w:rsidRDefault="009A03E7" w:rsidP="009A03E7">
      <w:pPr>
        <w:ind w:right="14"/>
      </w:pPr>
      <w:bookmarkStart w:id="107" w:name="_Ref371906326"/>
      <w:bookmarkStart w:id="108" w:name="_Toc392022374"/>
      <w:r w:rsidRPr="00CB0110">
        <w:t xml:space="preserve">The test method shall be in accordance with </w:t>
      </w:r>
      <w:r>
        <w:t>CISPR 32 [29]</w:t>
      </w:r>
      <w:r w:rsidRPr="00CB0110">
        <w:t>, and the Line Impedance Stabilising Networks (LISN) shall be connected to a DC power source.</w:t>
      </w:r>
    </w:p>
    <w:p w14:paraId="501D1E6A" w14:textId="77777777" w:rsidR="009A03E7" w:rsidRPr="00CB0110" w:rsidRDefault="009A03E7" w:rsidP="009A03E7">
      <w:pPr>
        <w:ind w:right="14"/>
      </w:pPr>
      <w:r w:rsidRPr="00CB0110">
        <w:t>In the case of DC output ports, the ports shall be connected via a LISN to a load drawing the rated current of the source.</w:t>
      </w:r>
    </w:p>
    <w:p w14:paraId="0824B814" w14:textId="77777777" w:rsidR="009A03E7" w:rsidRPr="00CB0110" w:rsidRDefault="009A03E7" w:rsidP="009A03E7">
      <w:pPr>
        <w:ind w:right="14"/>
      </w:pPr>
      <w:r w:rsidRPr="00CB0110">
        <w:t>A measuring receiver shall be connected to each LISN measurement port in turn and the conducted emission recorded. The LISN measurement ports not being used for measurement shall be terminated with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 xml:space="preserve"> load.</w:t>
      </w:r>
    </w:p>
    <w:p w14:paraId="03B69C81" w14:textId="1FB41152" w:rsidR="009A03E7" w:rsidRPr="00CB0110" w:rsidRDefault="009A03E7" w:rsidP="009A03E7">
      <w:pPr>
        <w:ind w:right="14"/>
      </w:pPr>
      <w:r w:rsidRPr="00CB0110">
        <w:t xml:space="preserve">The equipment shall be installed with a ground plane as defined in </w:t>
      </w:r>
      <w:r>
        <w:t>CISPR 32 [29].</w:t>
      </w:r>
      <w:r w:rsidRPr="00CB0110">
        <w:t xml:space="preserve"> The reference earth point of the LISNs shall be connected to the reference ground plane with a conductor as short as possible.</w:t>
      </w:r>
    </w:p>
    <w:p w14:paraId="0F9EAE0C" w14:textId="77777777" w:rsidR="009A03E7" w:rsidRPr="00CB0110" w:rsidRDefault="009A03E7" w:rsidP="009A03E7">
      <w:pPr>
        <w:ind w:right="14"/>
      </w:pPr>
      <w:r w:rsidRPr="00CB0110">
        <w:t>The measurement receiver shall be in accordance with the requirements of section one of CISPR 16</w:t>
      </w:r>
      <w:r w:rsidRPr="00CB0110">
        <w:noBreakHyphen/>
        <w:t>1 [16]</w:t>
      </w:r>
      <w:r>
        <w:t>.</w:t>
      </w:r>
    </w:p>
    <w:p w14:paraId="771F920C" w14:textId="77777777" w:rsidR="001E451C" w:rsidRPr="00CB0110" w:rsidRDefault="001E451C">
      <w:pPr>
        <w:pStyle w:val="Heading3"/>
      </w:pPr>
      <w:bookmarkStart w:id="109" w:name="_Toc105146977"/>
      <w:r w:rsidRPr="00CB0110">
        <w:t>8.3.3</w:t>
      </w:r>
      <w:r w:rsidRPr="00CB0110">
        <w:tab/>
        <w:t>Limits</w:t>
      </w:r>
      <w:bookmarkEnd w:id="107"/>
      <w:bookmarkEnd w:id="108"/>
      <w:bookmarkEnd w:id="109"/>
    </w:p>
    <w:p w14:paraId="1132C82E" w14:textId="77777777" w:rsidR="001E451C" w:rsidRPr="00CB0110" w:rsidRDefault="001E451C">
      <w:pPr>
        <w:ind w:right="14"/>
      </w:pPr>
      <w:r w:rsidRPr="00CB0110">
        <w:t>The equipment shall meet the limits defined in table 4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8.2.2 above. If the average limit is met when using a quasi</w:t>
      </w:r>
      <w:r w:rsidRPr="00CB0110">
        <w:noBreakHyphen/>
        <w:t>peak detector, the equipment shall be deemed to meet both limits and measurement with the average detector receiver is not necessary.</w:t>
      </w:r>
    </w:p>
    <w:p w14:paraId="64363CE3" w14:textId="77777777" w:rsidR="001E451C" w:rsidRPr="00CB0110" w:rsidRDefault="001E451C">
      <w:pPr>
        <w:pStyle w:val="TH"/>
        <w:tabs>
          <w:tab w:val="left" w:pos="720"/>
        </w:tabs>
        <w:outlineLvl w:val="0"/>
      </w:pPr>
      <w:r w:rsidRPr="00CB0110">
        <w:t>Table 4: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3ECD01A6" w14:textId="77777777">
        <w:trPr>
          <w:cantSplit/>
          <w:jc w:val="center"/>
        </w:trPr>
        <w:tc>
          <w:tcPr>
            <w:tcW w:w="2765" w:type="dxa"/>
          </w:tcPr>
          <w:p w14:paraId="0FCAC8CE" w14:textId="77777777" w:rsidR="001E451C" w:rsidRPr="00C1192E" w:rsidRDefault="001E451C">
            <w:pPr>
              <w:pStyle w:val="TAH"/>
            </w:pPr>
            <w:r w:rsidRPr="00C1192E">
              <w:t>Frequency range</w:t>
            </w:r>
          </w:p>
        </w:tc>
        <w:tc>
          <w:tcPr>
            <w:tcW w:w="2765" w:type="dxa"/>
          </w:tcPr>
          <w:p w14:paraId="71862F5F" w14:textId="77777777" w:rsidR="001E451C" w:rsidRPr="00C1192E" w:rsidRDefault="001E451C">
            <w:pPr>
              <w:pStyle w:val="TAH"/>
            </w:pPr>
            <w:r w:rsidRPr="00C1192E">
              <w:t>Quasi-peak</w:t>
            </w:r>
          </w:p>
        </w:tc>
        <w:tc>
          <w:tcPr>
            <w:tcW w:w="2765" w:type="dxa"/>
          </w:tcPr>
          <w:p w14:paraId="43D4339E" w14:textId="77777777" w:rsidR="001E451C" w:rsidRPr="00C1192E" w:rsidRDefault="001E451C">
            <w:pPr>
              <w:pStyle w:val="TAH"/>
            </w:pPr>
            <w:r w:rsidRPr="00C1192E">
              <w:t>Average</w:t>
            </w:r>
          </w:p>
        </w:tc>
      </w:tr>
      <w:tr w:rsidR="001E451C" w:rsidRPr="00C1192E" w14:paraId="2B0A2382" w14:textId="77777777">
        <w:trPr>
          <w:cantSplit/>
          <w:jc w:val="center"/>
        </w:trPr>
        <w:tc>
          <w:tcPr>
            <w:tcW w:w="2765" w:type="dxa"/>
          </w:tcPr>
          <w:p w14:paraId="59C5218F" w14:textId="77777777" w:rsidR="001E451C" w:rsidRPr="00C1192E" w:rsidRDefault="001E451C">
            <w:pPr>
              <w:pStyle w:val="TAC"/>
            </w:pPr>
            <w:r w:rsidRPr="00C1192E">
              <w:t>&gt; 0,15</w:t>
            </w:r>
            <w:r w:rsidRPr="00C1192E">
              <w:noBreakHyphen/>
              <w:t>0,5 MHz</w:t>
            </w:r>
          </w:p>
        </w:tc>
        <w:tc>
          <w:tcPr>
            <w:tcW w:w="2765" w:type="dxa"/>
          </w:tcPr>
          <w:p w14:paraId="7AA54622" w14:textId="77777777" w:rsidR="001E451C" w:rsidRPr="00C1192E" w:rsidRDefault="001E451C">
            <w:pPr>
              <w:pStyle w:val="TAC"/>
            </w:pPr>
            <w:r w:rsidRPr="00C1192E">
              <w:t>66 - 56 dBµV</w:t>
            </w:r>
          </w:p>
        </w:tc>
        <w:tc>
          <w:tcPr>
            <w:tcW w:w="2765" w:type="dxa"/>
          </w:tcPr>
          <w:p w14:paraId="318088BA" w14:textId="77777777" w:rsidR="001E451C" w:rsidRPr="00C1192E" w:rsidRDefault="001E451C">
            <w:pPr>
              <w:pStyle w:val="TAC"/>
            </w:pPr>
            <w:r w:rsidRPr="00C1192E">
              <w:t>56 - 46 dBµV</w:t>
            </w:r>
          </w:p>
        </w:tc>
      </w:tr>
      <w:tr w:rsidR="001E451C" w:rsidRPr="00C1192E" w14:paraId="4A4262C1" w14:textId="77777777">
        <w:trPr>
          <w:cantSplit/>
          <w:jc w:val="center"/>
        </w:trPr>
        <w:tc>
          <w:tcPr>
            <w:tcW w:w="2765" w:type="dxa"/>
          </w:tcPr>
          <w:p w14:paraId="3F010732" w14:textId="77777777" w:rsidR="001E451C" w:rsidRPr="00C1192E" w:rsidRDefault="001E451C">
            <w:pPr>
              <w:pStyle w:val="TAC"/>
            </w:pPr>
            <w:r w:rsidRPr="00C1192E">
              <w:t>&gt; 0,5- 5 MHz</w:t>
            </w:r>
          </w:p>
        </w:tc>
        <w:tc>
          <w:tcPr>
            <w:tcW w:w="2765" w:type="dxa"/>
          </w:tcPr>
          <w:p w14:paraId="257DE241" w14:textId="77777777" w:rsidR="001E451C" w:rsidRPr="00C1192E" w:rsidRDefault="001E451C">
            <w:pPr>
              <w:pStyle w:val="TAC"/>
            </w:pPr>
            <w:r w:rsidRPr="00C1192E">
              <w:t>56 dBµV</w:t>
            </w:r>
          </w:p>
        </w:tc>
        <w:tc>
          <w:tcPr>
            <w:tcW w:w="2765" w:type="dxa"/>
          </w:tcPr>
          <w:p w14:paraId="695DB054" w14:textId="77777777" w:rsidR="001E451C" w:rsidRPr="00C1192E" w:rsidRDefault="001E451C">
            <w:pPr>
              <w:pStyle w:val="TAC"/>
            </w:pPr>
            <w:r w:rsidRPr="00C1192E">
              <w:t>46 dBµV</w:t>
            </w:r>
          </w:p>
        </w:tc>
      </w:tr>
      <w:tr w:rsidR="001E451C" w:rsidRPr="00C1192E" w14:paraId="0A4761AC" w14:textId="77777777">
        <w:trPr>
          <w:cantSplit/>
          <w:jc w:val="center"/>
        </w:trPr>
        <w:tc>
          <w:tcPr>
            <w:tcW w:w="2765" w:type="dxa"/>
          </w:tcPr>
          <w:p w14:paraId="6FD35097" w14:textId="77777777" w:rsidR="001E451C" w:rsidRPr="00C1192E" w:rsidRDefault="001E451C">
            <w:pPr>
              <w:pStyle w:val="TAC"/>
            </w:pPr>
            <w:r w:rsidRPr="00C1192E">
              <w:t>&gt; 5</w:t>
            </w:r>
            <w:r w:rsidRPr="00C1192E">
              <w:noBreakHyphen/>
              <w:t>30 MHz</w:t>
            </w:r>
          </w:p>
        </w:tc>
        <w:tc>
          <w:tcPr>
            <w:tcW w:w="2765" w:type="dxa"/>
          </w:tcPr>
          <w:p w14:paraId="18C79FD4" w14:textId="77777777" w:rsidR="001E451C" w:rsidRPr="00C1192E" w:rsidRDefault="001E451C">
            <w:pPr>
              <w:pStyle w:val="TAC"/>
            </w:pPr>
            <w:r w:rsidRPr="00C1192E">
              <w:t>60 dBµV</w:t>
            </w:r>
          </w:p>
        </w:tc>
        <w:tc>
          <w:tcPr>
            <w:tcW w:w="2765" w:type="dxa"/>
          </w:tcPr>
          <w:p w14:paraId="3D4B3BF1" w14:textId="77777777" w:rsidR="001E451C" w:rsidRPr="00C1192E" w:rsidRDefault="001E451C">
            <w:pPr>
              <w:pStyle w:val="TAC"/>
            </w:pPr>
            <w:r w:rsidRPr="00C1192E">
              <w:t>50 dBµV</w:t>
            </w:r>
          </w:p>
        </w:tc>
      </w:tr>
      <w:tr w:rsidR="001E451C" w:rsidRPr="00C1192E" w14:paraId="53C3B647" w14:textId="77777777">
        <w:trPr>
          <w:cantSplit/>
          <w:jc w:val="center"/>
        </w:trPr>
        <w:tc>
          <w:tcPr>
            <w:tcW w:w="8295" w:type="dxa"/>
            <w:gridSpan w:val="3"/>
          </w:tcPr>
          <w:p w14:paraId="6F7AC425"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16349EEF" w14:textId="77777777" w:rsidR="001E451C" w:rsidRPr="00CB0110" w:rsidRDefault="001E451C"/>
    <w:p w14:paraId="7BC1E1D4" w14:textId="77777777" w:rsidR="001E451C" w:rsidRPr="00CB0110" w:rsidRDefault="001E451C">
      <w:pPr>
        <w:pStyle w:val="Heading2"/>
      </w:pPr>
      <w:bookmarkStart w:id="110" w:name="_Ref371906340"/>
      <w:bookmarkStart w:id="111" w:name="_Toc392022375"/>
      <w:bookmarkStart w:id="112" w:name="_Toc105146978"/>
      <w:r w:rsidRPr="00CB0110">
        <w:t>8.4</w:t>
      </w:r>
      <w:r w:rsidRPr="00CB0110">
        <w:tab/>
        <w:t>Conducted emissions, AC mains power input/output port</w:t>
      </w:r>
      <w:bookmarkEnd w:id="110"/>
      <w:bookmarkEnd w:id="111"/>
      <w:bookmarkEnd w:id="112"/>
    </w:p>
    <w:p w14:paraId="58018C42" w14:textId="77777777" w:rsidR="001E451C" w:rsidRPr="00CB0110" w:rsidRDefault="001E451C">
      <w:pPr>
        <w:ind w:right="14"/>
      </w:pPr>
      <w:r w:rsidRPr="00CB0110">
        <w:t>This test is applicable to equipment powered by the AC mains.</w:t>
      </w:r>
    </w:p>
    <w:p w14:paraId="4E6E9EC3" w14:textId="77777777" w:rsidR="001E451C" w:rsidRPr="00CB0110" w:rsidRDefault="001E451C">
      <w:pPr>
        <w:ind w:right="14"/>
      </w:pPr>
      <w:r w:rsidRPr="00CB0110">
        <w:t>This test is not applicable to AC output ports, which are connected directly (or via a switch or circuit breaker) to the AC input port.</w:t>
      </w:r>
    </w:p>
    <w:p w14:paraId="04CD7011" w14:textId="77777777" w:rsidR="001E451C" w:rsidRPr="00CB0110" w:rsidRDefault="001E451C">
      <w:r w:rsidRPr="00CB0110">
        <w:t>This test shall be performed on a representative configuration of the radio equipment or a representative configuration of the combination of radio and ancillary equipment.</w:t>
      </w:r>
    </w:p>
    <w:p w14:paraId="5850EBC1" w14:textId="77777777" w:rsidR="001E451C" w:rsidRPr="00CB0110" w:rsidRDefault="001E451C">
      <w:pPr>
        <w:pStyle w:val="Heading3"/>
      </w:pPr>
      <w:bookmarkStart w:id="113" w:name="_Ref371906374"/>
      <w:bookmarkStart w:id="114" w:name="_Toc392022376"/>
      <w:bookmarkStart w:id="115" w:name="_Toc105146979"/>
      <w:r w:rsidRPr="00CB0110">
        <w:t>8.4.1</w:t>
      </w:r>
      <w:r w:rsidRPr="00CB0110">
        <w:tab/>
        <w:t>Definition</w:t>
      </w:r>
      <w:bookmarkEnd w:id="113"/>
      <w:bookmarkEnd w:id="114"/>
      <w:bookmarkEnd w:id="115"/>
    </w:p>
    <w:p w14:paraId="33713211" w14:textId="77777777" w:rsidR="001E451C" w:rsidRPr="00CB0110" w:rsidRDefault="001E451C">
      <w:pPr>
        <w:ind w:right="14"/>
      </w:pPr>
      <w:r w:rsidRPr="00CB0110">
        <w:t>This test assesses the ability of radio equipment and ancillary equipment to limit internal noise from the AC mains power input/output ports.</w:t>
      </w:r>
    </w:p>
    <w:p w14:paraId="189A7FAF" w14:textId="77777777" w:rsidR="001E451C" w:rsidRPr="00CB0110" w:rsidRDefault="001E451C">
      <w:pPr>
        <w:pStyle w:val="Heading3"/>
      </w:pPr>
      <w:bookmarkStart w:id="116" w:name="_Ref371906407"/>
      <w:bookmarkStart w:id="117" w:name="_Toc392022377"/>
      <w:bookmarkStart w:id="118" w:name="_Toc105146980"/>
      <w:r w:rsidRPr="00CB0110">
        <w:t>8.4.2</w:t>
      </w:r>
      <w:r w:rsidRPr="00CB0110">
        <w:tab/>
        <w:t>Test method</w:t>
      </w:r>
      <w:bookmarkEnd w:id="116"/>
      <w:bookmarkEnd w:id="117"/>
      <w:bookmarkEnd w:id="118"/>
    </w:p>
    <w:p w14:paraId="6767F2FE" w14:textId="3956CACC" w:rsidR="00304071" w:rsidRPr="00CB0110" w:rsidRDefault="00304071" w:rsidP="00304071">
      <w:pPr>
        <w:ind w:right="14"/>
      </w:pPr>
      <w:bookmarkStart w:id="119" w:name="_Ref371906426"/>
      <w:bookmarkStart w:id="120" w:name="_Ref371906428"/>
      <w:bookmarkStart w:id="121" w:name="_Toc392022378"/>
      <w:r w:rsidRPr="00CB0110">
        <w:t xml:space="preserve">The test method shall be in accordance with </w:t>
      </w:r>
      <w:r>
        <w:t>CISPR 32 [29]</w:t>
      </w:r>
      <w:r w:rsidRPr="00CB0110">
        <w:t>,</w:t>
      </w:r>
    </w:p>
    <w:p w14:paraId="19E1E559" w14:textId="77777777" w:rsidR="00304071" w:rsidRPr="00CB0110" w:rsidRDefault="00304071" w:rsidP="00304071">
      <w:pPr>
        <w:ind w:right="14"/>
      </w:pPr>
      <w:r w:rsidRPr="00CB0110">
        <w:t>Mains connected ancillary equipment which is not part of the EUT shall be connected to the mains via a separate LISN. According to subclause 11.9 of CISPR 16</w:t>
      </w:r>
      <w:r w:rsidRPr="00CB0110">
        <w:noBreakHyphen/>
        <w:t>1 [16], the Protective Earth (PE) wire shall also be terminated by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//50 </w:t>
      </w:r>
      <w:r w:rsidRPr="00CB0110">
        <w:fldChar w:fldCharType="begin"/>
      </w:r>
      <w:r w:rsidRPr="00CB0110">
        <w:instrText>SYMBOL 109 \f "Symbol" \s 10</w:instrText>
      </w:r>
      <w:r w:rsidRPr="00CB0110">
        <w:fldChar w:fldCharType="separate"/>
      </w:r>
      <w:r w:rsidRPr="00CB0110">
        <w:t>m</w:t>
      </w:r>
      <w:r w:rsidRPr="00CB0110">
        <w:fldChar w:fldCharType="end"/>
      </w:r>
      <w:r w:rsidRPr="00CB0110">
        <w:t>H common mode RF impedance.</w:t>
      </w:r>
    </w:p>
    <w:p w14:paraId="2604DF8D" w14:textId="77777777" w:rsidR="001E451C" w:rsidRPr="00CB0110" w:rsidRDefault="001E451C">
      <w:pPr>
        <w:pStyle w:val="Heading3"/>
      </w:pPr>
      <w:bookmarkStart w:id="122" w:name="_Toc105146981"/>
      <w:r w:rsidRPr="00CB0110">
        <w:t>8.4.3</w:t>
      </w:r>
      <w:r w:rsidRPr="00CB0110">
        <w:tab/>
        <w:t>Limits</w:t>
      </w:r>
      <w:bookmarkEnd w:id="119"/>
      <w:bookmarkEnd w:id="120"/>
      <w:bookmarkEnd w:id="121"/>
      <w:bookmarkEnd w:id="122"/>
    </w:p>
    <w:p w14:paraId="2400F765" w14:textId="77777777" w:rsidR="001E451C" w:rsidRPr="00CB0110" w:rsidRDefault="001E451C">
      <w:pPr>
        <w:ind w:right="14"/>
      </w:pPr>
      <w:r w:rsidRPr="00CB0110">
        <w:t>The equipment shall meet the limits defined in table 5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8.3.2 above. If the average limit is met when using a quasi</w:t>
      </w:r>
      <w:r w:rsidRPr="00CB0110">
        <w:noBreakHyphen/>
        <w:t>peak detector, the equipment shall be deemed to meet both limits and measurement with the average detector receiver is not necessary.</w:t>
      </w:r>
    </w:p>
    <w:p w14:paraId="541FA8FE" w14:textId="77777777" w:rsidR="001E451C" w:rsidRPr="00CB0110" w:rsidRDefault="001E451C">
      <w:pPr>
        <w:pStyle w:val="TH"/>
        <w:tabs>
          <w:tab w:val="left" w:pos="720"/>
        </w:tabs>
        <w:outlineLvl w:val="0"/>
      </w:pPr>
      <w:r w:rsidRPr="00CB0110">
        <w:t>Table 5: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002DA726" w14:textId="77777777">
        <w:trPr>
          <w:cantSplit/>
          <w:jc w:val="center"/>
        </w:trPr>
        <w:tc>
          <w:tcPr>
            <w:tcW w:w="2765" w:type="dxa"/>
          </w:tcPr>
          <w:p w14:paraId="5DA3072A" w14:textId="77777777" w:rsidR="001E451C" w:rsidRPr="00C1192E" w:rsidRDefault="001E451C">
            <w:pPr>
              <w:pStyle w:val="TAH"/>
            </w:pPr>
            <w:r w:rsidRPr="00C1192E">
              <w:t>Frequency range</w:t>
            </w:r>
          </w:p>
        </w:tc>
        <w:tc>
          <w:tcPr>
            <w:tcW w:w="2765" w:type="dxa"/>
          </w:tcPr>
          <w:p w14:paraId="5256CFDE" w14:textId="77777777" w:rsidR="001E451C" w:rsidRPr="00C1192E" w:rsidRDefault="001E451C">
            <w:pPr>
              <w:pStyle w:val="TAH"/>
            </w:pPr>
            <w:r w:rsidRPr="00C1192E">
              <w:t>Quasi-peak</w:t>
            </w:r>
          </w:p>
        </w:tc>
        <w:tc>
          <w:tcPr>
            <w:tcW w:w="2765" w:type="dxa"/>
          </w:tcPr>
          <w:p w14:paraId="677149EB" w14:textId="77777777" w:rsidR="001E451C" w:rsidRPr="00C1192E" w:rsidRDefault="001E451C">
            <w:pPr>
              <w:pStyle w:val="TAH"/>
            </w:pPr>
            <w:r w:rsidRPr="00C1192E">
              <w:t>Average</w:t>
            </w:r>
          </w:p>
        </w:tc>
      </w:tr>
      <w:tr w:rsidR="001E451C" w:rsidRPr="00C1192E" w14:paraId="6AE49337" w14:textId="77777777">
        <w:trPr>
          <w:cantSplit/>
          <w:jc w:val="center"/>
        </w:trPr>
        <w:tc>
          <w:tcPr>
            <w:tcW w:w="2765" w:type="dxa"/>
          </w:tcPr>
          <w:p w14:paraId="72720A0F" w14:textId="77777777" w:rsidR="001E451C" w:rsidRPr="00C1192E" w:rsidRDefault="001E451C">
            <w:pPr>
              <w:pStyle w:val="TAC"/>
            </w:pPr>
            <w:r w:rsidRPr="00C1192E">
              <w:t>&gt; 0,15</w:t>
            </w:r>
            <w:r w:rsidRPr="00C1192E">
              <w:noBreakHyphen/>
              <w:t>0,5 MHz</w:t>
            </w:r>
          </w:p>
        </w:tc>
        <w:tc>
          <w:tcPr>
            <w:tcW w:w="2765" w:type="dxa"/>
          </w:tcPr>
          <w:p w14:paraId="1BF8D691" w14:textId="77777777" w:rsidR="001E451C" w:rsidRPr="00C1192E" w:rsidRDefault="001E451C">
            <w:pPr>
              <w:pStyle w:val="TAC"/>
            </w:pPr>
            <w:r w:rsidRPr="00C1192E">
              <w:t>66 - 56 dBµV</w:t>
            </w:r>
          </w:p>
        </w:tc>
        <w:tc>
          <w:tcPr>
            <w:tcW w:w="2765" w:type="dxa"/>
          </w:tcPr>
          <w:p w14:paraId="344C36F1" w14:textId="77777777" w:rsidR="001E451C" w:rsidRPr="00C1192E" w:rsidRDefault="001E451C">
            <w:pPr>
              <w:pStyle w:val="TAC"/>
            </w:pPr>
            <w:r w:rsidRPr="00C1192E">
              <w:t>56 - 46 dBµV</w:t>
            </w:r>
          </w:p>
        </w:tc>
      </w:tr>
      <w:tr w:rsidR="001E451C" w:rsidRPr="00C1192E" w14:paraId="499B8587" w14:textId="77777777">
        <w:trPr>
          <w:cantSplit/>
          <w:jc w:val="center"/>
        </w:trPr>
        <w:tc>
          <w:tcPr>
            <w:tcW w:w="2765" w:type="dxa"/>
          </w:tcPr>
          <w:p w14:paraId="5DF092C0" w14:textId="77777777" w:rsidR="001E451C" w:rsidRPr="00C1192E" w:rsidRDefault="001E451C">
            <w:pPr>
              <w:pStyle w:val="TAC"/>
            </w:pPr>
            <w:r w:rsidRPr="00C1192E">
              <w:t>&gt; 0.5- 5 MHz</w:t>
            </w:r>
          </w:p>
        </w:tc>
        <w:tc>
          <w:tcPr>
            <w:tcW w:w="2765" w:type="dxa"/>
          </w:tcPr>
          <w:p w14:paraId="713AADA2" w14:textId="77777777" w:rsidR="001E451C" w:rsidRPr="00C1192E" w:rsidRDefault="001E451C">
            <w:pPr>
              <w:pStyle w:val="TAC"/>
            </w:pPr>
            <w:r w:rsidRPr="00C1192E">
              <w:t>56 dBµV</w:t>
            </w:r>
          </w:p>
        </w:tc>
        <w:tc>
          <w:tcPr>
            <w:tcW w:w="2765" w:type="dxa"/>
          </w:tcPr>
          <w:p w14:paraId="7324108A" w14:textId="77777777" w:rsidR="001E451C" w:rsidRPr="00C1192E" w:rsidRDefault="001E451C">
            <w:pPr>
              <w:pStyle w:val="TAC"/>
            </w:pPr>
            <w:r w:rsidRPr="00C1192E">
              <w:t>46 dBµV</w:t>
            </w:r>
          </w:p>
        </w:tc>
      </w:tr>
      <w:tr w:rsidR="001E451C" w:rsidRPr="00C1192E" w14:paraId="4D7DE047" w14:textId="77777777">
        <w:trPr>
          <w:cantSplit/>
          <w:jc w:val="center"/>
        </w:trPr>
        <w:tc>
          <w:tcPr>
            <w:tcW w:w="2765" w:type="dxa"/>
          </w:tcPr>
          <w:p w14:paraId="6E5E6E92" w14:textId="77777777" w:rsidR="001E451C" w:rsidRPr="00C1192E" w:rsidRDefault="001E451C">
            <w:pPr>
              <w:pStyle w:val="TAC"/>
            </w:pPr>
            <w:r w:rsidRPr="00C1192E">
              <w:t>&gt; 5</w:t>
            </w:r>
            <w:r w:rsidRPr="00C1192E">
              <w:noBreakHyphen/>
              <w:t>30 MHz</w:t>
            </w:r>
          </w:p>
        </w:tc>
        <w:tc>
          <w:tcPr>
            <w:tcW w:w="2765" w:type="dxa"/>
          </w:tcPr>
          <w:p w14:paraId="37C4D1C6" w14:textId="77777777" w:rsidR="001E451C" w:rsidRPr="00C1192E" w:rsidRDefault="001E451C">
            <w:pPr>
              <w:pStyle w:val="TAC"/>
            </w:pPr>
            <w:r w:rsidRPr="00C1192E">
              <w:t>60 dBµV</w:t>
            </w:r>
          </w:p>
        </w:tc>
        <w:tc>
          <w:tcPr>
            <w:tcW w:w="2765" w:type="dxa"/>
          </w:tcPr>
          <w:p w14:paraId="14B060CA" w14:textId="77777777" w:rsidR="001E451C" w:rsidRPr="00C1192E" w:rsidRDefault="001E451C">
            <w:pPr>
              <w:pStyle w:val="TAC"/>
            </w:pPr>
            <w:r w:rsidRPr="00C1192E">
              <w:t>50 dBµV</w:t>
            </w:r>
          </w:p>
        </w:tc>
      </w:tr>
      <w:tr w:rsidR="001E451C" w:rsidRPr="00C1192E" w14:paraId="541D30C8" w14:textId="77777777">
        <w:trPr>
          <w:cantSplit/>
          <w:jc w:val="center"/>
        </w:trPr>
        <w:tc>
          <w:tcPr>
            <w:tcW w:w="8295" w:type="dxa"/>
            <w:gridSpan w:val="3"/>
          </w:tcPr>
          <w:p w14:paraId="7111D4CA"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7EE55BF8" w14:textId="77777777" w:rsidR="001E451C" w:rsidRPr="00CB0110" w:rsidRDefault="001E451C"/>
    <w:p w14:paraId="400627D7" w14:textId="77777777" w:rsidR="001E451C" w:rsidRPr="001837D0" w:rsidRDefault="001E451C">
      <w:pPr>
        <w:pStyle w:val="Heading2"/>
        <w:rPr>
          <w:lang w:val="en-US"/>
        </w:rPr>
      </w:pPr>
      <w:bookmarkStart w:id="123" w:name="_Toc392022379"/>
      <w:bookmarkStart w:id="124" w:name="_Toc105146982"/>
      <w:r w:rsidRPr="001837D0">
        <w:rPr>
          <w:lang w:val="en-US"/>
        </w:rPr>
        <w:t>8.5</w:t>
      </w:r>
      <w:r w:rsidRPr="001837D0">
        <w:rPr>
          <w:lang w:val="en-US"/>
        </w:rPr>
        <w:tab/>
        <w:t>Harmonic current emissions (AC mains input port)</w:t>
      </w:r>
      <w:bookmarkEnd w:id="123"/>
      <w:bookmarkEnd w:id="124"/>
    </w:p>
    <w:p w14:paraId="47332890" w14:textId="77777777" w:rsidR="001E451C" w:rsidRPr="00CB0110" w:rsidRDefault="001E451C">
      <w:r w:rsidRPr="00CB0110">
        <w:t>The requirements of IEC 61000-3-2 [17] for harmonic current emission apply for equipment covered by the scope of the present document.</w:t>
      </w:r>
    </w:p>
    <w:p w14:paraId="10A804C4" w14:textId="77777777" w:rsidR="001E451C" w:rsidRPr="00CB0110" w:rsidRDefault="001E451C">
      <w:pPr>
        <w:pStyle w:val="Heading2"/>
      </w:pPr>
      <w:bookmarkStart w:id="125" w:name="_Toc392022380"/>
      <w:bookmarkStart w:id="126" w:name="_Toc105146983"/>
      <w:r w:rsidRPr="00CB0110">
        <w:t>8.6</w:t>
      </w:r>
      <w:r w:rsidRPr="00CB0110">
        <w:tab/>
        <w:t>Voltage fluctuations and flicker (AC mains input port)</w:t>
      </w:r>
      <w:bookmarkEnd w:id="125"/>
      <w:bookmarkEnd w:id="126"/>
    </w:p>
    <w:p w14:paraId="18CB8EA0" w14:textId="77777777" w:rsidR="001E451C" w:rsidRPr="00CB0110" w:rsidRDefault="001E451C">
      <w:r w:rsidRPr="00CB0110">
        <w:t>The requirements of IEC 61000-3-3 [18] for voltage fluctuations and flicker apply for equipment covered by the scope of the present document.</w:t>
      </w:r>
    </w:p>
    <w:p w14:paraId="542B452C" w14:textId="77777777" w:rsidR="001E451C" w:rsidRPr="00CB0110" w:rsidRDefault="001E451C">
      <w:pPr>
        <w:pStyle w:val="Heading1"/>
      </w:pPr>
      <w:bookmarkStart w:id="127" w:name="_Ref371906457"/>
      <w:bookmarkStart w:id="128" w:name="_Toc392022381"/>
      <w:bookmarkStart w:id="129" w:name="_Toc105146984"/>
      <w:r w:rsidRPr="00CB0110">
        <w:t>9</w:t>
      </w:r>
      <w:r w:rsidRPr="00CB0110">
        <w:tab/>
        <w:t>Test methods and levels for immunity tests</w:t>
      </w:r>
      <w:bookmarkEnd w:id="127"/>
      <w:bookmarkEnd w:id="128"/>
      <w:bookmarkEnd w:id="129"/>
    </w:p>
    <w:p w14:paraId="1B0999E7" w14:textId="77777777" w:rsidR="001E451C" w:rsidRPr="00CB0110" w:rsidRDefault="001E451C">
      <w:pPr>
        <w:pStyle w:val="Heading2"/>
      </w:pPr>
      <w:bookmarkStart w:id="130" w:name="_Toc392022382"/>
      <w:bookmarkStart w:id="131" w:name="_Toc105146985"/>
      <w:r w:rsidRPr="00CB0110">
        <w:t>9.1</w:t>
      </w:r>
      <w:r w:rsidRPr="00CB0110">
        <w:tab/>
        <w:t>Test configurations</w:t>
      </w:r>
      <w:bookmarkEnd w:id="130"/>
      <w:bookmarkEnd w:id="131"/>
    </w:p>
    <w:p w14:paraId="5A62027E" w14:textId="77777777" w:rsidR="001E451C" w:rsidRPr="00CB0110" w:rsidRDefault="001E451C">
      <w:pPr>
        <w:keepNext/>
        <w:keepLines/>
      </w:pPr>
      <w:r w:rsidRPr="00CB0110">
        <w:t>This subclause defines the configurations for immunity tests as follows:</w:t>
      </w:r>
    </w:p>
    <w:p w14:paraId="7D0671DD" w14:textId="77777777" w:rsidR="001E451C" w:rsidRPr="00CB0110" w:rsidRDefault="001E451C">
      <w:pPr>
        <w:pStyle w:val="B1"/>
        <w:keepNext/>
        <w:keepLines/>
      </w:pPr>
      <w:r w:rsidRPr="00CB0110">
        <w:t>-</w:t>
      </w:r>
      <w:r w:rsidRPr="00CB0110">
        <w:tab/>
        <w:t>the equipment shall be tested under normal test conditions as specified in the core specification ,e.g., TS 34.109 [15];</w:t>
      </w:r>
    </w:p>
    <w:p w14:paraId="7B4B202C" w14:textId="77777777" w:rsidR="001E451C" w:rsidRPr="00CB0110" w:rsidRDefault="001E451C">
      <w:pPr>
        <w:pStyle w:val="B1"/>
      </w:pPr>
      <w:r w:rsidRPr="00CB0110">
        <w:t>-</w:t>
      </w:r>
      <w:r w:rsidRPr="00CB0110">
        <w:tab/>
        <w:t>the test configuration shall be as close to normal intended use as possible;</w:t>
      </w:r>
    </w:p>
    <w:p w14:paraId="0C1E1F9D"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7AAF859A"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3AA54E4C" w14:textId="77777777" w:rsidR="001E451C" w:rsidRPr="00CB0110" w:rsidRDefault="001E451C">
      <w:pPr>
        <w:pStyle w:val="B1"/>
      </w:pPr>
      <w:r w:rsidRPr="00CB0110">
        <w:t>-</w:t>
      </w:r>
      <w:r w:rsidRPr="00CB0110">
        <w:tab/>
        <w:t>the test conditions, test configuration and mode of operation shall be recorded in the test report;</w:t>
      </w:r>
    </w:p>
    <w:p w14:paraId="72B97C11" w14:textId="77777777" w:rsidR="001E451C" w:rsidRPr="00CB0110" w:rsidRDefault="001E451C">
      <w:pPr>
        <w:pStyle w:val="B1"/>
      </w:pPr>
      <w:r w:rsidRPr="00CB0110">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0D99CCC" w14:textId="77777777" w:rsidR="001E451C" w:rsidRPr="00CB0110" w:rsidRDefault="001E451C">
      <w:pPr>
        <w:pStyle w:val="B1"/>
      </w:pPr>
      <w:r w:rsidRPr="00CB0110">
        <w:t>-</w:t>
      </w:r>
      <w:r w:rsidRPr="00CB011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7612B6E" w14:textId="77777777" w:rsidR="001E451C" w:rsidRPr="00CB0110" w:rsidRDefault="001E451C">
      <w:pPr>
        <w:pStyle w:val="B1"/>
      </w:pPr>
      <w:r w:rsidRPr="00CB0110">
        <w:t>-</w:t>
      </w:r>
      <w:r w:rsidRPr="00CB011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5CBF552" w14:textId="77777777" w:rsidR="001E451C" w:rsidRPr="00CB0110" w:rsidRDefault="001E451C">
      <w:pPr>
        <w:pStyle w:val="B1"/>
      </w:pPr>
      <w:r w:rsidRPr="00CB0110">
        <w:t>-</w:t>
      </w:r>
      <w:r w:rsidRPr="00CB0110">
        <w:tab/>
        <w:t xml:space="preserve">immunity tests shall be performed in two modes of operation: </w:t>
      </w:r>
    </w:p>
    <w:p w14:paraId="2C8F4D3E" w14:textId="77777777" w:rsidR="001E451C" w:rsidRPr="00CB0110" w:rsidRDefault="001E451C">
      <w:pPr>
        <w:pStyle w:val="B2"/>
      </w:pPr>
      <w:r w:rsidRPr="00CB0110">
        <w:t>-</w:t>
      </w:r>
      <w:r w:rsidRPr="00CB0110">
        <w:tab/>
        <w:t>with a communication link established (traffic mode); and</w:t>
      </w:r>
    </w:p>
    <w:p w14:paraId="10930025" w14:textId="77777777" w:rsidR="001E451C" w:rsidRPr="00CB0110" w:rsidRDefault="001E451C">
      <w:pPr>
        <w:pStyle w:val="B2"/>
      </w:pPr>
      <w:r w:rsidRPr="00CB0110">
        <w:t>-</w:t>
      </w:r>
      <w:r w:rsidRPr="00CB0110">
        <w:tab/>
        <w:t>in the idle mode.</w:t>
      </w:r>
    </w:p>
    <w:p w14:paraId="72793CE4" w14:textId="77777777" w:rsidR="001E451C" w:rsidRPr="00CB0110" w:rsidRDefault="001E451C">
      <w:r w:rsidRPr="00CB0110">
        <w:t>See subclauses 6.1 and 6.2.</w:t>
      </w:r>
    </w:p>
    <w:p w14:paraId="3021F289" w14:textId="77777777" w:rsidR="001E451C" w:rsidRPr="00CB0110" w:rsidRDefault="001E451C">
      <w:pPr>
        <w:pStyle w:val="Heading2"/>
      </w:pPr>
      <w:bookmarkStart w:id="132" w:name="_Ref371906475"/>
      <w:bookmarkStart w:id="133" w:name="_Toc392022383"/>
      <w:bookmarkStart w:id="134" w:name="_Toc105146986"/>
      <w:r w:rsidRPr="00CB0110">
        <w:t>9.2</w:t>
      </w:r>
      <w:r w:rsidRPr="00CB0110">
        <w:tab/>
        <w:t>RF electromagnetic field (80 MHz - 1000 MHz and 1400 MHZ to 2700 MHz)</w:t>
      </w:r>
      <w:bookmarkEnd w:id="132"/>
      <w:bookmarkEnd w:id="133"/>
      <w:bookmarkEnd w:id="134"/>
    </w:p>
    <w:p w14:paraId="2162476A"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525A7896" w14:textId="77777777" w:rsidR="001E451C" w:rsidRPr="00CB0110" w:rsidRDefault="001E451C">
      <w:pPr>
        <w:pStyle w:val="Heading3"/>
      </w:pPr>
      <w:bookmarkStart w:id="135" w:name="_Ref371906494"/>
      <w:bookmarkStart w:id="136" w:name="_Toc392022384"/>
      <w:bookmarkStart w:id="137" w:name="_Toc105146987"/>
      <w:r w:rsidRPr="00CB0110">
        <w:t>9.2.1</w:t>
      </w:r>
      <w:r w:rsidRPr="00CB0110">
        <w:tab/>
        <w:t>Definition</w:t>
      </w:r>
      <w:bookmarkEnd w:id="135"/>
      <w:bookmarkEnd w:id="136"/>
      <w:bookmarkEnd w:id="137"/>
    </w:p>
    <w:p w14:paraId="73D0EC7A" w14:textId="77777777" w:rsidR="001E451C" w:rsidRPr="00CB0110" w:rsidRDefault="001E451C">
      <w:pPr>
        <w:ind w:right="14"/>
      </w:pPr>
      <w:r w:rsidRPr="00CB0110">
        <w:t>This test assesses the ability of UE and ancillary equipment to operate as intended in the presence of a radio frequency electromagnetic field disturbance at the enclosure.</w:t>
      </w:r>
    </w:p>
    <w:p w14:paraId="310D0A4B" w14:textId="77777777" w:rsidR="001E451C" w:rsidRPr="00CB0110" w:rsidRDefault="001E451C">
      <w:pPr>
        <w:pStyle w:val="Heading3"/>
      </w:pPr>
      <w:bookmarkStart w:id="138" w:name="_Ref371906548"/>
      <w:bookmarkStart w:id="139" w:name="_Toc392022385"/>
      <w:bookmarkStart w:id="140" w:name="_Toc105146988"/>
      <w:r w:rsidRPr="00CB0110">
        <w:t>9.2.2</w:t>
      </w:r>
      <w:r w:rsidRPr="00CB0110">
        <w:tab/>
        <w:t>Test method and level</w:t>
      </w:r>
      <w:bookmarkEnd w:id="138"/>
      <w:bookmarkEnd w:id="139"/>
      <w:bookmarkEnd w:id="140"/>
    </w:p>
    <w:p w14:paraId="5C50B064" w14:textId="77777777" w:rsidR="001E451C" w:rsidRPr="00CB0110" w:rsidRDefault="001E451C">
      <w:pPr>
        <w:keepNext/>
        <w:keepLines/>
      </w:pPr>
      <w:r w:rsidRPr="00CB0110">
        <w:t>The test method shall be in accordance with IEC 61000</w:t>
      </w:r>
      <w:r w:rsidRPr="00CB0110">
        <w:noBreakHyphen/>
        <w:t>4</w:t>
      </w:r>
      <w:r w:rsidRPr="00CB0110">
        <w:noBreakHyphen/>
        <w:t>3 [20]</w:t>
      </w:r>
    </w:p>
    <w:p w14:paraId="1E8BE1AB" w14:textId="77777777" w:rsidR="001E451C" w:rsidRPr="00CB0110" w:rsidRDefault="001E451C">
      <w:pPr>
        <w:pStyle w:val="B1"/>
        <w:keepNext/>
        <w:keepLines/>
      </w:pPr>
      <w:r w:rsidRPr="00CB0110">
        <w:t>-</w:t>
      </w:r>
      <w:r w:rsidRPr="00CB0110">
        <w:tab/>
        <w:t>for UE and ancillary equipment the following requirements shall apply;</w:t>
      </w:r>
    </w:p>
    <w:p w14:paraId="775D21D4" w14:textId="77777777" w:rsidR="001E451C" w:rsidRPr="00CB0110" w:rsidRDefault="001E451C">
      <w:pPr>
        <w:pStyle w:val="B1"/>
        <w:keepNext/>
        <w:keepLines/>
      </w:pPr>
      <w:r w:rsidRPr="00CB0110">
        <w:t>-</w:t>
      </w:r>
      <w:r w:rsidRPr="00CB0110">
        <w:tab/>
        <w:t>the test level shall be 3 V/m amplitude modulated to a depth of 80 % by a sinusoidal audio signal of 1 kHz;</w:t>
      </w:r>
    </w:p>
    <w:p w14:paraId="4AE7B182" w14:textId="77777777" w:rsidR="001E451C" w:rsidRPr="00CB0110" w:rsidRDefault="001E451C">
      <w:pPr>
        <w:pStyle w:val="B1"/>
        <w:keepNext/>
        <w:keepLines/>
      </w:pPr>
      <w:r w:rsidRPr="00CB0110">
        <w:t>-</w:t>
      </w:r>
      <w:r w:rsidRPr="00CB0110">
        <w:tab/>
        <w:t>the stepped frequency increments shall be 1 % of the momentary frequency;</w:t>
      </w:r>
    </w:p>
    <w:p w14:paraId="3591ACDB"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30A1253A" w14:textId="77777777" w:rsidR="001E451C" w:rsidRPr="00CB0110" w:rsidRDefault="001E451C">
      <w:pPr>
        <w:pStyle w:val="B1"/>
      </w:pPr>
      <w:r w:rsidRPr="00CB0110">
        <w:t>-</w:t>
      </w:r>
      <w:r w:rsidRPr="00CB0110">
        <w:tab/>
        <w:t>the test shall be performed over the frequency range 80 MHz to 1 000 MHz and 1400 MHz to 2700 MHz;</w:t>
      </w:r>
    </w:p>
    <w:p w14:paraId="311DE97A" w14:textId="77777777" w:rsidR="001E451C" w:rsidRPr="00CB0110" w:rsidRDefault="001E451C">
      <w:pPr>
        <w:pStyle w:val="B1"/>
      </w:pPr>
      <w:r w:rsidRPr="00CB0110">
        <w:t>-</w:t>
      </w:r>
      <w:r w:rsidRPr="00CB0110">
        <w:tab/>
        <w:t>responses in stand alone receivers or receivers which are part of transceivers occurring at discrete frequencies which are narrow band responses, shall be disregarded, see subclause 4.3;</w:t>
      </w:r>
    </w:p>
    <w:p w14:paraId="6392CB21" w14:textId="77777777" w:rsidR="001E451C" w:rsidRPr="00CB0110" w:rsidRDefault="001E451C">
      <w:pPr>
        <w:pStyle w:val="B1"/>
      </w:pPr>
      <w:r w:rsidRPr="00CB0110">
        <w:t>-</w:t>
      </w:r>
      <w:r w:rsidRPr="00CB0110">
        <w:tab/>
        <w:t>the frequencies selected during the test shall be recorded in the test report.</w:t>
      </w:r>
    </w:p>
    <w:p w14:paraId="11879AB7" w14:textId="77777777" w:rsidR="001E451C" w:rsidRPr="00CB0110" w:rsidRDefault="001E451C">
      <w:pPr>
        <w:pStyle w:val="Heading3"/>
      </w:pPr>
      <w:bookmarkStart w:id="141" w:name="_Ref371906560"/>
      <w:bookmarkStart w:id="142" w:name="_Toc392022386"/>
      <w:bookmarkStart w:id="143" w:name="_Toc105146989"/>
      <w:r w:rsidRPr="00CB0110">
        <w:t>9.2.3</w:t>
      </w:r>
      <w:r w:rsidRPr="00CB0110">
        <w:tab/>
        <w:t>Performance criteria</w:t>
      </w:r>
      <w:bookmarkEnd w:id="141"/>
      <w:bookmarkEnd w:id="142"/>
      <w:bookmarkEnd w:id="143"/>
    </w:p>
    <w:p w14:paraId="1A471D46" w14:textId="77777777" w:rsidR="001E451C" w:rsidRPr="00CB0110" w:rsidRDefault="001E451C">
      <w:pPr>
        <w:ind w:right="14"/>
      </w:pPr>
      <w:r w:rsidRPr="00CB0110">
        <w:t>The performance criteria of subclause 6.1 shall apply.</w:t>
      </w:r>
    </w:p>
    <w:p w14:paraId="353AC226" w14:textId="77777777" w:rsidR="001E451C" w:rsidRPr="00CB0110" w:rsidRDefault="001E451C">
      <w:pPr>
        <w:pStyle w:val="Heading2"/>
      </w:pPr>
      <w:bookmarkStart w:id="144" w:name="_Ref371906578"/>
      <w:bookmarkStart w:id="145" w:name="_Toc392022387"/>
      <w:bookmarkStart w:id="146" w:name="_Toc105146990"/>
      <w:r w:rsidRPr="00CB0110">
        <w:t>9.3</w:t>
      </w:r>
      <w:r w:rsidRPr="00CB0110">
        <w:tab/>
        <w:t>Electrostatic discharge</w:t>
      </w:r>
      <w:bookmarkEnd w:id="144"/>
      <w:bookmarkEnd w:id="145"/>
      <w:bookmarkEnd w:id="146"/>
    </w:p>
    <w:p w14:paraId="2A36FCBB"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1A8A4C01" w14:textId="77777777" w:rsidR="001E451C" w:rsidRPr="00CB0110" w:rsidRDefault="001E451C">
      <w:pPr>
        <w:pStyle w:val="Heading3"/>
      </w:pPr>
      <w:bookmarkStart w:id="147" w:name="_Ref371906595"/>
      <w:bookmarkStart w:id="148" w:name="_Toc392022388"/>
      <w:bookmarkStart w:id="149" w:name="_Toc105146991"/>
      <w:r w:rsidRPr="00CB0110">
        <w:t>9.3.1</w:t>
      </w:r>
      <w:r w:rsidRPr="00CB0110">
        <w:tab/>
        <w:t>Definition</w:t>
      </w:r>
      <w:bookmarkEnd w:id="147"/>
      <w:bookmarkEnd w:id="148"/>
      <w:bookmarkEnd w:id="149"/>
    </w:p>
    <w:p w14:paraId="46929370" w14:textId="77777777" w:rsidR="001E451C" w:rsidRPr="00CB0110" w:rsidRDefault="001E451C">
      <w:pPr>
        <w:ind w:right="14"/>
      </w:pPr>
      <w:r w:rsidRPr="00CB0110">
        <w:t>This test assesses the ability of UE and ancillary equipment to operate as intended in the event of an electrostatic discharge.</w:t>
      </w:r>
    </w:p>
    <w:p w14:paraId="002EF7B3" w14:textId="77777777" w:rsidR="001E451C" w:rsidRPr="00CB0110" w:rsidRDefault="001E451C">
      <w:pPr>
        <w:pStyle w:val="Heading3"/>
      </w:pPr>
      <w:bookmarkStart w:id="150" w:name="_Ref371906607"/>
      <w:bookmarkStart w:id="151" w:name="_Toc392022389"/>
      <w:bookmarkStart w:id="152" w:name="_Toc105146992"/>
      <w:r w:rsidRPr="00CB0110">
        <w:t>9.3.2</w:t>
      </w:r>
      <w:r w:rsidRPr="00CB0110">
        <w:tab/>
        <w:t>Test method and level</w:t>
      </w:r>
      <w:bookmarkEnd w:id="150"/>
      <w:bookmarkEnd w:id="151"/>
      <w:bookmarkEnd w:id="152"/>
    </w:p>
    <w:p w14:paraId="24E1307F" w14:textId="77777777" w:rsidR="001E451C" w:rsidRPr="00CB0110" w:rsidRDefault="001E451C">
      <w:pPr>
        <w:ind w:right="14"/>
      </w:pPr>
      <w:r w:rsidRPr="00CB0110">
        <w:t>The test method shall be in accordance with IEC 61000</w:t>
      </w:r>
      <w:r w:rsidRPr="00CB0110">
        <w:noBreakHyphen/>
        <w:t>4</w:t>
      </w:r>
      <w:r w:rsidRPr="00CB0110">
        <w:noBreakHyphen/>
        <w:t>2 [19]:</w:t>
      </w:r>
    </w:p>
    <w:p w14:paraId="6E0E40E4" w14:textId="77777777" w:rsidR="001E451C" w:rsidRPr="00CB0110" w:rsidRDefault="001E451C">
      <w:pPr>
        <w:pStyle w:val="B1"/>
      </w:pPr>
      <w:r w:rsidRPr="00CB0110">
        <w:t>-</w:t>
      </w:r>
      <w:r w:rsidRPr="00CB0110">
        <w:tab/>
        <w:t>for contact discharge, the equipment shall pass at ±2 kV and ±4 kV;</w:t>
      </w:r>
    </w:p>
    <w:p w14:paraId="33DC615E" w14:textId="77777777" w:rsidR="001E451C" w:rsidRPr="00CB0110" w:rsidRDefault="001E451C">
      <w:pPr>
        <w:pStyle w:val="B1"/>
      </w:pPr>
      <w:r w:rsidRPr="00CB0110">
        <w:t>-</w:t>
      </w:r>
      <w:r w:rsidRPr="00CB0110">
        <w:tab/>
        <w:t>for air discharge the equipment shall pass at ±2 kV, ±4 kV and ±8 kV (only for non-conducting surfaces, see IEC 61000</w:t>
      </w:r>
      <w:r w:rsidRPr="00CB0110">
        <w:noBreakHyphen/>
        <w:t>4</w:t>
      </w:r>
      <w:r w:rsidRPr="00CB0110">
        <w:noBreakHyphen/>
        <w:t>2 [19]).</w:t>
      </w:r>
    </w:p>
    <w:p w14:paraId="2890146A" w14:textId="77777777" w:rsidR="001E451C" w:rsidRPr="00CB0110" w:rsidRDefault="001E451C">
      <w:pPr>
        <w:pStyle w:val="NO"/>
      </w:pPr>
      <w:r w:rsidRPr="00CB0110">
        <w:t>NOTE:</w:t>
      </w:r>
      <w:r w:rsidRPr="00CB0110">
        <w:tab/>
        <w:t>The EUT shall be fully discharged between each ESD exposure by connecting its ground point (where applicable) to the HCP by a resistive wire with a 470 k</w:t>
      </w:r>
      <w:r w:rsidRPr="00CB0110">
        <w:sym w:font="Symbol" w:char="F057"/>
      </w:r>
      <w:r w:rsidRPr="00CB0110">
        <w:t>. resistor in either end.</w:t>
      </w:r>
    </w:p>
    <w:p w14:paraId="3A6BE200" w14:textId="77777777" w:rsidR="001E451C" w:rsidRPr="00CB0110" w:rsidRDefault="001E451C">
      <w:pPr>
        <w:pStyle w:val="Heading3"/>
      </w:pPr>
      <w:bookmarkStart w:id="153" w:name="_Ref371906626"/>
      <w:bookmarkStart w:id="154" w:name="_Toc392022390"/>
      <w:bookmarkStart w:id="155" w:name="_Toc105146993"/>
      <w:r w:rsidRPr="00CB0110">
        <w:t>9.3.3</w:t>
      </w:r>
      <w:r w:rsidRPr="00CB0110">
        <w:tab/>
        <w:t>Performance criteria</w:t>
      </w:r>
      <w:bookmarkEnd w:id="153"/>
      <w:bookmarkEnd w:id="154"/>
      <w:bookmarkEnd w:id="155"/>
    </w:p>
    <w:p w14:paraId="57C9FC61" w14:textId="77777777" w:rsidR="001E451C" w:rsidRPr="00CB0110" w:rsidRDefault="001E451C">
      <w:pPr>
        <w:ind w:right="14"/>
        <w:rPr>
          <w:strike/>
        </w:rPr>
      </w:pPr>
      <w:r w:rsidRPr="00CB0110">
        <w:t>The performance criteria of subclause 6.2 shall apply.</w:t>
      </w:r>
    </w:p>
    <w:p w14:paraId="7AE40208" w14:textId="77777777" w:rsidR="001E451C" w:rsidRPr="00CB0110" w:rsidRDefault="001E451C">
      <w:pPr>
        <w:pStyle w:val="Heading2"/>
      </w:pPr>
      <w:bookmarkStart w:id="156" w:name="_Ref371906641"/>
      <w:bookmarkStart w:id="157" w:name="_Toc392022391"/>
      <w:bookmarkStart w:id="158" w:name="_Toc105146994"/>
      <w:r w:rsidRPr="00CB0110">
        <w:t>9.4</w:t>
      </w:r>
      <w:r w:rsidRPr="00CB0110">
        <w:tab/>
        <w:t>Fast transients common mode</w:t>
      </w:r>
      <w:bookmarkEnd w:id="156"/>
      <w:bookmarkEnd w:id="157"/>
      <w:bookmarkEnd w:id="158"/>
    </w:p>
    <w:p w14:paraId="182EE339" w14:textId="77777777" w:rsidR="001E451C" w:rsidRPr="00CB0110" w:rsidRDefault="001E451C">
      <w:pPr>
        <w:ind w:right="14"/>
      </w:pPr>
      <w:r w:rsidRPr="00CB0110">
        <w:t>The test shall be performed on AC mains power input ports.</w:t>
      </w:r>
    </w:p>
    <w:p w14:paraId="59CFADFD" w14:textId="77777777" w:rsidR="001E451C" w:rsidRPr="00CB0110" w:rsidRDefault="001E451C">
      <w:pPr>
        <w:ind w:right="14"/>
      </w:pPr>
      <w:r w:rsidRPr="00CB0110">
        <w:t>This test shall be performed on signal ports, control ports and DC power input/output ports if the cables may be longer than 3 m.</w:t>
      </w:r>
    </w:p>
    <w:p w14:paraId="0F52AA2A" w14:textId="77777777" w:rsidR="001E451C" w:rsidRPr="00CB0110" w:rsidRDefault="001E451C">
      <w:pPr>
        <w:ind w:right="14"/>
      </w:pPr>
      <w:r w:rsidRPr="00CB0110">
        <w:t>Where this test is not carried out on a port or any other ports because the manufacturer declares that it is not intended to be used with cables longer than 3 m, a list of ports which were not tested for this reason shall be included in the test report.</w:t>
      </w:r>
    </w:p>
    <w:p w14:paraId="7156CC45" w14:textId="77777777" w:rsidR="001E451C" w:rsidRPr="00CB0110" w:rsidRDefault="001E451C">
      <w:pPr>
        <w:ind w:right="14"/>
      </w:pPr>
      <w:r w:rsidRPr="00CB0110">
        <w:t>This test shall be performed on a representative configuration of the equipment or a representative configuration of the combination of UE and ancillary equipment.</w:t>
      </w:r>
    </w:p>
    <w:p w14:paraId="29E76A0E" w14:textId="77777777" w:rsidR="001E451C" w:rsidRPr="00CB0110" w:rsidRDefault="001E451C">
      <w:pPr>
        <w:pStyle w:val="Heading3"/>
      </w:pPr>
      <w:bookmarkStart w:id="159" w:name="_Ref371906662"/>
      <w:bookmarkStart w:id="160" w:name="_Toc392022392"/>
      <w:bookmarkStart w:id="161" w:name="_Toc105146995"/>
      <w:r w:rsidRPr="00CB0110">
        <w:t>9.4.1</w:t>
      </w:r>
      <w:r w:rsidRPr="00CB0110">
        <w:tab/>
        <w:t>Definition</w:t>
      </w:r>
      <w:bookmarkEnd w:id="159"/>
      <w:bookmarkEnd w:id="160"/>
      <w:bookmarkEnd w:id="161"/>
    </w:p>
    <w:p w14:paraId="2DDC5FA6" w14:textId="77777777" w:rsidR="001E451C" w:rsidRPr="00CB0110" w:rsidRDefault="001E451C">
      <w:pPr>
        <w:ind w:right="14"/>
      </w:pPr>
      <w:r w:rsidRPr="00CB0110">
        <w:t>This test assesses the ability of UE and ancillary equipment to operate as intended in the event of fast transients present on one of the input/output ports.</w:t>
      </w:r>
    </w:p>
    <w:p w14:paraId="7A4E1E7F" w14:textId="77777777" w:rsidR="001E451C" w:rsidRPr="00CB0110" w:rsidRDefault="001E451C">
      <w:pPr>
        <w:pStyle w:val="Heading3"/>
      </w:pPr>
      <w:bookmarkStart w:id="162" w:name="_Ref371906679"/>
      <w:bookmarkStart w:id="163" w:name="_Toc392022393"/>
      <w:bookmarkStart w:id="164" w:name="_Toc105146996"/>
      <w:r w:rsidRPr="00CB0110">
        <w:t>9.4.2</w:t>
      </w:r>
      <w:r w:rsidRPr="00CB0110">
        <w:tab/>
        <w:t>Test method and level</w:t>
      </w:r>
      <w:bookmarkEnd w:id="162"/>
      <w:bookmarkEnd w:id="163"/>
      <w:bookmarkEnd w:id="164"/>
    </w:p>
    <w:p w14:paraId="21F4DB02" w14:textId="77777777" w:rsidR="001E451C" w:rsidRPr="00CB0110" w:rsidRDefault="001E451C">
      <w:pPr>
        <w:ind w:right="14"/>
      </w:pPr>
      <w:r w:rsidRPr="00CB0110">
        <w:t>The test method shall be in accordance with IEC 61000</w:t>
      </w:r>
      <w:r w:rsidRPr="00CB0110">
        <w:noBreakHyphen/>
        <w:t>4</w:t>
      </w:r>
      <w:r w:rsidRPr="00CB0110">
        <w:noBreakHyphen/>
        <w:t>4 [21]</w:t>
      </w:r>
    </w:p>
    <w:p w14:paraId="4982B2B8" w14:textId="77777777" w:rsidR="001E451C" w:rsidRPr="00CB0110" w:rsidRDefault="001E451C">
      <w:pPr>
        <w:pStyle w:val="B1"/>
      </w:pPr>
      <w:r w:rsidRPr="00CB0110">
        <w:t>-</w:t>
      </w:r>
      <w:r w:rsidRPr="00CB0110">
        <w:tab/>
        <w:t>the test level for signal and control ports shall be 0,5 kV open circuit voltage as given in IEC 61000</w:t>
      </w:r>
      <w:r w:rsidRPr="00CB0110">
        <w:noBreakHyphen/>
        <w:t>4</w:t>
      </w:r>
      <w:r w:rsidRPr="00CB0110">
        <w:noBreakHyphen/>
        <w:t>4 [21];</w:t>
      </w:r>
    </w:p>
    <w:p w14:paraId="360F1243" w14:textId="77777777" w:rsidR="001E451C" w:rsidRPr="00CB0110" w:rsidRDefault="001E451C">
      <w:pPr>
        <w:pStyle w:val="B1"/>
      </w:pPr>
      <w:r w:rsidRPr="00CB0110">
        <w:t>-</w:t>
      </w:r>
      <w:r w:rsidRPr="00CB0110">
        <w:tab/>
        <w:t>the test level for DC power input/output ports shall be 0,5 kV open circuit voltage as given in IEC 61000</w:t>
      </w:r>
      <w:r w:rsidRPr="00CB0110">
        <w:noBreakHyphen/>
        <w:t>4</w:t>
      </w:r>
      <w:r w:rsidRPr="00CB0110">
        <w:noBreakHyphen/>
        <w:t>4 [21];</w:t>
      </w:r>
    </w:p>
    <w:p w14:paraId="7B3C70DF" w14:textId="77777777" w:rsidR="001E451C" w:rsidRPr="00CB0110" w:rsidRDefault="001E451C">
      <w:pPr>
        <w:pStyle w:val="B1"/>
      </w:pPr>
      <w:r w:rsidRPr="00CB0110">
        <w:t>-</w:t>
      </w:r>
      <w:r w:rsidRPr="00CB0110">
        <w:tab/>
        <w:t>the test level for AC mains power input ports shall be 1 kV open circuit voltage as given in IEC 61000</w:t>
      </w:r>
      <w:r w:rsidRPr="00CB0110">
        <w:noBreakHyphen/>
        <w:t>4</w:t>
      </w:r>
      <w:r w:rsidRPr="00CB0110">
        <w:noBreakHyphen/>
        <w:t>4 [21].</w:t>
      </w:r>
    </w:p>
    <w:p w14:paraId="58C327BA" w14:textId="77777777" w:rsidR="001E451C" w:rsidRPr="00CB0110" w:rsidRDefault="001E451C">
      <w:pPr>
        <w:pStyle w:val="Heading3"/>
      </w:pPr>
      <w:bookmarkStart w:id="165" w:name="_Ref371906698"/>
      <w:bookmarkStart w:id="166" w:name="_Toc392022394"/>
      <w:bookmarkStart w:id="167" w:name="_Toc105146997"/>
      <w:r w:rsidRPr="00CB0110">
        <w:t>9.4.3</w:t>
      </w:r>
      <w:r w:rsidRPr="00CB0110">
        <w:tab/>
        <w:t>Performance criteria</w:t>
      </w:r>
      <w:bookmarkEnd w:id="165"/>
      <w:bookmarkEnd w:id="166"/>
      <w:bookmarkEnd w:id="167"/>
    </w:p>
    <w:p w14:paraId="51D7E934" w14:textId="77777777" w:rsidR="001E451C" w:rsidRPr="00CB0110" w:rsidRDefault="001E451C">
      <w:pPr>
        <w:ind w:right="14"/>
      </w:pPr>
      <w:r w:rsidRPr="00CB0110">
        <w:t>The performance criteria of subclause 6.2 shall apply.</w:t>
      </w:r>
    </w:p>
    <w:p w14:paraId="631A598A" w14:textId="77777777" w:rsidR="001E451C" w:rsidRPr="00CB0110" w:rsidRDefault="001E451C">
      <w:pPr>
        <w:pStyle w:val="Heading2"/>
      </w:pPr>
      <w:bookmarkStart w:id="168" w:name="_Ref371906712"/>
      <w:bookmarkStart w:id="169" w:name="_Toc392022395"/>
      <w:bookmarkStart w:id="170" w:name="_Toc105146998"/>
      <w:r w:rsidRPr="00CB0110">
        <w:t>9.5</w:t>
      </w:r>
      <w:r w:rsidRPr="00CB0110">
        <w:tab/>
        <w:t>RF common mode (0.15 MHz to 80 MHz</w:t>
      </w:r>
      <w:bookmarkEnd w:id="168"/>
      <w:r w:rsidRPr="00CB0110">
        <w:t>)</w:t>
      </w:r>
      <w:bookmarkEnd w:id="169"/>
      <w:bookmarkEnd w:id="170"/>
    </w:p>
    <w:p w14:paraId="04E9E152" w14:textId="77777777" w:rsidR="001E451C" w:rsidRPr="00CB0110" w:rsidRDefault="001E451C">
      <w:pPr>
        <w:ind w:right="14"/>
      </w:pPr>
      <w:r w:rsidRPr="00CB0110">
        <w:t>This test is applicable for UE for fixed, mobile, and portable use and for ancillary equipment.</w:t>
      </w:r>
    </w:p>
    <w:p w14:paraId="1B75C6A1" w14:textId="77777777" w:rsidR="001E451C" w:rsidRPr="00CB0110" w:rsidRDefault="001E451C">
      <w:pPr>
        <w:ind w:right="14"/>
      </w:pPr>
      <w:r w:rsidRPr="00CB0110">
        <w:t>This test shall be performed on signal, control and DC power input/output ports, which may have cables longer than 3 m.</w:t>
      </w:r>
    </w:p>
    <w:p w14:paraId="1051DF0A" w14:textId="77777777" w:rsidR="001E451C" w:rsidRPr="00CB0110" w:rsidRDefault="001E451C">
      <w:pPr>
        <w:ind w:right="14"/>
      </w:pPr>
      <w:r w:rsidRPr="00CB0110">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E6403A" w14:textId="77777777" w:rsidR="001E451C" w:rsidRPr="00CB0110" w:rsidRDefault="001E451C">
      <w:pPr>
        <w:ind w:right="14"/>
      </w:pPr>
      <w:r w:rsidRPr="00CB0110">
        <w:t>This test shall be performed on a representative configuration of the UE or a representative configuration of the combination of UE and ancillary equipment.</w:t>
      </w:r>
    </w:p>
    <w:p w14:paraId="2F3AB063" w14:textId="77777777" w:rsidR="001E451C" w:rsidRPr="00CB0110" w:rsidRDefault="001E451C">
      <w:pPr>
        <w:pStyle w:val="Heading3"/>
      </w:pPr>
      <w:bookmarkStart w:id="171" w:name="_Toc392022396"/>
      <w:bookmarkStart w:id="172" w:name="_Toc105146999"/>
      <w:r w:rsidRPr="00CB0110">
        <w:t>9.5.1</w:t>
      </w:r>
      <w:r w:rsidRPr="00CB0110">
        <w:tab/>
      </w:r>
      <w:bookmarkStart w:id="173" w:name="_Ref371906726"/>
      <w:r w:rsidRPr="00CB0110">
        <w:t>Definition</w:t>
      </w:r>
      <w:bookmarkEnd w:id="171"/>
      <w:bookmarkEnd w:id="173"/>
      <w:bookmarkEnd w:id="172"/>
    </w:p>
    <w:p w14:paraId="798D8C18" w14:textId="77777777" w:rsidR="001E451C" w:rsidRPr="00CB0110" w:rsidRDefault="001E451C">
      <w:pPr>
        <w:ind w:right="14"/>
      </w:pPr>
      <w:r w:rsidRPr="00CB0110">
        <w:t>This test assesses the ability of equipment and ancillary equipment to operate as intended in the presence of a radio frequency electromagnetic disturbance.</w:t>
      </w:r>
    </w:p>
    <w:p w14:paraId="46447585" w14:textId="77777777" w:rsidR="001E451C" w:rsidRPr="00CB0110" w:rsidRDefault="001E451C">
      <w:pPr>
        <w:pStyle w:val="Heading3"/>
      </w:pPr>
      <w:bookmarkStart w:id="174" w:name="_Ref371906751"/>
      <w:bookmarkStart w:id="175" w:name="_Toc392022397"/>
      <w:bookmarkStart w:id="176" w:name="_Toc105147000"/>
      <w:r w:rsidRPr="00CB0110">
        <w:t>9.5.2</w:t>
      </w:r>
      <w:r w:rsidRPr="00CB0110">
        <w:tab/>
        <w:t>Test method and level</w:t>
      </w:r>
      <w:bookmarkEnd w:id="174"/>
      <w:bookmarkEnd w:id="175"/>
      <w:bookmarkEnd w:id="176"/>
    </w:p>
    <w:p w14:paraId="4B5D5272" w14:textId="77777777" w:rsidR="001E451C" w:rsidRPr="00CB0110" w:rsidRDefault="001E451C">
      <w:r w:rsidRPr="00CB0110">
        <w:t>The test method shall be in accordance with IEC 61000</w:t>
      </w:r>
      <w:r w:rsidRPr="00CB0110">
        <w:noBreakHyphen/>
        <w:t>4</w:t>
      </w:r>
      <w:r w:rsidRPr="00CB0110">
        <w:noBreakHyphen/>
        <w:t xml:space="preserve">6 [23]. </w:t>
      </w:r>
    </w:p>
    <w:p w14:paraId="5630C52A" w14:textId="77777777" w:rsidR="001E451C" w:rsidRPr="00CB0110" w:rsidRDefault="001E451C">
      <w:pPr>
        <w:pStyle w:val="B1"/>
      </w:pPr>
      <w:r w:rsidRPr="00CB0110">
        <w:t>-</w:t>
      </w:r>
      <w:r w:rsidRPr="00CB0110">
        <w:tab/>
        <w:t>the test signal shall be amplitude modulated to a depth of 80 % by a sinusoidal audio signal of 1 kHz;</w:t>
      </w:r>
    </w:p>
    <w:p w14:paraId="2808CFB9" w14:textId="77777777" w:rsidR="001E451C" w:rsidRPr="00CB0110" w:rsidRDefault="001E451C">
      <w:pPr>
        <w:pStyle w:val="B1"/>
      </w:pPr>
      <w:r w:rsidRPr="00CB0110">
        <w:t>-</w:t>
      </w:r>
      <w:r w:rsidRPr="00CB0110">
        <w:tab/>
        <w:t>the stepped frequency increments shall be either 50 kHz or 1 % frequency increment of the momentary frequency in the frequency range 150 kHz - 5 MHz and 1 % frequency increment of the momentary frequency in the frequency range 5 MHz - 80 MHz;</w:t>
      </w:r>
    </w:p>
    <w:p w14:paraId="7515C286"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5ED4721C" w14:textId="77777777" w:rsidR="001E451C" w:rsidRPr="00CB0110" w:rsidRDefault="001E451C">
      <w:pPr>
        <w:pStyle w:val="B1"/>
      </w:pPr>
      <w:r w:rsidRPr="00CB0110">
        <w:t>-</w:t>
      </w:r>
      <w:r w:rsidRPr="00CB0110">
        <w:tab/>
        <w:t>the test level shall be severity level 2 as given in IEC 61000</w:t>
      </w:r>
      <w:r w:rsidRPr="00CB0110">
        <w:noBreakHyphen/>
        <w:t>4</w:t>
      </w:r>
      <w:r w:rsidRPr="00CB0110">
        <w:noBreakHyphen/>
        <w:t>6 [23] corresponding to 3 V rms, at a transfer impedance of 150 </w:t>
      </w:r>
      <w:r w:rsidRPr="00CB0110">
        <w:fldChar w:fldCharType="begin"/>
      </w:r>
      <w:r w:rsidRPr="00CB0110">
        <w:instrText>SYMBOL 87 \f "Symbol" \s 10</w:instrText>
      </w:r>
      <w:r w:rsidRPr="00CB0110">
        <w:fldChar w:fldCharType="separate"/>
      </w:r>
      <w:r w:rsidRPr="00CB0110">
        <w:t>W</w:t>
      </w:r>
      <w:r w:rsidRPr="00CB0110">
        <w:fldChar w:fldCharType="end"/>
      </w:r>
      <w:r w:rsidRPr="00CB0110">
        <w:t>;</w:t>
      </w:r>
    </w:p>
    <w:p w14:paraId="172A7783" w14:textId="77777777" w:rsidR="001E451C" w:rsidRPr="00CB0110" w:rsidRDefault="001E451C">
      <w:pPr>
        <w:pStyle w:val="B1"/>
      </w:pPr>
      <w:r w:rsidRPr="00CB0110">
        <w:t>-</w:t>
      </w:r>
      <w:r w:rsidRPr="00CB0110">
        <w:tab/>
        <w:t>the test shall be performed over the frequency range 150 kHz - 80 MHz;</w:t>
      </w:r>
    </w:p>
    <w:p w14:paraId="5337A02D" w14:textId="77777777" w:rsidR="001E451C" w:rsidRPr="00CB0110" w:rsidRDefault="001E451C">
      <w:pPr>
        <w:pStyle w:val="B1"/>
      </w:pPr>
      <w:r w:rsidRPr="00CB0110">
        <w:t>-</w:t>
      </w:r>
      <w:r w:rsidRPr="00CB0110">
        <w:tab/>
        <w:t>responses of stand alone receivers or receivers which are part of transceivers occurring at discrete frequencies which are narrow band responses, shall be disregarded, see subclause 4.3;</w:t>
      </w:r>
    </w:p>
    <w:p w14:paraId="1808B20C" w14:textId="77777777" w:rsidR="001E451C" w:rsidRPr="00CB0110" w:rsidRDefault="001E451C">
      <w:pPr>
        <w:pStyle w:val="B1"/>
      </w:pPr>
      <w:r w:rsidRPr="00CB0110">
        <w:t>-</w:t>
      </w:r>
      <w:r w:rsidRPr="00CB0110">
        <w:tab/>
        <w:t>the frequencies selected during the test and the test method used shall be recorded in the test report.</w:t>
      </w:r>
    </w:p>
    <w:p w14:paraId="20A325B7" w14:textId="77777777" w:rsidR="001E451C" w:rsidRPr="00CB0110" w:rsidRDefault="001E451C">
      <w:pPr>
        <w:pStyle w:val="Heading3"/>
      </w:pPr>
      <w:bookmarkStart w:id="177" w:name="_Ref371906766"/>
      <w:bookmarkStart w:id="178" w:name="_Toc392022398"/>
      <w:bookmarkStart w:id="179" w:name="_Toc105147001"/>
      <w:r w:rsidRPr="00CB0110">
        <w:t>9.5.3</w:t>
      </w:r>
      <w:r w:rsidRPr="00CB0110">
        <w:tab/>
        <w:t>Performance criteria</w:t>
      </w:r>
      <w:bookmarkEnd w:id="177"/>
      <w:bookmarkEnd w:id="178"/>
      <w:bookmarkEnd w:id="179"/>
    </w:p>
    <w:p w14:paraId="2DEAAF87" w14:textId="77777777" w:rsidR="001E451C" w:rsidRPr="00CB0110" w:rsidRDefault="001E451C">
      <w:pPr>
        <w:ind w:right="14"/>
      </w:pPr>
      <w:r w:rsidRPr="00CB0110">
        <w:t>The performance criteria of subclause 6.1 shall apply.</w:t>
      </w:r>
    </w:p>
    <w:p w14:paraId="1F5CA3EA" w14:textId="77777777" w:rsidR="001E451C" w:rsidRPr="00CB0110" w:rsidRDefault="001E451C">
      <w:pPr>
        <w:pStyle w:val="Heading2"/>
      </w:pPr>
      <w:bookmarkStart w:id="180" w:name="_Ref371906781"/>
      <w:bookmarkStart w:id="181" w:name="_Toc392022399"/>
      <w:bookmarkStart w:id="182" w:name="_Toc105147002"/>
      <w:r w:rsidRPr="00CB0110">
        <w:t>9.6</w:t>
      </w:r>
      <w:r w:rsidRPr="00CB0110">
        <w:tab/>
        <w:t>Transients and surges, vehicular environment</w:t>
      </w:r>
      <w:bookmarkEnd w:id="180"/>
      <w:bookmarkEnd w:id="181"/>
      <w:bookmarkEnd w:id="182"/>
    </w:p>
    <w:p w14:paraId="400901A1" w14:textId="77777777" w:rsidR="001E451C" w:rsidRPr="00CB0110" w:rsidRDefault="001E451C">
      <w:pPr>
        <w:ind w:right="14"/>
      </w:pPr>
      <w:r w:rsidRPr="00CB0110">
        <w:t>The tests are applicable to UE intended for use in a vehicular environment.</w:t>
      </w:r>
    </w:p>
    <w:p w14:paraId="34904B1D" w14:textId="77777777" w:rsidR="001E451C" w:rsidRPr="00CB0110" w:rsidRDefault="001E451C">
      <w:pPr>
        <w:ind w:right="14"/>
      </w:pPr>
      <w:r w:rsidRPr="00CB0110">
        <w:t>These tests shall be performed on 12 V and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 input.</w:t>
      </w:r>
    </w:p>
    <w:p w14:paraId="1E9E7845" w14:textId="77777777" w:rsidR="001E451C" w:rsidRPr="00CB0110" w:rsidRDefault="001E451C">
      <w:r w:rsidRPr="00CB0110">
        <w:t>These tests shall be performed on a representative configuration of the equipment or a representative configuration of the combination of UE and ancillary equipment.</w:t>
      </w:r>
    </w:p>
    <w:p w14:paraId="4078B5A6" w14:textId="77777777" w:rsidR="001E451C" w:rsidRPr="00CB0110" w:rsidRDefault="001E451C">
      <w:pPr>
        <w:pStyle w:val="Heading3"/>
      </w:pPr>
      <w:bookmarkStart w:id="183" w:name="_Ref371906795"/>
      <w:bookmarkStart w:id="184" w:name="_Toc392022400"/>
      <w:bookmarkStart w:id="185" w:name="_Toc105147003"/>
      <w:r w:rsidRPr="00CB0110">
        <w:t>9.6.1</w:t>
      </w:r>
      <w:r w:rsidRPr="00CB0110">
        <w:tab/>
        <w:t>Definition</w:t>
      </w:r>
      <w:bookmarkEnd w:id="183"/>
      <w:bookmarkEnd w:id="184"/>
      <w:bookmarkEnd w:id="185"/>
    </w:p>
    <w:p w14:paraId="71DD7F30" w14:textId="77777777" w:rsidR="001E451C" w:rsidRPr="00CB0110" w:rsidRDefault="001E451C">
      <w:pPr>
        <w:ind w:right="14"/>
      </w:pPr>
      <w:r w:rsidRPr="00CB0110">
        <w:t>These tests assess the ability of UE and ancillary equipment to operate as intended in the event of transients and surges present on the DC power input ports in a vehicular environment.</w:t>
      </w:r>
    </w:p>
    <w:p w14:paraId="59654521" w14:textId="77777777" w:rsidR="001E451C" w:rsidRPr="00CB0110" w:rsidRDefault="001E451C">
      <w:pPr>
        <w:pStyle w:val="Heading3"/>
      </w:pPr>
      <w:bookmarkStart w:id="186" w:name="_Ref371906810"/>
      <w:bookmarkStart w:id="187" w:name="_Toc392022401"/>
      <w:bookmarkStart w:id="188" w:name="_Toc105147004"/>
      <w:r w:rsidRPr="00CB0110">
        <w:t>9.6.2</w:t>
      </w:r>
      <w:r w:rsidRPr="00CB0110">
        <w:tab/>
        <w:t>Test method and level</w:t>
      </w:r>
      <w:bookmarkEnd w:id="186"/>
      <w:bookmarkEnd w:id="187"/>
      <w:bookmarkEnd w:id="188"/>
    </w:p>
    <w:p w14:paraId="1D19E406" w14:textId="77777777" w:rsidR="001E451C" w:rsidRPr="00CB0110" w:rsidRDefault="001E451C">
      <w:r w:rsidRPr="00CB0110">
        <w:t>The test method shall be in accordance with ISO 7637</w:t>
      </w:r>
      <w:r w:rsidRPr="00CB0110">
        <w:noBreakHyphen/>
        <w:t>1 [6] for nominal 12 </w:t>
      </w:r>
      <w:smartTag w:uri="urn:schemas-microsoft-com:office:smarttags" w:element="City">
        <w:r w:rsidRPr="00CB0110">
          <w:t>V</w:t>
        </w:r>
      </w:smartTag>
      <w:r w:rsidRPr="00CB0110">
        <w:t xml:space="preserve"> </w:t>
      </w:r>
      <w:smartTag w:uri="urn:schemas-microsoft-com:office:smarttags" w:element="State">
        <w:r w:rsidRPr="00CB0110">
          <w:t>DC</w:t>
        </w:r>
      </w:smartTag>
      <w:r w:rsidRPr="00CB0110">
        <w:t xml:space="preserve"> powered equipment and ISO 7637</w:t>
      </w:r>
      <w:r w:rsidRPr="00CB0110">
        <w:noBreakHyphen/>
        <w:t>2 [7] for nominal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 The requirements are detailed as follows:</w:t>
      </w:r>
    </w:p>
    <w:p w14:paraId="054D7647" w14:textId="77777777" w:rsidR="001E451C" w:rsidRPr="00CB0110" w:rsidRDefault="001E451C">
      <w:pPr>
        <w:pStyle w:val="Heading4"/>
      </w:pPr>
      <w:bookmarkStart w:id="189" w:name="_Toc392022402"/>
      <w:bookmarkStart w:id="190" w:name="_Toc105147005"/>
      <w:r w:rsidRPr="00CB0110">
        <w:t>9.6.2.1</w:t>
      </w:r>
      <w:r w:rsidRPr="00CB0110">
        <w:tab/>
        <w:t xml:space="preserve">12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189"/>
      <w:bookmarkEnd w:id="190"/>
    </w:p>
    <w:p w14:paraId="07BF28D6" w14:textId="77777777" w:rsidR="001E451C" w:rsidRPr="00CB0110" w:rsidRDefault="001E451C">
      <w:r w:rsidRPr="00CB0110">
        <w:t>Where the manufacturer in his installation documentation requires the EUT to have a direct connection to the 12 V main vehicle battery the following requirements in accordance with ISO 7637</w:t>
      </w:r>
      <w:r w:rsidRPr="00CB0110">
        <w:noBreakHyphen/>
        <w:t>1 [6] shall apply:</w:t>
      </w:r>
    </w:p>
    <w:p w14:paraId="4B8E3F35" w14:textId="77777777" w:rsidR="001E451C" w:rsidRPr="00CB0110" w:rsidRDefault="001E451C">
      <w:pPr>
        <w:pStyle w:val="B1"/>
      </w:pPr>
      <w:r w:rsidRPr="00CB0110">
        <w:t>-</w:t>
      </w:r>
      <w:r w:rsidRPr="00CB0110">
        <w:tab/>
        <w:t>pulse 3a and 3b, level II (</w:t>
      </w:r>
      <w:r w:rsidRPr="00CB0110">
        <w:sym w:font="Symbol" w:char="F0B1"/>
      </w:r>
      <w:r w:rsidRPr="00CB0110">
        <w:t xml:space="preserve">50 V), with the test time reduced to 5 minutes for each; </w:t>
      </w:r>
      <w:r w:rsidRPr="00CB0110">
        <w:br/>
        <w:t>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B1BA733" w14:textId="77777777" w:rsidR="001E451C" w:rsidRPr="00CB0110" w:rsidRDefault="001E451C">
      <w:pPr>
        <w:pStyle w:val="B1"/>
      </w:pPr>
      <w:r w:rsidRPr="00CB0110">
        <w:t>-</w:t>
      </w:r>
      <w:r w:rsidRPr="00CB0110">
        <w:tab/>
        <w:t>pulse 4, level II, 5 pulses, with the characteristics as follows:</w:t>
      </w:r>
      <w:r w:rsidRPr="00CB0110">
        <w:br/>
        <w:t>V</w:t>
      </w:r>
      <w:r w:rsidRPr="00CB0110">
        <w:rPr>
          <w:position w:val="-6"/>
        </w:rPr>
        <w:t>s</w:t>
      </w:r>
      <w:r w:rsidRPr="00CB0110">
        <w:t xml:space="preserve"> = -5 V, </w:t>
      </w:r>
      <w:r w:rsidRPr="00CB0110">
        <w:tab/>
        <w:t>V</w:t>
      </w:r>
      <w:r w:rsidRPr="00CB0110">
        <w:rPr>
          <w:position w:val="-6"/>
        </w:rPr>
        <w:t>a</w:t>
      </w:r>
      <w:r w:rsidRPr="00CB0110">
        <w:t xml:space="preserve"> = -2,5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12,0 </w:t>
      </w:r>
      <w:r w:rsidRPr="00CB0110">
        <w:sym w:font="Symbol" w:char="F0B1"/>
      </w:r>
      <w:r w:rsidRPr="00CB0110">
        <w:t xml:space="preserve"> 0,2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5EEA2C49" w14:textId="77777777" w:rsidR="001E451C" w:rsidRPr="00CB0110" w:rsidRDefault="001E451C">
      <w:r w:rsidRPr="00CB0110">
        <w:t>Where the manufacturer does not require the EUT to have a direct connection to the 12 V main vehicle battery, the following pulses apply in addition:</w:t>
      </w:r>
    </w:p>
    <w:p w14:paraId="58B1E7C6" w14:textId="77777777" w:rsidR="001E451C" w:rsidRPr="00CB0110" w:rsidRDefault="001E451C">
      <w:pPr>
        <w:pStyle w:val="B1"/>
      </w:pPr>
      <w:r w:rsidRPr="00CB0110">
        <w:t>-</w:t>
      </w:r>
      <w:r w:rsidRPr="00CB0110">
        <w:tab/>
        <w:t>pulse 1, level II (-50 V),</w:t>
      </w:r>
      <w:r w:rsidRPr="00CB0110">
        <w:tab/>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w:t>
      </w:r>
    </w:p>
    <w:p w14:paraId="3C158F6A" w14:textId="77777777" w:rsidR="001E451C" w:rsidRPr="001837D0" w:rsidRDefault="001E451C">
      <w:pPr>
        <w:pStyle w:val="B1"/>
        <w:rPr>
          <w:lang w:val="fr-FR"/>
        </w:rPr>
      </w:pPr>
      <w:r w:rsidRPr="00CB0110">
        <w:t>-</w:t>
      </w:r>
      <w:r w:rsidRPr="00CB0110">
        <w:tab/>
        <w:t>pulse 2, level II (+50 V),</w:t>
      </w:r>
      <w:r w:rsidRPr="00CB0110">
        <w:tab/>
        <w:t>t</w:t>
      </w:r>
      <w:r w:rsidRPr="00CB0110">
        <w:rPr>
          <w:vertAlign w:val="subscript"/>
        </w:rPr>
        <w:t>1</w:t>
      </w:r>
      <w:r w:rsidRPr="00CB0110">
        <w:t xml:space="preserve"> = 2,5 s,</w:t>
      </w:r>
      <w:r w:rsidRPr="00CB0110">
        <w:tab/>
        <w:t xml:space="preserve">10 pulses. </w:t>
      </w:r>
      <w:r w:rsidRPr="001837D0">
        <w:rPr>
          <w:lang w:val="fr-FR"/>
        </w:rPr>
        <w:t>Supply voltage V</w:t>
      </w:r>
      <w:r w:rsidRPr="001837D0">
        <w:rPr>
          <w:vertAlign w:val="subscript"/>
          <w:lang w:val="fr-FR"/>
        </w:rPr>
        <w:t>A</w:t>
      </w:r>
      <w:r w:rsidRPr="001837D0">
        <w:rPr>
          <w:lang w:val="fr-FR"/>
        </w:rPr>
        <w:t xml:space="preserve"> = 13,5 </w:t>
      </w:r>
      <w:r w:rsidRPr="00CB0110">
        <w:sym w:font="Symbol" w:char="F0B1"/>
      </w:r>
      <w:r w:rsidRPr="001837D0">
        <w:rPr>
          <w:lang w:val="fr-FR"/>
        </w:rPr>
        <w:t xml:space="preserve"> 0,5 V DC.</w:t>
      </w:r>
    </w:p>
    <w:p w14:paraId="222BB259"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0165B5D6" w14:textId="77777777" w:rsidR="001E451C" w:rsidRPr="00CB0110" w:rsidRDefault="001E451C">
      <w:pPr>
        <w:pStyle w:val="Heading4"/>
      </w:pPr>
      <w:bookmarkStart w:id="191" w:name="_Toc392022403"/>
      <w:bookmarkStart w:id="192" w:name="_Toc105147006"/>
      <w:r w:rsidRPr="00CB0110">
        <w:t>9.6.2.2</w:t>
      </w:r>
      <w:r w:rsidRPr="00CB0110">
        <w:tab/>
        <w:t xml:space="preserve">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191"/>
      <w:bookmarkEnd w:id="192"/>
    </w:p>
    <w:p w14:paraId="35FD7A61" w14:textId="77777777" w:rsidR="001E451C" w:rsidRPr="00CB0110" w:rsidRDefault="001E451C">
      <w:pPr>
        <w:keepNext/>
        <w:keepLines/>
      </w:pPr>
      <w:r w:rsidRPr="00CB0110">
        <w:t>Where the manufacturer in his installation documentation requires the EUT to have a direct connection to the 24 V main vehicle battery the following requirements in accordance with ISO 7637</w:t>
      </w:r>
      <w:r w:rsidRPr="00CB0110">
        <w:noBreakHyphen/>
        <w:t>2 [7] shall apply:</w:t>
      </w:r>
    </w:p>
    <w:p w14:paraId="584CB873" w14:textId="77777777" w:rsidR="001E451C" w:rsidRPr="00CB0110" w:rsidRDefault="001E451C">
      <w:pPr>
        <w:pStyle w:val="B1"/>
        <w:keepNext/>
        <w:keepLines/>
      </w:pPr>
      <w:r w:rsidRPr="00CB0110">
        <w:t>-</w:t>
      </w:r>
      <w:r w:rsidRPr="00CB0110">
        <w:tab/>
        <w:t>pulse 3a and 3b, level II (</w:t>
      </w:r>
      <w:r w:rsidRPr="00CB0110">
        <w:sym w:font="Symbol" w:char="F0B1"/>
      </w:r>
      <w:r w:rsidRPr="00CB0110">
        <w:t>70 V), with the test time reduced to 5 minutes for each;</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124CF796" w14:textId="77777777" w:rsidR="001E451C" w:rsidRPr="00CB0110" w:rsidRDefault="001E451C">
      <w:pPr>
        <w:pStyle w:val="B1"/>
        <w:keepNext/>
        <w:keepLines/>
      </w:pPr>
      <w:r w:rsidRPr="00CB0110">
        <w:t>-</w:t>
      </w:r>
      <w:r w:rsidRPr="00CB0110">
        <w:tab/>
        <w:t>pulse 4, level II, 5 pulses, with the characteristics as follows:</w:t>
      </w:r>
      <w:r w:rsidRPr="00CB0110">
        <w:br/>
        <w:t>V</w:t>
      </w:r>
      <w:r w:rsidRPr="00CB0110">
        <w:rPr>
          <w:position w:val="-6"/>
        </w:rPr>
        <w:t>s</w:t>
      </w:r>
      <w:r w:rsidRPr="00CB0110">
        <w:t xml:space="preserve"> = -10 V, </w:t>
      </w:r>
      <w:r w:rsidRPr="00CB0110">
        <w:tab/>
        <w:t>V</w:t>
      </w:r>
      <w:r w:rsidRPr="00CB0110">
        <w:rPr>
          <w:position w:val="-6"/>
        </w:rPr>
        <w:t>a</w:t>
      </w:r>
      <w:r w:rsidRPr="00CB0110">
        <w:t xml:space="preserve"> = -5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24 </w:t>
      </w:r>
      <w:r w:rsidRPr="00CB0110">
        <w:sym w:font="Symbol" w:char="F0B1"/>
      </w:r>
      <w:r w:rsidRPr="00CB0110">
        <w:t xml:space="preserve"> 0,4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DC2E6DF" w14:textId="77777777" w:rsidR="001E451C" w:rsidRPr="00CB0110" w:rsidRDefault="001E451C">
      <w:r w:rsidRPr="00CB0110">
        <w:t>Where the manufacturer does not require the EUT to have a direct connection to the 24 V main vehicle battery, the following pulses apply in addition:</w:t>
      </w:r>
    </w:p>
    <w:p w14:paraId="291FC763" w14:textId="77777777" w:rsidR="001E451C" w:rsidRPr="00CB0110" w:rsidRDefault="001E451C">
      <w:pPr>
        <w:pStyle w:val="B1"/>
      </w:pPr>
      <w:r w:rsidRPr="00CB0110">
        <w:t>-</w:t>
      </w:r>
      <w:r w:rsidRPr="00CB0110">
        <w:tab/>
        <w:t>pulse 1, level II (-100 V),</w:t>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27 </w:t>
      </w:r>
      <w:r w:rsidRPr="00CB0110">
        <w:sym w:font="Symbol" w:char="F0B1"/>
      </w:r>
      <w:r w:rsidRPr="00CB0110">
        <w:t xml:space="preserve"> 1 V DC;</w:t>
      </w:r>
    </w:p>
    <w:p w14:paraId="4330FAA7" w14:textId="77777777" w:rsidR="001E451C" w:rsidRPr="00CB0110" w:rsidRDefault="001E451C">
      <w:pPr>
        <w:pStyle w:val="B1"/>
      </w:pPr>
      <w:r w:rsidRPr="00CB0110">
        <w:t>-</w:t>
      </w:r>
      <w:r w:rsidRPr="00CB0110">
        <w:tab/>
        <w:t>pulse 1b, level II (-550 V),</w:t>
      </w:r>
      <w:r w:rsidRPr="00CB0110">
        <w:tab/>
        <w:t>t</w:t>
      </w:r>
      <w:r w:rsidRPr="00CB0110">
        <w:rPr>
          <w:position w:val="-6"/>
          <w:sz w:val="16"/>
        </w:rPr>
        <w:t>1</w:t>
      </w:r>
      <w:r w:rsidRPr="00CB0110">
        <w:t xml:space="preserve"> = 2,5 s,</w:t>
      </w:r>
      <w:r w:rsidRPr="00CB0110">
        <w:tab/>
        <w:t>10 pulses</w:t>
      </w:r>
      <w:r w:rsidRPr="00CB0110">
        <w:tab/>
        <w:t xml:space="preserve"> R</w:t>
      </w:r>
      <w:r w:rsidRPr="00CB0110">
        <w:rPr>
          <w:position w:val="-6"/>
          <w:sz w:val="16"/>
        </w:rPr>
        <w:t>i</w:t>
      </w:r>
      <w:r w:rsidRPr="00CB0110">
        <w:t xml:space="preserve"> = 100 </w:t>
      </w:r>
      <w:r w:rsidRPr="00CB0110">
        <w:sym w:font="Symbol" w:char="F057"/>
      </w:r>
      <w:r w:rsidRPr="00CB0110">
        <w:t>;</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490CC2C4" w14:textId="77777777" w:rsidR="001E451C" w:rsidRPr="00181A21" w:rsidRDefault="001E451C">
      <w:pPr>
        <w:pStyle w:val="B1"/>
        <w:rPr>
          <w:lang w:val="fr-FR"/>
        </w:rPr>
      </w:pPr>
      <w:r w:rsidRPr="00CB0110">
        <w:t>-</w:t>
      </w:r>
      <w:r w:rsidRPr="00CB0110">
        <w:tab/>
        <w:t>pulse 2, level II (+50 V),</w:t>
      </w:r>
      <w:r w:rsidRPr="00CB0110">
        <w:tab/>
      </w:r>
      <w:r w:rsidRPr="00CB0110">
        <w:tab/>
        <w:t>t</w:t>
      </w:r>
      <w:r w:rsidRPr="00CB0110">
        <w:rPr>
          <w:vertAlign w:val="subscript"/>
        </w:rPr>
        <w:t>1</w:t>
      </w:r>
      <w:r w:rsidRPr="00CB0110">
        <w:t xml:space="preserve"> = 2,5 s,</w:t>
      </w:r>
      <w:r w:rsidRPr="00CB0110">
        <w:tab/>
        <w:t xml:space="preserve">10 pulses. </w:t>
      </w:r>
      <w:r w:rsidRPr="00181A21">
        <w:rPr>
          <w:lang w:val="fr-FR"/>
        </w:rPr>
        <w:t>Supply voltage V</w:t>
      </w:r>
      <w:r w:rsidRPr="00181A21">
        <w:rPr>
          <w:vertAlign w:val="subscript"/>
          <w:lang w:val="fr-FR"/>
        </w:rPr>
        <w:t>A</w:t>
      </w:r>
      <w:r w:rsidRPr="00181A21">
        <w:rPr>
          <w:lang w:val="fr-FR"/>
        </w:rPr>
        <w:t xml:space="preserve"> = 27 </w:t>
      </w:r>
      <w:r w:rsidRPr="00CB0110">
        <w:sym w:font="Symbol" w:char="F0B1"/>
      </w:r>
      <w:r w:rsidRPr="00181A21">
        <w:rPr>
          <w:lang w:val="fr-FR"/>
        </w:rPr>
        <w:t xml:space="preserve"> 1 V DC.</w:t>
      </w:r>
    </w:p>
    <w:p w14:paraId="0998BAD7"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43447138" w14:textId="77777777" w:rsidR="001E451C" w:rsidRPr="00CB0110" w:rsidRDefault="001E451C">
      <w:pPr>
        <w:ind w:right="14"/>
      </w:pPr>
      <w:r w:rsidRPr="00CB0110">
        <w:t>For UE and ancillary equipment designed to operate at both DC voltages and where no manual adjustments are required, the requirement 9.6.2.2 and pulse 4 from 9.6.2.1 shall apply.</w:t>
      </w:r>
    </w:p>
    <w:p w14:paraId="33B84424" w14:textId="77777777" w:rsidR="001E451C" w:rsidRPr="00CB0110" w:rsidRDefault="001E451C">
      <w:pPr>
        <w:ind w:right="14"/>
      </w:pPr>
      <w:r w:rsidRPr="00CB011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3F1AE7E7" w14:textId="77777777" w:rsidR="001E451C" w:rsidRPr="00CB0110" w:rsidRDefault="001E451C">
      <w:pPr>
        <w:pStyle w:val="Heading3"/>
      </w:pPr>
      <w:bookmarkStart w:id="193" w:name="_Ref371909425"/>
      <w:bookmarkStart w:id="194" w:name="_Toc392022404"/>
      <w:bookmarkStart w:id="195" w:name="_Toc105147007"/>
      <w:r w:rsidRPr="00CB0110">
        <w:t>9.6.3</w:t>
      </w:r>
      <w:r w:rsidRPr="00CB0110">
        <w:tab/>
        <w:t>Performance criteria</w:t>
      </w:r>
      <w:bookmarkEnd w:id="193"/>
      <w:bookmarkEnd w:id="194"/>
      <w:bookmarkEnd w:id="195"/>
    </w:p>
    <w:p w14:paraId="063F660F" w14:textId="77777777" w:rsidR="001E451C" w:rsidRPr="00CB0110" w:rsidRDefault="001E451C">
      <w:r w:rsidRPr="00CB011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93AF875" w14:textId="77777777" w:rsidR="001E451C" w:rsidRPr="00CB0110" w:rsidRDefault="001E451C">
      <w:pPr>
        <w:pStyle w:val="Heading2"/>
      </w:pPr>
      <w:bookmarkStart w:id="196" w:name="_Ref371909444"/>
      <w:bookmarkStart w:id="197" w:name="_Toc392022405"/>
      <w:bookmarkStart w:id="198" w:name="_Toc105147008"/>
      <w:r w:rsidRPr="00CB0110">
        <w:t>9.7</w:t>
      </w:r>
      <w:r w:rsidRPr="00CB0110">
        <w:tab/>
        <w:t>Voltage dips and interruptions</w:t>
      </w:r>
      <w:bookmarkEnd w:id="196"/>
      <w:bookmarkEnd w:id="197"/>
      <w:bookmarkEnd w:id="198"/>
    </w:p>
    <w:p w14:paraId="765A8461" w14:textId="77777777" w:rsidR="001E451C" w:rsidRPr="00CB0110" w:rsidRDefault="001E451C">
      <w:pPr>
        <w:ind w:right="14"/>
      </w:pPr>
      <w:r w:rsidRPr="00CB0110">
        <w:t>The tests shall be performed on AC mains power input ports.</w:t>
      </w:r>
    </w:p>
    <w:p w14:paraId="09958251" w14:textId="77777777" w:rsidR="001E451C" w:rsidRPr="00CB0110" w:rsidRDefault="001E451C">
      <w:pPr>
        <w:ind w:right="14"/>
      </w:pPr>
      <w:r w:rsidRPr="00CB0110">
        <w:t>These tests shall be performed on a representative configuration of the UE or a representative configuration of the combination of UE and ancillary equipment.</w:t>
      </w:r>
    </w:p>
    <w:p w14:paraId="47B50151" w14:textId="77777777" w:rsidR="001E451C" w:rsidRPr="00CB0110" w:rsidRDefault="001E451C">
      <w:pPr>
        <w:pStyle w:val="Heading3"/>
      </w:pPr>
      <w:bookmarkStart w:id="199" w:name="_Ref371909466"/>
      <w:bookmarkStart w:id="200" w:name="_Toc392022406"/>
      <w:bookmarkStart w:id="201" w:name="_Toc105147009"/>
      <w:r w:rsidRPr="00CB0110">
        <w:t>9.7.1</w:t>
      </w:r>
      <w:r w:rsidRPr="00CB0110">
        <w:tab/>
        <w:t>Definition</w:t>
      </w:r>
      <w:bookmarkEnd w:id="199"/>
      <w:bookmarkEnd w:id="200"/>
      <w:bookmarkEnd w:id="201"/>
    </w:p>
    <w:p w14:paraId="06005A7E" w14:textId="77777777" w:rsidR="001E451C" w:rsidRPr="00CB0110" w:rsidRDefault="001E451C">
      <w:pPr>
        <w:ind w:right="14"/>
      </w:pPr>
      <w:r w:rsidRPr="00CB0110">
        <w:t>These tests assess the ability of UE and ancillary equipment to operate as intended in the event of voltage dips and interruptions present on the AC mains power input ports.</w:t>
      </w:r>
    </w:p>
    <w:p w14:paraId="569C53FC" w14:textId="77777777" w:rsidR="001E451C" w:rsidRPr="00CB0110" w:rsidRDefault="001E451C">
      <w:pPr>
        <w:pStyle w:val="Heading3"/>
      </w:pPr>
      <w:bookmarkStart w:id="202" w:name="_Ref371909482"/>
      <w:bookmarkStart w:id="203" w:name="_Toc392022407"/>
      <w:bookmarkStart w:id="204" w:name="_Toc105147010"/>
      <w:r w:rsidRPr="00CB0110">
        <w:t>9.7.2</w:t>
      </w:r>
      <w:r w:rsidRPr="00CB0110">
        <w:tab/>
        <w:t>Test method and level</w:t>
      </w:r>
      <w:bookmarkEnd w:id="202"/>
      <w:bookmarkEnd w:id="203"/>
      <w:bookmarkEnd w:id="204"/>
    </w:p>
    <w:p w14:paraId="464EDDF0" w14:textId="77777777" w:rsidR="001E451C" w:rsidRPr="00CB0110" w:rsidRDefault="001E451C">
      <w:pPr>
        <w:ind w:right="14"/>
      </w:pPr>
      <w:r w:rsidRPr="00CB0110">
        <w:t>The following requirements shall apply.</w:t>
      </w:r>
    </w:p>
    <w:p w14:paraId="5AA50F89" w14:textId="77777777" w:rsidR="001E451C" w:rsidRPr="00CB0110" w:rsidRDefault="001E451C">
      <w:pPr>
        <w:ind w:right="14"/>
      </w:pPr>
      <w:r w:rsidRPr="00CB0110">
        <w:t>The test method shall be in accordance with IEC 61000</w:t>
      </w:r>
      <w:r w:rsidRPr="00CB0110">
        <w:noBreakHyphen/>
        <w:t>4</w:t>
      </w:r>
      <w:r w:rsidRPr="00CB0110">
        <w:noBreakHyphen/>
        <w:t>11 [24].</w:t>
      </w:r>
    </w:p>
    <w:p w14:paraId="0951E253" w14:textId="77777777" w:rsidR="001E451C" w:rsidRPr="00CB0110" w:rsidRDefault="001E451C">
      <w:pPr>
        <w:ind w:right="14"/>
      </w:pPr>
      <w:r w:rsidRPr="00CB0110">
        <w:t>The test levels shall be:</w:t>
      </w:r>
    </w:p>
    <w:p w14:paraId="25643EAE" w14:textId="77777777" w:rsidR="001E451C" w:rsidRPr="00CB0110" w:rsidRDefault="001E451C">
      <w:pPr>
        <w:pStyle w:val="B1"/>
      </w:pPr>
      <w:r w:rsidRPr="00CB0110">
        <w:t>-</w:t>
      </w:r>
      <w:r w:rsidRPr="00CB0110">
        <w:tab/>
        <w:t>a voltage dip corresponding to a reduction of the supply voltage of 60 % for 5 periods;</w:t>
      </w:r>
    </w:p>
    <w:p w14:paraId="11C5595A" w14:textId="77777777" w:rsidR="001E451C" w:rsidRPr="00CB0110" w:rsidRDefault="001E451C">
      <w:pPr>
        <w:pStyle w:val="B1"/>
      </w:pPr>
      <w:r w:rsidRPr="00CB0110">
        <w:t>-</w:t>
      </w:r>
      <w:r w:rsidRPr="00CB0110">
        <w:tab/>
        <w:t>a voltage interruption corresponding to a reduction of the supply voltage of &gt; 95 % for 250 periods.</w:t>
      </w:r>
    </w:p>
    <w:p w14:paraId="5B0197C0" w14:textId="77777777" w:rsidR="001E451C" w:rsidRPr="00CB0110" w:rsidRDefault="001E451C">
      <w:pPr>
        <w:pStyle w:val="Heading3"/>
      </w:pPr>
      <w:bookmarkStart w:id="205" w:name="_Ref371909500"/>
      <w:bookmarkStart w:id="206" w:name="_Toc392022408"/>
      <w:bookmarkStart w:id="207" w:name="_Toc105147011"/>
      <w:r w:rsidRPr="00CB0110">
        <w:t>9.7.3</w:t>
      </w:r>
      <w:r w:rsidRPr="00CB0110">
        <w:tab/>
        <w:t>Performance criteria</w:t>
      </w:r>
      <w:bookmarkEnd w:id="205"/>
      <w:bookmarkEnd w:id="206"/>
      <w:bookmarkEnd w:id="207"/>
    </w:p>
    <w:p w14:paraId="67279A95" w14:textId="77777777" w:rsidR="001E451C" w:rsidRPr="00CB0110" w:rsidRDefault="001E451C">
      <w:r w:rsidRPr="00CB011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75622D4D" w14:textId="77777777" w:rsidR="001E451C" w:rsidRPr="00CB0110" w:rsidRDefault="001E451C">
      <w:pPr>
        <w:pStyle w:val="Heading2"/>
      </w:pPr>
      <w:bookmarkStart w:id="208" w:name="_Ref371909518"/>
      <w:bookmarkStart w:id="209" w:name="_Toc392022409"/>
      <w:bookmarkStart w:id="210" w:name="_Toc105147012"/>
      <w:r w:rsidRPr="00CB0110">
        <w:t>9.8</w:t>
      </w:r>
      <w:r w:rsidRPr="00CB0110">
        <w:tab/>
        <w:t>Surges, common and differential mode</w:t>
      </w:r>
      <w:bookmarkEnd w:id="208"/>
      <w:bookmarkEnd w:id="209"/>
      <w:bookmarkEnd w:id="210"/>
    </w:p>
    <w:p w14:paraId="5270E7BF" w14:textId="77777777" w:rsidR="001E451C" w:rsidRPr="00CB0110" w:rsidRDefault="001E451C">
      <w:bookmarkStart w:id="211" w:name="_Ref371909533"/>
      <w:r w:rsidRPr="00CB0110">
        <w:t>The tests shall be performed on AC mains power input ports.</w:t>
      </w:r>
    </w:p>
    <w:p w14:paraId="50775F21" w14:textId="77777777" w:rsidR="001E451C" w:rsidRPr="00CB0110" w:rsidRDefault="001E451C">
      <w:r w:rsidRPr="00CB0110">
        <w:t>These tests shall be performed on a representative configuration of the UE or a representative configuration of the combination of UE and ancillary equipment.</w:t>
      </w:r>
    </w:p>
    <w:p w14:paraId="0E895F8A" w14:textId="77777777" w:rsidR="001E451C" w:rsidRPr="00CB0110" w:rsidRDefault="001E451C">
      <w:pPr>
        <w:pStyle w:val="Heading3"/>
      </w:pPr>
      <w:bookmarkStart w:id="212" w:name="_Toc392022410"/>
      <w:bookmarkStart w:id="213" w:name="_Toc105147013"/>
      <w:r w:rsidRPr="00CB0110">
        <w:t>9.8.1</w:t>
      </w:r>
      <w:r w:rsidRPr="00CB0110">
        <w:tab/>
        <w:t>Definition</w:t>
      </w:r>
      <w:bookmarkEnd w:id="211"/>
      <w:bookmarkEnd w:id="212"/>
      <w:bookmarkEnd w:id="213"/>
    </w:p>
    <w:p w14:paraId="4722EFD9" w14:textId="77777777" w:rsidR="001E451C" w:rsidRPr="00CB0110" w:rsidRDefault="001E451C">
      <w:pPr>
        <w:ind w:right="14"/>
      </w:pPr>
      <w:r w:rsidRPr="00CB0110">
        <w:t>These tests assess the ability of UE and ancillary equipment to operate as intended in the event of surges being present at the AC mains power input ports.</w:t>
      </w:r>
    </w:p>
    <w:p w14:paraId="225832F2" w14:textId="77777777" w:rsidR="001E451C" w:rsidRPr="00CB0110" w:rsidRDefault="001E451C">
      <w:pPr>
        <w:pStyle w:val="Heading3"/>
      </w:pPr>
      <w:bookmarkStart w:id="214" w:name="_Ref371909546"/>
      <w:bookmarkStart w:id="215" w:name="_Toc392022411"/>
      <w:bookmarkStart w:id="216" w:name="_Toc105147014"/>
      <w:r w:rsidRPr="00CB0110">
        <w:t>9.8.2</w:t>
      </w:r>
      <w:r w:rsidRPr="00CB0110">
        <w:tab/>
        <w:t>Test method and level</w:t>
      </w:r>
      <w:bookmarkEnd w:id="214"/>
      <w:bookmarkEnd w:id="215"/>
      <w:bookmarkEnd w:id="216"/>
    </w:p>
    <w:p w14:paraId="2CA742F6" w14:textId="77777777" w:rsidR="001E451C" w:rsidRPr="00CB0110" w:rsidRDefault="001E451C">
      <w:bookmarkStart w:id="217" w:name="_Ref371909671"/>
      <w:r w:rsidRPr="00CB0110">
        <w:t>The test method shall be in accordance with IEC 61000</w:t>
      </w:r>
      <w:r w:rsidRPr="00CB0110">
        <w:noBreakHyphen/>
        <w:t>4</w:t>
      </w:r>
      <w:r w:rsidRPr="00CB0110">
        <w:noBreakHyphen/>
        <w:t>5 [22].</w:t>
      </w:r>
    </w:p>
    <w:p w14:paraId="27C09110" w14:textId="77777777" w:rsidR="001E451C" w:rsidRPr="00CB0110" w:rsidRDefault="001E451C">
      <w:r w:rsidRPr="00CB0110">
        <w:t>The following requirements and evaluation of test results shall apply:</w:t>
      </w:r>
    </w:p>
    <w:p w14:paraId="2189E769" w14:textId="77777777" w:rsidR="001E451C" w:rsidRPr="00CB0110" w:rsidRDefault="001E451C">
      <w:pPr>
        <w:pStyle w:val="B1"/>
      </w:pPr>
      <w:r w:rsidRPr="00CB0110">
        <w:t>-</w:t>
      </w:r>
      <w:r w:rsidRPr="00CB0110">
        <w:tab/>
        <w:t>the test level for ac mains power input ports shall be 1 kV line to ground and 0,5 kV line to line with the output impedance of the surge generator as given in the IEC 61000</w:t>
      </w:r>
      <w:r w:rsidRPr="00CB0110">
        <w:noBreakHyphen/>
        <w:t>4</w:t>
      </w:r>
      <w:r w:rsidRPr="00CB0110">
        <w:noBreakHyphen/>
        <w:t>5 [22];</w:t>
      </w:r>
    </w:p>
    <w:p w14:paraId="427F5D65" w14:textId="77777777" w:rsidR="001E451C" w:rsidRPr="00CB0110" w:rsidRDefault="001E451C">
      <w:pPr>
        <w:pStyle w:val="B1"/>
      </w:pPr>
      <w:r w:rsidRPr="00CB0110">
        <w:t>-</w:t>
      </w:r>
      <w:r w:rsidRPr="00CB0110">
        <w:tab/>
        <w:t>the test generator shall provide the 1,2/50 µsec pulse as defined in IEC 61000</w:t>
      </w:r>
      <w:r w:rsidRPr="00CB0110">
        <w:noBreakHyphen/>
        <w:t>4</w:t>
      </w:r>
      <w:r w:rsidRPr="00CB0110">
        <w:noBreakHyphen/>
        <w:t>5 [22].</w:t>
      </w:r>
    </w:p>
    <w:p w14:paraId="2B2EB2A6" w14:textId="77777777" w:rsidR="001E451C" w:rsidRPr="00CB0110" w:rsidRDefault="001E451C">
      <w:pPr>
        <w:pStyle w:val="Heading3"/>
      </w:pPr>
      <w:bookmarkStart w:id="218" w:name="_Toc392022412"/>
      <w:bookmarkStart w:id="219" w:name="_Toc105147015"/>
      <w:r w:rsidRPr="00CB0110">
        <w:t>9.8.3</w:t>
      </w:r>
      <w:r w:rsidRPr="00CB0110">
        <w:tab/>
        <w:t>Performance criteria</w:t>
      </w:r>
      <w:bookmarkEnd w:id="217"/>
      <w:bookmarkEnd w:id="218"/>
      <w:bookmarkEnd w:id="219"/>
    </w:p>
    <w:p w14:paraId="398864AB" w14:textId="77777777" w:rsidR="001E451C" w:rsidRPr="00CB0110" w:rsidRDefault="001E451C">
      <w:pPr>
        <w:ind w:right="14"/>
      </w:pPr>
      <w:r w:rsidRPr="00CB0110">
        <w:t>The performance criteria of sub-clause 6.2 shall apply.</w:t>
      </w:r>
    </w:p>
    <w:p w14:paraId="408AD035" w14:textId="77777777" w:rsidR="001E451C" w:rsidRPr="00CB0110" w:rsidRDefault="001E451C">
      <w:pPr>
        <w:pStyle w:val="Heading8"/>
      </w:pPr>
      <w:r w:rsidRPr="00CB0110">
        <w:br w:type="page"/>
      </w:r>
      <w:bookmarkStart w:id="220" w:name="_Toc392022413"/>
      <w:bookmarkStart w:id="221" w:name="_Toc105147016"/>
      <w:r w:rsidRPr="00CB0110">
        <w:t>Annex A (normative):</w:t>
      </w:r>
      <w:r w:rsidRPr="00CB0110">
        <w:br/>
        <w:t>Performance assessment voice call. Audio break through</w:t>
      </w:r>
      <w:bookmarkEnd w:id="220"/>
      <w:bookmarkEnd w:id="221"/>
    </w:p>
    <w:p w14:paraId="28626429" w14:textId="77777777" w:rsidR="001E451C" w:rsidRPr="00CB0110" w:rsidRDefault="001E451C">
      <w:pPr>
        <w:pStyle w:val="Heading1"/>
      </w:pPr>
      <w:bookmarkStart w:id="222" w:name="_Toc392022414"/>
      <w:bookmarkStart w:id="223" w:name="_Toc105147017"/>
      <w:r w:rsidRPr="00CB0110">
        <w:t>A.1</w:t>
      </w:r>
      <w:r w:rsidRPr="00CB0110">
        <w:tab/>
        <w:t>Calibration of audio levels</w:t>
      </w:r>
      <w:bookmarkEnd w:id="222"/>
      <w:bookmarkEnd w:id="223"/>
    </w:p>
    <w:p w14:paraId="61A949BE" w14:textId="77777777" w:rsidR="001E451C" w:rsidRPr="00CB0110" w:rsidRDefault="001E451C">
      <w:r w:rsidRPr="00CB0110">
        <w:t>For the portable the audio calibration is performed as follows:</w:t>
      </w:r>
    </w:p>
    <w:p w14:paraId="367ED77D" w14:textId="77777777" w:rsidR="001E451C" w:rsidRPr="00CB0110" w:rsidRDefault="001E451C">
      <w:r w:rsidRPr="00CB0110">
        <w:t>Set the EUT volume to provide the nominal audio level if specified by the manufacturer. If no such level is specified, the centre volume step shall be used.</w:t>
      </w:r>
    </w:p>
    <w:p w14:paraId="3B1DAB9B" w14:textId="77777777" w:rsidR="001E451C" w:rsidRPr="00CB0110" w:rsidRDefault="001E451C">
      <w:r w:rsidRPr="00CB011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C4D20F0" w14:textId="77777777" w:rsidR="001E451C" w:rsidRPr="00CB0110" w:rsidRDefault="001E451C">
      <w:pPr>
        <w:pStyle w:val="NO"/>
      </w:pPr>
      <w:r w:rsidRPr="00CB0110">
        <w:t>NOTE 1:</w:t>
      </w:r>
      <w:r w:rsidRPr="00CB0110">
        <w:tab/>
        <w:t>The MRP is defined with respect to an artificial head defined in ITU</w:t>
      </w:r>
      <w:r w:rsidRPr="00CB0110">
        <w:noBreakHyphen/>
        <w:t>T P 76 [27</w:t>
      </w:r>
      <w:r w:rsidRPr="00CB0110">
        <w:sym w:font="Symbol" w:char="F05D"/>
      </w:r>
      <w:r w:rsidRPr="00CB0110">
        <w:t xml:space="preserve"> The handset shall be mounted on the artificial head such that the ear piece is centred at the artificial ear.</w:t>
      </w:r>
    </w:p>
    <w:p w14:paraId="35F589E7" w14:textId="77777777" w:rsidR="001E451C" w:rsidRPr="00CB0110" w:rsidRDefault="001E451C">
      <w:pPr>
        <w:pStyle w:val="NO"/>
      </w:pPr>
      <w:r w:rsidRPr="00CB0110">
        <w:t>NOTE 2:</w:t>
      </w:r>
      <w:r w:rsidRPr="00CB0110">
        <w:tab/>
        <w:t>If the equipment does not include acoustical transducers (e.g. a microphone or loudspeaker) the manufacturer shall specify the equivalent electrical reference levels.</w:t>
      </w:r>
    </w:p>
    <w:p w14:paraId="27B8405B" w14:textId="77777777" w:rsidR="001E451C" w:rsidRPr="00CB0110" w:rsidRDefault="001E451C">
      <w:r w:rsidRPr="00CB011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6289A9F0" w14:textId="77777777" w:rsidR="001E451C" w:rsidRPr="00CB0110" w:rsidRDefault="001E451C">
      <w:r w:rsidRPr="00CB011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64955F2" w14:textId="77777777" w:rsidR="001E451C" w:rsidRPr="00CB0110" w:rsidRDefault="001E451C">
      <w:r w:rsidRPr="00CB0110">
        <w:t>Normally no corrections are made to the uplink reference level. In case it is not possible to perform the above calibration (e.g., a PC card with headset) the manufacturer shall specify the distance between the MRP and the microphone.</w:t>
      </w:r>
    </w:p>
    <w:p w14:paraId="5673051F" w14:textId="00C84CFE" w:rsidR="001E451C" w:rsidRPr="00CB0110" w:rsidRDefault="00CF3E46">
      <w:pPr>
        <w:pStyle w:val="TH"/>
      </w:pPr>
      <w:r w:rsidRPr="00CB0110">
        <w:rPr>
          <w:noProof/>
        </w:rPr>
        <w:drawing>
          <wp:inline distT="0" distB="0" distL="0" distR="0" wp14:anchorId="0DA4EBF7" wp14:editId="478CD4B0">
            <wp:extent cx="495935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159858CC" w14:textId="77777777" w:rsidR="001E451C" w:rsidRPr="00CB0110" w:rsidRDefault="001E451C">
      <w:pPr>
        <w:pStyle w:val="TF"/>
      </w:pPr>
      <w:r w:rsidRPr="00CB0110">
        <w:t>Figure A.1: Audio breakthrough measurement, calibration set-up for portable equipment</w:t>
      </w:r>
    </w:p>
    <w:p w14:paraId="1093381E" w14:textId="77777777" w:rsidR="001E451C" w:rsidRPr="00CB0110" w:rsidRDefault="001E451C">
      <w:pPr>
        <w:pStyle w:val="NO"/>
        <w:keepNext/>
      </w:pPr>
      <w:r w:rsidRPr="00CB0110">
        <w:t>NOTE:</w:t>
      </w:r>
      <w:r w:rsidRPr="00CB011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ADC9E9A" w14:textId="77777777" w:rsidR="001E451C" w:rsidRPr="00CB0110" w:rsidRDefault="001E451C">
      <w:pPr>
        <w:pStyle w:val="Heading1"/>
      </w:pPr>
      <w:bookmarkStart w:id="224" w:name="_Toc392022415"/>
      <w:bookmarkStart w:id="225" w:name="_Toc105147018"/>
      <w:r w:rsidRPr="00CB0110">
        <w:t>A.2</w:t>
      </w:r>
      <w:r w:rsidRPr="00CB0110">
        <w:tab/>
        <w:t>Measurement of audio levels</w:t>
      </w:r>
      <w:bookmarkEnd w:id="224"/>
      <w:bookmarkEnd w:id="225"/>
    </w:p>
    <w:p w14:paraId="7CBD73A0" w14:textId="77777777" w:rsidR="001E451C" w:rsidRPr="00CB0110" w:rsidRDefault="001E451C">
      <w:r w:rsidRPr="00CB011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B09C0BB" w14:textId="77777777" w:rsidR="001E451C" w:rsidRPr="00CB0110" w:rsidRDefault="001E451C">
      <w:r w:rsidRPr="00CB011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1033864D" w14:textId="77777777" w:rsidR="001E451C" w:rsidRPr="00CB0110" w:rsidRDefault="001E451C">
      <w:pPr>
        <w:pStyle w:val="NO"/>
      </w:pPr>
      <w:r w:rsidRPr="00CB0110">
        <w:t>NOTE:</w:t>
      </w:r>
      <w:r w:rsidRPr="00CB011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3B3EC93" w14:textId="77777777" w:rsidR="001E451C" w:rsidRPr="00CB0110" w:rsidRDefault="001E451C"/>
    <w:p w14:paraId="48878A82" w14:textId="65F235F3" w:rsidR="001E451C" w:rsidRPr="00CB0110" w:rsidRDefault="00CF3E46">
      <w:pPr>
        <w:pStyle w:val="TH"/>
      </w:pPr>
      <w:r w:rsidRPr="00CB0110">
        <w:rPr>
          <w:noProof/>
        </w:rPr>
        <w:drawing>
          <wp:inline distT="0" distB="0" distL="0" distR="0" wp14:anchorId="0AFD2AE4" wp14:editId="61A7303B">
            <wp:extent cx="4997450"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12D98588" w14:textId="77777777" w:rsidR="001E451C" w:rsidRPr="00CB0110" w:rsidRDefault="001E451C">
      <w:pPr>
        <w:pStyle w:val="TF"/>
        <w:tabs>
          <w:tab w:val="left" w:pos="720"/>
        </w:tabs>
        <w:outlineLvl w:val="0"/>
      </w:pPr>
      <w:r w:rsidRPr="00CB0110">
        <w:t>Figure A.2: Audio breakthrough measurement, test set-up for portable equipment</w:t>
      </w:r>
    </w:p>
    <w:p w14:paraId="3DE45FE3" w14:textId="77777777" w:rsidR="001E451C" w:rsidRPr="00CB0110" w:rsidRDefault="001E451C">
      <w:pPr>
        <w:pStyle w:val="Heading8"/>
      </w:pPr>
      <w:r w:rsidRPr="00CB0110">
        <w:br w:type="page"/>
      </w:r>
      <w:bookmarkStart w:id="226" w:name="_Toc392022416"/>
      <w:bookmarkStart w:id="227" w:name="_Toc105147019"/>
      <w:r w:rsidRPr="00CB0110">
        <w:t>Annex B (normative):</w:t>
      </w:r>
      <w:r w:rsidRPr="00CB0110">
        <w:br/>
        <w:t>Performance assessment of data transfer call. Error Ratios</w:t>
      </w:r>
      <w:bookmarkEnd w:id="226"/>
      <w:bookmarkEnd w:id="227"/>
    </w:p>
    <w:p w14:paraId="7D3F6B1E" w14:textId="77777777" w:rsidR="001E451C" w:rsidRPr="00CB0110" w:rsidRDefault="001E451C">
      <w:pPr>
        <w:pStyle w:val="Heading1"/>
      </w:pPr>
      <w:bookmarkStart w:id="228" w:name="_Toc392022417"/>
      <w:bookmarkStart w:id="229" w:name="_Toc105147020"/>
      <w:r w:rsidRPr="00CB0110">
        <w:t>B.1</w:t>
      </w:r>
      <w:r w:rsidRPr="00CB0110">
        <w:tab/>
        <w:t>Calibration of data transfer</w:t>
      </w:r>
      <w:bookmarkEnd w:id="228"/>
      <w:bookmarkEnd w:id="229"/>
    </w:p>
    <w:p w14:paraId="04FD4E12" w14:textId="77777777" w:rsidR="001E451C" w:rsidRPr="00CB0110" w:rsidRDefault="001E451C">
      <w:r w:rsidRPr="00CB0110">
        <w:t>For the EUT, calibration of the data transfer may be performed by assessing the Bit Error Ratio (BER), Block Error Ratio (BLER) or End- User data error ratio before applying the RF immunity test signal (defined in clauses 9.2 and 9.5).</w:t>
      </w:r>
    </w:p>
    <w:p w14:paraId="04A8B8DF" w14:textId="77777777" w:rsidR="001E451C" w:rsidRPr="00CB0110" w:rsidRDefault="001E451C">
      <w:pPr>
        <w:pStyle w:val="Heading1"/>
      </w:pPr>
      <w:bookmarkStart w:id="230" w:name="_Toc392022418"/>
      <w:bookmarkStart w:id="231" w:name="_Toc105147021"/>
      <w:r w:rsidRPr="00CB0110">
        <w:t>B.2</w:t>
      </w:r>
      <w:r w:rsidRPr="00CB0110">
        <w:tab/>
        <w:t>Derivation of Error Ratios</w:t>
      </w:r>
      <w:bookmarkEnd w:id="230"/>
      <w:bookmarkEnd w:id="231"/>
      <w:r w:rsidRPr="00CB0110">
        <w:t xml:space="preserve"> </w:t>
      </w:r>
    </w:p>
    <w:p w14:paraId="57C8FC8E" w14:textId="77777777" w:rsidR="001E451C" w:rsidRPr="00CB0110" w:rsidRDefault="001E451C">
      <w:r w:rsidRPr="00CB0110">
        <w:t xml:space="preserve">The manufacturer shall provide the method for calculating the Error Ratio. Known data patterns shall be transferred bi-directionally from end-to-end (the whole of the UL and DL will be exercised). Performance assessment shall be made at each frequency step. Comparison between transmitted known data and received data shall result in the Error Ratio. </w:t>
      </w:r>
    </w:p>
    <w:p w14:paraId="548DC09B" w14:textId="77777777" w:rsidR="001E451C" w:rsidRPr="00CB0110" w:rsidRDefault="001E451C">
      <w:r w:rsidRPr="00CB0110">
        <w:t>The data patterns used should be of sufficient length to give valid results and should be equivalent to the used channel bit rate.</w:t>
      </w:r>
    </w:p>
    <w:p w14:paraId="5D22DF29" w14:textId="77777777" w:rsidR="001E451C" w:rsidRPr="00CB0110" w:rsidRDefault="001E451C">
      <w:r w:rsidRPr="00CB0110">
        <w:t>Possible data patterns for assessing the Error Ratio are BER, BLER and User Data. Detailed description of BER and BLER can be found from TS 34.109 [15]</w:t>
      </w:r>
    </w:p>
    <w:p w14:paraId="1DD81478" w14:textId="77777777" w:rsidR="001E451C" w:rsidRPr="00CB0110" w:rsidRDefault="001E451C">
      <w:r w:rsidRPr="00CB0110">
        <w:t>End- User Data may be used where BER and BLER measurements are not appropriate, and is a manufacturers decision (see below):</w:t>
      </w:r>
    </w:p>
    <w:p w14:paraId="6261967F" w14:textId="461C6113" w:rsidR="00304071" w:rsidRPr="00CB0110" w:rsidRDefault="00304071" w:rsidP="00304071">
      <w:pPr>
        <w:pStyle w:val="NO"/>
      </w:pPr>
      <w:r w:rsidRPr="00CB0110">
        <w:t>Note:</w:t>
      </w:r>
      <w:r w:rsidRPr="00CB0110">
        <w:tab/>
        <w:t>For example, in the cases when the EUT consists of UE with data application ancillary and the data application ancillary itself does not support a loopback function that can be applied for the assessment of BER or BLER, as specified in TS 34.109 [15]. This would lead into a situation where the data application ancillary is not exercised, i.e. the data transfer loop is not end-to-end.</w:t>
      </w:r>
    </w:p>
    <w:p w14:paraId="54D76688" w14:textId="77777777" w:rsidR="00304071" w:rsidRPr="00CB0110" w:rsidRDefault="00304071" w:rsidP="00304071">
      <w:r w:rsidRPr="00CB0110">
        <w:t>The characteristics of the End- User Data used for testing (format, size, typical data throughput rate, additional error corrections etc.) and the necessary test equipment shall be delivered to enable the assessment of the EUT.</w:t>
      </w:r>
    </w:p>
    <w:p w14:paraId="233A76F7" w14:textId="77777777" w:rsidR="001E451C" w:rsidRPr="00CB0110" w:rsidRDefault="001E451C">
      <w:r w:rsidRPr="00CB0110">
        <w:t>Following formula may apply to End- User Data:</w:t>
      </w:r>
    </w:p>
    <w:p w14:paraId="14F2AF6F" w14:textId="4A3AAFA2" w:rsidR="001E451C" w:rsidRPr="00CB0110" w:rsidRDefault="001E451C">
      <w:pPr>
        <w:pStyle w:val="EQ"/>
      </w:pPr>
      <w:r w:rsidRPr="00CB0110">
        <w:tab/>
      </w:r>
      <w:r w:rsidR="00CF3E46" w:rsidRPr="00CB0110">
        <w:drawing>
          <wp:inline distT="0" distB="0" distL="0" distR="0" wp14:anchorId="2D631D3C" wp14:editId="7BC83232">
            <wp:extent cx="4813300" cy="54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3300" cy="546100"/>
                    </a:xfrm>
                    <a:prstGeom prst="rect">
                      <a:avLst/>
                    </a:prstGeom>
                    <a:noFill/>
                    <a:ln>
                      <a:noFill/>
                    </a:ln>
                  </pic:spPr>
                </pic:pic>
              </a:graphicData>
            </a:graphic>
          </wp:inline>
        </w:drawing>
      </w:r>
    </w:p>
    <w:p w14:paraId="3D40F6AA" w14:textId="77777777" w:rsidR="001E451C" w:rsidRPr="00CB0110" w:rsidRDefault="001E451C">
      <w:r w:rsidRPr="00CB0110">
        <w:t>(In case that high Error Ratios exist, ensure that errors are a consequence of EMC stress).</w:t>
      </w:r>
    </w:p>
    <w:p w14:paraId="00439A39" w14:textId="77777777" w:rsidR="001E451C" w:rsidRPr="00CB0110" w:rsidRDefault="001E451C">
      <w:pPr>
        <w:pStyle w:val="Heading1"/>
      </w:pPr>
      <w:bookmarkStart w:id="232" w:name="_Toc392022419"/>
      <w:bookmarkStart w:id="233" w:name="_Toc105147022"/>
      <w:r w:rsidRPr="00CB0110">
        <w:t>B.3</w:t>
      </w:r>
      <w:r w:rsidRPr="00CB0110">
        <w:tab/>
        <w:t>EUT without data application ancillary</w:t>
      </w:r>
      <w:bookmarkEnd w:id="232"/>
      <w:bookmarkEnd w:id="233"/>
      <w:r w:rsidRPr="00CB0110">
        <w:t xml:space="preserve"> </w:t>
      </w:r>
    </w:p>
    <w:p w14:paraId="3C80349B" w14:textId="77777777" w:rsidR="001E451C" w:rsidRPr="00CB0110" w:rsidRDefault="001E451C">
      <w:r w:rsidRPr="00CB011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D6EE51F" w14:textId="5C38DF37" w:rsidR="001E451C" w:rsidRPr="00CB0110" w:rsidRDefault="00CF3E46">
      <w:pPr>
        <w:pStyle w:val="TH"/>
        <w:keepNext w:val="0"/>
      </w:pPr>
      <w:r w:rsidRPr="00CB0110">
        <w:rPr>
          <w:noProof/>
        </w:rPr>
        <w:drawing>
          <wp:inline distT="0" distB="0" distL="0" distR="0" wp14:anchorId="4E65474F" wp14:editId="3A0B3D3B">
            <wp:extent cx="4997450" cy="275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42588AB6" w14:textId="77777777" w:rsidR="001E451C" w:rsidRPr="00CB0110" w:rsidRDefault="001E451C">
      <w:pPr>
        <w:pStyle w:val="TF"/>
      </w:pPr>
      <w:r w:rsidRPr="00CB0110">
        <w:t>Figure B.1: Error Ratio assessment, test set-up for EUT without data application ancillary.</w:t>
      </w:r>
    </w:p>
    <w:p w14:paraId="59CE47A6" w14:textId="77777777" w:rsidR="001E451C" w:rsidRPr="00CB0110" w:rsidRDefault="001E451C">
      <w:pPr>
        <w:pStyle w:val="Heading1"/>
      </w:pPr>
      <w:bookmarkStart w:id="234" w:name="_Toc392022420"/>
      <w:bookmarkStart w:id="235" w:name="_Toc105147023"/>
      <w:r w:rsidRPr="00CB0110">
        <w:t>B.4</w:t>
      </w:r>
      <w:r w:rsidRPr="00CB0110">
        <w:tab/>
        <w:t>EUT with data application ancillary</w:t>
      </w:r>
      <w:bookmarkEnd w:id="234"/>
      <w:bookmarkEnd w:id="235"/>
      <w:r w:rsidRPr="00CB0110">
        <w:t xml:space="preserve"> </w:t>
      </w:r>
    </w:p>
    <w:p w14:paraId="599F9BD9" w14:textId="77777777" w:rsidR="001E451C" w:rsidRPr="00CB0110" w:rsidRDefault="001E451C">
      <w:r w:rsidRPr="00CB0110">
        <w:t>The Data monitoring Device is here considered as a part of the Test System. The Data application ancillary should be part of the data transfer (UL and DL) loop and is included in the EUT configuration.</w:t>
      </w:r>
    </w:p>
    <w:p w14:paraId="5B2AA6ED" w14:textId="41C10197" w:rsidR="001E451C" w:rsidRPr="00CB0110" w:rsidRDefault="00CF3E46">
      <w:pPr>
        <w:pStyle w:val="TH"/>
      </w:pPr>
      <w:r w:rsidRPr="00CB0110">
        <w:rPr>
          <w:noProof/>
        </w:rPr>
        <w:drawing>
          <wp:inline distT="0" distB="0" distL="0" distR="0" wp14:anchorId="1E6D8A9A" wp14:editId="0F4E167A">
            <wp:extent cx="4997450" cy="2755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0E52BCCD" w14:textId="77777777" w:rsidR="001E451C" w:rsidRPr="00CB0110" w:rsidRDefault="001E451C">
      <w:pPr>
        <w:pStyle w:val="TF"/>
      </w:pPr>
      <w:r w:rsidRPr="00CB0110">
        <w:t>Figure B.2: Error ratio assessment, test set-up for EUT with data application ancillary.</w:t>
      </w:r>
    </w:p>
    <w:p w14:paraId="1721AAC4" w14:textId="77777777" w:rsidR="001E451C" w:rsidRPr="00CB0110" w:rsidRDefault="001E451C">
      <w:pPr>
        <w:pStyle w:val="Heading8"/>
      </w:pPr>
      <w:r w:rsidRPr="00CB0110">
        <w:br w:type="page"/>
      </w:r>
      <w:bookmarkStart w:id="236" w:name="_Toc392022421"/>
      <w:bookmarkStart w:id="237" w:name="_Toc105147024"/>
      <w:r w:rsidRPr="00CB0110">
        <w:t>Annex C (informative):</w:t>
      </w:r>
      <w:r w:rsidRPr="00CB0110">
        <w:br/>
        <w:t>Change History</w:t>
      </w:r>
      <w:bookmarkEnd w:id="236"/>
      <w:bookmarkEnd w:id="237"/>
    </w:p>
    <w:p w14:paraId="01A0CDB7" w14:textId="77777777" w:rsidR="001E451C" w:rsidRPr="00CB0110" w:rsidRDefault="001E451C">
      <w:pPr>
        <w:pStyle w:val="TH"/>
      </w:pPr>
    </w:p>
    <w:tbl>
      <w:tblPr>
        <w:tblW w:w="92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55"/>
        <w:gridCol w:w="1000"/>
        <w:gridCol w:w="534"/>
        <w:gridCol w:w="284"/>
        <w:gridCol w:w="3854"/>
        <w:gridCol w:w="425"/>
        <w:gridCol w:w="567"/>
        <w:gridCol w:w="1820"/>
      </w:tblGrid>
      <w:tr w:rsidR="001E451C" w:rsidRPr="00C1192E" w14:paraId="6D381867" w14:textId="77777777">
        <w:trPr>
          <w:cantSplit/>
          <w:trHeight w:val="113"/>
        </w:trPr>
        <w:tc>
          <w:tcPr>
            <w:tcW w:w="755" w:type="dxa"/>
            <w:shd w:val="clear" w:color="auto" w:fill="auto"/>
          </w:tcPr>
          <w:p w14:paraId="110094EA" w14:textId="77777777" w:rsidR="001E451C" w:rsidRPr="00C1192E" w:rsidRDefault="001E451C">
            <w:pPr>
              <w:pStyle w:val="TAH"/>
            </w:pPr>
            <w:r w:rsidRPr="00C1192E">
              <w:t>TSG</w:t>
            </w:r>
          </w:p>
        </w:tc>
        <w:tc>
          <w:tcPr>
            <w:tcW w:w="1000" w:type="dxa"/>
            <w:shd w:val="clear" w:color="auto" w:fill="auto"/>
          </w:tcPr>
          <w:p w14:paraId="5E5D87A9" w14:textId="77777777" w:rsidR="001E451C" w:rsidRPr="00C1192E" w:rsidRDefault="001E451C">
            <w:pPr>
              <w:pStyle w:val="TAH"/>
            </w:pPr>
            <w:r w:rsidRPr="00C1192E">
              <w:t>Doc</w:t>
            </w:r>
          </w:p>
        </w:tc>
        <w:tc>
          <w:tcPr>
            <w:tcW w:w="534" w:type="dxa"/>
            <w:shd w:val="clear" w:color="auto" w:fill="auto"/>
          </w:tcPr>
          <w:p w14:paraId="452A3BA5" w14:textId="77777777" w:rsidR="001E451C" w:rsidRPr="00C1192E" w:rsidRDefault="001E451C">
            <w:pPr>
              <w:pStyle w:val="TAH"/>
            </w:pPr>
            <w:r w:rsidRPr="00C1192E">
              <w:t>CR</w:t>
            </w:r>
          </w:p>
        </w:tc>
        <w:tc>
          <w:tcPr>
            <w:tcW w:w="284" w:type="dxa"/>
            <w:shd w:val="clear" w:color="auto" w:fill="auto"/>
          </w:tcPr>
          <w:p w14:paraId="003EF1A0" w14:textId="77777777" w:rsidR="001E451C" w:rsidRPr="00C1192E" w:rsidRDefault="001E451C">
            <w:pPr>
              <w:pStyle w:val="TAH"/>
            </w:pPr>
            <w:r w:rsidRPr="00C1192E">
              <w:t>R</w:t>
            </w:r>
          </w:p>
        </w:tc>
        <w:tc>
          <w:tcPr>
            <w:tcW w:w="3854" w:type="dxa"/>
            <w:shd w:val="clear" w:color="auto" w:fill="auto"/>
          </w:tcPr>
          <w:p w14:paraId="09C841F3" w14:textId="77777777" w:rsidR="001E451C" w:rsidRPr="00C1192E" w:rsidRDefault="001E451C">
            <w:pPr>
              <w:pStyle w:val="TAH"/>
            </w:pPr>
            <w:r w:rsidRPr="00C1192E">
              <w:t>Title</w:t>
            </w:r>
          </w:p>
        </w:tc>
        <w:tc>
          <w:tcPr>
            <w:tcW w:w="425" w:type="dxa"/>
            <w:shd w:val="clear" w:color="auto" w:fill="auto"/>
          </w:tcPr>
          <w:p w14:paraId="6296AAF1" w14:textId="77777777" w:rsidR="001E451C" w:rsidRPr="00C1192E" w:rsidRDefault="001E451C">
            <w:pPr>
              <w:pStyle w:val="TAH"/>
            </w:pPr>
            <w:r w:rsidRPr="00C1192E">
              <w:t>Cat</w:t>
            </w:r>
          </w:p>
        </w:tc>
        <w:tc>
          <w:tcPr>
            <w:tcW w:w="567" w:type="dxa"/>
            <w:shd w:val="clear" w:color="auto" w:fill="auto"/>
          </w:tcPr>
          <w:p w14:paraId="4928D973" w14:textId="77777777" w:rsidR="001E451C" w:rsidRPr="00C1192E" w:rsidRDefault="001E451C">
            <w:pPr>
              <w:pStyle w:val="TAH"/>
            </w:pPr>
            <w:r w:rsidRPr="00C1192E">
              <w:t>New</w:t>
            </w:r>
          </w:p>
        </w:tc>
        <w:tc>
          <w:tcPr>
            <w:tcW w:w="1820" w:type="dxa"/>
            <w:shd w:val="clear" w:color="auto" w:fill="auto"/>
          </w:tcPr>
          <w:p w14:paraId="3F2AEFA3" w14:textId="77777777" w:rsidR="001E451C" w:rsidRPr="00C1192E" w:rsidRDefault="001E451C">
            <w:pPr>
              <w:pStyle w:val="TAH"/>
            </w:pPr>
            <w:r w:rsidRPr="00C1192E">
              <w:t>Work Item</w:t>
            </w:r>
          </w:p>
        </w:tc>
      </w:tr>
      <w:tr w:rsidR="001E451C" w:rsidRPr="00C1192E" w14:paraId="0431CB22" w14:textId="77777777">
        <w:trPr>
          <w:cantSplit/>
          <w:trHeight w:val="113"/>
        </w:trPr>
        <w:tc>
          <w:tcPr>
            <w:tcW w:w="755" w:type="dxa"/>
            <w:shd w:val="clear" w:color="auto" w:fill="auto"/>
          </w:tcPr>
          <w:p w14:paraId="1C0D1F9B" w14:textId="77777777" w:rsidR="004F1DCE" w:rsidRPr="00C1192E" w:rsidRDefault="001E451C" w:rsidP="004F1DCE">
            <w:pPr>
              <w:pStyle w:val="TAL"/>
            </w:pPr>
            <w:r w:rsidRPr="00C1192E">
              <w:t>RP-37</w:t>
            </w:r>
          </w:p>
        </w:tc>
        <w:tc>
          <w:tcPr>
            <w:tcW w:w="1000" w:type="dxa"/>
            <w:shd w:val="clear" w:color="auto" w:fill="auto"/>
          </w:tcPr>
          <w:p w14:paraId="3E823E46" w14:textId="77777777" w:rsidR="001E451C" w:rsidRPr="00C1192E" w:rsidRDefault="001E451C" w:rsidP="004F1DCE">
            <w:pPr>
              <w:pStyle w:val="TAL"/>
            </w:pPr>
          </w:p>
        </w:tc>
        <w:tc>
          <w:tcPr>
            <w:tcW w:w="534" w:type="dxa"/>
            <w:shd w:val="clear" w:color="auto" w:fill="auto"/>
          </w:tcPr>
          <w:p w14:paraId="259BC96A" w14:textId="77777777" w:rsidR="001E451C" w:rsidRPr="00C1192E" w:rsidRDefault="001E451C" w:rsidP="004F1DCE">
            <w:pPr>
              <w:pStyle w:val="TAL"/>
            </w:pPr>
          </w:p>
        </w:tc>
        <w:tc>
          <w:tcPr>
            <w:tcW w:w="284" w:type="dxa"/>
            <w:shd w:val="clear" w:color="auto" w:fill="auto"/>
          </w:tcPr>
          <w:p w14:paraId="648AB402" w14:textId="77777777" w:rsidR="001E451C" w:rsidRPr="00C1192E" w:rsidRDefault="001E451C" w:rsidP="004F1DCE">
            <w:pPr>
              <w:pStyle w:val="TAL"/>
            </w:pPr>
          </w:p>
        </w:tc>
        <w:tc>
          <w:tcPr>
            <w:tcW w:w="3854" w:type="dxa"/>
            <w:shd w:val="clear" w:color="auto" w:fill="auto"/>
          </w:tcPr>
          <w:p w14:paraId="38289C06" w14:textId="77777777" w:rsidR="001E451C" w:rsidRPr="00C1192E" w:rsidRDefault="001E451C" w:rsidP="004F1DCE">
            <w:pPr>
              <w:pStyle w:val="TAL"/>
            </w:pPr>
            <w:r w:rsidRPr="00C1192E">
              <w:t>Rel-8 version created based on v7.5.0</w:t>
            </w:r>
          </w:p>
        </w:tc>
        <w:tc>
          <w:tcPr>
            <w:tcW w:w="425" w:type="dxa"/>
            <w:shd w:val="clear" w:color="auto" w:fill="auto"/>
          </w:tcPr>
          <w:p w14:paraId="08F67038" w14:textId="77777777" w:rsidR="001E451C" w:rsidRPr="00C1192E" w:rsidRDefault="001E451C" w:rsidP="004F1DCE">
            <w:pPr>
              <w:pStyle w:val="TAL"/>
            </w:pPr>
          </w:p>
        </w:tc>
        <w:tc>
          <w:tcPr>
            <w:tcW w:w="567" w:type="dxa"/>
            <w:shd w:val="clear" w:color="auto" w:fill="auto"/>
          </w:tcPr>
          <w:p w14:paraId="713BC63E" w14:textId="77777777" w:rsidR="001E451C" w:rsidRPr="00C1192E" w:rsidRDefault="001E451C" w:rsidP="004F1DCE">
            <w:pPr>
              <w:pStyle w:val="TAL"/>
            </w:pPr>
            <w:r w:rsidRPr="00C1192E">
              <w:t>8.0.0</w:t>
            </w:r>
          </w:p>
        </w:tc>
        <w:tc>
          <w:tcPr>
            <w:tcW w:w="1820" w:type="dxa"/>
            <w:shd w:val="clear" w:color="auto" w:fill="auto"/>
          </w:tcPr>
          <w:p w14:paraId="1D3137AE" w14:textId="77777777" w:rsidR="001E451C" w:rsidRPr="00C1192E" w:rsidRDefault="001E451C" w:rsidP="004F1DCE">
            <w:pPr>
              <w:pStyle w:val="TAL"/>
            </w:pPr>
          </w:p>
        </w:tc>
      </w:tr>
      <w:tr w:rsidR="001E451C" w:rsidRPr="00C1192E" w14:paraId="322ECB42" w14:textId="77777777">
        <w:trPr>
          <w:cantSplit/>
          <w:trHeight w:val="113"/>
        </w:trPr>
        <w:tc>
          <w:tcPr>
            <w:tcW w:w="755" w:type="dxa"/>
            <w:shd w:val="clear" w:color="auto" w:fill="auto"/>
          </w:tcPr>
          <w:p w14:paraId="054A7E51" w14:textId="77777777" w:rsidR="001E451C" w:rsidRPr="00C1192E" w:rsidRDefault="001E451C" w:rsidP="004F1DCE">
            <w:pPr>
              <w:pStyle w:val="TAL"/>
            </w:pPr>
            <w:r w:rsidRPr="00C1192E">
              <w:t>RP-37</w:t>
            </w:r>
          </w:p>
        </w:tc>
        <w:tc>
          <w:tcPr>
            <w:tcW w:w="1000" w:type="dxa"/>
            <w:shd w:val="clear" w:color="auto" w:fill="auto"/>
          </w:tcPr>
          <w:p w14:paraId="15DCAE4A" w14:textId="77777777" w:rsidR="001E451C" w:rsidRPr="00C1192E" w:rsidRDefault="001E451C" w:rsidP="004F1DCE">
            <w:pPr>
              <w:pStyle w:val="TAL"/>
            </w:pPr>
            <w:r w:rsidRPr="00C1192E">
              <w:t>RP-070658</w:t>
            </w:r>
          </w:p>
        </w:tc>
        <w:tc>
          <w:tcPr>
            <w:tcW w:w="534" w:type="dxa"/>
            <w:shd w:val="clear" w:color="auto" w:fill="auto"/>
          </w:tcPr>
          <w:p w14:paraId="4E16FD96" w14:textId="77777777" w:rsidR="001E451C" w:rsidRPr="00C1192E" w:rsidRDefault="001E451C" w:rsidP="004F1DCE">
            <w:pPr>
              <w:pStyle w:val="TAL"/>
            </w:pPr>
            <w:r w:rsidRPr="00C1192E">
              <w:t>0027</w:t>
            </w:r>
          </w:p>
        </w:tc>
        <w:tc>
          <w:tcPr>
            <w:tcW w:w="284" w:type="dxa"/>
            <w:shd w:val="clear" w:color="auto" w:fill="auto"/>
          </w:tcPr>
          <w:p w14:paraId="630B3FE1" w14:textId="77777777" w:rsidR="001E451C" w:rsidRPr="00C1192E" w:rsidRDefault="001E451C" w:rsidP="004F1DCE">
            <w:pPr>
              <w:pStyle w:val="TAL"/>
            </w:pPr>
          </w:p>
        </w:tc>
        <w:tc>
          <w:tcPr>
            <w:tcW w:w="3854" w:type="dxa"/>
            <w:shd w:val="clear" w:color="auto" w:fill="auto"/>
          </w:tcPr>
          <w:p w14:paraId="419E7327" w14:textId="77777777" w:rsidR="001E451C" w:rsidRPr="00C1192E" w:rsidRDefault="001E451C" w:rsidP="004F1DCE">
            <w:pPr>
              <w:pStyle w:val="TAL"/>
            </w:pPr>
            <w:r w:rsidRPr="00C1192E">
              <w:t>Introduction of UMTS1500 requirements (Rel-8)</w:t>
            </w:r>
          </w:p>
        </w:tc>
        <w:tc>
          <w:tcPr>
            <w:tcW w:w="425" w:type="dxa"/>
            <w:shd w:val="clear" w:color="auto" w:fill="auto"/>
          </w:tcPr>
          <w:p w14:paraId="76B485E4" w14:textId="77777777" w:rsidR="001E451C" w:rsidRPr="00C1192E" w:rsidRDefault="001E451C" w:rsidP="004F1DCE">
            <w:pPr>
              <w:pStyle w:val="TAL"/>
            </w:pPr>
            <w:r w:rsidRPr="00C1192E">
              <w:t>B</w:t>
            </w:r>
          </w:p>
        </w:tc>
        <w:tc>
          <w:tcPr>
            <w:tcW w:w="567" w:type="dxa"/>
            <w:shd w:val="clear" w:color="auto" w:fill="auto"/>
          </w:tcPr>
          <w:p w14:paraId="06817D28" w14:textId="77777777" w:rsidR="001E451C" w:rsidRPr="00C1192E" w:rsidRDefault="001E451C" w:rsidP="004F1DCE">
            <w:pPr>
              <w:pStyle w:val="TAL"/>
            </w:pPr>
            <w:r w:rsidRPr="00C1192E">
              <w:t>8.0.0</w:t>
            </w:r>
          </w:p>
        </w:tc>
        <w:tc>
          <w:tcPr>
            <w:tcW w:w="1820" w:type="dxa"/>
            <w:shd w:val="clear" w:color="auto" w:fill="auto"/>
          </w:tcPr>
          <w:p w14:paraId="30AB2ECA" w14:textId="77777777" w:rsidR="001E451C" w:rsidRPr="00C1192E" w:rsidRDefault="001E451C" w:rsidP="004F1DCE">
            <w:pPr>
              <w:pStyle w:val="TAL"/>
            </w:pPr>
            <w:r w:rsidRPr="00C1192E">
              <w:t>RInImp8-UMTS1500</w:t>
            </w:r>
          </w:p>
        </w:tc>
      </w:tr>
      <w:tr w:rsidR="004F1DCE" w:rsidRPr="00C1192E" w14:paraId="21980E48" w14:textId="77777777">
        <w:trPr>
          <w:cantSplit/>
          <w:trHeight w:val="113"/>
        </w:trPr>
        <w:tc>
          <w:tcPr>
            <w:tcW w:w="755" w:type="dxa"/>
            <w:shd w:val="clear" w:color="auto" w:fill="auto"/>
          </w:tcPr>
          <w:p w14:paraId="48386E94" w14:textId="77777777" w:rsidR="004F1DCE" w:rsidRPr="00C1192E" w:rsidRDefault="004F1DCE" w:rsidP="004F1DCE">
            <w:pPr>
              <w:pStyle w:val="TAL"/>
              <w:rPr>
                <w:szCs w:val="18"/>
              </w:rPr>
            </w:pPr>
            <w:r w:rsidRPr="00C1192E">
              <w:rPr>
                <w:szCs w:val="18"/>
              </w:rPr>
              <w:t>RP-39</w:t>
            </w:r>
          </w:p>
        </w:tc>
        <w:tc>
          <w:tcPr>
            <w:tcW w:w="1000" w:type="dxa"/>
            <w:shd w:val="clear" w:color="auto" w:fill="auto"/>
          </w:tcPr>
          <w:p w14:paraId="37F7082C" w14:textId="77777777" w:rsidR="004F1DCE" w:rsidRPr="00C1192E" w:rsidRDefault="004F1DCE" w:rsidP="004F1DCE">
            <w:pPr>
              <w:pStyle w:val="TAL"/>
              <w:rPr>
                <w:szCs w:val="18"/>
              </w:rPr>
            </w:pPr>
            <w:r w:rsidRPr="00C1192E">
              <w:rPr>
                <w:szCs w:val="18"/>
              </w:rPr>
              <w:t>RP-080124</w:t>
            </w:r>
          </w:p>
        </w:tc>
        <w:tc>
          <w:tcPr>
            <w:tcW w:w="534" w:type="dxa"/>
            <w:shd w:val="clear" w:color="auto" w:fill="auto"/>
          </w:tcPr>
          <w:p w14:paraId="1B0142C0" w14:textId="77777777" w:rsidR="004F1DCE" w:rsidRPr="00C1192E" w:rsidRDefault="004F1DCE" w:rsidP="004F1DCE">
            <w:pPr>
              <w:pStyle w:val="TAL"/>
              <w:rPr>
                <w:szCs w:val="18"/>
              </w:rPr>
            </w:pPr>
            <w:r w:rsidRPr="00C1192E">
              <w:rPr>
                <w:szCs w:val="18"/>
              </w:rPr>
              <w:t>0030</w:t>
            </w:r>
          </w:p>
        </w:tc>
        <w:tc>
          <w:tcPr>
            <w:tcW w:w="284" w:type="dxa"/>
            <w:shd w:val="clear" w:color="auto" w:fill="auto"/>
          </w:tcPr>
          <w:p w14:paraId="1A6A6D29" w14:textId="77777777" w:rsidR="004F1DCE" w:rsidRPr="00C1192E" w:rsidRDefault="004F1DCE" w:rsidP="004F1DCE">
            <w:pPr>
              <w:pStyle w:val="TAL"/>
              <w:rPr>
                <w:szCs w:val="18"/>
              </w:rPr>
            </w:pPr>
            <w:r w:rsidRPr="00C1192E">
              <w:rPr>
                <w:szCs w:val="18"/>
              </w:rPr>
              <w:t>1</w:t>
            </w:r>
          </w:p>
        </w:tc>
        <w:tc>
          <w:tcPr>
            <w:tcW w:w="3854" w:type="dxa"/>
            <w:shd w:val="clear" w:color="auto" w:fill="auto"/>
          </w:tcPr>
          <w:p w14:paraId="7FEA7437" w14:textId="77777777" w:rsidR="004F1DCE" w:rsidRPr="00C1192E" w:rsidRDefault="004F1DCE" w:rsidP="004F1DCE">
            <w:pPr>
              <w:pStyle w:val="TAL"/>
              <w:rPr>
                <w:szCs w:val="18"/>
              </w:rPr>
            </w:pPr>
            <w:r w:rsidRPr="00CB0110">
              <w:rPr>
                <w:rFonts w:eastAsia="MS Mincho" w:cs="Arial"/>
                <w:szCs w:val="18"/>
                <w:lang w:eastAsia="ja-JP"/>
              </w:rPr>
              <w:t>Introduction of UMTS700 EMC requirements</w:t>
            </w:r>
          </w:p>
        </w:tc>
        <w:tc>
          <w:tcPr>
            <w:tcW w:w="425" w:type="dxa"/>
            <w:shd w:val="clear" w:color="auto" w:fill="auto"/>
          </w:tcPr>
          <w:p w14:paraId="60795644" w14:textId="77777777" w:rsidR="004F1DCE" w:rsidRPr="00C1192E" w:rsidRDefault="004F1DCE" w:rsidP="004F1DCE">
            <w:pPr>
              <w:pStyle w:val="TAL"/>
              <w:rPr>
                <w:szCs w:val="18"/>
              </w:rPr>
            </w:pPr>
            <w:r w:rsidRPr="00C1192E">
              <w:rPr>
                <w:szCs w:val="18"/>
              </w:rPr>
              <w:t>B</w:t>
            </w:r>
          </w:p>
        </w:tc>
        <w:tc>
          <w:tcPr>
            <w:tcW w:w="567" w:type="dxa"/>
            <w:shd w:val="clear" w:color="auto" w:fill="auto"/>
          </w:tcPr>
          <w:p w14:paraId="29EF6B4F" w14:textId="77777777" w:rsidR="004F1DCE" w:rsidRPr="00C1192E" w:rsidRDefault="004F1DCE" w:rsidP="004F1DCE">
            <w:pPr>
              <w:pStyle w:val="TAL"/>
              <w:rPr>
                <w:szCs w:val="18"/>
              </w:rPr>
            </w:pPr>
            <w:r w:rsidRPr="00C1192E">
              <w:rPr>
                <w:szCs w:val="18"/>
              </w:rPr>
              <w:t>8.1.0</w:t>
            </w:r>
          </w:p>
        </w:tc>
        <w:tc>
          <w:tcPr>
            <w:tcW w:w="1820" w:type="dxa"/>
            <w:shd w:val="clear" w:color="auto" w:fill="auto"/>
          </w:tcPr>
          <w:p w14:paraId="60F49229" w14:textId="77777777" w:rsidR="004F1DCE" w:rsidRPr="00C1192E" w:rsidRDefault="004F1DCE" w:rsidP="004F1DCE">
            <w:pPr>
              <w:pStyle w:val="TAL"/>
              <w:rPr>
                <w:szCs w:val="18"/>
              </w:rPr>
            </w:pPr>
            <w:r w:rsidRPr="00CB0110">
              <w:rPr>
                <w:rFonts w:eastAsia="MS Mincho" w:cs="Arial"/>
                <w:szCs w:val="18"/>
                <w:lang w:eastAsia="ja-JP"/>
              </w:rPr>
              <w:t>RInImp8-UMTS700</w:t>
            </w:r>
          </w:p>
        </w:tc>
      </w:tr>
      <w:tr w:rsidR="007B6FF2" w:rsidRPr="00C1192E" w14:paraId="012753A8"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61689C66" w14:textId="77777777" w:rsidR="007B6FF2" w:rsidRPr="00C1192E" w:rsidRDefault="007B6FF2" w:rsidP="00B24B61">
            <w:pPr>
              <w:pStyle w:val="TAL"/>
              <w:rPr>
                <w:szCs w:val="18"/>
              </w:rPr>
            </w:pPr>
            <w:r w:rsidRPr="00C1192E">
              <w:rPr>
                <w:szCs w:val="18"/>
              </w:rPr>
              <w:t>RP-40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544D065" w14:textId="77777777" w:rsidR="007B6FF2" w:rsidRPr="00C1192E" w:rsidRDefault="007B6FF2" w:rsidP="00B24B61">
            <w:pPr>
              <w:pStyle w:val="TAL"/>
              <w:rPr>
                <w:szCs w:val="18"/>
              </w:rPr>
            </w:pPr>
            <w:r w:rsidRPr="00C1192E">
              <w:rPr>
                <w:szCs w:val="18"/>
              </w:rPr>
              <w:t>RP-080384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BFB7647" w14:textId="77777777" w:rsidR="007B6FF2" w:rsidRPr="00C1192E" w:rsidRDefault="007B6FF2" w:rsidP="00B24B61">
            <w:pPr>
              <w:pStyle w:val="TAL"/>
              <w:rPr>
                <w:szCs w:val="18"/>
              </w:rPr>
            </w:pPr>
            <w:r w:rsidRPr="00C1192E">
              <w:rPr>
                <w:szCs w:val="18"/>
              </w:rPr>
              <w:t>0031</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8F5557D" w14:textId="77777777" w:rsidR="007B6FF2" w:rsidRPr="00C1192E" w:rsidRDefault="007B6FF2" w:rsidP="00B24B61">
            <w:pPr>
              <w:pStyle w:val="TAL"/>
              <w:rPr>
                <w:szCs w:val="18"/>
              </w:rPr>
            </w:pPr>
            <w:r w:rsidRPr="00C1192E">
              <w:rPr>
                <w:szCs w:val="18"/>
              </w:rPr>
              <w:t>1</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6DD7221" w14:textId="77777777" w:rsidR="007B6FF2" w:rsidRPr="00CB0110" w:rsidRDefault="007B6FF2" w:rsidP="00B24B61">
            <w:pPr>
              <w:pStyle w:val="TAL"/>
              <w:rPr>
                <w:rFonts w:eastAsia="MS Mincho" w:cs="Arial"/>
                <w:szCs w:val="18"/>
                <w:lang w:eastAsia="ja-JP"/>
              </w:rPr>
            </w:pPr>
            <w:r w:rsidRPr="00CB0110">
              <w:rPr>
                <w:rFonts w:eastAsia="MS Mincho" w:cs="Arial"/>
                <w:szCs w:val="18"/>
                <w:lang w:eastAsia="ja-JP"/>
              </w:rPr>
              <w:t>Introduction of UMTS700 EMC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8702E08" w14:textId="77777777" w:rsidR="007B6FF2" w:rsidRPr="00C1192E" w:rsidRDefault="007B6FF2" w:rsidP="00B24B61">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A2E523" w14:textId="77777777" w:rsidR="007B6FF2" w:rsidRPr="00C1192E" w:rsidRDefault="007B6FF2" w:rsidP="00B24B61">
            <w:pPr>
              <w:pStyle w:val="TAL"/>
              <w:rPr>
                <w:szCs w:val="18"/>
              </w:rPr>
            </w:pPr>
            <w:r w:rsidRPr="00C1192E">
              <w:rPr>
                <w:szCs w:val="18"/>
              </w:rPr>
              <w:t>8.2.0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E3D4FB3" w14:textId="77777777" w:rsidR="007B6FF2" w:rsidRPr="00CB0110" w:rsidRDefault="007B6FF2" w:rsidP="00B24B61">
            <w:pPr>
              <w:pStyle w:val="TAL"/>
              <w:rPr>
                <w:rFonts w:eastAsia="MS Mincho" w:cs="Arial"/>
                <w:szCs w:val="18"/>
                <w:lang w:eastAsia="ja-JP"/>
              </w:rPr>
            </w:pPr>
            <w:r w:rsidRPr="00C1192E">
              <w:rPr>
                <w:rFonts w:cs="Arial"/>
                <w:szCs w:val="18"/>
              </w:rPr>
              <w:t>RInImp8-UMTS2300TDD</w:t>
            </w:r>
          </w:p>
        </w:tc>
      </w:tr>
      <w:tr w:rsidR="00340537" w:rsidRPr="00C1192E" w14:paraId="67810757"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C10E66" w14:textId="77777777" w:rsidR="00340537" w:rsidRPr="00C1192E" w:rsidRDefault="00340537" w:rsidP="008666C4">
            <w:pPr>
              <w:pStyle w:val="TAL"/>
              <w:rPr>
                <w:szCs w:val="18"/>
              </w:rPr>
            </w:pPr>
            <w:r w:rsidRPr="00C1192E">
              <w:rPr>
                <w:szCs w:val="18"/>
              </w:rPr>
              <w:t>RP-43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5524C00" w14:textId="77777777" w:rsidR="00340537" w:rsidRPr="00C1192E" w:rsidRDefault="00340537" w:rsidP="008666C4">
            <w:pPr>
              <w:pStyle w:val="TAL"/>
              <w:rPr>
                <w:szCs w:val="18"/>
              </w:rPr>
            </w:pPr>
            <w:r w:rsidRPr="00C1192E">
              <w:rPr>
                <w:szCs w:val="18"/>
              </w:rPr>
              <w:t>RP-080197</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713A8559" w14:textId="77777777" w:rsidR="00340537" w:rsidRPr="00C1192E" w:rsidRDefault="00340537" w:rsidP="008666C4">
            <w:pPr>
              <w:pStyle w:val="TAL"/>
              <w:rPr>
                <w:szCs w:val="18"/>
              </w:rPr>
            </w:pPr>
            <w:r w:rsidRPr="00C1192E">
              <w:rPr>
                <w:szCs w:val="18"/>
              </w:rPr>
              <w:t>0032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D1A9027" w14:textId="77777777" w:rsidR="00340537" w:rsidRPr="00C1192E" w:rsidRDefault="00340537"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F192CDE" w14:textId="77777777" w:rsidR="00340537" w:rsidRPr="00CB0110" w:rsidRDefault="00340537" w:rsidP="008666C4">
            <w:pPr>
              <w:pStyle w:val="TAL"/>
              <w:rPr>
                <w:rFonts w:eastAsia="MS Mincho" w:cs="Arial"/>
                <w:szCs w:val="18"/>
                <w:lang w:eastAsia="ja-JP"/>
              </w:rPr>
            </w:pPr>
            <w:r w:rsidRPr="00C1192E">
              <w:rPr>
                <w:noProof/>
                <w:lang w:eastAsia="zh-CN"/>
              </w:rPr>
              <w:t>Introduction of band 1880MHz for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3DB0E7F" w14:textId="77777777" w:rsidR="00340537" w:rsidRPr="00C1192E" w:rsidRDefault="00D3569C" w:rsidP="008666C4">
            <w:pPr>
              <w:pStyle w:val="TAL"/>
              <w:rPr>
                <w:szCs w:val="18"/>
              </w:rPr>
            </w:pPr>
            <w:r w:rsidRPr="00C1192E">
              <w:rPr>
                <w:szCs w:val="18"/>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5C813C6" w14:textId="77777777" w:rsidR="00340537" w:rsidRPr="00C1192E" w:rsidRDefault="00340537" w:rsidP="008666C4">
            <w:pPr>
              <w:pStyle w:val="TAL"/>
              <w:rPr>
                <w:szCs w:val="18"/>
              </w:rPr>
            </w:pPr>
            <w:r w:rsidRPr="00C1192E">
              <w:rPr>
                <w:szCs w:val="18"/>
              </w:rPr>
              <w:t>8.3.0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7AB73A9" w14:textId="77777777" w:rsidR="00340537" w:rsidRPr="00CB0110" w:rsidRDefault="00340537" w:rsidP="008666C4">
            <w:pPr>
              <w:pStyle w:val="TAL"/>
              <w:rPr>
                <w:rFonts w:eastAsia="MS Mincho" w:cs="Arial"/>
                <w:szCs w:val="18"/>
                <w:lang w:eastAsia="ja-JP"/>
              </w:rPr>
            </w:pPr>
            <w:r w:rsidRPr="00C1192E">
              <w:rPr>
                <w:noProof/>
                <w:lang w:eastAsia="zh-CN"/>
              </w:rPr>
              <w:t>Rlnlmp9-UMTS1880TDD</w:t>
            </w:r>
          </w:p>
        </w:tc>
      </w:tr>
      <w:tr w:rsidR="00D3569C" w:rsidRPr="00C1192E" w14:paraId="0139D23B"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03727D" w14:textId="77777777" w:rsidR="00D3569C" w:rsidRPr="00C1192E" w:rsidRDefault="00D3569C" w:rsidP="008666C4">
            <w:pPr>
              <w:pStyle w:val="TAL"/>
              <w:rPr>
                <w:szCs w:val="18"/>
              </w:rPr>
            </w:pPr>
            <w:r w:rsidRPr="00C1192E">
              <w:rPr>
                <w:szCs w:val="18"/>
              </w:rPr>
              <w:t>RP-44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B4C161B" w14:textId="77777777" w:rsidR="00D3569C" w:rsidRPr="00C1192E" w:rsidRDefault="00D3569C" w:rsidP="008666C4">
            <w:pPr>
              <w:pStyle w:val="TAL"/>
              <w:rPr>
                <w:szCs w:val="18"/>
              </w:rPr>
            </w:pPr>
            <w:r w:rsidRPr="00C1192E">
              <w:rPr>
                <w:szCs w:val="18"/>
              </w:rPr>
              <w:t>RP-090559</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F8C47B" w14:textId="77777777" w:rsidR="00D3569C" w:rsidRPr="00C1192E" w:rsidRDefault="00D3569C" w:rsidP="008666C4">
            <w:pPr>
              <w:pStyle w:val="TAL"/>
              <w:rPr>
                <w:szCs w:val="18"/>
              </w:rPr>
            </w:pPr>
            <w:r w:rsidRPr="00C1192E">
              <w:rPr>
                <w:szCs w:val="18"/>
              </w:rPr>
              <w:t>0033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2965EC6" w14:textId="77777777" w:rsidR="00D3569C" w:rsidRPr="00C1192E" w:rsidRDefault="00D3569C"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DBEC5B2" w14:textId="77777777" w:rsidR="00D3569C" w:rsidRPr="00C1192E" w:rsidRDefault="00D3569C" w:rsidP="008666C4">
            <w:pPr>
              <w:pStyle w:val="TAL"/>
              <w:rPr>
                <w:noProof/>
                <w:lang w:eastAsia="zh-CN"/>
              </w:rPr>
            </w:pPr>
            <w:r w:rsidRPr="00C1192E">
              <w:rPr>
                <w:noProof/>
                <w:lang w:eastAsia="ja-JP"/>
              </w:rPr>
              <w:t>Introduction of Extended UMTS800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B314F4" w14:textId="77777777" w:rsidR="00D3569C" w:rsidRPr="00C1192E" w:rsidRDefault="00D3569C" w:rsidP="008666C4">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337C5EF" w14:textId="77777777" w:rsidR="00D3569C" w:rsidRPr="00C1192E" w:rsidRDefault="00377AA9" w:rsidP="008666C4">
            <w:pPr>
              <w:pStyle w:val="TAL"/>
              <w:rPr>
                <w:szCs w:val="18"/>
              </w:rPr>
            </w:pPr>
            <w:r w:rsidRPr="00C1192E">
              <w:rPr>
                <w:szCs w:val="18"/>
              </w:rPr>
              <w:t>9.0</w:t>
            </w:r>
            <w:r w:rsidR="00D3569C" w:rsidRPr="00C1192E">
              <w:rPr>
                <w:szCs w:val="18"/>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DB12DE1" w14:textId="77777777" w:rsidR="00D3569C" w:rsidRPr="00C1192E" w:rsidRDefault="00D3569C" w:rsidP="008666C4">
            <w:pPr>
              <w:pStyle w:val="TAL"/>
              <w:rPr>
                <w:noProof/>
                <w:lang w:eastAsia="zh-CN"/>
              </w:rPr>
            </w:pPr>
            <w:r w:rsidRPr="00C1192E">
              <w:rPr>
                <w:rFonts w:cs="Arial"/>
              </w:rPr>
              <w:t>RInImp9-UMTSLTE800</w:t>
            </w:r>
          </w:p>
        </w:tc>
      </w:tr>
      <w:tr w:rsidR="005F4975" w:rsidRPr="00C1192E" w14:paraId="13FAC0F0" w14:textId="77777777" w:rsidTr="005F4975">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2242CB78"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784909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RP-091286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3ACAA18" w14:textId="77777777" w:rsidR="005F4975" w:rsidRPr="00C1192E" w:rsidRDefault="005F4975" w:rsidP="005F4975">
            <w:pPr>
              <w:pStyle w:val="TAL"/>
              <w:rPr>
                <w:szCs w:val="18"/>
              </w:rPr>
            </w:pPr>
            <w:r w:rsidRPr="00C1192E">
              <w:rPr>
                <w:rFonts w:cs="Arial"/>
                <w:color w:val="000000"/>
                <w:sz w:val="16"/>
                <w:szCs w:val="16"/>
              </w:rPr>
              <w:t>034</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062EDE" w14:textId="77777777" w:rsidR="005F4975" w:rsidRPr="00C1192E" w:rsidRDefault="005F4975" w:rsidP="005F4975">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40AD73"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Introduction of Extended UMTS1500 requirements for TS34.124 (Technically endorsed at RAN 4 52bis in R4-093629)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4AF477"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9141F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w:t>
            </w:r>
            <w:r w:rsidR="00871EFE" w:rsidRPr="00C1192E">
              <w:rPr>
                <w:rFonts w:ascii="Arial" w:hAnsi="Arial" w:cs="Arial"/>
                <w:color w:val="000000"/>
                <w:sz w:val="16"/>
                <w:szCs w:val="16"/>
              </w:rPr>
              <w:t>1</w:t>
            </w:r>
            <w:r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39D48B3" w14:textId="77777777" w:rsidR="005F4975" w:rsidRPr="00C1192E" w:rsidRDefault="005F4975" w:rsidP="005F4975">
            <w:pPr>
              <w:pStyle w:val="TAL"/>
              <w:rPr>
                <w:rFonts w:cs="Arial"/>
              </w:rPr>
            </w:pPr>
            <w:r w:rsidRPr="00C1192E">
              <w:rPr>
                <w:rFonts w:cs="Arial"/>
                <w:color w:val="000000"/>
                <w:sz w:val="16"/>
                <w:szCs w:val="16"/>
              </w:rPr>
              <w:t>UMTSLTE1500</w:t>
            </w:r>
          </w:p>
        </w:tc>
      </w:tr>
      <w:tr w:rsidR="00871EFE" w:rsidRPr="00C1192E" w14:paraId="55A39E9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5C87CB9"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7658E43"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lang w:eastAsia="ja-JP" w:bidi="bn-IN"/>
              </w:rPr>
              <w:t>RP-100263</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E0F7E01" w14:textId="77777777" w:rsidR="00871EFE" w:rsidRPr="00C1192E" w:rsidRDefault="00871EFE" w:rsidP="00871EFE">
            <w:pPr>
              <w:spacing w:after="0"/>
              <w:rPr>
                <w:rFonts w:cs="Arial"/>
              </w:rPr>
            </w:pPr>
            <w:r w:rsidRPr="00C1192E">
              <w:rPr>
                <w:lang w:eastAsia="ja-JP" w:bidi="bn-IN"/>
              </w:rPr>
              <w:t>36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5361A1C9" w14:textId="77777777" w:rsidR="00871EFE" w:rsidRPr="00C1192E" w:rsidRDefault="00871EFE"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388896A" w14:textId="77777777" w:rsidR="00871EFE" w:rsidRPr="00C1192E" w:rsidRDefault="00871EFE" w:rsidP="00871EFE">
            <w:pPr>
              <w:pStyle w:val="TAL"/>
              <w:rPr>
                <w:rFonts w:cs="Arial"/>
              </w:rPr>
            </w:pPr>
            <w:r w:rsidRPr="00C1192E">
              <w:rPr>
                <w:lang w:eastAsia="ja-JP" w:bidi="bn-IN"/>
              </w:rPr>
              <w:t>Introduction of Band XX in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0C88D8" w14:textId="77777777" w:rsidR="00871EFE" w:rsidRPr="00C1192E" w:rsidRDefault="00871EFE" w:rsidP="00871EFE">
            <w:pPr>
              <w:pStyle w:val="TAL"/>
              <w:rPr>
                <w:rFonts w:cs="Arial"/>
                <w:sz w:val="16"/>
                <w:szCs w:val="16"/>
              </w:rPr>
            </w:pPr>
            <w:r w:rsidRPr="00C1192E">
              <w:rPr>
                <w:rFonts w:cs="Arial"/>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EA7812"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50D2DD2" w14:textId="77777777" w:rsidR="00871EFE" w:rsidRPr="00C1192E" w:rsidRDefault="00871EFE" w:rsidP="00871EFE">
            <w:pPr>
              <w:pStyle w:val="TAL"/>
              <w:rPr>
                <w:rFonts w:cs="Arial"/>
                <w:color w:val="000000"/>
                <w:sz w:val="16"/>
                <w:szCs w:val="16"/>
              </w:rPr>
            </w:pPr>
            <w:r w:rsidRPr="00C1192E">
              <w:rPr>
                <w:sz w:val="16"/>
                <w:szCs w:val="16"/>
                <w:lang w:eastAsia="ja-JP" w:bidi="bn-IN"/>
              </w:rPr>
              <w:t>RInImp9-UMTSLTE800EU</w:t>
            </w:r>
          </w:p>
        </w:tc>
      </w:tr>
      <w:tr w:rsidR="00EC563F" w:rsidRPr="00C1192E" w14:paraId="198B151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108D843"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SP-51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B5D330B" w14:textId="77777777" w:rsidR="00EC563F" w:rsidRPr="00C1192E" w:rsidRDefault="00EC563F" w:rsidP="00871EFE">
            <w:pPr>
              <w:overflowPunct/>
              <w:autoSpaceDE/>
              <w:autoSpaceDN/>
              <w:adjustRightInd/>
              <w:spacing w:after="0"/>
              <w:textAlignment w:val="auto"/>
              <w:rPr>
                <w:lang w:eastAsia="ja-JP" w:bidi="bn-IN"/>
              </w:rPr>
            </w:pP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517C0962" w14:textId="77777777" w:rsidR="00EC563F" w:rsidRPr="00C1192E" w:rsidRDefault="00EC563F" w:rsidP="00871EFE">
            <w:pPr>
              <w:spacing w:after="0"/>
              <w:rPr>
                <w:lang w:eastAsia="ja-JP" w:bidi="bn-IN"/>
              </w:rPr>
            </w:pP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1E80D87C" w14:textId="77777777" w:rsidR="00EC563F" w:rsidRPr="00C1192E" w:rsidRDefault="00EC563F"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FFDC564" w14:textId="77777777" w:rsidR="00EC563F" w:rsidRPr="00C1192E" w:rsidRDefault="00EC563F" w:rsidP="00871EFE">
            <w:pPr>
              <w:pStyle w:val="TAL"/>
              <w:rPr>
                <w:lang w:eastAsia="ja-JP" w:bidi="bn-IN"/>
              </w:rPr>
            </w:pPr>
            <w:r w:rsidRPr="00C1192E">
              <w:rPr>
                <w:snapToGrid w:val="0"/>
                <w:color w:val="000000"/>
                <w:sz w:val="16"/>
                <w:szCs w:val="16"/>
                <w:lang w:val="en-AU"/>
              </w:rPr>
              <w:t>Upgraded unchanged from Rel-9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8A7DF2" w14:textId="77777777" w:rsidR="00EC563F" w:rsidRPr="00C1192E" w:rsidRDefault="00EC563F" w:rsidP="00871EFE">
            <w:pPr>
              <w:pStyle w:val="TAL"/>
              <w:rPr>
                <w:rFonts w:cs="Arial"/>
                <w:sz w:val="16"/>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0E86FA"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10.0.0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715D0B65" w14:textId="77777777" w:rsidR="00EC563F" w:rsidRPr="00C1192E" w:rsidRDefault="00EC563F" w:rsidP="00871EFE">
            <w:pPr>
              <w:pStyle w:val="TAL"/>
              <w:rPr>
                <w:sz w:val="16"/>
                <w:szCs w:val="16"/>
                <w:lang w:eastAsia="ja-JP" w:bidi="bn-IN"/>
              </w:rPr>
            </w:pPr>
          </w:p>
        </w:tc>
      </w:tr>
      <w:tr w:rsidR="0048594E" w:rsidRPr="00C1192E" w14:paraId="29A1E36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7B495FB"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RP-52</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5EA7F5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RP-110804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253A67"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039</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2F3E418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0265D103"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Add Expanded 1900 MHz Band for UTRA and LTE to TS34.124 (Rel-10)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101B9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FF0583" w14:textId="77777777" w:rsidR="0048594E" w:rsidRPr="00C1192E" w:rsidRDefault="00204D56">
            <w:pPr>
              <w:rPr>
                <w:rFonts w:ascii="Arial" w:hAnsi="Arial" w:cs="Arial"/>
                <w:color w:val="000000"/>
                <w:sz w:val="16"/>
                <w:szCs w:val="16"/>
              </w:rPr>
            </w:pPr>
            <w:r w:rsidRPr="00C1192E">
              <w:rPr>
                <w:rFonts w:ascii="Arial" w:hAnsi="Arial" w:cs="Arial"/>
                <w:color w:val="000000"/>
                <w:sz w:val="16"/>
                <w:szCs w:val="16"/>
              </w:rPr>
              <w:t>10.1</w:t>
            </w:r>
            <w:r w:rsidR="0048594E"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583500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E1900_UB-Core</w:t>
            </w:r>
          </w:p>
        </w:tc>
      </w:tr>
      <w:tr w:rsidR="00204D56" w:rsidRPr="00C1192E" w14:paraId="6DFABE6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29E9FFE"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RP-53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A6CB37B"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RP-111255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72E5838"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042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7FB0A59"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4C8E667"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Add Band 22/XXII for LTE/UMTS 3500 (FDD) to TS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3BD0BD"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3C3BBE6"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10.2.0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70C4D35"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RInImp8-UMTSLTE3500</w:t>
            </w:r>
          </w:p>
        </w:tc>
      </w:tr>
      <w:tr w:rsidR="00ED1DA3" w:rsidRPr="00C1192E" w14:paraId="4C55F68B"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7672838" w14:textId="77777777" w:rsidR="00ED1DA3" w:rsidRPr="00C1192E" w:rsidRDefault="00ED1DA3" w:rsidP="00E2680F">
            <w:pPr>
              <w:pStyle w:val="TAL"/>
              <w:rPr>
                <w:sz w:val="16"/>
                <w:szCs w:val="16"/>
              </w:rPr>
            </w:pPr>
            <w:r w:rsidRPr="00C1192E">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B7ECC2D" w14:textId="77777777" w:rsidR="00ED1DA3" w:rsidRPr="00C1192E" w:rsidRDefault="00ED1DA3" w:rsidP="00E2680F">
            <w:pPr>
              <w:pStyle w:val="TAL"/>
              <w:rPr>
                <w:sz w:val="16"/>
                <w:szCs w:val="16"/>
              </w:rPr>
            </w:pPr>
            <w:r w:rsidRPr="00C1192E">
              <w:rPr>
                <w:sz w:val="16"/>
                <w:szCs w:val="16"/>
              </w:rPr>
              <w:t>RP-120305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2A6BC067" w14:textId="77777777" w:rsidR="00ED1DA3" w:rsidRPr="00C1192E" w:rsidRDefault="00ED1DA3" w:rsidP="00E2680F">
            <w:pPr>
              <w:pStyle w:val="TAL"/>
              <w:rPr>
                <w:sz w:val="16"/>
                <w:szCs w:val="16"/>
              </w:rPr>
            </w:pPr>
            <w:r w:rsidRPr="00C1192E">
              <w:rPr>
                <w:sz w:val="16"/>
                <w:szCs w:val="16"/>
              </w:rPr>
              <w:t>043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C0F209" w14:textId="77777777" w:rsidR="00ED1DA3" w:rsidRPr="00C1192E" w:rsidRDefault="00ED1DA3"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F11E2BD" w14:textId="77777777" w:rsidR="00ED1DA3" w:rsidRPr="00C1192E" w:rsidRDefault="00ED1DA3" w:rsidP="00E2680F">
            <w:pPr>
              <w:pStyle w:val="TAL"/>
              <w:rPr>
                <w:sz w:val="16"/>
                <w:szCs w:val="16"/>
              </w:rPr>
            </w:pPr>
            <w:r w:rsidRPr="00C1192E">
              <w:rPr>
                <w:sz w:val="16"/>
                <w:szCs w:val="16"/>
              </w:rPr>
              <w:t>Add Extending 850 MHz Upper Band (814 - 849 MHz) to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C345198" w14:textId="77777777" w:rsidR="00ED1DA3" w:rsidRPr="00C1192E" w:rsidRDefault="00ED1DA3"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2AF208" w14:textId="77777777" w:rsidR="00ED1DA3" w:rsidRPr="00C1192E" w:rsidRDefault="00ED1DA3" w:rsidP="00E2680F">
            <w:pPr>
              <w:pStyle w:val="TAL"/>
              <w:rPr>
                <w:sz w:val="16"/>
                <w:szCs w:val="16"/>
              </w:rPr>
            </w:pPr>
            <w:r w:rsidRPr="00C1192E">
              <w:rPr>
                <w:sz w:val="16"/>
                <w:szCs w:val="16"/>
              </w:rPr>
              <w:t>11.0.0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0094177E" w14:textId="77777777" w:rsidR="00ED1DA3" w:rsidRPr="00C1192E" w:rsidRDefault="00ED1DA3" w:rsidP="00E2680F">
            <w:pPr>
              <w:pStyle w:val="TAL"/>
              <w:rPr>
                <w:sz w:val="16"/>
                <w:szCs w:val="16"/>
              </w:rPr>
            </w:pPr>
            <w:r w:rsidRPr="00C1192E">
              <w:rPr>
                <w:sz w:val="16"/>
                <w:szCs w:val="16"/>
              </w:rPr>
              <w:t>e850_UB-Core</w:t>
            </w:r>
          </w:p>
        </w:tc>
      </w:tr>
      <w:tr w:rsidR="00E2680F" w:rsidRPr="00C1192E" w14:paraId="3A84E8E1"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8E00E10" w14:textId="77777777" w:rsidR="00E2680F" w:rsidRPr="00C1192E" w:rsidRDefault="00E2680F" w:rsidP="00E2680F">
            <w:pPr>
              <w:pStyle w:val="TAL"/>
              <w:rPr>
                <w:sz w:val="16"/>
                <w:szCs w:val="16"/>
              </w:rPr>
            </w:pPr>
            <w:r w:rsidRPr="00C1192E">
              <w:rPr>
                <w:sz w:val="16"/>
                <w:szCs w:val="16"/>
              </w:rPr>
              <w:t>RP-64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6883967" w14:textId="77777777" w:rsidR="00E2680F" w:rsidRPr="00C1192E" w:rsidRDefault="00E2680F" w:rsidP="00E2680F">
            <w:pPr>
              <w:pStyle w:val="TAL"/>
              <w:rPr>
                <w:sz w:val="16"/>
                <w:szCs w:val="16"/>
              </w:rPr>
            </w:pPr>
            <w:r w:rsidRPr="00C1192E">
              <w:rPr>
                <w:sz w:val="16"/>
                <w:szCs w:val="16"/>
              </w:rPr>
              <w:t>RP-140926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30F0A19" w14:textId="77777777" w:rsidR="00E2680F" w:rsidRPr="00C1192E" w:rsidRDefault="00E2680F" w:rsidP="00E2680F">
            <w:pPr>
              <w:pStyle w:val="TAL"/>
              <w:rPr>
                <w:sz w:val="16"/>
                <w:szCs w:val="16"/>
              </w:rPr>
            </w:pPr>
            <w:r w:rsidRPr="00C1192E">
              <w:rPr>
                <w:sz w:val="16"/>
                <w:szCs w:val="16"/>
              </w:rPr>
              <w:t>046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3032737" w14:textId="77777777" w:rsidR="00E2680F" w:rsidRPr="00C1192E" w:rsidRDefault="00E2680F"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B04436B" w14:textId="77777777" w:rsidR="00E2680F" w:rsidRPr="00C1192E" w:rsidRDefault="00E2680F" w:rsidP="00E2680F">
            <w:pPr>
              <w:pStyle w:val="TAL"/>
              <w:rPr>
                <w:sz w:val="16"/>
                <w:szCs w:val="16"/>
              </w:rPr>
            </w:pPr>
            <w:r w:rsidRPr="00C1192E">
              <w:rPr>
                <w:sz w:val="16"/>
                <w:szCs w:val="16"/>
              </w:rPr>
              <w:t>Introduction of operating band XXXII in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9B42EE" w14:textId="77777777" w:rsidR="00E2680F" w:rsidRPr="00C1192E" w:rsidRDefault="00E2680F"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635D08" w14:textId="77777777" w:rsidR="00E2680F" w:rsidRPr="00C1192E" w:rsidRDefault="00E2680F" w:rsidP="00E2680F">
            <w:pPr>
              <w:pStyle w:val="TAL"/>
              <w:rPr>
                <w:sz w:val="16"/>
                <w:szCs w:val="16"/>
              </w:rPr>
            </w:pPr>
            <w:r w:rsidRPr="00C1192E">
              <w:rPr>
                <w:sz w:val="16"/>
                <w:szCs w:val="16"/>
              </w:rPr>
              <w:t>12.0.0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46F4DB11" w14:textId="77777777" w:rsidR="00E2680F" w:rsidRPr="00C1192E" w:rsidRDefault="00E2680F" w:rsidP="00E2680F">
            <w:pPr>
              <w:pStyle w:val="TAL"/>
              <w:rPr>
                <w:sz w:val="16"/>
                <w:szCs w:val="16"/>
              </w:rPr>
            </w:pPr>
            <w:r w:rsidRPr="00C1192E">
              <w:rPr>
                <w:sz w:val="16"/>
                <w:szCs w:val="16"/>
              </w:rPr>
              <w:t>LTE_UTRA_SDL_BandL-Core</w:t>
            </w:r>
          </w:p>
        </w:tc>
      </w:tr>
      <w:tr w:rsidR="003629A9" w:rsidRPr="00C1192E" w14:paraId="2F99099E"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7E6C114" w14:textId="77777777" w:rsidR="003629A9" w:rsidRPr="00C1192E" w:rsidRDefault="003629A9" w:rsidP="00E2680F">
            <w:pPr>
              <w:pStyle w:val="TAL"/>
              <w:rPr>
                <w:sz w:val="16"/>
                <w:szCs w:val="16"/>
              </w:rPr>
            </w:pPr>
            <w:r w:rsidRPr="00C1192E">
              <w:rPr>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A89DEBB" w14:textId="77777777" w:rsidR="003629A9" w:rsidRPr="00C1192E" w:rsidRDefault="003629A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663263D4" w14:textId="77777777" w:rsidR="003629A9" w:rsidRPr="00C1192E" w:rsidRDefault="003629A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62CA930" w14:textId="77777777" w:rsidR="003629A9" w:rsidRPr="00C1192E" w:rsidRDefault="003629A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A6362DD" w14:textId="77777777" w:rsidR="003629A9" w:rsidRPr="00C1192E" w:rsidRDefault="003629A9" w:rsidP="00D96180">
            <w:pPr>
              <w:pStyle w:val="TAL"/>
              <w:rPr>
                <w:sz w:val="16"/>
                <w:szCs w:val="16"/>
              </w:rPr>
            </w:pPr>
            <w:r w:rsidRPr="00C1192E">
              <w:rPr>
                <w:sz w:val="16"/>
                <w:szCs w:val="16"/>
              </w:rPr>
              <w:t>Update to Rel-13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1D49C9E" w14:textId="77777777" w:rsidR="003629A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4891531" w14:textId="77777777" w:rsidR="003629A9" w:rsidRPr="00C1192E" w:rsidRDefault="003629A9" w:rsidP="00D96180">
            <w:pPr>
              <w:pStyle w:val="TAL"/>
              <w:rPr>
                <w:b/>
                <w:sz w:val="16"/>
                <w:szCs w:val="16"/>
              </w:rPr>
            </w:pPr>
            <w:r w:rsidRPr="00C1192E">
              <w:rPr>
                <w:bCs/>
                <w:sz w:val="16"/>
                <w:szCs w:val="16"/>
              </w:rPr>
              <w:t>13.0.0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9FED0B2" w14:textId="77777777" w:rsidR="003629A9" w:rsidRPr="00C1192E" w:rsidRDefault="003629A9" w:rsidP="00E2680F">
            <w:pPr>
              <w:pStyle w:val="TAL"/>
              <w:rPr>
                <w:b/>
                <w:sz w:val="16"/>
                <w:szCs w:val="16"/>
              </w:rPr>
            </w:pPr>
          </w:p>
        </w:tc>
      </w:tr>
      <w:tr w:rsidR="00A86839" w:rsidRPr="00C1192E" w14:paraId="4AD887F8"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D12BAC8" w14:textId="77777777" w:rsidR="00A86839" w:rsidRPr="00C1192E" w:rsidRDefault="00A86839" w:rsidP="00E2680F">
            <w:pPr>
              <w:pStyle w:val="TAL"/>
              <w:rPr>
                <w:sz w:val="16"/>
                <w:szCs w:val="16"/>
                <w:lang w:eastAsia="ko-KR"/>
              </w:rPr>
            </w:pPr>
            <w:r w:rsidRPr="00C1192E">
              <w:rPr>
                <w:rFonts w:hint="eastAsia"/>
                <w:sz w:val="16"/>
                <w:szCs w:val="16"/>
                <w:lang w:eastAsia="ko-KR"/>
              </w:rPr>
              <w:t>RP-75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2944FF6" w14:textId="77777777" w:rsidR="00A86839" w:rsidRPr="00C1192E" w:rsidRDefault="00A8683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ECC913F" w14:textId="77777777" w:rsidR="00A86839" w:rsidRPr="00C1192E" w:rsidRDefault="00A8683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8ECE18C" w14:textId="77777777" w:rsidR="00A86839" w:rsidRPr="00C1192E" w:rsidRDefault="00A8683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959286" w14:textId="77777777" w:rsidR="00A86839" w:rsidRPr="00C1192E" w:rsidRDefault="00A86839" w:rsidP="00D96180">
            <w:pPr>
              <w:pStyle w:val="TAL"/>
              <w:rPr>
                <w:sz w:val="16"/>
                <w:szCs w:val="16"/>
              </w:rPr>
            </w:pPr>
            <w:r w:rsidRPr="00C1192E">
              <w:rPr>
                <w:sz w:val="16"/>
                <w:szCs w:val="16"/>
              </w:rPr>
              <w:t>Update to Rel-14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22F046" w14:textId="77777777" w:rsidR="00A8683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68A636" w14:textId="77777777" w:rsidR="00A86839" w:rsidRPr="00C1192E" w:rsidRDefault="00A86839" w:rsidP="00A86839">
            <w:pPr>
              <w:pStyle w:val="TAL"/>
              <w:rPr>
                <w:bCs/>
                <w:sz w:val="16"/>
                <w:szCs w:val="16"/>
              </w:rPr>
            </w:pPr>
            <w:r w:rsidRPr="00C1192E">
              <w:rPr>
                <w:bCs/>
                <w:sz w:val="16"/>
                <w:szCs w:val="16"/>
              </w:rPr>
              <w:t>1</w:t>
            </w:r>
            <w:r w:rsidRPr="00C1192E">
              <w:rPr>
                <w:rFonts w:hint="eastAsia"/>
                <w:bCs/>
                <w:sz w:val="16"/>
                <w:szCs w:val="16"/>
                <w:lang w:eastAsia="ko-KR"/>
              </w:rPr>
              <w:t>4</w:t>
            </w:r>
            <w:r w:rsidRPr="00C1192E">
              <w:rPr>
                <w:bCs/>
                <w:sz w:val="16"/>
                <w:szCs w:val="16"/>
              </w:rPr>
              <w:t>.0.0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BBD5E54" w14:textId="77777777" w:rsidR="00A86839" w:rsidRPr="00C1192E" w:rsidRDefault="00A86839" w:rsidP="00A86839">
            <w:pPr>
              <w:pStyle w:val="TAL"/>
              <w:rPr>
                <w:b/>
                <w:sz w:val="16"/>
                <w:szCs w:val="16"/>
                <w:lang w:eastAsia="ko-KR"/>
              </w:rPr>
            </w:pPr>
          </w:p>
        </w:tc>
      </w:tr>
    </w:tbl>
    <w:p w14:paraId="6FE50B8F" w14:textId="77777777" w:rsidR="00011A39" w:rsidRDefault="00011A39" w:rsidP="00011A3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04"/>
        <w:gridCol w:w="615"/>
        <w:gridCol w:w="425"/>
        <w:gridCol w:w="425"/>
        <w:gridCol w:w="4962"/>
        <w:gridCol w:w="708"/>
      </w:tblGrid>
      <w:tr w:rsidR="00011A39" w14:paraId="39A41C86" w14:textId="77777777" w:rsidTr="0051551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F95E51" w14:textId="77777777" w:rsidR="00011A39" w:rsidRDefault="00011A39" w:rsidP="00011A39">
            <w:pPr>
              <w:pStyle w:val="TAL"/>
              <w:jc w:val="center"/>
              <w:rPr>
                <w:b/>
                <w:sz w:val="16"/>
                <w:lang w:eastAsia="en-US"/>
              </w:rPr>
            </w:pPr>
            <w:r>
              <w:rPr>
                <w:b/>
              </w:rPr>
              <w:t>Change history</w:t>
            </w:r>
          </w:p>
        </w:tc>
      </w:tr>
      <w:tr w:rsidR="00011A39" w14:paraId="47DA0A18" w14:textId="77777777" w:rsidTr="0051551B">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7E70503" w14:textId="77777777" w:rsidR="00011A39" w:rsidRDefault="00011A39" w:rsidP="00011A39">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4B8371B" w14:textId="77777777" w:rsidR="00011A39" w:rsidRDefault="00011A39" w:rsidP="00011A39">
            <w:pPr>
              <w:pStyle w:val="TAL"/>
              <w:rPr>
                <w:b/>
                <w:sz w:val="16"/>
                <w:lang w:eastAsia="en-US"/>
              </w:rPr>
            </w:pPr>
            <w:r>
              <w:rPr>
                <w:b/>
                <w:sz w:val="16"/>
              </w:rPr>
              <w:t>Meeting</w:t>
            </w:r>
          </w:p>
        </w:tc>
        <w:tc>
          <w:tcPr>
            <w:tcW w:w="904" w:type="dxa"/>
            <w:tcBorders>
              <w:top w:val="single" w:sz="6" w:space="0" w:color="auto"/>
              <w:left w:val="single" w:sz="6" w:space="0" w:color="auto"/>
              <w:bottom w:val="single" w:sz="12" w:space="0" w:color="auto"/>
              <w:right w:val="single" w:sz="6" w:space="0" w:color="auto"/>
            </w:tcBorders>
            <w:shd w:val="pct10" w:color="auto" w:fill="FFFFFF"/>
            <w:hideMark/>
          </w:tcPr>
          <w:p w14:paraId="4A26D9AE" w14:textId="77777777" w:rsidR="00011A39" w:rsidRDefault="00011A39" w:rsidP="00011A39">
            <w:pPr>
              <w:pStyle w:val="TAL"/>
              <w:rPr>
                <w:b/>
                <w:sz w:val="16"/>
                <w:lang w:eastAsia="en-US"/>
              </w:rPr>
            </w:pPr>
            <w:r>
              <w:rPr>
                <w:b/>
                <w:sz w:val="16"/>
              </w:rPr>
              <w:t>TDoc</w:t>
            </w:r>
          </w:p>
        </w:tc>
        <w:tc>
          <w:tcPr>
            <w:tcW w:w="615" w:type="dxa"/>
            <w:tcBorders>
              <w:top w:val="single" w:sz="6" w:space="0" w:color="auto"/>
              <w:left w:val="single" w:sz="6" w:space="0" w:color="auto"/>
              <w:bottom w:val="single" w:sz="12" w:space="0" w:color="auto"/>
              <w:right w:val="single" w:sz="6" w:space="0" w:color="auto"/>
            </w:tcBorders>
            <w:shd w:val="pct10" w:color="auto" w:fill="FFFFFF"/>
            <w:hideMark/>
          </w:tcPr>
          <w:p w14:paraId="4F79BE01" w14:textId="77777777" w:rsidR="00011A39" w:rsidRDefault="00011A39" w:rsidP="00011A39">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C7B0562" w14:textId="77777777" w:rsidR="00011A39" w:rsidRDefault="00011A39" w:rsidP="00011A39">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68A2BFC" w14:textId="77777777" w:rsidR="00011A39" w:rsidRDefault="00011A39" w:rsidP="00011A39">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DC642E7" w14:textId="77777777" w:rsidR="00011A39" w:rsidRDefault="00011A39" w:rsidP="00011A39">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A018863" w14:textId="77777777" w:rsidR="00011A39" w:rsidRDefault="00011A39" w:rsidP="00011A39">
            <w:pPr>
              <w:pStyle w:val="TAL"/>
              <w:rPr>
                <w:b/>
                <w:sz w:val="16"/>
                <w:lang w:eastAsia="en-US"/>
              </w:rPr>
            </w:pPr>
            <w:r>
              <w:rPr>
                <w:b/>
                <w:sz w:val="16"/>
              </w:rPr>
              <w:t>New version</w:t>
            </w:r>
          </w:p>
        </w:tc>
      </w:tr>
      <w:tr w:rsidR="00011A39" w:rsidRPr="00A27B5C" w14:paraId="614B2934"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2032D" w14:textId="77777777" w:rsidR="00011A39" w:rsidRPr="003536AE" w:rsidRDefault="00011A39" w:rsidP="00011A39">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00A1A0" w14:textId="77777777" w:rsidR="00011A39" w:rsidRPr="003536AE" w:rsidRDefault="00011A39" w:rsidP="00011A39">
            <w:pPr>
              <w:pStyle w:val="TAC"/>
              <w:rPr>
                <w:sz w:val="16"/>
                <w:szCs w:val="16"/>
                <w:lang w:eastAsia="en-US"/>
              </w:rPr>
            </w:pPr>
            <w:r w:rsidRPr="003536AE">
              <w:rPr>
                <w:rFonts w:hint="eastAsia"/>
                <w:sz w:val="16"/>
                <w:szCs w:val="16"/>
                <w:lang w:eastAsia="en-US"/>
              </w:rPr>
              <w:t>SA#80</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0B454D85" w14:textId="77777777" w:rsidR="00011A39" w:rsidRPr="003536AE" w:rsidRDefault="00011A39" w:rsidP="00011A39">
            <w:pPr>
              <w:pStyle w:val="TAC"/>
              <w:rPr>
                <w:sz w:val="16"/>
                <w:szCs w:val="16"/>
                <w:lang w:eastAsia="en-US"/>
              </w:rPr>
            </w:pPr>
            <w:r w:rsidRPr="003536AE">
              <w:rPr>
                <w:sz w:val="16"/>
                <w:szCs w:val="16"/>
                <w:lang w:eastAsia="en-US"/>
              </w:rPr>
              <w:t>-</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CBBAB59" w14:textId="77777777" w:rsidR="00011A39" w:rsidRPr="003536AE" w:rsidRDefault="00011A39" w:rsidP="00011A39">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A972D6" w14:textId="77777777" w:rsidR="00011A39" w:rsidRPr="003536AE" w:rsidRDefault="00011A39" w:rsidP="00011A39">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A75F2B" w14:textId="77777777" w:rsidR="00011A39" w:rsidRPr="003536AE" w:rsidRDefault="00011A39" w:rsidP="00011A39">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FAF63F" w14:textId="77777777" w:rsidR="00011A39" w:rsidRPr="003536AE" w:rsidRDefault="00011A39" w:rsidP="00011A39">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C5B204" w14:textId="77777777" w:rsidR="00011A39" w:rsidRPr="003536AE" w:rsidRDefault="00011A39" w:rsidP="00011A39">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F52F76" w:rsidRPr="00A27B5C" w14:paraId="44936CCB"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1B78A35C" w14:textId="77777777" w:rsidR="00F52F76" w:rsidRPr="003536AE" w:rsidRDefault="00F52F76" w:rsidP="00011A39">
            <w:pPr>
              <w:pStyle w:val="TAC"/>
              <w:rPr>
                <w:sz w:val="16"/>
                <w:szCs w:val="16"/>
              </w:rPr>
            </w:pPr>
            <w:r>
              <w:rPr>
                <w:sz w:val="16"/>
                <w:szCs w:val="16"/>
              </w:rPr>
              <w:t>2020-0</w:t>
            </w:r>
            <w:r w:rsidR="00BD1ED8">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1FB05F" w14:textId="77777777" w:rsidR="00F52F76" w:rsidRPr="003536AE" w:rsidRDefault="00BD1ED8" w:rsidP="00011A39">
            <w:pPr>
              <w:pStyle w:val="TAC"/>
              <w:rPr>
                <w:sz w:val="16"/>
                <w:szCs w:val="16"/>
                <w:lang w:eastAsia="en-US"/>
              </w:rPr>
            </w:pPr>
            <w:r>
              <w:rPr>
                <w:sz w:val="16"/>
                <w:szCs w:val="16"/>
                <w:lang w:eastAsia="en-US"/>
              </w:rPr>
              <w:t>SA#88</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20BE364F" w14:textId="77777777" w:rsidR="00F52F76" w:rsidRPr="003536AE" w:rsidRDefault="00F52F76" w:rsidP="00011A39">
            <w:pPr>
              <w:pStyle w:val="TAC"/>
              <w:rPr>
                <w:sz w:val="16"/>
                <w:szCs w:val="16"/>
                <w:lang w:eastAsia="en-US"/>
              </w:rPr>
            </w:pPr>
            <w:r>
              <w:rPr>
                <w:sz w:val="16"/>
                <w:szCs w:val="16"/>
                <w:lang w:eastAsia="en-US"/>
              </w:rPr>
              <w:t>-</w:t>
            </w: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3C3629AD" w14:textId="77777777" w:rsidR="00F52F76" w:rsidRPr="003536AE" w:rsidRDefault="00F52F76" w:rsidP="00011A3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E99570" w14:textId="77777777" w:rsidR="00F52F76" w:rsidRPr="003536AE" w:rsidRDefault="00F52F76" w:rsidP="00011A3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169706" w14:textId="77777777" w:rsidR="00F52F76" w:rsidRPr="003536AE" w:rsidRDefault="00F52F76" w:rsidP="00011A3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AC7089" w14:textId="77777777" w:rsidR="00F52F76" w:rsidRPr="003536AE" w:rsidRDefault="00F52F76" w:rsidP="00011A39">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6609D0" w14:textId="77777777" w:rsidR="00F52F76" w:rsidRPr="00F52F76" w:rsidRDefault="00F52F76" w:rsidP="00011A39">
            <w:pPr>
              <w:pStyle w:val="TAC"/>
              <w:rPr>
                <w:b/>
                <w:sz w:val="16"/>
                <w:szCs w:val="16"/>
                <w:lang w:eastAsia="en-US"/>
              </w:rPr>
            </w:pPr>
            <w:r w:rsidRPr="00F52F76">
              <w:rPr>
                <w:b/>
                <w:sz w:val="16"/>
                <w:szCs w:val="16"/>
                <w:lang w:eastAsia="en-US"/>
              </w:rPr>
              <w:t>16.0.0</w:t>
            </w:r>
          </w:p>
        </w:tc>
      </w:tr>
      <w:tr w:rsidR="0051551B" w:rsidRPr="00A27B5C" w14:paraId="0C018AFC" w14:textId="77777777" w:rsidTr="0051551B">
        <w:tc>
          <w:tcPr>
            <w:tcW w:w="800" w:type="dxa"/>
            <w:tcBorders>
              <w:top w:val="single" w:sz="12" w:space="0" w:color="auto"/>
              <w:left w:val="single" w:sz="6" w:space="0" w:color="auto"/>
              <w:bottom w:val="single" w:sz="12" w:space="0" w:color="auto"/>
              <w:right w:val="single" w:sz="6" w:space="0" w:color="auto"/>
            </w:tcBorders>
            <w:shd w:val="solid" w:color="FFFFFF" w:fill="auto"/>
          </w:tcPr>
          <w:p w14:paraId="66C187E1" w14:textId="77777777" w:rsidR="0066055A" w:rsidRDefault="0066055A" w:rsidP="00011A39">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869E4D" w14:textId="77777777" w:rsidR="0066055A" w:rsidRDefault="0066055A" w:rsidP="00011A39">
            <w:pPr>
              <w:pStyle w:val="TAC"/>
              <w:rPr>
                <w:sz w:val="16"/>
                <w:szCs w:val="16"/>
                <w:lang w:eastAsia="en-US"/>
              </w:rPr>
            </w:pPr>
            <w:r>
              <w:rPr>
                <w:sz w:val="16"/>
                <w:szCs w:val="16"/>
                <w:lang w:eastAsia="en-US"/>
              </w:rPr>
              <w:t>SA#95</w:t>
            </w:r>
          </w:p>
        </w:tc>
        <w:tc>
          <w:tcPr>
            <w:tcW w:w="904" w:type="dxa"/>
            <w:tcBorders>
              <w:top w:val="single" w:sz="12" w:space="0" w:color="auto"/>
              <w:left w:val="single" w:sz="6" w:space="0" w:color="auto"/>
              <w:bottom w:val="single" w:sz="12" w:space="0" w:color="auto"/>
              <w:right w:val="single" w:sz="6" w:space="0" w:color="auto"/>
            </w:tcBorders>
            <w:shd w:val="solid" w:color="FFFFFF" w:fill="auto"/>
          </w:tcPr>
          <w:p w14:paraId="2C73C877" w14:textId="77777777" w:rsidR="0066055A" w:rsidRDefault="0066055A" w:rsidP="00011A39">
            <w:pPr>
              <w:pStyle w:val="TAC"/>
              <w:rPr>
                <w:sz w:val="16"/>
                <w:szCs w:val="16"/>
                <w:lang w:eastAsia="en-US"/>
              </w:rPr>
            </w:pPr>
          </w:p>
        </w:tc>
        <w:tc>
          <w:tcPr>
            <w:tcW w:w="615" w:type="dxa"/>
            <w:tcBorders>
              <w:top w:val="single" w:sz="12" w:space="0" w:color="auto"/>
              <w:left w:val="single" w:sz="6" w:space="0" w:color="auto"/>
              <w:bottom w:val="single" w:sz="12" w:space="0" w:color="auto"/>
              <w:right w:val="single" w:sz="6" w:space="0" w:color="auto"/>
            </w:tcBorders>
            <w:shd w:val="solid" w:color="FFFFFF" w:fill="auto"/>
          </w:tcPr>
          <w:p w14:paraId="70DE448F" w14:textId="77777777" w:rsidR="0066055A" w:rsidRDefault="0066055A" w:rsidP="00011A39">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F91F28" w14:textId="77777777" w:rsidR="0066055A" w:rsidRDefault="0066055A" w:rsidP="00011A3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D0917" w14:textId="77777777" w:rsidR="0066055A" w:rsidRDefault="0066055A" w:rsidP="00011A39">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C27CBE" w14:textId="77777777" w:rsidR="0066055A" w:rsidRDefault="0066055A" w:rsidP="00011A39">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F384024" w14:textId="77777777" w:rsidR="0066055A" w:rsidRPr="00F52F76" w:rsidRDefault="0066055A" w:rsidP="00011A39">
            <w:pPr>
              <w:pStyle w:val="TAC"/>
              <w:rPr>
                <w:b/>
                <w:sz w:val="16"/>
                <w:szCs w:val="16"/>
                <w:lang w:eastAsia="en-US"/>
              </w:rPr>
            </w:pPr>
            <w:r>
              <w:rPr>
                <w:b/>
                <w:sz w:val="16"/>
                <w:szCs w:val="16"/>
                <w:lang w:eastAsia="en-US"/>
              </w:rPr>
              <w:t>17.0.0</w:t>
            </w:r>
          </w:p>
        </w:tc>
      </w:tr>
      <w:tr w:rsidR="00493B68" w:rsidRPr="00A27B5C" w14:paraId="202BB67D" w14:textId="77777777" w:rsidTr="0051551B">
        <w:tc>
          <w:tcPr>
            <w:tcW w:w="800" w:type="dxa"/>
            <w:tcBorders>
              <w:top w:val="single" w:sz="12" w:space="0" w:color="auto"/>
              <w:left w:val="single" w:sz="6" w:space="0" w:color="auto"/>
              <w:bottom w:val="single" w:sz="6" w:space="0" w:color="auto"/>
              <w:right w:val="single" w:sz="6" w:space="0" w:color="auto"/>
            </w:tcBorders>
            <w:shd w:val="solid" w:color="FFFFFF" w:fill="auto"/>
          </w:tcPr>
          <w:p w14:paraId="5A55D3BD" w14:textId="68583389" w:rsidR="00493B68" w:rsidRDefault="00493B68" w:rsidP="00011A39">
            <w:pPr>
              <w:pStyle w:val="TAC"/>
              <w:rPr>
                <w:sz w:val="16"/>
                <w:szCs w:val="16"/>
              </w:rPr>
            </w:pPr>
            <w:r>
              <w:rPr>
                <w:sz w:val="16"/>
                <w:szCs w:val="16"/>
              </w:rPr>
              <w:t>2022-06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9A8DCB8" w14:textId="361E0528" w:rsidR="00493B68" w:rsidRDefault="00493B68" w:rsidP="00011A39">
            <w:pPr>
              <w:pStyle w:val="TAC"/>
              <w:rPr>
                <w:sz w:val="16"/>
                <w:szCs w:val="16"/>
                <w:lang w:eastAsia="en-US"/>
              </w:rPr>
            </w:pPr>
            <w:r>
              <w:rPr>
                <w:sz w:val="16"/>
                <w:szCs w:val="16"/>
                <w:lang w:eastAsia="en-US"/>
              </w:rPr>
              <w:t>RAN#96</w:t>
            </w:r>
          </w:p>
        </w:tc>
        <w:tc>
          <w:tcPr>
            <w:tcW w:w="904" w:type="dxa"/>
            <w:tcBorders>
              <w:top w:val="single" w:sz="12" w:space="0" w:color="auto"/>
              <w:left w:val="single" w:sz="6" w:space="0" w:color="auto"/>
              <w:bottom w:val="single" w:sz="6" w:space="0" w:color="auto"/>
              <w:right w:val="single" w:sz="6" w:space="0" w:color="auto"/>
            </w:tcBorders>
            <w:shd w:val="solid" w:color="FFFFFF" w:fill="auto"/>
          </w:tcPr>
          <w:p w14:paraId="4E283744" w14:textId="08026F21" w:rsidR="00493B68" w:rsidRDefault="003F1C41" w:rsidP="00011A39">
            <w:pPr>
              <w:pStyle w:val="TAC"/>
              <w:rPr>
                <w:sz w:val="16"/>
                <w:szCs w:val="16"/>
                <w:lang w:eastAsia="en-US"/>
              </w:rPr>
            </w:pPr>
            <w:r w:rsidRPr="003F1C41">
              <w:rPr>
                <w:sz w:val="16"/>
                <w:szCs w:val="16"/>
                <w:lang w:eastAsia="en-US"/>
              </w:rPr>
              <w:t>RP-221654</w:t>
            </w:r>
          </w:p>
        </w:tc>
        <w:tc>
          <w:tcPr>
            <w:tcW w:w="615" w:type="dxa"/>
            <w:tcBorders>
              <w:top w:val="single" w:sz="12" w:space="0" w:color="auto"/>
              <w:left w:val="single" w:sz="6" w:space="0" w:color="auto"/>
              <w:bottom w:val="single" w:sz="6" w:space="0" w:color="auto"/>
              <w:right w:val="single" w:sz="6" w:space="0" w:color="auto"/>
            </w:tcBorders>
            <w:shd w:val="solid" w:color="FFFFFF" w:fill="auto"/>
          </w:tcPr>
          <w:p w14:paraId="77DCFCEC" w14:textId="16CF4008" w:rsidR="00493B68" w:rsidRDefault="00493B68" w:rsidP="00011A39">
            <w:pPr>
              <w:pStyle w:val="TAL"/>
              <w:rPr>
                <w:sz w:val="16"/>
                <w:szCs w:val="16"/>
                <w:lang w:eastAsia="en-US"/>
              </w:rPr>
            </w:pPr>
            <w:r w:rsidRPr="00493B68">
              <w:rPr>
                <w:sz w:val="16"/>
                <w:szCs w:val="16"/>
                <w:lang w:eastAsia="en-US"/>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3DFE60A" w14:textId="77777777" w:rsidR="00493B68" w:rsidRDefault="00493B68" w:rsidP="00011A39">
            <w:pPr>
              <w:pStyle w:val="TAR"/>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88F4A8" w14:textId="23619BE1" w:rsidR="00493B68" w:rsidRDefault="00493B68" w:rsidP="00011A39">
            <w:pPr>
              <w:pStyle w:val="TAC"/>
              <w:rPr>
                <w:sz w:val="16"/>
                <w:szCs w:val="16"/>
                <w:lang w:eastAsia="en-US"/>
              </w:rPr>
            </w:pPr>
            <w:r>
              <w:rPr>
                <w:sz w:val="16"/>
                <w:szCs w:val="16"/>
                <w:lang w:eastAsia="en-US"/>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41EC7F1" w14:textId="17B5D263" w:rsidR="00493B68" w:rsidRDefault="00493B68" w:rsidP="00011A39">
            <w:pPr>
              <w:pStyle w:val="TAL"/>
              <w:rPr>
                <w:sz w:val="16"/>
                <w:szCs w:val="16"/>
                <w:lang w:eastAsia="en-US"/>
              </w:rPr>
            </w:pPr>
            <w:r w:rsidRPr="00493B68">
              <w:rPr>
                <w:sz w:val="16"/>
                <w:szCs w:val="16"/>
                <w:lang w:eastAsia="en-US"/>
              </w:rPr>
              <w:t>CR to TS 34.124: corrections of the UTRA UE EMC specification, Rel-17</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BE94C94" w14:textId="3F89111B" w:rsidR="00493B68" w:rsidRDefault="00493B68" w:rsidP="00011A39">
            <w:pPr>
              <w:pStyle w:val="TAC"/>
              <w:rPr>
                <w:b/>
                <w:sz w:val="16"/>
                <w:szCs w:val="16"/>
                <w:lang w:eastAsia="en-US"/>
              </w:rPr>
            </w:pPr>
            <w:r>
              <w:rPr>
                <w:b/>
                <w:sz w:val="16"/>
                <w:szCs w:val="16"/>
                <w:lang w:eastAsia="en-US"/>
              </w:rPr>
              <w:t>17.1.0</w:t>
            </w:r>
          </w:p>
        </w:tc>
      </w:tr>
    </w:tbl>
    <w:p w14:paraId="323D9A39" w14:textId="77777777" w:rsidR="00011A39" w:rsidRPr="00CB0110" w:rsidRDefault="00011A39">
      <w:pPr>
        <w:rPr>
          <w:lang w:eastAsia="ko-KR"/>
        </w:rPr>
      </w:pPr>
    </w:p>
    <w:sectPr w:rsidR="00011A39" w:rsidRPr="00CB0110">
      <w:headerReference w:type="default"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1334" w14:textId="77777777" w:rsidR="00227693" w:rsidRDefault="00227693">
      <w:r>
        <w:separator/>
      </w:r>
    </w:p>
  </w:endnote>
  <w:endnote w:type="continuationSeparator" w:id="0">
    <w:p w14:paraId="65B0A347" w14:textId="77777777" w:rsidR="00227693" w:rsidRDefault="0022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74D9" w14:textId="77777777" w:rsidR="0018151F" w:rsidRDefault="001815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AF4CF" w14:textId="77777777" w:rsidR="00227693" w:rsidRDefault="00227693">
      <w:r>
        <w:separator/>
      </w:r>
    </w:p>
  </w:footnote>
  <w:footnote w:type="continuationSeparator" w:id="0">
    <w:p w14:paraId="587D6E33" w14:textId="77777777" w:rsidR="00227693" w:rsidRDefault="0022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5A61" w14:textId="26117724" w:rsidR="0018151F" w:rsidRDefault="0018151F">
    <w:pPr>
      <w:pStyle w:val="Header"/>
      <w:framePr w:wrap="auto" w:vAnchor="text" w:hAnchor="margin" w:xAlign="right" w:y="1"/>
      <w:widowControl/>
    </w:pPr>
    <w:r>
      <w:fldChar w:fldCharType="begin"/>
    </w:r>
    <w:r>
      <w:instrText xml:space="preserve"> STYLEREF ZA </w:instrText>
    </w:r>
    <w:r>
      <w:fldChar w:fldCharType="separate"/>
    </w:r>
    <w:r w:rsidR="0051551B">
      <w:t>3GPP TS 34.124 V17.1.0 (2022-06)</w:t>
    </w:r>
    <w:r>
      <w:fldChar w:fldCharType="end"/>
    </w:r>
  </w:p>
  <w:p w14:paraId="664D2D34" w14:textId="77777777" w:rsidR="0018151F" w:rsidRDefault="0018151F">
    <w:pPr>
      <w:pStyle w:val="Header"/>
      <w:framePr w:wrap="auto" w:vAnchor="text" w:hAnchor="margin" w:xAlign="center" w:y="1"/>
      <w:widowControl/>
    </w:pPr>
    <w:r>
      <w:fldChar w:fldCharType="begin"/>
    </w:r>
    <w:r>
      <w:instrText xml:space="preserve"> PAGE </w:instrText>
    </w:r>
    <w:r>
      <w:fldChar w:fldCharType="separate"/>
    </w:r>
    <w:r w:rsidR="003F0271">
      <w:t>3</w:t>
    </w:r>
    <w:r>
      <w:fldChar w:fldCharType="end"/>
    </w:r>
  </w:p>
  <w:p w14:paraId="39CC084C" w14:textId="3711C3FE" w:rsidR="0018151F" w:rsidRDefault="0018151F">
    <w:pPr>
      <w:pStyle w:val="Header"/>
      <w:framePr w:wrap="auto" w:vAnchor="text" w:hAnchor="margin" w:y="1"/>
      <w:widowControl/>
    </w:pPr>
    <w:r>
      <w:fldChar w:fldCharType="begin"/>
    </w:r>
    <w:r>
      <w:instrText xml:space="preserve"> STYLEREF ZGSM </w:instrText>
    </w:r>
    <w:r>
      <w:fldChar w:fldCharType="separate"/>
    </w:r>
    <w:r w:rsidR="0051551B">
      <w:t>Release 17</w:t>
    </w:r>
    <w:r>
      <w:fldChar w:fldCharType="end"/>
    </w:r>
  </w:p>
  <w:p w14:paraId="63670E5E" w14:textId="77777777" w:rsidR="0018151F" w:rsidRDefault="0018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3"/>
  </w:num>
  <w:num w:numId="4">
    <w:abstractNumId w:val="5"/>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E70"/>
    <w:rsid w:val="00011A39"/>
    <w:rsid w:val="000201F3"/>
    <w:rsid w:val="00027024"/>
    <w:rsid w:val="00033B2E"/>
    <w:rsid w:val="000431C3"/>
    <w:rsid w:val="000F18E9"/>
    <w:rsid w:val="001077FF"/>
    <w:rsid w:val="00107F43"/>
    <w:rsid w:val="00175FB3"/>
    <w:rsid w:val="0018151F"/>
    <w:rsid w:val="00181A21"/>
    <w:rsid w:val="001837D0"/>
    <w:rsid w:val="00192F2D"/>
    <w:rsid w:val="001B6CCA"/>
    <w:rsid w:val="001D60C9"/>
    <w:rsid w:val="001E451C"/>
    <w:rsid w:val="00204D56"/>
    <w:rsid w:val="00210B28"/>
    <w:rsid w:val="00221A0A"/>
    <w:rsid w:val="00227693"/>
    <w:rsid w:val="002555F6"/>
    <w:rsid w:val="00261F40"/>
    <w:rsid w:val="002D42F4"/>
    <w:rsid w:val="002D7028"/>
    <w:rsid w:val="002E0964"/>
    <w:rsid w:val="00304071"/>
    <w:rsid w:val="003166FD"/>
    <w:rsid w:val="00340537"/>
    <w:rsid w:val="003629A9"/>
    <w:rsid w:val="00375826"/>
    <w:rsid w:val="00377AA9"/>
    <w:rsid w:val="003C2085"/>
    <w:rsid w:val="003C6FDF"/>
    <w:rsid w:val="003F0271"/>
    <w:rsid w:val="003F1C41"/>
    <w:rsid w:val="00406A6B"/>
    <w:rsid w:val="00420281"/>
    <w:rsid w:val="00437B1E"/>
    <w:rsid w:val="00457DFF"/>
    <w:rsid w:val="0048594E"/>
    <w:rsid w:val="00493B68"/>
    <w:rsid w:val="00496A62"/>
    <w:rsid w:val="004A4301"/>
    <w:rsid w:val="004C62C0"/>
    <w:rsid w:val="004F1DCE"/>
    <w:rsid w:val="0051243F"/>
    <w:rsid w:val="0051551B"/>
    <w:rsid w:val="00563128"/>
    <w:rsid w:val="005E7C5C"/>
    <w:rsid w:val="005F4975"/>
    <w:rsid w:val="00614F0B"/>
    <w:rsid w:val="0061648A"/>
    <w:rsid w:val="00635586"/>
    <w:rsid w:val="0065223E"/>
    <w:rsid w:val="0066055A"/>
    <w:rsid w:val="00676333"/>
    <w:rsid w:val="00687586"/>
    <w:rsid w:val="00697932"/>
    <w:rsid w:val="006D7F98"/>
    <w:rsid w:val="00703963"/>
    <w:rsid w:val="00716162"/>
    <w:rsid w:val="00726039"/>
    <w:rsid w:val="00787160"/>
    <w:rsid w:val="007B6FF2"/>
    <w:rsid w:val="007D2CE3"/>
    <w:rsid w:val="007E6488"/>
    <w:rsid w:val="00830F9E"/>
    <w:rsid w:val="00833AC8"/>
    <w:rsid w:val="008666C4"/>
    <w:rsid w:val="00871EFE"/>
    <w:rsid w:val="00882106"/>
    <w:rsid w:val="00891F56"/>
    <w:rsid w:val="008A0A0B"/>
    <w:rsid w:val="008B2369"/>
    <w:rsid w:val="008E2484"/>
    <w:rsid w:val="009015F1"/>
    <w:rsid w:val="00903F11"/>
    <w:rsid w:val="00916438"/>
    <w:rsid w:val="00930218"/>
    <w:rsid w:val="0094351B"/>
    <w:rsid w:val="00944CEC"/>
    <w:rsid w:val="009712BC"/>
    <w:rsid w:val="009A03E7"/>
    <w:rsid w:val="009A3153"/>
    <w:rsid w:val="009C0AA9"/>
    <w:rsid w:val="009D5DDD"/>
    <w:rsid w:val="009E17E3"/>
    <w:rsid w:val="00A00BE1"/>
    <w:rsid w:val="00A1268E"/>
    <w:rsid w:val="00A75AA6"/>
    <w:rsid w:val="00A81D07"/>
    <w:rsid w:val="00A86839"/>
    <w:rsid w:val="00AB0DB3"/>
    <w:rsid w:val="00AB542E"/>
    <w:rsid w:val="00B02A29"/>
    <w:rsid w:val="00B24B61"/>
    <w:rsid w:val="00BA4BD0"/>
    <w:rsid w:val="00BB1B82"/>
    <w:rsid w:val="00BB36AE"/>
    <w:rsid w:val="00BB7146"/>
    <w:rsid w:val="00BC19B2"/>
    <w:rsid w:val="00BD1ED8"/>
    <w:rsid w:val="00BD683C"/>
    <w:rsid w:val="00BE5615"/>
    <w:rsid w:val="00C02E70"/>
    <w:rsid w:val="00C1192E"/>
    <w:rsid w:val="00C13069"/>
    <w:rsid w:val="00C646A0"/>
    <w:rsid w:val="00C736CD"/>
    <w:rsid w:val="00CA3E79"/>
    <w:rsid w:val="00CB0110"/>
    <w:rsid w:val="00CC186F"/>
    <w:rsid w:val="00CD2DE5"/>
    <w:rsid w:val="00CF3E46"/>
    <w:rsid w:val="00D3569C"/>
    <w:rsid w:val="00D721D6"/>
    <w:rsid w:val="00D9488C"/>
    <w:rsid w:val="00D96180"/>
    <w:rsid w:val="00DA1C3E"/>
    <w:rsid w:val="00DB06B9"/>
    <w:rsid w:val="00DC3E31"/>
    <w:rsid w:val="00DC4C7D"/>
    <w:rsid w:val="00DC5519"/>
    <w:rsid w:val="00DF47A2"/>
    <w:rsid w:val="00DF4A30"/>
    <w:rsid w:val="00DF6B70"/>
    <w:rsid w:val="00E2377C"/>
    <w:rsid w:val="00E2680F"/>
    <w:rsid w:val="00E87884"/>
    <w:rsid w:val="00E95808"/>
    <w:rsid w:val="00EC563F"/>
    <w:rsid w:val="00ED1DA3"/>
    <w:rsid w:val="00F36310"/>
    <w:rsid w:val="00F449DC"/>
    <w:rsid w:val="00F52F76"/>
    <w:rsid w:val="00F776D8"/>
    <w:rsid w:val="00FC349A"/>
    <w:rsid w:val="00FF1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9217"/>
    <o:shapelayout v:ext="edit">
      <o:idmap v:ext="edit" data="1"/>
    </o:shapelayout>
  </w:shapeDefaults>
  <w:decimalSymbol w:val=","/>
  <w:listSeparator w:val=";"/>
  <w14:docId w14:val="331AF10E"/>
  <w15:chartTrackingRefBased/>
  <w15:docId w15:val="{DF27F9A0-6F2E-4AC8-9D27-71C4ECE4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7E6488"/>
    <w:pPr>
      <w:tabs>
        <w:tab w:val="center" w:pos="4153"/>
        <w:tab w:val="right" w:pos="8306"/>
      </w:tabs>
    </w:pPr>
  </w:style>
  <w:style w:type="paragraph" w:customStyle="1" w:styleId="Normal1">
    <w:name w:val="Normal 1"/>
    <w:semiHidden/>
    <w:rsid w:val="004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rsid w:val="00D3569C"/>
    <w:rPr>
      <w:lang w:val="en-GB" w:eastAsia="en-GB" w:bidi="ar-SA"/>
    </w:rPr>
  </w:style>
  <w:style w:type="paragraph" w:styleId="BalloonText">
    <w:name w:val="Balloon Text"/>
    <w:basedOn w:val="Normal"/>
    <w:semiHidden/>
    <w:rsid w:val="00AB542E"/>
    <w:rPr>
      <w:rFonts w:ascii="Tahoma" w:hAnsi="Tahoma"/>
      <w:sz w:val="16"/>
      <w:szCs w:val="16"/>
    </w:rPr>
  </w:style>
  <w:style w:type="paragraph" w:styleId="DocumentMap">
    <w:name w:val="Document Map"/>
    <w:basedOn w:val="Normal"/>
    <w:link w:val="DocumentMapChar"/>
    <w:rsid w:val="00A86839"/>
    <w:rPr>
      <w:rFonts w:ascii="Tahoma" w:hAnsi="Tahoma" w:cs="Tahoma"/>
      <w:sz w:val="16"/>
      <w:szCs w:val="16"/>
    </w:rPr>
  </w:style>
  <w:style w:type="character" w:customStyle="1" w:styleId="DocumentMapChar">
    <w:name w:val="Document Map Char"/>
    <w:link w:val="DocumentMap"/>
    <w:rsid w:val="00A86839"/>
    <w:rPr>
      <w:rFonts w:ascii="Tahoma" w:hAnsi="Tahoma" w:cs="Tahoma"/>
      <w:sz w:val="16"/>
      <w:szCs w:val="16"/>
      <w:lang w:val="en-GB" w:eastAsia="en-GB"/>
    </w:rPr>
  </w:style>
  <w:style w:type="character" w:customStyle="1" w:styleId="THChar">
    <w:name w:val="TH Char"/>
    <w:link w:val="TH"/>
    <w:rsid w:val="00011A39"/>
    <w:rPr>
      <w:rFonts w:ascii="Arial" w:hAnsi="Arial"/>
      <w:b/>
      <w:lang w:val="en-GB" w:eastAsia="en-GB"/>
    </w:rPr>
  </w:style>
  <w:style w:type="character" w:customStyle="1" w:styleId="TACChar">
    <w:name w:val="TAC Char"/>
    <w:link w:val="TAC"/>
    <w:qFormat/>
    <w:rsid w:val="00011A39"/>
    <w:rPr>
      <w:rFonts w:ascii="Arial" w:hAnsi="Arial"/>
      <w:sz w:val="18"/>
      <w:lang w:val="en-GB" w:eastAsia="en-GB"/>
    </w:rPr>
  </w:style>
  <w:style w:type="character" w:customStyle="1" w:styleId="TALChar">
    <w:name w:val="TAL Char"/>
    <w:link w:val="TAL"/>
    <w:rsid w:val="00011A39"/>
    <w:rPr>
      <w:rFonts w:ascii="Arial" w:hAnsi="Arial"/>
      <w:sz w:val="18"/>
      <w:lang w:val="en-GB" w:eastAsia="en-GB"/>
    </w:rPr>
  </w:style>
  <w:style w:type="paragraph" w:customStyle="1" w:styleId="Guidance">
    <w:name w:val="Guidance"/>
    <w:basedOn w:val="Normal"/>
    <w:rsid w:val="00011A3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011">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160045589">
      <w:bodyDiv w:val="1"/>
      <w:marLeft w:val="0"/>
      <w:marRight w:val="0"/>
      <w:marTop w:val="0"/>
      <w:marBottom w:val="0"/>
      <w:divBdr>
        <w:top w:val="none" w:sz="0" w:space="0" w:color="auto"/>
        <w:left w:val="none" w:sz="0" w:space="0" w:color="auto"/>
        <w:bottom w:val="none" w:sz="0" w:space="0" w:color="auto"/>
        <w:right w:val="none" w:sz="0" w:space="0" w:color="auto"/>
      </w:divBdr>
    </w:div>
    <w:div w:id="603879495">
      <w:bodyDiv w:val="1"/>
      <w:marLeft w:val="0"/>
      <w:marRight w:val="0"/>
      <w:marTop w:val="0"/>
      <w:marBottom w:val="0"/>
      <w:divBdr>
        <w:top w:val="none" w:sz="0" w:space="0" w:color="auto"/>
        <w:left w:val="none" w:sz="0" w:space="0" w:color="auto"/>
        <w:bottom w:val="none" w:sz="0" w:space="0" w:color="auto"/>
        <w:right w:val="none" w:sz="0" w:space="0" w:color="auto"/>
      </w:divBdr>
    </w:div>
    <w:div w:id="1108817735">
      <w:bodyDiv w:val="1"/>
      <w:marLeft w:val="0"/>
      <w:marRight w:val="0"/>
      <w:marTop w:val="0"/>
      <w:marBottom w:val="0"/>
      <w:divBdr>
        <w:top w:val="none" w:sz="0" w:space="0" w:color="auto"/>
        <w:left w:val="none" w:sz="0" w:space="0" w:color="auto"/>
        <w:bottom w:val="none" w:sz="0" w:space="0" w:color="auto"/>
        <w:right w:val="none" w:sz="0" w:space="0" w:color="auto"/>
      </w:divBdr>
    </w:div>
    <w:div w:id="11724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31</Pages>
  <Words>11203</Words>
  <Characters>61130</Characters>
  <Application>Microsoft Office Word</Application>
  <DocSecurity>0</DocSecurity>
  <Lines>509</Lines>
  <Paragraphs>144</Paragraphs>
  <ScaleCrop>false</ScaleCrop>
  <HeadingPairs>
    <vt:vector size="2" baseType="variant">
      <vt:variant>
        <vt:lpstr>Title</vt:lpstr>
      </vt:variant>
      <vt:variant>
        <vt:i4>1</vt:i4>
      </vt:variant>
    </vt:vector>
  </HeadingPairs>
  <TitlesOfParts>
    <vt:vector size="1" baseType="lpstr">
      <vt:lpstr>3GPP TS 34.124</vt:lpstr>
    </vt:vector>
  </TitlesOfParts>
  <Manager/>
  <Company/>
  <LinksUpToDate>false</LinksUpToDate>
  <CharactersWithSpaces>72189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34.124</dc:title>
  <dc:subject>ElectroMagnetic Compatibility (EMC) requirements for mobile terminals and ancillary equipment (Release 16)</dc:subject>
  <dc:creator>MCC Support</dc:creator>
  <cp:keywords/>
  <dc:description/>
  <cp:lastModifiedBy>MCC</cp:lastModifiedBy>
  <cp:revision>7</cp:revision>
  <cp:lastPrinted>2000-03-22T13:32:00Z</cp:lastPrinted>
  <dcterms:created xsi:type="dcterms:W3CDTF">2022-06-02T13:49:00Z</dcterms:created>
  <dcterms:modified xsi:type="dcterms:W3CDTF">2022-06-23T16:57:00Z</dcterms:modified>
</cp:coreProperties>
</file>