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D94C" w14:textId="186C6095"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4F3847">
        <w:rPr>
          <w:noProof w:val="0"/>
        </w:rPr>
        <w:t>8</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4F3847">
        <w:rPr>
          <w:noProof w:val="0"/>
          <w:sz w:val="32"/>
        </w:rPr>
        <w:t>5</w:t>
      </w:r>
      <w:r w:rsidR="009C0212" w:rsidRPr="000E2D82">
        <w:rPr>
          <w:noProof w:val="0"/>
          <w:sz w:val="32"/>
        </w:rPr>
        <w:t>-</w:t>
      </w:r>
      <w:r w:rsidR="004F3847">
        <w:rPr>
          <w:noProof w:val="0"/>
          <w:sz w:val="32"/>
        </w:rPr>
        <w:t>03</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99680253"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7A57B18C"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4F3847">
        <w:rPr>
          <w:sz w:val="18"/>
        </w:rPr>
        <w:t>5</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4814D0A0" w14:textId="77777777" w:rsidR="00D4306C"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D4306C">
        <w:t>Foreword</w:t>
      </w:r>
      <w:r w:rsidR="00D4306C">
        <w:tab/>
        <w:t>29</w:t>
      </w:r>
    </w:p>
    <w:p w14:paraId="61946E61" w14:textId="77777777" w:rsidR="00D4306C" w:rsidRDefault="00D4306C">
      <w:pPr>
        <w:pStyle w:val="TOC1"/>
        <w:rPr>
          <w:rFonts w:asciiTheme="minorHAnsi" w:eastAsiaTheme="minorEastAsia" w:hAnsiTheme="minorHAnsi" w:cstheme="minorBidi"/>
          <w:kern w:val="2"/>
          <w:sz w:val="24"/>
          <w:szCs w:val="24"/>
          <w14:ligatures w14:val="standardContextual"/>
        </w:rPr>
      </w:pPr>
      <w:r>
        <w:t>Introduction</w:t>
      </w:r>
      <w:r>
        <w:tab/>
        <w:t>29</w:t>
      </w:r>
    </w:p>
    <w:p w14:paraId="165B5A6E" w14:textId="77777777" w:rsidR="00D4306C" w:rsidRDefault="00D4306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49A8E39C" w14:textId="77777777" w:rsidR="00D4306C" w:rsidRDefault="00D4306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6F30B39B" w14:textId="77777777" w:rsidR="00D4306C" w:rsidRDefault="00D4306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3A673CA4" w14:textId="77777777" w:rsidR="00D4306C" w:rsidRDefault="00D4306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258E38D2" w14:textId="77777777" w:rsidR="00D4306C" w:rsidRDefault="00D4306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5C269093" w14:textId="77777777" w:rsidR="00D4306C" w:rsidRDefault="00D4306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4E8551C2" w14:textId="77777777" w:rsidR="00D4306C" w:rsidRDefault="00D4306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6B9E7111" w14:textId="77777777" w:rsidR="00D4306C" w:rsidRDefault="00D4306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3864811A" w14:textId="77777777" w:rsidR="00D4306C" w:rsidRDefault="00D4306C">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02B999E4" w14:textId="77777777" w:rsidR="00D4306C" w:rsidRDefault="00D4306C">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25517255" w14:textId="77777777" w:rsidR="00D4306C" w:rsidRDefault="00D4306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409BEAB1" w14:textId="77777777" w:rsidR="00D4306C" w:rsidRDefault="00D4306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3887618B" w14:textId="77777777" w:rsidR="00D4306C" w:rsidRDefault="00D4306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3CB5D1C9" w14:textId="77777777" w:rsidR="00D4306C" w:rsidRDefault="00D4306C">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263DE004" w14:textId="77777777" w:rsidR="00D4306C" w:rsidRDefault="00D4306C">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2EC7C4AF" w14:textId="77777777" w:rsidR="00D4306C" w:rsidRDefault="00D4306C">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51304D">
        <w:rPr>
          <w:vertAlign w:val="subscript"/>
        </w:rPr>
        <w:t>cell</w:t>
      </w:r>
      <w:r>
        <w:t xml:space="preserve"> timing offset</w:t>
      </w:r>
      <w:r>
        <w:tab/>
        <w:t>37</w:t>
      </w:r>
    </w:p>
    <w:p w14:paraId="40D12F23" w14:textId="77777777" w:rsidR="00D4306C" w:rsidRDefault="00D4306C">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340A2915" w14:textId="77777777" w:rsidR="00D4306C" w:rsidRDefault="00D4306C">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04D6DC88" w14:textId="77777777" w:rsidR="00D4306C" w:rsidRDefault="00D4306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41D6EEF9" w14:textId="77777777" w:rsidR="00D4306C" w:rsidRDefault="00D4306C">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6D9AAEAE" w14:textId="77777777" w:rsidR="00D4306C" w:rsidRDefault="00D4306C">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622C3C73" w14:textId="77777777" w:rsidR="00D4306C" w:rsidRDefault="00D4306C">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5617EFB4" w14:textId="77777777" w:rsidR="00D4306C" w:rsidRDefault="00D4306C">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6F53A3C1" w14:textId="77777777" w:rsidR="00D4306C" w:rsidRDefault="00D4306C">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76BE1B5F" w14:textId="77777777" w:rsidR="00D4306C" w:rsidRDefault="00D4306C">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762CF9E1" w14:textId="77777777" w:rsidR="00D4306C" w:rsidRDefault="00D4306C">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367B1C02"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2BEE4887" w14:textId="77777777" w:rsidR="00D4306C" w:rsidRDefault="00D4306C">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6F6127AD" w14:textId="77777777" w:rsidR="00D4306C" w:rsidRDefault="00D4306C">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7D3C005F" w14:textId="77777777" w:rsidR="00D4306C" w:rsidRDefault="00D4306C">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01E72557"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1B903294" w14:textId="77777777" w:rsidR="00D4306C" w:rsidRDefault="00D4306C">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05F1258C" w14:textId="77777777" w:rsidR="00D4306C" w:rsidRDefault="00D4306C">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0F3A24CF"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44A2CE79" w14:textId="77777777" w:rsidR="00D4306C" w:rsidRDefault="00D4306C">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34D7D76B"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sidRPr="0051304D">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51304D">
        <w:rPr>
          <w:rFonts w:eastAsia="PMingLiU"/>
          <w:lang w:eastAsia="zh-TW"/>
        </w:rPr>
        <w:t>8</w:t>
      </w:r>
      <w:r>
        <w:tab/>
        <w:t>54</w:t>
      </w:r>
    </w:p>
    <w:p w14:paraId="576FE715" w14:textId="77777777" w:rsidR="00D4306C" w:rsidRDefault="00D4306C">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7B00E7D8" w14:textId="77777777" w:rsidR="00D4306C" w:rsidRDefault="00D4306C">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6CCB33CA" w14:textId="77777777" w:rsidR="00D4306C" w:rsidRDefault="00D4306C">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4A8EC2FE" w14:textId="77777777" w:rsidR="00D4306C" w:rsidRDefault="00D4306C">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61DB78CA" w14:textId="77777777" w:rsidR="00D4306C" w:rsidRDefault="00D4306C">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3BB5DA83" w14:textId="77777777" w:rsidR="00D4306C" w:rsidRDefault="00D4306C">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4A8CBA77" w14:textId="77777777" w:rsidR="00D4306C" w:rsidRDefault="00D4306C">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13DA5022" w14:textId="77777777" w:rsidR="00D4306C" w:rsidRDefault="00D4306C">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3940E738" w14:textId="77777777" w:rsidR="00D4306C" w:rsidRDefault="00D4306C">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09F31209" w14:textId="77777777" w:rsidR="00D4306C" w:rsidRDefault="00D4306C">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4D0789B5" w14:textId="77777777" w:rsidR="00D4306C" w:rsidRDefault="00D4306C">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353AC590" w14:textId="77777777" w:rsidR="00D4306C" w:rsidRDefault="00D4306C">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2AB9F2DD" w14:textId="77777777" w:rsidR="00D4306C" w:rsidRDefault="00D4306C">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3AA6E20D" w14:textId="77777777" w:rsidR="00D4306C" w:rsidRDefault="00D4306C">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2F3AD76D" w14:textId="77777777" w:rsidR="00D4306C" w:rsidRDefault="00D4306C">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7F674E1B" w14:textId="77777777" w:rsidR="00D4306C" w:rsidRDefault="00D4306C">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392C5606"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74ECF387" w14:textId="77777777" w:rsidR="00D4306C" w:rsidRDefault="00D4306C">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41476998" w14:textId="77777777" w:rsidR="00D4306C" w:rsidRDefault="00D4306C">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6BAAC741"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11AAFD0E" w14:textId="77777777" w:rsidR="00D4306C" w:rsidRDefault="00D4306C">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67BAC00D" w14:textId="77777777" w:rsidR="00D4306C" w:rsidRDefault="00D4306C">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026694E2" w14:textId="77777777" w:rsidR="00D4306C" w:rsidRDefault="00D4306C">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346A53A1" w14:textId="77777777" w:rsidR="00D4306C" w:rsidRDefault="00D4306C">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6E1723CD" w14:textId="77777777" w:rsidR="00D4306C" w:rsidRDefault="00D4306C">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08C557ED"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15CADAAB" w14:textId="77777777" w:rsidR="00D4306C" w:rsidRDefault="00D4306C">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2233951C" w14:textId="77777777" w:rsidR="00D4306C" w:rsidRDefault="00D4306C">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2FEC157C" w14:textId="77777777" w:rsidR="00D4306C" w:rsidRDefault="00D4306C">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0F010660" w14:textId="77777777" w:rsidR="00D4306C" w:rsidRDefault="00D4306C">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355E3990" w14:textId="77777777" w:rsidR="00D4306C" w:rsidRDefault="00D4306C">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7AD314FD" w14:textId="77777777" w:rsidR="00D4306C" w:rsidRDefault="00D4306C">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0ED91949" w14:textId="77777777" w:rsidR="00D4306C" w:rsidRDefault="00D4306C">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39ABC43C" w14:textId="77777777" w:rsidR="00D4306C" w:rsidRDefault="00D4306C">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0D940CEA" w14:textId="77777777" w:rsidR="00D4306C" w:rsidRDefault="00D4306C">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03C01BB1" w14:textId="77777777" w:rsidR="00D4306C" w:rsidRDefault="00D4306C">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7BF30EFE" w14:textId="77777777" w:rsidR="00D4306C" w:rsidRDefault="00D4306C">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3693213B"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456EB11F"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428DC030"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5312C7AE" w14:textId="77777777" w:rsidR="00D4306C" w:rsidRDefault="00D4306C">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12833AAD" w14:textId="77777777" w:rsidR="00D4306C" w:rsidRDefault="00D4306C">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4F6EB7DE" w14:textId="77777777" w:rsidR="00D4306C" w:rsidRDefault="00D4306C">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6590A241" w14:textId="77777777" w:rsidR="00D4306C" w:rsidRDefault="00D4306C">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78AD72F3" w14:textId="77777777" w:rsidR="00D4306C" w:rsidRDefault="00D4306C">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311FBE3A" w14:textId="77777777" w:rsidR="00D4306C" w:rsidRDefault="00D4306C">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29D18AEB" w14:textId="77777777" w:rsidR="00D4306C" w:rsidRDefault="00D4306C">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66CB16A9" w14:textId="77777777" w:rsidR="00D4306C" w:rsidRDefault="00D4306C">
      <w:pPr>
        <w:pStyle w:val="TOC5"/>
        <w:tabs>
          <w:tab w:val="left" w:pos="2693"/>
        </w:tabs>
        <w:rPr>
          <w:rFonts w:asciiTheme="minorHAnsi" w:eastAsiaTheme="minorEastAsia" w:hAnsiTheme="minorHAnsi" w:cstheme="minorBidi"/>
          <w:kern w:val="2"/>
          <w:sz w:val="24"/>
          <w:szCs w:val="24"/>
          <w14:ligatures w14:val="standardContextual"/>
        </w:rPr>
      </w:pPr>
      <w:r>
        <w:t>4.3.1.1.107 to 4.3.1.1.252</w:t>
      </w:r>
      <w:r>
        <w:rPr>
          <w:rFonts w:asciiTheme="minorHAnsi" w:eastAsiaTheme="minorEastAsia" w:hAnsiTheme="minorHAnsi" w:cstheme="minorBidi"/>
          <w:kern w:val="2"/>
          <w:sz w:val="24"/>
          <w:szCs w:val="24"/>
          <w14:ligatures w14:val="standardContextual"/>
        </w:rPr>
        <w:tab/>
      </w:r>
      <w:r>
        <w:t>FFS</w:t>
      </w:r>
      <w:r>
        <w:tab/>
        <w:t>90</w:t>
      </w:r>
    </w:p>
    <w:p w14:paraId="18314191" w14:textId="77777777" w:rsidR="00D4306C" w:rsidRDefault="00D4306C">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91</w:t>
      </w:r>
    </w:p>
    <w:p w14:paraId="34AD07EE" w14:textId="77777777" w:rsidR="00D4306C" w:rsidRDefault="00D4306C">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91</w:t>
      </w:r>
    </w:p>
    <w:p w14:paraId="6D160E66" w14:textId="77777777" w:rsidR="00D4306C" w:rsidRDefault="00D4306C">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91</w:t>
      </w:r>
    </w:p>
    <w:p w14:paraId="02335033" w14:textId="77777777" w:rsidR="00D4306C" w:rsidRDefault="00D4306C">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91</w:t>
      </w:r>
    </w:p>
    <w:p w14:paraId="059872CC" w14:textId="77777777" w:rsidR="00D4306C" w:rsidRDefault="00D4306C">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92</w:t>
      </w:r>
    </w:p>
    <w:p w14:paraId="4478AD6A" w14:textId="77777777" w:rsidR="00D4306C" w:rsidRDefault="00D4306C">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92</w:t>
      </w:r>
    </w:p>
    <w:p w14:paraId="64A199E8" w14:textId="77777777" w:rsidR="00D4306C" w:rsidRDefault="00D4306C">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92</w:t>
      </w:r>
    </w:p>
    <w:p w14:paraId="269A451B" w14:textId="77777777" w:rsidR="00D4306C" w:rsidRDefault="00D4306C">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92</w:t>
      </w:r>
    </w:p>
    <w:p w14:paraId="0759DEE6" w14:textId="77777777" w:rsidR="00D4306C" w:rsidRDefault="00D4306C">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93</w:t>
      </w:r>
    </w:p>
    <w:p w14:paraId="1DC8D8FA" w14:textId="77777777" w:rsidR="00D4306C" w:rsidRDefault="00D4306C">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93</w:t>
      </w:r>
    </w:p>
    <w:p w14:paraId="3D38A3DF" w14:textId="77777777" w:rsidR="00D4306C" w:rsidRDefault="00D4306C">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93</w:t>
      </w:r>
    </w:p>
    <w:p w14:paraId="40F36C91" w14:textId="77777777" w:rsidR="00D4306C" w:rsidRDefault="00D4306C">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94</w:t>
      </w:r>
    </w:p>
    <w:p w14:paraId="5598C640" w14:textId="77777777" w:rsidR="00D4306C" w:rsidRDefault="00D4306C">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94</w:t>
      </w:r>
    </w:p>
    <w:p w14:paraId="60FA5B57" w14:textId="77777777" w:rsidR="00D4306C" w:rsidRDefault="00D4306C">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95</w:t>
      </w:r>
    </w:p>
    <w:p w14:paraId="7F8F0D7D" w14:textId="77777777" w:rsidR="00D4306C" w:rsidRDefault="00D4306C">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95</w:t>
      </w:r>
    </w:p>
    <w:p w14:paraId="2E058267" w14:textId="77777777" w:rsidR="00D4306C" w:rsidRDefault="00D4306C">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96</w:t>
      </w:r>
    </w:p>
    <w:p w14:paraId="246864FD" w14:textId="77777777" w:rsidR="00D4306C" w:rsidRDefault="00D4306C">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102</w:t>
      </w:r>
    </w:p>
    <w:p w14:paraId="53F700E5" w14:textId="77777777" w:rsidR="00D4306C" w:rsidRDefault="00D4306C">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103</w:t>
      </w:r>
    </w:p>
    <w:p w14:paraId="45EA39DE" w14:textId="77777777" w:rsidR="00D4306C" w:rsidRDefault="00D4306C">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118</w:t>
      </w:r>
    </w:p>
    <w:p w14:paraId="45BAC9F9" w14:textId="77777777" w:rsidR="00D4306C" w:rsidRDefault="00D4306C">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118</w:t>
      </w:r>
    </w:p>
    <w:p w14:paraId="29E32482" w14:textId="77777777" w:rsidR="00D4306C" w:rsidRDefault="00D4306C">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128</w:t>
      </w:r>
    </w:p>
    <w:p w14:paraId="09FC5AE8" w14:textId="77777777" w:rsidR="00D4306C" w:rsidRDefault="00D4306C">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128</w:t>
      </w:r>
    </w:p>
    <w:p w14:paraId="31383B4B" w14:textId="77777777" w:rsidR="00D4306C" w:rsidRDefault="00D4306C">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128</w:t>
      </w:r>
    </w:p>
    <w:p w14:paraId="55476AE3" w14:textId="77777777" w:rsidR="00D4306C" w:rsidRDefault="00D4306C">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129</w:t>
      </w:r>
    </w:p>
    <w:p w14:paraId="2FDC5A9C" w14:textId="77777777" w:rsidR="00D4306C" w:rsidRDefault="00D4306C">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129</w:t>
      </w:r>
    </w:p>
    <w:p w14:paraId="338CEBD6" w14:textId="77777777" w:rsidR="00D4306C" w:rsidRDefault="00D4306C">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131</w:t>
      </w:r>
    </w:p>
    <w:p w14:paraId="4040506D" w14:textId="77777777" w:rsidR="00D4306C" w:rsidRDefault="00D4306C">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132</w:t>
      </w:r>
    </w:p>
    <w:p w14:paraId="7E5A3DB6" w14:textId="77777777" w:rsidR="00D4306C" w:rsidRDefault="00D4306C">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133</w:t>
      </w:r>
    </w:p>
    <w:p w14:paraId="66FE6055" w14:textId="77777777" w:rsidR="00D4306C" w:rsidRDefault="00D4306C">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134</w:t>
      </w:r>
    </w:p>
    <w:p w14:paraId="47C28867" w14:textId="77777777" w:rsidR="00D4306C" w:rsidRDefault="00D4306C">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134</w:t>
      </w:r>
    </w:p>
    <w:p w14:paraId="0CF7A400" w14:textId="77777777" w:rsidR="00D4306C" w:rsidRDefault="00D4306C">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135</w:t>
      </w:r>
    </w:p>
    <w:p w14:paraId="135B398B" w14:textId="77777777" w:rsidR="00D4306C" w:rsidRDefault="00D4306C">
      <w:pPr>
        <w:pStyle w:val="TOC5"/>
        <w:rPr>
          <w:rFonts w:asciiTheme="minorHAnsi" w:eastAsiaTheme="minorEastAsia" w:hAnsiTheme="minorHAnsi" w:cstheme="minorBidi"/>
          <w:kern w:val="2"/>
          <w:sz w:val="24"/>
          <w:szCs w:val="24"/>
          <w14:ligatures w14:val="standardContextual"/>
        </w:rPr>
      </w:pPr>
      <w:r>
        <w:lastRenderedPageBreak/>
        <w:t>4.3.1.3.1</w:t>
      </w:r>
      <w:r>
        <w:rPr>
          <w:rFonts w:asciiTheme="minorHAnsi" w:eastAsiaTheme="minorEastAsia" w:hAnsiTheme="minorHAnsi" w:cstheme="minorBidi"/>
          <w:kern w:val="2"/>
          <w:sz w:val="24"/>
          <w:szCs w:val="24"/>
          <w14:ligatures w14:val="standardContextual"/>
        </w:rPr>
        <w:tab/>
      </w:r>
      <w:r>
        <w:t>HRPD test frequencies for Band Class 0</w:t>
      </w:r>
      <w:r>
        <w:tab/>
        <w:t>135</w:t>
      </w:r>
    </w:p>
    <w:p w14:paraId="2DBB3D0C" w14:textId="77777777" w:rsidR="00D4306C" w:rsidRDefault="00D4306C">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135</w:t>
      </w:r>
    </w:p>
    <w:p w14:paraId="0321CE01" w14:textId="77777777" w:rsidR="00D4306C" w:rsidRDefault="00D4306C">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135</w:t>
      </w:r>
    </w:p>
    <w:p w14:paraId="42E8AB45" w14:textId="77777777" w:rsidR="00D4306C" w:rsidRDefault="00D4306C">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135</w:t>
      </w:r>
    </w:p>
    <w:p w14:paraId="72FF44AA" w14:textId="77777777" w:rsidR="00D4306C" w:rsidRDefault="00D4306C">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135</w:t>
      </w:r>
    </w:p>
    <w:p w14:paraId="45FA335B" w14:textId="77777777" w:rsidR="00D4306C" w:rsidRDefault="00D4306C">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136</w:t>
      </w:r>
    </w:p>
    <w:p w14:paraId="2A90FECE" w14:textId="77777777" w:rsidR="00D4306C" w:rsidRDefault="00D4306C">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136</w:t>
      </w:r>
    </w:p>
    <w:p w14:paraId="178BE906" w14:textId="77777777" w:rsidR="00D4306C" w:rsidRDefault="00D4306C">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136</w:t>
      </w:r>
    </w:p>
    <w:p w14:paraId="6D7749E4" w14:textId="77777777" w:rsidR="00D4306C" w:rsidRDefault="00D4306C">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136</w:t>
      </w:r>
    </w:p>
    <w:p w14:paraId="145AB14F" w14:textId="77777777" w:rsidR="00D4306C" w:rsidRDefault="00D4306C">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136</w:t>
      </w:r>
    </w:p>
    <w:p w14:paraId="7650D260" w14:textId="77777777" w:rsidR="00D4306C" w:rsidRDefault="00D4306C">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136</w:t>
      </w:r>
    </w:p>
    <w:p w14:paraId="15A3B34D" w14:textId="77777777" w:rsidR="00D4306C" w:rsidRDefault="00D4306C">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137</w:t>
      </w:r>
    </w:p>
    <w:p w14:paraId="44223F5A" w14:textId="77777777" w:rsidR="00D4306C" w:rsidRDefault="00D4306C">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137</w:t>
      </w:r>
    </w:p>
    <w:p w14:paraId="70E54A3E" w14:textId="77777777" w:rsidR="00D4306C" w:rsidRDefault="00D4306C">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137</w:t>
      </w:r>
    </w:p>
    <w:p w14:paraId="275E119B" w14:textId="77777777" w:rsidR="00D4306C" w:rsidRDefault="00D4306C">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137</w:t>
      </w:r>
    </w:p>
    <w:p w14:paraId="5ED61C22" w14:textId="77777777" w:rsidR="00D4306C" w:rsidRDefault="00D4306C">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137</w:t>
      </w:r>
    </w:p>
    <w:p w14:paraId="5702205D" w14:textId="77777777" w:rsidR="00D4306C" w:rsidRDefault="00D4306C">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137</w:t>
      </w:r>
    </w:p>
    <w:p w14:paraId="07A06BBA" w14:textId="77777777" w:rsidR="00D4306C" w:rsidRDefault="00D4306C">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138</w:t>
      </w:r>
    </w:p>
    <w:p w14:paraId="30516D2D" w14:textId="77777777" w:rsidR="00D4306C" w:rsidRDefault="00D4306C">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138</w:t>
      </w:r>
    </w:p>
    <w:p w14:paraId="3ED63070" w14:textId="77777777" w:rsidR="00D4306C" w:rsidRDefault="00D4306C">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138</w:t>
      </w:r>
    </w:p>
    <w:p w14:paraId="3A0D1167" w14:textId="77777777" w:rsidR="00D4306C" w:rsidRDefault="00D4306C">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139</w:t>
      </w:r>
    </w:p>
    <w:p w14:paraId="226178A8" w14:textId="77777777" w:rsidR="00D4306C" w:rsidRDefault="00D4306C">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139</w:t>
      </w:r>
    </w:p>
    <w:p w14:paraId="105E8F83" w14:textId="77777777" w:rsidR="00D4306C" w:rsidRDefault="00D4306C">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139</w:t>
      </w:r>
    </w:p>
    <w:p w14:paraId="16B45D33" w14:textId="77777777" w:rsidR="00D4306C" w:rsidRDefault="00D4306C">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139</w:t>
      </w:r>
    </w:p>
    <w:p w14:paraId="20682161" w14:textId="77777777" w:rsidR="00D4306C" w:rsidRDefault="00D4306C">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139</w:t>
      </w:r>
    </w:p>
    <w:p w14:paraId="55D55463" w14:textId="77777777" w:rsidR="00D4306C" w:rsidRDefault="00D4306C">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140</w:t>
      </w:r>
    </w:p>
    <w:p w14:paraId="7413451C" w14:textId="77777777" w:rsidR="00D4306C" w:rsidRDefault="00D4306C">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140</w:t>
      </w:r>
    </w:p>
    <w:p w14:paraId="224F39A3" w14:textId="77777777" w:rsidR="00D4306C" w:rsidRDefault="00D4306C">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140</w:t>
      </w:r>
    </w:p>
    <w:p w14:paraId="5462DC6F" w14:textId="77777777" w:rsidR="00D4306C" w:rsidRDefault="00D4306C">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140</w:t>
      </w:r>
    </w:p>
    <w:p w14:paraId="6FAF6D55" w14:textId="77777777" w:rsidR="00D4306C" w:rsidRDefault="00D4306C">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140</w:t>
      </w:r>
    </w:p>
    <w:p w14:paraId="38023C02" w14:textId="77777777" w:rsidR="00D4306C" w:rsidRDefault="00D4306C">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140</w:t>
      </w:r>
    </w:p>
    <w:p w14:paraId="48C4E262" w14:textId="77777777" w:rsidR="00D4306C" w:rsidRDefault="00D4306C">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141</w:t>
      </w:r>
    </w:p>
    <w:p w14:paraId="442D9248" w14:textId="77777777" w:rsidR="00D4306C" w:rsidRDefault="00D4306C">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141</w:t>
      </w:r>
    </w:p>
    <w:p w14:paraId="2351B557" w14:textId="77777777" w:rsidR="00D4306C" w:rsidRDefault="00D4306C">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141</w:t>
      </w:r>
    </w:p>
    <w:p w14:paraId="10A694A3" w14:textId="77777777" w:rsidR="00D4306C" w:rsidRDefault="00D4306C">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142</w:t>
      </w:r>
    </w:p>
    <w:p w14:paraId="61A0F65F" w14:textId="77777777" w:rsidR="00D4306C" w:rsidRDefault="00D4306C">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142</w:t>
      </w:r>
    </w:p>
    <w:p w14:paraId="77188D73" w14:textId="77777777" w:rsidR="00D4306C" w:rsidRDefault="00D4306C">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143</w:t>
      </w:r>
    </w:p>
    <w:p w14:paraId="03F7670C" w14:textId="77777777" w:rsidR="00D4306C" w:rsidRDefault="00D4306C">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143</w:t>
      </w:r>
    </w:p>
    <w:p w14:paraId="4538EAFC" w14:textId="77777777" w:rsidR="00D4306C" w:rsidRDefault="00D4306C">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143</w:t>
      </w:r>
    </w:p>
    <w:p w14:paraId="339BA528" w14:textId="77777777" w:rsidR="00D4306C" w:rsidRDefault="00D4306C">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143</w:t>
      </w:r>
    </w:p>
    <w:p w14:paraId="751BC0AD" w14:textId="77777777" w:rsidR="00D4306C" w:rsidRDefault="00D4306C">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143</w:t>
      </w:r>
    </w:p>
    <w:p w14:paraId="44BBA22F" w14:textId="77777777" w:rsidR="00D4306C" w:rsidRDefault="00D4306C">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144</w:t>
      </w:r>
    </w:p>
    <w:p w14:paraId="6D49D04B" w14:textId="77777777" w:rsidR="00D4306C" w:rsidRDefault="00D4306C">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144</w:t>
      </w:r>
    </w:p>
    <w:p w14:paraId="43C8CAAD" w14:textId="77777777" w:rsidR="00D4306C" w:rsidRDefault="00D4306C">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144</w:t>
      </w:r>
    </w:p>
    <w:p w14:paraId="09142B63" w14:textId="77777777" w:rsidR="00D4306C" w:rsidRDefault="00D4306C">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145</w:t>
      </w:r>
    </w:p>
    <w:p w14:paraId="65D134F4" w14:textId="77777777" w:rsidR="00D4306C" w:rsidRDefault="00D4306C">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145</w:t>
      </w:r>
    </w:p>
    <w:p w14:paraId="25E95321" w14:textId="77777777" w:rsidR="00D4306C" w:rsidRDefault="00D4306C">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145</w:t>
      </w:r>
    </w:p>
    <w:p w14:paraId="0326CE57"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145</w:t>
      </w:r>
    </w:p>
    <w:p w14:paraId="02C69FAC" w14:textId="77777777" w:rsidR="00D4306C" w:rsidRDefault="00D4306C">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145</w:t>
      </w:r>
    </w:p>
    <w:p w14:paraId="18E84894" w14:textId="77777777" w:rsidR="00D4306C" w:rsidRDefault="00D4306C">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145</w:t>
      </w:r>
    </w:p>
    <w:p w14:paraId="22351DFE" w14:textId="77777777" w:rsidR="00D4306C" w:rsidRDefault="00D4306C">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145</w:t>
      </w:r>
    </w:p>
    <w:p w14:paraId="6ACC6F62" w14:textId="77777777" w:rsidR="00D4306C" w:rsidRDefault="00D4306C">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145</w:t>
      </w:r>
    </w:p>
    <w:p w14:paraId="3FD9EF9F" w14:textId="77777777" w:rsidR="00D4306C" w:rsidRDefault="00D4306C">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145</w:t>
      </w:r>
    </w:p>
    <w:p w14:paraId="26CA8BB1" w14:textId="77777777" w:rsidR="00D4306C" w:rsidRDefault="00D4306C">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146</w:t>
      </w:r>
    </w:p>
    <w:p w14:paraId="435DD27A" w14:textId="77777777" w:rsidR="00D4306C" w:rsidRDefault="00D4306C">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146</w:t>
      </w:r>
    </w:p>
    <w:p w14:paraId="01606F9C" w14:textId="77777777" w:rsidR="00D4306C" w:rsidRDefault="00D4306C">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153</w:t>
      </w:r>
    </w:p>
    <w:p w14:paraId="6BA66C9D" w14:textId="77777777" w:rsidR="00D4306C" w:rsidRDefault="00D4306C">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153</w:t>
      </w:r>
    </w:p>
    <w:p w14:paraId="6AA1C509" w14:textId="77777777" w:rsidR="00D4306C" w:rsidRDefault="00D4306C">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153</w:t>
      </w:r>
    </w:p>
    <w:p w14:paraId="5B10D557" w14:textId="77777777" w:rsidR="00D4306C" w:rsidRDefault="00D4306C">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153</w:t>
      </w:r>
    </w:p>
    <w:p w14:paraId="2FD55A1A" w14:textId="77777777" w:rsidR="00D4306C" w:rsidRDefault="00D4306C">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154</w:t>
      </w:r>
    </w:p>
    <w:p w14:paraId="26EE55B6" w14:textId="77777777" w:rsidR="00D4306C" w:rsidRDefault="00D4306C">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154</w:t>
      </w:r>
    </w:p>
    <w:p w14:paraId="205AFEC9" w14:textId="77777777" w:rsidR="00D4306C" w:rsidRDefault="00D4306C">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154</w:t>
      </w:r>
    </w:p>
    <w:p w14:paraId="5DED2C6D"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4.3.5.2</w:t>
      </w:r>
      <w:r>
        <w:rPr>
          <w:rFonts w:asciiTheme="minorHAnsi" w:eastAsiaTheme="minorEastAsia" w:hAnsiTheme="minorHAnsi" w:cstheme="minorBidi"/>
          <w:kern w:val="2"/>
          <w:sz w:val="24"/>
          <w:szCs w:val="24"/>
          <w14:ligatures w14:val="standardContextual"/>
        </w:rPr>
        <w:tab/>
      </w:r>
      <w:r>
        <w:t>Uplink test signals</w:t>
      </w:r>
      <w:r>
        <w:tab/>
        <w:t>154</w:t>
      </w:r>
    </w:p>
    <w:p w14:paraId="6ECE2F68" w14:textId="77777777" w:rsidR="00D4306C" w:rsidRDefault="00D4306C">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154</w:t>
      </w:r>
    </w:p>
    <w:p w14:paraId="76FD9281" w14:textId="77777777" w:rsidR="00D4306C" w:rsidRDefault="00D4306C">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154</w:t>
      </w:r>
    </w:p>
    <w:p w14:paraId="78EA4417" w14:textId="77777777" w:rsidR="00D4306C" w:rsidRDefault="00D4306C">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154</w:t>
      </w:r>
    </w:p>
    <w:p w14:paraId="4E430F7B" w14:textId="77777777" w:rsidR="00D4306C" w:rsidRDefault="00D4306C">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155</w:t>
      </w:r>
    </w:p>
    <w:p w14:paraId="7DB5B586" w14:textId="77777777" w:rsidR="00D4306C" w:rsidRDefault="00D4306C">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156</w:t>
      </w:r>
    </w:p>
    <w:p w14:paraId="3F01DFB3" w14:textId="77777777" w:rsidR="00D4306C" w:rsidRDefault="00D4306C">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156</w:t>
      </w:r>
    </w:p>
    <w:p w14:paraId="45EF9FFB" w14:textId="77777777" w:rsidR="00D4306C" w:rsidRDefault="00D4306C">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157</w:t>
      </w:r>
    </w:p>
    <w:p w14:paraId="14D944BE" w14:textId="77777777" w:rsidR="00D4306C" w:rsidRDefault="00D4306C">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157</w:t>
      </w:r>
    </w:p>
    <w:p w14:paraId="6E2ED75B" w14:textId="77777777" w:rsidR="00D4306C" w:rsidRDefault="00D4306C">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158</w:t>
      </w:r>
    </w:p>
    <w:p w14:paraId="1608AFF4" w14:textId="77777777" w:rsidR="00D4306C" w:rsidRDefault="00D4306C">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158</w:t>
      </w:r>
    </w:p>
    <w:p w14:paraId="6652DAB6" w14:textId="77777777" w:rsidR="00D4306C" w:rsidRDefault="00D4306C">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159</w:t>
      </w:r>
    </w:p>
    <w:p w14:paraId="139D655E" w14:textId="77777777" w:rsidR="00D4306C" w:rsidRDefault="00D4306C">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160</w:t>
      </w:r>
    </w:p>
    <w:p w14:paraId="1846742F" w14:textId="77777777" w:rsidR="00D4306C" w:rsidRDefault="00D4306C">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160</w:t>
      </w:r>
    </w:p>
    <w:p w14:paraId="61E3E8EB" w14:textId="77777777" w:rsidR="00D4306C" w:rsidRDefault="00D4306C">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161</w:t>
      </w:r>
    </w:p>
    <w:p w14:paraId="7F6B61E6" w14:textId="77777777" w:rsidR="00D4306C" w:rsidRDefault="00D4306C">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161</w:t>
      </w:r>
    </w:p>
    <w:p w14:paraId="5597AF49" w14:textId="77777777" w:rsidR="00D4306C" w:rsidRDefault="00D4306C">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162</w:t>
      </w:r>
    </w:p>
    <w:p w14:paraId="372C71BD" w14:textId="77777777" w:rsidR="00D4306C" w:rsidRDefault="00D4306C">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162</w:t>
      </w:r>
    </w:p>
    <w:p w14:paraId="3F1440EB" w14:textId="77777777" w:rsidR="00D4306C" w:rsidRDefault="00D4306C">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162</w:t>
      </w:r>
    </w:p>
    <w:p w14:paraId="070B485F" w14:textId="77777777" w:rsidR="00D4306C" w:rsidRDefault="00D4306C">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164</w:t>
      </w:r>
    </w:p>
    <w:p w14:paraId="56E4258C" w14:textId="77777777" w:rsidR="00D4306C" w:rsidRDefault="00D4306C">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165</w:t>
      </w:r>
    </w:p>
    <w:p w14:paraId="09815F2D" w14:textId="77777777" w:rsidR="00D4306C" w:rsidRDefault="00D4306C">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167</w:t>
      </w:r>
    </w:p>
    <w:p w14:paraId="432D09BB" w14:textId="77777777" w:rsidR="00D4306C" w:rsidRDefault="00D4306C">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168</w:t>
      </w:r>
    </w:p>
    <w:p w14:paraId="31DB103E"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4.3.6.1.13</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7-0A</w:t>
      </w:r>
      <w:r>
        <w:tab/>
        <w:t>169</w:t>
      </w:r>
    </w:p>
    <w:p w14:paraId="3C0AF50A"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4.3.6.1.14</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7-0B</w:t>
      </w:r>
      <w:r>
        <w:tab/>
        <w:t>170</w:t>
      </w:r>
    </w:p>
    <w:p w14:paraId="0B67444C"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4.3.6.1.15</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7-1A</w:t>
      </w:r>
      <w:r>
        <w:tab/>
        <w:t>171</w:t>
      </w:r>
    </w:p>
    <w:p w14:paraId="13B3CBEA"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4.3.6.1.16</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7-1B</w:t>
      </w:r>
      <w:r>
        <w:tab/>
        <w:t>172</w:t>
      </w:r>
    </w:p>
    <w:p w14:paraId="73A27B3D"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4.3.6.1.17</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7-1C</w:t>
      </w:r>
      <w:r>
        <w:tab/>
        <w:t>173</w:t>
      </w:r>
    </w:p>
    <w:p w14:paraId="3B5ECBF2"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4.3.6.1.18</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7-1D</w:t>
      </w:r>
      <w:r>
        <w:tab/>
        <w:t>174</w:t>
      </w:r>
    </w:p>
    <w:p w14:paraId="3EC2D543"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4.3.6.1.19</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7-1E</w:t>
      </w:r>
      <w:r>
        <w:tab/>
        <w:t>175</w:t>
      </w:r>
    </w:p>
    <w:p w14:paraId="537C36B8"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4.3.6.1.20</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7-1F</w:t>
      </w:r>
      <w:r>
        <w:tab/>
        <w:t>176</w:t>
      </w:r>
    </w:p>
    <w:p w14:paraId="5F4C0057"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4.3.6.1.21</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7-1G</w:t>
      </w:r>
      <w:r>
        <w:tab/>
        <w:t>177</w:t>
      </w:r>
    </w:p>
    <w:p w14:paraId="01B5FF19" w14:textId="77777777" w:rsidR="00D4306C" w:rsidRDefault="00D4306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177</w:t>
      </w:r>
    </w:p>
    <w:p w14:paraId="3E080E5D" w14:textId="77777777" w:rsidR="00D4306C" w:rsidRDefault="00D4306C">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177</w:t>
      </w:r>
    </w:p>
    <w:p w14:paraId="561BED0A" w14:textId="77777777" w:rsidR="00D4306C" w:rsidRDefault="00D4306C">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177</w:t>
      </w:r>
    </w:p>
    <w:p w14:paraId="08616EA7" w14:textId="77777777" w:rsidR="00D4306C" w:rsidRDefault="00D4306C">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178</w:t>
      </w:r>
    </w:p>
    <w:p w14:paraId="1CDEC43A" w14:textId="77777777" w:rsidR="00D4306C" w:rsidRDefault="00D4306C">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178</w:t>
      </w:r>
    </w:p>
    <w:p w14:paraId="291AAA75" w14:textId="77777777" w:rsidR="00D4306C" w:rsidRDefault="00D4306C">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178</w:t>
      </w:r>
    </w:p>
    <w:p w14:paraId="7F0A059E" w14:textId="77777777" w:rsidR="00D4306C" w:rsidRDefault="00D4306C">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178</w:t>
      </w:r>
    </w:p>
    <w:p w14:paraId="3E868AAA" w14:textId="77777777" w:rsidR="00D4306C" w:rsidRDefault="00D4306C">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178</w:t>
      </w:r>
    </w:p>
    <w:p w14:paraId="4A8276CC" w14:textId="77777777" w:rsidR="00D4306C" w:rsidRDefault="00D4306C">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178</w:t>
      </w:r>
    </w:p>
    <w:p w14:paraId="0A143E30" w14:textId="77777777" w:rsidR="00D4306C" w:rsidRDefault="00D4306C">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178</w:t>
      </w:r>
    </w:p>
    <w:p w14:paraId="45A27541" w14:textId="77777777" w:rsidR="00D4306C" w:rsidRDefault="00D4306C">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186</w:t>
      </w:r>
    </w:p>
    <w:p w14:paraId="047912D6" w14:textId="77777777" w:rsidR="00D4306C" w:rsidRDefault="00D4306C">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186</w:t>
      </w:r>
    </w:p>
    <w:p w14:paraId="33D45583" w14:textId="77777777" w:rsidR="00D4306C" w:rsidRDefault="00D4306C">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186</w:t>
      </w:r>
    </w:p>
    <w:p w14:paraId="73E15E26" w14:textId="77777777" w:rsidR="00D4306C" w:rsidRDefault="00D4306C">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191</w:t>
      </w:r>
    </w:p>
    <w:p w14:paraId="27E5D6A9" w14:textId="77777777" w:rsidR="00D4306C" w:rsidRDefault="00D4306C">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196</w:t>
      </w:r>
    </w:p>
    <w:p w14:paraId="3768D8C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MasterInformationBlock</w:t>
      </w:r>
      <w:r>
        <w:tab/>
        <w:t>196</w:t>
      </w:r>
    </w:p>
    <w:p w14:paraId="4C520E4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w:t>
      </w:r>
      <w:r>
        <w:tab/>
        <w:t>197</w:t>
      </w:r>
    </w:p>
    <w:p w14:paraId="02FAC9E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SystemInformation-BR-r13</w:t>
      </w:r>
      <w:r>
        <w:tab/>
        <w:t>198</w:t>
      </w:r>
    </w:p>
    <w:p w14:paraId="6A1FA1E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SystemInformationBlockType1</w:t>
      </w:r>
      <w:r>
        <w:tab/>
        <w:t>199</w:t>
      </w:r>
    </w:p>
    <w:p w14:paraId="5A9289E9"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SystemInformationBlockType1-BR-r13</w:t>
      </w:r>
      <w:r>
        <w:tab/>
        <w:t>203</w:t>
      </w:r>
    </w:p>
    <w:p w14:paraId="42C19792" w14:textId="77777777" w:rsidR="00D4306C" w:rsidRDefault="00D4306C">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208</w:t>
      </w:r>
    </w:p>
    <w:p w14:paraId="17E0936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SystemInformationBlockType2</w:t>
      </w:r>
      <w:r>
        <w:tab/>
        <w:t>208</w:t>
      </w:r>
    </w:p>
    <w:p w14:paraId="1D83CE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SystemInformationBlockType3</w:t>
      </w:r>
      <w:r>
        <w:tab/>
        <w:t>211</w:t>
      </w:r>
    </w:p>
    <w:p w14:paraId="649CB12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SystemInformationBlockType4</w:t>
      </w:r>
      <w:r>
        <w:tab/>
        <w:t>212</w:t>
      </w:r>
    </w:p>
    <w:p w14:paraId="6A449A4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SystemInformationBlockType5</w:t>
      </w:r>
      <w:r>
        <w:tab/>
        <w:t>212</w:t>
      </w:r>
    </w:p>
    <w:p w14:paraId="64E06F3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SystemInformationBlockType6</w:t>
      </w:r>
      <w:r>
        <w:tab/>
        <w:t>216</w:t>
      </w:r>
    </w:p>
    <w:p w14:paraId="1117526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SystemInformationBlockType7</w:t>
      </w:r>
      <w:r>
        <w:tab/>
        <w:t>218</w:t>
      </w:r>
    </w:p>
    <w:p w14:paraId="46C0B61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SystemInformationBlockType8</w:t>
      </w:r>
      <w:r>
        <w:tab/>
        <w:t>219</w:t>
      </w:r>
    </w:p>
    <w:p w14:paraId="6A179D6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SystemInformationBlockType9</w:t>
      </w:r>
      <w:r>
        <w:tab/>
        <w:t>222</w:t>
      </w:r>
    </w:p>
    <w:p w14:paraId="26FE3F9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SystemInformationBlockType10</w:t>
      </w:r>
      <w:r>
        <w:tab/>
        <w:t>222</w:t>
      </w:r>
    </w:p>
    <w:p w14:paraId="02DABFDB"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51304D">
        <w:rPr>
          <w:i/>
        </w:rPr>
        <w:t>SystemInformationBlockType11</w:t>
      </w:r>
      <w:r>
        <w:tab/>
        <w:t>224</w:t>
      </w:r>
    </w:p>
    <w:p w14:paraId="1CFEDDEC"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SystemInformationBlockType12</w:t>
      </w:r>
      <w:r>
        <w:tab/>
        <w:t>226</w:t>
      </w:r>
    </w:p>
    <w:p w14:paraId="78946466"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SystemInformationBlockType13</w:t>
      </w:r>
      <w:r>
        <w:tab/>
        <w:t>227</w:t>
      </w:r>
    </w:p>
    <w:p w14:paraId="6FDCA0B3"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SystemInformationBlockType14</w:t>
      </w:r>
      <w:r>
        <w:tab/>
        <w:t>227</w:t>
      </w:r>
    </w:p>
    <w:p w14:paraId="7E0DF8C5"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SystemInformationBlockType15</w:t>
      </w:r>
      <w:r>
        <w:tab/>
        <w:t>228</w:t>
      </w:r>
    </w:p>
    <w:p w14:paraId="790DA69B"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SystemInformationBlockType17</w:t>
      </w:r>
      <w:r>
        <w:tab/>
        <w:t>229</w:t>
      </w:r>
    </w:p>
    <w:p w14:paraId="1BBD910E"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SystemInformationBlockType18</w:t>
      </w:r>
      <w:r>
        <w:tab/>
        <w:t>229</w:t>
      </w:r>
    </w:p>
    <w:p w14:paraId="52728C98"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SystemInformationBlockType19</w:t>
      </w:r>
      <w:r>
        <w:tab/>
        <w:t>236</w:t>
      </w:r>
    </w:p>
    <w:p w14:paraId="0F887A24"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SystemInformationBlockType20</w:t>
      </w:r>
      <w:r>
        <w:tab/>
        <w:t>241</w:t>
      </w:r>
    </w:p>
    <w:p w14:paraId="01C25F2B"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SystemInformationBlockType21</w:t>
      </w:r>
      <w:r>
        <w:tab/>
        <w:t>241</w:t>
      </w:r>
    </w:p>
    <w:p w14:paraId="18C9AEE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SystemInformationBlockType24</w:t>
      </w:r>
      <w:r>
        <w:tab/>
        <w:t>242</w:t>
      </w:r>
    </w:p>
    <w:p w14:paraId="0C482CF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SystemInformationBlockType31</w:t>
      </w:r>
      <w:r>
        <w:tab/>
        <w:t>245</w:t>
      </w:r>
    </w:p>
    <w:p w14:paraId="47F2B88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SystemInformationBlockType32</w:t>
      </w:r>
      <w:r>
        <w:tab/>
        <w:t>245</w:t>
      </w:r>
    </w:p>
    <w:p w14:paraId="459F06D6" w14:textId="77777777" w:rsidR="00D4306C" w:rsidRDefault="00D4306C">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246</w:t>
      </w:r>
    </w:p>
    <w:p w14:paraId="00D62520" w14:textId="77777777" w:rsidR="00D4306C" w:rsidRDefault="00D4306C">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246</w:t>
      </w:r>
    </w:p>
    <w:p w14:paraId="325AE6E3" w14:textId="77777777" w:rsidR="00D4306C" w:rsidRDefault="00D4306C">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247</w:t>
      </w:r>
    </w:p>
    <w:p w14:paraId="645857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247</w:t>
      </w:r>
    </w:p>
    <w:p w14:paraId="2C0F6E3D" w14:textId="77777777" w:rsidR="00D4306C" w:rsidRDefault="00D4306C">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251</w:t>
      </w:r>
    </w:p>
    <w:p w14:paraId="6704EF47" w14:textId="77777777" w:rsidR="00D4306C" w:rsidRDefault="00D4306C">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251</w:t>
      </w:r>
    </w:p>
    <w:p w14:paraId="435C5DD2" w14:textId="77777777" w:rsidR="00D4306C" w:rsidRDefault="00D4306C">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252</w:t>
      </w:r>
    </w:p>
    <w:p w14:paraId="498811C3" w14:textId="77777777" w:rsidR="00D4306C" w:rsidRDefault="00D4306C">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255</w:t>
      </w:r>
    </w:p>
    <w:p w14:paraId="041E42D4" w14:textId="77777777" w:rsidR="00D4306C" w:rsidRDefault="00D4306C">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256</w:t>
      </w:r>
    </w:p>
    <w:p w14:paraId="17F68274"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256</w:t>
      </w:r>
    </w:p>
    <w:p w14:paraId="66F761E6"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261</w:t>
      </w:r>
    </w:p>
    <w:p w14:paraId="3B739284" w14:textId="77777777" w:rsidR="00D4306C" w:rsidRDefault="00D4306C">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261</w:t>
      </w:r>
    </w:p>
    <w:p w14:paraId="5BC8A340" w14:textId="77777777" w:rsidR="00D4306C" w:rsidRDefault="00D4306C">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262</w:t>
      </w:r>
    </w:p>
    <w:p w14:paraId="3B2BAB29" w14:textId="77777777" w:rsidR="00D4306C" w:rsidRDefault="00D4306C">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271</w:t>
      </w:r>
    </w:p>
    <w:p w14:paraId="155226BA" w14:textId="77777777" w:rsidR="00D4306C" w:rsidRDefault="00D4306C">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51304D">
        <w:rPr>
          <w:iCs/>
          <w:lang w:eastAsia="zh-CN"/>
        </w:rPr>
        <w:t>beacon</w:t>
      </w:r>
      <w:r>
        <w:t>’s</w:t>
      </w:r>
      <w:r>
        <w:tab/>
        <w:t>272</w:t>
      </w:r>
    </w:p>
    <w:p w14:paraId="0BA47774" w14:textId="77777777" w:rsidR="00D4306C" w:rsidRDefault="00D4306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273</w:t>
      </w:r>
    </w:p>
    <w:p w14:paraId="3F87545D" w14:textId="77777777" w:rsidR="00D4306C" w:rsidRDefault="00D4306C">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273</w:t>
      </w:r>
    </w:p>
    <w:p w14:paraId="45BC489B" w14:textId="77777777" w:rsidR="00D4306C" w:rsidRDefault="00D4306C">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278</w:t>
      </w:r>
    </w:p>
    <w:p w14:paraId="633A2D76" w14:textId="77777777" w:rsidR="00D4306C" w:rsidRDefault="00D4306C">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287</w:t>
      </w:r>
    </w:p>
    <w:p w14:paraId="49EEE8D3" w14:textId="77777777" w:rsidR="00D4306C" w:rsidRDefault="00D4306C">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287</w:t>
      </w:r>
    </w:p>
    <w:p w14:paraId="6D66C223" w14:textId="77777777" w:rsidR="00D4306C" w:rsidRDefault="00D4306C">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291</w:t>
      </w:r>
    </w:p>
    <w:p w14:paraId="1A32B09A" w14:textId="77777777" w:rsidR="00D4306C" w:rsidRDefault="00D4306C">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291</w:t>
      </w:r>
    </w:p>
    <w:p w14:paraId="25ADCF66" w14:textId="77777777" w:rsidR="00D4306C" w:rsidRDefault="00D4306C">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291</w:t>
      </w:r>
    </w:p>
    <w:p w14:paraId="17FA5286" w14:textId="77777777" w:rsidR="00D4306C" w:rsidRDefault="00D4306C">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292</w:t>
      </w:r>
    </w:p>
    <w:p w14:paraId="793CA9AE" w14:textId="77777777" w:rsidR="00D4306C" w:rsidRDefault="00D4306C">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292</w:t>
      </w:r>
    </w:p>
    <w:p w14:paraId="27467199" w14:textId="77777777" w:rsidR="00D4306C" w:rsidRDefault="00D4306C">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292</w:t>
      </w:r>
    </w:p>
    <w:p w14:paraId="5480B7F3" w14:textId="77777777" w:rsidR="00D4306C" w:rsidRDefault="00D4306C">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292</w:t>
      </w:r>
    </w:p>
    <w:p w14:paraId="691DB60C" w14:textId="77777777" w:rsidR="00D4306C" w:rsidRDefault="00D4306C">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292</w:t>
      </w:r>
    </w:p>
    <w:p w14:paraId="33DDE338" w14:textId="77777777" w:rsidR="00D4306C" w:rsidRDefault="00D4306C">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293</w:t>
      </w:r>
    </w:p>
    <w:p w14:paraId="6262B4A8" w14:textId="77777777" w:rsidR="00D4306C" w:rsidRDefault="00D4306C">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293</w:t>
      </w:r>
    </w:p>
    <w:p w14:paraId="7FB97EA6" w14:textId="77777777" w:rsidR="00D4306C" w:rsidRDefault="00D4306C">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293</w:t>
      </w:r>
    </w:p>
    <w:p w14:paraId="0A3C9C8C" w14:textId="77777777" w:rsidR="00D4306C" w:rsidRDefault="00D4306C">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293</w:t>
      </w:r>
    </w:p>
    <w:p w14:paraId="524E4C3F" w14:textId="77777777" w:rsidR="00D4306C" w:rsidRDefault="00D4306C">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293</w:t>
      </w:r>
    </w:p>
    <w:p w14:paraId="20CFFF3B" w14:textId="77777777" w:rsidR="00D4306C" w:rsidRDefault="00D4306C">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294</w:t>
      </w:r>
    </w:p>
    <w:p w14:paraId="667F34F3" w14:textId="77777777" w:rsidR="00D4306C" w:rsidRDefault="00D4306C">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299</w:t>
      </w:r>
    </w:p>
    <w:p w14:paraId="391F4929" w14:textId="77777777" w:rsidR="00D4306C" w:rsidRDefault="00D4306C">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300</w:t>
      </w:r>
    </w:p>
    <w:p w14:paraId="00467F8B" w14:textId="77777777" w:rsidR="00D4306C" w:rsidRDefault="00D4306C">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300</w:t>
      </w:r>
    </w:p>
    <w:p w14:paraId="2B979C36" w14:textId="77777777" w:rsidR="00D4306C" w:rsidRDefault="00D4306C">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300</w:t>
      </w:r>
    </w:p>
    <w:p w14:paraId="72509D9B" w14:textId="77777777" w:rsidR="00D4306C" w:rsidRDefault="00D4306C">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302</w:t>
      </w:r>
    </w:p>
    <w:p w14:paraId="19BB314E" w14:textId="77777777" w:rsidR="00D4306C" w:rsidRDefault="00D4306C">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302</w:t>
      </w:r>
    </w:p>
    <w:p w14:paraId="3D5F49B0" w14:textId="77777777" w:rsidR="00D4306C" w:rsidRDefault="00D4306C">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308</w:t>
      </w:r>
    </w:p>
    <w:p w14:paraId="0B9AC24D" w14:textId="77777777" w:rsidR="00D4306C" w:rsidRDefault="00D4306C">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308</w:t>
      </w:r>
    </w:p>
    <w:p w14:paraId="4B1CC3E3" w14:textId="77777777" w:rsidR="00D4306C" w:rsidRDefault="00D4306C">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308</w:t>
      </w:r>
    </w:p>
    <w:p w14:paraId="2993B2FC" w14:textId="77777777" w:rsidR="00D4306C" w:rsidRDefault="00D4306C">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309</w:t>
      </w:r>
    </w:p>
    <w:p w14:paraId="22462705" w14:textId="77777777" w:rsidR="00D4306C" w:rsidRDefault="00D4306C">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309</w:t>
      </w:r>
    </w:p>
    <w:p w14:paraId="7853AA81" w14:textId="77777777" w:rsidR="00D4306C" w:rsidRDefault="00D4306C">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311</w:t>
      </w:r>
    </w:p>
    <w:p w14:paraId="3CC0FFD7" w14:textId="77777777" w:rsidR="00D4306C" w:rsidRDefault="00D4306C">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311</w:t>
      </w:r>
    </w:p>
    <w:p w14:paraId="5323A103" w14:textId="77777777" w:rsidR="00D4306C" w:rsidRDefault="00D4306C">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312</w:t>
      </w:r>
    </w:p>
    <w:p w14:paraId="18E4DBFD" w14:textId="77777777" w:rsidR="00D4306C" w:rsidRDefault="00D4306C">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312</w:t>
      </w:r>
    </w:p>
    <w:p w14:paraId="1ED841F8"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4.5.2E.4</w:t>
      </w:r>
      <w:r>
        <w:rPr>
          <w:rFonts w:asciiTheme="minorHAnsi" w:eastAsiaTheme="minorEastAsia" w:hAnsiTheme="minorHAnsi" w:cstheme="minorBidi"/>
          <w:kern w:val="2"/>
          <w:sz w:val="24"/>
          <w:szCs w:val="24"/>
          <w14:ligatures w14:val="standardContextual"/>
        </w:rPr>
        <w:tab/>
      </w:r>
      <w:r>
        <w:t>Specific message contents</w:t>
      </w:r>
      <w:r>
        <w:tab/>
        <w:t>312</w:t>
      </w:r>
    </w:p>
    <w:p w14:paraId="69677E63" w14:textId="77777777" w:rsidR="00D4306C" w:rsidRDefault="00D4306C">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313</w:t>
      </w:r>
    </w:p>
    <w:p w14:paraId="42689E1E" w14:textId="77777777" w:rsidR="00D4306C" w:rsidRDefault="00D4306C">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313</w:t>
      </w:r>
    </w:p>
    <w:p w14:paraId="4286ABEE" w14:textId="77777777" w:rsidR="00D4306C" w:rsidRDefault="00D4306C">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313</w:t>
      </w:r>
    </w:p>
    <w:p w14:paraId="437EAACB" w14:textId="77777777" w:rsidR="00D4306C" w:rsidRDefault="00D4306C">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314</w:t>
      </w:r>
    </w:p>
    <w:p w14:paraId="6D6B05B6" w14:textId="77777777" w:rsidR="00D4306C" w:rsidRDefault="00D4306C">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316</w:t>
      </w:r>
    </w:p>
    <w:p w14:paraId="3DC6FA66" w14:textId="77777777" w:rsidR="00D4306C" w:rsidRDefault="00D4306C">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316</w:t>
      </w:r>
    </w:p>
    <w:p w14:paraId="1580E875" w14:textId="77777777" w:rsidR="00D4306C" w:rsidRDefault="00D4306C">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316</w:t>
      </w:r>
    </w:p>
    <w:p w14:paraId="0D629C56" w14:textId="77777777" w:rsidR="00D4306C" w:rsidRDefault="00D4306C">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316</w:t>
      </w:r>
    </w:p>
    <w:p w14:paraId="1B143BD4" w14:textId="77777777" w:rsidR="00D4306C" w:rsidRDefault="00D4306C">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317</w:t>
      </w:r>
    </w:p>
    <w:p w14:paraId="7247EA69" w14:textId="77777777" w:rsidR="00D4306C" w:rsidRDefault="00D4306C">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317</w:t>
      </w:r>
    </w:p>
    <w:p w14:paraId="4BF8B967" w14:textId="77777777" w:rsidR="00D4306C" w:rsidRDefault="00D4306C">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317</w:t>
      </w:r>
    </w:p>
    <w:p w14:paraId="1FED769E" w14:textId="77777777" w:rsidR="00D4306C" w:rsidRDefault="00D4306C">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317</w:t>
      </w:r>
    </w:p>
    <w:p w14:paraId="73EC48D6" w14:textId="77777777" w:rsidR="00D4306C" w:rsidRDefault="00D4306C">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4AB337D9" w14:textId="77777777" w:rsidR="00D4306C" w:rsidRDefault="00D4306C">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317</w:t>
      </w:r>
    </w:p>
    <w:p w14:paraId="58724E48" w14:textId="77777777" w:rsidR="00D4306C" w:rsidRDefault="00D4306C">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317</w:t>
      </w:r>
    </w:p>
    <w:p w14:paraId="343200D1" w14:textId="77777777" w:rsidR="00D4306C" w:rsidRDefault="00D4306C">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317</w:t>
      </w:r>
    </w:p>
    <w:p w14:paraId="7D561189" w14:textId="77777777" w:rsidR="00D4306C" w:rsidRDefault="00D4306C">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317</w:t>
      </w:r>
    </w:p>
    <w:p w14:paraId="69EBBD23" w14:textId="77777777" w:rsidR="00D4306C" w:rsidRDefault="00D4306C">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3C3D809" w14:textId="77777777" w:rsidR="00D4306C" w:rsidRDefault="00D4306C">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318</w:t>
      </w:r>
    </w:p>
    <w:p w14:paraId="5B438F75" w14:textId="77777777" w:rsidR="00D4306C" w:rsidRDefault="00D4306C">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318</w:t>
      </w:r>
    </w:p>
    <w:p w14:paraId="49E37291" w14:textId="77777777" w:rsidR="00D4306C" w:rsidRDefault="00D4306C">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318</w:t>
      </w:r>
    </w:p>
    <w:p w14:paraId="35AEF034" w14:textId="77777777" w:rsidR="00D4306C" w:rsidRDefault="00D4306C">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318</w:t>
      </w:r>
    </w:p>
    <w:p w14:paraId="1341D854" w14:textId="77777777" w:rsidR="00D4306C" w:rsidRDefault="00D4306C">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6014D565" w14:textId="77777777" w:rsidR="00D4306C" w:rsidRDefault="00D4306C">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318</w:t>
      </w:r>
    </w:p>
    <w:p w14:paraId="1A4B7D74" w14:textId="77777777" w:rsidR="00D4306C" w:rsidRDefault="00D4306C">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318</w:t>
      </w:r>
    </w:p>
    <w:p w14:paraId="5D1884FC" w14:textId="77777777" w:rsidR="00D4306C" w:rsidRDefault="00D4306C">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318</w:t>
      </w:r>
    </w:p>
    <w:p w14:paraId="10B29A15" w14:textId="77777777" w:rsidR="00D4306C" w:rsidRDefault="00D4306C">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318</w:t>
      </w:r>
    </w:p>
    <w:p w14:paraId="2ECDC5A3" w14:textId="77777777" w:rsidR="00D4306C" w:rsidRDefault="00D4306C">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2723C5EC" w14:textId="77777777" w:rsidR="00D4306C" w:rsidRDefault="00D4306C">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319</w:t>
      </w:r>
    </w:p>
    <w:p w14:paraId="226CC20F" w14:textId="77777777" w:rsidR="00D4306C" w:rsidRDefault="00D4306C">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319</w:t>
      </w:r>
    </w:p>
    <w:p w14:paraId="415D6C53" w14:textId="77777777" w:rsidR="00D4306C" w:rsidRDefault="00D4306C">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319</w:t>
      </w:r>
    </w:p>
    <w:p w14:paraId="381192CE" w14:textId="77777777" w:rsidR="00D4306C" w:rsidRDefault="00D4306C">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319</w:t>
      </w:r>
    </w:p>
    <w:p w14:paraId="1539BCD5" w14:textId="77777777" w:rsidR="00D4306C" w:rsidRDefault="00D4306C">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630E029B" w14:textId="77777777" w:rsidR="00D4306C" w:rsidRDefault="00D4306C">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320</w:t>
      </w:r>
    </w:p>
    <w:p w14:paraId="2B86DC3C" w14:textId="77777777" w:rsidR="00D4306C" w:rsidRDefault="00D4306C">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320</w:t>
      </w:r>
    </w:p>
    <w:p w14:paraId="6FBBC129" w14:textId="77777777" w:rsidR="00D4306C" w:rsidRDefault="00D4306C">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320</w:t>
      </w:r>
    </w:p>
    <w:p w14:paraId="10EE3A28" w14:textId="77777777" w:rsidR="00D4306C" w:rsidRDefault="00D4306C">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320</w:t>
      </w:r>
    </w:p>
    <w:p w14:paraId="1E39D88A" w14:textId="77777777" w:rsidR="00D4306C" w:rsidRDefault="00D4306C">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2C34EEF7" w14:textId="77777777" w:rsidR="00D4306C" w:rsidRDefault="00D4306C">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321</w:t>
      </w:r>
    </w:p>
    <w:p w14:paraId="05C0427D" w14:textId="77777777" w:rsidR="00D4306C" w:rsidRDefault="00D4306C">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321</w:t>
      </w:r>
    </w:p>
    <w:p w14:paraId="3BC37733" w14:textId="77777777" w:rsidR="00D4306C" w:rsidRDefault="00D4306C">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321</w:t>
      </w:r>
    </w:p>
    <w:p w14:paraId="54C0A56F" w14:textId="77777777" w:rsidR="00D4306C" w:rsidRDefault="00D4306C">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321</w:t>
      </w:r>
    </w:p>
    <w:p w14:paraId="7D977F38" w14:textId="77777777" w:rsidR="00D4306C" w:rsidRDefault="00D4306C">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37F876C3" w14:textId="77777777" w:rsidR="00D4306C" w:rsidRDefault="00D4306C">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321</w:t>
      </w:r>
    </w:p>
    <w:p w14:paraId="51F0F493" w14:textId="77777777" w:rsidR="00D4306C" w:rsidRDefault="00D4306C">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321</w:t>
      </w:r>
    </w:p>
    <w:p w14:paraId="23E38E29" w14:textId="77777777" w:rsidR="00D4306C" w:rsidRDefault="00D4306C">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322</w:t>
      </w:r>
    </w:p>
    <w:p w14:paraId="6BD17DCE" w14:textId="77777777" w:rsidR="00D4306C" w:rsidRDefault="00D4306C">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322</w:t>
      </w:r>
    </w:p>
    <w:p w14:paraId="5ED4298A" w14:textId="77777777" w:rsidR="00D4306C" w:rsidRDefault="00D4306C">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0C4A8DF2" w14:textId="77777777" w:rsidR="00D4306C" w:rsidRDefault="00D4306C">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322</w:t>
      </w:r>
    </w:p>
    <w:p w14:paraId="2334253A" w14:textId="77777777" w:rsidR="00D4306C" w:rsidRDefault="00D4306C">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322</w:t>
      </w:r>
    </w:p>
    <w:p w14:paraId="2284F146" w14:textId="77777777" w:rsidR="00D4306C" w:rsidRDefault="00D4306C">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322</w:t>
      </w:r>
    </w:p>
    <w:p w14:paraId="6128BDAE" w14:textId="77777777" w:rsidR="00D4306C" w:rsidRDefault="00D4306C">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322</w:t>
      </w:r>
    </w:p>
    <w:p w14:paraId="73019F57" w14:textId="77777777" w:rsidR="00D4306C" w:rsidRDefault="00D4306C">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204AB25C" w14:textId="77777777" w:rsidR="00D4306C" w:rsidRDefault="00D4306C">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323</w:t>
      </w:r>
    </w:p>
    <w:p w14:paraId="6CA940AC" w14:textId="77777777" w:rsidR="00D4306C" w:rsidRDefault="00D4306C">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323</w:t>
      </w:r>
    </w:p>
    <w:p w14:paraId="3422EABD" w14:textId="77777777" w:rsidR="00D4306C" w:rsidRDefault="00D4306C">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323</w:t>
      </w:r>
    </w:p>
    <w:p w14:paraId="3A943000" w14:textId="77777777" w:rsidR="00D4306C" w:rsidRDefault="00D4306C">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323</w:t>
      </w:r>
    </w:p>
    <w:p w14:paraId="62023395" w14:textId="77777777" w:rsidR="00D4306C" w:rsidRDefault="00D4306C">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0981D531" w14:textId="77777777" w:rsidR="00D4306C" w:rsidRDefault="00D4306C">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323</w:t>
      </w:r>
    </w:p>
    <w:p w14:paraId="54DC6828" w14:textId="77777777" w:rsidR="00D4306C" w:rsidRDefault="00D4306C">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323</w:t>
      </w:r>
    </w:p>
    <w:p w14:paraId="26949894" w14:textId="77777777" w:rsidR="00D4306C" w:rsidRDefault="00D4306C">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323</w:t>
      </w:r>
    </w:p>
    <w:p w14:paraId="2DAE3BA3"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4.5.4A.1</w:t>
      </w:r>
      <w:r>
        <w:rPr>
          <w:rFonts w:asciiTheme="minorHAnsi" w:eastAsiaTheme="minorEastAsia" w:hAnsiTheme="minorHAnsi" w:cstheme="minorBidi"/>
          <w:kern w:val="2"/>
          <w:sz w:val="24"/>
          <w:szCs w:val="24"/>
          <w14:ligatures w14:val="standardContextual"/>
        </w:rPr>
        <w:tab/>
      </w:r>
      <w:r>
        <w:t>Initial conditions</w:t>
      </w:r>
      <w:r>
        <w:tab/>
        <w:t>323</w:t>
      </w:r>
    </w:p>
    <w:p w14:paraId="103295D7" w14:textId="77777777" w:rsidR="00D4306C" w:rsidRDefault="00D4306C">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7FAB005D" w14:textId="77777777" w:rsidR="00D4306C" w:rsidRDefault="00D4306C">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324</w:t>
      </w:r>
    </w:p>
    <w:p w14:paraId="5E39F6E1" w14:textId="77777777" w:rsidR="00D4306C" w:rsidRDefault="00D4306C">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324</w:t>
      </w:r>
    </w:p>
    <w:p w14:paraId="70C102C2" w14:textId="77777777" w:rsidR="00D4306C" w:rsidRDefault="00D4306C">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324</w:t>
      </w:r>
    </w:p>
    <w:p w14:paraId="3793B155" w14:textId="77777777" w:rsidR="00D4306C" w:rsidRDefault="00D4306C">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324</w:t>
      </w:r>
    </w:p>
    <w:p w14:paraId="3806D03D" w14:textId="77777777" w:rsidR="00D4306C" w:rsidRDefault="00D4306C">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786F7D23" w14:textId="77777777" w:rsidR="00D4306C" w:rsidRDefault="00D4306C">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324</w:t>
      </w:r>
    </w:p>
    <w:p w14:paraId="6820A4C5" w14:textId="77777777" w:rsidR="00D4306C" w:rsidRDefault="00D4306C">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324</w:t>
      </w:r>
    </w:p>
    <w:p w14:paraId="475DF98D" w14:textId="77777777" w:rsidR="00D4306C" w:rsidRDefault="00D4306C">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325</w:t>
      </w:r>
    </w:p>
    <w:p w14:paraId="7B3B63D8" w14:textId="77777777" w:rsidR="00D4306C" w:rsidRDefault="00D4306C">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325</w:t>
      </w:r>
    </w:p>
    <w:p w14:paraId="30725C91" w14:textId="77777777" w:rsidR="00D4306C" w:rsidRDefault="00D4306C">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2E55ED56" w14:textId="77777777" w:rsidR="00D4306C" w:rsidRDefault="00D4306C">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325</w:t>
      </w:r>
    </w:p>
    <w:p w14:paraId="317EBABC" w14:textId="77777777" w:rsidR="00D4306C" w:rsidRDefault="00D4306C">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325</w:t>
      </w:r>
    </w:p>
    <w:p w14:paraId="65CE8481" w14:textId="77777777" w:rsidR="00D4306C" w:rsidRDefault="00D4306C">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325</w:t>
      </w:r>
    </w:p>
    <w:p w14:paraId="3EBE2A45" w14:textId="77777777" w:rsidR="00D4306C" w:rsidRDefault="00D4306C">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325</w:t>
      </w:r>
    </w:p>
    <w:p w14:paraId="20687801" w14:textId="77777777" w:rsidR="00D4306C" w:rsidRDefault="00D4306C">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62D07728" w14:textId="77777777" w:rsidR="00D4306C" w:rsidRDefault="00D4306C">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325</w:t>
      </w:r>
    </w:p>
    <w:p w14:paraId="72782D98" w14:textId="77777777" w:rsidR="00D4306C" w:rsidRDefault="00D4306C">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325</w:t>
      </w:r>
    </w:p>
    <w:p w14:paraId="077A07EC" w14:textId="77777777" w:rsidR="00D4306C" w:rsidRDefault="00D4306C">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326</w:t>
      </w:r>
    </w:p>
    <w:p w14:paraId="6F8EAB31" w14:textId="77777777" w:rsidR="00D4306C" w:rsidRDefault="00D4306C">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326</w:t>
      </w:r>
    </w:p>
    <w:p w14:paraId="4F4A7B6C" w14:textId="77777777" w:rsidR="00D4306C" w:rsidRDefault="00D4306C">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776DCB8D" w14:textId="77777777" w:rsidR="00D4306C" w:rsidRDefault="00D4306C">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326</w:t>
      </w:r>
    </w:p>
    <w:p w14:paraId="4A26E0F3" w14:textId="77777777" w:rsidR="00D4306C" w:rsidRDefault="00D4306C">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326</w:t>
      </w:r>
    </w:p>
    <w:p w14:paraId="5090A683" w14:textId="77777777" w:rsidR="00D4306C" w:rsidRDefault="00D4306C">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326</w:t>
      </w:r>
    </w:p>
    <w:p w14:paraId="5850E06E" w14:textId="77777777" w:rsidR="00D4306C" w:rsidRDefault="00D4306C">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326</w:t>
      </w:r>
    </w:p>
    <w:p w14:paraId="31BECAEE" w14:textId="77777777" w:rsidR="00D4306C" w:rsidRDefault="00D4306C">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7F7BE6AC" w14:textId="77777777" w:rsidR="00D4306C" w:rsidRDefault="00D4306C">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326</w:t>
      </w:r>
    </w:p>
    <w:p w14:paraId="4F4D48FF" w14:textId="77777777" w:rsidR="00D4306C" w:rsidRDefault="00D4306C">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326</w:t>
      </w:r>
    </w:p>
    <w:p w14:paraId="62F649DB" w14:textId="77777777" w:rsidR="00D4306C" w:rsidRDefault="00D4306C">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327</w:t>
      </w:r>
    </w:p>
    <w:p w14:paraId="1D7C53FE" w14:textId="77777777" w:rsidR="00D4306C" w:rsidRDefault="00D4306C">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327</w:t>
      </w:r>
    </w:p>
    <w:p w14:paraId="45AEED4C" w14:textId="77777777" w:rsidR="00D4306C" w:rsidRDefault="00D4306C">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62D25506" w14:textId="77777777" w:rsidR="00D4306C" w:rsidRDefault="00D4306C">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327</w:t>
      </w:r>
    </w:p>
    <w:p w14:paraId="3A14ADE8" w14:textId="77777777" w:rsidR="00D4306C" w:rsidRDefault="00D4306C">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327</w:t>
      </w:r>
    </w:p>
    <w:p w14:paraId="4660783E" w14:textId="77777777" w:rsidR="00D4306C" w:rsidRDefault="00D4306C">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327</w:t>
      </w:r>
    </w:p>
    <w:p w14:paraId="7DF1CFFD" w14:textId="77777777" w:rsidR="00D4306C" w:rsidRDefault="00D4306C">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40C52B93" w14:textId="77777777" w:rsidR="00D4306C" w:rsidRDefault="00D4306C">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327</w:t>
      </w:r>
    </w:p>
    <w:p w14:paraId="67257A3F" w14:textId="77777777" w:rsidR="00D4306C" w:rsidRDefault="00D4306C">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327</w:t>
      </w:r>
    </w:p>
    <w:p w14:paraId="23CFA68B" w14:textId="77777777" w:rsidR="00D4306C" w:rsidRDefault="00D4306C">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327</w:t>
      </w:r>
    </w:p>
    <w:p w14:paraId="7034EC4C" w14:textId="77777777" w:rsidR="00D4306C" w:rsidRDefault="00D4306C">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395A1C97" w14:textId="77777777" w:rsidR="00D4306C" w:rsidRDefault="00D4306C">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328</w:t>
      </w:r>
    </w:p>
    <w:p w14:paraId="5107A5CB" w14:textId="77777777" w:rsidR="00D4306C" w:rsidRDefault="00D4306C">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328</w:t>
      </w:r>
    </w:p>
    <w:p w14:paraId="2D704DE4" w14:textId="77777777" w:rsidR="00D4306C" w:rsidRDefault="00D4306C">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329</w:t>
      </w:r>
    </w:p>
    <w:p w14:paraId="4868E1F2" w14:textId="77777777" w:rsidR="00D4306C" w:rsidRDefault="00D4306C">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329</w:t>
      </w:r>
    </w:p>
    <w:p w14:paraId="7AB0CAA4" w14:textId="77777777" w:rsidR="00D4306C" w:rsidRDefault="00D4306C">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329</w:t>
      </w:r>
    </w:p>
    <w:p w14:paraId="6B5AEB96" w14:textId="77777777" w:rsidR="00D4306C" w:rsidRDefault="00D4306C">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330</w:t>
      </w:r>
    </w:p>
    <w:p w14:paraId="1A0CDCFE" w14:textId="77777777" w:rsidR="00D4306C" w:rsidRDefault="00D4306C">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331</w:t>
      </w:r>
    </w:p>
    <w:p w14:paraId="7A86CDB8" w14:textId="77777777" w:rsidR="00D4306C" w:rsidRDefault="00D4306C">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331</w:t>
      </w:r>
    </w:p>
    <w:p w14:paraId="208EF6B2" w14:textId="77777777" w:rsidR="00D4306C" w:rsidRDefault="00D4306C">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331</w:t>
      </w:r>
    </w:p>
    <w:p w14:paraId="279ABF0A" w14:textId="77777777" w:rsidR="00D4306C" w:rsidRDefault="00D4306C">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332</w:t>
      </w:r>
    </w:p>
    <w:p w14:paraId="769FBB32" w14:textId="77777777" w:rsidR="00D4306C" w:rsidRDefault="00D4306C">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333</w:t>
      </w:r>
    </w:p>
    <w:p w14:paraId="68DD61D3" w14:textId="77777777" w:rsidR="00D4306C" w:rsidRDefault="00D4306C">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335</w:t>
      </w:r>
    </w:p>
    <w:p w14:paraId="0FFED4D1" w14:textId="77777777" w:rsidR="00D4306C" w:rsidRDefault="00D4306C">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335</w:t>
      </w:r>
    </w:p>
    <w:p w14:paraId="3E36FE63" w14:textId="77777777" w:rsidR="00D4306C" w:rsidRDefault="00D4306C">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336</w:t>
      </w:r>
    </w:p>
    <w:p w14:paraId="5EC9F919" w14:textId="77777777" w:rsidR="00D4306C" w:rsidRDefault="00D4306C">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336</w:t>
      </w:r>
    </w:p>
    <w:p w14:paraId="05662BD2" w14:textId="77777777" w:rsidR="00D4306C" w:rsidRDefault="00D4306C">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337</w:t>
      </w:r>
    </w:p>
    <w:p w14:paraId="3BABD4CE" w14:textId="77777777" w:rsidR="00D4306C" w:rsidRDefault="00D4306C">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337</w:t>
      </w:r>
    </w:p>
    <w:p w14:paraId="4A0FC18C" w14:textId="77777777" w:rsidR="00D4306C" w:rsidRDefault="00D4306C">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337</w:t>
      </w:r>
    </w:p>
    <w:p w14:paraId="5980E21D" w14:textId="77777777" w:rsidR="00D4306C" w:rsidRDefault="00D4306C">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337</w:t>
      </w:r>
    </w:p>
    <w:p w14:paraId="406F4C99" w14:textId="77777777" w:rsidR="00D4306C" w:rsidRDefault="00D4306C">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340</w:t>
      </w:r>
    </w:p>
    <w:p w14:paraId="08DA702A" w14:textId="77777777" w:rsidR="00D4306C" w:rsidRDefault="00D4306C">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341</w:t>
      </w:r>
    </w:p>
    <w:p w14:paraId="3F0DA1EC" w14:textId="77777777" w:rsidR="00D4306C" w:rsidRDefault="00D4306C">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341</w:t>
      </w:r>
    </w:p>
    <w:p w14:paraId="0909AA16"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4.5A.5.2</w:t>
      </w:r>
      <w:r>
        <w:rPr>
          <w:rFonts w:asciiTheme="minorHAnsi" w:eastAsiaTheme="minorEastAsia" w:hAnsiTheme="minorHAnsi" w:cstheme="minorBidi"/>
          <w:kern w:val="2"/>
          <w:sz w:val="24"/>
          <w:szCs w:val="24"/>
          <w14:ligatures w14:val="standardContextual"/>
        </w:rPr>
        <w:tab/>
      </w:r>
      <w:r>
        <w:t>Definition of system information messages</w:t>
      </w:r>
      <w:r>
        <w:tab/>
        <w:t>341</w:t>
      </w:r>
    </w:p>
    <w:p w14:paraId="52CECF2E" w14:textId="77777777" w:rsidR="00D4306C" w:rsidRDefault="00D4306C">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342</w:t>
      </w:r>
    </w:p>
    <w:p w14:paraId="62EEF299" w14:textId="77777777" w:rsidR="00D4306C" w:rsidRDefault="00D4306C">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345</w:t>
      </w:r>
    </w:p>
    <w:p w14:paraId="03DDBE17" w14:textId="77777777" w:rsidR="00D4306C" w:rsidRDefault="00D4306C">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346</w:t>
      </w:r>
    </w:p>
    <w:p w14:paraId="6CD2180C" w14:textId="77777777" w:rsidR="00D4306C" w:rsidRDefault="00D4306C">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346</w:t>
      </w:r>
    </w:p>
    <w:p w14:paraId="52F17E31" w14:textId="77777777" w:rsidR="00D4306C" w:rsidRDefault="00D4306C">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346</w:t>
      </w:r>
    </w:p>
    <w:p w14:paraId="15830521" w14:textId="77777777" w:rsidR="00D4306C" w:rsidRDefault="00D4306C">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347</w:t>
      </w:r>
    </w:p>
    <w:p w14:paraId="5E6888F8" w14:textId="77777777" w:rsidR="00D4306C" w:rsidRDefault="00D4306C">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348</w:t>
      </w:r>
    </w:p>
    <w:p w14:paraId="6B5B84F5" w14:textId="77777777" w:rsidR="00D4306C" w:rsidRDefault="00D4306C">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348</w:t>
      </w:r>
    </w:p>
    <w:p w14:paraId="3108964D" w14:textId="77777777" w:rsidR="00D4306C" w:rsidRDefault="00D4306C">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348</w:t>
      </w:r>
    </w:p>
    <w:p w14:paraId="317AE602" w14:textId="77777777" w:rsidR="00D4306C" w:rsidRDefault="00D4306C">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348</w:t>
      </w:r>
    </w:p>
    <w:p w14:paraId="52D6B2FE" w14:textId="77777777" w:rsidR="00D4306C" w:rsidRDefault="00D4306C">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349</w:t>
      </w:r>
    </w:p>
    <w:p w14:paraId="119D9311" w14:textId="77777777" w:rsidR="00D4306C" w:rsidRDefault="00D4306C">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351</w:t>
      </w:r>
    </w:p>
    <w:p w14:paraId="651FB004" w14:textId="77777777" w:rsidR="00D4306C" w:rsidRDefault="00D4306C">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351</w:t>
      </w:r>
    </w:p>
    <w:p w14:paraId="0BB0762D" w14:textId="77777777" w:rsidR="00D4306C" w:rsidRDefault="00D4306C">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351</w:t>
      </w:r>
    </w:p>
    <w:p w14:paraId="0BB26555" w14:textId="77777777" w:rsidR="00D4306C" w:rsidRDefault="00D4306C">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351</w:t>
      </w:r>
    </w:p>
    <w:p w14:paraId="55E61E35" w14:textId="77777777" w:rsidR="00D4306C" w:rsidRDefault="00D4306C">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352</w:t>
      </w:r>
    </w:p>
    <w:p w14:paraId="7821B729" w14:textId="77777777" w:rsidR="00D4306C" w:rsidRDefault="00D4306C">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353</w:t>
      </w:r>
    </w:p>
    <w:p w14:paraId="407C8CEA" w14:textId="77777777" w:rsidR="00D4306C" w:rsidRDefault="00D4306C">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353</w:t>
      </w:r>
    </w:p>
    <w:p w14:paraId="0536D1F1" w14:textId="77777777" w:rsidR="00D4306C" w:rsidRDefault="00D4306C">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353</w:t>
      </w:r>
    </w:p>
    <w:p w14:paraId="2320B15E" w14:textId="77777777" w:rsidR="00D4306C" w:rsidRDefault="00D4306C">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353</w:t>
      </w:r>
    </w:p>
    <w:p w14:paraId="38411A12" w14:textId="77777777" w:rsidR="00D4306C" w:rsidRDefault="00D4306C">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354</w:t>
      </w:r>
    </w:p>
    <w:p w14:paraId="349203D9" w14:textId="77777777" w:rsidR="00D4306C" w:rsidRDefault="00D4306C">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354</w:t>
      </w:r>
    </w:p>
    <w:p w14:paraId="60AA7778" w14:textId="77777777" w:rsidR="00D4306C" w:rsidRDefault="00D4306C">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355</w:t>
      </w:r>
    </w:p>
    <w:p w14:paraId="06B6160E" w14:textId="77777777" w:rsidR="00D4306C" w:rsidRDefault="00D4306C">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355</w:t>
      </w:r>
    </w:p>
    <w:p w14:paraId="1278DA4D" w14:textId="77777777" w:rsidR="00D4306C" w:rsidRDefault="00D4306C">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355</w:t>
      </w:r>
    </w:p>
    <w:p w14:paraId="415B6CD3" w14:textId="77777777" w:rsidR="00D4306C" w:rsidRDefault="00D4306C">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356</w:t>
      </w:r>
    </w:p>
    <w:p w14:paraId="6B6AC4F9" w14:textId="77777777" w:rsidR="00D4306C" w:rsidRDefault="00D4306C">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357</w:t>
      </w:r>
    </w:p>
    <w:p w14:paraId="7A137AFE" w14:textId="77777777" w:rsidR="00D4306C" w:rsidRDefault="00D4306C">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357</w:t>
      </w:r>
    </w:p>
    <w:p w14:paraId="586249E6" w14:textId="77777777" w:rsidR="00D4306C" w:rsidRDefault="00D4306C">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357</w:t>
      </w:r>
    </w:p>
    <w:p w14:paraId="4DB9DE7C" w14:textId="77777777" w:rsidR="00D4306C" w:rsidRDefault="00D4306C">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357</w:t>
      </w:r>
    </w:p>
    <w:p w14:paraId="6E992465" w14:textId="77777777" w:rsidR="00D4306C" w:rsidRDefault="00D4306C">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357</w:t>
      </w:r>
    </w:p>
    <w:p w14:paraId="04161F5F" w14:textId="77777777" w:rsidR="00D4306C" w:rsidRDefault="00D4306C">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358</w:t>
      </w:r>
    </w:p>
    <w:p w14:paraId="5FBE298B" w14:textId="77777777" w:rsidR="00D4306C" w:rsidRDefault="00D4306C">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358</w:t>
      </w:r>
    </w:p>
    <w:p w14:paraId="1D4CB5E1" w14:textId="77777777" w:rsidR="00D4306C" w:rsidRDefault="00D4306C">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358</w:t>
      </w:r>
    </w:p>
    <w:p w14:paraId="22EA404C" w14:textId="77777777" w:rsidR="00D4306C" w:rsidRDefault="00D4306C">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0FB168FF" w14:textId="77777777" w:rsidR="00D4306C" w:rsidRDefault="00D4306C">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358</w:t>
      </w:r>
    </w:p>
    <w:p w14:paraId="2415B9C2" w14:textId="77777777" w:rsidR="00D4306C" w:rsidRDefault="00D4306C">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359</w:t>
      </w:r>
    </w:p>
    <w:p w14:paraId="70840703" w14:textId="77777777" w:rsidR="00D4306C" w:rsidRDefault="00D4306C">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359</w:t>
      </w:r>
    </w:p>
    <w:p w14:paraId="140DFF7E" w14:textId="77777777" w:rsidR="00D4306C" w:rsidRDefault="00D4306C">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359</w:t>
      </w:r>
    </w:p>
    <w:p w14:paraId="780F52EC" w14:textId="77777777" w:rsidR="00D4306C" w:rsidRDefault="00D4306C">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359</w:t>
      </w:r>
    </w:p>
    <w:p w14:paraId="7EED12E1" w14:textId="77777777" w:rsidR="00D4306C" w:rsidRDefault="00D4306C">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360</w:t>
      </w:r>
    </w:p>
    <w:p w14:paraId="67FA3859" w14:textId="77777777" w:rsidR="00D4306C" w:rsidRDefault="00D4306C">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360</w:t>
      </w:r>
    </w:p>
    <w:p w14:paraId="05509CDB"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MS Mincho"/>
        </w:rPr>
        <w:t>4.5A.15</w:t>
      </w:r>
      <w:r>
        <w:rPr>
          <w:rFonts w:asciiTheme="minorHAnsi" w:eastAsiaTheme="minorEastAsia" w:hAnsiTheme="minorHAnsi" w:cstheme="minorBidi"/>
          <w:kern w:val="2"/>
          <w:sz w:val="24"/>
          <w:szCs w:val="24"/>
          <w14:ligatures w14:val="standardContextual"/>
        </w:rPr>
        <w:tab/>
      </w:r>
      <w:r w:rsidRPr="0051304D">
        <w:rPr>
          <w:rFonts w:eastAsia="MS Mincho"/>
        </w:rPr>
        <w:t>Generic Test Procedure for EPS Bearer Deactivation</w:t>
      </w:r>
      <w:r>
        <w:tab/>
        <w:t>360</w:t>
      </w:r>
    </w:p>
    <w:p w14:paraId="009E2DF7" w14:textId="77777777" w:rsidR="00D4306C" w:rsidRDefault="00D4306C">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360</w:t>
      </w:r>
    </w:p>
    <w:p w14:paraId="4F561D3E" w14:textId="77777777" w:rsidR="00D4306C" w:rsidRDefault="00D4306C">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35ACBC6D" w14:textId="77777777" w:rsidR="00D4306C" w:rsidRDefault="00D4306C">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361</w:t>
      </w:r>
    </w:p>
    <w:p w14:paraId="3EC56BED" w14:textId="77777777" w:rsidR="00D4306C" w:rsidRDefault="00D4306C">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361</w:t>
      </w:r>
    </w:p>
    <w:p w14:paraId="36CA4421"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MS Mincho"/>
        </w:rPr>
        <w:t>4.5A.15A</w:t>
      </w:r>
      <w:r>
        <w:rPr>
          <w:rFonts w:asciiTheme="minorHAnsi" w:eastAsiaTheme="minorEastAsia" w:hAnsiTheme="minorHAnsi" w:cstheme="minorBidi"/>
          <w:kern w:val="2"/>
          <w:sz w:val="24"/>
          <w:szCs w:val="24"/>
          <w14:ligatures w14:val="standardContextual"/>
        </w:rPr>
        <w:tab/>
      </w:r>
      <w:r w:rsidRPr="0051304D">
        <w:rPr>
          <w:rFonts w:eastAsia="MS Mincho"/>
        </w:rPr>
        <w:t>Generic Test Procedure for User or Network Initiated EPS Bearer Deactivation</w:t>
      </w:r>
      <w:r>
        <w:tab/>
        <w:t>362</w:t>
      </w:r>
    </w:p>
    <w:p w14:paraId="08A48873" w14:textId="77777777" w:rsidR="00D4306C" w:rsidRDefault="00D4306C">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362</w:t>
      </w:r>
    </w:p>
    <w:p w14:paraId="2B134AD1" w14:textId="77777777" w:rsidR="00D4306C" w:rsidRDefault="00D4306C">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1E29FFC1" w14:textId="77777777" w:rsidR="00D4306C" w:rsidRDefault="00D4306C">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362</w:t>
      </w:r>
    </w:p>
    <w:p w14:paraId="4C45620F" w14:textId="77777777" w:rsidR="00D4306C" w:rsidRDefault="00D4306C">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363</w:t>
      </w:r>
    </w:p>
    <w:p w14:paraId="1CCFB637" w14:textId="77777777" w:rsidR="00D4306C" w:rsidRDefault="00D4306C">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363</w:t>
      </w:r>
    </w:p>
    <w:p w14:paraId="678E0A82" w14:textId="77777777" w:rsidR="00D4306C" w:rsidRDefault="00D4306C">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363</w:t>
      </w:r>
    </w:p>
    <w:p w14:paraId="4F3615B6" w14:textId="77777777" w:rsidR="00D4306C" w:rsidRDefault="00D4306C">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363</w:t>
      </w:r>
    </w:p>
    <w:p w14:paraId="68EBC3F3" w14:textId="77777777" w:rsidR="00D4306C" w:rsidRDefault="00D4306C">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364</w:t>
      </w:r>
    </w:p>
    <w:p w14:paraId="37C94381" w14:textId="77777777" w:rsidR="00D4306C" w:rsidRDefault="00D4306C">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364</w:t>
      </w:r>
    </w:p>
    <w:p w14:paraId="3F2F79DD" w14:textId="77777777" w:rsidR="00D4306C" w:rsidRDefault="00D4306C">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365</w:t>
      </w:r>
    </w:p>
    <w:p w14:paraId="1B62F080" w14:textId="77777777" w:rsidR="00D4306C" w:rsidRDefault="00D4306C">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365</w:t>
      </w:r>
    </w:p>
    <w:p w14:paraId="3DB1107A" w14:textId="77777777" w:rsidR="00D4306C" w:rsidRDefault="00D4306C">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365</w:t>
      </w:r>
    </w:p>
    <w:p w14:paraId="4CD1F814" w14:textId="77777777" w:rsidR="00D4306C" w:rsidRDefault="00D4306C">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366</w:t>
      </w:r>
    </w:p>
    <w:p w14:paraId="2E26F65A"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4.5A.17.4</w:t>
      </w:r>
      <w:r>
        <w:rPr>
          <w:rFonts w:asciiTheme="minorHAnsi" w:eastAsiaTheme="minorEastAsia" w:hAnsiTheme="minorHAnsi" w:cstheme="minorBidi"/>
          <w:kern w:val="2"/>
          <w:sz w:val="24"/>
          <w:szCs w:val="24"/>
          <w14:ligatures w14:val="standardContextual"/>
        </w:rPr>
        <w:tab/>
      </w:r>
      <w:r>
        <w:t>Specific message contents</w:t>
      </w:r>
      <w:r>
        <w:tab/>
        <w:t>366</w:t>
      </w:r>
    </w:p>
    <w:p w14:paraId="27C5A16E" w14:textId="77777777" w:rsidR="00D4306C" w:rsidRDefault="00D4306C">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367</w:t>
      </w:r>
    </w:p>
    <w:p w14:paraId="63CEBE6B" w14:textId="77777777" w:rsidR="00D4306C" w:rsidRDefault="00D4306C">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367</w:t>
      </w:r>
    </w:p>
    <w:p w14:paraId="0D6BF753" w14:textId="77777777" w:rsidR="00D4306C" w:rsidRDefault="00D4306C">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368</w:t>
      </w:r>
    </w:p>
    <w:p w14:paraId="01FBE693" w14:textId="77777777" w:rsidR="00D4306C" w:rsidRDefault="00D4306C">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368</w:t>
      </w:r>
    </w:p>
    <w:p w14:paraId="37C94A74" w14:textId="77777777" w:rsidR="00D4306C" w:rsidRDefault="00D4306C">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368</w:t>
      </w:r>
    </w:p>
    <w:p w14:paraId="403A0EB2" w14:textId="77777777" w:rsidR="00D4306C" w:rsidRDefault="00D4306C">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369</w:t>
      </w:r>
    </w:p>
    <w:p w14:paraId="0E52A93F" w14:textId="77777777" w:rsidR="00D4306C" w:rsidRDefault="00D4306C">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369</w:t>
      </w:r>
    </w:p>
    <w:p w14:paraId="14337C8D" w14:textId="77777777" w:rsidR="00D4306C" w:rsidRDefault="00D4306C">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369</w:t>
      </w:r>
    </w:p>
    <w:p w14:paraId="163DFC93" w14:textId="77777777" w:rsidR="00D4306C" w:rsidRDefault="00D4306C">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369</w:t>
      </w:r>
    </w:p>
    <w:p w14:paraId="630F5497" w14:textId="77777777" w:rsidR="00D4306C" w:rsidRDefault="00D4306C">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370</w:t>
      </w:r>
    </w:p>
    <w:p w14:paraId="5E2CFFBE" w14:textId="77777777" w:rsidR="00D4306C" w:rsidRDefault="00D4306C">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370</w:t>
      </w:r>
    </w:p>
    <w:p w14:paraId="7F5C0286" w14:textId="77777777" w:rsidR="00D4306C" w:rsidRDefault="00D4306C">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370</w:t>
      </w:r>
    </w:p>
    <w:p w14:paraId="07D9BB1B" w14:textId="77777777" w:rsidR="00D4306C" w:rsidRDefault="00D4306C">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46EBA7FE" w14:textId="77777777" w:rsidR="00D4306C" w:rsidRDefault="00D4306C">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370</w:t>
      </w:r>
    </w:p>
    <w:p w14:paraId="5998830E" w14:textId="77777777" w:rsidR="00D4306C" w:rsidRDefault="00D4306C">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370</w:t>
      </w:r>
    </w:p>
    <w:p w14:paraId="4AE88A60" w14:textId="77777777" w:rsidR="00D4306C" w:rsidRDefault="00D4306C">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371</w:t>
      </w:r>
    </w:p>
    <w:p w14:paraId="561159FE" w14:textId="77777777" w:rsidR="00D4306C" w:rsidRDefault="00D4306C">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371</w:t>
      </w:r>
    </w:p>
    <w:p w14:paraId="72B64C4C" w14:textId="77777777" w:rsidR="00D4306C" w:rsidRDefault="00D4306C">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5699F672" w14:textId="77777777" w:rsidR="00D4306C" w:rsidRDefault="00D4306C">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371</w:t>
      </w:r>
    </w:p>
    <w:p w14:paraId="6B90508C" w14:textId="77777777" w:rsidR="00D4306C" w:rsidRDefault="00D4306C">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371</w:t>
      </w:r>
    </w:p>
    <w:p w14:paraId="1A6F0299" w14:textId="77777777" w:rsidR="00D4306C" w:rsidRDefault="00D4306C">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371</w:t>
      </w:r>
    </w:p>
    <w:p w14:paraId="2FC36540" w14:textId="77777777" w:rsidR="00D4306C" w:rsidRDefault="00D4306C">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371</w:t>
      </w:r>
    </w:p>
    <w:p w14:paraId="76100E88" w14:textId="77777777" w:rsidR="00D4306C" w:rsidRDefault="00D4306C">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610A5FC8" w14:textId="77777777" w:rsidR="00D4306C" w:rsidRDefault="00D4306C">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372</w:t>
      </w:r>
    </w:p>
    <w:p w14:paraId="6609568B" w14:textId="77777777" w:rsidR="00D4306C" w:rsidRDefault="00D4306C">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374</w:t>
      </w:r>
    </w:p>
    <w:p w14:paraId="0F49F900" w14:textId="77777777" w:rsidR="00D4306C" w:rsidRDefault="00D4306C">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374</w:t>
      </w:r>
    </w:p>
    <w:p w14:paraId="23E23B0F" w14:textId="77777777" w:rsidR="00D4306C" w:rsidRDefault="00D4306C">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374</w:t>
      </w:r>
    </w:p>
    <w:p w14:paraId="390081EC" w14:textId="77777777" w:rsidR="00D4306C" w:rsidRDefault="00D4306C">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6384FB8C" w14:textId="77777777" w:rsidR="00D4306C" w:rsidRDefault="00D4306C">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374</w:t>
      </w:r>
    </w:p>
    <w:p w14:paraId="7FB30844" w14:textId="77777777" w:rsidR="00D4306C" w:rsidRDefault="00D4306C">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375</w:t>
      </w:r>
    </w:p>
    <w:p w14:paraId="125113D0" w14:textId="77777777" w:rsidR="00D4306C" w:rsidRDefault="00D4306C">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375</w:t>
      </w:r>
    </w:p>
    <w:p w14:paraId="4B71D6D2" w14:textId="77777777" w:rsidR="00D4306C" w:rsidRDefault="00D4306C">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375</w:t>
      </w:r>
    </w:p>
    <w:p w14:paraId="694B2255" w14:textId="77777777" w:rsidR="00D4306C" w:rsidRDefault="00D4306C">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375</w:t>
      </w:r>
    </w:p>
    <w:p w14:paraId="0271143D" w14:textId="77777777" w:rsidR="00D4306C" w:rsidRDefault="00D4306C">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376</w:t>
      </w:r>
    </w:p>
    <w:p w14:paraId="47221737" w14:textId="77777777" w:rsidR="00D4306C" w:rsidRDefault="00D4306C">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376</w:t>
      </w:r>
    </w:p>
    <w:p w14:paraId="01E17586" w14:textId="77777777" w:rsidR="00D4306C" w:rsidRDefault="00D4306C">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376</w:t>
      </w:r>
    </w:p>
    <w:p w14:paraId="4166464F" w14:textId="77777777" w:rsidR="00D4306C" w:rsidRDefault="00D4306C">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376</w:t>
      </w:r>
    </w:p>
    <w:p w14:paraId="0BA41A20" w14:textId="77777777" w:rsidR="00D4306C" w:rsidRDefault="00D4306C">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318AE470" w14:textId="77777777" w:rsidR="00D4306C" w:rsidRDefault="00D4306C">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376</w:t>
      </w:r>
    </w:p>
    <w:p w14:paraId="386A79F9" w14:textId="77777777" w:rsidR="00D4306C" w:rsidRDefault="00D4306C">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376</w:t>
      </w:r>
    </w:p>
    <w:p w14:paraId="67D624C4" w14:textId="77777777" w:rsidR="00D4306C" w:rsidRDefault="00D4306C">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377</w:t>
      </w:r>
    </w:p>
    <w:p w14:paraId="1D4D4ED8" w14:textId="77777777" w:rsidR="00D4306C" w:rsidRDefault="00D4306C">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377</w:t>
      </w:r>
    </w:p>
    <w:p w14:paraId="39D66D91" w14:textId="77777777" w:rsidR="00D4306C" w:rsidRDefault="00D4306C">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723616E2" w14:textId="77777777" w:rsidR="00D4306C" w:rsidRDefault="00D4306C">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377</w:t>
      </w:r>
    </w:p>
    <w:p w14:paraId="2018D9AF" w14:textId="77777777" w:rsidR="00D4306C" w:rsidRDefault="00D4306C">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377</w:t>
      </w:r>
    </w:p>
    <w:p w14:paraId="7463D288" w14:textId="77777777" w:rsidR="00D4306C" w:rsidRDefault="00D4306C">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377</w:t>
      </w:r>
    </w:p>
    <w:p w14:paraId="3490A1F2" w14:textId="77777777" w:rsidR="00D4306C" w:rsidRDefault="00D4306C">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377</w:t>
      </w:r>
    </w:p>
    <w:p w14:paraId="2BA1822E" w14:textId="77777777" w:rsidR="00D4306C" w:rsidRDefault="00D4306C">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377</w:t>
      </w:r>
    </w:p>
    <w:p w14:paraId="6E0BDA34" w14:textId="77777777" w:rsidR="00D4306C" w:rsidRDefault="00D4306C">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378</w:t>
      </w:r>
    </w:p>
    <w:p w14:paraId="57BEDF45" w14:textId="77777777" w:rsidR="00D4306C" w:rsidRDefault="00D4306C">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378</w:t>
      </w:r>
    </w:p>
    <w:p w14:paraId="508846F0" w14:textId="77777777" w:rsidR="00D4306C" w:rsidRDefault="00D4306C">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378</w:t>
      </w:r>
    </w:p>
    <w:p w14:paraId="17163C1B" w14:textId="77777777" w:rsidR="00D4306C" w:rsidRDefault="00D4306C">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378</w:t>
      </w:r>
    </w:p>
    <w:p w14:paraId="4B0CA642" w14:textId="77777777" w:rsidR="00D4306C" w:rsidRDefault="00D4306C">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378</w:t>
      </w:r>
    </w:p>
    <w:p w14:paraId="3F5312A2" w14:textId="77777777" w:rsidR="00D4306C" w:rsidRDefault="00D4306C">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378</w:t>
      </w:r>
    </w:p>
    <w:p w14:paraId="70FEB6D4" w14:textId="77777777" w:rsidR="00D4306C" w:rsidRDefault="00D4306C">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380</w:t>
      </w:r>
    </w:p>
    <w:p w14:paraId="76B8C505" w14:textId="77777777" w:rsidR="00D4306C" w:rsidRDefault="00D4306C">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381</w:t>
      </w:r>
    </w:p>
    <w:p w14:paraId="296B4123" w14:textId="77777777" w:rsidR="00D4306C" w:rsidRDefault="00D4306C">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381</w:t>
      </w:r>
    </w:p>
    <w:p w14:paraId="12AE99FC" w14:textId="77777777" w:rsidR="00D4306C" w:rsidRDefault="00D4306C">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381</w:t>
      </w:r>
    </w:p>
    <w:p w14:paraId="4F5609D9" w14:textId="77777777" w:rsidR="00D4306C" w:rsidRDefault="00D4306C">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381</w:t>
      </w:r>
    </w:p>
    <w:p w14:paraId="32C4B79A" w14:textId="77777777" w:rsidR="00D4306C" w:rsidRDefault="00D4306C">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384</w:t>
      </w:r>
    </w:p>
    <w:p w14:paraId="3FC46CC2" w14:textId="77777777" w:rsidR="00D4306C" w:rsidRDefault="00D4306C">
      <w:pPr>
        <w:pStyle w:val="TOC3"/>
        <w:rPr>
          <w:rFonts w:asciiTheme="minorHAnsi" w:eastAsiaTheme="minorEastAsia" w:hAnsiTheme="minorHAnsi" w:cstheme="minorBidi"/>
          <w:kern w:val="2"/>
          <w:sz w:val="24"/>
          <w:szCs w:val="24"/>
          <w14:ligatures w14:val="standardContextual"/>
        </w:rPr>
      </w:pPr>
      <w:r>
        <w:lastRenderedPageBreak/>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385</w:t>
      </w:r>
    </w:p>
    <w:p w14:paraId="6D8D11D6" w14:textId="77777777" w:rsidR="00D4306C" w:rsidRDefault="00D4306C">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385</w:t>
      </w:r>
    </w:p>
    <w:p w14:paraId="57F223E5" w14:textId="77777777" w:rsidR="00D4306C" w:rsidRDefault="00D4306C">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385</w:t>
      </w:r>
    </w:p>
    <w:p w14:paraId="7F57EA6B" w14:textId="77777777" w:rsidR="00D4306C" w:rsidRDefault="00D4306C">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385</w:t>
      </w:r>
    </w:p>
    <w:p w14:paraId="6AC91017" w14:textId="77777777" w:rsidR="00D4306C" w:rsidRDefault="00D4306C">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385</w:t>
      </w:r>
    </w:p>
    <w:p w14:paraId="3E7B410F" w14:textId="77777777" w:rsidR="00D4306C" w:rsidRDefault="00D4306C">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386</w:t>
      </w:r>
    </w:p>
    <w:p w14:paraId="197BBC49" w14:textId="77777777" w:rsidR="00D4306C" w:rsidRDefault="00D4306C">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386</w:t>
      </w:r>
    </w:p>
    <w:p w14:paraId="3AF2FC36" w14:textId="77777777" w:rsidR="00D4306C" w:rsidRDefault="00D4306C">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16C2663B" w14:textId="77777777" w:rsidR="00D4306C" w:rsidRDefault="00D4306C">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387</w:t>
      </w:r>
    </w:p>
    <w:p w14:paraId="3AD8AB44" w14:textId="77777777" w:rsidR="00D4306C" w:rsidRDefault="00D4306C">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387</w:t>
      </w:r>
    </w:p>
    <w:p w14:paraId="252F34A2" w14:textId="77777777" w:rsidR="00D4306C" w:rsidRDefault="00D4306C">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387</w:t>
      </w:r>
    </w:p>
    <w:p w14:paraId="1F02F808" w14:textId="77777777" w:rsidR="00D4306C" w:rsidRDefault="00D4306C">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387</w:t>
      </w:r>
    </w:p>
    <w:p w14:paraId="4FF201D4" w14:textId="77777777" w:rsidR="00D4306C" w:rsidRDefault="00D4306C">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123D0154" w14:textId="77777777" w:rsidR="00D4306C" w:rsidRDefault="00D4306C">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387</w:t>
      </w:r>
    </w:p>
    <w:p w14:paraId="4968A8CA" w14:textId="77777777" w:rsidR="00D4306C" w:rsidRDefault="00D4306C">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388</w:t>
      </w:r>
    </w:p>
    <w:p w14:paraId="4F202CD7" w14:textId="77777777" w:rsidR="00D4306C" w:rsidRDefault="00D4306C">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388</w:t>
      </w:r>
    </w:p>
    <w:p w14:paraId="20651DAF" w14:textId="77777777" w:rsidR="00D4306C" w:rsidRDefault="00D4306C">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388</w:t>
      </w:r>
    </w:p>
    <w:p w14:paraId="6230736D" w14:textId="77777777" w:rsidR="00D4306C" w:rsidRDefault="00D4306C">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388</w:t>
      </w:r>
    </w:p>
    <w:p w14:paraId="77C906EB" w14:textId="77777777" w:rsidR="00D4306C" w:rsidRDefault="00D4306C">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389</w:t>
      </w:r>
    </w:p>
    <w:p w14:paraId="761B5BE8" w14:textId="77777777" w:rsidR="00D4306C" w:rsidRDefault="00D4306C">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389</w:t>
      </w:r>
    </w:p>
    <w:p w14:paraId="12A1BAE9" w14:textId="77777777" w:rsidR="00D4306C" w:rsidRDefault="00D4306C">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392</w:t>
      </w:r>
    </w:p>
    <w:p w14:paraId="618C3836" w14:textId="77777777" w:rsidR="00D4306C" w:rsidRDefault="00D4306C">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392</w:t>
      </w:r>
    </w:p>
    <w:p w14:paraId="5B5558F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CounterCheck</w:t>
      </w:r>
      <w:r>
        <w:tab/>
        <w:t>392</w:t>
      </w:r>
    </w:p>
    <w:p w14:paraId="7442E46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CounterCheckResponse</w:t>
      </w:r>
      <w:r>
        <w:tab/>
        <w:t>393</w:t>
      </w:r>
    </w:p>
    <w:p w14:paraId="45413A1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CSFBParametersRequestCDMA2000</w:t>
      </w:r>
      <w:r>
        <w:tab/>
        <w:t>393</w:t>
      </w:r>
    </w:p>
    <w:p w14:paraId="725EEC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CSFBParametersResponseCDMA2000</w:t>
      </w:r>
      <w:r>
        <w:tab/>
        <w:t>393</w:t>
      </w:r>
    </w:p>
    <w:p w14:paraId="3EB17F9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DLInformationTransfer</w:t>
      </w:r>
      <w:r>
        <w:tab/>
        <w:t>394</w:t>
      </w:r>
    </w:p>
    <w:p w14:paraId="3A78FC1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HandoverFromEUTRAPreparationRequest</w:t>
      </w:r>
      <w:r>
        <w:tab/>
        <w:t>394</w:t>
      </w:r>
    </w:p>
    <w:p w14:paraId="4E6C64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Cs/>
          <w:lang w:eastAsia="ko-KR"/>
        </w:rPr>
        <w:t>LoggedMeasurementConfiguration</w:t>
      </w:r>
      <w:r>
        <w:tab/>
        <w:t>395</w:t>
      </w:r>
    </w:p>
    <w:p w14:paraId="2F53F5DE"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MasterInformationBlock-SL</w:t>
      </w:r>
      <w:r>
        <w:tab/>
        <w:t>396</w:t>
      </w:r>
    </w:p>
    <w:p w14:paraId="430C1F90"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MasterInformationBlock-SL-V2X</w:t>
      </w:r>
      <w:r>
        <w:tab/>
        <w:t>397</w:t>
      </w:r>
    </w:p>
    <w:p w14:paraId="4323AFF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MBMSCountingRequest</w:t>
      </w:r>
      <w:r>
        <w:tab/>
        <w:t>397</w:t>
      </w:r>
    </w:p>
    <w:p w14:paraId="4B21F8E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MBMSCountingResponse</w:t>
      </w:r>
      <w:r>
        <w:tab/>
        <w:t>398</w:t>
      </w:r>
    </w:p>
    <w:p w14:paraId="7156D13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MBMSInterestIndication</w:t>
      </w:r>
      <w:r>
        <w:tab/>
        <w:t>398</w:t>
      </w:r>
    </w:p>
    <w:p w14:paraId="2AA6261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lang w:eastAsia="zh-CN"/>
        </w:rPr>
        <w:t>MBSFNAreaConfiguration</w:t>
      </w:r>
      <w:r>
        <w:tab/>
        <w:t>399</w:t>
      </w:r>
    </w:p>
    <w:p w14:paraId="43112AA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MeasurementReport</w:t>
      </w:r>
      <w:r>
        <w:tab/>
        <w:t>399</w:t>
      </w:r>
    </w:p>
    <w:p w14:paraId="049D6B9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MobilityFromEUTRACommand</w:t>
      </w:r>
      <w:r>
        <w:tab/>
        <w:t>400</w:t>
      </w:r>
    </w:p>
    <w:p w14:paraId="2636029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Paging</w:t>
      </w:r>
      <w:r>
        <w:tab/>
        <w:t>400</w:t>
      </w:r>
    </w:p>
    <w:p w14:paraId="010DEFD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w:t>
      </w:r>
      <w:r>
        <w:tab/>
        <w:t>401</w:t>
      </w:r>
    </w:p>
    <w:p w14:paraId="0EB6B93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 (SideLink)</w:t>
      </w:r>
      <w:r>
        <w:tab/>
        <w:t>410</w:t>
      </w:r>
    </w:p>
    <w:p w14:paraId="12EB351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 (V2X)</w:t>
      </w:r>
      <w:r>
        <w:tab/>
        <w:t>417</w:t>
      </w:r>
    </w:p>
    <w:p w14:paraId="6461743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RRCConnectionReconfiguration-CPA</w:t>
      </w:r>
      <w:r>
        <w:tab/>
        <w:t>418</w:t>
      </w:r>
    </w:p>
    <w:p w14:paraId="09B50A1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RRCConnectionReconfigurationComplete</w:t>
      </w:r>
      <w:r>
        <w:tab/>
        <w:t>419</w:t>
      </w:r>
    </w:p>
    <w:p w14:paraId="014FC4F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w:t>
      </w:r>
      <w:r>
        <w:tab/>
        <w:t>420</w:t>
      </w:r>
    </w:p>
    <w:p w14:paraId="6C43A6D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RRCConnectionReestablishmentComplete</w:t>
      </w:r>
      <w:r>
        <w:tab/>
        <w:t>420</w:t>
      </w:r>
    </w:p>
    <w:p w14:paraId="7A6597D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RRCConnectionReestablishmentReject</w:t>
      </w:r>
      <w:r>
        <w:tab/>
        <w:t>420</w:t>
      </w:r>
    </w:p>
    <w:p w14:paraId="268029B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RRCConnectionReestablishmentRequest</w:t>
      </w:r>
      <w:r>
        <w:tab/>
        <w:t>421</w:t>
      </w:r>
    </w:p>
    <w:p w14:paraId="1DCE2EE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RRCConnectionReject</w:t>
      </w:r>
      <w:r>
        <w:tab/>
        <w:t>421</w:t>
      </w:r>
    </w:p>
    <w:p w14:paraId="09E8FA7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RRCConnectionRelease</w:t>
      </w:r>
      <w:r>
        <w:tab/>
        <w:t>422</w:t>
      </w:r>
    </w:p>
    <w:p w14:paraId="49DDEF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RRCConnectionRequest</w:t>
      </w:r>
      <w:r>
        <w:tab/>
        <w:t>422</w:t>
      </w:r>
    </w:p>
    <w:p w14:paraId="623A62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bCs/>
          <w:i/>
          <w:iCs/>
        </w:rPr>
        <w:t>RRCConnectionResume</w:t>
      </w:r>
      <w:r>
        <w:tab/>
        <w:t>423</w:t>
      </w:r>
    </w:p>
    <w:p w14:paraId="74E4E0D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RRCConnectionResumeComplete</w:t>
      </w:r>
      <w:r>
        <w:tab/>
        <w:t>423</w:t>
      </w:r>
    </w:p>
    <w:p w14:paraId="0B929B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RRCConnectionResumeRequest</w:t>
      </w:r>
      <w:r>
        <w:tab/>
        <w:t>424</w:t>
      </w:r>
    </w:p>
    <w:p w14:paraId="1270FA7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w:t>
      </w:r>
      <w:r>
        <w:tab/>
        <w:t>424</w:t>
      </w:r>
    </w:p>
    <w:p w14:paraId="1344A68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RRCConnectionSetupComplete</w:t>
      </w:r>
      <w:r>
        <w:tab/>
        <w:t>425</w:t>
      </w:r>
    </w:p>
    <w:p w14:paraId="4BB47A7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SCGFailureInformationNR</w:t>
      </w:r>
      <w:r>
        <w:tab/>
        <w:t>426</w:t>
      </w:r>
    </w:p>
    <w:p w14:paraId="65CA9A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SCPTMConfiguration</w:t>
      </w:r>
      <w:r>
        <w:tab/>
        <w:t>428</w:t>
      </w:r>
    </w:p>
    <w:p w14:paraId="28A6F17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SCPTMConfiguration-BR</w:t>
      </w:r>
      <w:r>
        <w:tab/>
        <w:t>429</w:t>
      </w:r>
    </w:p>
    <w:p w14:paraId="278AE50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SecurityModeCommand</w:t>
      </w:r>
      <w:r>
        <w:tab/>
        <w:t>430</w:t>
      </w:r>
    </w:p>
    <w:p w14:paraId="16814C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SecurityModeComplete</w:t>
      </w:r>
      <w:r>
        <w:tab/>
        <w:t>430</w:t>
      </w:r>
    </w:p>
    <w:p w14:paraId="7963C07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SecurityModeFailure</w:t>
      </w:r>
      <w:r>
        <w:tab/>
        <w:t>430</w:t>
      </w:r>
    </w:p>
    <w:p w14:paraId="02DAF13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431</w:t>
      </w:r>
    </w:p>
    <w:p w14:paraId="2463B08E"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zh-CN"/>
        </w:rPr>
        <w:t>SidelinkUEInformation (V2X)</w:t>
      </w:r>
      <w:r>
        <w:tab/>
        <w:t>432</w:t>
      </w:r>
    </w:p>
    <w:p w14:paraId="1F79039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UECapabilityEnquiry</w:t>
      </w:r>
      <w:r>
        <w:tab/>
        <w:t>433</w:t>
      </w:r>
    </w:p>
    <w:p w14:paraId="008AA33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ULDedicatedMessageSegment</w:t>
      </w:r>
      <w:r>
        <w:tab/>
        <w:t>434</w:t>
      </w:r>
    </w:p>
    <w:p w14:paraId="61A3A6F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UECapabilityInformation</w:t>
      </w:r>
      <w:r>
        <w:tab/>
        <w:t>435</w:t>
      </w:r>
    </w:p>
    <w:p w14:paraId="5E49C1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iCs/>
          <w:lang w:eastAsia="ko-KR"/>
        </w:rPr>
        <w:t>UE</w:t>
      </w:r>
      <w:r w:rsidRPr="0051304D">
        <w:rPr>
          <w:rFonts w:eastAsia="Malgun Gothic"/>
          <w:i/>
          <w:lang w:eastAsia="ko-KR"/>
        </w:rPr>
        <w:t>InformationRequest</w:t>
      </w:r>
      <w:r>
        <w:tab/>
        <w:t>442</w:t>
      </w:r>
    </w:p>
    <w:p w14:paraId="4E96FA2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UEInformationResponse</w:t>
      </w:r>
      <w:r>
        <w:tab/>
        <w:t>443</w:t>
      </w:r>
    </w:p>
    <w:p w14:paraId="1106DBB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ULHandoverPreparationTransfer</w:t>
      </w:r>
      <w:r>
        <w:tab/>
        <w:t>443</w:t>
      </w:r>
    </w:p>
    <w:p w14:paraId="4F27F4D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ULInformationTransfer</w:t>
      </w:r>
      <w:r>
        <w:tab/>
        <w:t>444</w:t>
      </w:r>
    </w:p>
    <w:p w14:paraId="4AE9A60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UEAssistanceInformation</w:t>
      </w:r>
      <w:r>
        <w:tab/>
        <w:t>444</w:t>
      </w:r>
    </w:p>
    <w:p w14:paraId="0092B8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ULInformationTransferMRDC</w:t>
      </w:r>
      <w:r>
        <w:tab/>
        <w:t>445</w:t>
      </w:r>
    </w:p>
    <w:p w14:paraId="17B25B92" w14:textId="77777777" w:rsidR="00D4306C" w:rsidRDefault="00D4306C">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445</w:t>
      </w:r>
    </w:p>
    <w:p w14:paraId="306FA2FE" w14:textId="77777777" w:rsidR="00D4306C" w:rsidRDefault="00D4306C">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445</w:t>
      </w:r>
    </w:p>
    <w:p w14:paraId="45CCBD0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445</w:t>
      </w:r>
    </w:p>
    <w:p w14:paraId="5A7CBA6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446</w:t>
      </w:r>
    </w:p>
    <w:p w14:paraId="7E08D9E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51304D">
        <w:rPr>
          <w:rFonts w:eastAsia="MS Mincho"/>
        </w:rPr>
        <w:t>Aperiodic-r10-DEFAULT</w:t>
      </w:r>
      <w:r>
        <w:tab/>
        <w:t>446</w:t>
      </w:r>
    </w:p>
    <w:p w14:paraId="349DAD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447</w:t>
      </w:r>
    </w:p>
    <w:p w14:paraId="200560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51304D">
        <w:rPr>
          <w:rFonts w:eastAsia="MS Mincho"/>
        </w:rPr>
        <w:t>-r10-DEFAULT</w:t>
      </w:r>
      <w:r>
        <w:tab/>
        <w:t>447</w:t>
      </w:r>
    </w:p>
    <w:p w14:paraId="0945D4F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452</w:t>
      </w:r>
    </w:p>
    <w:p w14:paraId="5707CEB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454</w:t>
      </w:r>
    </w:p>
    <w:p w14:paraId="6191104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51304D">
        <w:rPr>
          <w:rFonts w:eastAsia="MS Mincho"/>
        </w:rPr>
        <w:t>-DEFAULT</w:t>
      </w:r>
      <w:r>
        <w:tab/>
        <w:t>455</w:t>
      </w:r>
    </w:p>
    <w:p w14:paraId="152B361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51304D">
        <w:rPr>
          <w:rFonts w:eastAsia="MS Mincho"/>
        </w:rPr>
        <w:t>-DEFAULT</w:t>
      </w:r>
      <w:r>
        <w:tab/>
        <w:t>455</w:t>
      </w:r>
    </w:p>
    <w:p w14:paraId="35C5C05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456</w:t>
      </w:r>
    </w:p>
    <w:p w14:paraId="7E7133E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456</w:t>
      </w:r>
    </w:p>
    <w:p w14:paraId="57E124B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457</w:t>
      </w:r>
    </w:p>
    <w:p w14:paraId="734B88B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snapToGrid w:val="0"/>
        </w:rPr>
        <w:t>DRB-ToAddModList</w:t>
      </w:r>
      <w:r>
        <w:t>-RECONFIG</w:t>
      </w:r>
      <w:r>
        <w:tab/>
        <w:t>457</w:t>
      </w:r>
    </w:p>
    <w:p w14:paraId="33C9438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457</w:t>
      </w:r>
    </w:p>
    <w:p w14:paraId="4B2F701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460</w:t>
      </w:r>
    </w:p>
    <w:p w14:paraId="75ED414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462</w:t>
      </w:r>
    </w:p>
    <w:p w14:paraId="29EF4AB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463</w:t>
      </w:r>
    </w:p>
    <w:p w14:paraId="5C113D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463</w:t>
      </w:r>
    </w:p>
    <w:p w14:paraId="1C7C784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463</w:t>
      </w:r>
    </w:p>
    <w:p w14:paraId="6E1E117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464</w:t>
      </w:r>
    </w:p>
    <w:p w14:paraId="12917A8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464</w:t>
      </w:r>
    </w:p>
    <w:p w14:paraId="7216FE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464</w:t>
      </w:r>
    </w:p>
    <w:p w14:paraId="773B377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465</w:t>
      </w:r>
    </w:p>
    <w:p w14:paraId="35CD08B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51304D">
        <w:rPr>
          <w:rFonts w:eastAsia="MS Mincho"/>
        </w:rPr>
        <w:t>-DEFAULT</w:t>
      </w:r>
      <w:r>
        <w:tab/>
        <w:t>466</w:t>
      </w:r>
    </w:p>
    <w:p w14:paraId="15D4E90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51304D">
        <w:rPr>
          <w:rFonts w:eastAsia="MS Mincho"/>
        </w:rPr>
        <w:t>-</w:t>
      </w:r>
      <w:r>
        <w:rPr>
          <w:lang w:eastAsia="zh-CN"/>
        </w:rPr>
        <w:t>eIMTA</w:t>
      </w:r>
      <w:r>
        <w:tab/>
        <w:t>469</w:t>
      </w:r>
    </w:p>
    <w:p w14:paraId="23FD0F2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470</w:t>
      </w:r>
    </w:p>
    <w:p w14:paraId="3E3C3CC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471</w:t>
      </w:r>
    </w:p>
    <w:p w14:paraId="27F4EC7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473</w:t>
      </w:r>
    </w:p>
    <w:p w14:paraId="7A21992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474</w:t>
      </w:r>
    </w:p>
    <w:p w14:paraId="75FE59C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479</w:t>
      </w:r>
    </w:p>
    <w:p w14:paraId="39C6AF5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482</w:t>
      </w:r>
    </w:p>
    <w:p w14:paraId="1640545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482</w:t>
      </w:r>
    </w:p>
    <w:p w14:paraId="3CEFB9D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483</w:t>
      </w:r>
    </w:p>
    <w:p w14:paraId="53B91DB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484</w:t>
      </w:r>
    </w:p>
    <w:p w14:paraId="7FB68AB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485</w:t>
      </w:r>
    </w:p>
    <w:p w14:paraId="18F46B0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485</w:t>
      </w:r>
    </w:p>
    <w:p w14:paraId="73BA5EE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486</w:t>
      </w:r>
    </w:p>
    <w:p w14:paraId="4FD6C33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487</w:t>
      </w:r>
    </w:p>
    <w:p w14:paraId="7D0B068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487</w:t>
      </w:r>
    </w:p>
    <w:p w14:paraId="2B06D0D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488</w:t>
      </w:r>
    </w:p>
    <w:p w14:paraId="3F87D4D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488</w:t>
      </w:r>
    </w:p>
    <w:p w14:paraId="58FD80D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488</w:t>
      </w:r>
    </w:p>
    <w:p w14:paraId="10459E0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489</w:t>
      </w:r>
    </w:p>
    <w:p w14:paraId="59CCB3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489</w:t>
      </w:r>
    </w:p>
    <w:p w14:paraId="1D1CCAA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490</w:t>
      </w:r>
    </w:p>
    <w:p w14:paraId="74981AD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493</w:t>
      </w:r>
    </w:p>
    <w:p w14:paraId="0A49F18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494</w:t>
      </w:r>
    </w:p>
    <w:p w14:paraId="51C3E95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51304D">
        <w:rPr>
          <w:rFonts w:eastAsia="MS Mincho"/>
        </w:rPr>
        <w:t>-DEFAULT</w:t>
      </w:r>
      <w:r>
        <w:tab/>
        <w:t>497</w:t>
      </w:r>
    </w:p>
    <w:p w14:paraId="63DC716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500</w:t>
      </w:r>
    </w:p>
    <w:p w14:paraId="1AF71D0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502</w:t>
      </w:r>
    </w:p>
    <w:p w14:paraId="1520D675"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RadioResourceConfigDedicated-SRB2-DRB(n,m)</w:t>
      </w:r>
      <w:r>
        <w:tab/>
        <w:t>503</w:t>
      </w:r>
    </w:p>
    <w:p w14:paraId="27CFFC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504</w:t>
      </w:r>
    </w:p>
    <w:p w14:paraId="710C1FF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504</w:t>
      </w:r>
    </w:p>
    <w:p w14:paraId="79338AA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505</w:t>
      </w:r>
    </w:p>
    <w:p w14:paraId="495B9BA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506</w:t>
      </w:r>
    </w:p>
    <w:p w14:paraId="5A6F7EA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506</w:t>
      </w:r>
    </w:p>
    <w:p w14:paraId="0259D75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507</w:t>
      </w:r>
    </w:p>
    <w:p w14:paraId="4BA6A07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507</w:t>
      </w:r>
    </w:p>
    <w:p w14:paraId="52678F4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51304D">
        <w:rPr>
          <w:rFonts w:eastAsia="MS Mincho"/>
        </w:rPr>
        <w:t>-DEFAULT</w:t>
      </w:r>
      <w:r>
        <w:tab/>
        <w:t>507</w:t>
      </w:r>
    </w:p>
    <w:p w14:paraId="69EFE27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508</w:t>
      </w:r>
    </w:p>
    <w:p w14:paraId="32D0DD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508</w:t>
      </w:r>
    </w:p>
    <w:p w14:paraId="11DBEB7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509</w:t>
      </w:r>
    </w:p>
    <w:p w14:paraId="3CE5AE1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510</w:t>
      </w:r>
    </w:p>
    <w:p w14:paraId="525585F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510</w:t>
      </w:r>
    </w:p>
    <w:p w14:paraId="3601697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511</w:t>
      </w:r>
    </w:p>
    <w:p w14:paraId="6F37C30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511</w:t>
      </w:r>
    </w:p>
    <w:p w14:paraId="4943059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511</w:t>
      </w:r>
    </w:p>
    <w:p w14:paraId="2B3973E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51304D">
        <w:rPr>
          <w:rFonts w:eastAsia="MS Mincho"/>
        </w:rPr>
        <w:t>-DEFAULT</w:t>
      </w:r>
      <w:r>
        <w:tab/>
        <w:t>512</w:t>
      </w:r>
    </w:p>
    <w:p w14:paraId="562031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51304D">
        <w:rPr>
          <w:rFonts w:eastAsia="MS Mincho"/>
        </w:rPr>
        <w:t>-DEFAULT</w:t>
      </w:r>
      <w:r>
        <w:tab/>
        <w:t>512</w:t>
      </w:r>
    </w:p>
    <w:p w14:paraId="2C23208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51304D">
        <w:rPr>
          <w:rFonts w:eastAsia="MS Mincho"/>
        </w:rPr>
        <w:t>-DEFAULT</w:t>
      </w:r>
      <w:r>
        <w:tab/>
        <w:t>513</w:t>
      </w:r>
    </w:p>
    <w:p w14:paraId="5AA37E1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51304D">
        <w:rPr>
          <w:rFonts w:eastAsia="MS Mincho"/>
        </w:rPr>
        <w:t>-NE-DC</w:t>
      </w:r>
      <w:r>
        <w:tab/>
        <w:t>517</w:t>
      </w:r>
    </w:p>
    <w:p w14:paraId="4D29D24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520</w:t>
      </w:r>
    </w:p>
    <w:p w14:paraId="58760E3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520</w:t>
      </w:r>
    </w:p>
    <w:p w14:paraId="440D4F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521</w:t>
      </w:r>
    </w:p>
    <w:p w14:paraId="4DBAEE7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522</w:t>
      </w:r>
    </w:p>
    <w:p w14:paraId="175B55A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523</w:t>
      </w:r>
    </w:p>
    <w:p w14:paraId="25F0A169"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SlotOrSubslotPDSCH-Config-r15-DEFAULT</w:t>
      </w:r>
      <w:r>
        <w:tab/>
        <w:t>523</w:t>
      </w:r>
    </w:p>
    <w:p w14:paraId="1B6CFB29"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SlotOrSubslotPUSCH-Config-r15-DEFAULT</w:t>
      </w:r>
      <w:r>
        <w:tab/>
        <w:t>524</w:t>
      </w:r>
    </w:p>
    <w:p w14:paraId="3EEC0858"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SPDCCH-Config-r15-DEFAULT</w:t>
      </w:r>
      <w:r>
        <w:tab/>
        <w:t>525</w:t>
      </w:r>
    </w:p>
    <w:p w14:paraId="0008F782"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SPUCCH-Config-r15-DEFAULT</w:t>
      </w:r>
      <w:r>
        <w:tab/>
        <w:t>526</w:t>
      </w:r>
    </w:p>
    <w:p w14:paraId="730BDA0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527</w:t>
      </w:r>
    </w:p>
    <w:p w14:paraId="28B8AB1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527</w:t>
      </w:r>
    </w:p>
    <w:p w14:paraId="4F8889C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528</w:t>
      </w:r>
    </w:p>
    <w:p w14:paraId="4419FA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529</w:t>
      </w:r>
    </w:p>
    <w:p w14:paraId="339B648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531</w:t>
      </w:r>
    </w:p>
    <w:p w14:paraId="6B6C364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532</w:t>
      </w:r>
    </w:p>
    <w:p w14:paraId="316C2F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533</w:t>
      </w:r>
    </w:p>
    <w:p w14:paraId="1E568C3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534</w:t>
      </w:r>
    </w:p>
    <w:p w14:paraId="794D3F0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534</w:t>
      </w:r>
    </w:p>
    <w:p w14:paraId="237769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51304D">
        <w:rPr>
          <w:rFonts w:eastAsia="MS Mincho"/>
        </w:rPr>
        <w:t>-DEFAULT</w:t>
      </w:r>
      <w:r>
        <w:tab/>
        <w:t>535</w:t>
      </w:r>
    </w:p>
    <w:p w14:paraId="3704ECA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snapToGrid w:val="0"/>
        </w:rPr>
        <w:t>SRB-ToAddModList</w:t>
      </w:r>
      <w:r>
        <w:t>-RECONFIG</w:t>
      </w:r>
      <w:r>
        <w:tab/>
        <w:t>535</w:t>
      </w:r>
    </w:p>
    <w:p w14:paraId="52F7F54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51304D">
        <w:rPr>
          <w:rFonts w:eastAsia="MS Mincho"/>
        </w:rPr>
        <w:t>-DEFAULT</w:t>
      </w:r>
      <w:r>
        <w:tab/>
        <w:t>536</w:t>
      </w:r>
    </w:p>
    <w:p w14:paraId="0D8A3F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536</w:t>
      </w:r>
    </w:p>
    <w:p w14:paraId="0BB891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536</w:t>
      </w:r>
    </w:p>
    <w:p w14:paraId="42AE1A6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537</w:t>
      </w:r>
    </w:p>
    <w:p w14:paraId="2C384F1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537</w:t>
      </w:r>
    </w:p>
    <w:p w14:paraId="073F057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51304D">
        <w:rPr>
          <w:rFonts w:eastAsia="MS Mincho"/>
        </w:rPr>
        <w:t>-DEFAULT</w:t>
      </w:r>
      <w:r>
        <w:tab/>
        <w:t>538</w:t>
      </w:r>
    </w:p>
    <w:p w14:paraId="17C267F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538</w:t>
      </w:r>
    </w:p>
    <w:p w14:paraId="181B93F3"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UplinkPowerControlCommon-v1530-DEFAULT</w:t>
      </w:r>
      <w:r>
        <w:tab/>
        <w:t>538</w:t>
      </w:r>
    </w:p>
    <w:p w14:paraId="7507989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539</w:t>
      </w:r>
    </w:p>
    <w:p w14:paraId="3F766F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539</w:t>
      </w:r>
    </w:p>
    <w:p w14:paraId="3DA0E2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51304D">
        <w:rPr>
          <w:rFonts w:eastAsia="MS Mincho"/>
        </w:rPr>
        <w:t>-DEFAULT</w:t>
      </w:r>
      <w:r>
        <w:tab/>
        <w:t>540</w:t>
      </w:r>
    </w:p>
    <w:p w14:paraId="601E80F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540</w:t>
      </w:r>
    </w:p>
    <w:p w14:paraId="0D46B1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540</w:t>
      </w:r>
    </w:p>
    <w:p w14:paraId="6C252A1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541</w:t>
      </w:r>
    </w:p>
    <w:p w14:paraId="68CC8F6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51304D">
        <w:rPr>
          <w:rFonts w:eastAsia="MS Mincho"/>
        </w:rPr>
        <w:t>-DEFAULT</w:t>
      </w:r>
      <w:r>
        <w:tab/>
        <w:t>541</w:t>
      </w:r>
    </w:p>
    <w:p w14:paraId="0AA5E3D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51304D">
        <w:rPr>
          <w:rFonts w:eastAsia="MS Mincho"/>
        </w:rPr>
        <w:t>-DEFAULT</w:t>
      </w:r>
      <w:r>
        <w:tab/>
        <w:t>541</w:t>
      </w:r>
    </w:p>
    <w:p w14:paraId="19229A4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541</w:t>
      </w:r>
    </w:p>
    <w:p w14:paraId="5F847FB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542</w:t>
      </w:r>
    </w:p>
    <w:p w14:paraId="7924499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542</w:t>
      </w:r>
    </w:p>
    <w:p w14:paraId="0029572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544</w:t>
      </w:r>
    </w:p>
    <w:p w14:paraId="4D01D0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545</w:t>
      </w:r>
    </w:p>
    <w:p w14:paraId="59ABB44D"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EIMTA-MainConfigServCell-r12-DEFAULT</w:t>
      </w:r>
      <w:r>
        <w:tab/>
        <w:t>545</w:t>
      </w:r>
    </w:p>
    <w:p w14:paraId="2B30E3D6"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LWIP-Configuration-GENERIC</w:t>
      </w:r>
      <w:r>
        <w:tab/>
        <w:t>546</w:t>
      </w:r>
    </w:p>
    <w:p w14:paraId="0DA157DF"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LWA-Configuration-GENERIC</w:t>
      </w:r>
      <w:r>
        <w:tab/>
        <w:t>547</w:t>
      </w:r>
    </w:p>
    <w:p w14:paraId="01B4B24C"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LWIP-Configuration-W2-GENERIC</w:t>
      </w:r>
      <w:r>
        <w:tab/>
        <w:t>548</w:t>
      </w:r>
    </w:p>
    <w:p w14:paraId="0C28CE80"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LWA-Configuration-W2-GENERIC</w:t>
      </w:r>
      <w:r>
        <w:tab/>
        <w:t>549</w:t>
      </w:r>
    </w:p>
    <w:p w14:paraId="1486C385" w14:textId="77777777" w:rsidR="00D4306C" w:rsidRDefault="00D4306C">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549</w:t>
      </w:r>
    </w:p>
    <w:p w14:paraId="1107869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549</w:t>
      </w:r>
    </w:p>
    <w:p w14:paraId="68C261A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Cs/>
        </w:rPr>
        <w:t>SecurityConfigSMC-DEFAULT</w:t>
      </w:r>
      <w:r>
        <w:tab/>
        <w:t>550</w:t>
      </w:r>
    </w:p>
    <w:p w14:paraId="0428EDE5" w14:textId="77777777" w:rsidR="00D4306C" w:rsidRDefault="00D4306C">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551</w:t>
      </w:r>
    </w:p>
    <w:p w14:paraId="313B180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551</w:t>
      </w:r>
    </w:p>
    <w:p w14:paraId="4316647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ConditionalReconfiguration-r16-HO</w:t>
      </w:r>
      <w:r>
        <w:tab/>
        <w:t>553</w:t>
      </w:r>
    </w:p>
    <w:p w14:paraId="4D1A115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ConditionalReconfiguration-r16-CPA</w:t>
      </w:r>
      <w:r>
        <w:tab/>
        <w:t>554</w:t>
      </w:r>
    </w:p>
    <w:p w14:paraId="7C17E8B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ConditionalReconfiguration-r16-</w:t>
      </w:r>
      <w:r w:rsidRPr="0051304D">
        <w:rPr>
          <w:i/>
          <w:lang w:eastAsia="zh-CN"/>
        </w:rPr>
        <w:t>InterSN_</w:t>
      </w:r>
      <w:r w:rsidRPr="0051304D">
        <w:rPr>
          <w:i/>
        </w:rPr>
        <w:t>CPC</w:t>
      </w:r>
      <w:r>
        <w:tab/>
        <w:t>554</w:t>
      </w:r>
    </w:p>
    <w:p w14:paraId="3C483BA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CondReconfigurationToAddModList</w:t>
      </w:r>
      <w:r>
        <w:t>-r16</w:t>
      </w:r>
      <w:r>
        <w:tab/>
        <w:t>554</w:t>
      </w:r>
    </w:p>
    <w:p w14:paraId="3A24665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ConditionalReconfigurationId</w:t>
      </w:r>
      <w:r>
        <w:tab/>
        <w:t>554</w:t>
      </w:r>
    </w:p>
    <w:p w14:paraId="2176925D" w14:textId="77777777" w:rsidR="00D4306C" w:rsidRDefault="00D4306C">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555</w:t>
      </w:r>
    </w:p>
    <w:p w14:paraId="5CD9B83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556</w:t>
      </w:r>
    </w:p>
    <w:p w14:paraId="277C622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557</w:t>
      </w:r>
    </w:p>
    <w:p w14:paraId="69CD71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557</w:t>
      </w:r>
    </w:p>
    <w:p w14:paraId="0988B3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557</w:t>
      </w:r>
    </w:p>
    <w:p w14:paraId="5C5B8B4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558</w:t>
      </w:r>
    </w:p>
    <w:p w14:paraId="3EFAB85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558</w:t>
      </w:r>
    </w:p>
    <w:p w14:paraId="337FFA5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559</w:t>
      </w:r>
    </w:p>
    <w:p w14:paraId="4FB3AFA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559</w:t>
      </w:r>
    </w:p>
    <w:p w14:paraId="3B67520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559</w:t>
      </w:r>
    </w:p>
    <w:p w14:paraId="05C353C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560</w:t>
      </w:r>
    </w:p>
    <w:p w14:paraId="3172B73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561</w:t>
      </w:r>
    </w:p>
    <w:p w14:paraId="18EB875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561</w:t>
      </w:r>
    </w:p>
    <w:p w14:paraId="1EB487C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562</w:t>
      </w:r>
    </w:p>
    <w:p w14:paraId="0EC8947D"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MeasObjectWLAN-W2-GENERIC</w:t>
      </w:r>
      <w:r>
        <w:tab/>
        <w:t>562</w:t>
      </w:r>
    </w:p>
    <w:p w14:paraId="3FF53A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563</w:t>
      </w:r>
    </w:p>
    <w:p w14:paraId="3DD8F2B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565</w:t>
      </w:r>
    </w:p>
    <w:p w14:paraId="46E31CB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566</w:t>
      </w:r>
    </w:p>
    <w:p w14:paraId="11D2272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567</w:t>
      </w:r>
    </w:p>
    <w:p w14:paraId="4633AD6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568</w:t>
      </w:r>
    </w:p>
    <w:p w14:paraId="478FF36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569</w:t>
      </w:r>
    </w:p>
    <w:p w14:paraId="787A807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51304D">
        <w:rPr>
          <w:rFonts w:eastAsia="MS Mincho"/>
        </w:rPr>
        <w:t>6</w:t>
      </w:r>
      <w:r>
        <w:tab/>
        <w:t>571</w:t>
      </w:r>
    </w:p>
    <w:p w14:paraId="0E9FA70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571</w:t>
      </w:r>
    </w:p>
    <w:p w14:paraId="1DD7A82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572</w:t>
      </w:r>
    </w:p>
    <w:p w14:paraId="755B06F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572</w:t>
      </w:r>
    </w:p>
    <w:p w14:paraId="4026CB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573</w:t>
      </w:r>
    </w:p>
    <w:p w14:paraId="2B5CE0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574</w:t>
      </w:r>
    </w:p>
    <w:p w14:paraId="25130DC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51304D">
        <w:rPr>
          <w:rFonts w:eastAsia="Batang"/>
          <w:lang w:eastAsia="ko-KR"/>
        </w:rPr>
        <w:t>CDMA2000</w:t>
      </w:r>
      <w:r>
        <w:tab/>
        <w:t>575</w:t>
      </w:r>
    </w:p>
    <w:p w14:paraId="6703622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576</w:t>
      </w:r>
    </w:p>
    <w:p w14:paraId="07DA59F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577</w:t>
      </w:r>
    </w:p>
    <w:p w14:paraId="5EBA887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578</w:t>
      </w:r>
    </w:p>
    <w:p w14:paraId="3511088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579</w:t>
      </w:r>
    </w:p>
    <w:p w14:paraId="69801234"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579</w:t>
      </w:r>
    </w:p>
    <w:p w14:paraId="714750D2"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ReportConfigInterRAT-W2-WLAN</w:t>
      </w:r>
      <w:r>
        <w:tab/>
        <w:t>580</w:t>
      </w:r>
    </w:p>
    <w:p w14:paraId="57F472C3"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ReportConfigInterRAT-W3-WLAN</w:t>
      </w:r>
      <w:r>
        <w:tab/>
        <w:t>580</w:t>
      </w:r>
    </w:p>
    <w:p w14:paraId="57E381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581</w:t>
      </w:r>
    </w:p>
    <w:p w14:paraId="4DD9A9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582</w:t>
      </w:r>
    </w:p>
    <w:p w14:paraId="3243E52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583</w:t>
      </w:r>
    </w:p>
    <w:p w14:paraId="71BAC6C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583</w:t>
      </w:r>
    </w:p>
    <w:p w14:paraId="2567E6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584</w:t>
      </w:r>
    </w:p>
    <w:p w14:paraId="1DF552B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584</w:t>
      </w:r>
    </w:p>
    <w:p w14:paraId="6773FE1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585</w:t>
      </w:r>
    </w:p>
    <w:p w14:paraId="67E6B11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585</w:t>
      </w:r>
    </w:p>
    <w:p w14:paraId="18255E5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586</w:t>
      </w:r>
    </w:p>
    <w:p w14:paraId="6CA0B094" w14:textId="77777777" w:rsidR="00D4306C" w:rsidRDefault="00D4306C">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587</w:t>
      </w:r>
    </w:p>
    <w:p w14:paraId="6BA3057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587</w:t>
      </w:r>
    </w:p>
    <w:p w14:paraId="68158F0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587</w:t>
      </w:r>
    </w:p>
    <w:p w14:paraId="1E1DEA6C"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RRC-TransactionIdentifier-UL</w:t>
      </w:r>
      <w:r>
        <w:tab/>
        <w:t>588</w:t>
      </w:r>
    </w:p>
    <w:p w14:paraId="7CB6FF02" w14:textId="77777777" w:rsidR="00D4306C" w:rsidRDefault="00D4306C">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588</w:t>
      </w:r>
    </w:p>
    <w:p w14:paraId="1361DE66"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588</w:t>
      </w:r>
    </w:p>
    <w:p w14:paraId="2C9DAD79" w14:textId="77777777" w:rsidR="00D4306C" w:rsidRDefault="00D4306C">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589</w:t>
      </w:r>
    </w:p>
    <w:p w14:paraId="3814BA33" w14:textId="77777777" w:rsidR="00D4306C" w:rsidRDefault="00D4306C">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590</w:t>
      </w:r>
    </w:p>
    <w:p w14:paraId="0E37F5B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590</w:t>
      </w:r>
    </w:p>
    <w:p w14:paraId="13D965D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594</w:t>
      </w:r>
    </w:p>
    <w:p w14:paraId="16258B9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594</w:t>
      </w:r>
    </w:p>
    <w:p w14:paraId="3969754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595</w:t>
      </w:r>
    </w:p>
    <w:p w14:paraId="1DC3FE1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597</w:t>
      </w:r>
    </w:p>
    <w:p w14:paraId="02F7195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598</w:t>
      </w:r>
    </w:p>
    <w:p w14:paraId="5C93CA7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598</w:t>
      </w:r>
    </w:p>
    <w:p w14:paraId="2CCA0E7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599</w:t>
      </w:r>
    </w:p>
    <w:p w14:paraId="5E9AE6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599</w:t>
      </w:r>
    </w:p>
    <w:p w14:paraId="778A419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600</w:t>
      </w:r>
    </w:p>
    <w:p w14:paraId="0E0471A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600</w:t>
      </w:r>
    </w:p>
    <w:p w14:paraId="5B88643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601</w:t>
      </w:r>
    </w:p>
    <w:p w14:paraId="1A7A52D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601</w:t>
      </w:r>
    </w:p>
    <w:p w14:paraId="61C83A3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602</w:t>
      </w:r>
    </w:p>
    <w:p w14:paraId="596F7BA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602</w:t>
      </w:r>
    </w:p>
    <w:p w14:paraId="24E847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603</w:t>
      </w:r>
    </w:p>
    <w:p w14:paraId="7E1881C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603</w:t>
      </w:r>
    </w:p>
    <w:p w14:paraId="0D36BE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604</w:t>
      </w:r>
    </w:p>
    <w:p w14:paraId="08494C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604</w:t>
      </w:r>
    </w:p>
    <w:p w14:paraId="7EF6356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605</w:t>
      </w:r>
    </w:p>
    <w:p w14:paraId="466CA01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605</w:t>
      </w:r>
    </w:p>
    <w:p w14:paraId="5046782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605</w:t>
      </w:r>
    </w:p>
    <w:p w14:paraId="3A7D772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606</w:t>
      </w:r>
    </w:p>
    <w:p w14:paraId="7A5098A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607</w:t>
      </w:r>
    </w:p>
    <w:p w14:paraId="00FC89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607</w:t>
      </w:r>
    </w:p>
    <w:p w14:paraId="73215C8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608</w:t>
      </w:r>
    </w:p>
    <w:p w14:paraId="61E8A85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608</w:t>
      </w:r>
    </w:p>
    <w:p w14:paraId="358E5D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609</w:t>
      </w:r>
    </w:p>
    <w:p w14:paraId="31A13B4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610</w:t>
      </w:r>
    </w:p>
    <w:p w14:paraId="116C52B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613</w:t>
      </w:r>
    </w:p>
    <w:p w14:paraId="03ACE46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614</w:t>
      </w:r>
    </w:p>
    <w:p w14:paraId="1AC251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615</w:t>
      </w:r>
    </w:p>
    <w:p w14:paraId="2BB01EE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618</w:t>
      </w:r>
    </w:p>
    <w:p w14:paraId="1E9F8188" w14:textId="77777777" w:rsidR="00D4306C" w:rsidRDefault="00D4306C">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618</w:t>
      </w:r>
    </w:p>
    <w:p w14:paraId="6838F58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618</w:t>
      </w:r>
    </w:p>
    <w:p w14:paraId="6C31166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619</w:t>
      </w:r>
    </w:p>
    <w:p w14:paraId="323695F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620</w:t>
      </w:r>
    </w:p>
    <w:p w14:paraId="7323DF1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622</w:t>
      </w:r>
    </w:p>
    <w:p w14:paraId="4232AF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623</w:t>
      </w:r>
    </w:p>
    <w:p w14:paraId="2D717D9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624</w:t>
      </w:r>
    </w:p>
    <w:p w14:paraId="75EB6F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630</w:t>
      </w:r>
    </w:p>
    <w:p w14:paraId="640F5EB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630</w:t>
      </w:r>
    </w:p>
    <w:p w14:paraId="3CB0B5F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631</w:t>
      </w:r>
    </w:p>
    <w:p w14:paraId="6240D23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632</w:t>
      </w:r>
    </w:p>
    <w:p w14:paraId="6BCE596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633</w:t>
      </w:r>
    </w:p>
    <w:p w14:paraId="6647DBA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633</w:t>
      </w:r>
    </w:p>
    <w:p w14:paraId="6DC30BA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634</w:t>
      </w:r>
    </w:p>
    <w:p w14:paraId="6EA3126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634</w:t>
      </w:r>
    </w:p>
    <w:p w14:paraId="0105183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635</w:t>
      </w:r>
    </w:p>
    <w:p w14:paraId="3B7F9F8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636</w:t>
      </w:r>
    </w:p>
    <w:p w14:paraId="2A17967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637</w:t>
      </w:r>
    </w:p>
    <w:p w14:paraId="65F467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638</w:t>
      </w:r>
    </w:p>
    <w:p w14:paraId="6C2598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638</w:t>
      </w:r>
    </w:p>
    <w:p w14:paraId="796ACB4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639</w:t>
      </w:r>
    </w:p>
    <w:p w14:paraId="1104FA1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640</w:t>
      </w:r>
    </w:p>
    <w:p w14:paraId="06FB577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640</w:t>
      </w:r>
    </w:p>
    <w:p w14:paraId="735653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641</w:t>
      </w:r>
    </w:p>
    <w:p w14:paraId="51BC3099"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PDN DISCONNECT REJECT</w:t>
      </w:r>
      <w:r>
        <w:tab/>
        <w:t>643</w:t>
      </w:r>
    </w:p>
    <w:p w14:paraId="3BA13D9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644</w:t>
      </w:r>
    </w:p>
    <w:p w14:paraId="33C3B14D" w14:textId="77777777" w:rsidR="00D4306C" w:rsidRDefault="00D4306C">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644</w:t>
      </w:r>
    </w:p>
    <w:p w14:paraId="7575B7B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645</w:t>
      </w:r>
    </w:p>
    <w:p w14:paraId="4015615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645</w:t>
      </w:r>
    </w:p>
    <w:p w14:paraId="0F43FE4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646</w:t>
      </w:r>
    </w:p>
    <w:p w14:paraId="3E7EC20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650</w:t>
      </w:r>
    </w:p>
    <w:p w14:paraId="1FE7923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650</w:t>
      </w:r>
    </w:p>
    <w:p w14:paraId="11E2115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650</w:t>
      </w:r>
    </w:p>
    <w:p w14:paraId="28C1098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651</w:t>
      </w:r>
    </w:p>
    <w:p w14:paraId="1096893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651</w:t>
      </w:r>
    </w:p>
    <w:p w14:paraId="7A1A8C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651</w:t>
      </w:r>
    </w:p>
    <w:p w14:paraId="679DFFD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651</w:t>
      </w:r>
    </w:p>
    <w:p w14:paraId="336C085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652</w:t>
      </w:r>
    </w:p>
    <w:p w14:paraId="5287A38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652</w:t>
      </w:r>
    </w:p>
    <w:p w14:paraId="389A44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652</w:t>
      </w:r>
    </w:p>
    <w:p w14:paraId="114E01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653</w:t>
      </w:r>
    </w:p>
    <w:p w14:paraId="788F1419" w14:textId="77777777" w:rsidR="00D4306C" w:rsidRDefault="00D4306C">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654</w:t>
      </w:r>
    </w:p>
    <w:p w14:paraId="2403089B" w14:textId="77777777" w:rsidR="00D4306C" w:rsidRDefault="00D4306C">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654</w:t>
      </w:r>
    </w:p>
    <w:p w14:paraId="236DF02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654</w:t>
      </w:r>
    </w:p>
    <w:p w14:paraId="4BA3242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666</w:t>
      </w:r>
    </w:p>
    <w:p w14:paraId="4CAF663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666</w:t>
      </w:r>
    </w:p>
    <w:p w14:paraId="7FF0B7E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668</w:t>
      </w:r>
    </w:p>
    <w:p w14:paraId="50CBD8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669</w:t>
      </w:r>
    </w:p>
    <w:p w14:paraId="37447B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671</w:t>
      </w:r>
    </w:p>
    <w:p w14:paraId="59384F1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671</w:t>
      </w:r>
    </w:p>
    <w:p w14:paraId="603FECB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672</w:t>
      </w:r>
    </w:p>
    <w:p w14:paraId="0F6918E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672</w:t>
      </w:r>
    </w:p>
    <w:p w14:paraId="4DEC0E8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672</w:t>
      </w:r>
    </w:p>
    <w:p w14:paraId="73F66A5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672</w:t>
      </w:r>
    </w:p>
    <w:p w14:paraId="4F5AA43C" w14:textId="77777777" w:rsidR="00D4306C" w:rsidRDefault="00D4306C">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672</w:t>
      </w:r>
    </w:p>
    <w:p w14:paraId="635B6BC9" w14:textId="77777777" w:rsidR="00D4306C" w:rsidRDefault="00D4306C">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682</w:t>
      </w:r>
    </w:p>
    <w:p w14:paraId="4542DDA1" w14:textId="77777777" w:rsidR="00D4306C" w:rsidRDefault="00D4306C">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682</w:t>
      </w:r>
    </w:p>
    <w:p w14:paraId="313D3AA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682</w:t>
      </w:r>
    </w:p>
    <w:p w14:paraId="14FF4E3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685</w:t>
      </w:r>
    </w:p>
    <w:p w14:paraId="216772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686</w:t>
      </w:r>
    </w:p>
    <w:p w14:paraId="18A0D4B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689</w:t>
      </w:r>
    </w:p>
    <w:p w14:paraId="6D0D7B78" w14:textId="77777777" w:rsidR="00D4306C" w:rsidRDefault="00D4306C">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693</w:t>
      </w:r>
    </w:p>
    <w:p w14:paraId="3946A8A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693</w:t>
      </w:r>
    </w:p>
    <w:p w14:paraId="66BFC9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694</w:t>
      </w:r>
    </w:p>
    <w:p w14:paraId="66A903F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695</w:t>
      </w:r>
    </w:p>
    <w:p w14:paraId="7D09AF7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696</w:t>
      </w:r>
    </w:p>
    <w:p w14:paraId="779E0DF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697</w:t>
      </w:r>
    </w:p>
    <w:p w14:paraId="0589FE52"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698</w:t>
      </w:r>
    </w:p>
    <w:p w14:paraId="19EE3794" w14:textId="77777777" w:rsidR="00D4306C" w:rsidRDefault="00D4306C">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698</w:t>
      </w:r>
    </w:p>
    <w:p w14:paraId="62D6ED8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698</w:t>
      </w:r>
    </w:p>
    <w:p w14:paraId="6A640A52"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699</w:t>
      </w:r>
    </w:p>
    <w:p w14:paraId="1AECCC4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699</w:t>
      </w:r>
    </w:p>
    <w:p w14:paraId="096657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699</w:t>
      </w:r>
    </w:p>
    <w:p w14:paraId="363D658E"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700</w:t>
      </w:r>
    </w:p>
    <w:p w14:paraId="6C6DC1CA" w14:textId="77777777" w:rsidR="00D4306C" w:rsidRDefault="00D4306C">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700</w:t>
      </w:r>
    </w:p>
    <w:p w14:paraId="49B04D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700</w:t>
      </w:r>
    </w:p>
    <w:p w14:paraId="0BAC69B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701</w:t>
      </w:r>
    </w:p>
    <w:p w14:paraId="7060F2B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705</w:t>
      </w:r>
    </w:p>
    <w:p w14:paraId="524C30C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706</w:t>
      </w:r>
    </w:p>
    <w:p w14:paraId="4FF7CAC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707</w:t>
      </w:r>
    </w:p>
    <w:p w14:paraId="702A6278" w14:textId="77777777" w:rsidR="00D4306C" w:rsidRDefault="00D4306C">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711</w:t>
      </w:r>
    </w:p>
    <w:p w14:paraId="2510885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711</w:t>
      </w:r>
    </w:p>
    <w:p w14:paraId="064A1C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713</w:t>
      </w:r>
    </w:p>
    <w:p w14:paraId="64263198" w14:textId="77777777" w:rsidR="00D4306C" w:rsidRDefault="00D4306C">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714</w:t>
      </w:r>
    </w:p>
    <w:p w14:paraId="28498D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714</w:t>
      </w:r>
    </w:p>
    <w:p w14:paraId="28D8900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714</w:t>
      </w:r>
    </w:p>
    <w:p w14:paraId="171A3F14"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DIRECT_COMMUNICATION_KEEPALIVE_ACK</w:t>
      </w:r>
      <w:r>
        <w:tab/>
        <w:t>715</w:t>
      </w:r>
    </w:p>
    <w:p w14:paraId="64F2904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715</w:t>
      </w:r>
    </w:p>
    <w:p w14:paraId="489595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715</w:t>
      </w:r>
    </w:p>
    <w:p w14:paraId="2D87330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716</w:t>
      </w:r>
    </w:p>
    <w:p w14:paraId="36BDB9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717</w:t>
      </w:r>
    </w:p>
    <w:p w14:paraId="278296E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718</w:t>
      </w:r>
    </w:p>
    <w:p w14:paraId="57E309B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718</w:t>
      </w:r>
    </w:p>
    <w:p w14:paraId="3BF93C8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719</w:t>
      </w:r>
    </w:p>
    <w:p w14:paraId="6393C89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720</w:t>
      </w:r>
    </w:p>
    <w:p w14:paraId="3783B9A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723</w:t>
      </w:r>
    </w:p>
    <w:p w14:paraId="5376F3BE" w14:textId="77777777" w:rsidR="00D4306C" w:rsidRDefault="00D4306C">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724</w:t>
      </w:r>
    </w:p>
    <w:p w14:paraId="1571AE52"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724</w:t>
      </w:r>
    </w:p>
    <w:p w14:paraId="453941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726</w:t>
      </w:r>
    </w:p>
    <w:p w14:paraId="4098708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726</w:t>
      </w:r>
    </w:p>
    <w:p w14:paraId="33226C4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727</w:t>
      </w:r>
    </w:p>
    <w:p w14:paraId="4AA082DC" w14:textId="77777777" w:rsidR="00D4306C" w:rsidRDefault="00D4306C">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727</w:t>
      </w:r>
    </w:p>
    <w:p w14:paraId="0AC90C10"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727</w:t>
      </w:r>
    </w:p>
    <w:p w14:paraId="5DE088FE"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727</w:t>
      </w:r>
    </w:p>
    <w:p w14:paraId="09F4678C"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728</w:t>
      </w:r>
    </w:p>
    <w:p w14:paraId="00350F39"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728</w:t>
      </w:r>
    </w:p>
    <w:p w14:paraId="0E95BB60"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728</w:t>
      </w:r>
    </w:p>
    <w:p w14:paraId="21421829"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728</w:t>
      </w:r>
    </w:p>
    <w:p w14:paraId="7FA5AD45"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728</w:t>
      </w:r>
    </w:p>
    <w:p w14:paraId="11F53451" w14:textId="77777777" w:rsidR="00D4306C" w:rsidRDefault="00D4306C">
      <w:pPr>
        <w:pStyle w:val="TOC2"/>
        <w:rPr>
          <w:rFonts w:asciiTheme="minorHAnsi" w:eastAsiaTheme="minorEastAsia" w:hAnsiTheme="minorHAnsi" w:cstheme="minorBidi"/>
          <w:kern w:val="2"/>
          <w:sz w:val="24"/>
          <w:szCs w:val="24"/>
          <w14:ligatures w14:val="standardContextual"/>
        </w:rPr>
      </w:pPr>
      <w:r w:rsidRPr="0051304D">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729</w:t>
      </w:r>
    </w:p>
    <w:p w14:paraId="06E4D1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729</w:t>
      </w:r>
    </w:p>
    <w:p w14:paraId="13529A0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729</w:t>
      </w:r>
    </w:p>
    <w:p w14:paraId="62EB69C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729</w:t>
      </w:r>
    </w:p>
    <w:p w14:paraId="7C4638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730</w:t>
      </w:r>
    </w:p>
    <w:p w14:paraId="2CE54534" w14:textId="77777777" w:rsidR="00D4306C" w:rsidRDefault="00D4306C">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730</w:t>
      </w:r>
    </w:p>
    <w:p w14:paraId="729C9A4E" w14:textId="77777777" w:rsidR="00D4306C" w:rsidRDefault="00D4306C">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730</w:t>
      </w:r>
    </w:p>
    <w:p w14:paraId="7CD887EF" w14:textId="77777777" w:rsidR="00D4306C" w:rsidRDefault="00D4306C">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730</w:t>
      </w:r>
    </w:p>
    <w:p w14:paraId="19E3E7B8" w14:textId="77777777" w:rsidR="00D4306C" w:rsidRDefault="00D4306C">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730</w:t>
      </w:r>
    </w:p>
    <w:p w14:paraId="573D361D" w14:textId="77777777" w:rsidR="00D4306C" w:rsidRDefault="00D4306C">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730</w:t>
      </w:r>
    </w:p>
    <w:p w14:paraId="6251E02F" w14:textId="77777777" w:rsidR="00D4306C" w:rsidRDefault="00D4306C">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731</w:t>
      </w:r>
    </w:p>
    <w:p w14:paraId="7A124942" w14:textId="77777777" w:rsidR="00D4306C" w:rsidRDefault="00D4306C">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733</w:t>
      </w:r>
    </w:p>
    <w:p w14:paraId="2A914F2E" w14:textId="77777777" w:rsidR="00D4306C" w:rsidRDefault="00D4306C">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734</w:t>
      </w:r>
    </w:p>
    <w:p w14:paraId="23976843" w14:textId="77777777" w:rsidR="00D4306C" w:rsidRDefault="00D4306C">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735</w:t>
      </w:r>
    </w:p>
    <w:p w14:paraId="02878FEF" w14:textId="77777777" w:rsidR="00D4306C" w:rsidRDefault="00D4306C">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739</w:t>
      </w:r>
    </w:p>
    <w:p w14:paraId="25A98324" w14:textId="77777777" w:rsidR="00D4306C" w:rsidRDefault="00D4306C">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749</w:t>
      </w:r>
    </w:p>
    <w:p w14:paraId="7318C236" w14:textId="77777777" w:rsidR="00D4306C" w:rsidRDefault="00D4306C">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749</w:t>
      </w:r>
    </w:p>
    <w:p w14:paraId="17DF8310" w14:textId="77777777" w:rsidR="00D4306C" w:rsidRDefault="00D4306C">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749</w:t>
      </w:r>
    </w:p>
    <w:p w14:paraId="74B3B096" w14:textId="77777777" w:rsidR="00D4306C" w:rsidRDefault="00D4306C">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749</w:t>
      </w:r>
    </w:p>
    <w:p w14:paraId="2C8A580A" w14:textId="77777777" w:rsidR="00D4306C" w:rsidRDefault="00D4306C">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750</w:t>
      </w:r>
    </w:p>
    <w:p w14:paraId="526040B0" w14:textId="77777777" w:rsidR="00D4306C" w:rsidRDefault="00D4306C">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750</w:t>
      </w:r>
    </w:p>
    <w:p w14:paraId="519E7D99" w14:textId="77777777" w:rsidR="00D4306C" w:rsidRDefault="00D4306C">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750</w:t>
      </w:r>
    </w:p>
    <w:p w14:paraId="4845325E" w14:textId="77777777" w:rsidR="00D4306C" w:rsidRDefault="00D4306C">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750</w:t>
      </w:r>
    </w:p>
    <w:p w14:paraId="21AA2D8C" w14:textId="77777777" w:rsidR="00D4306C" w:rsidRDefault="00D4306C">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750</w:t>
      </w:r>
    </w:p>
    <w:p w14:paraId="18A20ED5" w14:textId="77777777" w:rsidR="00D4306C" w:rsidRDefault="00D4306C">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750</w:t>
      </w:r>
    </w:p>
    <w:p w14:paraId="1C1FB2FC" w14:textId="77777777" w:rsidR="00D4306C" w:rsidRDefault="00D4306C">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751</w:t>
      </w:r>
    </w:p>
    <w:p w14:paraId="07222A78" w14:textId="77777777" w:rsidR="00D4306C" w:rsidRDefault="00D4306C">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751</w:t>
      </w:r>
    </w:p>
    <w:p w14:paraId="44C3E48E" w14:textId="77777777" w:rsidR="00D4306C" w:rsidRDefault="00D4306C">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751</w:t>
      </w:r>
    </w:p>
    <w:p w14:paraId="2A2406CF" w14:textId="77777777" w:rsidR="00D4306C" w:rsidRDefault="00D4306C">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751</w:t>
      </w:r>
    </w:p>
    <w:p w14:paraId="43260A44" w14:textId="77777777" w:rsidR="00D4306C" w:rsidRDefault="00D4306C">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751</w:t>
      </w:r>
    </w:p>
    <w:p w14:paraId="2564AF17" w14:textId="77777777" w:rsidR="00D4306C" w:rsidRDefault="00D4306C">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758</w:t>
      </w:r>
    </w:p>
    <w:p w14:paraId="229DDDC6" w14:textId="77777777" w:rsidR="00D4306C" w:rsidRDefault="00D4306C">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769</w:t>
      </w:r>
    </w:p>
    <w:p w14:paraId="1D51B54C" w14:textId="77777777" w:rsidR="00D4306C" w:rsidRDefault="00D4306C">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51304D">
        <w:rPr>
          <w:vertAlign w:val="subscript"/>
        </w:rPr>
        <w:t>V2X</w:t>
      </w:r>
      <w:r>
        <w:t xml:space="preserve"> level</w:t>
      </w:r>
      <w:r>
        <w:tab/>
        <w:t>770</w:t>
      </w:r>
    </w:p>
    <w:p w14:paraId="62A4D935" w14:textId="77777777" w:rsidR="00D4306C" w:rsidRDefault="00D4306C">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771</w:t>
      </w:r>
    </w:p>
    <w:p w14:paraId="692DB3B9" w14:textId="77777777" w:rsidR="00D4306C" w:rsidRDefault="00D4306C">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771</w:t>
      </w:r>
    </w:p>
    <w:p w14:paraId="1954A883" w14:textId="77777777" w:rsidR="00D4306C" w:rsidRDefault="00D4306C">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771</w:t>
      </w:r>
    </w:p>
    <w:p w14:paraId="5FD15712"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4.10.1.1</w:t>
      </w:r>
      <w:r>
        <w:rPr>
          <w:rFonts w:asciiTheme="minorHAnsi" w:eastAsiaTheme="minorEastAsia" w:hAnsiTheme="minorHAnsi" w:cstheme="minorBidi"/>
          <w:kern w:val="2"/>
          <w:sz w:val="24"/>
          <w:szCs w:val="24"/>
          <w14:ligatures w14:val="standardContextual"/>
        </w:rPr>
        <w:tab/>
      </w:r>
      <w:r>
        <w:t xml:space="preserve">V2X Sidelink Communication </w:t>
      </w:r>
      <w:r w:rsidRPr="0051304D">
        <w:rPr>
          <w:i/>
        </w:rPr>
        <w:t xml:space="preserve">Preconfiguration </w:t>
      </w:r>
      <w:r>
        <w:t>for out-of-network coverage operation</w:t>
      </w:r>
      <w:r>
        <w:tab/>
        <w:t>771</w:t>
      </w:r>
    </w:p>
    <w:p w14:paraId="7D063131" w14:textId="77777777" w:rsidR="00D4306C" w:rsidRDefault="00D4306C">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772</w:t>
      </w:r>
    </w:p>
    <w:p w14:paraId="719A14F7" w14:textId="77777777" w:rsidR="00D4306C" w:rsidRDefault="00D4306C">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775</w:t>
      </w:r>
    </w:p>
    <w:p w14:paraId="3F2344C9" w14:textId="77777777" w:rsidR="00D4306C" w:rsidRDefault="00D4306C">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775</w:t>
      </w:r>
    </w:p>
    <w:p w14:paraId="4712B301" w14:textId="77777777" w:rsidR="00D4306C" w:rsidRDefault="00D4306C">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775</w:t>
      </w:r>
    </w:p>
    <w:p w14:paraId="3369FAFD" w14:textId="77777777" w:rsidR="00D4306C" w:rsidRDefault="00D4306C">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780</w:t>
      </w:r>
    </w:p>
    <w:p w14:paraId="03CE9CA6" w14:textId="77777777" w:rsidR="00D4306C" w:rsidRDefault="00D4306C">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780</w:t>
      </w:r>
    </w:p>
    <w:p w14:paraId="285C2C87" w14:textId="77777777" w:rsidR="00D4306C" w:rsidRDefault="00D4306C">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780</w:t>
      </w:r>
    </w:p>
    <w:p w14:paraId="7324EE90" w14:textId="77777777" w:rsidR="00D4306C" w:rsidRDefault="00D4306C">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782</w:t>
      </w:r>
    </w:p>
    <w:p w14:paraId="6AE0FB01" w14:textId="77777777" w:rsidR="00D4306C" w:rsidRDefault="00D4306C">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782</w:t>
      </w:r>
    </w:p>
    <w:p w14:paraId="540A3665" w14:textId="77777777" w:rsidR="00D4306C" w:rsidRDefault="00D4306C">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782</w:t>
      </w:r>
    </w:p>
    <w:p w14:paraId="26D5A339" w14:textId="77777777" w:rsidR="00D4306C" w:rsidRDefault="00D4306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783</w:t>
      </w:r>
    </w:p>
    <w:p w14:paraId="6CE39613" w14:textId="77777777" w:rsidR="00D4306C" w:rsidRDefault="00D4306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783</w:t>
      </w:r>
    </w:p>
    <w:p w14:paraId="720144F8" w14:textId="77777777" w:rsidR="00D4306C" w:rsidRDefault="00D4306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783</w:t>
      </w:r>
    </w:p>
    <w:p w14:paraId="35BFD7DA" w14:textId="77777777" w:rsidR="00D4306C" w:rsidRDefault="00D4306C">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783</w:t>
      </w:r>
    </w:p>
    <w:p w14:paraId="1BC8A67B" w14:textId="77777777" w:rsidR="00D4306C" w:rsidRDefault="00D4306C">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783</w:t>
      </w:r>
    </w:p>
    <w:p w14:paraId="7BA77FD1" w14:textId="77777777" w:rsidR="00D4306C" w:rsidRDefault="00D4306C">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784</w:t>
      </w:r>
    </w:p>
    <w:p w14:paraId="63DF6B89" w14:textId="77777777" w:rsidR="00D4306C" w:rsidRDefault="00D4306C">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784</w:t>
      </w:r>
    </w:p>
    <w:p w14:paraId="0D2D554B" w14:textId="77777777" w:rsidR="00D4306C" w:rsidRDefault="00D4306C">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786</w:t>
      </w:r>
    </w:p>
    <w:p w14:paraId="1F2DCEA7" w14:textId="77777777" w:rsidR="00D4306C" w:rsidRDefault="00D4306C">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787</w:t>
      </w:r>
    </w:p>
    <w:p w14:paraId="3B5D9D2F" w14:textId="77777777" w:rsidR="00D4306C" w:rsidRDefault="00D4306C">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788</w:t>
      </w:r>
    </w:p>
    <w:p w14:paraId="1163D69D" w14:textId="77777777" w:rsidR="00D4306C" w:rsidRDefault="00D4306C">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788</w:t>
      </w:r>
    </w:p>
    <w:p w14:paraId="3E2D03E7" w14:textId="77777777" w:rsidR="00D4306C" w:rsidRDefault="00D4306C">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788</w:t>
      </w:r>
    </w:p>
    <w:p w14:paraId="5FFB779A" w14:textId="77777777" w:rsidR="00D4306C" w:rsidRDefault="00D4306C">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789</w:t>
      </w:r>
    </w:p>
    <w:p w14:paraId="4D28421C" w14:textId="77777777" w:rsidR="00D4306C" w:rsidRDefault="00D4306C">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790</w:t>
      </w:r>
    </w:p>
    <w:p w14:paraId="1C7D0CFB" w14:textId="77777777" w:rsidR="00D4306C" w:rsidRDefault="00D4306C">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792</w:t>
      </w:r>
    </w:p>
    <w:p w14:paraId="0467C6BD" w14:textId="77777777" w:rsidR="00D4306C" w:rsidRDefault="00D4306C">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792</w:t>
      </w:r>
    </w:p>
    <w:p w14:paraId="1C3FF410" w14:textId="77777777" w:rsidR="00D4306C" w:rsidRDefault="00D4306C">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792</w:t>
      </w:r>
    </w:p>
    <w:p w14:paraId="5C82D484" w14:textId="77777777" w:rsidR="00D4306C" w:rsidRDefault="00D4306C">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792</w:t>
      </w:r>
    </w:p>
    <w:p w14:paraId="221FA977" w14:textId="77777777" w:rsidR="00D4306C" w:rsidRDefault="00D4306C">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793</w:t>
      </w:r>
    </w:p>
    <w:p w14:paraId="33B50815" w14:textId="77777777" w:rsidR="00D4306C" w:rsidRDefault="00D4306C">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793</w:t>
      </w:r>
    </w:p>
    <w:p w14:paraId="4303DCE7" w14:textId="77777777" w:rsidR="00D4306C" w:rsidRDefault="00D4306C">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793</w:t>
      </w:r>
    </w:p>
    <w:p w14:paraId="063E6A81" w14:textId="77777777" w:rsidR="00D4306C" w:rsidRDefault="00D4306C">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793</w:t>
      </w:r>
    </w:p>
    <w:p w14:paraId="23888F83" w14:textId="77777777" w:rsidR="00D4306C" w:rsidRDefault="00D4306C">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793</w:t>
      </w:r>
    </w:p>
    <w:p w14:paraId="48F6545B" w14:textId="77777777" w:rsidR="00D4306C" w:rsidRDefault="00D4306C">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794</w:t>
      </w:r>
    </w:p>
    <w:p w14:paraId="2D0EF0A4" w14:textId="77777777" w:rsidR="00D4306C" w:rsidRDefault="00D4306C">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794</w:t>
      </w:r>
    </w:p>
    <w:p w14:paraId="3132854B" w14:textId="77777777" w:rsidR="00D4306C" w:rsidRDefault="00D4306C">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794</w:t>
      </w:r>
    </w:p>
    <w:p w14:paraId="7A304D2F" w14:textId="77777777" w:rsidR="00D4306C" w:rsidRDefault="00D4306C">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794</w:t>
      </w:r>
    </w:p>
    <w:p w14:paraId="2A0DF418" w14:textId="77777777" w:rsidR="00D4306C" w:rsidRDefault="00D4306C">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794</w:t>
      </w:r>
    </w:p>
    <w:p w14:paraId="745A0579" w14:textId="77777777" w:rsidR="00D4306C" w:rsidRDefault="00D4306C">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794</w:t>
      </w:r>
    </w:p>
    <w:p w14:paraId="3C90DB1C" w14:textId="77777777" w:rsidR="00D4306C" w:rsidRDefault="00D4306C">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795</w:t>
      </w:r>
    </w:p>
    <w:p w14:paraId="1C32873B" w14:textId="77777777" w:rsidR="00D4306C" w:rsidRDefault="00D4306C">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795</w:t>
      </w:r>
    </w:p>
    <w:p w14:paraId="597AB5E7" w14:textId="77777777" w:rsidR="00D4306C" w:rsidRDefault="00D4306C">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795</w:t>
      </w:r>
    </w:p>
    <w:p w14:paraId="53A14618" w14:textId="77777777" w:rsidR="00D4306C" w:rsidRDefault="00D4306C">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796</w:t>
      </w:r>
    </w:p>
    <w:p w14:paraId="6D0AE520" w14:textId="77777777" w:rsidR="00D4306C" w:rsidRDefault="00D4306C">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796</w:t>
      </w:r>
    </w:p>
    <w:p w14:paraId="5604F7BB" w14:textId="77777777" w:rsidR="00D4306C" w:rsidRDefault="00D4306C">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797</w:t>
      </w:r>
    </w:p>
    <w:p w14:paraId="17A0AB8F" w14:textId="77777777" w:rsidR="00D4306C" w:rsidRDefault="00D4306C">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797</w:t>
      </w:r>
    </w:p>
    <w:p w14:paraId="09E252A3" w14:textId="77777777" w:rsidR="00D4306C" w:rsidRDefault="00D4306C">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797</w:t>
      </w:r>
    </w:p>
    <w:p w14:paraId="4A88E7D8" w14:textId="77777777" w:rsidR="00D4306C" w:rsidRDefault="00D4306C">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797</w:t>
      </w:r>
    </w:p>
    <w:p w14:paraId="01331EE4" w14:textId="77777777" w:rsidR="00D4306C" w:rsidRDefault="00D4306C">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798</w:t>
      </w:r>
    </w:p>
    <w:p w14:paraId="2134C701" w14:textId="77777777" w:rsidR="00D4306C" w:rsidRDefault="00D4306C">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798</w:t>
      </w:r>
    </w:p>
    <w:p w14:paraId="00C3315B" w14:textId="77777777" w:rsidR="00D4306C" w:rsidRDefault="00D4306C">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798</w:t>
      </w:r>
    </w:p>
    <w:p w14:paraId="5B4933AE" w14:textId="77777777" w:rsidR="00D4306C" w:rsidRDefault="00D4306C">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798</w:t>
      </w:r>
    </w:p>
    <w:p w14:paraId="22508493" w14:textId="77777777" w:rsidR="00D4306C" w:rsidRDefault="00D4306C">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798</w:t>
      </w:r>
    </w:p>
    <w:p w14:paraId="05FAC762" w14:textId="77777777" w:rsidR="00D4306C" w:rsidRDefault="00D4306C">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798</w:t>
      </w:r>
    </w:p>
    <w:p w14:paraId="00BFB520" w14:textId="77777777" w:rsidR="00D4306C" w:rsidRDefault="00D4306C">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798</w:t>
      </w:r>
    </w:p>
    <w:p w14:paraId="55943AC8" w14:textId="77777777" w:rsidR="00D4306C" w:rsidRDefault="00D4306C">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798</w:t>
      </w:r>
    </w:p>
    <w:p w14:paraId="329FE04D" w14:textId="77777777" w:rsidR="00D4306C" w:rsidRDefault="00D4306C">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799</w:t>
      </w:r>
    </w:p>
    <w:p w14:paraId="3A6CC084" w14:textId="77777777" w:rsidR="00D4306C" w:rsidRDefault="00D4306C">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799</w:t>
      </w:r>
    </w:p>
    <w:p w14:paraId="792259EC"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5.2A.3.4</w:t>
      </w:r>
      <w:r>
        <w:rPr>
          <w:rFonts w:asciiTheme="minorHAnsi" w:eastAsiaTheme="minorEastAsia" w:hAnsiTheme="minorHAnsi" w:cstheme="minorBidi"/>
          <w:kern w:val="2"/>
          <w:sz w:val="24"/>
          <w:szCs w:val="24"/>
          <w14:ligatures w14:val="standardContextual"/>
        </w:rPr>
        <w:tab/>
      </w:r>
      <w:r>
        <w:t>Specific message contents</w:t>
      </w:r>
      <w:r>
        <w:tab/>
        <w:t>799</w:t>
      </w:r>
    </w:p>
    <w:p w14:paraId="35E0A800" w14:textId="77777777" w:rsidR="00D4306C" w:rsidRDefault="00D4306C">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799</w:t>
      </w:r>
    </w:p>
    <w:p w14:paraId="0699C5D2" w14:textId="77777777" w:rsidR="00D4306C" w:rsidRDefault="00D4306C">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799</w:t>
      </w:r>
    </w:p>
    <w:p w14:paraId="5446B725" w14:textId="77777777" w:rsidR="00D4306C" w:rsidRDefault="00D4306C">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37ECE693" w14:textId="77777777" w:rsidR="00D4306C" w:rsidRDefault="00D4306C">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800</w:t>
      </w:r>
    </w:p>
    <w:p w14:paraId="165670F8" w14:textId="77777777" w:rsidR="00D4306C" w:rsidRDefault="00D4306C">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800</w:t>
      </w:r>
    </w:p>
    <w:p w14:paraId="0D388C39" w14:textId="77777777" w:rsidR="00D4306C" w:rsidRDefault="00D4306C">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800</w:t>
      </w:r>
    </w:p>
    <w:p w14:paraId="4D682E0A" w14:textId="77777777" w:rsidR="00D4306C" w:rsidRDefault="00D4306C">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800</w:t>
      </w:r>
    </w:p>
    <w:p w14:paraId="30BB0C7A" w14:textId="77777777" w:rsidR="00D4306C" w:rsidRDefault="00D4306C">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12DA6BCE" w14:textId="77777777" w:rsidR="00D4306C" w:rsidRDefault="00D4306C">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801</w:t>
      </w:r>
    </w:p>
    <w:p w14:paraId="60667C40" w14:textId="77777777" w:rsidR="00D4306C" w:rsidRDefault="00D4306C">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801</w:t>
      </w:r>
    </w:p>
    <w:p w14:paraId="56B988DA" w14:textId="77777777" w:rsidR="00D4306C" w:rsidRDefault="00D4306C">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801</w:t>
      </w:r>
    </w:p>
    <w:p w14:paraId="26C3F8BA" w14:textId="77777777" w:rsidR="00D4306C" w:rsidRDefault="00D4306C">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801</w:t>
      </w:r>
    </w:p>
    <w:p w14:paraId="4729AFC4" w14:textId="77777777" w:rsidR="00D4306C" w:rsidRDefault="00D4306C">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801</w:t>
      </w:r>
    </w:p>
    <w:p w14:paraId="2548D4E3" w14:textId="77777777" w:rsidR="00D4306C" w:rsidRDefault="00D4306C">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801</w:t>
      </w:r>
    </w:p>
    <w:p w14:paraId="761BC468" w14:textId="77777777" w:rsidR="00D4306C" w:rsidRDefault="00D4306C">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801</w:t>
      </w:r>
    </w:p>
    <w:p w14:paraId="224AAF9C" w14:textId="77777777" w:rsidR="00D4306C" w:rsidRDefault="00D4306C">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801</w:t>
      </w:r>
    </w:p>
    <w:p w14:paraId="263FC7D1" w14:textId="77777777" w:rsidR="00D4306C" w:rsidRDefault="00D4306C">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801</w:t>
      </w:r>
    </w:p>
    <w:p w14:paraId="77E17616" w14:textId="77777777" w:rsidR="00D4306C" w:rsidRDefault="00D4306C">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802</w:t>
      </w:r>
    </w:p>
    <w:p w14:paraId="1F7C300B" w14:textId="77777777" w:rsidR="00D4306C" w:rsidRDefault="00D4306C">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802</w:t>
      </w:r>
    </w:p>
    <w:p w14:paraId="7A4BC7D2" w14:textId="77777777" w:rsidR="00D4306C" w:rsidRDefault="00D4306C">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802</w:t>
      </w:r>
    </w:p>
    <w:p w14:paraId="483DBB79" w14:textId="77777777" w:rsidR="00D4306C" w:rsidRDefault="00D4306C">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802</w:t>
      </w:r>
    </w:p>
    <w:p w14:paraId="034DF84A" w14:textId="77777777" w:rsidR="00D4306C" w:rsidRDefault="00D4306C">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802</w:t>
      </w:r>
    </w:p>
    <w:p w14:paraId="613ACE80" w14:textId="77777777" w:rsidR="00D4306C" w:rsidRDefault="00D4306C">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802</w:t>
      </w:r>
    </w:p>
    <w:p w14:paraId="2810F75F" w14:textId="77777777" w:rsidR="00D4306C" w:rsidRDefault="00D4306C">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803</w:t>
      </w:r>
    </w:p>
    <w:p w14:paraId="2DEEAD16" w14:textId="77777777" w:rsidR="00D4306C" w:rsidRDefault="00D4306C">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804</w:t>
      </w:r>
    </w:p>
    <w:p w14:paraId="3872F9F6" w14:textId="77777777" w:rsidR="00D4306C" w:rsidRDefault="00D4306C">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804</w:t>
      </w:r>
    </w:p>
    <w:p w14:paraId="2DEC2B75" w14:textId="77777777" w:rsidR="00D4306C" w:rsidRDefault="00D4306C">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804</w:t>
      </w:r>
    </w:p>
    <w:p w14:paraId="584C0038" w14:textId="77777777" w:rsidR="00D4306C" w:rsidRDefault="00D4306C">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805</w:t>
      </w:r>
    </w:p>
    <w:p w14:paraId="76B14094" w14:textId="77777777" w:rsidR="00D4306C" w:rsidRDefault="00D4306C">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805</w:t>
      </w:r>
    </w:p>
    <w:p w14:paraId="09075E9C" w14:textId="77777777" w:rsidR="00D4306C" w:rsidRDefault="00D4306C">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805</w:t>
      </w:r>
    </w:p>
    <w:p w14:paraId="7AC54F6D" w14:textId="77777777" w:rsidR="00D4306C" w:rsidRDefault="00D4306C">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805</w:t>
      </w:r>
    </w:p>
    <w:p w14:paraId="7E84F0BF" w14:textId="77777777" w:rsidR="00D4306C" w:rsidRDefault="00D4306C">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805</w:t>
      </w:r>
    </w:p>
    <w:p w14:paraId="4D14BBCF" w14:textId="77777777" w:rsidR="00D4306C" w:rsidRDefault="00D4306C">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806</w:t>
      </w:r>
    </w:p>
    <w:p w14:paraId="2F75C7BF" w14:textId="77777777" w:rsidR="00D4306C" w:rsidRDefault="00D4306C">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807</w:t>
      </w:r>
    </w:p>
    <w:p w14:paraId="547CB22B" w14:textId="77777777" w:rsidR="00D4306C" w:rsidRDefault="00D4306C">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807</w:t>
      </w:r>
    </w:p>
    <w:p w14:paraId="4ECBF5E9" w14:textId="77777777" w:rsidR="00D4306C" w:rsidRDefault="00D4306C">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808</w:t>
      </w:r>
    </w:p>
    <w:p w14:paraId="01A5C0C4" w14:textId="77777777" w:rsidR="00D4306C" w:rsidRDefault="00D4306C">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808</w:t>
      </w:r>
    </w:p>
    <w:p w14:paraId="4EE0DFDE" w14:textId="77777777" w:rsidR="00D4306C" w:rsidRDefault="00D4306C">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808</w:t>
      </w:r>
    </w:p>
    <w:p w14:paraId="23F91820" w14:textId="77777777" w:rsidR="00D4306C" w:rsidRDefault="00D4306C">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809</w:t>
      </w:r>
    </w:p>
    <w:p w14:paraId="261F45B7" w14:textId="77777777" w:rsidR="00D4306C" w:rsidRDefault="00D4306C">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809</w:t>
      </w:r>
    </w:p>
    <w:p w14:paraId="18C238E7" w14:textId="77777777" w:rsidR="00D4306C" w:rsidRDefault="00D4306C">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809</w:t>
      </w:r>
    </w:p>
    <w:p w14:paraId="6E0DAAF7" w14:textId="77777777" w:rsidR="00D4306C" w:rsidRDefault="00D4306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809</w:t>
      </w:r>
    </w:p>
    <w:p w14:paraId="1D64B6A6"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SimSun"/>
          <w:lang w:eastAsia="zh-CN"/>
        </w:rPr>
        <w:t>5.3</w:t>
      </w:r>
      <w:r>
        <w:t>.</w:t>
      </w:r>
      <w:r w:rsidRPr="0051304D">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809</w:t>
      </w:r>
    </w:p>
    <w:p w14:paraId="3BBFCDF4" w14:textId="77777777" w:rsidR="00D4306C" w:rsidRDefault="00D4306C">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811</w:t>
      </w:r>
    </w:p>
    <w:p w14:paraId="484CE6B4" w14:textId="77777777" w:rsidR="00D4306C" w:rsidRDefault="00D4306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811</w:t>
      </w:r>
    </w:p>
    <w:p w14:paraId="493B51CB" w14:textId="77777777" w:rsidR="00D4306C" w:rsidRDefault="00D4306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811</w:t>
      </w:r>
    </w:p>
    <w:p w14:paraId="03BDC0C0" w14:textId="77777777" w:rsidR="00D4306C" w:rsidRDefault="00D4306C">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811</w:t>
      </w:r>
    </w:p>
    <w:p w14:paraId="21983DB9" w14:textId="77777777" w:rsidR="00D4306C" w:rsidRDefault="00D4306C">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811</w:t>
      </w:r>
    </w:p>
    <w:p w14:paraId="6884AFFB" w14:textId="77777777" w:rsidR="00D4306C" w:rsidRDefault="00D4306C">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813</w:t>
      </w:r>
    </w:p>
    <w:p w14:paraId="45601EDA" w14:textId="77777777" w:rsidR="00D4306C" w:rsidRDefault="00D4306C">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814</w:t>
      </w:r>
    </w:p>
    <w:p w14:paraId="138C75E7" w14:textId="77777777" w:rsidR="00D4306C" w:rsidRDefault="00D4306C">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814</w:t>
      </w:r>
    </w:p>
    <w:p w14:paraId="0E93D731" w14:textId="77777777" w:rsidR="00D4306C" w:rsidRDefault="00D4306C">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814</w:t>
      </w:r>
    </w:p>
    <w:p w14:paraId="58B33616" w14:textId="77777777" w:rsidR="00D4306C" w:rsidRDefault="00D4306C">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814</w:t>
      </w:r>
    </w:p>
    <w:p w14:paraId="6E2EC82D" w14:textId="77777777" w:rsidR="00D4306C" w:rsidRDefault="00D4306C">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814</w:t>
      </w:r>
    </w:p>
    <w:p w14:paraId="13C24C8E" w14:textId="77777777" w:rsidR="00D4306C" w:rsidRDefault="00D4306C">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814</w:t>
      </w:r>
    </w:p>
    <w:p w14:paraId="1FFF8DC6" w14:textId="77777777" w:rsidR="00D4306C" w:rsidRDefault="00D4306C">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814</w:t>
      </w:r>
    </w:p>
    <w:p w14:paraId="29EEA286" w14:textId="77777777" w:rsidR="00D4306C" w:rsidRDefault="00D4306C">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816</w:t>
      </w:r>
    </w:p>
    <w:p w14:paraId="42DDADFF" w14:textId="77777777" w:rsidR="00D4306C" w:rsidRDefault="00D4306C">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816</w:t>
      </w:r>
    </w:p>
    <w:p w14:paraId="4D68D5C5" w14:textId="77777777" w:rsidR="00D4306C" w:rsidRDefault="00D4306C">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Test environment for Signalling test</w:t>
      </w:r>
      <w:r>
        <w:tab/>
        <w:t>817</w:t>
      </w:r>
    </w:p>
    <w:p w14:paraId="49DDC101" w14:textId="77777777" w:rsidR="00D4306C" w:rsidRDefault="00D4306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817</w:t>
      </w:r>
    </w:p>
    <w:p w14:paraId="5B42266B" w14:textId="77777777" w:rsidR="00D4306C" w:rsidRDefault="00D4306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817</w:t>
      </w:r>
    </w:p>
    <w:p w14:paraId="13C8B5A9" w14:textId="77777777" w:rsidR="00D4306C" w:rsidRDefault="00D4306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817</w:t>
      </w:r>
    </w:p>
    <w:p w14:paraId="15EDBF42" w14:textId="77777777" w:rsidR="00D4306C" w:rsidRDefault="00D4306C">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817</w:t>
      </w:r>
    </w:p>
    <w:p w14:paraId="5CCEF68E" w14:textId="77777777" w:rsidR="00D4306C" w:rsidRDefault="00D4306C">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817</w:t>
      </w:r>
    </w:p>
    <w:p w14:paraId="0AD58C8A" w14:textId="77777777" w:rsidR="00D4306C" w:rsidRDefault="00D4306C">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818</w:t>
      </w:r>
    </w:p>
    <w:p w14:paraId="3D7D53A3" w14:textId="77777777" w:rsidR="00D4306C" w:rsidRDefault="00D4306C">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818</w:t>
      </w:r>
    </w:p>
    <w:p w14:paraId="0BFE7553" w14:textId="77777777" w:rsidR="00D4306C" w:rsidRDefault="00D4306C">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818</w:t>
      </w:r>
    </w:p>
    <w:p w14:paraId="3BE7B437" w14:textId="77777777" w:rsidR="00D4306C" w:rsidRDefault="00D4306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818</w:t>
      </w:r>
    </w:p>
    <w:p w14:paraId="42F96B43" w14:textId="77777777" w:rsidR="00D4306C" w:rsidRDefault="00D4306C">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818</w:t>
      </w:r>
    </w:p>
    <w:p w14:paraId="7594B58A" w14:textId="77777777" w:rsidR="00D4306C" w:rsidRDefault="00D4306C">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819</w:t>
      </w:r>
    </w:p>
    <w:p w14:paraId="650564EB" w14:textId="77777777" w:rsidR="00D4306C" w:rsidRDefault="00D4306C">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820</w:t>
      </w:r>
    </w:p>
    <w:p w14:paraId="1AFD79E5" w14:textId="77777777" w:rsidR="00D4306C" w:rsidRDefault="00D4306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821</w:t>
      </w:r>
    </w:p>
    <w:p w14:paraId="0939F699" w14:textId="77777777" w:rsidR="00D4306C" w:rsidRDefault="00D4306C">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821</w:t>
      </w:r>
    </w:p>
    <w:p w14:paraId="0FB60C19" w14:textId="77777777" w:rsidR="00D4306C" w:rsidRDefault="00D4306C">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824</w:t>
      </w:r>
    </w:p>
    <w:p w14:paraId="55FADD9E" w14:textId="77777777" w:rsidR="00D4306C" w:rsidRDefault="00D4306C">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836</w:t>
      </w:r>
    </w:p>
    <w:p w14:paraId="1414DBA1" w14:textId="77777777" w:rsidR="00D4306C" w:rsidRDefault="00D4306C">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837</w:t>
      </w:r>
    </w:p>
    <w:p w14:paraId="7F3A722C" w14:textId="77777777" w:rsidR="00D4306C" w:rsidRDefault="00D4306C">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837</w:t>
      </w:r>
    </w:p>
    <w:p w14:paraId="003AF527" w14:textId="77777777" w:rsidR="00D4306C" w:rsidRDefault="00D4306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838</w:t>
      </w:r>
    </w:p>
    <w:p w14:paraId="70DB93AF" w14:textId="77777777" w:rsidR="00D4306C" w:rsidRDefault="00D4306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838</w:t>
      </w:r>
    </w:p>
    <w:p w14:paraId="32BD9B76" w14:textId="77777777" w:rsidR="00D4306C" w:rsidRDefault="00D4306C">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838</w:t>
      </w:r>
    </w:p>
    <w:p w14:paraId="2F01BB89" w14:textId="77777777" w:rsidR="00D4306C" w:rsidRDefault="00D4306C">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838</w:t>
      </w:r>
    </w:p>
    <w:p w14:paraId="70843D0D" w14:textId="77777777" w:rsidR="00D4306C" w:rsidRDefault="00D4306C">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839</w:t>
      </w:r>
    </w:p>
    <w:p w14:paraId="1C27041A" w14:textId="77777777" w:rsidR="00D4306C" w:rsidRDefault="00D4306C">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840</w:t>
      </w:r>
    </w:p>
    <w:p w14:paraId="1FD50DF9" w14:textId="77777777" w:rsidR="00D4306C" w:rsidRDefault="00D4306C">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840</w:t>
      </w:r>
    </w:p>
    <w:p w14:paraId="4B85C998" w14:textId="77777777" w:rsidR="00D4306C" w:rsidRDefault="00D4306C">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841</w:t>
      </w:r>
    </w:p>
    <w:p w14:paraId="6693B8A3" w14:textId="77777777" w:rsidR="00D4306C" w:rsidRDefault="00D4306C">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841</w:t>
      </w:r>
    </w:p>
    <w:p w14:paraId="4C1F3F0C" w14:textId="77777777" w:rsidR="00D4306C" w:rsidRDefault="00D4306C">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841</w:t>
      </w:r>
    </w:p>
    <w:p w14:paraId="65C29689" w14:textId="77777777" w:rsidR="00D4306C" w:rsidRDefault="00D4306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841</w:t>
      </w:r>
    </w:p>
    <w:p w14:paraId="7515E42D" w14:textId="77777777" w:rsidR="00D4306C" w:rsidRDefault="00D4306C">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841</w:t>
      </w:r>
    </w:p>
    <w:p w14:paraId="63DF8D74" w14:textId="77777777" w:rsidR="00D4306C" w:rsidRDefault="00D4306C">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842</w:t>
      </w:r>
    </w:p>
    <w:p w14:paraId="124285C4" w14:textId="77777777" w:rsidR="00D4306C" w:rsidRDefault="00D4306C">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843</w:t>
      </w:r>
    </w:p>
    <w:p w14:paraId="1D1275E4" w14:textId="77777777" w:rsidR="00D4306C" w:rsidRDefault="00D4306C">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843</w:t>
      </w:r>
    </w:p>
    <w:p w14:paraId="68415C74" w14:textId="77777777" w:rsidR="00D4306C" w:rsidRDefault="00D4306C">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844</w:t>
      </w:r>
    </w:p>
    <w:p w14:paraId="2E84C9EC" w14:textId="77777777" w:rsidR="00D4306C" w:rsidRDefault="00D4306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844</w:t>
      </w:r>
    </w:p>
    <w:p w14:paraId="37433F46" w14:textId="77777777" w:rsidR="00D4306C" w:rsidRDefault="00D4306C">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845</w:t>
      </w:r>
    </w:p>
    <w:p w14:paraId="29DF206C" w14:textId="77777777" w:rsidR="00D4306C" w:rsidRDefault="00D4306C">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845</w:t>
      </w:r>
    </w:p>
    <w:p w14:paraId="6FEB875A" w14:textId="77777777" w:rsidR="00D4306C" w:rsidRDefault="00D4306C">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845</w:t>
      </w:r>
    </w:p>
    <w:p w14:paraId="39B489C6" w14:textId="77777777" w:rsidR="00D4306C" w:rsidRDefault="00D4306C">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845</w:t>
      </w:r>
    </w:p>
    <w:p w14:paraId="5E1630FE" w14:textId="77777777" w:rsidR="00D4306C" w:rsidRDefault="00D4306C">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845</w:t>
      </w:r>
    </w:p>
    <w:p w14:paraId="146265BB" w14:textId="77777777" w:rsidR="00D4306C" w:rsidRDefault="00D4306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846</w:t>
      </w:r>
    </w:p>
    <w:p w14:paraId="1DE5682A" w14:textId="77777777" w:rsidR="00D4306C" w:rsidRDefault="00D4306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846</w:t>
      </w:r>
    </w:p>
    <w:p w14:paraId="04D9D3B3" w14:textId="77777777" w:rsidR="00D4306C" w:rsidRDefault="00D4306C">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846</w:t>
      </w:r>
    </w:p>
    <w:p w14:paraId="339B3599" w14:textId="77777777" w:rsidR="00D4306C" w:rsidRDefault="00D4306C">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846</w:t>
      </w:r>
    </w:p>
    <w:p w14:paraId="6463F191" w14:textId="77777777" w:rsidR="00D4306C" w:rsidRDefault="00D4306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847</w:t>
      </w:r>
    </w:p>
    <w:p w14:paraId="69373059" w14:textId="77777777" w:rsidR="00D4306C" w:rsidRDefault="00D4306C">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847</w:t>
      </w:r>
    </w:p>
    <w:p w14:paraId="0546BD06" w14:textId="77777777" w:rsidR="00D4306C" w:rsidRDefault="00D4306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848</w:t>
      </w:r>
    </w:p>
    <w:p w14:paraId="05CE37DF" w14:textId="77777777" w:rsidR="00D4306C" w:rsidRDefault="00D4306C">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848</w:t>
      </w:r>
    </w:p>
    <w:p w14:paraId="53420B53" w14:textId="77777777" w:rsidR="00D4306C" w:rsidRDefault="00D4306C">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848</w:t>
      </w:r>
    </w:p>
    <w:p w14:paraId="27B95A87" w14:textId="77777777" w:rsidR="00D4306C" w:rsidRDefault="00D4306C">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849</w:t>
      </w:r>
    </w:p>
    <w:p w14:paraId="0CD2ABB0" w14:textId="77777777" w:rsidR="00D4306C" w:rsidRDefault="00D4306C">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849</w:t>
      </w:r>
    </w:p>
    <w:p w14:paraId="09112CB9" w14:textId="77777777" w:rsidR="00D4306C" w:rsidRDefault="00D4306C">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850</w:t>
      </w:r>
    </w:p>
    <w:p w14:paraId="72ED6801" w14:textId="77777777" w:rsidR="00D4306C" w:rsidRDefault="00D4306C">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850</w:t>
      </w:r>
    </w:p>
    <w:p w14:paraId="18BBF46A" w14:textId="77777777" w:rsidR="00D4306C" w:rsidRDefault="00D4306C">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850</w:t>
      </w:r>
    </w:p>
    <w:p w14:paraId="7D9C3855" w14:textId="77777777" w:rsidR="00D4306C" w:rsidRDefault="00D4306C">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850</w:t>
      </w:r>
    </w:p>
    <w:p w14:paraId="6D2A0D10" w14:textId="77777777" w:rsidR="00D4306C" w:rsidRDefault="00D4306C">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850</w:t>
      </w:r>
    </w:p>
    <w:p w14:paraId="01440625" w14:textId="77777777" w:rsidR="00D4306C" w:rsidRDefault="00D4306C">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850</w:t>
      </w:r>
    </w:p>
    <w:p w14:paraId="29AC5923" w14:textId="77777777" w:rsidR="00D4306C" w:rsidRDefault="00D4306C">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850</w:t>
      </w:r>
    </w:p>
    <w:p w14:paraId="53E4672F" w14:textId="77777777" w:rsidR="00D4306C" w:rsidRDefault="00D4306C">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851</w:t>
      </w:r>
    </w:p>
    <w:p w14:paraId="7C5768C0" w14:textId="77777777" w:rsidR="00D4306C" w:rsidRDefault="00D4306C">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851</w:t>
      </w:r>
    </w:p>
    <w:p w14:paraId="405A7AD9" w14:textId="77777777" w:rsidR="00D4306C" w:rsidRDefault="00D4306C">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851</w:t>
      </w:r>
    </w:p>
    <w:p w14:paraId="6A279C4A" w14:textId="77777777" w:rsidR="00D4306C" w:rsidRDefault="00D4306C">
      <w:pPr>
        <w:pStyle w:val="TOC5"/>
        <w:rPr>
          <w:rFonts w:asciiTheme="minorHAnsi" w:eastAsiaTheme="minorEastAsia" w:hAnsiTheme="minorHAnsi" w:cstheme="minorBidi"/>
          <w:kern w:val="2"/>
          <w:sz w:val="24"/>
          <w:szCs w:val="24"/>
          <w14:ligatures w14:val="standardContextual"/>
        </w:rPr>
      </w:pPr>
      <w:r>
        <w:lastRenderedPageBreak/>
        <w:t>6.4.1.2B.2</w:t>
      </w:r>
      <w:r>
        <w:rPr>
          <w:rFonts w:asciiTheme="minorHAnsi" w:eastAsiaTheme="minorEastAsia" w:hAnsiTheme="minorHAnsi" w:cstheme="minorBidi"/>
          <w:kern w:val="2"/>
          <w:sz w:val="24"/>
          <w:szCs w:val="24"/>
          <w14:ligatures w14:val="standardContextual"/>
        </w:rPr>
        <w:tab/>
      </w:r>
      <w:r>
        <w:t>Definition of system information messages</w:t>
      </w:r>
      <w:r>
        <w:tab/>
        <w:t>851</w:t>
      </w:r>
    </w:p>
    <w:p w14:paraId="0CA3AB56" w14:textId="77777777" w:rsidR="00D4306C" w:rsidRDefault="00D4306C">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851</w:t>
      </w:r>
    </w:p>
    <w:p w14:paraId="7DF0BDA8" w14:textId="77777777" w:rsidR="00D4306C" w:rsidRDefault="00D4306C">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852</w:t>
      </w:r>
    </w:p>
    <w:p w14:paraId="17A8D7CF" w14:textId="77777777" w:rsidR="00D4306C" w:rsidRDefault="00D4306C">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852</w:t>
      </w:r>
    </w:p>
    <w:p w14:paraId="436BEAC1" w14:textId="77777777" w:rsidR="00D4306C" w:rsidRDefault="00D4306C">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852</w:t>
      </w:r>
    </w:p>
    <w:p w14:paraId="1E19BDB1" w14:textId="77777777" w:rsidR="00D4306C" w:rsidRDefault="00D4306C">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852</w:t>
      </w:r>
    </w:p>
    <w:p w14:paraId="5C8EDF07" w14:textId="77777777" w:rsidR="00D4306C" w:rsidRDefault="00D4306C">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853</w:t>
      </w:r>
    </w:p>
    <w:p w14:paraId="700F046E" w14:textId="77777777" w:rsidR="00D4306C" w:rsidRDefault="00D4306C">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853</w:t>
      </w:r>
    </w:p>
    <w:p w14:paraId="0B29D797" w14:textId="77777777" w:rsidR="00D4306C" w:rsidRDefault="00D4306C">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853</w:t>
      </w:r>
    </w:p>
    <w:p w14:paraId="5F40776C" w14:textId="77777777" w:rsidR="00D4306C" w:rsidRDefault="00D4306C">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853</w:t>
      </w:r>
    </w:p>
    <w:p w14:paraId="47325395" w14:textId="77777777" w:rsidR="00D4306C" w:rsidRDefault="00D4306C">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853</w:t>
      </w:r>
    </w:p>
    <w:p w14:paraId="70BD63CD" w14:textId="77777777" w:rsidR="00D4306C" w:rsidRDefault="00D4306C">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853</w:t>
      </w:r>
    </w:p>
    <w:p w14:paraId="2CAAA629" w14:textId="77777777" w:rsidR="00D4306C" w:rsidRDefault="00D4306C">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853</w:t>
      </w:r>
    </w:p>
    <w:p w14:paraId="29B541F2" w14:textId="77777777" w:rsidR="00D4306C" w:rsidRDefault="00D4306C">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853</w:t>
      </w:r>
    </w:p>
    <w:p w14:paraId="29AFAC98" w14:textId="77777777" w:rsidR="00D4306C" w:rsidRDefault="00D4306C">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853</w:t>
      </w:r>
    </w:p>
    <w:p w14:paraId="537D083A" w14:textId="77777777" w:rsidR="00D4306C" w:rsidRDefault="00D4306C">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854</w:t>
      </w:r>
    </w:p>
    <w:p w14:paraId="7EB17E12" w14:textId="77777777" w:rsidR="00D4306C" w:rsidRDefault="00D4306C">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854</w:t>
      </w:r>
    </w:p>
    <w:p w14:paraId="7A3E730B" w14:textId="77777777" w:rsidR="00D4306C" w:rsidRDefault="00D4306C">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854</w:t>
      </w:r>
    </w:p>
    <w:p w14:paraId="48D06C99" w14:textId="77777777" w:rsidR="00D4306C" w:rsidRDefault="00D4306C">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854</w:t>
      </w:r>
    </w:p>
    <w:p w14:paraId="7EE3104E" w14:textId="77777777" w:rsidR="00D4306C" w:rsidRDefault="00D4306C">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854</w:t>
      </w:r>
    </w:p>
    <w:p w14:paraId="67F581A9" w14:textId="77777777" w:rsidR="00D4306C" w:rsidRDefault="00D4306C">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854</w:t>
      </w:r>
    </w:p>
    <w:p w14:paraId="507C1E04" w14:textId="77777777" w:rsidR="00D4306C" w:rsidRDefault="00D4306C">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855</w:t>
      </w:r>
    </w:p>
    <w:p w14:paraId="44984F54" w14:textId="77777777" w:rsidR="00D4306C" w:rsidRDefault="00D4306C">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855</w:t>
      </w:r>
    </w:p>
    <w:p w14:paraId="2228151F" w14:textId="77777777" w:rsidR="00D4306C" w:rsidRDefault="00D4306C">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855</w:t>
      </w:r>
    </w:p>
    <w:p w14:paraId="76BF044D" w14:textId="77777777" w:rsidR="00D4306C" w:rsidRDefault="00D4306C">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856</w:t>
      </w:r>
    </w:p>
    <w:p w14:paraId="1914E71A" w14:textId="77777777" w:rsidR="00D4306C" w:rsidRDefault="00D4306C">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856</w:t>
      </w:r>
    </w:p>
    <w:p w14:paraId="51F27DED" w14:textId="77777777" w:rsidR="00D4306C" w:rsidRDefault="00D4306C">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857</w:t>
      </w:r>
    </w:p>
    <w:p w14:paraId="5ED5D0C0" w14:textId="77777777" w:rsidR="00D4306C" w:rsidRDefault="00D4306C">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861</w:t>
      </w:r>
    </w:p>
    <w:p w14:paraId="4BB645EB" w14:textId="77777777" w:rsidR="00D4306C" w:rsidRDefault="00D4306C">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861</w:t>
      </w:r>
    </w:p>
    <w:p w14:paraId="2AA51EFD" w14:textId="77777777" w:rsidR="00D4306C" w:rsidRDefault="00D4306C">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862</w:t>
      </w:r>
    </w:p>
    <w:p w14:paraId="1BA2A8DA" w14:textId="77777777" w:rsidR="00D4306C" w:rsidRDefault="00D4306C">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51304D">
        <w:rPr>
          <w:color w:val="000000"/>
        </w:rPr>
        <w:t>after successful completion of handover from UTRA</w:t>
      </w:r>
      <w:r>
        <w:tab/>
        <w:t>863</w:t>
      </w:r>
    </w:p>
    <w:p w14:paraId="4A347DF9" w14:textId="77777777" w:rsidR="00D4306C" w:rsidRDefault="00D4306C">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865</w:t>
      </w:r>
    </w:p>
    <w:p w14:paraId="5AD19DEF" w14:textId="77777777" w:rsidR="00D4306C" w:rsidRDefault="00D4306C">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866</w:t>
      </w:r>
    </w:p>
    <w:p w14:paraId="36A4C9EB" w14:textId="77777777" w:rsidR="00D4306C" w:rsidRDefault="00D4306C">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867</w:t>
      </w:r>
    </w:p>
    <w:p w14:paraId="6AE30C04" w14:textId="77777777" w:rsidR="00D4306C" w:rsidRDefault="00D4306C">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869</w:t>
      </w:r>
    </w:p>
    <w:p w14:paraId="2350F8E1" w14:textId="77777777" w:rsidR="00D4306C" w:rsidRDefault="00D4306C">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870</w:t>
      </w:r>
    </w:p>
    <w:p w14:paraId="74689A4A" w14:textId="77777777" w:rsidR="00D4306C" w:rsidRDefault="00D4306C">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871</w:t>
      </w:r>
    </w:p>
    <w:p w14:paraId="6BF3FED1" w14:textId="77777777" w:rsidR="00D4306C" w:rsidRDefault="00D4306C">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872</w:t>
      </w:r>
    </w:p>
    <w:p w14:paraId="0A839489" w14:textId="77777777" w:rsidR="00D4306C" w:rsidRDefault="00D4306C">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872</w:t>
      </w:r>
    </w:p>
    <w:p w14:paraId="74E601F1" w14:textId="77777777" w:rsidR="00D4306C" w:rsidRDefault="00D4306C">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873</w:t>
      </w:r>
    </w:p>
    <w:p w14:paraId="36E560E7" w14:textId="77777777" w:rsidR="00D4306C" w:rsidRDefault="00D4306C">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874</w:t>
      </w:r>
    </w:p>
    <w:p w14:paraId="18C35C8E" w14:textId="77777777" w:rsidR="00D4306C" w:rsidRDefault="00D4306C">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875</w:t>
      </w:r>
    </w:p>
    <w:p w14:paraId="19C276E0" w14:textId="77777777" w:rsidR="00D4306C" w:rsidRDefault="00D4306C">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875</w:t>
      </w:r>
    </w:p>
    <w:p w14:paraId="54572732" w14:textId="77777777" w:rsidR="00D4306C" w:rsidRDefault="00D4306C">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876</w:t>
      </w:r>
    </w:p>
    <w:p w14:paraId="2E878F5E" w14:textId="77777777" w:rsidR="00D4306C" w:rsidRDefault="00D4306C">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877</w:t>
      </w:r>
    </w:p>
    <w:p w14:paraId="2193D9B3" w14:textId="77777777" w:rsidR="00D4306C" w:rsidRDefault="00D4306C">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878</w:t>
      </w:r>
    </w:p>
    <w:p w14:paraId="4013659E" w14:textId="77777777" w:rsidR="00D4306C" w:rsidRDefault="00D4306C">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879</w:t>
      </w:r>
    </w:p>
    <w:p w14:paraId="432E4414"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51304D">
        <w:rPr>
          <w:rFonts w:eastAsia="MS Mincho"/>
        </w:rPr>
        <w:t>emergency</w:t>
      </w:r>
      <w:r>
        <w:t xml:space="preserve"> call</w:t>
      </w:r>
      <w:r>
        <w:tab/>
        <w:t>880</w:t>
      </w:r>
    </w:p>
    <w:p w14:paraId="60F67966" w14:textId="77777777" w:rsidR="00D4306C" w:rsidRDefault="00D4306C">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881</w:t>
      </w:r>
    </w:p>
    <w:p w14:paraId="6A9C187E" w14:textId="77777777" w:rsidR="00D4306C" w:rsidRDefault="00D4306C">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881</w:t>
      </w:r>
    </w:p>
    <w:p w14:paraId="01647CD5" w14:textId="77777777" w:rsidR="00D4306C" w:rsidRDefault="00D4306C">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882</w:t>
      </w:r>
    </w:p>
    <w:p w14:paraId="0715AFCE" w14:textId="77777777" w:rsidR="00D4306C" w:rsidRDefault="00D4306C">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883</w:t>
      </w:r>
    </w:p>
    <w:p w14:paraId="66061CB2" w14:textId="77777777" w:rsidR="00D4306C" w:rsidRDefault="00D4306C">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883</w:t>
      </w:r>
    </w:p>
    <w:p w14:paraId="1387BA1D" w14:textId="77777777" w:rsidR="00D4306C" w:rsidRDefault="00D4306C">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883</w:t>
      </w:r>
    </w:p>
    <w:p w14:paraId="58FB9372" w14:textId="77777777" w:rsidR="00D4306C" w:rsidRDefault="00D4306C">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883</w:t>
      </w:r>
    </w:p>
    <w:p w14:paraId="46545CFF" w14:textId="77777777" w:rsidR="00D4306C" w:rsidRDefault="00D4306C">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883</w:t>
      </w:r>
    </w:p>
    <w:p w14:paraId="2D8081A6" w14:textId="77777777" w:rsidR="00D4306C" w:rsidRDefault="00D4306C">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884</w:t>
      </w:r>
    </w:p>
    <w:p w14:paraId="35FA7D12" w14:textId="77777777" w:rsidR="00D4306C" w:rsidRDefault="00D4306C">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884</w:t>
      </w:r>
    </w:p>
    <w:p w14:paraId="659CE51E" w14:textId="77777777" w:rsidR="00D4306C" w:rsidRDefault="00D4306C">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885</w:t>
      </w:r>
    </w:p>
    <w:p w14:paraId="4F0E97F9"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6.4.3.11</w:t>
      </w:r>
      <w:r>
        <w:rPr>
          <w:rFonts w:asciiTheme="minorHAnsi" w:eastAsiaTheme="minorEastAsia" w:hAnsiTheme="minorHAnsi" w:cstheme="minorBidi"/>
          <w:kern w:val="2"/>
          <w:sz w:val="24"/>
          <w:szCs w:val="24"/>
          <w14:ligatures w14:val="standardContextual"/>
        </w:rPr>
        <w:tab/>
      </w:r>
      <w:r>
        <w:t>Offload from WLAN</w:t>
      </w:r>
      <w:r>
        <w:tab/>
        <w:t>885</w:t>
      </w:r>
    </w:p>
    <w:p w14:paraId="7DE910C2" w14:textId="77777777" w:rsidR="00D4306C" w:rsidRDefault="00D4306C">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886</w:t>
      </w:r>
    </w:p>
    <w:p w14:paraId="7134D27E" w14:textId="77777777" w:rsidR="00D4306C" w:rsidRDefault="00D4306C">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886</w:t>
      </w:r>
    </w:p>
    <w:p w14:paraId="127C1AE5" w14:textId="77777777" w:rsidR="00D4306C" w:rsidRDefault="00D4306C">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886</w:t>
      </w:r>
    </w:p>
    <w:p w14:paraId="3E20850E" w14:textId="77777777" w:rsidR="00D4306C" w:rsidRDefault="00D4306C">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886</w:t>
      </w:r>
    </w:p>
    <w:p w14:paraId="009D36F7" w14:textId="77777777" w:rsidR="00D4306C" w:rsidRDefault="00D4306C">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887</w:t>
      </w:r>
    </w:p>
    <w:p w14:paraId="2A526325" w14:textId="77777777" w:rsidR="00D4306C" w:rsidRDefault="00D4306C">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887</w:t>
      </w:r>
    </w:p>
    <w:p w14:paraId="35B24BE0" w14:textId="77777777" w:rsidR="00D4306C" w:rsidRDefault="00D4306C">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887</w:t>
      </w:r>
    </w:p>
    <w:p w14:paraId="14158FA8" w14:textId="77777777" w:rsidR="00D4306C" w:rsidRDefault="00D4306C">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887</w:t>
      </w:r>
    </w:p>
    <w:p w14:paraId="1A34CF8A" w14:textId="77777777" w:rsidR="00D4306C" w:rsidRDefault="00D4306C">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887</w:t>
      </w:r>
    </w:p>
    <w:p w14:paraId="770A9AC0" w14:textId="77777777" w:rsidR="00D4306C" w:rsidRDefault="00D4306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890</w:t>
      </w:r>
    </w:p>
    <w:p w14:paraId="6CDFABBD" w14:textId="77777777" w:rsidR="00D4306C" w:rsidRDefault="00D4306C">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891</w:t>
      </w:r>
    </w:p>
    <w:p w14:paraId="5BCC526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891</w:t>
      </w:r>
    </w:p>
    <w:p w14:paraId="4881B35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891</w:t>
      </w:r>
    </w:p>
    <w:p w14:paraId="32CA423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892</w:t>
      </w:r>
    </w:p>
    <w:p w14:paraId="1459F1A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892</w:t>
      </w:r>
    </w:p>
    <w:p w14:paraId="59982859" w14:textId="77777777" w:rsidR="00D4306C" w:rsidRDefault="00D4306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892</w:t>
      </w:r>
    </w:p>
    <w:p w14:paraId="3D50BD44" w14:textId="77777777" w:rsidR="00D4306C" w:rsidRDefault="00D4306C">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892</w:t>
      </w:r>
    </w:p>
    <w:p w14:paraId="5D79B8DC" w14:textId="77777777" w:rsidR="00D4306C" w:rsidRDefault="00D4306C">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893</w:t>
      </w:r>
    </w:p>
    <w:p w14:paraId="21B5C3FD" w14:textId="77777777" w:rsidR="00D4306C" w:rsidRDefault="00D4306C">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903</w:t>
      </w:r>
    </w:p>
    <w:p w14:paraId="552C823F" w14:textId="77777777" w:rsidR="00D4306C" w:rsidRDefault="00D4306C">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903</w:t>
      </w:r>
    </w:p>
    <w:p w14:paraId="278D93B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903</w:t>
      </w:r>
    </w:p>
    <w:p w14:paraId="7D688B6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904</w:t>
      </w:r>
    </w:p>
    <w:p w14:paraId="2EB7CF0C" w14:textId="77777777" w:rsidR="00D4306C" w:rsidRDefault="00D4306C">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904</w:t>
      </w:r>
    </w:p>
    <w:p w14:paraId="5C8ECBD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904</w:t>
      </w:r>
    </w:p>
    <w:p w14:paraId="6D2FA23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905</w:t>
      </w:r>
    </w:p>
    <w:p w14:paraId="576F1C61" w14:textId="77777777" w:rsidR="00D4306C" w:rsidRDefault="00D4306C">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905</w:t>
      </w:r>
    </w:p>
    <w:p w14:paraId="5CA08D9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905</w:t>
      </w:r>
    </w:p>
    <w:p w14:paraId="1664468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906</w:t>
      </w:r>
    </w:p>
    <w:p w14:paraId="1FF261C4" w14:textId="77777777" w:rsidR="00D4306C" w:rsidRDefault="00D4306C">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906</w:t>
      </w:r>
    </w:p>
    <w:p w14:paraId="309D62F0" w14:textId="77777777" w:rsidR="00D4306C" w:rsidRDefault="00D4306C">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906</w:t>
      </w:r>
    </w:p>
    <w:p w14:paraId="20E956A6" w14:textId="77777777" w:rsidR="00D4306C" w:rsidRDefault="00D4306C">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906</w:t>
      </w:r>
    </w:p>
    <w:p w14:paraId="32ADE065" w14:textId="77777777" w:rsidR="00D4306C" w:rsidRDefault="00D4306C">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906</w:t>
      </w:r>
    </w:p>
    <w:p w14:paraId="53863E1C" w14:textId="77777777" w:rsidR="00D4306C" w:rsidRDefault="00D4306C">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907</w:t>
      </w:r>
    </w:p>
    <w:p w14:paraId="60099395" w14:textId="77777777" w:rsidR="00D4306C" w:rsidRDefault="00D4306C">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907</w:t>
      </w:r>
    </w:p>
    <w:p w14:paraId="6A6FAC0B" w14:textId="77777777" w:rsidR="00D4306C" w:rsidRDefault="00D4306C">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907</w:t>
      </w:r>
    </w:p>
    <w:p w14:paraId="592817EF" w14:textId="77777777" w:rsidR="00D4306C" w:rsidRDefault="00D4306C">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51304D">
        <w:rPr>
          <w:i/>
        </w:rPr>
        <w:t xml:space="preserve">Preconfiguration </w:t>
      </w:r>
      <w:r>
        <w:t>for out-of-network coverage operation</w:t>
      </w:r>
      <w:r>
        <w:tab/>
        <w:t>907</w:t>
      </w:r>
    </w:p>
    <w:p w14:paraId="722B01EA" w14:textId="77777777" w:rsidR="00D4306C" w:rsidRDefault="00D4306C">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910</w:t>
      </w:r>
    </w:p>
    <w:p w14:paraId="76F562E5" w14:textId="77777777" w:rsidR="00D4306C" w:rsidRDefault="00D4306C">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51304D">
        <w:rPr>
          <w:i/>
        </w:rPr>
        <w:t xml:space="preserve">Preconfiguration </w:t>
      </w:r>
      <w:r>
        <w:t>for out-of-network coverage operation</w:t>
      </w:r>
      <w:r>
        <w:tab/>
        <w:t>910</w:t>
      </w:r>
    </w:p>
    <w:p w14:paraId="3EDFD2D1" w14:textId="77777777" w:rsidR="00D4306C" w:rsidRDefault="00D4306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910</w:t>
      </w:r>
    </w:p>
    <w:p w14:paraId="2BA77DDC" w14:textId="77777777" w:rsidR="00D4306C" w:rsidRDefault="00D4306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51304D">
        <w:rPr>
          <w:i/>
        </w:rPr>
        <w:t>test</w:t>
      </w:r>
      <w:r>
        <w:t xml:space="preserve"> equipment</w:t>
      </w:r>
      <w:r>
        <w:tab/>
        <w:t>910</w:t>
      </w:r>
    </w:p>
    <w:p w14:paraId="539423E8" w14:textId="77777777" w:rsidR="00D4306C" w:rsidRDefault="00D4306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910</w:t>
      </w:r>
    </w:p>
    <w:p w14:paraId="753263F4" w14:textId="77777777" w:rsidR="00D4306C" w:rsidRDefault="00D4306C">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910</w:t>
      </w:r>
    </w:p>
    <w:p w14:paraId="29317E54" w14:textId="77777777" w:rsidR="00D4306C" w:rsidRDefault="00D4306C">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910</w:t>
      </w:r>
    </w:p>
    <w:p w14:paraId="6AC82B90" w14:textId="77777777" w:rsidR="00D4306C" w:rsidRDefault="00D4306C">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910</w:t>
      </w:r>
    </w:p>
    <w:p w14:paraId="1C3C255B" w14:textId="77777777" w:rsidR="00D4306C" w:rsidRDefault="00D4306C">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910</w:t>
      </w:r>
    </w:p>
    <w:p w14:paraId="4A71D938" w14:textId="77777777" w:rsidR="00D4306C" w:rsidRDefault="00D4306C">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912</w:t>
      </w:r>
    </w:p>
    <w:p w14:paraId="0CA705ED" w14:textId="77777777" w:rsidR="00D4306C" w:rsidRDefault="00D4306C">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912</w:t>
      </w:r>
    </w:p>
    <w:p w14:paraId="7E9AFAA2" w14:textId="77777777" w:rsidR="00D4306C" w:rsidRDefault="00D4306C">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913</w:t>
      </w:r>
    </w:p>
    <w:p w14:paraId="1A8E1922" w14:textId="77777777" w:rsidR="00D4306C" w:rsidRDefault="00D4306C">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913</w:t>
      </w:r>
    </w:p>
    <w:p w14:paraId="5866DFA1" w14:textId="77777777" w:rsidR="00D4306C" w:rsidRDefault="00D4306C">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913</w:t>
      </w:r>
    </w:p>
    <w:p w14:paraId="7D9DF8C1" w14:textId="77777777" w:rsidR="00D4306C" w:rsidRDefault="00D4306C">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913</w:t>
      </w:r>
    </w:p>
    <w:p w14:paraId="305CF914" w14:textId="77777777" w:rsidR="00D4306C" w:rsidRDefault="00D4306C">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914</w:t>
      </w:r>
    </w:p>
    <w:p w14:paraId="79CC3C91" w14:textId="77777777" w:rsidR="00D4306C" w:rsidRDefault="00D4306C">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914</w:t>
      </w:r>
    </w:p>
    <w:p w14:paraId="2B3C91BF" w14:textId="77777777" w:rsidR="00D4306C" w:rsidRDefault="00D4306C">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914</w:t>
      </w:r>
    </w:p>
    <w:p w14:paraId="4DB004A8" w14:textId="77777777" w:rsidR="00D4306C" w:rsidRDefault="00D4306C">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914</w:t>
      </w:r>
    </w:p>
    <w:p w14:paraId="74AF8AAD" w14:textId="77777777" w:rsidR="00D4306C" w:rsidRDefault="00D4306C">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914</w:t>
      </w:r>
    </w:p>
    <w:p w14:paraId="0D681366" w14:textId="77777777" w:rsidR="00D4306C" w:rsidRDefault="00D4306C">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914</w:t>
      </w:r>
    </w:p>
    <w:p w14:paraId="6CBCEFF7"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7.2A.4.1</w:t>
      </w:r>
      <w:r>
        <w:rPr>
          <w:rFonts w:asciiTheme="minorHAnsi" w:eastAsiaTheme="minorEastAsia" w:hAnsiTheme="minorHAnsi" w:cstheme="minorBidi"/>
          <w:kern w:val="2"/>
          <w:sz w:val="24"/>
          <w:szCs w:val="24"/>
          <w14:ligatures w14:val="standardContextual"/>
        </w:rPr>
        <w:tab/>
      </w:r>
      <w:r>
        <w:t>Initial conditions</w:t>
      </w:r>
      <w:r>
        <w:tab/>
        <w:t>914</w:t>
      </w:r>
    </w:p>
    <w:p w14:paraId="274ED49D" w14:textId="77777777" w:rsidR="00D4306C" w:rsidRDefault="00D4306C">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914</w:t>
      </w:r>
    </w:p>
    <w:p w14:paraId="163F4482" w14:textId="77777777" w:rsidR="00D4306C" w:rsidRDefault="00D4306C">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915</w:t>
      </w:r>
    </w:p>
    <w:p w14:paraId="1433EEEB" w14:textId="77777777" w:rsidR="00D4306C" w:rsidRDefault="00D4306C">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915</w:t>
      </w:r>
    </w:p>
    <w:p w14:paraId="27616FFC" w14:textId="77777777" w:rsidR="00D4306C" w:rsidRDefault="00D4306C">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915</w:t>
      </w:r>
    </w:p>
    <w:p w14:paraId="6011DC61" w14:textId="77777777" w:rsidR="00D4306C" w:rsidRDefault="00D4306C">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915</w:t>
      </w:r>
    </w:p>
    <w:p w14:paraId="28405A2B" w14:textId="77777777" w:rsidR="00D4306C" w:rsidRDefault="00D4306C">
      <w:pPr>
        <w:pStyle w:val="TOC2"/>
        <w:rPr>
          <w:rFonts w:asciiTheme="minorHAnsi" w:eastAsiaTheme="minorEastAsia" w:hAnsiTheme="minorHAnsi" w:cstheme="minorBidi"/>
          <w:kern w:val="2"/>
          <w:sz w:val="24"/>
          <w:szCs w:val="24"/>
          <w14:ligatures w14:val="standardContextual"/>
        </w:rPr>
      </w:pPr>
      <w:r w:rsidRPr="0051304D">
        <w:rPr>
          <w:rFonts w:eastAsia="MS Mincho"/>
        </w:rPr>
        <w:t>7.2B</w:t>
      </w:r>
      <w:r>
        <w:rPr>
          <w:rFonts w:asciiTheme="minorHAnsi" w:eastAsiaTheme="minorEastAsia" w:hAnsiTheme="minorHAnsi" w:cstheme="minorBidi"/>
          <w:kern w:val="2"/>
          <w:sz w:val="24"/>
          <w:szCs w:val="24"/>
          <w14:ligatures w14:val="standardContextual"/>
        </w:rPr>
        <w:tab/>
      </w:r>
      <w:r w:rsidRPr="0051304D">
        <w:rPr>
          <w:rFonts w:eastAsia="MS Mincho"/>
        </w:rPr>
        <w:t>Other generic RRM procedures</w:t>
      </w:r>
      <w:r>
        <w:tab/>
        <w:t>915</w:t>
      </w:r>
    </w:p>
    <w:p w14:paraId="47CFF0CC"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MS Mincho"/>
        </w:rPr>
        <w:t>7.2B.1</w:t>
      </w:r>
      <w:r>
        <w:rPr>
          <w:rFonts w:asciiTheme="minorHAnsi" w:eastAsiaTheme="minorEastAsia" w:hAnsiTheme="minorHAnsi" w:cstheme="minorBidi"/>
          <w:kern w:val="2"/>
          <w:sz w:val="24"/>
          <w:szCs w:val="24"/>
          <w14:ligatures w14:val="standardContextual"/>
        </w:rPr>
        <w:tab/>
      </w:r>
      <w:r w:rsidRPr="0051304D">
        <w:rPr>
          <w:rFonts w:eastAsia="MS Mincho"/>
        </w:rPr>
        <w:t>Tracking area updating procedure</w:t>
      </w:r>
      <w:r>
        <w:tab/>
        <w:t>915</w:t>
      </w:r>
    </w:p>
    <w:p w14:paraId="0F559F66" w14:textId="77777777" w:rsidR="00D4306C" w:rsidRDefault="00D4306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917</w:t>
      </w:r>
    </w:p>
    <w:p w14:paraId="62D0C500" w14:textId="77777777" w:rsidR="00D4306C" w:rsidRDefault="00D4306C">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917</w:t>
      </w:r>
    </w:p>
    <w:p w14:paraId="7E226CA2" w14:textId="77777777" w:rsidR="00D4306C" w:rsidRDefault="00D4306C">
      <w:pPr>
        <w:pStyle w:val="TOC3"/>
        <w:rPr>
          <w:rFonts w:asciiTheme="minorHAnsi" w:eastAsiaTheme="minorEastAsia" w:hAnsiTheme="minorHAnsi" w:cstheme="minorBidi"/>
          <w:kern w:val="2"/>
          <w:sz w:val="24"/>
          <w:szCs w:val="24"/>
          <w14:ligatures w14:val="standardContextual"/>
        </w:rPr>
      </w:pPr>
      <w:r>
        <w:t>7</w:t>
      </w:r>
      <w:r w:rsidRPr="0051304D">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917</w:t>
      </w:r>
    </w:p>
    <w:p w14:paraId="09AE88AD" w14:textId="77777777" w:rsidR="00D4306C" w:rsidRDefault="00D4306C">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918</w:t>
      </w:r>
    </w:p>
    <w:p w14:paraId="07BE1836" w14:textId="77777777" w:rsidR="00D4306C" w:rsidRDefault="00D4306C">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919</w:t>
      </w:r>
    </w:p>
    <w:p w14:paraId="22B38E69" w14:textId="77777777" w:rsidR="00D4306C" w:rsidRDefault="00D4306C">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919</w:t>
      </w:r>
    </w:p>
    <w:p w14:paraId="5D6B0DDC" w14:textId="77777777" w:rsidR="00D4306C" w:rsidRDefault="00D4306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919</w:t>
      </w:r>
    </w:p>
    <w:p w14:paraId="6EFFA835" w14:textId="77777777" w:rsidR="00D4306C" w:rsidRDefault="00D4306C">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919</w:t>
      </w:r>
    </w:p>
    <w:p w14:paraId="60E4D9AF" w14:textId="77777777" w:rsidR="00D4306C" w:rsidRDefault="00D4306C">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919</w:t>
      </w:r>
    </w:p>
    <w:p w14:paraId="46800616" w14:textId="77777777" w:rsidR="00D4306C" w:rsidRDefault="00D4306C">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919</w:t>
      </w:r>
    </w:p>
    <w:p w14:paraId="387648F8" w14:textId="77777777" w:rsidR="00D4306C" w:rsidRDefault="00D4306C">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920</w:t>
      </w:r>
    </w:p>
    <w:p w14:paraId="2CDA16CE" w14:textId="77777777" w:rsidR="00D4306C" w:rsidRDefault="00D4306C">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920</w:t>
      </w:r>
    </w:p>
    <w:p w14:paraId="45A9A5F7" w14:textId="77777777" w:rsidR="00D4306C" w:rsidRDefault="00D4306C">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920</w:t>
      </w:r>
    </w:p>
    <w:p w14:paraId="1850D95D" w14:textId="77777777" w:rsidR="00D4306C" w:rsidRDefault="00D4306C">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920</w:t>
      </w:r>
    </w:p>
    <w:p w14:paraId="70AF7616" w14:textId="77777777" w:rsidR="00D4306C" w:rsidRDefault="00D4306C">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920</w:t>
      </w:r>
    </w:p>
    <w:p w14:paraId="165217C4" w14:textId="77777777" w:rsidR="00D4306C" w:rsidRDefault="00D4306C">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925</w:t>
      </w:r>
    </w:p>
    <w:p w14:paraId="666671B9" w14:textId="77777777" w:rsidR="00D4306C" w:rsidRDefault="00D4306C">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927</w:t>
      </w:r>
    </w:p>
    <w:p w14:paraId="0325B6E7" w14:textId="77777777" w:rsidR="00D4306C" w:rsidRDefault="00D4306C">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51304D">
        <w:rPr>
          <w:i/>
          <w:iCs/>
        </w:rPr>
        <w:t>ServingSatelliteInfo-r17</w:t>
      </w:r>
      <w:r>
        <w:t xml:space="preserve"> values in SIB31</w:t>
      </w:r>
      <w:r>
        <w:tab/>
        <w:t>927</w:t>
      </w:r>
    </w:p>
    <w:p w14:paraId="58E67696" w14:textId="77777777" w:rsidR="00D4306C" w:rsidRDefault="00D4306C">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51304D">
        <w:rPr>
          <w:i/>
          <w:iCs/>
        </w:rPr>
        <w:t>SystemInformationBlockType33</w:t>
      </w:r>
      <w:r>
        <w:tab/>
        <w:t>929</w:t>
      </w:r>
    </w:p>
    <w:p w14:paraId="1C603AF4" w14:textId="77777777" w:rsidR="00D4306C" w:rsidRDefault="00D4306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930</w:t>
      </w:r>
    </w:p>
    <w:p w14:paraId="32C260AF" w14:textId="77777777" w:rsidR="00D4306C" w:rsidRDefault="00D4306C">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930</w:t>
      </w:r>
    </w:p>
    <w:p w14:paraId="6603DC55" w14:textId="77777777" w:rsidR="00D4306C" w:rsidRDefault="00D4306C">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930</w:t>
      </w:r>
    </w:p>
    <w:p w14:paraId="3D28A303" w14:textId="77777777" w:rsidR="00D4306C" w:rsidRDefault="00D4306C">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930</w:t>
      </w:r>
    </w:p>
    <w:p w14:paraId="5B0286C6" w14:textId="77777777" w:rsidR="00D4306C" w:rsidRDefault="00D4306C">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930</w:t>
      </w:r>
    </w:p>
    <w:p w14:paraId="0AF94E39" w14:textId="77777777" w:rsidR="00D4306C" w:rsidRDefault="00D4306C">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930</w:t>
      </w:r>
    </w:p>
    <w:p w14:paraId="193A9097" w14:textId="77777777" w:rsidR="00D4306C" w:rsidRDefault="00D4306C">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931</w:t>
      </w:r>
    </w:p>
    <w:p w14:paraId="76C9A6F3" w14:textId="77777777" w:rsidR="00D4306C" w:rsidRDefault="00D4306C">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962</w:t>
      </w:r>
    </w:p>
    <w:p w14:paraId="3116BE07" w14:textId="77777777" w:rsidR="00D4306C" w:rsidRDefault="00D4306C">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964</w:t>
      </w:r>
    </w:p>
    <w:p w14:paraId="5084CEDC" w14:textId="77777777" w:rsidR="00D4306C" w:rsidRDefault="00D4306C">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964</w:t>
      </w:r>
    </w:p>
    <w:p w14:paraId="1200B03B" w14:textId="77777777" w:rsidR="00D4306C" w:rsidRDefault="00D4306C">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964</w:t>
      </w:r>
    </w:p>
    <w:p w14:paraId="3F7586E6" w14:textId="77777777" w:rsidR="00D4306C" w:rsidRDefault="00D4306C">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964</w:t>
      </w:r>
    </w:p>
    <w:p w14:paraId="1AC4F9A0" w14:textId="77777777" w:rsidR="00D4306C" w:rsidRDefault="00D4306C">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964</w:t>
      </w:r>
    </w:p>
    <w:p w14:paraId="11A94153" w14:textId="77777777" w:rsidR="00D4306C" w:rsidRDefault="00D4306C">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965</w:t>
      </w:r>
    </w:p>
    <w:p w14:paraId="253BCA98" w14:textId="77777777" w:rsidR="00D4306C" w:rsidRDefault="00D4306C">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967</w:t>
      </w:r>
    </w:p>
    <w:p w14:paraId="01D800F7" w14:textId="77777777" w:rsidR="00D4306C" w:rsidRDefault="00D4306C">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968</w:t>
      </w:r>
    </w:p>
    <w:p w14:paraId="56A9ABBE" w14:textId="77777777" w:rsidR="00D4306C" w:rsidRDefault="00D4306C">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968</w:t>
      </w:r>
    </w:p>
    <w:p w14:paraId="462E71B7" w14:textId="77777777" w:rsidR="00D4306C" w:rsidRDefault="00D4306C">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968</w:t>
      </w:r>
    </w:p>
    <w:p w14:paraId="7ECD5437" w14:textId="77777777" w:rsidR="00D4306C" w:rsidRDefault="00D4306C">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968</w:t>
      </w:r>
    </w:p>
    <w:p w14:paraId="2624C0E9" w14:textId="77777777" w:rsidR="00D4306C" w:rsidRDefault="00D4306C">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968</w:t>
      </w:r>
    </w:p>
    <w:p w14:paraId="6B097918" w14:textId="77777777" w:rsidR="00D4306C" w:rsidRDefault="00D4306C">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968</w:t>
      </w:r>
    </w:p>
    <w:p w14:paraId="65776E60" w14:textId="77777777" w:rsidR="00D4306C" w:rsidRDefault="00D4306C">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968</w:t>
      </w:r>
    </w:p>
    <w:p w14:paraId="31D23F01" w14:textId="77777777" w:rsidR="00D4306C" w:rsidRDefault="00D4306C">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969</w:t>
      </w:r>
    </w:p>
    <w:p w14:paraId="69C7D2F1" w14:textId="77777777" w:rsidR="00D4306C" w:rsidRDefault="00D4306C">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969</w:t>
      </w:r>
    </w:p>
    <w:p w14:paraId="31F44FA1" w14:textId="77777777" w:rsidR="00D4306C" w:rsidRDefault="00D4306C">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971</w:t>
      </w:r>
    </w:p>
    <w:p w14:paraId="049F926F" w14:textId="77777777" w:rsidR="00D4306C" w:rsidRDefault="00D4306C">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972</w:t>
      </w:r>
    </w:p>
    <w:p w14:paraId="78C14F9D" w14:textId="77777777" w:rsidR="00D4306C" w:rsidRDefault="00D4306C">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972</w:t>
      </w:r>
    </w:p>
    <w:p w14:paraId="2B182915" w14:textId="77777777" w:rsidR="00D4306C" w:rsidRDefault="00D4306C">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972</w:t>
      </w:r>
    </w:p>
    <w:p w14:paraId="58ECC599" w14:textId="77777777" w:rsidR="00D4306C" w:rsidRDefault="00D4306C">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972</w:t>
      </w:r>
    </w:p>
    <w:p w14:paraId="0E65568D" w14:textId="77777777" w:rsidR="00D4306C" w:rsidRDefault="00D4306C">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976</w:t>
      </w:r>
    </w:p>
    <w:p w14:paraId="60B61C23" w14:textId="77777777" w:rsidR="00D4306C" w:rsidRDefault="00D4306C">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976</w:t>
      </w:r>
    </w:p>
    <w:p w14:paraId="45625E67" w14:textId="77777777" w:rsidR="00D4306C" w:rsidRDefault="00D4306C">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976</w:t>
      </w:r>
    </w:p>
    <w:p w14:paraId="69CC80A3" w14:textId="77777777" w:rsidR="00D4306C" w:rsidRDefault="00D4306C">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977</w:t>
      </w:r>
    </w:p>
    <w:p w14:paraId="656FEAA5" w14:textId="77777777" w:rsidR="00D4306C" w:rsidRDefault="00D4306C">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979</w:t>
      </w:r>
    </w:p>
    <w:p w14:paraId="11899855" w14:textId="77777777" w:rsidR="00D4306C" w:rsidRDefault="00D4306C">
      <w:pPr>
        <w:pStyle w:val="TOC6"/>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MasterInformationBlock-NB</w:t>
      </w:r>
      <w:r>
        <w:tab/>
        <w:t>979</w:t>
      </w:r>
    </w:p>
    <w:p w14:paraId="66A5A6EE"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981</w:t>
      </w:r>
    </w:p>
    <w:p w14:paraId="7C01DF2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983</w:t>
      </w:r>
    </w:p>
    <w:p w14:paraId="6EDC0F66"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984</w:t>
      </w:r>
    </w:p>
    <w:p w14:paraId="0B47A9AE" w14:textId="77777777" w:rsidR="00D4306C" w:rsidRDefault="00D4306C">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986</w:t>
      </w:r>
    </w:p>
    <w:p w14:paraId="574521CC"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986</w:t>
      </w:r>
    </w:p>
    <w:p w14:paraId="122E61A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987</w:t>
      </w:r>
    </w:p>
    <w:p w14:paraId="1866307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987</w:t>
      </w:r>
    </w:p>
    <w:p w14:paraId="235F3B46"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988</w:t>
      </w:r>
    </w:p>
    <w:p w14:paraId="1771BCAE"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989</w:t>
      </w:r>
    </w:p>
    <w:p w14:paraId="0160274C"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990</w:t>
      </w:r>
    </w:p>
    <w:p w14:paraId="60D0380B"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990</w:t>
      </w:r>
    </w:p>
    <w:p w14:paraId="2F02E8F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990</w:t>
      </w:r>
    </w:p>
    <w:p w14:paraId="1DB14C44"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991</w:t>
      </w:r>
    </w:p>
    <w:p w14:paraId="35C78713"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991</w:t>
      </w:r>
    </w:p>
    <w:p w14:paraId="4295AA7C"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992</w:t>
      </w:r>
    </w:p>
    <w:p w14:paraId="02BA34F0"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993</w:t>
      </w:r>
    </w:p>
    <w:p w14:paraId="3C8D7F27" w14:textId="19011521" w:rsidR="00D4306C" w:rsidRDefault="006647DE">
      <w:pPr>
        <w:pStyle w:val="TOC6"/>
        <w:rPr>
          <w:rFonts w:asciiTheme="minorHAnsi" w:eastAsiaTheme="minorEastAsia" w:hAnsiTheme="minorHAnsi" w:cstheme="minorBidi"/>
          <w:kern w:val="2"/>
          <w:sz w:val="24"/>
          <w:szCs w:val="24"/>
          <w14:ligatures w14:val="standardContextual"/>
        </w:rPr>
      </w:pPr>
      <w:r>
        <w:t>-</w:t>
      </w:r>
      <w:r>
        <w:tab/>
      </w:r>
      <w:r w:rsidR="00D4306C">
        <w:t>SystemInformationBlockType3</w:t>
      </w:r>
      <w:r w:rsidR="00D4306C" w:rsidRPr="0051304D">
        <w:rPr>
          <w:rFonts w:eastAsia="SimSun"/>
          <w:lang w:val="en-US" w:eastAsia="zh-CN"/>
        </w:rPr>
        <w:t>3</w:t>
      </w:r>
      <w:r w:rsidR="00D4306C">
        <w:t>-NB</w:t>
      </w:r>
      <w:r w:rsidR="00D4306C">
        <w:tab/>
        <w:t>993</w:t>
      </w:r>
    </w:p>
    <w:p w14:paraId="1B53DC34" w14:textId="77777777" w:rsidR="00D4306C" w:rsidRDefault="00D4306C">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994</w:t>
      </w:r>
    </w:p>
    <w:p w14:paraId="7B3389FC" w14:textId="77777777" w:rsidR="00D4306C" w:rsidRDefault="00D4306C">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994</w:t>
      </w:r>
    </w:p>
    <w:p w14:paraId="03417340" w14:textId="77777777" w:rsidR="00D4306C" w:rsidRDefault="00D4306C">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994</w:t>
      </w:r>
    </w:p>
    <w:p w14:paraId="00EF048B" w14:textId="77777777" w:rsidR="00D4306C" w:rsidRDefault="00D4306C">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996</w:t>
      </w:r>
    </w:p>
    <w:p w14:paraId="6C8DF501" w14:textId="77777777" w:rsidR="00D4306C" w:rsidRDefault="00D4306C">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996</w:t>
      </w:r>
    </w:p>
    <w:p w14:paraId="1CFD1428" w14:textId="77777777" w:rsidR="00D4306C" w:rsidRDefault="00D4306C">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997</w:t>
      </w:r>
    </w:p>
    <w:p w14:paraId="33FAFF73" w14:textId="77777777" w:rsidR="00D4306C" w:rsidRDefault="00D4306C">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997</w:t>
      </w:r>
    </w:p>
    <w:p w14:paraId="3F26AC1B" w14:textId="77777777" w:rsidR="00D4306C" w:rsidRDefault="00D4306C">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998</w:t>
      </w:r>
    </w:p>
    <w:p w14:paraId="49A54CAB" w14:textId="77777777" w:rsidR="00D4306C" w:rsidRDefault="00D4306C">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1000</w:t>
      </w:r>
    </w:p>
    <w:p w14:paraId="657B1330" w14:textId="77777777" w:rsidR="00D4306C" w:rsidRDefault="00D4306C">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1000</w:t>
      </w:r>
    </w:p>
    <w:p w14:paraId="3D9BF4D3" w14:textId="77777777" w:rsidR="00D4306C" w:rsidRDefault="00D4306C">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1000</w:t>
      </w:r>
    </w:p>
    <w:p w14:paraId="230C1B12" w14:textId="77777777" w:rsidR="00D4306C" w:rsidRDefault="00D4306C">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1000</w:t>
      </w:r>
    </w:p>
    <w:p w14:paraId="227741E8" w14:textId="77777777" w:rsidR="00D4306C" w:rsidRDefault="00D4306C">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1001</w:t>
      </w:r>
    </w:p>
    <w:p w14:paraId="542815E1" w14:textId="77777777" w:rsidR="00D4306C" w:rsidRDefault="00D4306C">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1001</w:t>
      </w:r>
    </w:p>
    <w:p w14:paraId="20DC4636" w14:textId="77777777" w:rsidR="00D4306C" w:rsidRDefault="00D4306C">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1001</w:t>
      </w:r>
    </w:p>
    <w:p w14:paraId="3D7E478E" w14:textId="77777777" w:rsidR="00D4306C" w:rsidRDefault="00D4306C">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1002</w:t>
      </w:r>
    </w:p>
    <w:p w14:paraId="308BE66F" w14:textId="77777777" w:rsidR="00D4306C" w:rsidRDefault="00D4306C">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1002</w:t>
      </w:r>
    </w:p>
    <w:p w14:paraId="0213ED9F" w14:textId="77777777" w:rsidR="00D4306C" w:rsidRDefault="00D4306C">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1002</w:t>
      </w:r>
    </w:p>
    <w:p w14:paraId="518F9034" w14:textId="77777777" w:rsidR="00D4306C" w:rsidRDefault="00D4306C">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1002</w:t>
      </w:r>
    </w:p>
    <w:p w14:paraId="0B9BF183" w14:textId="77777777" w:rsidR="00D4306C" w:rsidRDefault="00D4306C">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1002</w:t>
      </w:r>
    </w:p>
    <w:p w14:paraId="788CF82B" w14:textId="77777777" w:rsidR="00D4306C" w:rsidRDefault="00D4306C">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1003</w:t>
      </w:r>
    </w:p>
    <w:p w14:paraId="531971B2" w14:textId="77777777" w:rsidR="00D4306C" w:rsidRDefault="00D4306C">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1003</w:t>
      </w:r>
    </w:p>
    <w:p w14:paraId="122B9F0C" w14:textId="77777777" w:rsidR="00D4306C" w:rsidRDefault="00D4306C">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1004</w:t>
      </w:r>
    </w:p>
    <w:p w14:paraId="2E81399F" w14:textId="77777777" w:rsidR="00D4306C" w:rsidRDefault="00D4306C">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1004</w:t>
      </w:r>
    </w:p>
    <w:p w14:paraId="2E8C4D53" w14:textId="77777777" w:rsidR="00D4306C" w:rsidRDefault="00D4306C">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1004</w:t>
      </w:r>
    </w:p>
    <w:p w14:paraId="577F2458" w14:textId="77777777" w:rsidR="00D4306C" w:rsidRDefault="00D4306C">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1004</w:t>
      </w:r>
    </w:p>
    <w:p w14:paraId="43A230D7" w14:textId="77777777" w:rsidR="00D4306C" w:rsidRDefault="00D4306C">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1004</w:t>
      </w:r>
    </w:p>
    <w:p w14:paraId="40387F06" w14:textId="77777777" w:rsidR="00D4306C" w:rsidRDefault="00D4306C">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1004</w:t>
      </w:r>
    </w:p>
    <w:p w14:paraId="526DD7A1" w14:textId="77777777" w:rsidR="00D4306C" w:rsidRDefault="00D4306C">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1004</w:t>
      </w:r>
    </w:p>
    <w:p w14:paraId="5AF61C25" w14:textId="77777777" w:rsidR="00D4306C" w:rsidRDefault="00D4306C">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1004</w:t>
      </w:r>
    </w:p>
    <w:p w14:paraId="2EA29D6C" w14:textId="77777777" w:rsidR="00D4306C" w:rsidRDefault="00D4306C">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1005</w:t>
      </w:r>
    </w:p>
    <w:p w14:paraId="2F7DF3E1"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bCs/>
        </w:rPr>
        <w:t>8.1.5A</w:t>
      </w:r>
      <w:r>
        <w:rPr>
          <w:rFonts w:asciiTheme="minorHAnsi" w:eastAsiaTheme="minorEastAsia" w:hAnsiTheme="minorHAnsi" w:cstheme="minorBidi"/>
          <w:kern w:val="2"/>
          <w:sz w:val="24"/>
          <w:szCs w:val="24"/>
          <w14:ligatures w14:val="standardContextual"/>
        </w:rPr>
        <w:tab/>
      </w:r>
      <w:r w:rsidRPr="0051304D">
        <w:rPr>
          <w:bCs/>
        </w:rPr>
        <w:t>Other generic procedures</w:t>
      </w:r>
      <w:r>
        <w:tab/>
        <w:t>1005</w:t>
      </w:r>
    </w:p>
    <w:p w14:paraId="0E01C8B2" w14:textId="77777777" w:rsidR="00D4306C" w:rsidRDefault="00D4306C">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1005</w:t>
      </w:r>
    </w:p>
    <w:p w14:paraId="757D12DA" w14:textId="77777777" w:rsidR="00D4306C" w:rsidRDefault="00D4306C">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1005</w:t>
      </w:r>
    </w:p>
    <w:p w14:paraId="5A492C41" w14:textId="77777777" w:rsidR="00D4306C" w:rsidRDefault="00D4306C">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1005</w:t>
      </w:r>
    </w:p>
    <w:p w14:paraId="4433AB94" w14:textId="77777777" w:rsidR="00D4306C" w:rsidRDefault="00D4306C">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1005</w:t>
      </w:r>
    </w:p>
    <w:p w14:paraId="0D4A312C" w14:textId="77777777" w:rsidR="00D4306C" w:rsidRDefault="00D4306C">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1006</w:t>
      </w:r>
    </w:p>
    <w:p w14:paraId="724D27BE" w14:textId="77777777" w:rsidR="00D4306C" w:rsidRDefault="00D4306C">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1007</w:t>
      </w:r>
    </w:p>
    <w:p w14:paraId="14FA9E29" w14:textId="77777777" w:rsidR="00D4306C" w:rsidRDefault="00D4306C">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1010</w:t>
      </w:r>
    </w:p>
    <w:p w14:paraId="6D92415D" w14:textId="77777777" w:rsidR="00D4306C" w:rsidRDefault="00D4306C">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1010</w:t>
      </w:r>
    </w:p>
    <w:p w14:paraId="1EE28F03" w14:textId="77777777" w:rsidR="00D4306C" w:rsidRDefault="00D4306C">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1010</w:t>
      </w:r>
    </w:p>
    <w:p w14:paraId="7495343D" w14:textId="77777777" w:rsidR="00D4306C" w:rsidRDefault="00D4306C">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1011</w:t>
      </w:r>
    </w:p>
    <w:p w14:paraId="1B01F34F" w14:textId="77777777" w:rsidR="00D4306C" w:rsidRDefault="00D4306C">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1011</w:t>
      </w:r>
    </w:p>
    <w:p w14:paraId="34DFEDF3"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1015</w:t>
      </w:r>
    </w:p>
    <w:p w14:paraId="0DB84B5D" w14:textId="77777777" w:rsidR="00D4306C" w:rsidRDefault="00D4306C">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1015</w:t>
      </w:r>
    </w:p>
    <w:p w14:paraId="722FD838" w14:textId="77777777" w:rsidR="00D4306C" w:rsidRDefault="00D4306C">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1015</w:t>
      </w:r>
    </w:p>
    <w:p w14:paraId="3086C758" w14:textId="77777777" w:rsidR="00D4306C" w:rsidRDefault="00D4306C">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1016</w:t>
      </w:r>
    </w:p>
    <w:p w14:paraId="3D9A3D22" w14:textId="77777777" w:rsidR="00D4306C" w:rsidRDefault="00D4306C">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1017</w:t>
      </w:r>
    </w:p>
    <w:p w14:paraId="612803BD" w14:textId="77777777" w:rsidR="00D4306C" w:rsidRDefault="00D4306C">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1020</w:t>
      </w:r>
    </w:p>
    <w:p w14:paraId="572440F3" w14:textId="77777777" w:rsidR="00D4306C" w:rsidRDefault="00D4306C">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1020</w:t>
      </w:r>
    </w:p>
    <w:p w14:paraId="24DC9B92" w14:textId="77777777" w:rsidR="00D4306C" w:rsidRDefault="00D4306C">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1020</w:t>
      </w:r>
    </w:p>
    <w:p w14:paraId="3E48FC17" w14:textId="77777777" w:rsidR="00D4306C" w:rsidRDefault="00D4306C">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1021</w:t>
      </w:r>
    </w:p>
    <w:p w14:paraId="10FBE636" w14:textId="77777777" w:rsidR="00D4306C" w:rsidRDefault="00D4306C">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1021</w:t>
      </w:r>
    </w:p>
    <w:p w14:paraId="2ABB4FA7" w14:textId="77777777" w:rsidR="00D4306C" w:rsidRDefault="00D4306C">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1021</w:t>
      </w:r>
    </w:p>
    <w:p w14:paraId="6EEB8FAF" w14:textId="77777777" w:rsidR="00D4306C" w:rsidRDefault="00D4306C">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1022</w:t>
      </w:r>
    </w:p>
    <w:p w14:paraId="5DF41A7E" w14:textId="4BFE77C2" w:rsidR="00D4306C" w:rsidRDefault="00D4306C">
      <w:pPr>
        <w:pStyle w:val="TOC4"/>
        <w:rPr>
          <w:rFonts w:asciiTheme="minorHAnsi" w:eastAsiaTheme="minorEastAsia" w:hAnsiTheme="minorHAnsi" w:cstheme="minorBidi"/>
          <w:kern w:val="2"/>
          <w:sz w:val="24"/>
          <w:szCs w:val="24"/>
          <w14:ligatures w14:val="standardContextual"/>
        </w:rPr>
      </w:pPr>
      <w:r>
        <w:t>8.1.5A.7</w:t>
      </w:r>
      <w:r>
        <w:tab/>
      </w:r>
      <w:r w:rsidR="006647DE">
        <w:tab/>
      </w:r>
      <w:r>
        <w:t>1023</w:t>
      </w:r>
    </w:p>
    <w:p w14:paraId="78A93F98" w14:textId="77777777" w:rsidR="00D4306C" w:rsidRDefault="00D4306C">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1023</w:t>
      </w:r>
    </w:p>
    <w:p w14:paraId="0FF992AC" w14:textId="77777777" w:rsidR="00D4306C" w:rsidRDefault="00D4306C">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1023</w:t>
      </w:r>
    </w:p>
    <w:p w14:paraId="747C8C0D" w14:textId="77777777" w:rsidR="00D4306C" w:rsidRDefault="00D4306C">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1023</w:t>
      </w:r>
    </w:p>
    <w:p w14:paraId="6915B812" w14:textId="77777777" w:rsidR="00D4306C" w:rsidRDefault="00D4306C">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1023</w:t>
      </w:r>
    </w:p>
    <w:p w14:paraId="0143735E" w14:textId="77777777" w:rsidR="00D4306C" w:rsidRDefault="00D4306C">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1024</w:t>
      </w:r>
    </w:p>
    <w:p w14:paraId="13AD950C" w14:textId="77777777" w:rsidR="00D4306C" w:rsidRDefault="00D4306C">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1024</w:t>
      </w:r>
    </w:p>
    <w:p w14:paraId="053BB42C" w14:textId="77777777" w:rsidR="00D4306C" w:rsidRDefault="00D4306C">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1024</w:t>
      </w:r>
    </w:p>
    <w:p w14:paraId="5E7BAD8C" w14:textId="77777777" w:rsidR="00D4306C" w:rsidRDefault="00D4306C">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1024</w:t>
      </w:r>
    </w:p>
    <w:p w14:paraId="49BDC6D6" w14:textId="77777777" w:rsidR="00D4306C" w:rsidRDefault="00D4306C">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1024</w:t>
      </w:r>
    </w:p>
    <w:p w14:paraId="1081E25A" w14:textId="77777777" w:rsidR="00D4306C" w:rsidRDefault="00D4306C">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1025</w:t>
      </w:r>
    </w:p>
    <w:p w14:paraId="61D54BA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DLInformationTransfer-NB</w:t>
      </w:r>
      <w:r>
        <w:tab/>
        <w:t>1025</w:t>
      </w:r>
    </w:p>
    <w:p w14:paraId="4EC4C9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Paging-NB</w:t>
      </w:r>
      <w:r>
        <w:tab/>
        <w:t>1025</w:t>
      </w:r>
    </w:p>
    <w:p w14:paraId="6E628B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RRCConnectionReconfiguration-NB</w:t>
      </w:r>
      <w:r>
        <w:tab/>
        <w:t>1026</w:t>
      </w:r>
    </w:p>
    <w:p w14:paraId="558452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RRCConnectionReconfigurationComplete-NB</w:t>
      </w:r>
      <w:r>
        <w:tab/>
        <w:t>1026</w:t>
      </w:r>
    </w:p>
    <w:p w14:paraId="505E640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RRCConnectionReestablishment-NB</w:t>
      </w:r>
      <w:r>
        <w:tab/>
        <w:t>1027</w:t>
      </w:r>
    </w:p>
    <w:p w14:paraId="502F29D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RRCConnectionReestablishmentComplete-NB</w:t>
      </w:r>
      <w:r>
        <w:tab/>
        <w:t>1027</w:t>
      </w:r>
    </w:p>
    <w:p w14:paraId="3C6609A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RRCConnectionReestablishmentRequest-NB</w:t>
      </w:r>
      <w:r>
        <w:tab/>
        <w:t>1028</w:t>
      </w:r>
    </w:p>
    <w:p w14:paraId="318C597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RRCConnectionReject-NB</w:t>
      </w:r>
      <w:r>
        <w:tab/>
        <w:t>1028</w:t>
      </w:r>
    </w:p>
    <w:p w14:paraId="70517E0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RRCConnectionRelease-NB</w:t>
      </w:r>
      <w:r>
        <w:tab/>
        <w:t>1029</w:t>
      </w:r>
    </w:p>
    <w:p w14:paraId="015DA5A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RRCConnectionRequest-NB</w:t>
      </w:r>
      <w:r>
        <w:tab/>
        <w:t>1029</w:t>
      </w:r>
    </w:p>
    <w:p w14:paraId="00A96F2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bCs/>
          <w:i/>
          <w:iCs/>
        </w:rPr>
        <w:t>RRCConnectionResume</w:t>
      </w:r>
      <w:r w:rsidRPr="0051304D">
        <w:rPr>
          <w:i/>
        </w:rPr>
        <w:t>-NB</w:t>
      </w:r>
      <w:r>
        <w:tab/>
        <w:t>1030</w:t>
      </w:r>
    </w:p>
    <w:p w14:paraId="7F1A29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RRCConnectionResumeComplete-NB</w:t>
      </w:r>
      <w:r>
        <w:tab/>
        <w:t>1030</w:t>
      </w:r>
    </w:p>
    <w:p w14:paraId="29C25B6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RRCConnectionResumeRequest-NB</w:t>
      </w:r>
      <w:r>
        <w:tab/>
        <w:t>1031</w:t>
      </w:r>
    </w:p>
    <w:p w14:paraId="203932F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RRCConnectionSetup-NB</w:t>
      </w:r>
      <w:r>
        <w:tab/>
        <w:t>1031</w:t>
      </w:r>
    </w:p>
    <w:p w14:paraId="4D642E0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RRCConnectionSetupComplete-NB</w:t>
      </w:r>
      <w:r>
        <w:tab/>
        <w:t>1032</w:t>
      </w:r>
    </w:p>
    <w:p w14:paraId="1747952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UECapabilityEnquiry-NB</w:t>
      </w:r>
      <w:r>
        <w:tab/>
        <w:t>1033</w:t>
      </w:r>
    </w:p>
    <w:p w14:paraId="30317FE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UECapabilityInformation-NB</w:t>
      </w:r>
      <w:r>
        <w:tab/>
        <w:t>1033</w:t>
      </w:r>
    </w:p>
    <w:p w14:paraId="7604F4D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ULInformationTransfer-NB</w:t>
      </w:r>
      <w:r>
        <w:tab/>
        <w:t>1034</w:t>
      </w:r>
    </w:p>
    <w:p w14:paraId="3730FAB3" w14:textId="77777777" w:rsidR="00D4306C" w:rsidRDefault="00D4306C">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1034</w:t>
      </w:r>
    </w:p>
    <w:p w14:paraId="6D0E79C5" w14:textId="77777777" w:rsidR="00D4306C" w:rsidRDefault="00D4306C">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1034</w:t>
      </w:r>
    </w:p>
    <w:p w14:paraId="5F62651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1034</w:t>
      </w:r>
    </w:p>
    <w:p w14:paraId="5CCDEEC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1034</w:t>
      </w:r>
    </w:p>
    <w:p w14:paraId="634D97E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1035</w:t>
      </w:r>
    </w:p>
    <w:p w14:paraId="32C8D2A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1035</w:t>
      </w:r>
    </w:p>
    <w:p w14:paraId="5D454B4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1035</w:t>
      </w:r>
    </w:p>
    <w:p w14:paraId="4666702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1036</w:t>
      </w:r>
    </w:p>
    <w:p w14:paraId="62E9AEA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1036</w:t>
      </w:r>
    </w:p>
    <w:p w14:paraId="39DE541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1036</w:t>
      </w:r>
    </w:p>
    <w:p w14:paraId="214D209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1037</w:t>
      </w:r>
    </w:p>
    <w:p w14:paraId="26E835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1038</w:t>
      </w:r>
    </w:p>
    <w:p w14:paraId="3548C2D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1039</w:t>
      </w:r>
    </w:p>
    <w:p w14:paraId="4366862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1039</w:t>
      </w:r>
    </w:p>
    <w:p w14:paraId="4F35187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1040</w:t>
      </w:r>
    </w:p>
    <w:p w14:paraId="42F7D9E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1040</w:t>
      </w:r>
    </w:p>
    <w:p w14:paraId="396F62D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1040</w:t>
      </w:r>
    </w:p>
    <w:p w14:paraId="01307A0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snapToGrid w:val="0"/>
        </w:rPr>
        <w:t>SRB-ToAddModList-NB</w:t>
      </w:r>
      <w:r>
        <w:t>-RECONFIG</w:t>
      </w:r>
      <w:r>
        <w:tab/>
        <w:t>1041</w:t>
      </w:r>
    </w:p>
    <w:p w14:paraId="3BC510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1041</w:t>
      </w:r>
    </w:p>
    <w:p w14:paraId="1227B736"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UplinkPowerControlDedicated-NB-DEFAULT</w:t>
      </w:r>
      <w:r>
        <w:tab/>
        <w:t>1041</w:t>
      </w:r>
    </w:p>
    <w:p w14:paraId="18AC406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1041</w:t>
      </w:r>
    </w:p>
    <w:p w14:paraId="232F623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1042</w:t>
      </w:r>
    </w:p>
    <w:p w14:paraId="6BD7DE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1042</w:t>
      </w:r>
    </w:p>
    <w:p w14:paraId="536D8AA8" w14:textId="77777777" w:rsidR="00D4306C" w:rsidRDefault="00D4306C">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1042</w:t>
      </w:r>
    </w:p>
    <w:p w14:paraId="2C6D4040" w14:textId="77777777" w:rsidR="00D4306C" w:rsidRDefault="00D4306C">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1043</w:t>
      </w:r>
    </w:p>
    <w:p w14:paraId="76469C5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1043</w:t>
      </w:r>
    </w:p>
    <w:p w14:paraId="0DE854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1043</w:t>
      </w:r>
    </w:p>
    <w:p w14:paraId="250BFF4C" w14:textId="77777777" w:rsidR="00D4306C" w:rsidRDefault="00D4306C">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1043</w:t>
      </w:r>
    </w:p>
    <w:p w14:paraId="584DC0C1" w14:textId="77777777" w:rsidR="00D4306C" w:rsidRDefault="00D4306C">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1043</w:t>
      </w:r>
    </w:p>
    <w:p w14:paraId="39E88428" w14:textId="77777777" w:rsidR="00D4306C" w:rsidRDefault="00D4306C">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1044</w:t>
      </w:r>
    </w:p>
    <w:p w14:paraId="2822B66B" w14:textId="77777777" w:rsidR="00D4306C" w:rsidRDefault="00D4306C">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1044</w:t>
      </w:r>
    </w:p>
    <w:p w14:paraId="56BCF013" w14:textId="77777777" w:rsidR="00D4306C" w:rsidRDefault="00D4306C">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1044</w:t>
      </w:r>
    </w:p>
    <w:p w14:paraId="2952F480" w14:textId="77777777" w:rsidR="00D4306C" w:rsidRDefault="00D4306C">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1044</w:t>
      </w:r>
    </w:p>
    <w:p w14:paraId="6E7AA60B" w14:textId="77777777" w:rsidR="00D4306C" w:rsidRDefault="00D4306C">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1046</w:t>
      </w:r>
    </w:p>
    <w:p w14:paraId="7240E223" w14:textId="77777777" w:rsidR="00D4306C" w:rsidRDefault="00D4306C">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1046</w:t>
      </w:r>
    </w:p>
    <w:p w14:paraId="3E305984" w14:textId="77777777" w:rsidR="00D4306C" w:rsidRDefault="00D4306C">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1047</w:t>
      </w:r>
    </w:p>
    <w:p w14:paraId="5FE70015" w14:textId="77777777" w:rsidR="00D4306C" w:rsidRDefault="00D4306C">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1047</w:t>
      </w:r>
    </w:p>
    <w:p w14:paraId="3BFB0B62" w14:textId="77777777" w:rsidR="00D4306C" w:rsidRDefault="00D4306C">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1047</w:t>
      </w:r>
    </w:p>
    <w:p w14:paraId="28F07BB4" w14:textId="77777777" w:rsidR="00D4306C" w:rsidRDefault="00D4306C">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1047</w:t>
      </w:r>
    </w:p>
    <w:p w14:paraId="2CC67EB6" w14:textId="77777777" w:rsidR="00D4306C" w:rsidRDefault="00D4306C">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1047</w:t>
      </w:r>
    </w:p>
    <w:p w14:paraId="55F7C92F" w14:textId="77777777" w:rsidR="00D4306C" w:rsidRDefault="00D4306C">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1047</w:t>
      </w:r>
    </w:p>
    <w:p w14:paraId="1DEDEB57" w14:textId="77777777" w:rsidR="00D4306C" w:rsidRDefault="00D4306C">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1047</w:t>
      </w:r>
    </w:p>
    <w:p w14:paraId="4B6A2539" w14:textId="77777777" w:rsidR="00D4306C" w:rsidRDefault="00D4306C">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1048</w:t>
      </w:r>
    </w:p>
    <w:p w14:paraId="4222D386" w14:textId="77777777" w:rsidR="00D4306C" w:rsidRDefault="00D4306C">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1048</w:t>
      </w:r>
    </w:p>
    <w:p w14:paraId="4D199106" w14:textId="77777777" w:rsidR="00D4306C" w:rsidRDefault="00D4306C">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1048</w:t>
      </w:r>
    </w:p>
    <w:p w14:paraId="68DD68BF" w14:textId="77777777" w:rsidR="00D4306C" w:rsidRDefault="00D4306C">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1049</w:t>
      </w:r>
    </w:p>
    <w:p w14:paraId="110851DD" w14:textId="77777777" w:rsidR="00D4306C" w:rsidRDefault="00D4306C">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1049</w:t>
      </w:r>
    </w:p>
    <w:p w14:paraId="07394309" w14:textId="77777777" w:rsidR="00D4306C" w:rsidRDefault="00D4306C">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1049</w:t>
      </w:r>
    </w:p>
    <w:p w14:paraId="3ACD6924" w14:textId="77777777" w:rsidR="00D4306C" w:rsidRDefault="00D4306C">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1049</w:t>
      </w:r>
    </w:p>
    <w:p w14:paraId="75475EBF" w14:textId="77777777" w:rsidR="00D4306C" w:rsidRDefault="00D4306C">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1049</w:t>
      </w:r>
    </w:p>
    <w:p w14:paraId="4E0AA8F7" w14:textId="77777777" w:rsidR="00D4306C" w:rsidRDefault="00D4306C">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1049</w:t>
      </w:r>
    </w:p>
    <w:p w14:paraId="0A00F502" w14:textId="77777777" w:rsidR="00D4306C" w:rsidRDefault="00D4306C">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1049</w:t>
      </w:r>
    </w:p>
    <w:p w14:paraId="61C40911" w14:textId="77777777" w:rsidR="00D4306C" w:rsidRDefault="00D4306C">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1049</w:t>
      </w:r>
    </w:p>
    <w:p w14:paraId="389CCBFC" w14:textId="77777777" w:rsidR="00D4306C" w:rsidRDefault="00D4306C">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1051</w:t>
      </w:r>
    </w:p>
    <w:p w14:paraId="724A5138" w14:textId="77777777" w:rsidR="00D4306C" w:rsidRDefault="00D4306C">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1051</w:t>
      </w:r>
    </w:p>
    <w:p w14:paraId="281AC6E8" w14:textId="77777777" w:rsidR="00D4306C" w:rsidRDefault="00D4306C">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1051</w:t>
      </w:r>
    </w:p>
    <w:p w14:paraId="264D8BF9" w14:textId="77777777" w:rsidR="00D4306C" w:rsidRDefault="00D4306C">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1051</w:t>
      </w:r>
    </w:p>
    <w:p w14:paraId="07FF9332" w14:textId="77777777" w:rsidR="00D4306C" w:rsidRDefault="00D4306C">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1051</w:t>
      </w:r>
    </w:p>
    <w:p w14:paraId="72BEA06E" w14:textId="77777777" w:rsidR="00D4306C" w:rsidRDefault="00D4306C">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1051</w:t>
      </w:r>
    </w:p>
    <w:p w14:paraId="161D8FCE" w14:textId="77777777" w:rsidR="00D4306C" w:rsidRDefault="00D4306C">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1051</w:t>
      </w:r>
    </w:p>
    <w:p w14:paraId="07227E6C" w14:textId="77777777" w:rsidR="00D4306C" w:rsidRDefault="00D4306C">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1051</w:t>
      </w:r>
    </w:p>
    <w:p w14:paraId="5158ABA2" w14:textId="77777777" w:rsidR="00D4306C" w:rsidRDefault="00D4306C">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1052</w:t>
      </w:r>
    </w:p>
    <w:p w14:paraId="51BD3ABF" w14:textId="77777777" w:rsidR="00D4306C" w:rsidRDefault="00D4306C">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1052</w:t>
      </w:r>
    </w:p>
    <w:p w14:paraId="63838382" w14:textId="77777777" w:rsidR="00D4306C" w:rsidRDefault="00D4306C">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1054</w:t>
      </w:r>
    </w:p>
    <w:p w14:paraId="4758EF10" w14:textId="77777777" w:rsidR="00D4306C" w:rsidRDefault="00D4306C">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1054</w:t>
      </w:r>
    </w:p>
    <w:p w14:paraId="39D814AD" w14:textId="77777777" w:rsidR="00D4306C" w:rsidRDefault="00D4306C">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1055</w:t>
      </w:r>
    </w:p>
    <w:p w14:paraId="319DFED9" w14:textId="77777777" w:rsidR="00D4306C" w:rsidRDefault="00D4306C">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1055</w:t>
      </w:r>
    </w:p>
    <w:p w14:paraId="1546A80C" w14:textId="77777777" w:rsidR="00D4306C" w:rsidRDefault="00D4306C">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1055</w:t>
      </w:r>
    </w:p>
    <w:p w14:paraId="52A98656" w14:textId="77777777" w:rsidR="00D4306C" w:rsidRDefault="00D4306C">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1056</w:t>
      </w:r>
    </w:p>
    <w:p w14:paraId="4C937100" w14:textId="77777777" w:rsidR="00D4306C" w:rsidRDefault="00D4306C">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1057</w:t>
      </w:r>
    </w:p>
    <w:p w14:paraId="4F62EC15" w14:textId="77777777" w:rsidR="00D4306C" w:rsidRDefault="00D4306C">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1057</w:t>
      </w:r>
    </w:p>
    <w:p w14:paraId="2107CEBA" w14:textId="77777777" w:rsidR="00D4306C" w:rsidRDefault="00D4306C">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1057</w:t>
      </w:r>
    </w:p>
    <w:p w14:paraId="43927B07" w14:textId="77777777" w:rsidR="00D4306C" w:rsidRDefault="00D4306C">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1057</w:t>
      </w:r>
    </w:p>
    <w:p w14:paraId="6586A3FE" w14:textId="77777777" w:rsidR="00D4306C" w:rsidRDefault="00D4306C">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1057</w:t>
      </w:r>
    </w:p>
    <w:p w14:paraId="794E290D" w14:textId="77777777" w:rsidR="00D4306C" w:rsidRDefault="00D4306C">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1057</w:t>
      </w:r>
    </w:p>
    <w:p w14:paraId="4689D980" w14:textId="77777777" w:rsidR="00D4306C" w:rsidRDefault="00D4306C">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1057</w:t>
      </w:r>
    </w:p>
    <w:p w14:paraId="3169CE0E" w14:textId="77777777" w:rsidR="00D4306C" w:rsidRDefault="00D4306C">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1057</w:t>
      </w:r>
    </w:p>
    <w:p w14:paraId="4312BEA9" w14:textId="77777777" w:rsidR="00D4306C" w:rsidRDefault="00D4306C">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1057</w:t>
      </w:r>
    </w:p>
    <w:p w14:paraId="41292F7D" w14:textId="77777777" w:rsidR="00D4306C" w:rsidRDefault="00D4306C">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1057</w:t>
      </w:r>
    </w:p>
    <w:p w14:paraId="640F9CEF" w14:textId="77777777" w:rsidR="00D4306C" w:rsidRDefault="00D4306C">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1058</w:t>
      </w:r>
    </w:p>
    <w:p w14:paraId="46046473" w14:textId="77777777" w:rsidR="00D4306C" w:rsidRDefault="00D4306C">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1058</w:t>
      </w:r>
    </w:p>
    <w:p w14:paraId="318E71A3" w14:textId="77777777" w:rsidR="00D4306C" w:rsidRDefault="00D4306C">
      <w:pPr>
        <w:pStyle w:val="TOC3"/>
        <w:rPr>
          <w:rFonts w:asciiTheme="minorHAnsi" w:eastAsiaTheme="minorEastAsia" w:hAnsiTheme="minorHAnsi" w:cstheme="minorBidi"/>
          <w:kern w:val="2"/>
          <w:sz w:val="24"/>
          <w:szCs w:val="24"/>
          <w14:ligatures w14:val="standardContextual"/>
        </w:rPr>
      </w:pPr>
      <w:r>
        <w:lastRenderedPageBreak/>
        <w:t>8.4.2</w:t>
      </w:r>
      <w:r>
        <w:rPr>
          <w:rFonts w:asciiTheme="minorHAnsi" w:eastAsiaTheme="minorEastAsia" w:hAnsiTheme="minorHAnsi" w:cstheme="minorBidi"/>
          <w:kern w:val="2"/>
          <w:sz w:val="24"/>
          <w:szCs w:val="24"/>
          <w14:ligatures w14:val="standardContextual"/>
        </w:rPr>
        <w:tab/>
      </w:r>
      <w:r>
        <w:t>NB-IoT RRM Reference system configurations</w:t>
      </w:r>
      <w:r>
        <w:tab/>
        <w:t>1058</w:t>
      </w:r>
    </w:p>
    <w:p w14:paraId="40AA363C" w14:textId="77777777" w:rsidR="00D4306C" w:rsidRDefault="00D4306C">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1058</w:t>
      </w:r>
    </w:p>
    <w:p w14:paraId="5CEF623A" w14:textId="77777777" w:rsidR="00D4306C" w:rsidRDefault="00D4306C">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1058</w:t>
      </w:r>
    </w:p>
    <w:p w14:paraId="66984161" w14:textId="77777777" w:rsidR="00D4306C" w:rsidRDefault="00D4306C">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1058</w:t>
      </w:r>
    </w:p>
    <w:p w14:paraId="7A111F2B" w14:textId="77777777" w:rsidR="00D4306C" w:rsidRDefault="00D4306C">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1058</w:t>
      </w:r>
    </w:p>
    <w:p w14:paraId="7DE5BB44" w14:textId="77777777" w:rsidR="00D4306C" w:rsidRDefault="00D4306C">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1060</w:t>
      </w:r>
    </w:p>
    <w:p w14:paraId="714E0946" w14:textId="77777777" w:rsidR="00D4306C" w:rsidRDefault="00D4306C">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1060</w:t>
      </w:r>
    </w:p>
    <w:p w14:paraId="59C6C015" w14:textId="77777777" w:rsidR="00D4306C" w:rsidRDefault="00D4306C">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1060</w:t>
      </w:r>
    </w:p>
    <w:p w14:paraId="38C3D6FF" w14:textId="77777777" w:rsidR="00D4306C" w:rsidRDefault="00D4306C">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1060</w:t>
      </w:r>
    </w:p>
    <w:p w14:paraId="4C1BC7A8" w14:textId="77777777" w:rsidR="00D4306C" w:rsidRDefault="00D4306C">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1060</w:t>
      </w:r>
    </w:p>
    <w:p w14:paraId="60C75BC2" w14:textId="77777777" w:rsidR="00D4306C" w:rsidRDefault="00D4306C">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1060</w:t>
      </w:r>
    </w:p>
    <w:p w14:paraId="5B18189C" w14:textId="77777777" w:rsidR="00D4306C" w:rsidRDefault="00D4306C">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1060</w:t>
      </w:r>
    </w:p>
    <w:p w14:paraId="46751188" w14:textId="77777777" w:rsidR="00D4306C" w:rsidRDefault="00D4306C">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1060</w:t>
      </w:r>
    </w:p>
    <w:p w14:paraId="142E67B9" w14:textId="77777777" w:rsidR="00D4306C" w:rsidRDefault="00D4306C">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1060</w:t>
      </w:r>
    </w:p>
    <w:p w14:paraId="534DEB77" w14:textId="77777777" w:rsidR="00D4306C" w:rsidRDefault="00D4306C">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1060</w:t>
      </w:r>
    </w:p>
    <w:p w14:paraId="6F4F041A" w14:textId="77777777" w:rsidR="00D4306C" w:rsidRDefault="00D4306C">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1060</w:t>
      </w:r>
    </w:p>
    <w:p w14:paraId="455D4B69" w14:textId="77777777" w:rsidR="00D4306C" w:rsidRDefault="00D4306C">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1065</w:t>
      </w:r>
    </w:p>
    <w:p w14:paraId="2722DFA0" w14:textId="77777777" w:rsidR="00D4306C" w:rsidRDefault="00D4306C">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1067</w:t>
      </w:r>
    </w:p>
    <w:p w14:paraId="7FE9C6DA" w14:textId="77777777" w:rsidR="00D4306C" w:rsidRDefault="00D4306C">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1067</w:t>
      </w:r>
    </w:p>
    <w:p w14:paraId="467E8F35" w14:textId="77777777" w:rsidR="00D4306C" w:rsidRDefault="00D4306C">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51304D">
        <w:rPr>
          <w:i/>
          <w:iCs/>
        </w:rPr>
        <w:t>SystemInformationBlockType33-NB</w:t>
      </w:r>
      <w:r>
        <w:tab/>
        <w:t>1068</w:t>
      </w:r>
    </w:p>
    <w:p w14:paraId="0048C165" w14:textId="77777777" w:rsidR="00D4306C" w:rsidRDefault="00D4306C">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1069</w:t>
      </w:r>
    </w:p>
    <w:p w14:paraId="022FEAB4" w14:textId="77777777" w:rsidR="00D4306C" w:rsidRDefault="00D4306C">
      <w:pPr>
        <w:pStyle w:val="TOC8"/>
        <w:rPr>
          <w:rFonts w:asciiTheme="minorHAnsi" w:eastAsiaTheme="minorEastAsia" w:hAnsiTheme="minorHAnsi" w:cstheme="minorBidi"/>
          <w:b w:val="0"/>
          <w:kern w:val="2"/>
          <w:sz w:val="24"/>
          <w:szCs w:val="24"/>
          <w14:ligatures w14:val="standardContextual"/>
        </w:rPr>
      </w:pPr>
      <w:r>
        <w:t>Annex B (normative): Void</w:t>
      </w:r>
      <w:r>
        <w:tab/>
        <w:t>1209</w:t>
      </w:r>
    </w:p>
    <w:p w14:paraId="034BB8EA" w14:textId="77777777" w:rsidR="00D4306C" w:rsidRDefault="00D4306C">
      <w:pPr>
        <w:pStyle w:val="TOC8"/>
        <w:rPr>
          <w:rFonts w:asciiTheme="minorHAnsi" w:eastAsiaTheme="minorEastAsia" w:hAnsiTheme="minorHAnsi" w:cstheme="minorBidi"/>
          <w:b w:val="0"/>
          <w:kern w:val="2"/>
          <w:sz w:val="24"/>
          <w:szCs w:val="24"/>
          <w14:ligatures w14:val="standardContextual"/>
        </w:rPr>
      </w:pPr>
      <w:r>
        <w:t>Annex C (informative): Change history</w:t>
      </w:r>
      <w:r>
        <w:tab/>
        <w:t>1210</w:t>
      </w:r>
    </w:p>
    <w:p w14:paraId="669116E1" w14:textId="0B01895E" w:rsidR="009A5A34" w:rsidRPr="00992F46" w:rsidRDefault="003159ED" w:rsidP="00BB5F04">
      <w:r>
        <w:rPr>
          <w:noProof/>
          <w:sz w:val="22"/>
        </w:rPr>
        <w:fldChar w:fldCharType="end"/>
      </w:r>
    </w:p>
    <w:p w14:paraId="7F78668B" w14:textId="7C104754" w:rsidR="005F1740" w:rsidRPr="00992F46" w:rsidRDefault="00B9720A" w:rsidP="00C27896">
      <w:r>
        <w:fldChar w:fldCharType="begin"/>
      </w:r>
      <w:r>
        <w:instrText xml:space="preserve"> RD "36508-</w:instrText>
      </w:r>
      <w:r w:rsidR="00704E68">
        <w:instrText>i</w:instrText>
      </w:r>
      <w:r w:rsidR="004F3847">
        <w:instrText>8</w:instrText>
      </w:r>
      <w:r>
        <w:instrText xml:space="preserve">0_s00-s04.docx" \f  </w:instrText>
      </w:r>
      <w:r>
        <w:fldChar w:fldCharType="end"/>
      </w:r>
      <w:r>
        <w:fldChar w:fldCharType="begin"/>
      </w:r>
      <w:r>
        <w:instrText xml:space="preserve"> RD "36508-</w:instrText>
      </w:r>
      <w:r w:rsidR="00704E68">
        <w:instrText>i</w:instrText>
      </w:r>
      <w:r w:rsidR="004F3847">
        <w:instrText>8</w:instrText>
      </w:r>
      <w:r>
        <w:instrText xml:space="preserve">0_s05-s08.docx" \f  </w:instrText>
      </w:r>
      <w:r>
        <w:fldChar w:fldCharType="end"/>
      </w:r>
      <w:r>
        <w:fldChar w:fldCharType="begin"/>
      </w:r>
      <w:r>
        <w:instrText xml:space="preserve"> RD "36508-</w:instrText>
      </w:r>
      <w:r w:rsidR="00704E68">
        <w:instrText>i</w:instrText>
      </w:r>
      <w:r w:rsidR="004F3847">
        <w:instrText>8</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359F9" w14:textId="77777777" w:rsidR="008B792F" w:rsidRDefault="008B792F">
      <w:r>
        <w:separator/>
      </w:r>
    </w:p>
  </w:endnote>
  <w:endnote w:type="continuationSeparator" w:id="0">
    <w:p w14:paraId="27AB81AB" w14:textId="77777777" w:rsidR="008B792F" w:rsidRDefault="008B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EE7D" w14:textId="77777777" w:rsidR="008B792F" w:rsidRDefault="008B792F">
      <w:r>
        <w:separator/>
      </w:r>
    </w:p>
  </w:footnote>
  <w:footnote w:type="continuationSeparator" w:id="0">
    <w:p w14:paraId="4CF1CF9C" w14:textId="77777777" w:rsidR="008B792F" w:rsidRDefault="008B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3408AE2E"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4F3847">
      <w:rPr>
        <w:rFonts w:ascii="Arial" w:hAnsi="Arial" w:cs="Arial"/>
        <w:b/>
        <w:bCs/>
        <w:noProof/>
        <w:sz w:val="18"/>
        <w:szCs w:val="18"/>
        <w:lang w:val="en-US"/>
      </w:rPr>
      <w:t>8</w:t>
    </w:r>
    <w:r>
      <w:rPr>
        <w:rFonts w:ascii="Arial" w:hAnsi="Arial" w:cs="Arial"/>
        <w:b/>
        <w:bCs/>
        <w:noProof/>
        <w:sz w:val="18"/>
        <w:szCs w:val="18"/>
        <w:lang w:val="en-US"/>
      </w:rPr>
      <w:t>.0 (202</w:t>
    </w:r>
    <w:r w:rsidR="004F3847">
      <w:rPr>
        <w:rFonts w:ascii="Arial" w:hAnsi="Arial" w:cs="Arial"/>
        <w:b/>
        <w:bCs/>
        <w:noProof/>
        <w:sz w:val="18"/>
        <w:szCs w:val="18"/>
        <w:lang w:val="en-US"/>
      </w:rPr>
      <w:t>5</w:t>
    </w:r>
    <w:r>
      <w:rPr>
        <w:rFonts w:ascii="Arial" w:hAnsi="Arial" w:cs="Arial"/>
        <w:b/>
        <w:bCs/>
        <w:noProof/>
        <w:sz w:val="18"/>
        <w:szCs w:val="18"/>
        <w:lang w:val="en-US"/>
      </w:rPr>
      <w:t>-</w:t>
    </w:r>
    <w:r w:rsidR="004F3847">
      <w:rPr>
        <w:rFonts w:ascii="Arial" w:hAnsi="Arial" w:cs="Arial"/>
        <w:b/>
        <w:bCs/>
        <w:noProof/>
        <w:sz w:val="18"/>
        <w:szCs w:val="18"/>
        <w:lang w:val="en-US"/>
      </w:rPr>
      <w:t>03</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3735"/>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47"/>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A5D"/>
    <w:rsid w:val="00823BF5"/>
    <w:rsid w:val="008247A2"/>
    <w:rsid w:val="0082534E"/>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92F"/>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BD5"/>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84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F38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F38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4F384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F384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F3847"/>
    <w:pPr>
      <w:ind w:left="1701" w:hanging="1701"/>
      <w:outlineLvl w:val="4"/>
    </w:pPr>
    <w:rPr>
      <w:sz w:val="22"/>
    </w:rPr>
  </w:style>
  <w:style w:type="paragraph" w:styleId="Heading6">
    <w:name w:val="heading 6"/>
    <w:aliases w:val="T1,Header 6"/>
    <w:basedOn w:val="H6"/>
    <w:next w:val="Normal"/>
    <w:link w:val="Heading6Char"/>
    <w:qFormat/>
    <w:rsid w:val="004F3847"/>
    <w:pPr>
      <w:outlineLvl w:val="5"/>
    </w:pPr>
  </w:style>
  <w:style w:type="paragraph" w:styleId="Heading7">
    <w:name w:val="heading 7"/>
    <w:basedOn w:val="H6"/>
    <w:next w:val="Normal"/>
    <w:link w:val="Heading7Char"/>
    <w:qFormat/>
    <w:rsid w:val="004F3847"/>
    <w:pPr>
      <w:outlineLvl w:val="6"/>
    </w:pPr>
  </w:style>
  <w:style w:type="paragraph" w:styleId="Heading8">
    <w:name w:val="heading 8"/>
    <w:basedOn w:val="Heading1"/>
    <w:next w:val="Normal"/>
    <w:link w:val="Heading8Char"/>
    <w:qFormat/>
    <w:rsid w:val="004F3847"/>
    <w:pPr>
      <w:ind w:left="0" w:firstLine="0"/>
      <w:outlineLvl w:val="7"/>
    </w:pPr>
  </w:style>
  <w:style w:type="paragraph" w:styleId="Heading9">
    <w:name w:val="heading 9"/>
    <w:basedOn w:val="Heading8"/>
    <w:next w:val="Normal"/>
    <w:link w:val="Heading9Char"/>
    <w:qFormat/>
    <w:rsid w:val="004F3847"/>
    <w:pPr>
      <w:outlineLvl w:val="8"/>
    </w:pPr>
  </w:style>
  <w:style w:type="character" w:default="1" w:styleId="DefaultParagraphFont">
    <w:name w:val="Default Paragraph Font"/>
    <w:semiHidden/>
    <w:rsid w:val="004F38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3847"/>
  </w:style>
  <w:style w:type="paragraph" w:customStyle="1" w:styleId="H6">
    <w:name w:val="H6"/>
    <w:basedOn w:val="Heading5"/>
    <w:next w:val="Normal"/>
    <w:link w:val="H6Char"/>
    <w:rsid w:val="004F3847"/>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4F3847"/>
  </w:style>
  <w:style w:type="paragraph" w:styleId="List">
    <w:name w:val="List"/>
    <w:basedOn w:val="Normal"/>
    <w:rsid w:val="004F3847"/>
    <w:pPr>
      <w:ind w:left="568" w:hanging="284"/>
    </w:pPr>
  </w:style>
  <w:style w:type="paragraph" w:customStyle="1" w:styleId="B2">
    <w:name w:val="B2"/>
    <w:basedOn w:val="List2"/>
    <w:link w:val="B2Char"/>
    <w:rsid w:val="004F3847"/>
  </w:style>
  <w:style w:type="paragraph" w:styleId="List2">
    <w:name w:val="List 2"/>
    <w:basedOn w:val="List"/>
    <w:rsid w:val="004F3847"/>
    <w:pPr>
      <w:ind w:left="851"/>
    </w:pPr>
  </w:style>
  <w:style w:type="paragraph" w:styleId="TOC8">
    <w:name w:val="toc 8"/>
    <w:basedOn w:val="TOC1"/>
    <w:rsid w:val="004F3847"/>
    <w:pPr>
      <w:spacing w:before="180"/>
      <w:ind w:left="2693" w:hanging="2693"/>
    </w:pPr>
    <w:rPr>
      <w:b/>
    </w:rPr>
  </w:style>
  <w:style w:type="paragraph" w:styleId="TOC1">
    <w:name w:val="toc 1"/>
    <w:rsid w:val="004F38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F3847"/>
    <w:pPr>
      <w:keepLines/>
      <w:tabs>
        <w:tab w:val="center" w:pos="4536"/>
        <w:tab w:val="right" w:pos="9072"/>
      </w:tabs>
    </w:pPr>
    <w:rPr>
      <w:noProof/>
    </w:rPr>
  </w:style>
  <w:style w:type="character" w:customStyle="1" w:styleId="ZGSM">
    <w:name w:val="ZGSM"/>
    <w:rsid w:val="004F384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F384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F38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F3847"/>
    <w:pPr>
      <w:ind w:left="1701" w:hanging="1701"/>
    </w:pPr>
  </w:style>
  <w:style w:type="paragraph" w:styleId="TOC4">
    <w:name w:val="toc 4"/>
    <w:basedOn w:val="TOC3"/>
    <w:rsid w:val="004F3847"/>
    <w:pPr>
      <w:ind w:left="1418" w:hanging="1418"/>
    </w:pPr>
  </w:style>
  <w:style w:type="paragraph" w:styleId="TOC3">
    <w:name w:val="toc 3"/>
    <w:basedOn w:val="TOC2"/>
    <w:rsid w:val="004F3847"/>
    <w:pPr>
      <w:ind w:left="1134" w:hanging="1134"/>
    </w:pPr>
  </w:style>
  <w:style w:type="paragraph" w:styleId="TOC2">
    <w:name w:val="toc 2"/>
    <w:basedOn w:val="TOC1"/>
    <w:rsid w:val="004F3847"/>
    <w:pPr>
      <w:keepNext w:val="0"/>
      <w:spacing w:before="0"/>
      <w:ind w:left="851" w:hanging="851"/>
    </w:pPr>
    <w:rPr>
      <w:sz w:val="20"/>
    </w:rPr>
  </w:style>
  <w:style w:type="paragraph" w:styleId="Index1">
    <w:name w:val="index 1"/>
    <w:basedOn w:val="Normal"/>
    <w:semiHidden/>
    <w:rsid w:val="004F3847"/>
    <w:pPr>
      <w:keepLines/>
      <w:spacing w:after="0"/>
    </w:pPr>
  </w:style>
  <w:style w:type="paragraph" w:styleId="Index2">
    <w:name w:val="index 2"/>
    <w:basedOn w:val="Index1"/>
    <w:semiHidden/>
    <w:rsid w:val="004F3847"/>
    <w:pPr>
      <w:ind w:left="284"/>
    </w:pPr>
  </w:style>
  <w:style w:type="paragraph" w:customStyle="1" w:styleId="TT">
    <w:name w:val="TT"/>
    <w:basedOn w:val="Heading1"/>
    <w:next w:val="Normal"/>
    <w:rsid w:val="004F3847"/>
    <w:pPr>
      <w:outlineLvl w:val="9"/>
    </w:pPr>
  </w:style>
  <w:style w:type="paragraph" w:styleId="Footer">
    <w:name w:val="footer"/>
    <w:basedOn w:val="Header"/>
    <w:link w:val="FooterChar"/>
    <w:rsid w:val="004F3847"/>
    <w:pPr>
      <w:jc w:val="center"/>
    </w:pPr>
    <w:rPr>
      <w:i/>
    </w:rPr>
  </w:style>
  <w:style w:type="character" w:styleId="FootnoteReference">
    <w:name w:val="footnote reference"/>
    <w:basedOn w:val="DefaultParagraphFont"/>
    <w:rsid w:val="004F38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3847"/>
    <w:pPr>
      <w:keepLines/>
      <w:spacing w:after="0"/>
      <w:ind w:left="454" w:hanging="454"/>
    </w:pPr>
    <w:rPr>
      <w:sz w:val="16"/>
    </w:rPr>
  </w:style>
  <w:style w:type="paragraph" w:customStyle="1" w:styleId="NO">
    <w:name w:val="NO"/>
    <w:basedOn w:val="Normal"/>
    <w:link w:val="NOChar"/>
    <w:rsid w:val="004F3847"/>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4F3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4F3847"/>
    <w:pPr>
      <w:jc w:val="right"/>
    </w:pPr>
  </w:style>
  <w:style w:type="paragraph" w:customStyle="1" w:styleId="TAL">
    <w:name w:val="TAL"/>
    <w:basedOn w:val="Normal"/>
    <w:link w:val="TAL0"/>
    <w:rsid w:val="004F3847"/>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4F3847"/>
    <w:pPr>
      <w:ind w:left="851"/>
    </w:pPr>
  </w:style>
  <w:style w:type="paragraph" w:styleId="ListNumber">
    <w:name w:val="List Number"/>
    <w:basedOn w:val="List"/>
    <w:rsid w:val="004F3847"/>
  </w:style>
  <w:style w:type="paragraph" w:customStyle="1" w:styleId="TAH">
    <w:name w:val="TAH"/>
    <w:basedOn w:val="TAC"/>
    <w:link w:val="TAHCar"/>
    <w:rsid w:val="004F3847"/>
    <w:rPr>
      <w:b/>
    </w:rPr>
  </w:style>
  <w:style w:type="paragraph" w:customStyle="1" w:styleId="TAC">
    <w:name w:val="TAC"/>
    <w:basedOn w:val="TAL"/>
    <w:link w:val="TACCar"/>
    <w:rsid w:val="004F3847"/>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4F384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F3847"/>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4F3847"/>
    <w:pPr>
      <w:spacing w:after="0"/>
    </w:pPr>
  </w:style>
  <w:style w:type="paragraph" w:customStyle="1" w:styleId="NW">
    <w:name w:val="NW"/>
    <w:basedOn w:val="NO"/>
    <w:rsid w:val="004F3847"/>
    <w:pPr>
      <w:spacing w:after="0"/>
    </w:pPr>
  </w:style>
  <w:style w:type="paragraph" w:customStyle="1" w:styleId="EW">
    <w:name w:val="EW"/>
    <w:basedOn w:val="EX"/>
    <w:rsid w:val="004F3847"/>
    <w:pPr>
      <w:spacing w:after="0"/>
    </w:pPr>
  </w:style>
  <w:style w:type="paragraph" w:customStyle="1" w:styleId="B3">
    <w:name w:val="B3"/>
    <w:basedOn w:val="List3"/>
    <w:link w:val="B3Char"/>
    <w:rsid w:val="004F3847"/>
  </w:style>
  <w:style w:type="paragraph" w:styleId="List3">
    <w:name w:val="List 3"/>
    <w:basedOn w:val="List2"/>
    <w:rsid w:val="004F3847"/>
    <w:pPr>
      <w:ind w:left="1135"/>
    </w:pPr>
  </w:style>
  <w:style w:type="paragraph" w:customStyle="1" w:styleId="B4">
    <w:name w:val="B4"/>
    <w:basedOn w:val="List4"/>
    <w:link w:val="B4Char"/>
    <w:rsid w:val="004F3847"/>
  </w:style>
  <w:style w:type="paragraph" w:styleId="List4">
    <w:name w:val="List 4"/>
    <w:basedOn w:val="List3"/>
    <w:rsid w:val="004F3847"/>
    <w:pPr>
      <w:ind w:left="1418"/>
    </w:pPr>
  </w:style>
  <w:style w:type="paragraph" w:styleId="TOC6">
    <w:name w:val="toc 6"/>
    <w:basedOn w:val="TOC5"/>
    <w:next w:val="Normal"/>
    <w:rsid w:val="004F3847"/>
    <w:pPr>
      <w:ind w:left="1985" w:hanging="1985"/>
    </w:pPr>
  </w:style>
  <w:style w:type="paragraph" w:styleId="TOC7">
    <w:name w:val="toc 7"/>
    <w:basedOn w:val="TOC6"/>
    <w:next w:val="Normal"/>
    <w:rsid w:val="004F3847"/>
    <w:pPr>
      <w:ind w:left="2268" w:hanging="2268"/>
    </w:pPr>
  </w:style>
  <w:style w:type="paragraph" w:styleId="ListBullet2">
    <w:name w:val="List Bullet 2"/>
    <w:basedOn w:val="ListBullet"/>
    <w:rsid w:val="004F3847"/>
    <w:pPr>
      <w:ind w:left="851"/>
    </w:pPr>
  </w:style>
  <w:style w:type="paragraph" w:styleId="ListBullet">
    <w:name w:val="List Bullet"/>
    <w:basedOn w:val="List"/>
    <w:rsid w:val="004F3847"/>
  </w:style>
  <w:style w:type="paragraph" w:customStyle="1" w:styleId="EditorsNote">
    <w:name w:val="Editor's Note"/>
    <w:aliases w:val="EN"/>
    <w:basedOn w:val="NO"/>
    <w:link w:val="EditorsNoteChar"/>
    <w:rsid w:val="004F3847"/>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4F3847"/>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4F38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F38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F38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F38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F3847"/>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4F38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F3847"/>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4F38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F3847"/>
    <w:pPr>
      <w:ind w:left="1135"/>
    </w:pPr>
  </w:style>
  <w:style w:type="paragraph" w:styleId="List5">
    <w:name w:val="List 5"/>
    <w:basedOn w:val="List4"/>
    <w:rsid w:val="004F3847"/>
    <w:pPr>
      <w:ind w:left="1702"/>
    </w:pPr>
  </w:style>
  <w:style w:type="paragraph" w:styleId="ListBullet4">
    <w:name w:val="List Bullet 4"/>
    <w:basedOn w:val="ListBullet3"/>
    <w:rsid w:val="004F3847"/>
    <w:pPr>
      <w:ind w:left="1418"/>
    </w:pPr>
  </w:style>
  <w:style w:type="paragraph" w:styleId="ListBullet5">
    <w:name w:val="List Bullet 5"/>
    <w:basedOn w:val="ListBullet4"/>
    <w:rsid w:val="004F3847"/>
    <w:pPr>
      <w:ind w:left="1702"/>
    </w:pPr>
  </w:style>
  <w:style w:type="paragraph" w:customStyle="1" w:styleId="B5">
    <w:name w:val="B5"/>
    <w:basedOn w:val="List5"/>
    <w:link w:val="B5Char"/>
    <w:rsid w:val="004F3847"/>
  </w:style>
  <w:style w:type="paragraph" w:customStyle="1" w:styleId="ZTD">
    <w:name w:val="ZTD"/>
    <w:basedOn w:val="ZB"/>
    <w:rsid w:val="004F3847"/>
    <w:pPr>
      <w:framePr w:hRule="auto" w:wrap="notBeside" w:y="852"/>
    </w:pPr>
    <w:rPr>
      <w:i w:val="0"/>
      <w:sz w:val="40"/>
    </w:rPr>
  </w:style>
  <w:style w:type="paragraph" w:customStyle="1" w:styleId="ZV">
    <w:name w:val="ZV"/>
    <w:basedOn w:val="ZU"/>
    <w:rsid w:val="004F3847"/>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4F3847"/>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4F3847"/>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28</Pages>
  <Words>11021</Words>
  <Characters>62823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IS</cp:lastModifiedBy>
  <cp:revision>27</cp:revision>
  <cp:lastPrinted>2008-11-20T16:42:00Z</cp:lastPrinted>
  <dcterms:created xsi:type="dcterms:W3CDTF">2022-02-10T08:29:00Z</dcterms:created>
  <dcterms:modified xsi:type="dcterms:W3CDTF">2025-01-29T17:09:00Z</dcterms:modified>
</cp:coreProperties>
</file>