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36.35pt" o:ole="">
            <v:imagedata r:id="rId12" o:title=""/>
          </v:shape>
          <o:OLEObject Type="Embed" ProgID="Equation.3" ShapeID="_x0000_i1025" DrawAspect="Content" ObjectID="_1773682019"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577156" w:rsidP="0073276B">
            <w:pPr>
              <w:pStyle w:val="TAC"/>
              <w:keepNext w:val="0"/>
              <w:rPr>
                <w:sz w:val="16"/>
                <w:szCs w:val="16"/>
              </w:rPr>
            </w:pPr>
            <w:hyperlink r:id="rId14" w:history="1">
              <w:r w:rsidR="0073276B"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577156" w:rsidP="008265C8">
            <w:pPr>
              <w:pStyle w:val="TAC"/>
              <w:keepNext w:val="0"/>
              <w:rPr>
                <w:sz w:val="16"/>
                <w:szCs w:val="16"/>
              </w:rPr>
            </w:pPr>
            <w:hyperlink r:id="rId15" w:history="1">
              <w:r w:rsidR="008265C8"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577156" w:rsidP="008265C8">
            <w:pPr>
              <w:pStyle w:val="TAC"/>
              <w:keepNext w:val="0"/>
              <w:rPr>
                <w:sz w:val="16"/>
                <w:szCs w:val="16"/>
              </w:rPr>
            </w:pPr>
            <w:hyperlink r:id="rId16"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577156" w:rsidP="008265C8">
            <w:pPr>
              <w:pStyle w:val="TAC"/>
              <w:keepNext w:val="0"/>
              <w:rPr>
                <w:sz w:val="16"/>
                <w:szCs w:val="16"/>
              </w:rPr>
            </w:pPr>
            <w:hyperlink r:id="rId17"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577156" w:rsidP="0037009B">
            <w:pPr>
              <w:pStyle w:val="TAC"/>
              <w:keepNext w:val="0"/>
              <w:rPr>
                <w:sz w:val="16"/>
                <w:szCs w:val="16"/>
              </w:rPr>
            </w:pPr>
            <w:hyperlink r:id="rId18" w:tgtFrame="_blank" w:tooltip="Download Tdoc" w:history="1">
              <w:r w:rsidR="0037009B"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577156" w:rsidP="0037009B">
            <w:pPr>
              <w:pStyle w:val="TAC"/>
              <w:keepNext w:val="0"/>
              <w:rPr>
                <w:sz w:val="16"/>
                <w:szCs w:val="16"/>
              </w:rPr>
            </w:pPr>
            <w:hyperlink r:id="rId19" w:tgtFrame="_blank" w:tooltip="Download Tdoc" w:history="1">
              <w:r w:rsidR="0037009B"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577156" w:rsidP="0037009B">
            <w:pPr>
              <w:pStyle w:val="TAC"/>
              <w:keepNext w:val="0"/>
              <w:rPr>
                <w:sz w:val="16"/>
                <w:szCs w:val="16"/>
              </w:rPr>
            </w:pPr>
            <w:hyperlink r:id="rId20" w:tgtFrame="_blank" w:tooltip="Download Tdoc" w:history="1">
              <w:r w:rsidR="000E3C8C"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[NR_newRAT-Core]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r w:rsidR="00962691" w14:paraId="6D260DC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F7DA" w14:textId="6CD0DD7D"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19473A" w14:textId="0537553F"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5E87" w14:textId="01CE03F6" w:rsidR="00962691" w:rsidRDefault="00962691" w:rsidP="00962691">
            <w:pPr>
              <w:spacing w:after="0"/>
              <w:jc w:val="center"/>
              <w:rPr>
                <w:rFonts w:ascii="Arial" w:hAnsi="Arial" w:cs="Arial"/>
                <w:sz w:val="16"/>
                <w:szCs w:val="16"/>
              </w:rPr>
            </w:pPr>
            <w:r w:rsidRPr="00962691">
              <w:rPr>
                <w:rFonts w:ascii="Arial" w:hAnsi="Arial"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D2E71" w14:textId="7214FB8E" w:rsidR="00962691" w:rsidRDefault="00962691" w:rsidP="00962691">
            <w:pPr>
              <w:pStyle w:val="TAL"/>
              <w:keepNext w:val="0"/>
              <w:jc w:val="center"/>
              <w:rPr>
                <w:rFonts w:cs="Arial"/>
                <w:sz w:val="16"/>
                <w:szCs w:val="16"/>
              </w:rPr>
            </w:pPr>
            <w:r w:rsidRPr="00962691">
              <w:rPr>
                <w:rFonts w:cs="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973E"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5F879" w14:textId="2A0375D1"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9F05B" w14:textId="29811D69" w:rsidR="00962691" w:rsidRPr="00754736" w:rsidRDefault="00962691" w:rsidP="00962691">
            <w:pPr>
              <w:pStyle w:val="TAL"/>
              <w:keepNext w:val="0"/>
              <w:rPr>
                <w:rFonts w:cs="Arial"/>
                <w:sz w:val="16"/>
                <w:szCs w:val="16"/>
              </w:rPr>
            </w:pPr>
            <w:r w:rsidRPr="00962691">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F3" w14:textId="5EFEA49E"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225AEA2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4F3EA" w14:textId="067658C2"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AE36F1" w14:textId="0537AC20"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E9ACA" w14:textId="577AAFA2" w:rsidR="00962691" w:rsidRDefault="00962691" w:rsidP="00962691">
            <w:pPr>
              <w:spacing w:after="0"/>
              <w:jc w:val="center"/>
              <w:rPr>
                <w:rFonts w:ascii="Arial" w:hAnsi="Arial" w:cs="Arial"/>
                <w:sz w:val="16"/>
                <w:szCs w:val="16"/>
              </w:rPr>
            </w:pPr>
            <w:r w:rsidRPr="00962691">
              <w:rPr>
                <w:rFonts w:ascii="Arial" w:hAnsi="Arial"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E5B1" w14:textId="61CB96E2" w:rsidR="00962691" w:rsidRDefault="00962691" w:rsidP="00962691">
            <w:pPr>
              <w:pStyle w:val="TAL"/>
              <w:keepNext w:val="0"/>
              <w:jc w:val="center"/>
              <w:rPr>
                <w:rFonts w:cs="Arial"/>
                <w:sz w:val="16"/>
                <w:szCs w:val="16"/>
              </w:rPr>
            </w:pPr>
            <w:r w:rsidRPr="00962691">
              <w:rPr>
                <w:rFonts w:cs="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7484"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ED526" w14:textId="5A6852A3"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413E9" w14:textId="595212EB" w:rsidR="00962691" w:rsidRPr="00754736" w:rsidRDefault="00962691" w:rsidP="00962691">
            <w:pPr>
              <w:pStyle w:val="TAL"/>
              <w:keepNext w:val="0"/>
              <w:rPr>
                <w:rFonts w:cs="Arial"/>
                <w:sz w:val="16"/>
                <w:szCs w:val="16"/>
              </w:rPr>
            </w:pPr>
            <w:r w:rsidRPr="00962691">
              <w:rPr>
                <w:rFonts w:cs="Arial"/>
                <w:sz w:val="16"/>
                <w:szCs w:val="16"/>
              </w:rPr>
              <w:t>CR for TS 38.101-3 Rel-15 CAT-F: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C83D8" w14:textId="2EB87EEC"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30EB603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A304D" w14:textId="43D2EA18"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3C01F7" w14:textId="0D6B637A"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454A4" w14:textId="18B0CDB2" w:rsidR="00962691" w:rsidRDefault="00962691" w:rsidP="00962691">
            <w:pPr>
              <w:spacing w:after="0"/>
              <w:jc w:val="center"/>
              <w:rPr>
                <w:rFonts w:ascii="Arial" w:hAnsi="Arial" w:cs="Arial"/>
                <w:sz w:val="16"/>
                <w:szCs w:val="16"/>
              </w:rPr>
            </w:pPr>
            <w:r w:rsidRPr="00962691">
              <w:rPr>
                <w:rFonts w:ascii="Arial" w:hAnsi="Arial"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17B6" w14:textId="6F371EB0" w:rsidR="00962691" w:rsidRDefault="00962691" w:rsidP="00962691">
            <w:pPr>
              <w:pStyle w:val="TAL"/>
              <w:keepNext w:val="0"/>
              <w:jc w:val="center"/>
              <w:rPr>
                <w:rFonts w:cs="Arial"/>
                <w:sz w:val="16"/>
                <w:szCs w:val="16"/>
              </w:rPr>
            </w:pPr>
            <w:r w:rsidRPr="00962691">
              <w:rPr>
                <w:rFonts w:cs="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459C"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36C2" w14:textId="30A1403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A8D14" w14:textId="3CACB00A" w:rsidR="00962691" w:rsidRPr="00754736" w:rsidRDefault="00962691" w:rsidP="00962691">
            <w:pPr>
              <w:pStyle w:val="TAL"/>
              <w:keepNext w:val="0"/>
              <w:rPr>
                <w:rFonts w:cs="Arial"/>
                <w:sz w:val="16"/>
                <w:szCs w:val="16"/>
              </w:rPr>
            </w:pPr>
            <w:r w:rsidRPr="00962691">
              <w:rPr>
                <w:rFonts w:cs="Arial"/>
                <w:sz w:val="16"/>
                <w:szCs w:val="16"/>
              </w:rPr>
              <w:t>(NR_newRAT-Core) CR to R15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3164D" w14:textId="76E9F328"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4376FF46"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0517" w14:textId="6BD4011B"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914A6" w14:textId="3F3B5515"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A2795" w14:textId="51CFE919" w:rsidR="00962691" w:rsidRDefault="00962691" w:rsidP="00962691">
            <w:pPr>
              <w:spacing w:after="0"/>
              <w:jc w:val="center"/>
              <w:rPr>
                <w:rFonts w:ascii="Arial" w:hAnsi="Arial" w:cs="Arial"/>
                <w:sz w:val="16"/>
                <w:szCs w:val="16"/>
              </w:rPr>
            </w:pPr>
            <w:r w:rsidRPr="00962691">
              <w:rPr>
                <w:rFonts w:ascii="Arial" w:hAnsi="Arial"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3B99" w14:textId="35298EF8" w:rsidR="00962691" w:rsidRDefault="00962691" w:rsidP="00962691">
            <w:pPr>
              <w:pStyle w:val="TAL"/>
              <w:keepNext w:val="0"/>
              <w:jc w:val="center"/>
              <w:rPr>
                <w:rFonts w:cs="Arial"/>
                <w:sz w:val="16"/>
                <w:szCs w:val="16"/>
              </w:rPr>
            </w:pPr>
            <w:r w:rsidRPr="00962691">
              <w:rPr>
                <w:rFonts w:cs="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677" w14:textId="165E85C8" w:rsidR="00962691" w:rsidRDefault="00962691" w:rsidP="00962691">
            <w:pPr>
              <w:pStyle w:val="TAR"/>
              <w:keepNext w:val="0"/>
              <w:jc w:val="center"/>
              <w:rPr>
                <w:rFonts w:cs="Arial"/>
                <w:sz w:val="16"/>
                <w:szCs w:val="16"/>
              </w:rPr>
            </w:pPr>
            <w:r w:rsidRPr="009626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5A74" w14:textId="433EFA4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EE8F5" w14:textId="47EA5456" w:rsidR="00962691" w:rsidRPr="00754736" w:rsidRDefault="00962691" w:rsidP="00962691">
            <w:pPr>
              <w:pStyle w:val="TAL"/>
              <w:keepNext w:val="0"/>
              <w:rPr>
                <w:rFonts w:cs="Arial"/>
                <w:sz w:val="16"/>
                <w:szCs w:val="16"/>
              </w:rPr>
            </w:pPr>
            <w:r w:rsidRPr="00962691">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BF085" w14:textId="0822340E" w:rsidR="00962691" w:rsidRPr="00962691" w:rsidRDefault="00962691" w:rsidP="00962691">
            <w:pPr>
              <w:pStyle w:val="TAC"/>
              <w:keepNext w:val="0"/>
              <w:rPr>
                <w:rFonts w:cs="Arial"/>
                <w:sz w:val="16"/>
                <w:szCs w:val="16"/>
              </w:rPr>
            </w:pPr>
            <w:r w:rsidRPr="00962691">
              <w:rPr>
                <w:rFonts w:cs="Arial"/>
                <w:sz w:val="16"/>
                <w:szCs w:val="16"/>
              </w:rPr>
              <w:t>15.25.0</w:t>
            </w:r>
          </w:p>
        </w:tc>
      </w:tr>
    </w:tbl>
    <w:p w14:paraId="19659652" w14:textId="309BC756" w:rsidR="009D2544" w:rsidRPr="00F55B07" w:rsidRDefault="009D2544" w:rsidP="004D526A">
      <w:pPr>
        <w:rPr>
          <w:noProof/>
        </w:rPr>
      </w:pPr>
    </w:p>
    <w:sectPr w:rsidR="009D2544" w:rsidRPr="00F55B07" w:rsidSect="00380C2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1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8B06" w14:textId="77777777" w:rsidR="003B4382" w:rsidRDefault="003B4382">
      <w:r>
        <w:separator/>
      </w:r>
    </w:p>
    <w:p w14:paraId="14215247" w14:textId="77777777" w:rsidR="003B4382" w:rsidRDefault="003B4382"/>
  </w:endnote>
  <w:endnote w:type="continuationSeparator" w:id="0">
    <w:p w14:paraId="01E106B4" w14:textId="77777777" w:rsidR="003B4382" w:rsidRDefault="003B4382">
      <w:r>
        <w:continuationSeparator/>
      </w:r>
    </w:p>
    <w:p w14:paraId="30CAE2CF" w14:textId="77777777" w:rsidR="003B4382" w:rsidRDefault="003B4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0AB2B" w14:textId="77777777" w:rsidR="008650BB" w:rsidRDefault="00865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3D793" w14:textId="77777777" w:rsidR="008650BB" w:rsidRDefault="00865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A2FAA" w14:textId="77777777" w:rsidR="003B4382" w:rsidRDefault="003B4382">
      <w:r>
        <w:separator/>
      </w:r>
    </w:p>
    <w:p w14:paraId="52F34241" w14:textId="77777777" w:rsidR="003B4382" w:rsidRDefault="003B4382"/>
  </w:footnote>
  <w:footnote w:type="continuationSeparator" w:id="0">
    <w:p w14:paraId="476F7308" w14:textId="77777777" w:rsidR="003B4382" w:rsidRDefault="003B4382">
      <w:r>
        <w:continuationSeparator/>
      </w:r>
    </w:p>
    <w:p w14:paraId="199CD240" w14:textId="77777777" w:rsidR="003B4382" w:rsidRDefault="003B4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AD390" w14:textId="77777777" w:rsidR="008650BB" w:rsidRDefault="00865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374D298D"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8650BB">
      <w:rPr>
        <w:rFonts w:ascii="Arial" w:eastAsia="Times New Roman" w:hAnsi="Arial"/>
        <w:b/>
        <w:noProof/>
        <w:sz w:val="18"/>
        <w:lang w:eastAsia="en-GB"/>
      </w:rPr>
      <w:t>25</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w:t>
    </w:r>
    <w:r w:rsidR="008650BB">
      <w:rPr>
        <w:rFonts w:ascii="Arial" w:eastAsia="Times New Roman" w:hAnsi="Arial"/>
        <w:b/>
        <w:noProof/>
        <w:sz w:val="18"/>
        <w:lang w:eastAsia="en-GB"/>
      </w:rPr>
      <w:t>2024</w:t>
    </w:r>
    <w:r>
      <w:rPr>
        <w:rFonts w:ascii="Arial" w:eastAsia="Times New Roman" w:hAnsi="Arial"/>
        <w:b/>
        <w:noProof/>
        <w:sz w:val="18"/>
        <w:lang w:eastAsia="en-GB"/>
      </w:rPr>
      <w:t>-</w:t>
    </w:r>
    <w:r w:rsidR="008650BB">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CAAB" w14:textId="77777777" w:rsidR="008650BB" w:rsidRDefault="00865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1D44"/>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021F"/>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77156"/>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65C8"/>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0BB"/>
    <w:rsid w:val="00865539"/>
    <w:rsid w:val="00866485"/>
    <w:rsid w:val="0086687A"/>
    <w:rsid w:val="00867B93"/>
    <w:rsid w:val="00870EE7"/>
    <w:rsid w:val="00872253"/>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2691"/>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5E2C"/>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07E92"/>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23</Pages>
  <Words>8948</Words>
  <Characters>51004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59833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1386</cp:lastModifiedBy>
  <cp:revision>58</cp:revision>
  <cp:lastPrinted>2019-01-18T19:05:00Z</cp:lastPrinted>
  <dcterms:created xsi:type="dcterms:W3CDTF">2022-01-08T16:47:00Z</dcterms:created>
  <dcterms:modified xsi:type="dcterms:W3CDTF">2024-04-03T18:40:00Z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