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41AAE541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5C7F25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9D6E18">
        <w:rPr>
          <w:b/>
          <w:sz w:val="24"/>
          <w:lang w:val="fr-FR"/>
        </w:rPr>
        <w:t>R3-</w:t>
      </w:r>
      <w:r w:rsidRPr="009D6E18">
        <w:rPr>
          <w:rFonts w:hint="eastAsia"/>
          <w:b/>
          <w:sz w:val="24"/>
          <w:lang w:val="fr-FR"/>
        </w:rPr>
        <w:t>2</w:t>
      </w:r>
      <w:r w:rsidR="005C7F25">
        <w:rPr>
          <w:b/>
          <w:sz w:val="24"/>
          <w:lang w:val="fr-FR"/>
        </w:rPr>
        <w:t>6</w:t>
      </w:r>
      <w:r w:rsidR="00F35CCB">
        <w:rPr>
          <w:b/>
          <w:sz w:val="24"/>
          <w:lang w:val="fr-FR"/>
        </w:rPr>
        <w:t>0</w:t>
      </w:r>
      <w:r w:rsidR="007A623F">
        <w:rPr>
          <w:b/>
          <w:sz w:val="24"/>
          <w:lang w:val="fr-FR"/>
        </w:rPr>
        <w:t>714</w:t>
      </w:r>
    </w:p>
    <w:p w14:paraId="4F90AA2C" w14:textId="492579E6" w:rsidR="00954D93" w:rsidRDefault="005C7F25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93AA475" w:rsidR="00954D93" w:rsidRDefault="00E378E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D6E18">
              <w:rPr>
                <w:b/>
                <w:sz w:val="28"/>
                <w:lang w:val="en-US" w:eastAsia="zh-CN"/>
              </w:rPr>
              <w:t>0187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5F7DB885" w:rsidR="00954D93" w:rsidRPr="005C7F25" w:rsidRDefault="007A623F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2E28CE9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4503AA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</w:t>
              </w:r>
              <w:r w:rsidR="004503AA">
                <w:rPr>
                  <w:b/>
                  <w:sz w:val="28"/>
                </w:rPr>
                <w:t>10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749BE55C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5C7F25">
              <w:rPr>
                <w:lang w:val="en-US"/>
              </w:rPr>
              <w:t>, Samsung</w:t>
            </w:r>
            <w:r w:rsidR="00567DD5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568E5C09" w:rsidR="00954D93" w:rsidRDefault="00567DD5">
            <w:pPr>
              <w:pStyle w:val="CRCoverPage"/>
              <w:spacing w:after="0"/>
            </w:pPr>
            <w:r>
              <w:t>5G_V2X_NRSL-Core</w:t>
            </w:r>
            <w:r w:rsidR="00000000">
              <w:t>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29EE59D0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5C7F25">
              <w:t>6</w:t>
            </w:r>
            <w:r>
              <w:t>-</w:t>
            </w:r>
            <w:r w:rsidR="005C7F25">
              <w:t>02</w:t>
            </w:r>
            <w:r>
              <w:t>-</w:t>
            </w:r>
            <w:r w:rsidR="005C7F25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793037E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A6780D">
              <w:t>7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</w:t>
            </w:r>
            <w:r w:rsidRPr="009D6E18">
              <w:rPr>
                <w:i/>
                <w:iCs/>
                <w:lang w:eastAsia="zh-CN"/>
              </w:rPr>
              <w:t>, a prioritized list of Alternative QoS Profile(s) to the NG-RAN. If</w:t>
            </w:r>
            <w:r>
              <w:rPr>
                <w:i/>
                <w:iCs/>
                <w:lang w:eastAsia="zh-CN"/>
              </w:rPr>
              <w:t xml:space="preserve">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5BDF0201" w14:textId="77777777" w:rsidR="00121EC9" w:rsidRDefault="00121EC9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50DE3C93" w14:textId="77777777" w:rsidR="00121EC9" w:rsidRPr="00231957" w:rsidRDefault="00121EC9" w:rsidP="00121EC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8C6B555" w14:textId="77777777" w:rsidR="00121EC9" w:rsidRPr="00231957" w:rsidRDefault="00121EC9" w:rsidP="00121EC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7A27673A" w14:textId="77777777" w:rsidR="00121EC9" w:rsidRPr="00231957" w:rsidRDefault="00121EC9" w:rsidP="00121EC9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0F77B34C" w:rsidR="00954D93" w:rsidRPr="009D6E18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38.4</w:t>
            </w:r>
            <w:r w:rsidR="00881AC3" w:rsidRPr="009D6E18">
              <w:rPr>
                <w:lang w:val="en-US"/>
              </w:rPr>
              <w:t>1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1375</w:t>
            </w:r>
            <w:r w:rsidRPr="009D6E18">
              <w:t xml:space="preserve"> </w:t>
            </w:r>
          </w:p>
          <w:p w14:paraId="4F90AAA3" w14:textId="68229557" w:rsidR="00954D93" w:rsidRPr="009D6E18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38.4</w:t>
            </w:r>
            <w:r w:rsidR="006B2356" w:rsidRPr="009D6E18">
              <w:rPr>
                <w:lang w:val="en-US"/>
              </w:rPr>
              <w:t>2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1612</w:t>
            </w:r>
            <w:r w:rsidRPr="009D6E18">
              <w:t xml:space="preserve"> </w:t>
            </w:r>
          </w:p>
          <w:p w14:paraId="361BBB89" w14:textId="77777777" w:rsidR="00954D93" w:rsidRDefault="00000000">
            <w:pPr>
              <w:pStyle w:val="CRCoverPage"/>
              <w:spacing w:after="0"/>
              <w:ind w:left="99"/>
            </w:pPr>
            <w:r w:rsidRPr="009D6E18">
              <w:t xml:space="preserve">TS </w:t>
            </w:r>
            <w:r w:rsidRPr="009D6E18">
              <w:rPr>
                <w:lang w:val="en-US"/>
              </w:rPr>
              <w:t>3</w:t>
            </w:r>
            <w:r w:rsidR="006B2356" w:rsidRPr="009D6E18">
              <w:rPr>
                <w:lang w:val="en-US"/>
              </w:rPr>
              <w:t>8</w:t>
            </w:r>
            <w:r w:rsidRPr="009D6E18">
              <w:rPr>
                <w:lang w:val="en-US"/>
              </w:rPr>
              <w:t>.4</w:t>
            </w:r>
            <w:r w:rsidR="006B2356" w:rsidRPr="009D6E18">
              <w:rPr>
                <w:lang w:val="en-US"/>
              </w:rPr>
              <w:t>7</w:t>
            </w:r>
            <w:r w:rsidRPr="009D6E18">
              <w:rPr>
                <w:lang w:val="en-US"/>
              </w:rPr>
              <w:t>3</w:t>
            </w:r>
            <w:r w:rsidRPr="009D6E18">
              <w:t xml:space="preserve"> CR </w:t>
            </w:r>
            <w:r w:rsidR="00C92F6D" w:rsidRPr="009D6E18">
              <w:t>1648</w:t>
            </w:r>
            <w:r w:rsidRPr="009D6E18">
              <w:t xml:space="preserve"> </w:t>
            </w:r>
          </w:p>
          <w:p w14:paraId="4F90AAA4" w14:textId="3F723420" w:rsidR="009F59C4" w:rsidRDefault="009F59C4">
            <w:pPr>
              <w:pStyle w:val="CRCoverPage"/>
              <w:spacing w:after="0"/>
              <w:ind w:left="99"/>
            </w:pPr>
            <w:r>
              <w:t>TS 36.483 CR 734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14ABF9C1" w:rsidR="00954D93" w:rsidRDefault="009F59C4">
            <w:pPr>
              <w:pStyle w:val="CRCoverPage"/>
              <w:spacing w:after="0"/>
              <w:ind w:left="100"/>
            </w:pPr>
            <w:r w:rsidRPr="009F59C4">
              <w:t xml:space="preserve">Mirror CR to the corresponding REL-16 </w:t>
            </w:r>
            <w:proofErr w:type="spellStart"/>
            <w:r w:rsidRPr="009F59C4">
              <w:t>cat.F</w:t>
            </w:r>
            <w:proofErr w:type="spellEnd"/>
            <w:r w:rsidRPr="009F59C4">
              <w:t xml:space="preserve"> CR to TS 38.463 (CR#0734). No REL-17/18/19 CR to TS 38.463 is needed as TS 38.463 REL-17/18/19 is an empty pointer specification to TS 37.483</w:t>
            </w:r>
            <w:r w:rsidRPr="009F59C4">
              <w:t>.</w:t>
            </w: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3C732" w14:textId="77777777" w:rsidR="00954D93" w:rsidRDefault="005C7F25">
            <w:pPr>
              <w:pStyle w:val="CRCoverPage"/>
              <w:spacing w:after="0"/>
              <w:ind w:left="100"/>
            </w:pPr>
            <w:r>
              <w:t>Rev 1: updated new venue at RAN3#131.</w:t>
            </w:r>
          </w:p>
          <w:p w14:paraId="4F90AABC" w14:textId="39B070DF" w:rsidR="009F59C4" w:rsidRDefault="009F59C4">
            <w:pPr>
              <w:pStyle w:val="CRCoverPage"/>
              <w:spacing w:after="0"/>
              <w:ind w:left="100"/>
            </w:pPr>
            <w:r>
              <w:t xml:space="preserve">Rev 2: </w:t>
            </w:r>
            <w:proofErr w:type="spellStart"/>
            <w:r>
              <w:t>wid</w:t>
            </w:r>
            <w:proofErr w:type="spellEnd"/>
            <w:r>
              <w:t xml:space="preserve"> code updated, cosign added, other specs updated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7EBF6BA3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200453524"/>
      <w:bookmarkStart w:id="41" w:name="_Toc200454488"/>
      <w:bookmarkStart w:id="42" w:name="_Toc45881831"/>
      <w:bookmarkStart w:id="43" w:name="_Toc51852470"/>
      <w:bookmarkStart w:id="44" w:name="_Toc56620421"/>
      <w:bookmarkStart w:id="45" w:name="_Toc64448061"/>
      <w:bookmarkStart w:id="46" w:name="_Toc74152836"/>
      <w:bookmarkStart w:id="47" w:name="_Toc88656261"/>
      <w:bookmarkStart w:id="48" w:name="_Toc88657320"/>
      <w:bookmarkStart w:id="49" w:name="_Toc105657383"/>
      <w:bookmarkStart w:id="50" w:name="_Toc106108764"/>
      <w:bookmarkStart w:id="51" w:name="_Toc112687857"/>
      <w:bookmarkStart w:id="52" w:name="_Toc209691500"/>
      <w:bookmarkStart w:id="53" w:name="_Toc44497761"/>
      <w:bookmarkStart w:id="54" w:name="_Toc45108148"/>
      <w:bookmarkStart w:id="55" w:name="_Toc45901768"/>
      <w:bookmarkStart w:id="56" w:name="_Toc51850849"/>
      <w:bookmarkStart w:id="57" w:name="_Toc56693853"/>
      <w:bookmarkStart w:id="58" w:name="_Toc64447397"/>
      <w:bookmarkStart w:id="59" w:name="_Toc66286891"/>
      <w:bookmarkStart w:id="60" w:name="_Toc74151586"/>
      <w:bookmarkStart w:id="61" w:name="_Toc88654059"/>
      <w:bookmarkStart w:id="62" w:name="_Toc97904415"/>
      <w:bookmarkStart w:id="63" w:name="_Toc105175456"/>
      <w:bookmarkStart w:id="64" w:name="_Toc113826486"/>
      <w:bookmarkStart w:id="65" w:name="_Toc175587072"/>
      <w:bookmarkStart w:id="66" w:name="_Toc112756875"/>
      <w:bookmarkStart w:id="67" w:name="_Toc106109228"/>
      <w:bookmarkStart w:id="68" w:name="_Toc45652420"/>
      <w:bookmarkStart w:id="69" w:name="_Toc45658852"/>
      <w:bookmarkStart w:id="70" w:name="_Toc105152424"/>
      <w:bookmarkStart w:id="71" w:name="_Toc107409686"/>
      <w:bookmarkStart w:id="72" w:name="_Toc99123552"/>
      <w:bookmarkStart w:id="73" w:name="_Toc64446407"/>
      <w:bookmarkStart w:id="74" w:name="_Toc105174230"/>
      <w:bookmarkStart w:id="75" w:name="_Toc45720672"/>
      <w:bookmarkStart w:id="76" w:name="_Toc45897939"/>
      <w:bookmarkStart w:id="77" w:name="_Toc88652366"/>
      <w:bookmarkStart w:id="78" w:name="_Toc73982277"/>
      <w:bookmarkStart w:id="79" w:name="_Toc97891409"/>
      <w:bookmarkStart w:id="80" w:name="_Toc200458254"/>
      <w:bookmarkStart w:id="81" w:name="_Toc99662357"/>
      <w:bookmarkStart w:id="82" w:name="_Toc45798550"/>
      <w:bookmarkStart w:id="83" w:name="_Toc51746143"/>
      <w:r w:rsidRPr="00727E4C">
        <w:rPr>
          <w:rFonts w:ascii="Arial" w:eastAsia="SimSun" w:hAnsi="Arial"/>
          <w:sz w:val="24"/>
          <w:lang w:eastAsia="ko-KR"/>
        </w:rPr>
        <w:t>9.3.1.93</w:t>
      </w:r>
      <w:r w:rsidRPr="00727E4C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</w:p>
    <w:p w14:paraId="1091363E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27E4C">
        <w:rPr>
          <w:rFonts w:eastAsia="Times New Roman"/>
          <w:lang w:eastAsia="ko-KR"/>
        </w:rP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27E4C" w:rsidRPr="00727E4C" w14:paraId="481983E2" w14:textId="77777777" w:rsidTr="00BC6525">
        <w:trPr>
          <w:tblHeader/>
        </w:trPr>
        <w:tc>
          <w:tcPr>
            <w:tcW w:w="2448" w:type="dxa"/>
          </w:tcPr>
          <w:p w14:paraId="2DDA9CE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C1FC1F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AF1FF9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0E60A0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1BC32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727E4C" w:rsidRPr="00727E4C" w14:paraId="024A2F29" w14:textId="77777777" w:rsidTr="00BC6525">
        <w:tc>
          <w:tcPr>
            <w:tcW w:w="2448" w:type="dxa"/>
          </w:tcPr>
          <w:p w14:paraId="15E5461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727E4C">
              <w:rPr>
                <w:rFonts w:ascii="Arial" w:eastAsia="SimSun" w:hAnsi="Arial"/>
                <w:sz w:val="18"/>
                <w:lang w:eastAsia="zh-CN"/>
              </w:rPr>
              <w:t>Alternative QoS Parameters</w:t>
            </w: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7BF147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881A60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727E4C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0CA166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3C972E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6CCD9232" w14:textId="77777777" w:rsidTr="00BC6525">
        <w:tc>
          <w:tcPr>
            <w:tcW w:w="2448" w:type="dxa"/>
          </w:tcPr>
          <w:p w14:paraId="72FFFB8D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bookmarkStart w:id="84" w:name="_Hlk23319941"/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&gt;Alternative QoS Parameters Index</w:t>
            </w:r>
          </w:p>
        </w:tc>
        <w:tc>
          <w:tcPr>
            <w:tcW w:w="1080" w:type="dxa"/>
          </w:tcPr>
          <w:p w14:paraId="6162514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3D3ECEE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35106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INTEGER (1..8,..)</w:t>
            </w:r>
          </w:p>
        </w:tc>
        <w:tc>
          <w:tcPr>
            <w:tcW w:w="2880" w:type="dxa"/>
          </w:tcPr>
          <w:p w14:paraId="42C3CE49" w14:textId="695AFC71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5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727E4C" w:rsidRPr="00727E4C" w14:paraId="031E5166" w14:textId="77777777" w:rsidTr="00BC6525">
        <w:tc>
          <w:tcPr>
            <w:tcW w:w="2448" w:type="dxa"/>
          </w:tcPr>
          <w:p w14:paraId="256E738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Downlink</w:t>
            </w:r>
          </w:p>
        </w:tc>
        <w:tc>
          <w:tcPr>
            <w:tcW w:w="1080" w:type="dxa"/>
          </w:tcPr>
          <w:p w14:paraId="195333DA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7F8E6F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2C0A6F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3D1E51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264D6B6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0855F5E4" w14:textId="77777777" w:rsidTr="00BC6525">
        <w:tc>
          <w:tcPr>
            <w:tcW w:w="2448" w:type="dxa"/>
          </w:tcPr>
          <w:p w14:paraId="3D2556A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Uplink</w:t>
            </w:r>
          </w:p>
        </w:tc>
        <w:tc>
          <w:tcPr>
            <w:tcW w:w="1080" w:type="dxa"/>
          </w:tcPr>
          <w:p w14:paraId="5C79F8AB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4E45AB36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1C61074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06722A2E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64C8D9BC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1F60D5E2" w14:textId="77777777" w:rsidTr="00BC6525">
        <w:tc>
          <w:tcPr>
            <w:tcW w:w="2448" w:type="dxa"/>
          </w:tcPr>
          <w:p w14:paraId="64C6D137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&gt;Packet Delay Budget</w:t>
            </w:r>
          </w:p>
        </w:tc>
        <w:tc>
          <w:tcPr>
            <w:tcW w:w="1080" w:type="dxa"/>
          </w:tcPr>
          <w:p w14:paraId="3A551D5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6E52B3AB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5C3A200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6D2AD60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27E4C" w:rsidRPr="00727E4C" w14:paraId="3C1DB8EE" w14:textId="77777777" w:rsidTr="00BC6525">
        <w:tc>
          <w:tcPr>
            <w:tcW w:w="2448" w:type="dxa"/>
          </w:tcPr>
          <w:p w14:paraId="60F9F9C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iCs/>
                <w:sz w:val="18"/>
                <w:lang w:eastAsia="ja-JP"/>
              </w:rPr>
              <w:t>&gt;Packet Error Rate</w:t>
            </w:r>
          </w:p>
        </w:tc>
        <w:tc>
          <w:tcPr>
            <w:tcW w:w="1080" w:type="dxa"/>
          </w:tcPr>
          <w:p w14:paraId="70EFDD0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3CFEFC95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2CAC0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55D088D2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bookmarkEnd w:id="84"/>
    </w:tbl>
    <w:p w14:paraId="5B4C57BA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727E4C" w:rsidRPr="00727E4C" w14:paraId="2D0F14BD" w14:textId="77777777" w:rsidTr="00BC6525">
        <w:tc>
          <w:tcPr>
            <w:tcW w:w="3289" w:type="dxa"/>
          </w:tcPr>
          <w:p w14:paraId="1ACE6F89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99A2FF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727E4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27E4C" w:rsidRPr="00727E4C" w14:paraId="0B9C3C3D" w14:textId="77777777" w:rsidTr="00BC6525">
        <w:tc>
          <w:tcPr>
            <w:tcW w:w="3289" w:type="dxa"/>
          </w:tcPr>
          <w:p w14:paraId="369B5321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727E4C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7FD0E2DD" w14:textId="77777777" w:rsidR="00727E4C" w:rsidRPr="00727E4C" w:rsidRDefault="00727E4C" w:rsidP="00727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27E4C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727E4C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727E4C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03BF9EB2" w14:textId="77777777" w:rsidR="00727E4C" w:rsidRPr="00727E4C" w:rsidRDefault="00727E4C" w:rsidP="00727E4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DD3D916" w14:textId="77777777" w:rsidR="00A6780D" w:rsidRDefault="00A6780D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71AA9153" w14:textId="77777777" w:rsidR="00A6780D" w:rsidRDefault="00A6780D" w:rsidP="00D01FD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458AC1E1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5AA2104C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DFBDD" w14:textId="77777777" w:rsidR="00FE4EAE" w:rsidRDefault="00FE4EAE">
      <w:pPr>
        <w:spacing w:after="0"/>
      </w:pPr>
      <w:r>
        <w:separator/>
      </w:r>
    </w:p>
  </w:endnote>
  <w:endnote w:type="continuationSeparator" w:id="0">
    <w:p w14:paraId="1E6A5B7F" w14:textId="77777777" w:rsidR="00FE4EAE" w:rsidRDefault="00FE4E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24613" w14:textId="77777777" w:rsidR="00FE4EAE" w:rsidRDefault="00FE4EAE">
      <w:pPr>
        <w:spacing w:after="0"/>
      </w:pPr>
      <w:r>
        <w:separator/>
      </w:r>
    </w:p>
  </w:footnote>
  <w:footnote w:type="continuationSeparator" w:id="0">
    <w:p w14:paraId="2D5F0CE5" w14:textId="77777777" w:rsidR="00FE4EAE" w:rsidRDefault="00FE4E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212B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1EC9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5600"/>
    <w:rsid w:val="001D5C77"/>
    <w:rsid w:val="001E2639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5054C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03AA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3EAD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67DD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C7F25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27E4C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A623F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1DA4"/>
    <w:rsid w:val="008B3B9F"/>
    <w:rsid w:val="008B4CA1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5806"/>
    <w:rsid w:val="009073C2"/>
    <w:rsid w:val="0091307D"/>
    <w:rsid w:val="00913465"/>
    <w:rsid w:val="00914154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D6E18"/>
    <w:rsid w:val="009E0823"/>
    <w:rsid w:val="009E3297"/>
    <w:rsid w:val="009F59C4"/>
    <w:rsid w:val="009F734F"/>
    <w:rsid w:val="00A03D84"/>
    <w:rsid w:val="00A0583A"/>
    <w:rsid w:val="00A116AC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6780D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0D13"/>
    <w:rsid w:val="00C823B0"/>
    <w:rsid w:val="00C82EEE"/>
    <w:rsid w:val="00C85E95"/>
    <w:rsid w:val="00C870F6"/>
    <w:rsid w:val="00C90FFE"/>
    <w:rsid w:val="00C92F6D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378EF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5CCB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A62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2BE5"/>
    <w:rsid w:val="00FD558C"/>
    <w:rsid w:val="00FE4EAE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631</Words>
  <Characters>3598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6</cp:revision>
  <cp:lastPrinted>2411-12-31T22:59:00Z</cp:lastPrinted>
  <dcterms:created xsi:type="dcterms:W3CDTF">2026-02-12T10:57:00Z</dcterms:created>
  <dcterms:modified xsi:type="dcterms:W3CDTF">2026-02-12T11:05:00Z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