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3FE3" w14:textId="4A3F2472" w:rsidR="00D26253" w:rsidRPr="00D26253" w:rsidRDefault="00D26253" w:rsidP="00D26253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_Hlk145670493"/>
      <w:bookmarkStart w:id="1" w:name="_Hlk117841894"/>
      <w:bookmarkStart w:id="2" w:name="_Hlk151041609"/>
      <w:bookmarkStart w:id="3" w:name="_Hlk54275161"/>
      <w:bookmarkStart w:id="4" w:name="_Hlk142299101"/>
      <w:bookmarkEnd w:id="3"/>
      <w:bookmarkEnd w:id="4"/>
      <w:r w:rsidRPr="00D26253">
        <w:rPr>
          <w:rFonts w:ascii="Arial" w:eastAsia="SimSun" w:hAnsi="Arial" w:cs="SimSun"/>
          <w:b/>
          <w:noProof/>
          <w:sz w:val="24"/>
          <w:lang w:eastAsia="en-US"/>
        </w:rPr>
        <w:t>3GPP TSG RAN WG2#13</w:t>
      </w: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2</w:t>
      </w:r>
      <w:r w:rsidRPr="00D26253">
        <w:rPr>
          <w:rFonts w:ascii="Arial" w:eastAsia="SimSun" w:hAnsi="Arial" w:cs="SimSun"/>
          <w:b/>
          <w:noProof/>
          <w:sz w:val="24"/>
          <w:lang w:eastAsia="en-US"/>
        </w:rPr>
        <w:tab/>
        <w:t>R2-250</w:t>
      </w: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80</w:t>
      </w:r>
      <w:r w:rsidRPr="00D26253">
        <w:rPr>
          <w:rFonts w:ascii="Arial" w:eastAsia="Yu Mincho" w:hAnsi="Arial" w:cs="SimSun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4</w:t>
      </w:r>
    </w:p>
    <w:p w14:paraId="0F98BB9D" w14:textId="77777777" w:rsidR="00D26253" w:rsidRPr="00D26253" w:rsidRDefault="00D26253" w:rsidP="00D26253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Dallas</w:t>
      </w:r>
      <w:r w:rsidRPr="00D26253">
        <w:rPr>
          <w:rFonts w:ascii="Arial" w:eastAsia="SimSun" w:hAnsi="Arial" w:cs="SimSun"/>
          <w:b/>
          <w:noProof/>
          <w:sz w:val="24"/>
          <w:lang w:eastAsia="ja-JP"/>
        </w:rPr>
        <w:t xml:space="preserve">, </w:t>
      </w: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USA</w:t>
      </w:r>
      <w:r w:rsidRPr="00D26253">
        <w:rPr>
          <w:rFonts w:ascii="Arial" w:eastAsia="SimSun" w:hAnsi="Arial" w:cs="SimSun"/>
          <w:b/>
          <w:noProof/>
          <w:sz w:val="24"/>
          <w:lang w:eastAsia="en-US"/>
        </w:rPr>
        <w:t>, 17</w:t>
      </w:r>
      <w:r w:rsidRPr="00D26253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D26253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- 21</w:t>
      </w:r>
      <w:r w:rsidRPr="00D26253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D26253">
        <w:rPr>
          <w:rFonts w:ascii="Arial" w:eastAsia="SimSun" w:hAnsi="Arial" w:cs="SimSun" w:hint="eastAsia"/>
          <w:b/>
          <w:noProof/>
          <w:sz w:val="24"/>
          <w:lang w:eastAsia="ja-JP"/>
        </w:rPr>
        <w:t>, Novem</w:t>
      </w:r>
      <w:r w:rsidRPr="00D26253">
        <w:rPr>
          <w:rFonts w:ascii="Arial" w:eastAsia="SimSun" w:hAnsi="Arial" w:cs="SimSun"/>
          <w:b/>
          <w:noProof/>
          <w:sz w:val="24"/>
          <w:lang w:eastAsia="ja-JP"/>
        </w:rPr>
        <w:t>ber</w:t>
      </w:r>
      <w:r w:rsidRPr="00D26253">
        <w:rPr>
          <w:rFonts w:ascii="Arial" w:eastAsia="SimSun" w:hAnsi="Arial" w:cs="SimSun"/>
          <w:b/>
          <w:noProof/>
          <w:sz w:val="24"/>
          <w:lang w:eastAsia="en-US"/>
        </w:rPr>
        <w:t xml:space="preserve"> 2025</w:t>
      </w:r>
    </w:p>
    <w:p w14:paraId="716228D5" w14:textId="77777777" w:rsidR="00D26253" w:rsidRPr="00D26253" w:rsidRDefault="00D26253" w:rsidP="00D2625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5DC5796D" w14:textId="77777777" w:rsidR="00D26253" w:rsidRPr="00D26253" w:rsidRDefault="00D26253" w:rsidP="00D2625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77433026" w14:textId="45FAA67D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811</w:t>
      </w:r>
      <w:r w:rsidR="001E5872">
        <w:rPr>
          <w:rFonts w:ascii="Arial" w:eastAsia="Batang" w:hAnsi="Arial" w:cs="Arial"/>
          <w:b/>
          <w:bCs/>
          <w:sz w:val="28"/>
          <w:szCs w:val="24"/>
          <w:lang w:eastAsia="en-US"/>
        </w:rPr>
        <w:t>4</w:t>
      </w:r>
    </w:p>
    <w:p w14:paraId="679B2A8C" w14:textId="678374A3" w:rsidR="003D43DC" w:rsidRPr="003D43DC" w:rsidRDefault="00047908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47908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Republic, 13 – 17 October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44D7DD0D" w:rsidR="00EC3F56" w:rsidRPr="00D26253" w:rsidRDefault="000E19D4">
      <w:pPr>
        <w:spacing w:after="60"/>
        <w:ind w:left="1985" w:hanging="1985"/>
        <w:rPr>
          <w:rFonts w:ascii="Arial" w:eastAsiaTheme="minorEastAsia" w:hAnsi="Arial" w:cs="Arial" w:hint="eastAsia"/>
          <w:b/>
          <w:sz w:val="22"/>
          <w:szCs w:val="22"/>
          <w:lang w:eastAsia="ja-JP"/>
        </w:rPr>
      </w:pPr>
      <w:bookmarkStart w:id="5" w:name="DocumentFor"/>
      <w:bookmarkStart w:id="6" w:name="Title"/>
      <w:bookmarkStart w:id="7" w:name="_Hlk40295327"/>
      <w:bookmarkEnd w:id="2"/>
      <w:bookmarkEnd w:id="5"/>
      <w:bookmarkEnd w:id="6"/>
      <w:bookmarkEnd w:id="7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58"/>
      <w:bookmarkStart w:id="9" w:name="OLE_LINK57"/>
      <w:r w:rsidR="001E5872">
        <w:rPr>
          <w:rFonts w:ascii="Arial" w:hAnsi="Arial" w:cs="Arial"/>
          <w:b/>
          <w:sz w:val="22"/>
          <w:szCs w:val="22"/>
        </w:rPr>
        <w:t>R</w:t>
      </w:r>
      <w:r w:rsidR="00876260">
        <w:rPr>
          <w:rFonts w:ascii="Arial" w:hAnsi="Arial" w:cs="Arial"/>
          <w:b/>
          <w:sz w:val="22"/>
          <w:szCs w:val="22"/>
        </w:rPr>
        <w:t xml:space="preserve">eply </w:t>
      </w:r>
      <w:r w:rsidR="00047908" w:rsidRPr="00047908">
        <w:rPr>
          <w:rFonts w:ascii="Arial" w:hAnsi="Arial" w:cs="Arial"/>
          <w:b/>
          <w:sz w:val="22"/>
          <w:szCs w:val="22"/>
        </w:rPr>
        <w:t>LS on power ramping and RRC configuration for CB-Msg3-EDT</w:t>
      </w:r>
    </w:p>
    <w:p w14:paraId="5EEDB4CE" w14:textId="75F030DD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047908" w:rsidRPr="00047908">
        <w:rPr>
          <w:rFonts w:ascii="Arial" w:hAnsi="Arial" w:cs="Arial"/>
          <w:b/>
          <w:sz w:val="22"/>
          <w:szCs w:val="22"/>
        </w:rPr>
        <w:t>R1-2506717</w:t>
      </w:r>
      <w:r w:rsidR="001E5872">
        <w:rPr>
          <w:rFonts w:ascii="Arial" w:hAnsi="Arial" w:cs="Arial"/>
          <w:b/>
          <w:sz w:val="22"/>
          <w:szCs w:val="22"/>
        </w:rPr>
        <w:t>/</w:t>
      </w:r>
      <w:r w:rsidR="00047908" w:rsidRPr="00047908">
        <w:rPr>
          <w:rFonts w:ascii="Arial" w:hAnsi="Arial" w:cs="Arial"/>
          <w:b/>
          <w:sz w:val="22"/>
          <w:szCs w:val="22"/>
        </w:rPr>
        <w:t>R2-2506284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10"/>
    <w:bookmarkEnd w:id="11"/>
    <w:bookmarkEnd w:id="12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309C47F8" w14:textId="22EA0FC1" w:rsidR="00876260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3" w:name="OLE_LINK6"/>
      <w:r w:rsidRPr="00BC3B35">
        <w:rPr>
          <w:rFonts w:cs="Arial"/>
          <w:sz w:val="20"/>
        </w:rPr>
        <w:t xml:space="preserve">RAN1 would like to thank RAN2 for their LS on </w:t>
      </w:r>
      <w:bookmarkEnd w:id="13"/>
      <w:r w:rsidR="00047908" w:rsidRPr="00047908">
        <w:rPr>
          <w:rFonts w:cs="Arial"/>
          <w:sz w:val="20"/>
        </w:rPr>
        <w:t>power ramping and RRC configuration for CB-Msg3-ED</w:t>
      </w:r>
      <w:r w:rsidR="00047908">
        <w:rPr>
          <w:rFonts w:cs="Arial"/>
          <w:sz w:val="20"/>
        </w:rPr>
        <w:t>T</w:t>
      </w:r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 xml:space="preserve">RAN1 has considered the </w:t>
      </w:r>
      <w:r w:rsidR="00047908">
        <w:rPr>
          <w:rFonts w:cs="Arial"/>
          <w:bCs/>
          <w:sz w:val="20"/>
        </w:rPr>
        <w:t xml:space="preserve">RAN2 </w:t>
      </w:r>
      <w:r w:rsidRPr="00BC3B35">
        <w:rPr>
          <w:rFonts w:cs="Arial"/>
          <w:bCs/>
          <w:sz w:val="20"/>
        </w:rPr>
        <w:t xml:space="preserve">questions </w:t>
      </w:r>
      <w:r w:rsidR="00047908">
        <w:rPr>
          <w:rFonts w:cs="Arial"/>
          <w:bCs/>
          <w:sz w:val="20"/>
        </w:rPr>
        <w:t xml:space="preserve">in the LS and </w:t>
      </w:r>
      <w:r w:rsidRPr="00BC3B35">
        <w:rPr>
          <w:rFonts w:cs="Arial"/>
          <w:bCs/>
          <w:sz w:val="20"/>
        </w:rPr>
        <w:t>made the following replies:</w:t>
      </w:r>
    </w:p>
    <w:p w14:paraId="36961F60" w14:textId="428D9AB0" w:rsidR="00876260" w:rsidRDefault="00047908" w:rsidP="00876260">
      <w:pPr>
        <w:pStyle w:val="Heading2"/>
      </w:pPr>
      <w:bookmarkStart w:id="14" w:name="OLE_LINK166"/>
      <w:r w:rsidRPr="00047908">
        <w:t xml:space="preserve">Support power ramping for CB-Msg3 (re-)transmissions </w:t>
      </w:r>
    </w:p>
    <w:bookmarkEnd w:id="14"/>
    <w:p w14:paraId="377B0D0C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>RAN2 asked RAN1 to check the specification impact in RAN1 to support power ramping for CB-Msg3 (re-)transmissions, and update the corresponding specification if needed.</w:t>
      </w:r>
    </w:p>
    <w:p w14:paraId="3718BB03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</w:p>
    <w:p w14:paraId="571A7A0A" w14:textId="77777777" w:rsidR="00047908" w:rsidRP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 w:rsidRPr="00047908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RAN1 response on power ramping for CB-Msg3-EDT: </w:t>
      </w:r>
    </w:p>
    <w:p w14:paraId="759F73CD" w14:textId="012A841A" w:rsidR="00047908" w:rsidRPr="00047908" w:rsidRDefault="00047908" w:rsidP="00047908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 xml:space="preserve">RAN1 will discuss and update corresponding RAN1 specifications based on RAN2 agreement to support power ramping for both NB-IoT and eMTC in CB-Msg3-EDT. </w:t>
      </w:r>
    </w:p>
    <w:p w14:paraId="6B1EA4C9" w14:textId="77777777" w:rsidR="00047908" w:rsidRDefault="00047908" w:rsidP="00047908">
      <w:pPr>
        <w:pStyle w:val="00BodyText"/>
        <w:rPr>
          <w:rFonts w:cs="Arial"/>
          <w:bCs/>
          <w:szCs w:val="22"/>
        </w:rPr>
      </w:pPr>
    </w:p>
    <w:p w14:paraId="11A49448" w14:textId="2B4226E8" w:rsidR="00047908" w:rsidRDefault="00146B0E" w:rsidP="00047908">
      <w:pPr>
        <w:pStyle w:val="Heading2"/>
      </w:pPr>
      <w:r>
        <w:t>A</w:t>
      </w:r>
      <w:r w:rsidRPr="00146B0E">
        <w:t>dditional TBS size configur</w:t>
      </w:r>
      <w:r>
        <w:t>ation for CB-Msg3-EDT</w:t>
      </w:r>
    </w:p>
    <w:p w14:paraId="71D938F0" w14:textId="77777777" w:rsidR="00047908" w:rsidRDefault="00047908" w:rsidP="00047908">
      <w:pPr>
        <w:jc w:val="both"/>
        <w:rPr>
          <w:lang w:val="en-US" w:eastAsia="en-US"/>
        </w:rPr>
      </w:pPr>
      <w:r>
        <w:rPr>
          <w:lang w:val="en-US"/>
        </w:rPr>
        <w:t>RAN2 asked RAN1 to check whether RAN1 has any concern regarding the additional TBS size configured for CB-Msg3, i.e., 144 bits.</w:t>
      </w:r>
    </w:p>
    <w:p w14:paraId="356A4487" w14:textId="77777777" w:rsidR="00047908" w:rsidRDefault="00047908" w:rsidP="00047908">
      <w:pPr>
        <w:rPr>
          <w:rFonts w:ascii="Arial" w:hAnsi="Arial" w:cs="Arial"/>
          <w:lang w:val="en-US"/>
        </w:rPr>
      </w:pPr>
    </w:p>
    <w:p w14:paraId="48D3B3E7" w14:textId="2A7D4C77" w:rsidR="00047908" w:rsidRDefault="00047908" w:rsidP="00047908">
      <w:pPr>
        <w:jc w:val="both"/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lang w:val="en-US" w:eastAsia="sv-SE"/>
        </w:rPr>
        <w:t xml:space="preserve">RAN1 response for </w:t>
      </w:r>
      <w:r w:rsidR="00B714EA" w:rsidRPr="00B714EA">
        <w:rPr>
          <w:rFonts w:ascii="Arial" w:hAnsi="Arial" w:cs="Arial"/>
          <w:b/>
          <w:bCs/>
          <w:lang w:val="en-US" w:eastAsia="sv-SE"/>
        </w:rPr>
        <w:t>TBS size configured for CB-Msg3</w:t>
      </w:r>
      <w:r>
        <w:rPr>
          <w:rFonts w:ascii="Arial" w:hAnsi="Arial" w:cs="Arial"/>
          <w:b/>
          <w:bCs/>
          <w:lang w:val="en-US" w:eastAsia="sv-SE"/>
        </w:rPr>
        <w:t xml:space="preserve">: </w:t>
      </w:r>
    </w:p>
    <w:p w14:paraId="7CA97BFB" w14:textId="77777777" w:rsidR="00047908" w:rsidRDefault="00047908" w:rsidP="00047908">
      <w:pPr>
        <w:pStyle w:val="ListParagraph"/>
        <w:numPr>
          <w:ilvl w:val="0"/>
          <w:numId w:val="33"/>
        </w:numPr>
        <w:jc w:val="both"/>
        <w:textAlignment w:val="auto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RAN1 has no concern regarding the additional TBS size configured for CB-Msg3, i.e., 144 bits, for NB-IoT and eMTC.: </w:t>
      </w:r>
    </w:p>
    <w:p w14:paraId="7F4D666E" w14:textId="77777777" w:rsidR="00047908" w:rsidRPr="00CC12FE" w:rsidRDefault="00047908" w:rsidP="003244F1">
      <w:pPr>
        <w:pStyle w:val="00BodyText"/>
        <w:rPr>
          <w:rFonts w:eastAsiaTheme="minorEastAsia" w:cs="Arial" w:hint="eastAsia"/>
          <w:bCs/>
          <w:szCs w:val="22"/>
          <w:lang w:eastAsia="ja-JP"/>
        </w:rPr>
      </w:pPr>
    </w:p>
    <w:p w14:paraId="70FA38F5" w14:textId="56925555" w:rsidR="00876260" w:rsidRPr="00D23AE2" w:rsidRDefault="00047908" w:rsidP="00D23AE2">
      <w:pPr>
        <w:pStyle w:val="Heading2"/>
      </w:pPr>
      <w:bookmarkStart w:id="15" w:name="OLE_LINK171"/>
      <w:r w:rsidRPr="00047908">
        <w:lastRenderedPageBreak/>
        <w:t>Support both multi-PRB allocation and sub-PRB allocation</w:t>
      </w:r>
      <w:r w:rsidR="00146B0E">
        <w:t xml:space="preserve"> for CB-Msg3-EDT</w:t>
      </w:r>
      <w:r w:rsidRPr="00047908">
        <w:t xml:space="preserve"> </w:t>
      </w:r>
      <w:bookmarkEnd w:id="15"/>
    </w:p>
    <w:p w14:paraId="5A7B7830" w14:textId="77777777" w:rsidR="00146B0E" w:rsidRDefault="00146B0E" w:rsidP="003244F1">
      <w:pPr>
        <w:pStyle w:val="00BodyText"/>
        <w:rPr>
          <w:rFonts w:cs="Arial"/>
          <w:bCs/>
          <w:sz w:val="20"/>
          <w:lang w:eastAsia="en-GB"/>
        </w:rPr>
      </w:pPr>
      <w:r w:rsidRPr="00146B0E">
        <w:rPr>
          <w:rFonts w:cs="Arial"/>
          <w:bCs/>
          <w:sz w:val="20"/>
          <w:lang w:eastAsia="en-GB"/>
        </w:rPr>
        <w:t xml:space="preserve">RAN2 asked RAN1 to check the specification impact in RAN1 to support both multi-PRB allocation and sub-PRB allocation for CB-Msg3 in eMTC, as well as both single-tone and multi-tone transmissions for CB-Msg3 in NB-IoT, </w:t>
      </w:r>
    </w:p>
    <w:p w14:paraId="7EDBF851" w14:textId="4E68E955" w:rsidR="00047908" w:rsidRDefault="00047908" w:rsidP="003244F1">
      <w:pPr>
        <w:pStyle w:val="00BodyText"/>
        <w:rPr>
          <w:rFonts w:cs="Arial"/>
          <w:bCs/>
          <w:sz w:val="20"/>
          <w:lang w:eastAsia="en-GB"/>
        </w:rPr>
      </w:pPr>
    </w:p>
    <w:p w14:paraId="3DBF35D2" w14:textId="3CE5DDF8" w:rsid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RAN1 response on </w:t>
      </w:r>
      <w:r w:rsidRPr="00047908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Support both multi-PRB allocation and sub-PRB allocation </w:t>
      </w:r>
      <w:r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for CB-Msg3-EDT: </w:t>
      </w:r>
    </w:p>
    <w:p w14:paraId="1D432400" w14:textId="30EC55D7" w:rsidR="00047908" w:rsidRDefault="00047908" w:rsidP="00047908">
      <w:pPr>
        <w:pStyle w:val="00BodyText"/>
        <w:numPr>
          <w:ilvl w:val="0"/>
          <w:numId w:val="31"/>
        </w:numPr>
        <w:rPr>
          <w:rFonts w:cs="Arial"/>
          <w:bCs/>
          <w:sz w:val="20"/>
          <w:lang w:eastAsia="en-GB"/>
        </w:rPr>
      </w:pPr>
      <w:r w:rsidRPr="00047908">
        <w:rPr>
          <w:rFonts w:cs="Arial"/>
          <w:bCs/>
          <w:sz w:val="20"/>
          <w:lang w:eastAsia="en-GB"/>
        </w:rPr>
        <w:t>RAN1 will discuss and update corresponding RAN1 specifications to support both multi-PRB allocation and sub-PRB allocation for eMTC CB-Msg3-EDT for eMTC and support both single tone allocation and multi tone allocation NB-IoT CB-Msg3-EDT.</w:t>
      </w: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C4B0DF" w14:textId="69C65FB4" w:rsidR="00146B0E" w:rsidRDefault="00146B0E" w:rsidP="00146B0E">
      <w:pPr>
        <w:pStyle w:val="Heading2"/>
      </w:pPr>
      <w:r>
        <w:t>S</w:t>
      </w:r>
      <w:r w:rsidRPr="00146B0E">
        <w:t xml:space="preserve">upport </w:t>
      </w:r>
      <w:r w:rsidR="005F4C96">
        <w:t xml:space="preserve">narrow band </w:t>
      </w:r>
      <w:r w:rsidRPr="00146B0E">
        <w:t xml:space="preserve">MPDCCH </w:t>
      </w:r>
      <w:r w:rsidR="005F4C96">
        <w:t>configuration</w:t>
      </w:r>
      <w:r>
        <w:t xml:space="preserve"> for CB-Msg3-EDT</w:t>
      </w:r>
    </w:p>
    <w:p w14:paraId="55C9D92A" w14:textId="1FA1DA03" w:rsidR="00146B0E" w:rsidRDefault="00146B0E" w:rsidP="003244F1">
      <w:pPr>
        <w:pStyle w:val="00BodyText"/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RAN2 ask RAN1 to check the specification impact in RAN1 to support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for CB-Msg4 monitoring, and update the corresponding specification if needed.</w:t>
      </w:r>
    </w:p>
    <w:p w14:paraId="04FBB844" w14:textId="77777777" w:rsidR="00146B0E" w:rsidRDefault="00146B0E" w:rsidP="003244F1">
      <w:pPr>
        <w:pStyle w:val="00BodyText"/>
        <w:rPr>
          <w:rFonts w:cs="Arial"/>
          <w:szCs w:val="22"/>
        </w:rPr>
      </w:pPr>
    </w:p>
    <w:p w14:paraId="102E290E" w14:textId="1E0EB49F" w:rsidR="00146B0E" w:rsidRDefault="00146B0E" w:rsidP="00146B0E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r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RAN1 response </w:t>
      </w:r>
      <w:r w:rsidR="007B1939" w:rsidRPr="007B1939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for support MPDCCH narrowband configuration </w:t>
      </w:r>
      <w:r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for CB-Msg3-EDT: </w:t>
      </w:r>
    </w:p>
    <w:p w14:paraId="1474D1BE" w14:textId="1CD9887A" w:rsidR="00146B0E" w:rsidRDefault="00146B0E" w:rsidP="00146B0E">
      <w:pPr>
        <w:pStyle w:val="00BodyText"/>
        <w:numPr>
          <w:ilvl w:val="0"/>
          <w:numId w:val="31"/>
        </w:numPr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From RAN1 perspective, introducing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requires additional RAN1 standard effort. RAN1 would like to inform RAN2 that there are no concerns with supporting two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>, but RAN2 should decide on a mechanism to ensure the UE is monitoring a unique narrowband.</w:t>
      </w:r>
    </w:p>
    <w:p w14:paraId="18CA478D" w14:textId="77777777" w:rsidR="00146B0E" w:rsidRDefault="00146B0E" w:rsidP="00146B0E">
      <w:pPr>
        <w:pStyle w:val="00BodyText"/>
        <w:ind w:left="360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53C860DF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 xml:space="preserve">to take into account their response to </w:t>
      </w:r>
      <w:r w:rsidR="00047908" w:rsidRPr="00047908">
        <w:rPr>
          <w:rFonts w:ascii="Arial" w:hAnsi="Arial" w:cs="Arial"/>
          <w:bCs/>
        </w:rPr>
        <w:t>on power ramping and RRC configuration for CB-Msg3-EDT</w:t>
      </w:r>
      <w:r w:rsidR="00604717" w:rsidRPr="00BC3B35">
        <w:rPr>
          <w:rFonts w:ascii="Arial" w:hAnsi="Arial" w:cs="Arial"/>
          <w:lang w:val="en-US" w:eastAsia="sv-SE"/>
        </w:rPr>
        <w:t>.</w:t>
      </w:r>
    </w:p>
    <w:p w14:paraId="19DB2FD6" w14:textId="77777777" w:rsidR="00876260" w:rsidRPr="00CC12FE" w:rsidRDefault="00876260">
      <w:pPr>
        <w:spacing w:after="120"/>
        <w:rPr>
          <w:rFonts w:ascii="Arial" w:eastAsiaTheme="minorEastAsia" w:hAnsi="Arial" w:cs="Arial" w:hint="eastAsia"/>
          <w:lang w:eastAsia="ja-JP"/>
        </w:rPr>
      </w:pPr>
    </w:p>
    <w:p w14:paraId="6F6F6692" w14:textId="15BA9A0A" w:rsidR="00047908" w:rsidRPr="00047908" w:rsidRDefault="000E19D4" w:rsidP="0004790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7259A4E7" w14:textId="25722FFF" w:rsidR="00424543" w:rsidRDefault="004B7110" w:rsidP="00424543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</w:t>
      </w:r>
      <w:r w:rsidR="00424543">
        <w:rPr>
          <w:rFonts w:ascii="Arial" w:hAnsi="Arial" w:cs="Arial"/>
        </w:rPr>
        <w:t>SG-RAN1 Meeting #123</w:t>
      </w:r>
      <w:r w:rsidR="00424543">
        <w:rPr>
          <w:rFonts w:ascii="Arial" w:hAnsi="Arial" w:cs="Arial"/>
        </w:rPr>
        <w:tab/>
      </w:r>
      <w:r w:rsidR="00B714EA">
        <w:rPr>
          <w:rFonts w:ascii="Arial" w:hAnsi="Arial" w:cs="Arial"/>
        </w:rPr>
        <w:t xml:space="preserve">, </w:t>
      </w:r>
      <w:r w:rsidR="00B714EA">
        <w:rPr>
          <w:rFonts w:ascii="Arial" w:hAnsi="Arial" w:cs="Arial"/>
        </w:rPr>
        <w:tab/>
      </w:r>
      <w:r w:rsidR="00424543">
        <w:rPr>
          <w:rFonts w:ascii="Arial" w:eastAsia="DengXian" w:hAnsi="Arial" w:cs="Arial"/>
        </w:rPr>
        <w:t>17</w:t>
      </w:r>
      <w:r w:rsidR="00424543">
        <w:rPr>
          <w:rFonts w:ascii="Arial" w:hAnsi="Arial" w:cs="Arial"/>
        </w:rPr>
        <w:t xml:space="preserve"> - </w:t>
      </w:r>
      <w:r w:rsidR="00424543">
        <w:rPr>
          <w:rFonts w:ascii="Arial" w:eastAsia="DengXian" w:hAnsi="Arial" w:cs="Arial"/>
        </w:rPr>
        <w:t>21</w:t>
      </w:r>
      <w:r w:rsidR="00424543">
        <w:rPr>
          <w:rFonts w:ascii="Arial" w:hAnsi="Arial" w:cs="Arial"/>
        </w:rPr>
        <w:t xml:space="preserve"> </w:t>
      </w:r>
      <w:r w:rsidR="00424543">
        <w:rPr>
          <w:rFonts w:ascii="Arial" w:eastAsia="DengXian" w:hAnsi="Arial" w:cs="Arial"/>
        </w:rPr>
        <w:t>November</w:t>
      </w:r>
      <w:r w:rsidR="00424543">
        <w:rPr>
          <w:rFonts w:ascii="Arial" w:hAnsi="Arial" w:cs="Arial"/>
        </w:rPr>
        <w:t xml:space="preserve"> 2025</w:t>
      </w:r>
      <w:r w:rsidR="00424543">
        <w:rPr>
          <w:rFonts w:ascii="Arial" w:hAnsi="Arial" w:cs="Arial"/>
        </w:rPr>
        <w:tab/>
      </w:r>
      <w:r w:rsidR="00424543">
        <w:rPr>
          <w:rFonts w:ascii="Arial" w:eastAsia="DengXian" w:hAnsi="Arial" w:cs="Arial"/>
        </w:rPr>
        <w:t xml:space="preserve">             Dallas, US</w:t>
      </w:r>
    </w:p>
    <w:p w14:paraId="5C60010C" w14:textId="512741E0" w:rsidR="00B714EA" w:rsidRDefault="004B7110" w:rsidP="00B714EA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</w:t>
      </w:r>
      <w:r w:rsidR="00B714EA">
        <w:rPr>
          <w:rFonts w:ascii="Arial" w:hAnsi="Arial" w:cs="Arial"/>
        </w:rPr>
        <w:t xml:space="preserve">SG-RAN1 Meeting #124, </w:t>
      </w:r>
      <w:r w:rsidR="00B714E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14EA">
        <w:rPr>
          <w:rFonts w:ascii="Arial" w:eastAsia="DengXian" w:hAnsi="Arial" w:cs="Arial"/>
        </w:rPr>
        <w:t>2</w:t>
      </w:r>
      <w:r w:rsidR="00B714EA">
        <w:rPr>
          <w:rFonts w:ascii="Arial" w:hAnsi="Arial" w:cs="Arial"/>
        </w:rPr>
        <w:t xml:space="preserve"> - </w:t>
      </w:r>
      <w:r w:rsidR="00B714EA">
        <w:rPr>
          <w:rFonts w:ascii="Arial" w:eastAsia="DengXian" w:hAnsi="Arial" w:cs="Arial"/>
        </w:rPr>
        <w:t>13</w:t>
      </w:r>
      <w:r w:rsidR="00B714EA">
        <w:rPr>
          <w:rFonts w:ascii="Arial" w:hAnsi="Arial" w:cs="Arial"/>
        </w:rPr>
        <w:t xml:space="preserve"> </w:t>
      </w:r>
      <w:r w:rsidR="00B714EA">
        <w:rPr>
          <w:rFonts w:ascii="Arial" w:eastAsia="DengXian" w:hAnsi="Arial" w:cs="Arial"/>
        </w:rPr>
        <w:t>February</w:t>
      </w:r>
      <w:r w:rsidR="00B714EA">
        <w:rPr>
          <w:rFonts w:ascii="Arial" w:hAnsi="Arial" w:cs="Arial"/>
        </w:rPr>
        <w:t xml:space="preserve"> 2026</w:t>
      </w:r>
      <w:r w:rsidR="00B714EA">
        <w:rPr>
          <w:rFonts w:ascii="Arial" w:hAnsi="Arial" w:cs="Arial"/>
        </w:rPr>
        <w:tab/>
      </w:r>
      <w:r w:rsidR="00B714EA">
        <w:rPr>
          <w:rFonts w:ascii="Arial" w:eastAsia="DengXian" w:hAnsi="Arial" w:cs="Arial"/>
        </w:rPr>
        <w:t xml:space="preserve">             Gothenburg, Sweden</w:t>
      </w:r>
    </w:p>
    <w:p w14:paraId="4C7B453F" w14:textId="77777777" w:rsidR="00876260" w:rsidRPr="00CC12FE" w:rsidRDefault="00876260">
      <w:pPr>
        <w:rPr>
          <w:rFonts w:ascii="Arial" w:eastAsiaTheme="minorEastAsia" w:hAnsi="Arial" w:cs="Arial" w:hint="eastAsia"/>
          <w:lang w:eastAsia="ja-JP"/>
        </w:rPr>
      </w:pPr>
    </w:p>
    <w:sectPr w:rsidR="00876260" w:rsidRPr="00CC12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DDDB" w14:textId="77777777" w:rsidR="000648A8" w:rsidRDefault="000648A8">
      <w:pPr>
        <w:spacing w:after="0"/>
      </w:pPr>
      <w:r>
        <w:separator/>
      </w:r>
    </w:p>
  </w:endnote>
  <w:endnote w:type="continuationSeparator" w:id="0">
    <w:p w14:paraId="02C84786" w14:textId="77777777" w:rsidR="000648A8" w:rsidRDefault="000648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2C340" w14:textId="77777777" w:rsidR="000648A8" w:rsidRDefault="000648A8">
      <w:pPr>
        <w:spacing w:after="0"/>
      </w:pPr>
      <w:r>
        <w:separator/>
      </w:r>
    </w:p>
  </w:footnote>
  <w:footnote w:type="continuationSeparator" w:id="0">
    <w:p w14:paraId="428CBDD1" w14:textId="77777777" w:rsidR="000648A8" w:rsidRDefault="000648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655D49"/>
    <w:multiLevelType w:val="hybridMultilevel"/>
    <w:tmpl w:val="408A5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4"/>
  </w:num>
  <w:num w:numId="2" w16cid:durableId="715546719">
    <w:abstractNumId w:val="15"/>
  </w:num>
  <w:num w:numId="3" w16cid:durableId="1336110688">
    <w:abstractNumId w:val="19"/>
  </w:num>
  <w:num w:numId="4" w16cid:durableId="1168903880">
    <w:abstractNumId w:val="5"/>
  </w:num>
  <w:num w:numId="5" w16cid:durableId="1665275238">
    <w:abstractNumId w:val="29"/>
  </w:num>
  <w:num w:numId="6" w16cid:durableId="1691450520">
    <w:abstractNumId w:val="20"/>
  </w:num>
  <w:num w:numId="7" w16cid:durableId="1527324882">
    <w:abstractNumId w:val="22"/>
  </w:num>
  <w:num w:numId="8" w16cid:durableId="1357468024">
    <w:abstractNumId w:val="25"/>
  </w:num>
  <w:num w:numId="9" w16cid:durableId="474444759">
    <w:abstractNumId w:val="1"/>
  </w:num>
  <w:num w:numId="10" w16cid:durableId="827328410">
    <w:abstractNumId w:val="28"/>
  </w:num>
  <w:num w:numId="11" w16cid:durableId="1991864569">
    <w:abstractNumId w:val="14"/>
  </w:num>
  <w:num w:numId="12" w16cid:durableId="1306272676">
    <w:abstractNumId w:val="17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6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1"/>
  </w:num>
  <w:num w:numId="26" w16cid:durableId="1516653104">
    <w:abstractNumId w:val="11"/>
  </w:num>
  <w:num w:numId="27" w16cid:durableId="3098687">
    <w:abstractNumId w:val="26"/>
  </w:num>
  <w:num w:numId="28" w16cid:durableId="1527329014">
    <w:abstractNumId w:val="27"/>
  </w:num>
  <w:num w:numId="29" w16cid:durableId="1689792052">
    <w:abstractNumId w:val="18"/>
  </w:num>
  <w:num w:numId="30" w16cid:durableId="235170184">
    <w:abstractNumId w:val="9"/>
  </w:num>
  <w:num w:numId="31" w16cid:durableId="1127968944">
    <w:abstractNumId w:val="23"/>
  </w:num>
  <w:num w:numId="32" w16cid:durableId="1613514866">
    <w:abstractNumId w:val="13"/>
  </w:num>
  <w:num w:numId="33" w16cid:durableId="175901529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47908"/>
    <w:rsid w:val="000518DC"/>
    <w:rsid w:val="0005502C"/>
    <w:rsid w:val="000648A8"/>
    <w:rsid w:val="0007312F"/>
    <w:rsid w:val="000733F9"/>
    <w:rsid w:val="00073BEC"/>
    <w:rsid w:val="000751B7"/>
    <w:rsid w:val="00080964"/>
    <w:rsid w:val="000823AA"/>
    <w:rsid w:val="000C2E0A"/>
    <w:rsid w:val="000C5987"/>
    <w:rsid w:val="000D416E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46B0E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D22B0"/>
    <w:rsid w:val="001E5872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94BBE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110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E3E0A"/>
    <w:rsid w:val="005F4C96"/>
    <w:rsid w:val="005F5048"/>
    <w:rsid w:val="00604717"/>
    <w:rsid w:val="00606369"/>
    <w:rsid w:val="00623BBB"/>
    <w:rsid w:val="00623E91"/>
    <w:rsid w:val="006247F4"/>
    <w:rsid w:val="00625876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1939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73B55"/>
    <w:rsid w:val="00975F85"/>
    <w:rsid w:val="00980940"/>
    <w:rsid w:val="00987BF0"/>
    <w:rsid w:val="0099764C"/>
    <w:rsid w:val="009A2792"/>
    <w:rsid w:val="009B6372"/>
    <w:rsid w:val="009C0784"/>
    <w:rsid w:val="009C56F2"/>
    <w:rsid w:val="009D0C47"/>
    <w:rsid w:val="009E4739"/>
    <w:rsid w:val="009E50AB"/>
    <w:rsid w:val="009F491F"/>
    <w:rsid w:val="009F65DE"/>
    <w:rsid w:val="00A12B85"/>
    <w:rsid w:val="00A1348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E7A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714EA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C12FE"/>
    <w:rsid w:val="00CD3B53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26253"/>
    <w:rsid w:val="00D3204F"/>
    <w:rsid w:val="00D45DEC"/>
    <w:rsid w:val="00D4760F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61B8"/>
    <w:rsid w:val="00EC79FD"/>
    <w:rsid w:val="00EC7A39"/>
    <w:rsid w:val="00ED08E4"/>
    <w:rsid w:val="00ED23D6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408F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0FF7628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8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6258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258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258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258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258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25876"/>
    <w:pPr>
      <w:outlineLvl w:val="5"/>
    </w:pPr>
  </w:style>
  <w:style w:type="paragraph" w:styleId="Heading7">
    <w:name w:val="heading 7"/>
    <w:basedOn w:val="H6"/>
    <w:next w:val="Normal"/>
    <w:qFormat/>
    <w:rsid w:val="00625876"/>
    <w:pPr>
      <w:outlineLvl w:val="6"/>
    </w:pPr>
  </w:style>
  <w:style w:type="paragraph" w:styleId="Heading8">
    <w:name w:val="heading 8"/>
    <w:basedOn w:val="Heading1"/>
    <w:next w:val="Normal"/>
    <w:qFormat/>
    <w:rsid w:val="006258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5876"/>
    <w:pPr>
      <w:outlineLvl w:val="8"/>
    </w:pPr>
  </w:style>
  <w:style w:type="character" w:default="1" w:styleId="DefaultParagraphFont">
    <w:name w:val="Default Paragraph Font"/>
    <w:semiHidden/>
    <w:rsid w:val="00625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5876"/>
  </w:style>
  <w:style w:type="paragraph" w:customStyle="1" w:styleId="H6">
    <w:name w:val="H6"/>
    <w:basedOn w:val="Heading5"/>
    <w:next w:val="Normal"/>
    <w:rsid w:val="0062587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25876"/>
    <w:pPr>
      <w:ind w:left="1135"/>
    </w:pPr>
  </w:style>
  <w:style w:type="paragraph" w:styleId="List2">
    <w:name w:val="List 2"/>
    <w:basedOn w:val="List"/>
    <w:semiHidden/>
    <w:rsid w:val="00625876"/>
    <w:pPr>
      <w:ind w:left="851"/>
    </w:pPr>
  </w:style>
  <w:style w:type="paragraph" w:styleId="List">
    <w:name w:val="List"/>
    <w:basedOn w:val="Normal"/>
    <w:semiHidden/>
    <w:rsid w:val="00625876"/>
    <w:pPr>
      <w:ind w:left="568" w:hanging="284"/>
    </w:pPr>
  </w:style>
  <w:style w:type="paragraph" w:styleId="TOC7">
    <w:name w:val="toc 7"/>
    <w:basedOn w:val="TOC6"/>
    <w:next w:val="Normal"/>
    <w:semiHidden/>
    <w:rsid w:val="00625876"/>
    <w:pPr>
      <w:ind w:left="2268" w:hanging="2268"/>
    </w:pPr>
  </w:style>
  <w:style w:type="paragraph" w:styleId="TOC6">
    <w:name w:val="toc 6"/>
    <w:basedOn w:val="TOC5"/>
    <w:next w:val="Normal"/>
    <w:semiHidden/>
    <w:rsid w:val="00625876"/>
    <w:pPr>
      <w:ind w:left="1985" w:hanging="1985"/>
    </w:pPr>
  </w:style>
  <w:style w:type="paragraph" w:styleId="TOC5">
    <w:name w:val="toc 5"/>
    <w:basedOn w:val="TOC4"/>
    <w:semiHidden/>
    <w:rsid w:val="00625876"/>
    <w:pPr>
      <w:ind w:left="1701" w:hanging="1701"/>
    </w:pPr>
  </w:style>
  <w:style w:type="paragraph" w:styleId="TOC4">
    <w:name w:val="toc 4"/>
    <w:basedOn w:val="TOC3"/>
    <w:semiHidden/>
    <w:rsid w:val="00625876"/>
    <w:pPr>
      <w:ind w:left="1418" w:hanging="1418"/>
    </w:pPr>
  </w:style>
  <w:style w:type="paragraph" w:styleId="TOC3">
    <w:name w:val="toc 3"/>
    <w:basedOn w:val="TOC2"/>
    <w:semiHidden/>
    <w:rsid w:val="00625876"/>
    <w:pPr>
      <w:ind w:left="1134" w:hanging="1134"/>
    </w:pPr>
  </w:style>
  <w:style w:type="paragraph" w:styleId="TOC2">
    <w:name w:val="toc 2"/>
    <w:basedOn w:val="TOC1"/>
    <w:semiHidden/>
    <w:rsid w:val="0062587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258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625876"/>
    <w:pPr>
      <w:ind w:left="851"/>
    </w:pPr>
  </w:style>
  <w:style w:type="paragraph" w:styleId="ListNumber">
    <w:name w:val="List Number"/>
    <w:basedOn w:val="List"/>
    <w:semiHidden/>
    <w:rsid w:val="00625876"/>
  </w:style>
  <w:style w:type="paragraph" w:styleId="ListBullet4">
    <w:name w:val="List Bullet 4"/>
    <w:basedOn w:val="ListBullet3"/>
    <w:semiHidden/>
    <w:rsid w:val="00625876"/>
    <w:pPr>
      <w:ind w:left="1418"/>
    </w:pPr>
  </w:style>
  <w:style w:type="paragraph" w:styleId="ListBullet3">
    <w:name w:val="List Bullet 3"/>
    <w:basedOn w:val="ListBullet2"/>
    <w:semiHidden/>
    <w:rsid w:val="00625876"/>
    <w:pPr>
      <w:ind w:left="1135"/>
    </w:pPr>
  </w:style>
  <w:style w:type="paragraph" w:styleId="ListBullet2">
    <w:name w:val="List Bullet 2"/>
    <w:basedOn w:val="ListBullet"/>
    <w:semiHidden/>
    <w:rsid w:val="00625876"/>
    <w:pPr>
      <w:ind w:left="851"/>
    </w:pPr>
  </w:style>
  <w:style w:type="paragraph" w:styleId="ListBullet">
    <w:name w:val="List Bullet"/>
    <w:basedOn w:val="List"/>
    <w:semiHidden/>
    <w:rsid w:val="0062587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25876"/>
    <w:pPr>
      <w:ind w:left="1702"/>
    </w:pPr>
  </w:style>
  <w:style w:type="paragraph" w:styleId="TOC8">
    <w:name w:val="toc 8"/>
    <w:basedOn w:val="TOC1"/>
    <w:semiHidden/>
    <w:rsid w:val="0062587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25876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58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62587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25876"/>
    <w:pPr>
      <w:ind w:left="1702"/>
    </w:pPr>
  </w:style>
  <w:style w:type="paragraph" w:styleId="List4">
    <w:name w:val="List 4"/>
    <w:basedOn w:val="List3"/>
    <w:semiHidden/>
    <w:rsid w:val="00625876"/>
    <w:pPr>
      <w:ind w:left="1418"/>
    </w:pPr>
  </w:style>
  <w:style w:type="paragraph" w:styleId="TOC9">
    <w:name w:val="toc 9"/>
    <w:basedOn w:val="TOC8"/>
    <w:semiHidden/>
    <w:rsid w:val="00625876"/>
    <w:pPr>
      <w:ind w:left="1418" w:hanging="1418"/>
    </w:pPr>
  </w:style>
  <w:style w:type="paragraph" w:styleId="Index1">
    <w:name w:val="index 1"/>
    <w:basedOn w:val="Normal"/>
    <w:semiHidden/>
    <w:rsid w:val="00625876"/>
    <w:pPr>
      <w:keepLines/>
      <w:spacing w:after="0"/>
    </w:pPr>
  </w:style>
  <w:style w:type="paragraph" w:styleId="Index2">
    <w:name w:val="index 2"/>
    <w:basedOn w:val="Index1"/>
    <w:semiHidden/>
    <w:rsid w:val="0062587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25876"/>
    <w:rPr>
      <w:b/>
      <w:position w:val="6"/>
      <w:sz w:val="16"/>
    </w:rPr>
  </w:style>
  <w:style w:type="paragraph" w:customStyle="1" w:styleId="B1">
    <w:name w:val="B1"/>
    <w:basedOn w:val="List"/>
    <w:link w:val="B1Zchn"/>
    <w:rsid w:val="0062587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6258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6258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625876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625876"/>
    <w:rPr>
      <w:b/>
    </w:rPr>
  </w:style>
  <w:style w:type="paragraph" w:customStyle="1" w:styleId="TAC">
    <w:name w:val="TAC"/>
    <w:basedOn w:val="TAL"/>
    <w:rsid w:val="00625876"/>
    <w:pPr>
      <w:jc w:val="center"/>
    </w:pPr>
  </w:style>
  <w:style w:type="paragraph" w:customStyle="1" w:styleId="TAL">
    <w:name w:val="TAL"/>
    <w:basedOn w:val="Normal"/>
    <w:rsid w:val="006258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25876"/>
    <w:pPr>
      <w:keepNext w:val="0"/>
      <w:spacing w:before="0" w:after="240"/>
    </w:pPr>
  </w:style>
  <w:style w:type="paragraph" w:customStyle="1" w:styleId="TH">
    <w:name w:val="TH"/>
    <w:basedOn w:val="Normal"/>
    <w:rsid w:val="006258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25876"/>
    <w:pPr>
      <w:keepLines/>
      <w:ind w:left="1135" w:hanging="851"/>
    </w:pPr>
  </w:style>
  <w:style w:type="paragraph" w:customStyle="1" w:styleId="EX">
    <w:name w:val="EX"/>
    <w:basedOn w:val="Normal"/>
    <w:rsid w:val="00625876"/>
    <w:pPr>
      <w:keepLines/>
      <w:ind w:left="1702" w:hanging="1418"/>
    </w:pPr>
  </w:style>
  <w:style w:type="paragraph" w:customStyle="1" w:styleId="FP">
    <w:name w:val="FP"/>
    <w:basedOn w:val="Normal"/>
    <w:rsid w:val="00625876"/>
    <w:pPr>
      <w:spacing w:after="0"/>
    </w:pPr>
  </w:style>
  <w:style w:type="paragraph" w:customStyle="1" w:styleId="LD">
    <w:name w:val="LD"/>
    <w:rsid w:val="006258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625876"/>
    <w:pPr>
      <w:spacing w:after="0"/>
    </w:pPr>
  </w:style>
  <w:style w:type="paragraph" w:customStyle="1" w:styleId="EW">
    <w:name w:val="EW"/>
    <w:basedOn w:val="EX"/>
    <w:rsid w:val="00625876"/>
    <w:pPr>
      <w:spacing w:after="0"/>
    </w:pPr>
  </w:style>
  <w:style w:type="paragraph" w:customStyle="1" w:styleId="EQ">
    <w:name w:val="EQ"/>
    <w:basedOn w:val="Normal"/>
    <w:next w:val="Normal"/>
    <w:rsid w:val="006258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258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258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25876"/>
    <w:pPr>
      <w:jc w:val="right"/>
    </w:pPr>
  </w:style>
  <w:style w:type="paragraph" w:customStyle="1" w:styleId="TAN">
    <w:name w:val="TAN"/>
    <w:basedOn w:val="TAL"/>
    <w:rsid w:val="00625876"/>
    <w:pPr>
      <w:ind w:left="851" w:hanging="851"/>
    </w:pPr>
  </w:style>
  <w:style w:type="paragraph" w:customStyle="1" w:styleId="ZA">
    <w:name w:val="ZA"/>
    <w:rsid w:val="006258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258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6258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6258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625876"/>
    <w:pPr>
      <w:framePr w:wrap="notBeside" w:y="16161"/>
    </w:pPr>
  </w:style>
  <w:style w:type="character" w:customStyle="1" w:styleId="ZGSM">
    <w:name w:val="ZGSM"/>
    <w:rsid w:val="00625876"/>
  </w:style>
  <w:style w:type="paragraph" w:customStyle="1" w:styleId="ZG">
    <w:name w:val="ZG"/>
    <w:rsid w:val="006258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625876"/>
    <w:rPr>
      <w:color w:val="FF0000"/>
    </w:rPr>
  </w:style>
  <w:style w:type="paragraph" w:customStyle="1" w:styleId="B2">
    <w:name w:val="B2"/>
    <w:basedOn w:val="List2"/>
    <w:rsid w:val="00625876"/>
  </w:style>
  <w:style w:type="paragraph" w:customStyle="1" w:styleId="B3">
    <w:name w:val="B3"/>
    <w:basedOn w:val="List3"/>
    <w:rsid w:val="00625876"/>
  </w:style>
  <w:style w:type="paragraph" w:customStyle="1" w:styleId="B4">
    <w:name w:val="B4"/>
    <w:basedOn w:val="List4"/>
    <w:rsid w:val="00625876"/>
  </w:style>
  <w:style w:type="paragraph" w:customStyle="1" w:styleId="B5">
    <w:name w:val="B5"/>
    <w:basedOn w:val="List5"/>
    <w:rsid w:val="00625876"/>
  </w:style>
  <w:style w:type="paragraph" w:customStyle="1" w:styleId="ZTD">
    <w:name w:val="ZTD"/>
    <w:basedOn w:val="ZB"/>
    <w:rsid w:val="00625876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2025-11-02T06:57:00Z</dcterms:created>
  <dcterms:modified xsi:type="dcterms:W3CDTF">2025-11-02T07:01:00Z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