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7B90E71C"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90F49">
        <w:rPr>
          <w:b/>
          <w:noProof/>
          <w:sz w:val="24"/>
        </w:rPr>
        <w:t>8</w:t>
      </w:r>
      <w:r w:rsidRPr="00055251">
        <w:rPr>
          <w:b/>
          <w:i/>
          <w:noProof/>
          <w:sz w:val="28"/>
        </w:rPr>
        <w:tab/>
        <w:t>R</w:t>
      </w:r>
      <w:r w:rsidRPr="004F4443">
        <w:rPr>
          <w:b/>
          <w:i/>
          <w:noProof/>
          <w:sz w:val="28"/>
        </w:rPr>
        <w:t>5-25</w:t>
      </w:r>
      <w:r w:rsidR="004F4443" w:rsidRPr="004F4443">
        <w:rPr>
          <w:b/>
          <w:i/>
          <w:noProof/>
          <w:sz w:val="28"/>
        </w:rPr>
        <w:t>4786</w:t>
      </w:r>
    </w:p>
    <w:p w14:paraId="52D95425" w14:textId="7C568283" w:rsidR="00C40AF6" w:rsidRPr="00055251" w:rsidRDefault="00C90F49" w:rsidP="00C40AF6">
      <w:pPr>
        <w:pStyle w:val="CRCoverPage"/>
        <w:outlineLvl w:val="0"/>
        <w:rPr>
          <w:b/>
          <w:noProof/>
          <w:sz w:val="24"/>
        </w:rPr>
      </w:pPr>
      <w:r>
        <w:rPr>
          <w:b/>
          <w:noProof/>
          <w:sz w:val="24"/>
        </w:rPr>
        <w:t>B</w:t>
      </w:r>
      <w:r w:rsidR="00CF48D4">
        <w:rPr>
          <w:b/>
          <w:noProof/>
          <w:sz w:val="24"/>
        </w:rPr>
        <w:t>e</w:t>
      </w:r>
      <w:r>
        <w:rPr>
          <w:b/>
          <w:noProof/>
          <w:sz w:val="24"/>
        </w:rPr>
        <w:t>nga</w:t>
      </w:r>
      <w:r w:rsidR="00CF48D4">
        <w:rPr>
          <w:b/>
          <w:noProof/>
          <w:sz w:val="24"/>
        </w:rPr>
        <w:t>l</w:t>
      </w:r>
      <w:r>
        <w:rPr>
          <w:b/>
          <w:noProof/>
          <w:sz w:val="24"/>
        </w:rPr>
        <w:t>uru</w:t>
      </w:r>
      <w:r w:rsidR="00C40AF6" w:rsidRPr="001E4C7F">
        <w:rPr>
          <w:b/>
          <w:noProof/>
          <w:sz w:val="24"/>
        </w:rPr>
        <w:t>,</w:t>
      </w:r>
      <w:r>
        <w:rPr>
          <w:b/>
          <w:noProof/>
          <w:sz w:val="24"/>
        </w:rPr>
        <w:t xml:space="preserve"> India</w:t>
      </w:r>
      <w:r w:rsidR="00C40AF6">
        <w:rPr>
          <w:b/>
          <w:noProof/>
          <w:sz w:val="24"/>
        </w:rPr>
        <w:t xml:space="preserve">, </w:t>
      </w:r>
      <w:r>
        <w:rPr>
          <w:b/>
          <w:noProof/>
          <w:sz w:val="24"/>
        </w:rPr>
        <w:t>25</w:t>
      </w:r>
      <w:r w:rsidR="00C40AF6" w:rsidRPr="001E4C7F">
        <w:rPr>
          <w:b/>
          <w:noProof/>
          <w:sz w:val="24"/>
        </w:rPr>
        <w:t xml:space="preserve"> – </w:t>
      </w:r>
      <w:r>
        <w:rPr>
          <w:b/>
          <w:noProof/>
          <w:sz w:val="24"/>
        </w:rPr>
        <w:t>29</w:t>
      </w:r>
      <w:r w:rsidR="00C40AF6" w:rsidRPr="001E4C7F">
        <w:rPr>
          <w:b/>
          <w:noProof/>
          <w:sz w:val="24"/>
        </w:rPr>
        <w:t xml:space="preserve">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E828D" w:rsidR="001E41F3" w:rsidRPr="00410371" w:rsidRDefault="00F12853" w:rsidP="00E13F3D">
            <w:pPr>
              <w:pStyle w:val="CRCoverPage"/>
              <w:spacing w:after="0"/>
              <w:jc w:val="right"/>
              <w:rPr>
                <w:b/>
                <w:noProof/>
                <w:sz w:val="28"/>
              </w:rPr>
            </w:pPr>
            <w:r>
              <w:rPr>
                <w:b/>
                <w:noProof/>
                <w:sz w:val="28"/>
              </w:rPr>
              <w:t>38.</w:t>
            </w:r>
            <w:r w:rsidR="00C90F49">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DF9BB" w:rsidR="001E41F3" w:rsidRPr="00410371" w:rsidRDefault="00D34029" w:rsidP="00547111">
            <w:pPr>
              <w:pStyle w:val="CRCoverPage"/>
              <w:spacing w:after="0"/>
              <w:rPr>
                <w:noProof/>
              </w:rPr>
            </w:pPr>
            <w:r w:rsidRPr="004F4443">
              <w:fldChar w:fldCharType="begin"/>
            </w:r>
            <w:r w:rsidRPr="004F4443">
              <w:instrText xml:space="preserve"> DOCPROPERTY  Cr#  \* MERGEFORMAT </w:instrText>
            </w:r>
            <w:r w:rsidRPr="004F4443">
              <w:fldChar w:fldCharType="end"/>
            </w:r>
            <w:r w:rsidR="004F4443" w:rsidRPr="004F4443">
              <w:rPr>
                <w:b/>
                <w:noProof/>
                <w:sz w:val="28"/>
              </w:rPr>
              <w:t>1078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8A7DB" w:rsidR="001E41F3" w:rsidRPr="00410371" w:rsidRDefault="00F12853">
            <w:pPr>
              <w:pStyle w:val="CRCoverPage"/>
              <w:spacing w:after="0"/>
              <w:jc w:val="center"/>
              <w:rPr>
                <w:noProof/>
                <w:sz w:val="28"/>
              </w:rPr>
            </w:pPr>
            <w:r w:rsidRPr="004F4443">
              <w:rPr>
                <w:b/>
                <w:noProof/>
                <w:sz w:val="28"/>
              </w:rPr>
              <w:t>1</w:t>
            </w:r>
            <w:r w:rsidR="006108A3" w:rsidRPr="004F4443">
              <w:rPr>
                <w:b/>
                <w:noProof/>
                <w:sz w:val="28"/>
              </w:rPr>
              <w:t>9</w:t>
            </w:r>
            <w:r w:rsidRPr="004F4443">
              <w:rPr>
                <w:b/>
                <w:noProof/>
                <w:sz w:val="28"/>
              </w:rPr>
              <w:t>.</w:t>
            </w:r>
            <w:r w:rsidR="006108A3" w:rsidRPr="004F4443">
              <w:rPr>
                <w:b/>
                <w:noProof/>
                <w:sz w:val="28"/>
              </w:rPr>
              <w:t>0</w:t>
            </w:r>
            <w:r w:rsidRPr="004F44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EFBD3" w:rsidR="001E41F3" w:rsidRDefault="002F3BA8">
            <w:pPr>
              <w:pStyle w:val="CRCoverPage"/>
              <w:spacing w:after="0"/>
              <w:ind w:left="100"/>
              <w:rPr>
                <w:noProof/>
              </w:rPr>
            </w:pPr>
            <w:r w:rsidRPr="002F3BA8">
              <w:t>Addition of AMPR TP analysis for CA_n40A-n41A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FBA3A" w:rsidR="001E41F3" w:rsidRDefault="0019514C">
            <w:pPr>
              <w:pStyle w:val="CRCoverPage"/>
              <w:spacing w:after="0"/>
              <w:ind w:left="100"/>
              <w:rPr>
                <w:noProof/>
                <w:lang w:eastAsia="zh-CN"/>
              </w:rPr>
            </w:pPr>
            <w:r>
              <w:t>Huawei, HiSilicon</w:t>
            </w:r>
            <w:r w:rsidR="002A6CCB">
              <w:rPr>
                <w:rFonts w:hint="eastAsia"/>
                <w:lang w:eastAsia="zh-CN"/>
              </w:rPr>
              <w:t>,</w:t>
            </w:r>
            <w:r w:rsidR="002A6CCB">
              <w:rPr>
                <w:lang w:eastAsia="zh-CN"/>
              </w:rPr>
              <w:t xml:space="preserve">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EF38" w:rsidR="001E41F3" w:rsidRDefault="00E14F79">
            <w:pPr>
              <w:pStyle w:val="CRCoverPage"/>
              <w:spacing w:after="0"/>
              <w:ind w:left="100"/>
              <w:rPr>
                <w:noProof/>
              </w:rPr>
            </w:pPr>
            <w:r w:rsidRPr="00E92D89">
              <w:t>NR_CADC_NR_LTE_DC_R</w:t>
            </w:r>
            <w:r>
              <w:t>16</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496CE" w:rsidR="001E41F3" w:rsidRDefault="00544613">
            <w:pPr>
              <w:pStyle w:val="CRCoverPage"/>
              <w:spacing w:after="0"/>
              <w:ind w:left="100"/>
              <w:rPr>
                <w:noProof/>
              </w:rPr>
            </w:pPr>
            <w:r>
              <w:t>202</w:t>
            </w:r>
            <w:r w:rsidR="00836BE8">
              <w:t>5-0</w:t>
            </w:r>
            <w:r w:rsidR="00CF653C">
              <w:t>8</w:t>
            </w:r>
            <w:r w:rsidR="00224D5C">
              <w:t>-</w:t>
            </w:r>
            <w:r w:rsidR="00CF653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EEC77" w:rsidR="001E41F3" w:rsidRDefault="00544613">
            <w:pPr>
              <w:pStyle w:val="CRCoverPage"/>
              <w:spacing w:after="0"/>
              <w:ind w:left="100"/>
              <w:rPr>
                <w:noProof/>
              </w:rPr>
            </w:pPr>
            <w:r w:rsidRPr="00922D20">
              <w:t>Rel-1</w:t>
            </w:r>
            <w:r w:rsidR="001B0B09" w:rsidRPr="00922D2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1CD44" w14:textId="77777777" w:rsidR="001E41F3" w:rsidRDefault="00AE5CFC" w:rsidP="009D4152">
            <w:pPr>
              <w:pStyle w:val="CRCoverPage"/>
              <w:spacing w:after="0"/>
              <w:ind w:firstLineChars="100" w:firstLine="200"/>
              <w:rPr>
                <w:noProof/>
                <w:lang w:eastAsia="zh-CN"/>
              </w:rPr>
            </w:pPr>
            <w:r>
              <w:rPr>
                <w:noProof/>
                <w:lang w:eastAsia="zh-CN"/>
              </w:rPr>
              <w:t>There is AMPR requirements for the CA configuration CA_n40A-n41A. To complete the test case, TP analysis is needed.</w:t>
            </w:r>
          </w:p>
          <w:p w14:paraId="708AA7DE" w14:textId="52ED4BA7" w:rsidR="00AE5CFC" w:rsidRDefault="00AE5CFC" w:rsidP="00AE5CFC">
            <w:pPr>
              <w:pStyle w:val="CRCoverPage"/>
              <w:spacing w:after="0"/>
              <w:ind w:firstLineChars="100" w:firstLine="200"/>
              <w:rPr>
                <w:noProof/>
                <w:lang w:eastAsia="zh-CN"/>
              </w:rPr>
            </w:pPr>
            <w:r>
              <w:rPr>
                <w:rFonts w:hint="eastAsia"/>
                <w:noProof/>
                <w:lang w:eastAsia="zh-CN"/>
              </w:rPr>
              <w:t>The</w:t>
            </w:r>
            <w:r>
              <w:rPr>
                <w:noProof/>
                <w:lang w:eastAsia="zh-CN"/>
              </w:rPr>
              <w:t xml:space="preserve"> AMPR for CA_n40A-n41A is specified for NS_01+NS_47. The TP analysis for the same NS combination is already defined in TR 38.905 and could be reused.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A2DCFD0" w:rsidR="00AA1DD6" w:rsidRDefault="00AE5CFC" w:rsidP="00AE5CFC">
            <w:pPr>
              <w:pStyle w:val="CRCoverPage"/>
              <w:spacing w:after="0"/>
              <w:ind w:firstLineChars="100" w:firstLine="200"/>
              <w:rPr>
                <w:noProof/>
                <w:lang w:eastAsia="zh-CN"/>
              </w:rPr>
            </w:pPr>
            <w:r>
              <w:rPr>
                <w:noProof/>
                <w:lang w:eastAsia="zh-CN"/>
              </w:rPr>
              <w:t>Reuse existing TP analysis of NS_01+NS_47 for CA_n40A-n41A.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6E435" w:rsidR="001E41F3" w:rsidRDefault="00971308" w:rsidP="00F63D4C">
            <w:pPr>
              <w:pStyle w:val="CRCoverPage"/>
              <w:spacing w:after="0"/>
              <w:ind w:left="100" w:firstLineChars="50" w:firstLine="100"/>
              <w:rPr>
                <w:noProof/>
                <w:lang w:eastAsia="zh-CN"/>
              </w:rPr>
            </w:pPr>
            <w:r>
              <w:rPr>
                <w:noProof/>
                <w:lang w:eastAsia="zh-CN"/>
              </w:rPr>
              <w:t xml:space="preserve">The </w:t>
            </w:r>
            <w:r w:rsidR="00AE5CFC">
              <w:rPr>
                <w:noProof/>
                <w:lang w:eastAsia="zh-CN"/>
              </w:rPr>
              <w:t>test of CA_n40A-n41A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39D87" w:rsidR="001E41F3" w:rsidRDefault="00AE5CFC">
            <w:pPr>
              <w:pStyle w:val="CRCoverPage"/>
              <w:spacing w:after="0"/>
              <w:ind w:left="100"/>
              <w:rPr>
                <w:noProof/>
                <w:lang w:eastAsia="zh-CN"/>
              </w:rPr>
            </w:pPr>
            <w:r>
              <w:rPr>
                <w:noProof/>
                <w:lang w:eastAsia="zh-CN"/>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0C1B98" w:rsidR="001E41F3" w:rsidRDefault="00CD5445">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5B63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51BA28" w:rsidR="001E41F3" w:rsidRDefault="008244BF">
            <w:pPr>
              <w:pStyle w:val="CRCoverPage"/>
              <w:spacing w:after="0"/>
              <w:ind w:left="99"/>
              <w:rPr>
                <w:noProof/>
              </w:rPr>
            </w:pPr>
            <w:r>
              <w:rPr>
                <w:noProof/>
              </w:rPr>
              <w:t xml:space="preserve">TR </w:t>
            </w:r>
            <w:r w:rsidR="00CD5445">
              <w:rPr>
                <w:noProof/>
              </w:rPr>
              <w:t>38.</w:t>
            </w:r>
            <w:r w:rsidR="00AE5CFC">
              <w:rPr>
                <w:noProof/>
              </w:rPr>
              <w:t>521-1</w:t>
            </w:r>
            <w:r w:rsidRPr="00BF7FDC">
              <w:rPr>
                <w:noProof/>
              </w:rPr>
              <w:t xml:space="preserve"> CR</w:t>
            </w:r>
            <w:r w:rsidR="00BF7FDC" w:rsidRPr="00BF7FDC">
              <w:rPr>
                <w:noProof/>
              </w:rPr>
              <w:t xml:space="preserve"> </w:t>
            </w:r>
            <w:r w:rsidR="00A74370">
              <w:rPr>
                <w:noProof/>
              </w:rPr>
              <w:t>3518</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0122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080285C9" w:rsidR="001A35DE" w:rsidRDefault="001A35DE" w:rsidP="005A781C"/>
    <w:p w14:paraId="5E51723C" w14:textId="77777777" w:rsidR="00345EAF" w:rsidRPr="006A77F7" w:rsidRDefault="00345EAF" w:rsidP="00345EAF">
      <w:pPr>
        <w:pStyle w:val="4"/>
      </w:pPr>
      <w:bookmarkStart w:id="2" w:name="_Toc43899739"/>
      <w:bookmarkStart w:id="3" w:name="_Toc51767650"/>
      <w:bookmarkStart w:id="4" w:name="_Toc59039981"/>
      <w:bookmarkStart w:id="5" w:name="_Toc68073920"/>
      <w:bookmarkStart w:id="6" w:name="_Toc75371782"/>
      <w:bookmarkStart w:id="7" w:name="_Toc83727850"/>
      <w:bookmarkStart w:id="8" w:name="_Toc100005950"/>
      <w:bookmarkStart w:id="9" w:name="_Toc106703498"/>
      <w:bookmarkStart w:id="10" w:name="_Toc187845702"/>
      <w:bookmarkStart w:id="11" w:name="_Toc36042412"/>
      <w:r w:rsidRPr="006A77F7">
        <w:t>4.1.2.2</w:t>
      </w:r>
      <w:r w:rsidRPr="006A77F7">
        <w:tab/>
        <w:t>A-MPR test cases for FR1 UL CA</w:t>
      </w:r>
      <w:bookmarkEnd w:id="2"/>
      <w:bookmarkEnd w:id="3"/>
      <w:bookmarkEnd w:id="4"/>
      <w:bookmarkEnd w:id="5"/>
      <w:bookmarkEnd w:id="6"/>
      <w:bookmarkEnd w:id="7"/>
      <w:bookmarkEnd w:id="8"/>
      <w:bookmarkEnd w:id="9"/>
      <w:bookmarkEnd w:id="10"/>
    </w:p>
    <w:p w14:paraId="75984F58" w14:textId="77777777" w:rsidR="00345EAF" w:rsidRPr="006A77F7" w:rsidRDefault="00345EAF" w:rsidP="00345EAF">
      <w:r w:rsidRPr="006A77F7">
        <w:t xml:space="preserve">This section contains information on test point selection for test case 6.2A.3.1 in [2], </w:t>
      </w:r>
      <w:r w:rsidRPr="006A77F7">
        <w:rPr>
          <w:rFonts w:eastAsia="Malgun Gothic"/>
        </w:rPr>
        <w:t>UE additional maximum output power reduction for CA.</w:t>
      </w:r>
    </w:p>
    <w:p w14:paraId="6F28E438" w14:textId="77777777" w:rsidR="00345EAF" w:rsidRPr="006A77F7" w:rsidRDefault="00345EAF" w:rsidP="00345EAF">
      <w:r w:rsidRPr="006A77F7">
        <w:t>TS 38.101 [3] specifies band dependent NS-values, which in the inter-band UL CA test cases become a combination of two NS-values. For the inter-band UL CA configurations included in table 6.2A.3.1.3-1 in TS 38.101-1[3], the combined AMPR requirements per CA configuration will be tested based on following general principle:</w:t>
      </w:r>
    </w:p>
    <w:p w14:paraId="0EC81EED" w14:textId="77777777" w:rsidR="00345EAF" w:rsidRPr="006A77F7" w:rsidRDefault="00345EAF" w:rsidP="00345EAF">
      <w:r w:rsidRPr="006A77F7">
        <w:t>-</w:t>
      </w:r>
      <w:r w:rsidRPr="006A77F7">
        <w:tab/>
        <w:t xml:space="preserve">Test the minimum Total power </w:t>
      </w:r>
      <w:proofErr w:type="spellStart"/>
      <w:r w:rsidRPr="006A77F7">
        <w:t>backoff</w:t>
      </w:r>
      <w:proofErr w:type="spellEnd"/>
      <w:r w:rsidRPr="006A77F7">
        <w:t xml:space="preserve"> value </w:t>
      </w:r>
    </w:p>
    <w:p w14:paraId="2E5710D6" w14:textId="77777777" w:rsidR="00345EAF" w:rsidRPr="006A77F7" w:rsidRDefault="00345EAF" w:rsidP="00345EAF">
      <w:r w:rsidRPr="006A77F7">
        <w:t>-</w:t>
      </w:r>
      <w:r w:rsidRPr="006A77F7">
        <w:tab/>
        <w:t xml:space="preserve">Test the maximum Total power </w:t>
      </w:r>
      <w:proofErr w:type="spellStart"/>
      <w:r w:rsidRPr="006A77F7">
        <w:t>backoff</w:t>
      </w:r>
      <w:proofErr w:type="spellEnd"/>
      <w:r w:rsidRPr="006A77F7">
        <w:t xml:space="preserve"> value</w:t>
      </w:r>
    </w:p>
    <w:p w14:paraId="5D2DB80F" w14:textId="77777777" w:rsidR="00345EAF" w:rsidRPr="006A77F7" w:rsidRDefault="00345EAF" w:rsidP="00345EAF">
      <w:r w:rsidRPr="006A77F7">
        <w:t>-</w:t>
      </w:r>
      <w:r w:rsidRPr="006A77F7">
        <w:tab/>
        <w:t xml:space="preserve">Test the maximum unbalanced Total power </w:t>
      </w:r>
      <w:proofErr w:type="spellStart"/>
      <w:r w:rsidRPr="006A77F7">
        <w:t>backoff</w:t>
      </w:r>
      <w:proofErr w:type="spellEnd"/>
      <w:r w:rsidRPr="006A77F7">
        <w:t xml:space="preserve"> among CCs (max </w:t>
      </w:r>
      <w:proofErr w:type="spellStart"/>
      <w:proofErr w:type="gramStart"/>
      <w:r w:rsidRPr="006A77F7">
        <w:t>PCMAX,c</w:t>
      </w:r>
      <w:proofErr w:type="spellEnd"/>
      <w:proofErr w:type="gramEnd"/>
      <w:r w:rsidRPr="006A77F7">
        <w:t xml:space="preserve"> difference).</w:t>
      </w:r>
    </w:p>
    <w:p w14:paraId="3DFAFAE1" w14:textId="77777777" w:rsidR="00345EAF" w:rsidRPr="006A77F7" w:rsidRDefault="00345EAF" w:rsidP="00345EAF">
      <w:r w:rsidRPr="006A77F7">
        <w:t xml:space="preserve">Where the Total power </w:t>
      </w:r>
      <w:proofErr w:type="spellStart"/>
      <w:r w:rsidRPr="006A77F7">
        <w:t>backoff</w:t>
      </w:r>
      <w:proofErr w:type="spellEnd"/>
      <w:r w:rsidRPr="006A77F7">
        <w:t xml:space="preserve"> value means: </w:t>
      </w:r>
      <w:proofErr w:type="gramStart"/>
      <w:r w:rsidRPr="006A77F7">
        <w:t>MAX[</w:t>
      </w:r>
      <w:proofErr w:type="gramEnd"/>
      <w:r w:rsidRPr="006A77F7">
        <w:t>MPR, A-MPR]</w:t>
      </w:r>
    </w:p>
    <w:p w14:paraId="60776500" w14:textId="77777777" w:rsidR="00345EAF" w:rsidRPr="006A77F7" w:rsidRDefault="00345EAF" w:rsidP="00345EAF">
      <w:r w:rsidRPr="006A77F7">
        <w:t>The analyses are performed per NS-values combination and are stored as zip-files as defined in annex A and documented in table 4.1.2.2-1.</w:t>
      </w:r>
    </w:p>
    <w:p w14:paraId="5F6A93FB" w14:textId="77777777" w:rsidR="00345EAF" w:rsidRPr="006A77F7" w:rsidRDefault="00345EAF" w:rsidP="00345EAF">
      <w:r w:rsidRPr="006A77F7">
        <w:t>For the inter-band UL CA configurations that are NOT included in table 6.2A.3.1.3-1 in TS 38.101-1[3], the AMPR testing for the CA configuration can be skipped. The testing could be covered by the testing of 6.2.3 for each single band in this configuration.</w:t>
      </w:r>
    </w:p>
    <w:p w14:paraId="16BBDC01" w14:textId="77777777" w:rsidR="00345EAF" w:rsidRPr="006A77F7" w:rsidRDefault="00345EAF" w:rsidP="00345EAF">
      <w:pPr>
        <w:pStyle w:val="TH"/>
      </w:pPr>
      <w:r w:rsidRPr="006A77F7">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345EAF" w:rsidRPr="006A77F7" w14:paraId="3F3600F9" w14:textId="77777777" w:rsidTr="009E7E4C">
        <w:tc>
          <w:tcPr>
            <w:tcW w:w="1438" w:type="dxa"/>
            <w:shd w:val="clear" w:color="auto" w:fill="auto"/>
          </w:tcPr>
          <w:p w14:paraId="3FF3C158" w14:textId="77777777" w:rsidR="00345EAF" w:rsidRPr="006A77F7" w:rsidRDefault="00345EAF" w:rsidP="009E7E4C">
            <w:pPr>
              <w:pStyle w:val="TAH"/>
            </w:pPr>
            <w:r w:rsidRPr="006A77F7">
              <w:t>CA config with UL CA support (Note 1)</w:t>
            </w:r>
          </w:p>
        </w:tc>
        <w:tc>
          <w:tcPr>
            <w:tcW w:w="2322" w:type="dxa"/>
            <w:gridSpan w:val="2"/>
            <w:shd w:val="clear" w:color="auto" w:fill="auto"/>
          </w:tcPr>
          <w:p w14:paraId="054D228A" w14:textId="77777777" w:rsidR="00345EAF" w:rsidRPr="006A77F7" w:rsidRDefault="00345EAF" w:rsidP="009E7E4C">
            <w:pPr>
              <w:pStyle w:val="TAH"/>
            </w:pPr>
            <w:r w:rsidRPr="006A77F7">
              <w:t>NS values in same order as Uplink CA Configuration column</w:t>
            </w:r>
          </w:p>
        </w:tc>
        <w:tc>
          <w:tcPr>
            <w:tcW w:w="1026" w:type="dxa"/>
            <w:shd w:val="clear" w:color="auto" w:fill="auto"/>
          </w:tcPr>
          <w:p w14:paraId="7B32CC3D" w14:textId="77777777" w:rsidR="00345EAF" w:rsidRPr="006A77F7" w:rsidRDefault="00345EAF" w:rsidP="009E7E4C">
            <w:pPr>
              <w:pStyle w:val="TAH"/>
            </w:pPr>
            <w:r w:rsidRPr="006A77F7">
              <w:t>Number of test points</w:t>
            </w:r>
          </w:p>
        </w:tc>
        <w:tc>
          <w:tcPr>
            <w:tcW w:w="994" w:type="dxa"/>
            <w:shd w:val="clear" w:color="auto" w:fill="auto"/>
          </w:tcPr>
          <w:p w14:paraId="66D244A2" w14:textId="77777777" w:rsidR="00345EAF" w:rsidRPr="006A77F7" w:rsidRDefault="00345EAF" w:rsidP="009E7E4C">
            <w:pPr>
              <w:pStyle w:val="TAH"/>
            </w:pPr>
            <w:r w:rsidRPr="006A77F7">
              <w:t>Applicable test case</w:t>
            </w:r>
          </w:p>
        </w:tc>
        <w:tc>
          <w:tcPr>
            <w:tcW w:w="2590" w:type="dxa"/>
            <w:shd w:val="clear" w:color="auto" w:fill="auto"/>
          </w:tcPr>
          <w:p w14:paraId="2B9FDA16" w14:textId="77777777" w:rsidR="00345EAF" w:rsidRPr="006A77F7" w:rsidRDefault="00345EAF" w:rsidP="009E7E4C">
            <w:pPr>
              <w:pStyle w:val="TAH"/>
            </w:pPr>
            <w:r w:rsidRPr="006A77F7">
              <w:t>Justification</w:t>
            </w:r>
          </w:p>
        </w:tc>
        <w:tc>
          <w:tcPr>
            <w:tcW w:w="1485" w:type="dxa"/>
            <w:shd w:val="clear" w:color="auto" w:fill="auto"/>
          </w:tcPr>
          <w:p w14:paraId="2E7E52AA" w14:textId="77777777" w:rsidR="00345EAF" w:rsidRPr="006A77F7" w:rsidRDefault="00345EAF" w:rsidP="009E7E4C">
            <w:pPr>
              <w:pStyle w:val="TAH"/>
            </w:pPr>
            <w:r w:rsidRPr="006A77F7">
              <w:t>Comment</w:t>
            </w:r>
          </w:p>
        </w:tc>
      </w:tr>
      <w:tr w:rsidR="00345EAF" w:rsidRPr="006A77F7" w14:paraId="4F2F303C" w14:textId="77777777" w:rsidTr="009E7E4C">
        <w:tc>
          <w:tcPr>
            <w:tcW w:w="1438" w:type="dxa"/>
            <w:shd w:val="clear" w:color="auto" w:fill="auto"/>
          </w:tcPr>
          <w:p w14:paraId="15D039A9" w14:textId="77777777" w:rsidR="00345EAF" w:rsidRPr="006A77F7" w:rsidRDefault="00345EAF" w:rsidP="009E7E4C">
            <w:pPr>
              <w:pStyle w:val="TAL"/>
              <w:rPr>
                <w:lang w:eastAsia="zh-CN"/>
              </w:rPr>
            </w:pPr>
            <w:r w:rsidRPr="006A77F7">
              <w:rPr>
                <w:lang w:eastAsia="zh-CN"/>
              </w:rPr>
              <w:t>CA_n3-n78</w:t>
            </w:r>
          </w:p>
          <w:p w14:paraId="7040BCC4" w14:textId="77777777" w:rsidR="00345EAF" w:rsidRPr="006A77F7" w:rsidRDefault="00345EAF" w:rsidP="009E7E4C">
            <w:pPr>
              <w:pStyle w:val="TAL"/>
              <w:rPr>
                <w:lang w:eastAsia="zh-CN"/>
              </w:rPr>
            </w:pPr>
          </w:p>
        </w:tc>
        <w:tc>
          <w:tcPr>
            <w:tcW w:w="1174" w:type="dxa"/>
            <w:shd w:val="clear" w:color="auto" w:fill="auto"/>
          </w:tcPr>
          <w:p w14:paraId="7E96AA21" w14:textId="77777777" w:rsidR="00345EAF" w:rsidRPr="006A77F7" w:rsidRDefault="00345EAF" w:rsidP="009E7E4C">
            <w:pPr>
              <w:pStyle w:val="TAC"/>
              <w:rPr>
                <w:lang w:eastAsia="zh-CN"/>
              </w:rPr>
            </w:pPr>
            <w:r w:rsidRPr="006A77F7">
              <w:rPr>
                <w:lang w:eastAsia="zh-CN"/>
              </w:rPr>
              <w:t>NS_100</w:t>
            </w:r>
          </w:p>
        </w:tc>
        <w:tc>
          <w:tcPr>
            <w:tcW w:w="1148" w:type="dxa"/>
            <w:shd w:val="clear" w:color="auto" w:fill="auto"/>
          </w:tcPr>
          <w:p w14:paraId="7509A8CC" w14:textId="77777777" w:rsidR="00345EAF" w:rsidRPr="006A77F7" w:rsidRDefault="00345EAF" w:rsidP="009E7E4C">
            <w:pPr>
              <w:pStyle w:val="TAC"/>
              <w:rPr>
                <w:lang w:eastAsia="zh-CN"/>
              </w:rPr>
            </w:pPr>
            <w:r w:rsidRPr="006A77F7">
              <w:rPr>
                <w:lang w:eastAsia="zh-CN"/>
              </w:rPr>
              <w:t>NS_01</w:t>
            </w:r>
          </w:p>
        </w:tc>
        <w:tc>
          <w:tcPr>
            <w:tcW w:w="1026" w:type="dxa"/>
            <w:shd w:val="clear" w:color="auto" w:fill="auto"/>
          </w:tcPr>
          <w:p w14:paraId="0E9DA135" w14:textId="77777777" w:rsidR="00345EAF" w:rsidRPr="006A77F7" w:rsidRDefault="00345EAF" w:rsidP="009E7E4C">
            <w:pPr>
              <w:pStyle w:val="TAC"/>
              <w:rPr>
                <w:lang w:eastAsia="zh-CN"/>
              </w:rPr>
            </w:pPr>
            <w:r w:rsidRPr="006A77F7">
              <w:rPr>
                <w:lang w:eastAsia="zh-CN"/>
              </w:rPr>
              <w:t>24</w:t>
            </w:r>
          </w:p>
        </w:tc>
        <w:tc>
          <w:tcPr>
            <w:tcW w:w="994" w:type="dxa"/>
            <w:shd w:val="clear" w:color="auto" w:fill="auto"/>
          </w:tcPr>
          <w:p w14:paraId="503E34E9" w14:textId="77777777" w:rsidR="00345EAF" w:rsidRPr="006A77F7" w:rsidRDefault="00345EAF" w:rsidP="009E7E4C">
            <w:pPr>
              <w:pStyle w:val="TAL"/>
              <w:rPr>
                <w:lang w:eastAsia="zh-CN"/>
              </w:rPr>
            </w:pPr>
            <w:r w:rsidRPr="006A77F7">
              <w:rPr>
                <w:lang w:eastAsia="zh-CN"/>
              </w:rPr>
              <w:t>N/A</w:t>
            </w:r>
          </w:p>
        </w:tc>
        <w:tc>
          <w:tcPr>
            <w:tcW w:w="2590" w:type="dxa"/>
            <w:shd w:val="clear" w:color="auto" w:fill="auto"/>
          </w:tcPr>
          <w:p w14:paraId="7D80B37F" w14:textId="77777777" w:rsidR="00345EAF" w:rsidRPr="006A77F7" w:rsidRDefault="00345EAF" w:rsidP="009E7E4C">
            <w:pPr>
              <w:pStyle w:val="TAL"/>
            </w:pPr>
            <w:r w:rsidRPr="006A77F7">
              <w:t>“</w:t>
            </w:r>
            <w:bookmarkStart w:id="12" w:name="OLE_LINK51"/>
            <w:r w:rsidRPr="006A77F7">
              <w:t>38.521-1_TPanalysis 6.2A.3 NS_100+NS_01.zip</w:t>
            </w:r>
            <w:bookmarkEnd w:id="12"/>
            <w:r w:rsidRPr="006A77F7">
              <w:t>”</w:t>
            </w:r>
          </w:p>
        </w:tc>
        <w:tc>
          <w:tcPr>
            <w:tcW w:w="1485" w:type="dxa"/>
            <w:shd w:val="clear" w:color="auto" w:fill="auto"/>
          </w:tcPr>
          <w:p w14:paraId="4D72FBB5" w14:textId="77777777" w:rsidR="00345EAF" w:rsidRPr="006A77F7" w:rsidRDefault="00345EAF" w:rsidP="009E7E4C">
            <w:pPr>
              <w:pStyle w:val="TAL"/>
              <w:rPr>
                <w:lang w:eastAsia="zh-CN"/>
              </w:rPr>
            </w:pPr>
            <w:r w:rsidRPr="006A77F7">
              <w:rPr>
                <w:lang w:eastAsia="zh-CN"/>
              </w:rPr>
              <w:t>RAN5#87-e</w:t>
            </w:r>
          </w:p>
        </w:tc>
      </w:tr>
      <w:tr w:rsidR="00345EAF" w:rsidRPr="006A77F7" w14:paraId="424193C5" w14:textId="77777777" w:rsidTr="009E7E4C">
        <w:tc>
          <w:tcPr>
            <w:tcW w:w="1438" w:type="dxa"/>
            <w:shd w:val="clear" w:color="auto" w:fill="auto"/>
          </w:tcPr>
          <w:p w14:paraId="605A53B3" w14:textId="77777777" w:rsidR="00345EAF" w:rsidRPr="006A77F7" w:rsidRDefault="00345EAF" w:rsidP="009E7E4C">
            <w:pPr>
              <w:pStyle w:val="TAL"/>
              <w:rPr>
                <w:lang w:eastAsia="zh-CN"/>
              </w:rPr>
            </w:pPr>
            <w:r w:rsidRPr="006A77F7">
              <w:rPr>
                <w:lang w:eastAsia="zh-CN"/>
              </w:rPr>
              <w:t>CA_n8-n78</w:t>
            </w:r>
          </w:p>
        </w:tc>
        <w:tc>
          <w:tcPr>
            <w:tcW w:w="1174" w:type="dxa"/>
            <w:shd w:val="clear" w:color="auto" w:fill="auto"/>
          </w:tcPr>
          <w:p w14:paraId="0449D512" w14:textId="77777777" w:rsidR="00345EAF" w:rsidRPr="006A77F7" w:rsidRDefault="00345EAF" w:rsidP="009E7E4C">
            <w:pPr>
              <w:pStyle w:val="TAC"/>
              <w:rPr>
                <w:lang w:eastAsia="zh-CN"/>
              </w:rPr>
            </w:pPr>
            <w:r w:rsidRPr="006A77F7">
              <w:rPr>
                <w:lang w:eastAsia="zh-CN"/>
              </w:rPr>
              <w:t>NS_43</w:t>
            </w:r>
          </w:p>
        </w:tc>
        <w:tc>
          <w:tcPr>
            <w:tcW w:w="1148" w:type="dxa"/>
            <w:shd w:val="clear" w:color="auto" w:fill="auto"/>
          </w:tcPr>
          <w:p w14:paraId="1F7FBB41" w14:textId="77777777" w:rsidR="00345EAF" w:rsidRPr="006A77F7" w:rsidRDefault="00345EAF" w:rsidP="009E7E4C">
            <w:pPr>
              <w:pStyle w:val="TAC"/>
              <w:rPr>
                <w:lang w:eastAsia="zh-CN"/>
              </w:rPr>
            </w:pPr>
            <w:r w:rsidRPr="006A77F7">
              <w:rPr>
                <w:lang w:eastAsia="zh-CN"/>
              </w:rPr>
              <w:t>NS_01</w:t>
            </w:r>
          </w:p>
        </w:tc>
        <w:tc>
          <w:tcPr>
            <w:tcW w:w="1026" w:type="dxa"/>
            <w:shd w:val="clear" w:color="auto" w:fill="auto"/>
          </w:tcPr>
          <w:p w14:paraId="023F6A6F" w14:textId="77777777" w:rsidR="00345EAF" w:rsidRPr="006A77F7" w:rsidRDefault="00345EAF" w:rsidP="009E7E4C">
            <w:pPr>
              <w:pStyle w:val="TAC"/>
              <w:rPr>
                <w:lang w:eastAsia="zh-CN"/>
              </w:rPr>
            </w:pPr>
            <w:r w:rsidRPr="006A77F7">
              <w:rPr>
                <w:lang w:eastAsia="zh-CN"/>
              </w:rPr>
              <w:t>12</w:t>
            </w:r>
          </w:p>
        </w:tc>
        <w:tc>
          <w:tcPr>
            <w:tcW w:w="994" w:type="dxa"/>
            <w:shd w:val="clear" w:color="auto" w:fill="auto"/>
          </w:tcPr>
          <w:p w14:paraId="55E2D22E" w14:textId="77777777" w:rsidR="00345EAF" w:rsidRPr="006A77F7" w:rsidRDefault="00345EAF" w:rsidP="009E7E4C">
            <w:pPr>
              <w:pStyle w:val="TAL"/>
              <w:rPr>
                <w:lang w:eastAsia="zh-CN"/>
              </w:rPr>
            </w:pPr>
            <w:r w:rsidRPr="006A77F7">
              <w:rPr>
                <w:lang w:eastAsia="zh-CN"/>
              </w:rPr>
              <w:t>N/A</w:t>
            </w:r>
          </w:p>
        </w:tc>
        <w:tc>
          <w:tcPr>
            <w:tcW w:w="2590" w:type="dxa"/>
            <w:shd w:val="clear" w:color="auto" w:fill="auto"/>
          </w:tcPr>
          <w:p w14:paraId="79A60ED8" w14:textId="77777777" w:rsidR="00345EAF" w:rsidRPr="006A77F7" w:rsidRDefault="00345EAF" w:rsidP="009E7E4C">
            <w:pPr>
              <w:pStyle w:val="TAL"/>
              <w:rPr>
                <w:lang w:eastAsia="zh-CN"/>
              </w:rPr>
            </w:pPr>
            <w:r w:rsidRPr="006A77F7">
              <w:rPr>
                <w:lang w:eastAsia="zh-CN"/>
              </w:rPr>
              <w:t>“</w:t>
            </w:r>
            <w:r w:rsidRPr="006A77F7">
              <w:t>38.521-1_TPanalysis 6.2A.3 NS_43+NS_01.zip</w:t>
            </w:r>
            <w:r w:rsidRPr="006A77F7">
              <w:rPr>
                <w:lang w:eastAsia="zh-CN"/>
              </w:rPr>
              <w:t>”</w:t>
            </w:r>
          </w:p>
        </w:tc>
        <w:tc>
          <w:tcPr>
            <w:tcW w:w="1485" w:type="dxa"/>
            <w:shd w:val="clear" w:color="auto" w:fill="auto"/>
          </w:tcPr>
          <w:p w14:paraId="72946708" w14:textId="77777777" w:rsidR="00345EAF" w:rsidRPr="006A77F7" w:rsidRDefault="00345EAF" w:rsidP="009E7E4C">
            <w:pPr>
              <w:pStyle w:val="TAL"/>
              <w:rPr>
                <w:lang w:eastAsia="zh-CN"/>
              </w:rPr>
            </w:pPr>
            <w:r w:rsidRPr="006A77F7">
              <w:rPr>
                <w:lang w:eastAsia="zh-CN"/>
              </w:rPr>
              <w:t>RAN5#88-e</w:t>
            </w:r>
          </w:p>
        </w:tc>
      </w:tr>
      <w:tr w:rsidR="00345EAF" w:rsidRPr="006A77F7" w14:paraId="7D294CF0" w14:textId="77777777" w:rsidTr="009E7E4C">
        <w:tc>
          <w:tcPr>
            <w:tcW w:w="1438" w:type="dxa"/>
            <w:shd w:val="clear" w:color="auto" w:fill="auto"/>
          </w:tcPr>
          <w:p w14:paraId="68CEBBC3"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CA_n8-n78</w:t>
            </w:r>
          </w:p>
        </w:tc>
        <w:tc>
          <w:tcPr>
            <w:tcW w:w="1174" w:type="dxa"/>
            <w:shd w:val="clear" w:color="auto" w:fill="auto"/>
          </w:tcPr>
          <w:p w14:paraId="5E0627D1" w14:textId="77777777" w:rsidR="00345EAF" w:rsidRPr="006A77F7" w:rsidRDefault="00345EAF" w:rsidP="009E7E4C">
            <w:pPr>
              <w:keepNext/>
              <w:keepLines/>
              <w:spacing w:after="0"/>
              <w:jc w:val="center"/>
              <w:rPr>
                <w:rFonts w:ascii="Arial" w:hAnsi="Arial"/>
                <w:sz w:val="18"/>
                <w:lang w:eastAsia="zh-CN"/>
              </w:rPr>
            </w:pPr>
            <w:r w:rsidRPr="006A77F7">
              <w:rPr>
                <w:rFonts w:ascii="Arial" w:hAnsi="Arial"/>
                <w:sz w:val="18"/>
                <w:lang w:eastAsia="zh-CN"/>
              </w:rPr>
              <w:t>NS_43U</w:t>
            </w:r>
          </w:p>
        </w:tc>
        <w:tc>
          <w:tcPr>
            <w:tcW w:w="1148" w:type="dxa"/>
            <w:shd w:val="clear" w:color="auto" w:fill="auto"/>
          </w:tcPr>
          <w:p w14:paraId="2D32600F" w14:textId="77777777" w:rsidR="00345EAF" w:rsidRPr="006A77F7" w:rsidRDefault="00345EAF" w:rsidP="009E7E4C">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shd w:val="clear" w:color="auto" w:fill="auto"/>
          </w:tcPr>
          <w:p w14:paraId="009BDED8" w14:textId="77777777" w:rsidR="00345EAF" w:rsidRPr="006A77F7" w:rsidRDefault="00345EAF" w:rsidP="009E7E4C">
            <w:pPr>
              <w:keepNext/>
              <w:keepLines/>
              <w:spacing w:after="0"/>
              <w:jc w:val="center"/>
              <w:rPr>
                <w:rFonts w:ascii="Arial" w:hAnsi="Arial"/>
                <w:sz w:val="18"/>
                <w:lang w:eastAsia="zh-CN"/>
              </w:rPr>
            </w:pPr>
            <w:r w:rsidRPr="006A77F7">
              <w:rPr>
                <w:rFonts w:ascii="Arial" w:hAnsi="Arial"/>
                <w:sz w:val="18"/>
                <w:lang w:eastAsia="zh-CN"/>
              </w:rPr>
              <w:t>12</w:t>
            </w:r>
          </w:p>
        </w:tc>
        <w:tc>
          <w:tcPr>
            <w:tcW w:w="994" w:type="dxa"/>
            <w:shd w:val="clear" w:color="auto" w:fill="auto"/>
          </w:tcPr>
          <w:p w14:paraId="76C0AB34"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N/A</w:t>
            </w:r>
          </w:p>
        </w:tc>
        <w:tc>
          <w:tcPr>
            <w:tcW w:w="2590" w:type="dxa"/>
            <w:shd w:val="clear" w:color="auto" w:fill="auto"/>
          </w:tcPr>
          <w:p w14:paraId="5874E692"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 6.2A.3 NS_43U+NS_01.zip</w:t>
            </w:r>
            <w:r w:rsidRPr="006A77F7">
              <w:rPr>
                <w:rFonts w:ascii="Arial" w:hAnsi="Arial"/>
                <w:sz w:val="18"/>
                <w:lang w:eastAsia="zh-CN"/>
              </w:rPr>
              <w:t>”</w:t>
            </w:r>
          </w:p>
        </w:tc>
        <w:tc>
          <w:tcPr>
            <w:tcW w:w="1485" w:type="dxa"/>
            <w:shd w:val="clear" w:color="auto" w:fill="auto"/>
          </w:tcPr>
          <w:p w14:paraId="17BE5E03"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RAN5#88-e</w:t>
            </w:r>
          </w:p>
        </w:tc>
      </w:tr>
      <w:tr w:rsidR="00345EAF" w:rsidRPr="006A77F7" w14:paraId="4F147AC7" w14:textId="77777777" w:rsidTr="009E7E4C">
        <w:tc>
          <w:tcPr>
            <w:tcW w:w="1438" w:type="dxa"/>
            <w:shd w:val="clear" w:color="auto" w:fill="auto"/>
          </w:tcPr>
          <w:p w14:paraId="347987B4"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CA_n28-n78</w:t>
            </w:r>
          </w:p>
          <w:p w14:paraId="3557C940"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CA_n28-n79</w:t>
            </w:r>
          </w:p>
        </w:tc>
        <w:tc>
          <w:tcPr>
            <w:tcW w:w="1174" w:type="dxa"/>
            <w:shd w:val="clear" w:color="auto" w:fill="auto"/>
          </w:tcPr>
          <w:p w14:paraId="03D07352" w14:textId="77777777" w:rsidR="00345EAF" w:rsidRPr="006A77F7" w:rsidRDefault="00345EAF" w:rsidP="009E7E4C">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shd w:val="clear" w:color="auto" w:fill="auto"/>
          </w:tcPr>
          <w:p w14:paraId="6EE4C6CF" w14:textId="77777777" w:rsidR="00345EAF" w:rsidRPr="006A77F7" w:rsidRDefault="00345EAF" w:rsidP="009E7E4C">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shd w:val="clear" w:color="auto" w:fill="auto"/>
          </w:tcPr>
          <w:p w14:paraId="59ABF1FA" w14:textId="77777777" w:rsidR="00345EAF" w:rsidRPr="006A77F7" w:rsidRDefault="00345EAF" w:rsidP="009E7E4C">
            <w:pPr>
              <w:keepNext/>
              <w:keepLines/>
              <w:spacing w:after="0"/>
              <w:jc w:val="center"/>
              <w:rPr>
                <w:rFonts w:ascii="Arial" w:hAnsi="Arial"/>
                <w:sz w:val="18"/>
                <w:lang w:eastAsia="zh-CN"/>
              </w:rPr>
            </w:pPr>
            <w:r w:rsidRPr="006A77F7">
              <w:rPr>
                <w:rFonts w:ascii="Arial" w:hAnsi="Arial"/>
                <w:sz w:val="18"/>
                <w:lang w:eastAsia="zh-CN"/>
              </w:rPr>
              <w:t>12</w:t>
            </w:r>
            <w:r w:rsidRPr="00C7102B">
              <w:rPr>
                <w:rFonts w:ascii="Arial" w:hAnsi="Arial"/>
                <w:sz w:val="18"/>
                <w:lang w:eastAsia="zh-CN"/>
              </w:rPr>
              <w:t xml:space="preserve"> for PC3 and PC2</w:t>
            </w:r>
          </w:p>
        </w:tc>
        <w:tc>
          <w:tcPr>
            <w:tcW w:w="994" w:type="dxa"/>
            <w:shd w:val="clear" w:color="auto" w:fill="auto"/>
          </w:tcPr>
          <w:p w14:paraId="346EEA8C"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N/A</w:t>
            </w:r>
          </w:p>
        </w:tc>
        <w:tc>
          <w:tcPr>
            <w:tcW w:w="2590" w:type="dxa"/>
            <w:shd w:val="clear" w:color="auto" w:fill="auto"/>
          </w:tcPr>
          <w:p w14:paraId="1E28D7D3"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38.521-1_TPanalysis_6.2A.3_NS_17+NS_01</w:t>
            </w:r>
            <w:r w:rsidRPr="00C7102B">
              <w:rPr>
                <w:rFonts w:ascii="Arial" w:hAnsi="Arial"/>
                <w:sz w:val="18"/>
              </w:rPr>
              <w:t>_v1</w:t>
            </w:r>
            <w:r w:rsidRPr="006A77F7">
              <w:rPr>
                <w:rFonts w:ascii="Arial" w:hAnsi="Arial"/>
                <w:sz w:val="18"/>
              </w:rPr>
              <w:t>.zip</w:t>
            </w:r>
            <w:r w:rsidRPr="006A77F7">
              <w:rPr>
                <w:rFonts w:ascii="Arial" w:hAnsi="Arial"/>
                <w:sz w:val="18"/>
                <w:lang w:eastAsia="zh-CN"/>
              </w:rPr>
              <w:t>”</w:t>
            </w:r>
          </w:p>
        </w:tc>
        <w:tc>
          <w:tcPr>
            <w:tcW w:w="1485" w:type="dxa"/>
            <w:shd w:val="clear" w:color="auto" w:fill="auto"/>
          </w:tcPr>
          <w:p w14:paraId="1FEC80C3"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106</w:t>
            </w:r>
          </w:p>
        </w:tc>
      </w:tr>
      <w:tr w:rsidR="001554D8" w:rsidRPr="006A77F7" w14:paraId="7AC13B39" w14:textId="77777777" w:rsidTr="009E7E4C">
        <w:trPr>
          <w:ins w:id="13" w:author="Huawei-Chunying Gu" w:date="2025-07-11T11:33:00Z"/>
        </w:trPr>
        <w:tc>
          <w:tcPr>
            <w:tcW w:w="1438" w:type="dxa"/>
            <w:shd w:val="clear" w:color="auto" w:fill="auto"/>
          </w:tcPr>
          <w:p w14:paraId="17FE6F5E" w14:textId="7DB1BFD7" w:rsidR="001554D8" w:rsidRPr="006A77F7" w:rsidRDefault="001554D8" w:rsidP="009E7E4C">
            <w:pPr>
              <w:keepNext/>
              <w:keepLines/>
              <w:spacing w:after="0"/>
              <w:rPr>
                <w:ins w:id="14" w:author="Huawei-Chunying Gu" w:date="2025-07-11T11:33:00Z"/>
                <w:rFonts w:ascii="Arial" w:hAnsi="Arial"/>
                <w:sz w:val="18"/>
                <w:lang w:eastAsia="zh-CN"/>
              </w:rPr>
            </w:pPr>
            <w:ins w:id="15" w:author="Huawei-Chunying Gu" w:date="2025-07-11T11:33:00Z">
              <w:r>
                <w:rPr>
                  <w:rFonts w:ascii="Arial" w:hAnsi="Arial"/>
                  <w:sz w:val="18"/>
                  <w:lang w:eastAsia="zh-CN"/>
                </w:rPr>
                <w:t>CA_n40A-n41A</w:t>
              </w:r>
            </w:ins>
          </w:p>
        </w:tc>
        <w:tc>
          <w:tcPr>
            <w:tcW w:w="1174" w:type="dxa"/>
            <w:shd w:val="clear" w:color="auto" w:fill="auto"/>
          </w:tcPr>
          <w:p w14:paraId="17032000" w14:textId="07BCB1C7" w:rsidR="001554D8" w:rsidRPr="006A77F7" w:rsidRDefault="001554D8" w:rsidP="009E7E4C">
            <w:pPr>
              <w:keepNext/>
              <w:keepLines/>
              <w:spacing w:after="0"/>
              <w:jc w:val="center"/>
              <w:rPr>
                <w:ins w:id="16" w:author="Huawei-Chunying Gu" w:date="2025-07-11T11:33:00Z"/>
                <w:rFonts w:ascii="Arial" w:hAnsi="Arial"/>
                <w:sz w:val="18"/>
                <w:lang w:eastAsia="zh-CN"/>
              </w:rPr>
            </w:pPr>
            <w:ins w:id="17" w:author="Huawei-Chunying Gu" w:date="2025-07-11T11:33:00Z">
              <w:r>
                <w:rPr>
                  <w:rFonts w:ascii="Arial" w:hAnsi="Arial"/>
                  <w:sz w:val="18"/>
                  <w:lang w:eastAsia="zh-CN"/>
                </w:rPr>
                <w:t>NS_01</w:t>
              </w:r>
            </w:ins>
          </w:p>
        </w:tc>
        <w:tc>
          <w:tcPr>
            <w:tcW w:w="1148" w:type="dxa"/>
            <w:shd w:val="clear" w:color="auto" w:fill="auto"/>
          </w:tcPr>
          <w:p w14:paraId="6DEF51FA" w14:textId="287B4AD9" w:rsidR="001554D8" w:rsidRPr="006A77F7" w:rsidRDefault="001554D8" w:rsidP="009E7E4C">
            <w:pPr>
              <w:keepNext/>
              <w:keepLines/>
              <w:spacing w:after="0"/>
              <w:jc w:val="center"/>
              <w:rPr>
                <w:ins w:id="18" w:author="Huawei-Chunying Gu" w:date="2025-07-11T11:33:00Z"/>
                <w:rFonts w:ascii="Arial" w:hAnsi="Arial"/>
                <w:sz w:val="18"/>
                <w:lang w:eastAsia="zh-CN"/>
              </w:rPr>
            </w:pPr>
            <w:ins w:id="19" w:author="Huawei-Chunying Gu" w:date="2025-07-11T11:33:00Z">
              <w:r>
                <w:rPr>
                  <w:rFonts w:ascii="Arial" w:hAnsi="Arial"/>
                  <w:sz w:val="18"/>
                  <w:lang w:eastAsia="zh-CN"/>
                </w:rPr>
                <w:t>NS_47</w:t>
              </w:r>
            </w:ins>
          </w:p>
        </w:tc>
        <w:tc>
          <w:tcPr>
            <w:tcW w:w="1026" w:type="dxa"/>
            <w:shd w:val="clear" w:color="auto" w:fill="auto"/>
          </w:tcPr>
          <w:p w14:paraId="1128C395" w14:textId="1CF32E8A" w:rsidR="001554D8" w:rsidRPr="006A77F7" w:rsidRDefault="001554D8" w:rsidP="009E7E4C">
            <w:pPr>
              <w:keepNext/>
              <w:keepLines/>
              <w:spacing w:after="0"/>
              <w:jc w:val="center"/>
              <w:rPr>
                <w:ins w:id="20" w:author="Huawei-Chunying Gu" w:date="2025-07-11T11:33:00Z"/>
                <w:rFonts w:ascii="Arial" w:hAnsi="Arial"/>
                <w:sz w:val="18"/>
                <w:lang w:eastAsia="zh-CN"/>
              </w:rPr>
            </w:pPr>
            <w:ins w:id="21" w:author="Huawei-Chunying Gu" w:date="2025-07-11T11:33:00Z">
              <w:r>
                <w:rPr>
                  <w:rFonts w:ascii="Arial" w:hAnsi="Arial"/>
                  <w:sz w:val="18"/>
                  <w:lang w:eastAsia="zh-CN"/>
                </w:rPr>
                <w:t>3</w:t>
              </w:r>
            </w:ins>
          </w:p>
        </w:tc>
        <w:tc>
          <w:tcPr>
            <w:tcW w:w="994" w:type="dxa"/>
            <w:shd w:val="clear" w:color="auto" w:fill="auto"/>
          </w:tcPr>
          <w:p w14:paraId="63E3E3FF" w14:textId="31140DE4" w:rsidR="001554D8" w:rsidRPr="006A77F7" w:rsidRDefault="001554D8" w:rsidP="009E7E4C">
            <w:pPr>
              <w:keepNext/>
              <w:keepLines/>
              <w:spacing w:after="0"/>
              <w:rPr>
                <w:ins w:id="22" w:author="Huawei-Chunying Gu" w:date="2025-07-11T11:33:00Z"/>
                <w:rFonts w:ascii="Arial" w:hAnsi="Arial"/>
                <w:sz w:val="18"/>
                <w:lang w:eastAsia="zh-CN"/>
              </w:rPr>
            </w:pPr>
            <w:ins w:id="23" w:author="Huawei-Chunying Gu" w:date="2025-07-11T11:33:00Z">
              <w:r>
                <w:rPr>
                  <w:rFonts w:ascii="Arial" w:hAnsi="Arial"/>
                  <w:sz w:val="18"/>
                  <w:lang w:eastAsia="zh-CN"/>
                </w:rPr>
                <w:t>N/A</w:t>
              </w:r>
            </w:ins>
          </w:p>
        </w:tc>
        <w:tc>
          <w:tcPr>
            <w:tcW w:w="2590" w:type="dxa"/>
            <w:shd w:val="clear" w:color="auto" w:fill="auto"/>
          </w:tcPr>
          <w:p w14:paraId="38AEA8AB" w14:textId="33E7AFD7" w:rsidR="001554D8" w:rsidRPr="006A77F7" w:rsidRDefault="001554D8" w:rsidP="009E7E4C">
            <w:pPr>
              <w:keepNext/>
              <w:keepLines/>
              <w:spacing w:after="0"/>
              <w:rPr>
                <w:ins w:id="24" w:author="Huawei-Chunying Gu" w:date="2025-07-11T11:33:00Z"/>
                <w:rFonts w:ascii="Arial" w:hAnsi="Arial"/>
                <w:sz w:val="18"/>
                <w:lang w:eastAsia="zh-CN"/>
              </w:rPr>
            </w:pPr>
            <w:ins w:id="25" w:author="Huawei-Chunying Gu" w:date="2025-07-11T11:33:00Z">
              <w:r w:rsidRPr="006A77F7">
                <w:rPr>
                  <w:rFonts w:ascii="Arial" w:hAnsi="Arial"/>
                  <w:sz w:val="18"/>
                  <w:lang w:eastAsia="zh-CN"/>
                </w:rPr>
                <w:t>“38.521-1_TPanalysis_6.2A.3_NS_47+NS_01_v1.zip”</w:t>
              </w:r>
            </w:ins>
          </w:p>
        </w:tc>
        <w:tc>
          <w:tcPr>
            <w:tcW w:w="1485" w:type="dxa"/>
            <w:shd w:val="clear" w:color="auto" w:fill="auto"/>
          </w:tcPr>
          <w:p w14:paraId="1F898BB4" w14:textId="27500BAD" w:rsidR="001554D8" w:rsidRPr="006A77F7" w:rsidRDefault="00A74F0F" w:rsidP="009E7E4C">
            <w:pPr>
              <w:keepNext/>
              <w:keepLines/>
              <w:spacing w:after="0"/>
              <w:rPr>
                <w:ins w:id="26" w:author="Huawei-Chunying Gu" w:date="2025-07-11T11:33:00Z"/>
                <w:rFonts w:ascii="Arial" w:hAnsi="Arial"/>
                <w:sz w:val="18"/>
                <w:lang w:eastAsia="zh-CN"/>
              </w:rPr>
            </w:pPr>
            <w:ins w:id="27" w:author="Huawei-Chunying Gu" w:date="2025-07-11T11:34:00Z">
              <w:r w:rsidRPr="006A77F7">
                <w:rPr>
                  <w:rFonts w:ascii="Arial" w:hAnsi="Arial"/>
                  <w:sz w:val="18"/>
                  <w:lang w:eastAsia="zh-CN"/>
                </w:rPr>
                <w:t>RAN5#</w:t>
              </w:r>
              <w:r w:rsidRPr="00C7102B">
                <w:rPr>
                  <w:rFonts w:ascii="Arial" w:hAnsi="Arial"/>
                  <w:sz w:val="18"/>
                  <w:lang w:eastAsia="zh-CN"/>
                </w:rPr>
                <w:t>10</w:t>
              </w:r>
              <w:r>
                <w:rPr>
                  <w:rFonts w:ascii="Arial" w:hAnsi="Arial"/>
                  <w:sz w:val="18"/>
                  <w:lang w:eastAsia="zh-CN"/>
                </w:rPr>
                <w:t>8</w:t>
              </w:r>
            </w:ins>
          </w:p>
        </w:tc>
      </w:tr>
      <w:tr w:rsidR="00345EAF" w:rsidRPr="006A77F7" w14:paraId="3A797A59" w14:textId="77777777" w:rsidTr="009E7E4C">
        <w:tc>
          <w:tcPr>
            <w:tcW w:w="1438" w:type="dxa"/>
            <w:shd w:val="clear" w:color="auto" w:fill="auto"/>
          </w:tcPr>
          <w:p w14:paraId="5FB6F823"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CA_n41A-n79A</w:t>
            </w:r>
          </w:p>
        </w:tc>
        <w:tc>
          <w:tcPr>
            <w:tcW w:w="1174" w:type="dxa"/>
            <w:shd w:val="clear" w:color="auto" w:fill="auto"/>
          </w:tcPr>
          <w:p w14:paraId="095A3A60" w14:textId="77777777" w:rsidR="00345EAF" w:rsidRPr="006A77F7" w:rsidRDefault="00345EAF" w:rsidP="009E7E4C">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shd w:val="clear" w:color="auto" w:fill="auto"/>
          </w:tcPr>
          <w:p w14:paraId="657E1850" w14:textId="77777777" w:rsidR="00345EAF" w:rsidRPr="006A77F7" w:rsidRDefault="00345EAF" w:rsidP="009E7E4C">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shd w:val="clear" w:color="auto" w:fill="auto"/>
          </w:tcPr>
          <w:p w14:paraId="3177B20B" w14:textId="77777777" w:rsidR="00345EAF" w:rsidRPr="006A77F7" w:rsidRDefault="00345EAF" w:rsidP="009E7E4C">
            <w:pPr>
              <w:keepNext/>
              <w:keepLines/>
              <w:spacing w:after="0"/>
              <w:jc w:val="center"/>
              <w:rPr>
                <w:rFonts w:ascii="Arial" w:hAnsi="Arial"/>
                <w:sz w:val="18"/>
                <w:lang w:eastAsia="zh-CN"/>
              </w:rPr>
            </w:pPr>
            <w:r w:rsidRPr="006A77F7">
              <w:rPr>
                <w:rFonts w:ascii="Arial" w:hAnsi="Arial"/>
                <w:sz w:val="18"/>
                <w:lang w:eastAsia="zh-CN"/>
              </w:rPr>
              <w:t>3</w:t>
            </w:r>
          </w:p>
        </w:tc>
        <w:tc>
          <w:tcPr>
            <w:tcW w:w="994" w:type="dxa"/>
            <w:shd w:val="clear" w:color="auto" w:fill="auto"/>
          </w:tcPr>
          <w:p w14:paraId="57F628EF"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N/A</w:t>
            </w:r>
          </w:p>
        </w:tc>
        <w:tc>
          <w:tcPr>
            <w:tcW w:w="2590" w:type="dxa"/>
            <w:shd w:val="clear" w:color="auto" w:fill="auto"/>
          </w:tcPr>
          <w:p w14:paraId="198D49F8"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shd w:val="clear" w:color="auto" w:fill="auto"/>
          </w:tcPr>
          <w:p w14:paraId="5C5B6D35"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RAN5#103</w:t>
            </w:r>
          </w:p>
        </w:tc>
      </w:tr>
      <w:tr w:rsidR="00345EAF" w:rsidRPr="006A77F7" w14:paraId="1F9668D8" w14:textId="77777777" w:rsidTr="009E7E4C">
        <w:tc>
          <w:tcPr>
            <w:tcW w:w="1438" w:type="dxa"/>
            <w:shd w:val="clear" w:color="auto" w:fill="auto"/>
          </w:tcPr>
          <w:p w14:paraId="615777FB"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CA_n28A-n41A</w:t>
            </w:r>
          </w:p>
        </w:tc>
        <w:tc>
          <w:tcPr>
            <w:tcW w:w="1174" w:type="dxa"/>
            <w:shd w:val="clear" w:color="auto" w:fill="auto"/>
          </w:tcPr>
          <w:p w14:paraId="73A2B53E" w14:textId="77777777" w:rsidR="00345EAF" w:rsidRPr="006A77F7" w:rsidRDefault="00345EAF" w:rsidP="009E7E4C">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shd w:val="clear" w:color="auto" w:fill="auto"/>
          </w:tcPr>
          <w:p w14:paraId="440FFC4A" w14:textId="77777777" w:rsidR="00345EAF" w:rsidRPr="006A77F7" w:rsidRDefault="00345EAF" w:rsidP="009E7E4C">
            <w:pPr>
              <w:keepNext/>
              <w:keepLines/>
              <w:spacing w:after="0"/>
              <w:jc w:val="center"/>
              <w:rPr>
                <w:rFonts w:ascii="Arial" w:hAnsi="Arial"/>
                <w:sz w:val="18"/>
                <w:lang w:eastAsia="zh-CN"/>
              </w:rPr>
            </w:pPr>
            <w:r w:rsidRPr="006A77F7">
              <w:rPr>
                <w:rFonts w:ascii="Arial" w:hAnsi="Arial"/>
                <w:sz w:val="18"/>
                <w:lang w:eastAsia="zh-CN"/>
              </w:rPr>
              <w:t>NS_47</w:t>
            </w:r>
          </w:p>
        </w:tc>
        <w:tc>
          <w:tcPr>
            <w:tcW w:w="1026" w:type="dxa"/>
            <w:shd w:val="clear" w:color="auto" w:fill="auto"/>
          </w:tcPr>
          <w:p w14:paraId="344E8AF6" w14:textId="77777777" w:rsidR="00345EAF" w:rsidRPr="006A77F7" w:rsidRDefault="00345EAF" w:rsidP="009E7E4C">
            <w:pPr>
              <w:keepNext/>
              <w:keepLines/>
              <w:spacing w:after="0"/>
              <w:jc w:val="center"/>
              <w:rPr>
                <w:rFonts w:ascii="Arial" w:hAnsi="Arial"/>
                <w:sz w:val="18"/>
                <w:lang w:eastAsia="zh-CN"/>
              </w:rPr>
            </w:pPr>
            <w:r w:rsidRPr="006A77F7">
              <w:rPr>
                <w:rFonts w:ascii="Arial" w:hAnsi="Arial"/>
                <w:sz w:val="18"/>
                <w:lang w:eastAsia="zh-CN"/>
              </w:rPr>
              <w:t>12</w:t>
            </w:r>
          </w:p>
        </w:tc>
        <w:tc>
          <w:tcPr>
            <w:tcW w:w="994" w:type="dxa"/>
            <w:shd w:val="clear" w:color="auto" w:fill="auto"/>
          </w:tcPr>
          <w:p w14:paraId="4435BE4F"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N/A</w:t>
            </w:r>
          </w:p>
        </w:tc>
        <w:tc>
          <w:tcPr>
            <w:tcW w:w="2590" w:type="dxa"/>
            <w:shd w:val="clear" w:color="auto" w:fill="auto"/>
          </w:tcPr>
          <w:p w14:paraId="5CD2A65A"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“38.521-1_TPanalysis_6.2A.3_NS_17+NS_47.zip”</w:t>
            </w:r>
          </w:p>
        </w:tc>
        <w:tc>
          <w:tcPr>
            <w:tcW w:w="1485" w:type="dxa"/>
            <w:shd w:val="clear" w:color="auto" w:fill="auto"/>
          </w:tcPr>
          <w:p w14:paraId="1844B9BE" w14:textId="77777777" w:rsidR="00345EAF" w:rsidRPr="006A77F7" w:rsidRDefault="00345EAF" w:rsidP="009E7E4C">
            <w:pPr>
              <w:keepNext/>
              <w:keepLines/>
              <w:spacing w:after="0"/>
              <w:rPr>
                <w:rFonts w:ascii="Arial" w:hAnsi="Arial"/>
                <w:sz w:val="18"/>
                <w:lang w:eastAsia="zh-CN"/>
              </w:rPr>
            </w:pPr>
            <w:r w:rsidRPr="006A77F7">
              <w:rPr>
                <w:rFonts w:ascii="Arial" w:hAnsi="Arial"/>
                <w:sz w:val="18"/>
                <w:lang w:eastAsia="zh-CN"/>
              </w:rPr>
              <w:t>RAN5#101</w:t>
            </w:r>
          </w:p>
        </w:tc>
      </w:tr>
      <w:tr w:rsidR="00345EAF" w:rsidRPr="006A77F7" w14:paraId="1E5723A9" w14:textId="77777777" w:rsidTr="009E7E4C">
        <w:tc>
          <w:tcPr>
            <w:tcW w:w="9855" w:type="dxa"/>
            <w:gridSpan w:val="7"/>
            <w:shd w:val="clear" w:color="auto" w:fill="auto"/>
          </w:tcPr>
          <w:p w14:paraId="6840F07F" w14:textId="77777777" w:rsidR="00345EAF" w:rsidRPr="006A77F7" w:rsidRDefault="00345EAF" w:rsidP="009E7E4C">
            <w:pPr>
              <w:pStyle w:val="TAN"/>
            </w:pPr>
            <w:r w:rsidRPr="006A77F7">
              <w:t>Note 1:</w:t>
            </w:r>
            <w:r w:rsidRPr="006A77F7">
              <w:tab/>
              <w:t>As per TS 38.101.</w:t>
            </w:r>
          </w:p>
        </w:tc>
      </w:tr>
    </w:tbl>
    <w:p w14:paraId="0FFFD6F9" w14:textId="77777777" w:rsidR="00345EAF" w:rsidRPr="006A77F7" w:rsidRDefault="00345EAF" w:rsidP="00345EAF"/>
    <w:bookmarkEnd w:id="11"/>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606911" w:rsidRPr="002A6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3FF6B" w14:textId="77777777" w:rsidR="000272E5" w:rsidRDefault="000272E5">
      <w:r>
        <w:separator/>
      </w:r>
    </w:p>
  </w:endnote>
  <w:endnote w:type="continuationSeparator" w:id="0">
    <w:p w14:paraId="31A0F800" w14:textId="77777777" w:rsidR="000272E5" w:rsidRDefault="0002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0728B" w14:textId="77777777" w:rsidR="000272E5" w:rsidRDefault="000272E5">
      <w:r>
        <w:separator/>
      </w:r>
    </w:p>
  </w:footnote>
  <w:footnote w:type="continuationSeparator" w:id="0">
    <w:p w14:paraId="61EB51CA" w14:textId="77777777" w:rsidR="000272E5" w:rsidRDefault="00027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5004" w:rsidRDefault="004B5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5004" w:rsidRDefault="004B50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5004" w:rsidRDefault="004B50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5004" w:rsidRDefault="004B50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5"/>
  </w:num>
  <w:num w:numId="5">
    <w:abstractNumId w:val="19"/>
  </w:num>
  <w:num w:numId="6">
    <w:abstractNumId w:val="20"/>
  </w:num>
  <w:num w:numId="7">
    <w:abstractNumId w:val="21"/>
  </w:num>
  <w:num w:numId="8">
    <w:abstractNumId w:val="23"/>
  </w:num>
  <w:num w:numId="9">
    <w:abstractNumId w:val="24"/>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4"/>
  </w:num>
  <w:num w:numId="18">
    <w:abstractNumId w:val="8"/>
  </w:num>
  <w:num w:numId="19">
    <w:abstractNumId w:val="16"/>
  </w:num>
  <w:num w:numId="20">
    <w:abstractNumId w:val="18"/>
  </w:num>
  <w:num w:numId="21">
    <w:abstractNumId w:val="27"/>
  </w:num>
  <w:num w:numId="22">
    <w:abstractNumId w:val="9"/>
  </w:num>
  <w:num w:numId="23">
    <w:abstractNumId w:val="28"/>
  </w:num>
  <w:num w:numId="24">
    <w:abstractNumId w:val="32"/>
  </w:num>
  <w:num w:numId="25">
    <w:abstractNumId w:val="33"/>
  </w:num>
  <w:num w:numId="26">
    <w:abstractNumId w:val="5"/>
  </w:num>
  <w:num w:numId="27">
    <w:abstractNumId w:val="14"/>
  </w:num>
  <w:num w:numId="28">
    <w:abstractNumId w:val="3"/>
  </w:num>
  <w:num w:numId="29">
    <w:abstractNumId w:val="30"/>
  </w:num>
  <w:num w:numId="30">
    <w:abstractNumId w:val="22"/>
  </w:num>
  <w:num w:numId="31">
    <w:abstractNumId w:val="13"/>
  </w:num>
  <w:num w:numId="32">
    <w:abstractNumId w:val="11"/>
  </w:num>
  <w:num w:numId="33">
    <w:abstractNumId w:val="2"/>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BFD"/>
    <w:rsid w:val="00001994"/>
    <w:rsid w:val="00010547"/>
    <w:rsid w:val="00014CFE"/>
    <w:rsid w:val="00022E4A"/>
    <w:rsid w:val="00026372"/>
    <w:rsid w:val="000272E5"/>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54D8"/>
    <w:rsid w:val="001560E8"/>
    <w:rsid w:val="00162DC4"/>
    <w:rsid w:val="0016394F"/>
    <w:rsid w:val="00164712"/>
    <w:rsid w:val="0017230B"/>
    <w:rsid w:val="00173FA2"/>
    <w:rsid w:val="001745B8"/>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0B09"/>
    <w:rsid w:val="001B200C"/>
    <w:rsid w:val="001B4A6B"/>
    <w:rsid w:val="001B52F0"/>
    <w:rsid w:val="001B5323"/>
    <w:rsid w:val="001B65E8"/>
    <w:rsid w:val="001B7A65"/>
    <w:rsid w:val="001C62B0"/>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274"/>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A6CCB"/>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3BA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45EAF"/>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63DDA"/>
    <w:rsid w:val="0047100B"/>
    <w:rsid w:val="00471F51"/>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443"/>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1C0"/>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08A3"/>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7FE"/>
    <w:rsid w:val="00695808"/>
    <w:rsid w:val="00695AFE"/>
    <w:rsid w:val="00695FC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30D9"/>
    <w:rsid w:val="007D6117"/>
    <w:rsid w:val="007D6A07"/>
    <w:rsid w:val="007E20FD"/>
    <w:rsid w:val="007E23B2"/>
    <w:rsid w:val="007E244F"/>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2257"/>
    <w:rsid w:val="008F3789"/>
    <w:rsid w:val="008F4774"/>
    <w:rsid w:val="008F5956"/>
    <w:rsid w:val="008F686C"/>
    <w:rsid w:val="009050D4"/>
    <w:rsid w:val="00913EC2"/>
    <w:rsid w:val="009148DE"/>
    <w:rsid w:val="00916673"/>
    <w:rsid w:val="00921A36"/>
    <w:rsid w:val="00922D20"/>
    <w:rsid w:val="009238CE"/>
    <w:rsid w:val="009238F7"/>
    <w:rsid w:val="00930755"/>
    <w:rsid w:val="00932AF2"/>
    <w:rsid w:val="00933ED4"/>
    <w:rsid w:val="009342E2"/>
    <w:rsid w:val="00936C98"/>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874E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27C2"/>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269B"/>
    <w:rsid w:val="00A63E57"/>
    <w:rsid w:val="00A7257D"/>
    <w:rsid w:val="00A74370"/>
    <w:rsid w:val="00A74F0F"/>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E5CFC"/>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1471"/>
    <w:rsid w:val="00BE4F98"/>
    <w:rsid w:val="00BF46BF"/>
    <w:rsid w:val="00BF4C20"/>
    <w:rsid w:val="00BF7FDC"/>
    <w:rsid w:val="00C0160E"/>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0F49"/>
    <w:rsid w:val="00C95985"/>
    <w:rsid w:val="00C96AEA"/>
    <w:rsid w:val="00CA7A70"/>
    <w:rsid w:val="00CA7F33"/>
    <w:rsid w:val="00CB0B4F"/>
    <w:rsid w:val="00CB128C"/>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8D4"/>
    <w:rsid w:val="00CF5949"/>
    <w:rsid w:val="00CF653C"/>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BA6"/>
    <w:rsid w:val="00D24EF0"/>
    <w:rsid w:val="00D259D7"/>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4F79"/>
    <w:rsid w:val="00E153C6"/>
    <w:rsid w:val="00E16142"/>
    <w:rsid w:val="00E161CC"/>
    <w:rsid w:val="00E2076F"/>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A13C5"/>
    <w:rsid w:val="00FA178B"/>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486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DE396-05F6-48CA-8F9F-E4402E58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2037</TotalTime>
  <Pages>2</Pages>
  <Words>613</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286</cp:revision>
  <cp:lastPrinted>1899-12-31T23:00:00Z</cp:lastPrinted>
  <dcterms:created xsi:type="dcterms:W3CDTF">2025-05-15T02:30:00Z</dcterms:created>
  <dcterms:modified xsi:type="dcterms:W3CDTF">2025-08-16T02:45:00Z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