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07385" w14:textId="59363351" w:rsidR="008F6265" w:rsidRDefault="008F6265" w:rsidP="008F62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  <w:t>S6-255</w:t>
      </w:r>
      <w:r>
        <w:rPr>
          <w:b/>
          <w:noProof/>
          <w:sz w:val="24"/>
        </w:rPr>
        <w:t>011</w:t>
      </w:r>
    </w:p>
    <w:p w14:paraId="3ECCABB4" w14:textId="0DD66F03" w:rsidR="008F6265" w:rsidRDefault="008F6265" w:rsidP="008F62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C530F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</w:p>
    <w:p w14:paraId="25280A0B" w14:textId="2DCF5E35" w:rsidR="002D5DEA" w:rsidRPr="008F6265" w:rsidRDefault="002D5DEA" w:rsidP="002D5DEA">
      <w:pPr>
        <w:tabs>
          <w:tab w:val="right" w:pos="9639"/>
        </w:tabs>
        <w:spacing w:after="0"/>
        <w:rPr>
          <w:rFonts w:ascii="Arial" w:hAnsi="Arial" w:cs="Arial"/>
          <w:b/>
          <w:color w:val="D9D9D9" w:themeColor="background1" w:themeShade="D9"/>
          <w:sz w:val="22"/>
          <w:szCs w:val="22"/>
        </w:rPr>
      </w:pPr>
      <w:r w:rsidRPr="008F6265">
        <w:rPr>
          <w:rFonts w:ascii="Arial" w:hAnsi="Arial" w:cs="Arial"/>
          <w:b/>
          <w:color w:val="D9D9D9" w:themeColor="background1" w:themeShade="D9"/>
          <w:sz w:val="22"/>
          <w:szCs w:val="22"/>
        </w:rPr>
        <w:t>3GPP TSG-SA3 Meeting #124</w:t>
      </w:r>
      <w:r w:rsidRPr="008F6265">
        <w:rPr>
          <w:rFonts w:ascii="Arial" w:hAnsi="Arial" w:cs="Arial"/>
          <w:b/>
          <w:color w:val="D9D9D9" w:themeColor="background1" w:themeShade="D9"/>
          <w:sz w:val="22"/>
          <w:szCs w:val="22"/>
        </w:rPr>
        <w:tab/>
        <w:t>S3-25</w:t>
      </w:r>
      <w:r w:rsidR="005E5599" w:rsidRPr="008F6265">
        <w:rPr>
          <w:rFonts w:ascii="Arial" w:hAnsi="Arial" w:cs="Arial"/>
          <w:b/>
          <w:color w:val="D9D9D9" w:themeColor="background1" w:themeShade="D9"/>
          <w:sz w:val="22"/>
          <w:szCs w:val="22"/>
        </w:rPr>
        <w:t>3</w:t>
      </w:r>
      <w:r w:rsidR="002E3BF8" w:rsidRPr="008F6265">
        <w:rPr>
          <w:rFonts w:ascii="Arial" w:hAnsi="Arial" w:cs="Arial"/>
          <w:b/>
          <w:color w:val="D9D9D9" w:themeColor="background1" w:themeShade="D9"/>
          <w:sz w:val="22"/>
          <w:szCs w:val="22"/>
        </w:rPr>
        <w:t>665</w:t>
      </w:r>
    </w:p>
    <w:p w14:paraId="0C16158D" w14:textId="77777777" w:rsidR="002D5DEA" w:rsidRPr="008F6265" w:rsidRDefault="002D5DEA" w:rsidP="002D5DEA">
      <w:pPr>
        <w:pStyle w:val="CRCoverPage"/>
        <w:outlineLvl w:val="0"/>
        <w:rPr>
          <w:b/>
          <w:bCs/>
          <w:noProof/>
          <w:color w:val="D9D9D9" w:themeColor="background1" w:themeShade="D9"/>
          <w:sz w:val="24"/>
        </w:rPr>
      </w:pPr>
      <w:r w:rsidRPr="008F6265">
        <w:rPr>
          <w:rFonts w:cs="Arial" w:hint="eastAsia"/>
          <w:b/>
          <w:bCs/>
          <w:color w:val="D9D9D9" w:themeColor="background1" w:themeShade="D9"/>
          <w:sz w:val="22"/>
          <w:szCs w:val="22"/>
          <w:lang w:eastAsia="zh-CN"/>
        </w:rPr>
        <w:t>Wuhan</w:t>
      </w:r>
      <w:r w:rsidRPr="008F6265">
        <w:rPr>
          <w:rFonts w:cs="Arial"/>
          <w:b/>
          <w:bCs/>
          <w:color w:val="D9D9D9" w:themeColor="background1" w:themeShade="D9"/>
          <w:sz w:val="22"/>
          <w:szCs w:val="22"/>
        </w:rPr>
        <w:t xml:space="preserve">, </w:t>
      </w:r>
      <w:r w:rsidRPr="008F6265">
        <w:rPr>
          <w:rFonts w:cs="Arial" w:hint="eastAsia"/>
          <w:b/>
          <w:bCs/>
          <w:color w:val="D9D9D9" w:themeColor="background1" w:themeShade="D9"/>
          <w:sz w:val="22"/>
          <w:szCs w:val="22"/>
          <w:lang w:eastAsia="zh-CN"/>
        </w:rPr>
        <w:t>China</w:t>
      </w:r>
      <w:r w:rsidRPr="008F6265">
        <w:rPr>
          <w:rFonts w:cs="Arial"/>
          <w:b/>
          <w:bCs/>
          <w:color w:val="D9D9D9" w:themeColor="background1" w:themeShade="D9"/>
          <w:sz w:val="22"/>
          <w:szCs w:val="22"/>
        </w:rPr>
        <w:t>, 13 - 17 October 2025</w:t>
      </w:r>
    </w:p>
    <w:p w14:paraId="0CD627BA" w14:textId="77777777" w:rsidR="001A29D9" w:rsidRPr="008F6265" w:rsidRDefault="001A29D9" w:rsidP="001A29D9">
      <w:pPr>
        <w:rPr>
          <w:rFonts w:ascii="Arial" w:hAnsi="Arial" w:cs="Arial"/>
          <w:color w:val="D9D9D9" w:themeColor="background1" w:themeShade="D9"/>
        </w:rPr>
      </w:pPr>
    </w:p>
    <w:p w14:paraId="72E2ED64" w14:textId="30CAAB4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="00353335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53335" w:rsidRPr="00E321CA">
        <w:rPr>
          <w:rFonts w:ascii="Arial" w:hAnsi="Arial" w:cs="Arial"/>
          <w:b/>
          <w:sz w:val="22"/>
          <w:szCs w:val="22"/>
        </w:rPr>
        <w:t>digital assets authentication</w:t>
      </w:r>
    </w:p>
    <w:p w14:paraId="06BA196E" w14:textId="4A7450B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</w:t>
      </w:r>
      <w:r w:rsidR="00357AA2" w:rsidRPr="005E5599">
        <w:rPr>
          <w:rFonts w:ascii="Arial" w:hAnsi="Arial" w:cs="Arial"/>
          <w:b/>
          <w:bCs/>
          <w:sz w:val="22"/>
          <w:szCs w:val="22"/>
        </w:rPr>
        <w:t>2</w:t>
      </w:r>
      <w:r w:rsidR="00846B71" w:rsidRPr="005E5599">
        <w:rPr>
          <w:rFonts w:ascii="Arial" w:hAnsi="Arial" w:cs="Arial"/>
          <w:b/>
          <w:bCs/>
          <w:sz w:val="22"/>
          <w:szCs w:val="22"/>
        </w:rPr>
        <w:t>5</w:t>
      </w:r>
      <w:r w:rsidR="005E5599" w:rsidRPr="005E5599">
        <w:rPr>
          <w:rFonts w:ascii="Arial" w:hAnsi="Arial" w:cs="Arial"/>
          <w:b/>
          <w:bCs/>
          <w:sz w:val="22"/>
          <w:szCs w:val="22"/>
        </w:rPr>
        <w:t>3123</w:t>
      </w:r>
      <w:r w:rsidR="00A60E88">
        <w:rPr>
          <w:rFonts w:ascii="Arial" w:hAnsi="Arial" w:cs="Arial"/>
          <w:b/>
          <w:bCs/>
          <w:sz w:val="22"/>
          <w:szCs w:val="22"/>
        </w:rPr>
        <w:t xml:space="preserve"> (</w:t>
      </w:r>
      <w:r w:rsidR="00846B71">
        <w:rPr>
          <w:rFonts w:ascii="Arial" w:hAnsi="Arial" w:cs="Arial"/>
          <w:b/>
          <w:bCs/>
          <w:sz w:val="22"/>
          <w:szCs w:val="22"/>
        </w:rPr>
        <w:t>S6</w:t>
      </w:r>
      <w:r w:rsidR="005D0CE1">
        <w:rPr>
          <w:rFonts w:ascii="Arial" w:hAnsi="Arial" w:cs="Arial"/>
          <w:b/>
          <w:bCs/>
          <w:sz w:val="22"/>
          <w:szCs w:val="22"/>
        </w:rPr>
        <w:t>-2</w:t>
      </w:r>
      <w:r w:rsidR="00846B71">
        <w:rPr>
          <w:rFonts w:ascii="Arial" w:hAnsi="Arial" w:cs="Arial"/>
          <w:b/>
          <w:bCs/>
          <w:sz w:val="22"/>
          <w:szCs w:val="22"/>
        </w:rPr>
        <w:t>5</w:t>
      </w:r>
      <w:r w:rsidR="00353335">
        <w:rPr>
          <w:rFonts w:ascii="Arial" w:hAnsi="Arial" w:cs="Arial"/>
          <w:b/>
          <w:bCs/>
          <w:sz w:val="22"/>
          <w:szCs w:val="22"/>
        </w:rPr>
        <w:t>3788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11EE7A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</w:t>
      </w:r>
      <w:r w:rsidR="00353335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1E9D3ED8" w14:textId="790DAD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335" w:rsidRPr="00E321CA">
        <w:rPr>
          <w:rFonts w:ascii="Arial" w:hAnsi="Arial" w:cs="Arial"/>
          <w:b/>
          <w:bCs/>
          <w:sz w:val="22"/>
          <w:szCs w:val="22"/>
        </w:rPr>
        <w:t>Metaverse_</w:t>
      </w:r>
      <w:r w:rsidR="00353335">
        <w:rPr>
          <w:rFonts w:ascii="Arial" w:hAnsi="Arial" w:cs="Arial"/>
          <w:b/>
          <w:bCs/>
          <w:sz w:val="22"/>
          <w:szCs w:val="22"/>
        </w:rPr>
        <w:t>PH2-</w:t>
      </w:r>
      <w:r w:rsidR="00353335" w:rsidRPr="00E321CA">
        <w:rPr>
          <w:rFonts w:ascii="Arial" w:hAnsi="Arial" w:cs="Arial"/>
          <w:b/>
          <w:bCs/>
          <w:sz w:val="22"/>
          <w:szCs w:val="22"/>
        </w:rPr>
        <w:t>App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1E2C3D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224328">
        <w:rPr>
          <w:rFonts w:ascii="Arial" w:hAnsi="Arial" w:cs="Arial"/>
          <w:b/>
          <w:bCs/>
          <w:sz w:val="22"/>
          <w:szCs w:val="22"/>
          <w:lang w:eastAsia="zh-CN"/>
        </w:rPr>
        <w:t>SA3</w:t>
      </w:r>
    </w:p>
    <w:p w14:paraId="2548326B" w14:textId="1BF3EC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B71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27578E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090C50" w14:textId="7DE7AEAA" w:rsidR="00605B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BF5">
        <w:rPr>
          <w:rFonts w:ascii="Arial" w:hAnsi="Arial" w:cs="Arial"/>
          <w:b/>
          <w:bCs/>
          <w:sz w:val="22"/>
          <w:szCs w:val="22"/>
        </w:rPr>
        <w:t>Ao Lei</w:t>
      </w:r>
    </w:p>
    <w:p w14:paraId="5D73695D" w14:textId="76AF0274" w:rsidR="00B97703" w:rsidRDefault="00605BF5" w:rsidP="00605B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8" w:history="1">
        <w:r w:rsidRPr="00015534">
          <w:rPr>
            <w:rStyle w:val="Hyperlink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E09A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5076" w:rsidRPr="009518DC">
        <w:rPr>
          <w:rFonts w:ascii="Arial" w:hAnsi="Arial" w:cs="Arial"/>
          <w:bCs/>
        </w:rPr>
        <w:t>N/A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6F8D67" w14:textId="0728CE68" w:rsidR="00353335" w:rsidRDefault="00590C70" w:rsidP="00590C70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>thank</w:t>
      </w:r>
      <w:r w:rsidR="00EA6E88">
        <w:rPr>
          <w:rFonts w:ascii="Arial" w:hAnsi="Arial" w:cs="Arial"/>
        </w:rPr>
        <w:t xml:space="preserve"> SA6</w:t>
      </w:r>
      <w:r w:rsidR="00CB6EBA">
        <w:rPr>
          <w:rFonts w:ascii="Arial" w:hAnsi="Arial" w:cs="Arial"/>
        </w:rPr>
        <w:t xml:space="preserve"> for their LS</w:t>
      </w:r>
      <w:r w:rsidR="00D856F1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>about the digital asset authentication.</w:t>
      </w:r>
      <w:r w:rsidR="002F271B">
        <w:rPr>
          <w:rFonts w:ascii="Arial" w:hAnsi="Arial" w:cs="Arial"/>
        </w:rPr>
        <w:t xml:space="preserve"> SA3 would like to answer the question below:</w:t>
      </w:r>
    </w:p>
    <w:p w14:paraId="0B1A53E7" w14:textId="56F27448" w:rsidR="002F271B" w:rsidRPr="002F271B" w:rsidRDefault="002F271B" w:rsidP="002F271B">
      <w:pPr>
        <w:rPr>
          <w:rFonts w:ascii="Arial" w:hAnsi="Arial" w:cs="Arial"/>
        </w:rPr>
      </w:pPr>
      <w:r w:rsidRPr="002F271B">
        <w:rPr>
          <w:rFonts w:ascii="Arial" w:hAnsi="Arial" w:cs="Arial"/>
          <w:b/>
        </w:rPr>
        <w:t xml:space="preserve">Question: </w:t>
      </w:r>
      <w:r w:rsidRPr="002F271B">
        <w:rPr>
          <w:rFonts w:ascii="Arial" w:hAnsi="Arial" w:cs="Arial"/>
        </w:rPr>
        <w:t>whether it is feasible to introduce credential information regarding authentication aspect for digital asset or not, if not, can SA3 formulate some feasible solutions to address this in future Release?</w:t>
      </w:r>
    </w:p>
    <w:p w14:paraId="1700EC22" w14:textId="469C1754" w:rsidR="00353335" w:rsidRDefault="002F271B" w:rsidP="00353335">
      <w:pPr>
        <w:rPr>
          <w:rFonts w:ascii="Arial" w:hAnsi="Arial" w:cs="Arial"/>
        </w:rPr>
      </w:pPr>
      <w:r w:rsidRPr="002F271B">
        <w:rPr>
          <w:rFonts w:ascii="Arial" w:hAnsi="Arial" w:cs="Arial"/>
          <w:b/>
        </w:rPr>
        <w:t xml:space="preserve">Answer: </w:t>
      </w:r>
      <w:r w:rsidR="00353335">
        <w:rPr>
          <w:rFonts w:ascii="Arial" w:hAnsi="Arial" w:cs="Arial"/>
        </w:rPr>
        <w:t xml:space="preserve">As </w:t>
      </w:r>
      <w:r w:rsidR="007547E1">
        <w:rPr>
          <w:rFonts w:ascii="Arial" w:hAnsi="Arial" w:cs="Arial" w:hint="eastAsia"/>
          <w:lang w:eastAsia="zh-CN"/>
        </w:rPr>
        <w:t>spe</w:t>
      </w:r>
      <w:r w:rsidR="007547E1">
        <w:rPr>
          <w:rFonts w:ascii="Arial" w:hAnsi="Arial" w:cs="Arial"/>
          <w:lang w:eastAsia="zh-CN"/>
        </w:rPr>
        <w:t>cified</w:t>
      </w:r>
      <w:r w:rsidR="00353335">
        <w:rPr>
          <w:rFonts w:ascii="Arial" w:hAnsi="Arial" w:cs="Arial"/>
        </w:rPr>
        <w:t xml:space="preserve"> in clause 6.3.1 of TS 33.434,</w:t>
      </w:r>
      <w:r w:rsidR="00353335" w:rsidRPr="00353335">
        <w:rPr>
          <w:rFonts w:ascii="Arial" w:hAnsi="Arial" w:cs="Arial"/>
        </w:rPr>
        <w:t xml:space="preserve"> the validation </w:t>
      </w:r>
      <w:r w:rsidR="00353335">
        <w:rPr>
          <w:rFonts w:ascii="Arial" w:hAnsi="Arial" w:cs="Arial"/>
        </w:rPr>
        <w:t xml:space="preserve">check </w:t>
      </w:r>
      <w:r w:rsidR="00353335" w:rsidRPr="00353335">
        <w:rPr>
          <w:rFonts w:ascii="Arial" w:hAnsi="Arial" w:cs="Arial"/>
        </w:rPr>
        <w:t>of avatar</w:t>
      </w:r>
      <w:r w:rsidR="00353335">
        <w:rPr>
          <w:rFonts w:ascii="Arial" w:hAnsi="Arial" w:cs="Arial"/>
        </w:rPr>
        <w:t xml:space="preserve"> (one form of digital asset)</w:t>
      </w:r>
      <w:r w:rsidR="00353335" w:rsidRPr="00353335">
        <w:rPr>
          <w:rFonts w:ascii="Arial" w:hAnsi="Arial" w:cs="Arial"/>
        </w:rPr>
        <w:t xml:space="preserve"> authenticity</w:t>
      </w:r>
      <w:r w:rsidR="00353335">
        <w:rPr>
          <w:rFonts w:ascii="Arial" w:hAnsi="Arial" w:cs="Arial"/>
        </w:rPr>
        <w:t xml:space="preserve"> by the VAL UE</w:t>
      </w:r>
      <w:r w:rsidR="00353335" w:rsidRPr="00353335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>is supported by using the digital signature signed by the DA server</w:t>
      </w:r>
      <w:r w:rsidR="004B2FD0">
        <w:rPr>
          <w:rFonts w:ascii="Arial" w:hAnsi="Arial" w:cs="Arial"/>
        </w:rPr>
        <w:t xml:space="preserve"> </w:t>
      </w:r>
      <w:r w:rsidR="00B10DA5">
        <w:rPr>
          <w:rFonts w:ascii="Arial" w:hAnsi="Arial" w:cs="Arial"/>
        </w:rPr>
        <w:t>with certificate of the DA server</w:t>
      </w:r>
      <w:r w:rsidR="00353335">
        <w:rPr>
          <w:rFonts w:ascii="Arial" w:hAnsi="Arial" w:cs="Arial"/>
        </w:rPr>
        <w:t>.</w:t>
      </w:r>
      <w:r w:rsidR="00353335" w:rsidRPr="00353335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>The initial provisioning</w:t>
      </w:r>
      <w:r w:rsidR="00567FE7">
        <w:rPr>
          <w:rFonts w:ascii="Arial" w:hAnsi="Arial" w:cs="Arial"/>
        </w:rPr>
        <w:t xml:space="preserve"> of </w:t>
      </w:r>
      <w:r w:rsidR="006A1D0B">
        <w:rPr>
          <w:rFonts w:ascii="Arial" w:hAnsi="Arial" w:cs="Arial"/>
        </w:rPr>
        <w:t xml:space="preserve">the certificate of the DA server and </w:t>
      </w:r>
      <w:r w:rsidR="00353335">
        <w:rPr>
          <w:rFonts w:ascii="Arial" w:hAnsi="Arial" w:cs="Arial"/>
        </w:rPr>
        <w:t xml:space="preserve">generation of the </w:t>
      </w:r>
      <w:r w:rsidR="006A1D0B">
        <w:rPr>
          <w:rFonts w:ascii="Arial" w:hAnsi="Arial" w:cs="Arial"/>
        </w:rPr>
        <w:t>digital signature</w:t>
      </w:r>
      <w:r w:rsidR="00353335">
        <w:rPr>
          <w:rFonts w:ascii="Arial" w:hAnsi="Arial" w:cs="Arial"/>
        </w:rPr>
        <w:t xml:space="preserve"> at DA server, are considered as pre-condition</w:t>
      </w:r>
      <w:r w:rsidR="00E241FD">
        <w:rPr>
          <w:rFonts w:ascii="Arial" w:hAnsi="Arial" w:cs="Arial" w:hint="eastAsia"/>
          <w:lang w:eastAsia="zh-CN"/>
        </w:rPr>
        <w:t>s</w:t>
      </w:r>
      <w:r w:rsidR="00353335">
        <w:rPr>
          <w:rFonts w:ascii="Arial" w:hAnsi="Arial" w:cs="Arial"/>
        </w:rPr>
        <w:t xml:space="preserve"> of the validation check procedures</w:t>
      </w:r>
      <w:r w:rsidR="00FC1F2C">
        <w:rPr>
          <w:rFonts w:ascii="Arial" w:hAnsi="Arial" w:cs="Arial"/>
          <w:lang w:val="en-US" w:eastAsia="zh-CN"/>
        </w:rPr>
        <w:t>, and left for implementation</w:t>
      </w:r>
      <w:r w:rsidR="00353335">
        <w:rPr>
          <w:rFonts w:ascii="Arial" w:hAnsi="Arial" w:cs="Arial"/>
        </w:rPr>
        <w:t xml:space="preserve">. </w:t>
      </w:r>
    </w:p>
    <w:p w14:paraId="7E3655AF" w14:textId="77777777" w:rsidR="002E6D26" w:rsidRDefault="002E6D26" w:rsidP="002E6D26">
      <w:pPr>
        <w:pStyle w:val="Heading1"/>
      </w:pPr>
      <w:r>
        <w:t>2</w:t>
      </w:r>
      <w:r>
        <w:tab/>
        <w:t>Actions</w:t>
      </w:r>
    </w:p>
    <w:p w14:paraId="058223C6" w14:textId="37F98D06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37307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44415272" w14:textId="6A56E78B" w:rsidR="003A027B" w:rsidRDefault="002E6D26" w:rsidP="003A027B">
      <w:pPr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AE4189">
        <w:rPr>
          <w:rFonts w:ascii="Arial" w:hAnsi="Arial" w:cs="Arial"/>
        </w:rPr>
        <w:t xml:space="preserve">SA3 </w:t>
      </w:r>
      <w:r w:rsidR="00822BD7" w:rsidRPr="00AE4189">
        <w:rPr>
          <w:rFonts w:ascii="Arial" w:hAnsi="Arial" w:cs="Arial"/>
        </w:rPr>
        <w:t xml:space="preserve">kindly </w:t>
      </w:r>
      <w:r w:rsidR="00331433" w:rsidRPr="00AE4189">
        <w:rPr>
          <w:rFonts w:ascii="Arial" w:hAnsi="Arial" w:cs="Arial"/>
        </w:rPr>
        <w:t xml:space="preserve">asks </w:t>
      </w:r>
      <w:r w:rsidR="00521AC9">
        <w:rPr>
          <w:rFonts w:ascii="Arial" w:hAnsi="Arial" w:cs="Arial"/>
        </w:rPr>
        <w:t>SA6</w:t>
      </w:r>
      <w:r w:rsidR="00331433" w:rsidRPr="00AE4189">
        <w:rPr>
          <w:rFonts w:ascii="Arial" w:hAnsi="Arial" w:cs="Arial"/>
        </w:rPr>
        <w:t xml:space="preserve"> to take above information into account</w:t>
      </w:r>
      <w:r w:rsidR="00520010">
        <w:rPr>
          <w:rFonts w:ascii="Arial" w:hAnsi="Arial" w:cs="Arial"/>
        </w:rPr>
        <w:t xml:space="preserve"> and </w:t>
      </w:r>
      <w:r w:rsidR="00395D64">
        <w:rPr>
          <w:rFonts w:ascii="Arial" w:eastAsia="DengXian" w:hAnsi="Arial" w:cs="Arial" w:hint="eastAsia"/>
          <w:lang w:eastAsia="zh-CN"/>
        </w:rPr>
        <w:t>sync with SA3 for any security related solution</w:t>
      </w:r>
      <w:r w:rsidR="00AE4189" w:rsidRPr="00AE4189">
        <w:rPr>
          <w:rFonts w:ascii="Arial" w:hAnsi="Arial" w:cs="Arial"/>
        </w:rPr>
        <w:t>.</w:t>
      </w:r>
      <w:r w:rsidR="00331433" w:rsidRPr="00AE4189">
        <w:rPr>
          <w:rFonts w:ascii="Arial" w:hAnsi="Arial" w:cs="Arial"/>
        </w:rPr>
        <w:t xml:space="preserve"> </w:t>
      </w:r>
    </w:p>
    <w:p w14:paraId="277BCD97" w14:textId="77777777" w:rsidR="002E6D26" w:rsidRDefault="002E6D26" w:rsidP="002E6D2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54FEDCB" w14:textId="3ADC0E38" w:rsidR="006052AD" w:rsidRDefault="0082713B" w:rsidP="001A29D9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SA3#12</w:t>
      </w:r>
      <w:r w:rsidR="00353335">
        <w:rPr>
          <w:rFonts w:ascii="Arial" w:hAnsi="Arial" w:cs="Arial"/>
        </w:rPr>
        <w:t>5</w:t>
      </w:r>
      <w:r w:rsidRPr="00196F2D">
        <w:rPr>
          <w:rFonts w:ascii="Arial" w:hAnsi="Arial" w:cs="Arial"/>
        </w:rPr>
        <w:tab/>
      </w:r>
      <w:r w:rsidR="006E14BC">
        <w:rPr>
          <w:rFonts w:ascii="Arial" w:hAnsi="Arial" w:cs="Arial"/>
        </w:rPr>
        <w:t>1</w:t>
      </w:r>
      <w:r w:rsidR="00353335">
        <w:rPr>
          <w:rFonts w:ascii="Arial" w:hAnsi="Arial" w:cs="Arial"/>
        </w:rPr>
        <w:t>7</w:t>
      </w:r>
      <w:r w:rsidRPr="00196F2D">
        <w:rPr>
          <w:rFonts w:ascii="Arial" w:hAnsi="Arial" w:cs="Arial"/>
        </w:rPr>
        <w:t xml:space="preserve"> - </w:t>
      </w:r>
      <w:r w:rsidR="00353335">
        <w:rPr>
          <w:rFonts w:ascii="Arial" w:hAnsi="Arial" w:cs="Arial"/>
        </w:rPr>
        <w:t>2</w:t>
      </w:r>
      <w:r w:rsidR="006E14BC">
        <w:rPr>
          <w:rFonts w:ascii="Arial" w:hAnsi="Arial" w:cs="Arial"/>
        </w:rPr>
        <w:t>1</w:t>
      </w:r>
      <w:r w:rsidRPr="00196F2D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>November</w:t>
      </w:r>
      <w:r w:rsidRPr="00196F2D">
        <w:rPr>
          <w:rFonts w:ascii="Arial" w:hAnsi="Arial" w:cs="Arial"/>
        </w:rPr>
        <w:t xml:space="preserve"> 2025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353335">
        <w:rPr>
          <w:rFonts w:ascii="Arial" w:hAnsi="Arial" w:cs="Arial"/>
        </w:rPr>
        <w:t>Dallas</w:t>
      </w:r>
      <w:r w:rsidRPr="00196F2D">
        <w:rPr>
          <w:rFonts w:ascii="Arial" w:hAnsi="Arial" w:cs="Arial"/>
        </w:rPr>
        <w:t xml:space="preserve"> (</w:t>
      </w:r>
      <w:r w:rsidR="00353335">
        <w:rPr>
          <w:rFonts w:ascii="Arial" w:hAnsi="Arial" w:cs="Arial"/>
        </w:rPr>
        <w:t>US</w:t>
      </w:r>
      <w:r w:rsidRPr="00196F2D">
        <w:rPr>
          <w:rFonts w:ascii="Arial" w:hAnsi="Arial" w:cs="Arial"/>
        </w:rPr>
        <w:t>)</w:t>
      </w:r>
    </w:p>
    <w:p w14:paraId="6EE847B6" w14:textId="2C598FEF" w:rsidR="00521AC9" w:rsidRPr="00196F2D" w:rsidRDefault="00521AC9" w:rsidP="001A29D9">
      <w:pPr>
        <w:rPr>
          <w:rFonts w:ascii="Arial" w:hAnsi="Arial" w:cs="Arial"/>
          <w:lang w:eastAsia="zh-CN"/>
        </w:rPr>
      </w:pPr>
      <w:r w:rsidRPr="00196F2D">
        <w:rPr>
          <w:rFonts w:ascii="Arial" w:hAnsi="Arial" w:cs="Arial"/>
        </w:rPr>
        <w:t>SA3#1</w:t>
      </w:r>
      <w:r>
        <w:rPr>
          <w:rFonts w:ascii="Arial" w:hAnsi="Arial" w:cs="Arial"/>
        </w:rPr>
        <w:t>2</w:t>
      </w:r>
      <w:r w:rsidR="00353335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="00353335">
        <w:rPr>
          <w:rFonts w:ascii="Arial" w:hAnsi="Arial" w:cs="Arial"/>
        </w:rPr>
        <w:t>9</w:t>
      </w:r>
      <w:r w:rsidRPr="00196F2D">
        <w:rPr>
          <w:rFonts w:ascii="Arial" w:hAnsi="Arial" w:cs="Arial"/>
        </w:rPr>
        <w:t xml:space="preserve"> - </w:t>
      </w:r>
      <w:r w:rsidR="00353335">
        <w:rPr>
          <w:rFonts w:ascii="Arial" w:hAnsi="Arial" w:cs="Arial"/>
        </w:rPr>
        <w:t>13</w:t>
      </w:r>
      <w:r w:rsidRPr="00196F2D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>February</w:t>
      </w:r>
      <w:r w:rsidRPr="00196F2D">
        <w:rPr>
          <w:rFonts w:ascii="Arial" w:hAnsi="Arial" w:cs="Arial"/>
        </w:rPr>
        <w:t xml:space="preserve"> 202</w:t>
      </w:r>
      <w:r w:rsidR="00353335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353335">
        <w:rPr>
          <w:rFonts w:ascii="Arial" w:hAnsi="Arial" w:cs="Arial"/>
        </w:rPr>
        <w:t>India</w:t>
      </w:r>
    </w:p>
    <w:sectPr w:rsidR="00521AC9" w:rsidRPr="00196F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6396C" w14:textId="77777777" w:rsidR="008D6F9A" w:rsidRDefault="008D6F9A">
      <w:pPr>
        <w:spacing w:after="0"/>
      </w:pPr>
      <w:r>
        <w:separator/>
      </w:r>
    </w:p>
  </w:endnote>
  <w:endnote w:type="continuationSeparator" w:id="0">
    <w:p w14:paraId="086E45E6" w14:textId="77777777" w:rsidR="008D6F9A" w:rsidRDefault="008D6F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24C94" w14:textId="77777777" w:rsidR="008D6F9A" w:rsidRDefault="008D6F9A">
      <w:pPr>
        <w:spacing w:after="0"/>
      </w:pPr>
      <w:r>
        <w:separator/>
      </w:r>
    </w:p>
  </w:footnote>
  <w:footnote w:type="continuationSeparator" w:id="0">
    <w:p w14:paraId="1F2E9F2D" w14:textId="77777777" w:rsidR="008D6F9A" w:rsidRDefault="008D6F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EBE0C7D"/>
    <w:multiLevelType w:val="hybridMultilevel"/>
    <w:tmpl w:val="89260B1C"/>
    <w:lvl w:ilvl="0" w:tplc="345ABB4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9090389">
    <w:abstractNumId w:val="8"/>
  </w:num>
  <w:num w:numId="2" w16cid:durableId="519588801">
    <w:abstractNumId w:val="6"/>
  </w:num>
  <w:num w:numId="3" w16cid:durableId="218519830">
    <w:abstractNumId w:val="5"/>
  </w:num>
  <w:num w:numId="4" w16cid:durableId="506601018">
    <w:abstractNumId w:val="4"/>
  </w:num>
  <w:num w:numId="5" w16cid:durableId="1698852723">
    <w:abstractNumId w:val="2"/>
  </w:num>
  <w:num w:numId="6" w16cid:durableId="1751610953">
    <w:abstractNumId w:val="1"/>
  </w:num>
  <w:num w:numId="7" w16cid:durableId="1076434333">
    <w:abstractNumId w:val="0"/>
  </w:num>
  <w:num w:numId="8" w16cid:durableId="27336372">
    <w:abstractNumId w:val="3"/>
  </w:num>
  <w:num w:numId="9" w16cid:durableId="1210413290">
    <w:abstractNumId w:val="9"/>
  </w:num>
  <w:num w:numId="10" w16cid:durableId="1767192120">
    <w:abstractNumId w:val="7"/>
  </w:num>
  <w:num w:numId="11" w16cid:durableId="31268534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78D0"/>
    <w:rsid w:val="00074D3C"/>
    <w:rsid w:val="000B21DF"/>
    <w:rsid w:val="000D3AC9"/>
    <w:rsid w:val="000E6116"/>
    <w:rsid w:val="000F6242"/>
    <w:rsid w:val="00103FF1"/>
    <w:rsid w:val="00161AE5"/>
    <w:rsid w:val="00165264"/>
    <w:rsid w:val="0016761B"/>
    <w:rsid w:val="001913F5"/>
    <w:rsid w:val="00192077"/>
    <w:rsid w:val="00196B59"/>
    <w:rsid w:val="00196F2D"/>
    <w:rsid w:val="001A14F2"/>
    <w:rsid w:val="001A29D9"/>
    <w:rsid w:val="001A6DFC"/>
    <w:rsid w:val="001B3A86"/>
    <w:rsid w:val="001B763F"/>
    <w:rsid w:val="001D085E"/>
    <w:rsid w:val="001D13C2"/>
    <w:rsid w:val="00205A3F"/>
    <w:rsid w:val="00206BE5"/>
    <w:rsid w:val="0021298C"/>
    <w:rsid w:val="00215385"/>
    <w:rsid w:val="00220060"/>
    <w:rsid w:val="00224328"/>
    <w:rsid w:val="00226381"/>
    <w:rsid w:val="002473B2"/>
    <w:rsid w:val="00261D4A"/>
    <w:rsid w:val="00265527"/>
    <w:rsid w:val="002751B3"/>
    <w:rsid w:val="0028144C"/>
    <w:rsid w:val="002869FE"/>
    <w:rsid w:val="00297159"/>
    <w:rsid w:val="002A0F5A"/>
    <w:rsid w:val="002C2E09"/>
    <w:rsid w:val="002C44A0"/>
    <w:rsid w:val="002D5906"/>
    <w:rsid w:val="002D5DEA"/>
    <w:rsid w:val="002D6687"/>
    <w:rsid w:val="002E01C1"/>
    <w:rsid w:val="002E19CC"/>
    <w:rsid w:val="002E3BF8"/>
    <w:rsid w:val="002E6D26"/>
    <w:rsid w:val="002F1940"/>
    <w:rsid w:val="002F271B"/>
    <w:rsid w:val="00304292"/>
    <w:rsid w:val="00311467"/>
    <w:rsid w:val="00315347"/>
    <w:rsid w:val="00322204"/>
    <w:rsid w:val="003274F5"/>
    <w:rsid w:val="00331433"/>
    <w:rsid w:val="003372BA"/>
    <w:rsid w:val="00337307"/>
    <w:rsid w:val="00353335"/>
    <w:rsid w:val="00356401"/>
    <w:rsid w:val="00357AA2"/>
    <w:rsid w:val="00360183"/>
    <w:rsid w:val="00383545"/>
    <w:rsid w:val="003867B1"/>
    <w:rsid w:val="00395D64"/>
    <w:rsid w:val="003A027B"/>
    <w:rsid w:val="003B754A"/>
    <w:rsid w:val="003C03BD"/>
    <w:rsid w:val="003C06D2"/>
    <w:rsid w:val="003F4761"/>
    <w:rsid w:val="003F5E20"/>
    <w:rsid w:val="003F743A"/>
    <w:rsid w:val="0041099B"/>
    <w:rsid w:val="00433500"/>
    <w:rsid w:val="00433F71"/>
    <w:rsid w:val="004351B8"/>
    <w:rsid w:val="0043559E"/>
    <w:rsid w:val="00437B1F"/>
    <w:rsid w:val="00440D43"/>
    <w:rsid w:val="00461E49"/>
    <w:rsid w:val="00470DF6"/>
    <w:rsid w:val="004735C0"/>
    <w:rsid w:val="004A510D"/>
    <w:rsid w:val="004A61BC"/>
    <w:rsid w:val="004B2FD0"/>
    <w:rsid w:val="004B5076"/>
    <w:rsid w:val="004C73B9"/>
    <w:rsid w:val="004E3939"/>
    <w:rsid w:val="004F693C"/>
    <w:rsid w:val="005111E6"/>
    <w:rsid w:val="00520010"/>
    <w:rsid w:val="00521AC9"/>
    <w:rsid w:val="005245B1"/>
    <w:rsid w:val="00526DDD"/>
    <w:rsid w:val="005624A0"/>
    <w:rsid w:val="00567FE7"/>
    <w:rsid w:val="00590C70"/>
    <w:rsid w:val="00594CE7"/>
    <w:rsid w:val="005B55F7"/>
    <w:rsid w:val="005C6590"/>
    <w:rsid w:val="005D0CE1"/>
    <w:rsid w:val="005E20B8"/>
    <w:rsid w:val="005E5599"/>
    <w:rsid w:val="005F3FF0"/>
    <w:rsid w:val="005F45DF"/>
    <w:rsid w:val="006052AD"/>
    <w:rsid w:val="00605BF5"/>
    <w:rsid w:val="006143EF"/>
    <w:rsid w:val="00620571"/>
    <w:rsid w:val="00633739"/>
    <w:rsid w:val="00637FF6"/>
    <w:rsid w:val="006463AD"/>
    <w:rsid w:val="00670185"/>
    <w:rsid w:val="00674809"/>
    <w:rsid w:val="00681287"/>
    <w:rsid w:val="00692039"/>
    <w:rsid w:val="006A085B"/>
    <w:rsid w:val="006A0EF0"/>
    <w:rsid w:val="006A1D0B"/>
    <w:rsid w:val="006A4F94"/>
    <w:rsid w:val="006A6D4C"/>
    <w:rsid w:val="006B04D5"/>
    <w:rsid w:val="006C5081"/>
    <w:rsid w:val="006D7684"/>
    <w:rsid w:val="006E14BC"/>
    <w:rsid w:val="006E6FB1"/>
    <w:rsid w:val="006F7605"/>
    <w:rsid w:val="006F7965"/>
    <w:rsid w:val="007110E0"/>
    <w:rsid w:val="00713AB2"/>
    <w:rsid w:val="0072006F"/>
    <w:rsid w:val="00725015"/>
    <w:rsid w:val="0072733E"/>
    <w:rsid w:val="007317D2"/>
    <w:rsid w:val="0073766B"/>
    <w:rsid w:val="007426C4"/>
    <w:rsid w:val="007474F2"/>
    <w:rsid w:val="007547E1"/>
    <w:rsid w:val="007A3B17"/>
    <w:rsid w:val="007C79D3"/>
    <w:rsid w:val="007F4F92"/>
    <w:rsid w:val="00803558"/>
    <w:rsid w:val="00807FE2"/>
    <w:rsid w:val="00816922"/>
    <w:rsid w:val="00822BD7"/>
    <w:rsid w:val="00825A7E"/>
    <w:rsid w:val="0082713B"/>
    <w:rsid w:val="00844220"/>
    <w:rsid w:val="00846B71"/>
    <w:rsid w:val="008510BB"/>
    <w:rsid w:val="00865D6E"/>
    <w:rsid w:val="008D3033"/>
    <w:rsid w:val="008D3186"/>
    <w:rsid w:val="008D6F9A"/>
    <w:rsid w:val="008D772F"/>
    <w:rsid w:val="008F1752"/>
    <w:rsid w:val="008F6265"/>
    <w:rsid w:val="00914CD1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73A4D"/>
    <w:rsid w:val="009963AC"/>
    <w:rsid w:val="0099764C"/>
    <w:rsid w:val="009C01E1"/>
    <w:rsid w:val="009E283F"/>
    <w:rsid w:val="009E7F0D"/>
    <w:rsid w:val="00A001BD"/>
    <w:rsid w:val="00A21DDC"/>
    <w:rsid w:val="00A247C7"/>
    <w:rsid w:val="00A363AB"/>
    <w:rsid w:val="00A5159B"/>
    <w:rsid w:val="00A53DA7"/>
    <w:rsid w:val="00A60529"/>
    <w:rsid w:val="00A60E88"/>
    <w:rsid w:val="00A70448"/>
    <w:rsid w:val="00A74DFC"/>
    <w:rsid w:val="00A76E48"/>
    <w:rsid w:val="00A84EF0"/>
    <w:rsid w:val="00AA4FF3"/>
    <w:rsid w:val="00AB7BB1"/>
    <w:rsid w:val="00AE1B3E"/>
    <w:rsid w:val="00AE3201"/>
    <w:rsid w:val="00AE4189"/>
    <w:rsid w:val="00AF3EC6"/>
    <w:rsid w:val="00B10DA5"/>
    <w:rsid w:val="00B14257"/>
    <w:rsid w:val="00B21850"/>
    <w:rsid w:val="00B35644"/>
    <w:rsid w:val="00B37B09"/>
    <w:rsid w:val="00B43869"/>
    <w:rsid w:val="00B4637D"/>
    <w:rsid w:val="00B541FB"/>
    <w:rsid w:val="00B606E4"/>
    <w:rsid w:val="00B60D6B"/>
    <w:rsid w:val="00B61081"/>
    <w:rsid w:val="00B7192B"/>
    <w:rsid w:val="00B90EB6"/>
    <w:rsid w:val="00B97703"/>
    <w:rsid w:val="00BA3D66"/>
    <w:rsid w:val="00BB2B8B"/>
    <w:rsid w:val="00BC5512"/>
    <w:rsid w:val="00BC588D"/>
    <w:rsid w:val="00BE014E"/>
    <w:rsid w:val="00BE1F67"/>
    <w:rsid w:val="00BF2004"/>
    <w:rsid w:val="00BF6436"/>
    <w:rsid w:val="00C126B9"/>
    <w:rsid w:val="00C1725D"/>
    <w:rsid w:val="00C8114C"/>
    <w:rsid w:val="00CA1053"/>
    <w:rsid w:val="00CB5170"/>
    <w:rsid w:val="00CB6EBA"/>
    <w:rsid w:val="00CB79CD"/>
    <w:rsid w:val="00CC548A"/>
    <w:rsid w:val="00CD1CFA"/>
    <w:rsid w:val="00CD5373"/>
    <w:rsid w:val="00CD5A12"/>
    <w:rsid w:val="00CE36A7"/>
    <w:rsid w:val="00CF6087"/>
    <w:rsid w:val="00D14BB6"/>
    <w:rsid w:val="00D22B0A"/>
    <w:rsid w:val="00D262E4"/>
    <w:rsid w:val="00D33624"/>
    <w:rsid w:val="00D451C4"/>
    <w:rsid w:val="00D62D9C"/>
    <w:rsid w:val="00D856F1"/>
    <w:rsid w:val="00D94D93"/>
    <w:rsid w:val="00DB05D8"/>
    <w:rsid w:val="00DD6016"/>
    <w:rsid w:val="00E04CB7"/>
    <w:rsid w:val="00E151A5"/>
    <w:rsid w:val="00E2241D"/>
    <w:rsid w:val="00E241FD"/>
    <w:rsid w:val="00E260A4"/>
    <w:rsid w:val="00E26316"/>
    <w:rsid w:val="00E42878"/>
    <w:rsid w:val="00E813E5"/>
    <w:rsid w:val="00E83420"/>
    <w:rsid w:val="00E86483"/>
    <w:rsid w:val="00E9724D"/>
    <w:rsid w:val="00EA5D1A"/>
    <w:rsid w:val="00EA6E88"/>
    <w:rsid w:val="00EC4499"/>
    <w:rsid w:val="00EC51C3"/>
    <w:rsid w:val="00EC6579"/>
    <w:rsid w:val="00ED787A"/>
    <w:rsid w:val="00EE034E"/>
    <w:rsid w:val="00F01B62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B2A76"/>
    <w:rsid w:val="00FB2E7B"/>
    <w:rsid w:val="00FB32B4"/>
    <w:rsid w:val="00FB7B26"/>
    <w:rsid w:val="00FC1F2C"/>
    <w:rsid w:val="00FC38F7"/>
    <w:rsid w:val="00FD555A"/>
    <w:rsid w:val="00FD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DB05D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47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iao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05953-D8FA-4EC7-B95F-5910BD39A9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 editorial</cp:lastModifiedBy>
  <cp:revision>12</cp:revision>
  <cp:lastPrinted>2002-04-23T07:10:00Z</cp:lastPrinted>
  <dcterms:created xsi:type="dcterms:W3CDTF">2025-10-15T01:22:00Z</dcterms:created>
  <dcterms:modified xsi:type="dcterms:W3CDTF">2025-11-02T23:08:00Z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1758869518</vt:lpwstr>
  </property>
</Properties>
</file>