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E019F" w14:textId="5B565A20" w:rsidR="003F6DC8" w:rsidRDefault="003F6DC8" w:rsidP="003F6DC8">
      <w:pPr>
        <w:pStyle w:val="CRCoverPage"/>
        <w:tabs>
          <w:tab w:val="right" w:pos="9639"/>
        </w:tabs>
        <w:spacing w:after="0"/>
        <w:rPr>
          <w:b/>
          <w:i/>
          <w:noProof/>
          <w:sz w:val="28"/>
        </w:rPr>
      </w:pPr>
      <w:r>
        <w:rPr>
          <w:b/>
          <w:noProof/>
          <w:sz w:val="24"/>
        </w:rPr>
        <w:t>3GP</w:t>
      </w:r>
      <w:r w:rsidRPr="00423076">
        <w:rPr>
          <w:b/>
          <w:noProof/>
          <w:sz w:val="24"/>
        </w:rPr>
        <w:t>P TSG-</w:t>
      </w:r>
      <w:r>
        <w:rPr>
          <w:b/>
          <w:noProof/>
          <w:sz w:val="24"/>
        </w:rPr>
        <w:t>SA</w:t>
      </w:r>
      <w:r w:rsidRPr="00423076">
        <w:rPr>
          <w:b/>
          <w:noProof/>
          <w:sz w:val="24"/>
        </w:rPr>
        <w:t xml:space="preserve"> Meeting #</w:t>
      </w:r>
      <w:r>
        <w:rPr>
          <w:b/>
          <w:noProof/>
          <w:sz w:val="24"/>
        </w:rPr>
        <w:t>109</w:t>
      </w:r>
      <w:r>
        <w:rPr>
          <w:b/>
          <w:i/>
          <w:noProof/>
          <w:sz w:val="28"/>
        </w:rPr>
        <w:tab/>
      </w:r>
      <w:r>
        <w:rPr>
          <w:b/>
          <w:noProof/>
          <w:sz w:val="24"/>
        </w:rPr>
        <w:t>SP-25</w:t>
      </w:r>
      <w:r w:rsidR="00243372">
        <w:rPr>
          <w:b/>
          <w:noProof/>
          <w:sz w:val="24"/>
        </w:rPr>
        <w:t>1227</w:t>
      </w:r>
    </w:p>
    <w:p w14:paraId="1B910D27" w14:textId="77777777" w:rsidR="003F6DC8" w:rsidRDefault="003F6DC8" w:rsidP="003F6DC8">
      <w:pPr>
        <w:pStyle w:val="CRCoverPage"/>
        <w:outlineLvl w:val="0"/>
        <w:rPr>
          <w:b/>
          <w:noProof/>
          <w:sz w:val="24"/>
        </w:rPr>
      </w:pPr>
      <w:r>
        <w:rPr>
          <w:b/>
          <w:noProof/>
          <w:sz w:val="24"/>
        </w:rPr>
        <w:t>Beijing, CN, 16 - 19 September 2025</w:t>
      </w:r>
    </w:p>
    <w:p w14:paraId="3801B93D" w14:textId="4A501262" w:rsidR="00004B27" w:rsidRDefault="00004B27" w:rsidP="00004B27">
      <w:pPr>
        <w:pStyle w:val="Header"/>
        <w:pBdr>
          <w:bottom w:val="single" w:sz="4" w:space="1" w:color="auto"/>
        </w:pBdr>
        <w:tabs>
          <w:tab w:val="right" w:pos="9639"/>
        </w:tabs>
        <w:rPr>
          <w:rFonts w:cs="Arial"/>
          <w:b w:val="0"/>
          <w:bCs/>
          <w:sz w:val="24"/>
          <w:szCs w:val="24"/>
        </w:rPr>
      </w:pPr>
    </w:p>
    <w:p w14:paraId="352C31CD" w14:textId="77777777" w:rsidR="009759F6" w:rsidRDefault="009759F6" w:rsidP="009759F6">
      <w:pPr>
        <w:spacing w:after="120"/>
        <w:ind w:left="1985" w:hanging="1985"/>
        <w:rPr>
          <w:bCs/>
        </w:rPr>
      </w:pPr>
    </w:p>
    <w:p w14:paraId="7B7F5ABD" w14:textId="39B9AF0C" w:rsidR="009759F6" w:rsidRDefault="009759F6" w:rsidP="009759F6">
      <w:pPr>
        <w:spacing w:after="120"/>
        <w:ind w:left="1985" w:hanging="1985"/>
        <w:rPr>
          <w:b/>
          <w:bCs/>
        </w:rPr>
      </w:pPr>
      <w:r>
        <w:rPr>
          <w:b/>
          <w:bCs/>
        </w:rPr>
        <w:t>Source:</w:t>
      </w:r>
      <w:r>
        <w:rPr>
          <w:b/>
          <w:bCs/>
        </w:rPr>
        <w:tab/>
      </w:r>
      <w:r w:rsidR="003F6DC8" w:rsidRPr="003F6DC8">
        <w:rPr>
          <w:b/>
          <w:bCs/>
        </w:rPr>
        <w:t>FS_6GSpecs TR Rapporteur</w:t>
      </w:r>
    </w:p>
    <w:p w14:paraId="5FC8F99F" w14:textId="5F69D167" w:rsidR="009759F6" w:rsidRDefault="009759F6" w:rsidP="009759F6">
      <w:pPr>
        <w:spacing w:after="120"/>
        <w:ind w:left="1985" w:hanging="1985"/>
        <w:rPr>
          <w:b/>
          <w:bCs/>
        </w:rPr>
      </w:pPr>
      <w:r>
        <w:rPr>
          <w:b/>
          <w:bCs/>
        </w:rPr>
        <w:t>Title:</w:t>
      </w:r>
      <w:r>
        <w:rPr>
          <w:b/>
          <w:bCs/>
        </w:rPr>
        <w:tab/>
      </w:r>
      <w:r w:rsidR="003F6DC8" w:rsidRPr="003F6DC8">
        <w:rPr>
          <w:b/>
          <w:bCs/>
        </w:rPr>
        <w:t>Notes from FS_6GSpecs TSG Joint Session</w:t>
      </w:r>
    </w:p>
    <w:p w14:paraId="3C1D376E" w14:textId="4864CB60" w:rsidR="009759F6" w:rsidRDefault="009759F6" w:rsidP="009759F6">
      <w:pPr>
        <w:spacing w:after="120"/>
        <w:ind w:left="1985" w:hanging="1985"/>
        <w:rPr>
          <w:b/>
          <w:bCs/>
        </w:rPr>
      </w:pPr>
      <w:r>
        <w:rPr>
          <w:b/>
          <w:bCs/>
        </w:rPr>
        <w:t>Agenda item:</w:t>
      </w:r>
      <w:r>
        <w:rPr>
          <w:b/>
          <w:bCs/>
        </w:rPr>
        <w:tab/>
      </w:r>
      <w:r w:rsidR="003F6DC8">
        <w:rPr>
          <w:b/>
          <w:bCs/>
        </w:rPr>
        <w:t>9</w:t>
      </w:r>
    </w:p>
    <w:p w14:paraId="47E45BAA" w14:textId="476EC7BE" w:rsidR="009759F6" w:rsidRDefault="009759F6" w:rsidP="009759F6">
      <w:pPr>
        <w:spacing w:after="120"/>
        <w:ind w:left="1985" w:hanging="1985"/>
        <w:rPr>
          <w:b/>
          <w:bCs/>
        </w:rPr>
      </w:pPr>
      <w:r>
        <w:rPr>
          <w:b/>
          <w:bCs/>
        </w:rPr>
        <w:t>Document for:</w:t>
      </w:r>
      <w:r>
        <w:rPr>
          <w:b/>
          <w:bCs/>
        </w:rPr>
        <w:tab/>
      </w:r>
      <w:r w:rsidR="003F6DC8">
        <w:rPr>
          <w:b/>
          <w:bCs/>
        </w:rPr>
        <w:t>Information</w:t>
      </w:r>
    </w:p>
    <w:p w14:paraId="21CF6891" w14:textId="373426AE" w:rsidR="001B678D" w:rsidRDefault="001B678D" w:rsidP="001B678D">
      <w:pPr>
        <w:pStyle w:val="Heading1"/>
      </w:pPr>
      <w:r>
        <w:t>1</w:t>
      </w:r>
      <w:r>
        <w:tab/>
      </w:r>
      <w:r>
        <w:lastRenderedPageBreak/>
        <w:t xml:space="preserve">Opening of the </w:t>
      </w:r>
      <w:r w:rsidR="00B452F6">
        <w:t>Joint Session</w:t>
      </w:r>
    </w:p>
    <w:p w14:paraId="7C61D3F4" w14:textId="55413868" w:rsidR="00CA3DE1" w:rsidRDefault="00CA3DE1" w:rsidP="00CA3DE1">
      <w:r w:rsidRPr="009461FA">
        <w:t xml:space="preserve">Study item co-rapporteur Mr. </w:t>
      </w:r>
      <w:r w:rsidR="003F6DC8">
        <w:t xml:space="preserve">Matthew Baker </w:t>
      </w:r>
      <w:r w:rsidRPr="009461FA">
        <w:t>(</w:t>
      </w:r>
      <w:r w:rsidR="003F6DC8">
        <w:t>Nokia</w:t>
      </w:r>
      <w:r w:rsidRPr="009461FA">
        <w:t>) welcomed the participants and opened the meeting at 1</w:t>
      </w:r>
      <w:r w:rsidR="003F6DC8">
        <w:t>2</w:t>
      </w:r>
      <w:r w:rsidRPr="009461FA">
        <w:t>:</w:t>
      </w:r>
      <w:r w:rsidR="003F6DC8">
        <w:t>3</w:t>
      </w:r>
      <w:r w:rsidR="006B3B2F">
        <w:t>7</w:t>
      </w:r>
      <w:r w:rsidRPr="009461FA">
        <w:t xml:space="preserve"> UTC</w:t>
      </w:r>
      <w:r w:rsidR="003F6DC8">
        <w:t>+8</w:t>
      </w:r>
      <w:r w:rsidRPr="009461FA">
        <w:t>.</w:t>
      </w:r>
    </w:p>
    <w:p w14:paraId="42BF66A9" w14:textId="77777777" w:rsidR="0067000F" w:rsidRDefault="00737BF4">
      <w:pPr>
        <w:pStyle w:val="Heading1"/>
      </w:pPr>
      <w:r>
        <w:t>2</w:t>
      </w:r>
      <w:r>
        <w:tab/>
        <w:t>Agenda</w:t>
      </w:r>
    </w:p>
    <w:p w14:paraId="44D69E62" w14:textId="4B7828F4" w:rsidR="003F6DC8" w:rsidRDefault="006B055C" w:rsidP="003F6DC8">
      <w:r>
        <w:t>Mr. Matthew Baker (Nokia) indicated that the TDocs will be treated in the following order</w:t>
      </w:r>
      <w:r w:rsidR="00207053">
        <w:t xml:space="preserve"> as communicated by TSG chairs in the TSG reflector</w:t>
      </w:r>
      <w:r>
        <w:t>:</w:t>
      </w:r>
    </w:p>
    <w:p w14:paraId="52EB8AA3" w14:textId="15FD5587" w:rsidR="00207053" w:rsidRDefault="00207053" w:rsidP="00207053">
      <w:pPr>
        <w:pStyle w:val="B1"/>
      </w:pPr>
      <w:r>
        <w:t>a.</w:t>
      </w:r>
      <w:r>
        <w:tab/>
        <w:t>Report on the SI by the SI rapporteur(s)</w:t>
      </w:r>
    </w:p>
    <w:p w14:paraId="313273C5" w14:textId="49567CC4" w:rsidR="00207053" w:rsidRDefault="00207053" w:rsidP="00207053">
      <w:pPr>
        <w:pStyle w:val="B1"/>
      </w:pPr>
      <w:r>
        <w:t>b.</w:t>
      </w:r>
      <w:r>
        <w:tab/>
        <w:t>Presentation of the latest TR 21.802 version v0.1.0 reflecting outcomes from CC#1 and CC#2 conference calls</w:t>
      </w:r>
    </w:p>
    <w:p w14:paraId="77901D43" w14:textId="4E4258B0" w:rsidR="00207053" w:rsidRDefault="00207053" w:rsidP="00207053">
      <w:pPr>
        <w:pStyle w:val="B1"/>
      </w:pPr>
      <w:r>
        <w:t>c.</w:t>
      </w:r>
      <w:r>
        <w:tab/>
        <w:t xml:space="preserve">Submission of a consolidated document of all </w:t>
      </w:r>
      <w:proofErr w:type="spellStart"/>
      <w:r>
        <w:t>pCRs</w:t>
      </w:r>
      <w:proofErr w:type="spellEnd"/>
      <w:r>
        <w:t xml:space="preserve"> endorsed during the last quarter’s calls</w:t>
      </w:r>
    </w:p>
    <w:p w14:paraId="446705DF" w14:textId="6A0ECD6A" w:rsidR="00207053" w:rsidRDefault="00207053" w:rsidP="00207053">
      <w:pPr>
        <w:pStyle w:val="B1"/>
      </w:pPr>
      <w:r>
        <w:t>d.</w:t>
      </w:r>
      <w:r>
        <w:tab/>
        <w:t xml:space="preserve">Review of any additional discussion documents or </w:t>
      </w:r>
      <w:proofErr w:type="spellStart"/>
      <w:r>
        <w:t>pCRs</w:t>
      </w:r>
      <w:proofErr w:type="spellEnd"/>
      <w:r>
        <w:t xml:space="preserve"> (to be based on TR 21.802 v0.1.0) submitted to this joint session</w:t>
      </w:r>
    </w:p>
    <w:p w14:paraId="6FF8131A" w14:textId="32A7AC1B" w:rsidR="006B055C" w:rsidRDefault="006B055C">
      <w:pPr>
        <w:pStyle w:val="Heading1"/>
      </w:pPr>
      <w:r>
        <w:t>3</w:t>
      </w:r>
      <w:r>
        <w:tab/>
        <w:t>Status Report</w:t>
      </w:r>
    </w:p>
    <w:p w14:paraId="43B87E51" w14:textId="48B28E84" w:rsidR="006F2431" w:rsidRDefault="006F2431" w:rsidP="006F2431">
      <w:pPr>
        <w:pStyle w:val="NormTop"/>
      </w:pPr>
      <w:r>
        <w:rPr>
          <w:color w:val="0000FF"/>
        </w:rPr>
        <w:t>SP-251069</w:t>
      </w:r>
      <w:r>
        <w:t xml:space="preserve"> (WI status report </w:t>
      </w:r>
      <w:r w:rsidR="009952C1" w:rsidRPr="009952C1">
        <w:t>Status Report for Study on Modernization of Specification Format and Procedures for 6G</w:t>
      </w:r>
      <w:r>
        <w:t xml:space="preserve"> (Source: </w:t>
      </w:r>
      <w:r w:rsidR="009952C1" w:rsidRPr="009952C1">
        <w:t>Nokia, Samsung, CMCC</w:t>
      </w:r>
      <w:r>
        <w:t>))</w:t>
      </w:r>
      <w:r>
        <w:rPr>
          <w:b/>
        </w:rPr>
        <w:br/>
        <w:t xml:space="preserve">Document for: </w:t>
      </w:r>
      <w:r w:rsidR="009952C1">
        <w:t>Information</w:t>
      </w:r>
    </w:p>
    <w:p w14:paraId="17D2B388" w14:textId="1C2EB226" w:rsidR="006F2431" w:rsidRDefault="007703F2" w:rsidP="006F2431">
      <w:r>
        <w:t>Mr. Matthew B</w:t>
      </w:r>
      <w:r w:rsidR="001039B3">
        <w:t>aker (Nokia) presented the document</w:t>
      </w:r>
      <w:r w:rsidR="006F2431">
        <w:t xml:space="preserve">. No comments were received and the report was </w:t>
      </w:r>
      <w:r w:rsidR="009952C1" w:rsidRPr="009952C1">
        <w:rPr>
          <w:color w:val="0000FF"/>
        </w:rPr>
        <w:t>noted</w:t>
      </w:r>
      <w:r w:rsidR="006F2431">
        <w:t>.</w:t>
      </w:r>
    </w:p>
    <w:p w14:paraId="5605ADAF" w14:textId="6B789B11" w:rsidR="006B055C" w:rsidRPr="006B055C" w:rsidRDefault="006F2431" w:rsidP="006B055C">
      <w:r>
        <w:rPr>
          <w:b/>
        </w:rPr>
        <w:t xml:space="preserve">Status: </w:t>
      </w:r>
      <w:r w:rsidR="009952C1" w:rsidRPr="009952C1">
        <w:rPr>
          <w:color w:val="0000FF"/>
        </w:rPr>
        <w:t>noted</w:t>
      </w:r>
    </w:p>
    <w:p w14:paraId="1CA3C867" w14:textId="6A47E97B" w:rsidR="00EA6D95" w:rsidRDefault="0076491C" w:rsidP="00EA6D95">
      <w:pPr>
        <w:pStyle w:val="Heading1"/>
      </w:pPr>
      <w:r>
        <w:t>4</w:t>
      </w:r>
      <w:r w:rsidR="00EA6D95">
        <w:tab/>
        <w:t xml:space="preserve">TR </w:t>
      </w:r>
      <w:r w:rsidR="00B452F6">
        <w:t>B</w:t>
      </w:r>
      <w:r w:rsidR="00EA6D95">
        <w:t>aseline</w:t>
      </w:r>
    </w:p>
    <w:p w14:paraId="524BDBFA" w14:textId="36375A8E" w:rsidR="00EA6D95" w:rsidRDefault="00EA6D95" w:rsidP="00EA6D95">
      <w:pPr>
        <w:pStyle w:val="NormTop"/>
      </w:pPr>
      <w:r w:rsidRPr="003643A0">
        <w:rPr>
          <w:color w:val="0000FF"/>
        </w:rPr>
        <w:t>SP-251075</w:t>
      </w:r>
      <w:r>
        <w:t xml:space="preserve"> (draft TR </w:t>
      </w:r>
      <w:r w:rsidRPr="003643A0">
        <w:t>3GPP TR 21.802 v0.1.0</w:t>
      </w:r>
      <w:r>
        <w:t xml:space="preserve"> (Source: </w:t>
      </w:r>
      <w:r w:rsidRPr="003643A0">
        <w:t>FS_6GSpecs TR Rapporteur</w:t>
      </w:r>
      <w:r>
        <w:t>))</w:t>
      </w:r>
      <w:r>
        <w:rPr>
          <w:b/>
        </w:rPr>
        <w:br/>
        <w:t xml:space="preserve">Document for: </w:t>
      </w:r>
      <w:r w:rsidR="003F7F9F">
        <w:t>Agreement</w:t>
      </w:r>
    </w:p>
    <w:p w14:paraId="554BE6A3" w14:textId="77777777" w:rsidR="00243F91" w:rsidRDefault="00A12422" w:rsidP="00EA6D95">
      <w:r>
        <w:t>Mr. Matthew Baker (Nokia) presented the document as the co-</w:t>
      </w:r>
      <w:r w:rsidR="00D71AD8">
        <w:t xml:space="preserve">rapporteur </w:t>
      </w:r>
      <w:r>
        <w:t>of the study item.</w:t>
      </w:r>
      <w:r w:rsidR="009F249B">
        <w:t xml:space="preserve"> </w:t>
      </w:r>
    </w:p>
    <w:p w14:paraId="2131F18E" w14:textId="0E7408C3" w:rsidR="00816960" w:rsidRDefault="00FB33A8" w:rsidP="00EA6D95">
      <w:r>
        <w:t xml:space="preserve">Mr. </w:t>
      </w:r>
      <w:r w:rsidR="00D6233B">
        <w:t>Mattias</w:t>
      </w:r>
      <w:r w:rsidR="0037154C">
        <w:t xml:space="preserve"> Bergstrom</w:t>
      </w:r>
      <w:r w:rsidR="00D6233B">
        <w:t xml:space="preserve"> (</w:t>
      </w:r>
      <w:r w:rsidR="00282CA8">
        <w:t>Ericsson</w:t>
      </w:r>
      <w:r w:rsidR="00D6233B">
        <w:t>)</w:t>
      </w:r>
      <w:r w:rsidR="008D23DE">
        <w:t xml:space="preserve"> inquired on what would be the next steps given the requirements. For example, if the current tool does not satisfy the requirements, would the next step be to investigate on the new tools.</w:t>
      </w:r>
    </w:p>
    <w:p w14:paraId="0C99A8D8" w14:textId="30BC7033" w:rsidR="009101C5" w:rsidRDefault="008D23DE" w:rsidP="00EA6D95">
      <w:r>
        <w:t xml:space="preserve">Mr. </w:t>
      </w:r>
      <w:r w:rsidR="009101C5">
        <w:t xml:space="preserve">Matthew </w:t>
      </w:r>
      <w:r>
        <w:t xml:space="preserve">Baker </w:t>
      </w:r>
      <w:r w:rsidR="009101C5">
        <w:t>(Nokia)</w:t>
      </w:r>
      <w:r>
        <w:t xml:space="preserve"> responded that the requirements are based on the SID objective #1</w:t>
      </w:r>
      <w:r w:rsidR="005844CD">
        <w:t xml:space="preserve">, which needs to be met by the new tool and, if new ways of working are not pursued, serves as the basis to discuss the implications for the current ways of working. </w:t>
      </w:r>
      <w:r w:rsidR="00AA6BBA">
        <w:t>The expectation is that the list will lead delegates to seriously consider this discussion on ways of working.</w:t>
      </w:r>
    </w:p>
    <w:p w14:paraId="0BC66BDF" w14:textId="71BB4E34" w:rsidR="00A51106" w:rsidRDefault="00AA6BBA" w:rsidP="00EA6D95">
      <w:r>
        <w:t>Mr. Sasha Sirotkin</w:t>
      </w:r>
      <w:r w:rsidR="0061558F">
        <w:t xml:space="preserve"> (Apple) commented that some requirements are more important than others and inquired if there would be explicit requirement prioritisation</w:t>
      </w:r>
      <w:r w:rsidR="00630EC4">
        <w:t>. Mr. Georg Mayer (Huawei)</w:t>
      </w:r>
      <w:r w:rsidR="00A80DE4">
        <w:t xml:space="preserve"> also commented that there are sheer number of requirements and that </w:t>
      </w:r>
      <w:r w:rsidR="004C379D">
        <w:t>investigating even two or three alternative ways of working will require huge amount of work.</w:t>
      </w:r>
      <w:r w:rsidR="00C250B9">
        <w:t xml:space="preserve"> Hence, discussion on priority is required now or at the end when the disposable options are considered to evaluate the recommendations. It would be beneficial to identify set of 10 - 15 requirements that are regarded as absolutely necessary. </w:t>
      </w:r>
    </w:p>
    <w:p w14:paraId="45A194AF" w14:textId="103D85EC" w:rsidR="004B60C3" w:rsidRDefault="004B60C3" w:rsidP="00EA6D95">
      <w:r>
        <w:t xml:space="preserve">Mr. Matthew Baker (Nokia) responded that </w:t>
      </w:r>
      <w:r w:rsidR="00BF50C7">
        <w:t>the requirements list is to understand and gain insight on what can be achieved with the new tools and ways of working. The recommendations in the end will require weighing the cost and the benefit of the change.</w:t>
      </w:r>
    </w:p>
    <w:p w14:paraId="56DD385A" w14:textId="56AD6803" w:rsidR="00A80DE4" w:rsidRDefault="00771184" w:rsidP="00EA6D95">
      <w:r>
        <w:t xml:space="preserve">Mr. Georg Mayer (Huawei) </w:t>
      </w:r>
      <w:r w:rsidR="004B60C3">
        <w:t>inquired if improvements of MS Word will be investigated by the study or if only new tools will be under the scope of the study.</w:t>
      </w:r>
    </w:p>
    <w:p w14:paraId="410A21E1" w14:textId="3E8C9801" w:rsidR="00BF50C7" w:rsidRDefault="00BF50C7" w:rsidP="00EA6D95">
      <w:r>
        <w:t>Mr. Matthew Baker (Nokia) responded that objective focuses on new ways of working and priority will be given to the SID objectives. Nevertheless, this study is contribution driven and interested companies' contributions are welcome.</w:t>
      </w:r>
    </w:p>
    <w:p w14:paraId="54C12D5A" w14:textId="5705C1D4" w:rsidR="00BF50C7" w:rsidRDefault="00165FE0" w:rsidP="00EA6D95">
      <w:r>
        <w:t>Mr. Enrico Buracchini (Telecom Italia) commented that discussion about usability of the tool is important</w:t>
      </w:r>
      <w:r w:rsidR="00C9626F">
        <w:t>. There will always be an issue of learning curve, but the usability at the end of the learning curve will be very important for a delegate. It would require some trade-off of pain points for usability.</w:t>
      </w:r>
    </w:p>
    <w:p w14:paraId="3AA1B83A" w14:textId="768F1B4F" w:rsidR="00570493" w:rsidRDefault="00C9626F" w:rsidP="00EA6D95">
      <w:r>
        <w:t>Mr. Matthew Baker (Nokia) responded that the comment corresponds to requirement #5 in clause 4.3 and that both usability and learning curve needs to be considered.</w:t>
      </w:r>
    </w:p>
    <w:p w14:paraId="3E49AC03" w14:textId="407C06D8" w:rsidR="00C9626F" w:rsidRDefault="00C9626F" w:rsidP="00EA6D95">
      <w:r>
        <w:t xml:space="preserve">Mr. Guillaume </w:t>
      </w:r>
      <w:r w:rsidR="00887EDB">
        <w:t>Sebire (MediaTek) commented that prioritisation of requirement is necessary and considerations on WG specific requirements are missing as currently all requirements are aggregated in the single table. There are some WG specific requirements embedded in the table and it would be valuable to receive feedback from different WGs for prioritisation.</w:t>
      </w:r>
      <w:r w:rsidR="00A72F87">
        <w:t xml:space="preserve"> Mr. Guillaume Sebire (MediaTek) further highlighted the importance of having agreement from WGs.</w:t>
      </w:r>
    </w:p>
    <w:p w14:paraId="4B0F464E" w14:textId="1D26E3B6" w:rsidR="00866F47" w:rsidRDefault="00887EDB" w:rsidP="00EA6D95">
      <w:r>
        <w:t xml:space="preserve">Mr. Matthew Baker (Nokia) responded that </w:t>
      </w:r>
      <w:r w:rsidR="00A379F7">
        <w:t xml:space="preserve">current pain points and benefits are based on the intention to </w:t>
      </w:r>
      <w:r w:rsidR="00CE0D5C">
        <w:t xml:space="preserve">do things better and that dissatisfaction with the current ways of working are present from what has been collated so far. It is beneficial to have WG feedback but there is Annex B that contains </w:t>
      </w:r>
      <w:r w:rsidR="00A72F87">
        <w:t xml:space="preserve">working ways of different </w:t>
      </w:r>
      <w:r w:rsidR="00CE0D5C">
        <w:t>WG</w:t>
      </w:r>
      <w:r w:rsidR="00A72F87">
        <w:t>s that</w:t>
      </w:r>
      <w:r w:rsidR="00CE0D5C">
        <w:t xml:space="preserve"> can be correlated with </w:t>
      </w:r>
      <w:r w:rsidR="00A72F87">
        <w:t xml:space="preserve">requirements in clause 4.3. It would be beneficial to corresponding contributions in the future conference calls to address this. Mr. Matthew Baker (Nokia) further responded that engagement is encouraged and </w:t>
      </w:r>
      <w:r w:rsidR="00C57ADC">
        <w:t>companies are strongly encouraged to take this message back to colleagues in different WGs. It was also mentioned that the past conference call contributions seems to have benefited from company internal coordination of delegates from different WGs.</w:t>
      </w:r>
    </w:p>
    <w:p w14:paraId="266E7701" w14:textId="2B8908AE" w:rsidR="00A72F87" w:rsidRDefault="00C57ADC" w:rsidP="00EA6D95">
      <w:r>
        <w:t xml:space="preserve">Dr. Bill Shvodian </w:t>
      </w:r>
      <w:r w:rsidR="00F50C86">
        <w:t>(T-Mobile USA) commented that the price of the tool is not the only factor in determining cost of the tool. Even if a tool is free, the company IT policy may block delegates from installing and that such company IT policy considerations need to be captured.</w:t>
      </w:r>
      <w:r w:rsidR="009A5B5D">
        <w:t xml:space="preserve"> Dr. Bill Shvodian (T-Mobile USA) further commented that it is very challenging to have new tools to be approved and that MS Word is universal such that prior IT approval is not required.</w:t>
      </w:r>
    </w:p>
    <w:p w14:paraId="1A087BED" w14:textId="2E81A09C" w:rsidR="00D8483D" w:rsidRDefault="009A5B5D" w:rsidP="00EA6D95">
      <w:r>
        <w:t xml:space="preserve">Mr. </w:t>
      </w:r>
      <w:r w:rsidR="00D8483D">
        <w:t xml:space="preserve">Matthew </w:t>
      </w:r>
      <w:r>
        <w:t xml:space="preserve">Baker </w:t>
      </w:r>
      <w:r w:rsidR="00D8483D">
        <w:t>(Nokia)</w:t>
      </w:r>
      <w:r>
        <w:t xml:space="preserve"> responded that the requirement of universality c</w:t>
      </w:r>
      <w:r w:rsidR="00D8483D">
        <w:t xml:space="preserve">orresponds to </w:t>
      </w:r>
      <w:r>
        <w:t xml:space="preserve">the </w:t>
      </w:r>
      <w:r w:rsidR="00D8483D">
        <w:t>requirements 1-4</w:t>
      </w:r>
      <w:r w:rsidR="008E5915">
        <w:t xml:space="preserve"> and indicated that contribution to future conference call would be beneficial to clarify the requirement. Mr. Matthe Baker (Nokia) further commented that the fact that non-MS Word editors are used by some delegates to create CRs indicate that MS Word is not exception in terms of the requirement.</w:t>
      </w:r>
    </w:p>
    <w:p w14:paraId="364F8DFE" w14:textId="7E6BB3DB" w:rsidR="004B3252" w:rsidRPr="00A755C6" w:rsidRDefault="00DE2BE7" w:rsidP="00EA6D95">
      <w:pPr>
        <w:rPr>
          <w:b/>
          <w:bCs/>
        </w:rPr>
      </w:pPr>
      <w:r>
        <w:rPr>
          <w:b/>
          <w:bCs/>
        </w:rPr>
        <w:t xml:space="preserve">No further comments on the </w:t>
      </w:r>
      <w:r w:rsidR="00496299">
        <w:rPr>
          <w:b/>
          <w:bCs/>
        </w:rPr>
        <w:t xml:space="preserve">document </w:t>
      </w:r>
      <w:r w:rsidR="009D0CBD">
        <w:rPr>
          <w:b/>
          <w:bCs/>
        </w:rPr>
        <w:t xml:space="preserve">were received </w:t>
      </w:r>
      <w:r>
        <w:rPr>
          <w:b/>
          <w:bCs/>
        </w:rPr>
        <w:t xml:space="preserve">and </w:t>
      </w:r>
      <w:r w:rsidR="009D0CBD">
        <w:rPr>
          <w:b/>
          <w:bCs/>
        </w:rPr>
        <w:t xml:space="preserve">the </w:t>
      </w:r>
      <w:r w:rsidR="00496299">
        <w:rPr>
          <w:b/>
          <w:bCs/>
        </w:rPr>
        <w:t xml:space="preserve">document </w:t>
      </w:r>
      <w:r w:rsidR="009D0CBD">
        <w:rPr>
          <w:b/>
          <w:bCs/>
        </w:rPr>
        <w:t xml:space="preserve">was </w:t>
      </w:r>
      <w:r w:rsidRPr="00DE2BE7">
        <w:rPr>
          <w:color w:val="FF0000"/>
        </w:rPr>
        <w:t>endorsed</w:t>
      </w:r>
      <w:r>
        <w:rPr>
          <w:b/>
          <w:bCs/>
        </w:rPr>
        <w:t xml:space="preserve"> by the joint session</w:t>
      </w:r>
      <w:r w:rsidR="008E5915">
        <w:rPr>
          <w:b/>
          <w:bCs/>
        </w:rPr>
        <w:t>.</w:t>
      </w:r>
      <w:r>
        <w:rPr>
          <w:b/>
          <w:bCs/>
        </w:rPr>
        <w:t xml:space="preserve"> </w:t>
      </w:r>
      <w:r w:rsidR="008E5915">
        <w:rPr>
          <w:b/>
          <w:bCs/>
        </w:rPr>
        <w:t xml:space="preserve">The </w:t>
      </w:r>
      <w:r w:rsidR="004E6B96">
        <w:rPr>
          <w:b/>
          <w:bCs/>
        </w:rPr>
        <w:t xml:space="preserve">conclusion on this </w:t>
      </w:r>
      <w:r w:rsidR="00496299">
        <w:rPr>
          <w:b/>
          <w:bCs/>
        </w:rPr>
        <w:t xml:space="preserve">document </w:t>
      </w:r>
      <w:r w:rsidR="004E6B96">
        <w:rPr>
          <w:b/>
          <w:bCs/>
        </w:rPr>
        <w:t xml:space="preserve">will be made </w:t>
      </w:r>
      <w:r w:rsidR="00CB3ACE">
        <w:rPr>
          <w:b/>
          <w:bCs/>
        </w:rPr>
        <w:t xml:space="preserve">in the </w:t>
      </w:r>
      <w:r w:rsidR="00672B49">
        <w:rPr>
          <w:b/>
          <w:bCs/>
        </w:rPr>
        <w:t xml:space="preserve">SA </w:t>
      </w:r>
      <w:r w:rsidR="00CB3ACE">
        <w:rPr>
          <w:b/>
          <w:bCs/>
        </w:rPr>
        <w:t xml:space="preserve">main session on </w:t>
      </w:r>
      <w:r w:rsidR="009603D4">
        <w:rPr>
          <w:b/>
          <w:bCs/>
        </w:rPr>
        <w:t>18th (Thursday) or 19th (Friday) of September</w:t>
      </w:r>
      <w:r>
        <w:rPr>
          <w:b/>
          <w:bCs/>
        </w:rPr>
        <w:t>.</w:t>
      </w:r>
    </w:p>
    <w:p w14:paraId="78B33ABE" w14:textId="08B52EA0" w:rsidR="00EA6D95" w:rsidRDefault="00EA6D95" w:rsidP="00EA6D95">
      <w:r>
        <w:rPr>
          <w:b/>
        </w:rPr>
        <w:t xml:space="preserve">Status: </w:t>
      </w:r>
      <w:r w:rsidR="001039B3" w:rsidRPr="001039B3">
        <w:rPr>
          <w:color w:val="FF0000"/>
        </w:rPr>
        <w:t>endorsed</w:t>
      </w:r>
    </w:p>
    <w:p w14:paraId="70977902" w14:textId="331BE800" w:rsidR="0067000F" w:rsidRDefault="0076491C">
      <w:pPr>
        <w:pStyle w:val="Heading1"/>
      </w:pPr>
      <w:r>
        <w:t>5</w:t>
      </w:r>
      <w:r w:rsidR="00737BF4">
        <w:tab/>
      </w:r>
      <w:proofErr w:type="spellStart"/>
      <w:r w:rsidR="003F6DC8">
        <w:t>pCR</w:t>
      </w:r>
      <w:proofErr w:type="spellEnd"/>
      <w:r w:rsidR="00DF6C56">
        <w:t xml:space="preserve"> Pack</w:t>
      </w:r>
    </w:p>
    <w:p w14:paraId="20FE225E" w14:textId="0DB50762" w:rsidR="000253C5" w:rsidRDefault="000253C5" w:rsidP="000253C5">
      <w:pPr>
        <w:pStyle w:val="NormTop"/>
      </w:pPr>
      <w:r>
        <w:rPr>
          <w:color w:val="0000FF"/>
        </w:rPr>
        <w:t>SP-251076</w:t>
      </w:r>
      <w:r>
        <w:t xml:space="preserve"> (other </w:t>
      </w:r>
      <w:r w:rsidR="00DF6C56">
        <w:t>P</w:t>
      </w:r>
      <w:r w:rsidR="002E4D2F" w:rsidRPr="002E4D2F">
        <w:t xml:space="preserve">ack of </w:t>
      </w:r>
      <w:proofErr w:type="spellStart"/>
      <w:r w:rsidR="002E4D2F" w:rsidRPr="002E4D2F">
        <w:t>pCRs</w:t>
      </w:r>
      <w:proofErr w:type="spellEnd"/>
      <w:r w:rsidR="002E4D2F" w:rsidRPr="002E4D2F">
        <w:t xml:space="preserve"> endorsed by FS_6GSpecs Conference Calls #01 and #02 </w:t>
      </w:r>
      <w:r>
        <w:t xml:space="preserve">(Source: </w:t>
      </w:r>
      <w:r w:rsidR="002E4D2F" w:rsidRPr="002E4D2F">
        <w:t>FS_6GSpecs TR Rapporteur</w:t>
      </w:r>
      <w:r>
        <w:t>))</w:t>
      </w:r>
      <w:r>
        <w:rPr>
          <w:b/>
        </w:rPr>
        <w:br/>
        <w:t xml:space="preserve">Document for: </w:t>
      </w:r>
      <w:r w:rsidR="008F1772">
        <w:t>Information</w:t>
      </w:r>
    </w:p>
    <w:p w14:paraId="50793C20" w14:textId="14D092B4" w:rsidR="000253C5" w:rsidRDefault="00DA0D4C" w:rsidP="000253C5">
      <w:r>
        <w:t xml:space="preserve">Mr. Matthew Baker (Nokia) </w:t>
      </w:r>
      <w:r w:rsidR="006B12D2">
        <w:t>presented the document</w:t>
      </w:r>
      <w:r w:rsidR="000253C5">
        <w:t xml:space="preserve">. No comments were received and the </w:t>
      </w:r>
      <w:r w:rsidR="001039B3">
        <w:t xml:space="preserve">document </w:t>
      </w:r>
      <w:r w:rsidR="000253C5">
        <w:t xml:space="preserve">was </w:t>
      </w:r>
      <w:r w:rsidR="002E4D2F" w:rsidRPr="009952C1">
        <w:rPr>
          <w:color w:val="0000FF"/>
        </w:rPr>
        <w:t>noted</w:t>
      </w:r>
      <w:r w:rsidR="000253C5">
        <w:t>.</w:t>
      </w:r>
    </w:p>
    <w:p w14:paraId="56047882" w14:textId="0EA6A715" w:rsidR="000253C5" w:rsidRPr="006B055C" w:rsidRDefault="000253C5" w:rsidP="000253C5">
      <w:r>
        <w:rPr>
          <w:b/>
        </w:rPr>
        <w:t xml:space="preserve">Status: </w:t>
      </w:r>
      <w:r w:rsidR="002E4D2F" w:rsidRPr="009952C1">
        <w:rPr>
          <w:color w:val="0000FF"/>
        </w:rPr>
        <w:t>noted</w:t>
      </w:r>
    </w:p>
    <w:p w14:paraId="0CD3B535" w14:textId="00829BFA" w:rsidR="0067000F" w:rsidRDefault="00523167">
      <w:pPr>
        <w:pStyle w:val="Heading1"/>
      </w:pPr>
      <w:r>
        <w:t>6</w:t>
      </w:r>
      <w:r w:rsidR="00737BF4">
        <w:tab/>
      </w:r>
      <w:r w:rsidR="00181A70">
        <w:t xml:space="preserve">Other </w:t>
      </w:r>
      <w:r w:rsidR="00B452F6">
        <w:t>I</w:t>
      </w:r>
      <w:r w:rsidR="00181A70">
        <w:t>nputs</w:t>
      </w:r>
    </w:p>
    <w:p w14:paraId="3B8A3341" w14:textId="77777777" w:rsidR="00630C64" w:rsidRDefault="00630C64" w:rsidP="00630C64">
      <w:pPr>
        <w:pStyle w:val="NormTop"/>
      </w:pPr>
      <w:r>
        <w:rPr>
          <w:color w:val="0000FF"/>
        </w:rPr>
        <w:t>SP-250983</w:t>
      </w:r>
      <w:r>
        <w:t xml:space="preserve"> (discussion </w:t>
      </w:r>
      <w:r w:rsidRPr="004550F2">
        <w:t xml:space="preserve">On the specification modernization study </w:t>
      </w:r>
      <w:r>
        <w:t>(Source: Ericsson))</w:t>
      </w:r>
      <w:r>
        <w:rPr>
          <w:b/>
        </w:rPr>
        <w:br/>
        <w:t xml:space="preserve">Document for: </w:t>
      </w:r>
      <w:r>
        <w:t>Discussion</w:t>
      </w:r>
    </w:p>
    <w:p w14:paraId="3FDD232C" w14:textId="77777777" w:rsidR="00630C64" w:rsidRDefault="00630C64" w:rsidP="00630C64">
      <w:r>
        <w:t>Mr. Mattias Bergstrom (Ericsson) presented the document.</w:t>
      </w:r>
    </w:p>
    <w:p w14:paraId="4033E11F" w14:textId="77777777" w:rsidR="0074689C" w:rsidRDefault="003B5354" w:rsidP="00630C64">
      <w:r>
        <w:t>Mr. Matthew Baker</w:t>
      </w:r>
      <w:r w:rsidR="001D2D9C">
        <w:t xml:space="preserve"> (Nokia) commented that the rapporteurs are already working on this </w:t>
      </w:r>
      <w:r w:rsidR="0074689C">
        <w:t xml:space="preserve">and will be establishing repositories on 3GPP Forge. </w:t>
      </w:r>
    </w:p>
    <w:p w14:paraId="31AE293F" w14:textId="616F8EDC" w:rsidR="009C2A23" w:rsidRDefault="0074689C" w:rsidP="00630C64">
      <w:r>
        <w:t xml:space="preserve">Mr. </w:t>
      </w:r>
      <w:r w:rsidR="009C2A23">
        <w:t xml:space="preserve">Sasha </w:t>
      </w:r>
      <w:r>
        <w:t xml:space="preserve">Sirotkin </w:t>
      </w:r>
      <w:r w:rsidR="009C2A23">
        <w:t>(Apple)</w:t>
      </w:r>
      <w:r>
        <w:t xml:space="preserve"> commented that Apple</w:t>
      </w:r>
      <w:r w:rsidR="009C2A23">
        <w:t xml:space="preserve"> </w:t>
      </w:r>
      <w:r>
        <w:t>a</w:t>
      </w:r>
      <w:r w:rsidR="009C2A23">
        <w:t>gree</w:t>
      </w:r>
      <w:r>
        <w:t>s</w:t>
      </w:r>
      <w:r w:rsidR="009C2A23">
        <w:t xml:space="preserve"> with the spirit of the contribution</w:t>
      </w:r>
      <w:r>
        <w:t xml:space="preserve"> in that there is a need to spend time with tools. However, the assumption of the proposal #1 is focused on markdown and that there should be</w:t>
      </w:r>
      <w:r w:rsidR="007574EA">
        <w:t xml:space="preserve"> considerations for other tools such as OpenOffice (OpenDocument formats).</w:t>
      </w:r>
      <w:r w:rsidR="00B75475">
        <w:t xml:space="preserve"> </w:t>
      </w:r>
    </w:p>
    <w:p w14:paraId="760C05D3" w14:textId="6A605B16" w:rsidR="00BA2D56" w:rsidRDefault="007574EA" w:rsidP="00630C64">
      <w:r>
        <w:t xml:space="preserve">Mr. </w:t>
      </w:r>
      <w:r w:rsidR="00BA2D56">
        <w:t xml:space="preserve">Matthew </w:t>
      </w:r>
      <w:r>
        <w:t xml:space="preserve">Baker </w:t>
      </w:r>
      <w:r w:rsidR="00BA2D56">
        <w:t>(Nokia)</w:t>
      </w:r>
      <w:r>
        <w:t xml:space="preserve"> responded that the study should indeed investigate more solution and that the comment is well noted.</w:t>
      </w:r>
    </w:p>
    <w:p w14:paraId="5D5ED740" w14:textId="73C1A425" w:rsidR="00BA2D56" w:rsidRDefault="00034C1F" w:rsidP="00630C64">
      <w:r>
        <w:t xml:space="preserve">Mr. </w:t>
      </w:r>
      <w:r w:rsidR="00BA2D56">
        <w:t xml:space="preserve">Balazs </w:t>
      </w:r>
      <w:r>
        <w:t xml:space="preserve">Bertenyi </w:t>
      </w:r>
      <w:r w:rsidR="00BA2D56">
        <w:t>(Nokia)</w:t>
      </w:r>
      <w:r>
        <w:t xml:space="preserve"> commented that the Ericsson proposal is welcomed. It was indicated that the interest is in creating existing specifications using the new tools to play around, rather than creating CRs.</w:t>
      </w:r>
      <w:r w:rsidR="00774D9F">
        <w:t xml:space="preserve"> </w:t>
      </w:r>
    </w:p>
    <w:p w14:paraId="2BAB8629" w14:textId="6FC328FC" w:rsidR="00C65423" w:rsidRDefault="00034C1F" w:rsidP="00630C64">
      <w:r>
        <w:t>Mr. Matthe</w:t>
      </w:r>
      <w:r w:rsidR="00F74234">
        <w:t>w</w:t>
      </w:r>
      <w:r>
        <w:t xml:space="preserve"> Baker (Nokia) responded that there have been previous activities to reconstruct the specifications using new tools. For example, by Nokia and Ericsson in past RAN WG activities. It was also commented that more companies are welcome to contribute in this matter regardless of the tool used.</w:t>
      </w:r>
    </w:p>
    <w:p w14:paraId="72BD16F4" w14:textId="69C9CA9E" w:rsidR="009D1901" w:rsidRDefault="008F17AC" w:rsidP="00630C64">
      <w:r>
        <w:t xml:space="preserve">Mr. </w:t>
      </w:r>
      <w:r w:rsidR="00C65423">
        <w:t xml:space="preserve">Adrian </w:t>
      </w:r>
      <w:r>
        <w:t>Buckl</w:t>
      </w:r>
      <w:r w:rsidR="00221D66">
        <w:t>e</w:t>
      </w:r>
      <w:r>
        <w:t xml:space="preserve">y </w:t>
      </w:r>
      <w:r w:rsidR="00C65423">
        <w:t>(Verizon)</w:t>
      </w:r>
      <w:r>
        <w:t xml:space="preserve"> commented that the proposal is welcome but further details such as objectives, milestones/timeline, and the criteria by which the </w:t>
      </w:r>
      <w:r w:rsidR="00AB51BA">
        <w:t>solutions are evaluated and measured would be required.</w:t>
      </w:r>
      <w:r w:rsidR="00C65423">
        <w:t xml:space="preserve"> </w:t>
      </w:r>
    </w:p>
    <w:p w14:paraId="6AA5F396" w14:textId="40A0EF1D" w:rsidR="007A4AC3" w:rsidRDefault="00AB51BA" w:rsidP="00630C64">
      <w:r>
        <w:t xml:space="preserve">Mr. </w:t>
      </w:r>
      <w:r w:rsidR="009D1901">
        <w:t xml:space="preserve">Matthew </w:t>
      </w:r>
      <w:r>
        <w:t xml:space="preserve">Baker </w:t>
      </w:r>
      <w:r w:rsidR="009D1901">
        <w:t>(Nokia)</w:t>
      </w:r>
      <w:r>
        <w:t xml:space="preserve"> responded that the objectives will be based on SID which is already quite extensive. As the next conference calls are to focus on the objectives #2 and #3, companies are welcome to join the future conference calls which are already </w:t>
      </w:r>
      <w:r w:rsidR="00FD6070">
        <w:t xml:space="preserve">listed </w:t>
      </w:r>
      <w:r>
        <w:t xml:space="preserve">in </w:t>
      </w:r>
      <w:r w:rsidR="00FD6070" w:rsidRPr="00FD6070">
        <w:t>SP-250889</w:t>
      </w:r>
      <w:r w:rsidR="00F14A6A">
        <w:t xml:space="preserve"> from SA#108</w:t>
      </w:r>
      <w:r w:rsidR="00FD6070">
        <w:t>.</w:t>
      </w:r>
    </w:p>
    <w:p w14:paraId="2903EF1A" w14:textId="10F85BBA" w:rsidR="00774D9F" w:rsidRDefault="008B46FA" w:rsidP="00630C64">
      <w:r>
        <w:t xml:space="preserve">Mr. </w:t>
      </w:r>
      <w:r w:rsidR="007A4AC3">
        <w:t>Esw</w:t>
      </w:r>
      <w:r>
        <w:t>ar Vutukuri (ZTE) commented that not all of the tools in the list of tools in proposal #1 are suitable for all specifications. ASN.1 may be better to not be converted into Markdown but treated as a separate file, while Markdown may be more suitable for text. Hence, it would be necessary to be clear on which tool is applied to which type of files and that not everything should be converted using single tool only.</w:t>
      </w:r>
    </w:p>
    <w:p w14:paraId="15C6EF1C" w14:textId="0817D956" w:rsidR="003B0C1C" w:rsidRDefault="008B46FA" w:rsidP="00630C64">
      <w:r>
        <w:t xml:space="preserve">Mr. Matthew Baker (Nokia) </w:t>
      </w:r>
      <w:r w:rsidR="001A2F35">
        <w:t xml:space="preserve">responded </w:t>
      </w:r>
      <w:r>
        <w:t>that the tools in proposal #1 are merely examples and that it implies that there will be more solutions for consideration.</w:t>
      </w:r>
      <w:r w:rsidR="001A2F35">
        <w:t xml:space="preserve"> Mr. Mattias Bergstrom (Ericsson) added that it was by similar trial in past activities that delegates learnt that ASN.1 is treated better as a separate file. Hence, it would be better to try first and learn/understand the tool. As this is merely a trial, there is no need for timeline.</w:t>
      </w:r>
    </w:p>
    <w:p w14:paraId="66004C71" w14:textId="634F5172" w:rsidR="001A2F35" w:rsidRDefault="000D63DA" w:rsidP="00630C64">
      <w:r>
        <w:t xml:space="preserve">Mr. Johannes Achter (DT) commented that care should be taken for proposal #1, as it may imply that study is already pre-empting in advance the conclusion rather than </w:t>
      </w:r>
      <w:r w:rsidR="00CE6738">
        <w:t xml:space="preserve">investigating more solutions. </w:t>
      </w:r>
      <w:r w:rsidR="009B0441">
        <w:t>E</w:t>
      </w:r>
      <w:r w:rsidR="00CE6738">
        <w:t>xtensive focus on single solution would need to be</w:t>
      </w:r>
      <w:r>
        <w:t xml:space="preserve"> </w:t>
      </w:r>
      <w:r w:rsidR="009B0441">
        <w:t>avoided.</w:t>
      </w:r>
    </w:p>
    <w:p w14:paraId="6C06C751" w14:textId="2FF91560" w:rsidR="009B0441" w:rsidRDefault="009B0441" w:rsidP="00630C64">
      <w:r>
        <w:t>Mr. Matthew Baker (Nokia) responded that there is no trial yet and that the proposal is run trial for the remainder of the study item. The trial is merely for demonstration and that conclusion is not on a particular solution. As the study is contribution driven, companies are encouraged to bring contributions for solutions they are interested in.</w:t>
      </w:r>
    </w:p>
    <w:p w14:paraId="0BFFDCAC" w14:textId="1566F968" w:rsidR="009B0441" w:rsidRDefault="009B0441" w:rsidP="00630C64">
      <w:r>
        <w:t>Dr. David Mazz</w:t>
      </w:r>
      <w:r w:rsidR="00F12CF2">
        <w:t>a</w:t>
      </w:r>
      <w:r>
        <w:t xml:space="preserve">rese (Huawei) </w:t>
      </w:r>
      <w:r w:rsidR="00052671">
        <w:t xml:space="preserve">commented that the study has not commenced objective #2 yet and that proposals on formats and tools need to be submitted before making having a trial. It is OK to have a "playground" to get familiar with the new tools but trial would require well-defined steps and processes </w:t>
      </w:r>
      <w:r w:rsidR="008B0B05">
        <w:t xml:space="preserve">to test. For example, writing specification from scratch, writing CRs, and collaborating with comments. Furthermore, there are 47 versions of markdown and hence multiple ways of editing markdown, indicating that testing the tool for editing is more important that the format itself. Creating repositories in 3GPP Forge for playground is fine but </w:t>
      </w:r>
      <w:r w:rsidR="00280A41">
        <w:t>proper documentation would be necessary before proceeding to trials.</w:t>
      </w:r>
    </w:p>
    <w:p w14:paraId="12234A16" w14:textId="3C9F4768" w:rsidR="00280A41" w:rsidRDefault="00280A41" w:rsidP="00630C64">
      <w:r>
        <w:t xml:space="preserve">Mr. Matthew Baker (Nokia) responded that there seems to be different degrees of formality for the trial. The spirit of the contribution is to provide companies with a space to demo on the desired solutions. These will then progress into more formal trials such as the full CR process and how the CRs are brought to the specifications. Mr. Mattias Bergstrom (Ericsson) agreed and indicated that playground is more suitable to start with. The intention is to learn how the tool works and then further development into formal testing can take place as time passes by. Mr. Sasha Sirotkin (Apple) agreed with the informal trial. </w:t>
      </w:r>
    </w:p>
    <w:p w14:paraId="621BB3D0" w14:textId="2A574D8B" w:rsidR="0074689C" w:rsidRPr="00280A41" w:rsidRDefault="00280A41" w:rsidP="0074689C">
      <w:pPr>
        <w:rPr>
          <w:b/>
          <w:bCs/>
        </w:rPr>
      </w:pPr>
      <w:r w:rsidRPr="00280A41">
        <w:rPr>
          <w:b/>
          <w:bCs/>
        </w:rPr>
        <w:t xml:space="preserve">It was agreed that </w:t>
      </w:r>
      <w:r w:rsidR="0074689C" w:rsidRPr="00280A41">
        <w:rPr>
          <w:b/>
          <w:bCs/>
        </w:rPr>
        <w:t xml:space="preserve">ETSI MCC </w:t>
      </w:r>
      <w:r w:rsidRPr="00280A41">
        <w:rPr>
          <w:b/>
          <w:bCs/>
        </w:rPr>
        <w:t xml:space="preserve">will </w:t>
      </w:r>
      <w:r w:rsidR="0074689C" w:rsidRPr="00280A41">
        <w:rPr>
          <w:b/>
          <w:bCs/>
        </w:rPr>
        <w:t xml:space="preserve">setup suitable repositories </w:t>
      </w:r>
      <w:r w:rsidR="007C5FA6">
        <w:rPr>
          <w:b/>
          <w:bCs/>
        </w:rPr>
        <w:t>as a p</w:t>
      </w:r>
      <w:r w:rsidR="00D52E9A">
        <w:rPr>
          <w:b/>
          <w:bCs/>
        </w:rPr>
        <w:t xml:space="preserve">layground </w:t>
      </w:r>
      <w:r w:rsidR="0074689C" w:rsidRPr="00280A41">
        <w:rPr>
          <w:b/>
          <w:bCs/>
        </w:rPr>
        <w:t xml:space="preserve">and </w:t>
      </w:r>
      <w:r>
        <w:rPr>
          <w:b/>
          <w:bCs/>
        </w:rPr>
        <w:t xml:space="preserve">corresponding </w:t>
      </w:r>
      <w:r w:rsidR="0074689C" w:rsidRPr="00280A41">
        <w:rPr>
          <w:b/>
          <w:bCs/>
        </w:rPr>
        <w:t>information</w:t>
      </w:r>
      <w:r w:rsidR="0023498E">
        <w:rPr>
          <w:b/>
          <w:bCs/>
        </w:rPr>
        <w:t>.</w:t>
      </w:r>
    </w:p>
    <w:p w14:paraId="59CD2910" w14:textId="77777777" w:rsidR="00630C64" w:rsidRPr="006B055C" w:rsidRDefault="00630C64" w:rsidP="00630C64">
      <w:r>
        <w:rPr>
          <w:b/>
        </w:rPr>
        <w:t xml:space="preserve">Status: </w:t>
      </w:r>
      <w:r w:rsidRPr="009952C1">
        <w:rPr>
          <w:color w:val="0000FF"/>
        </w:rPr>
        <w:t>noted</w:t>
      </w:r>
    </w:p>
    <w:p w14:paraId="1F27D3DC" w14:textId="77777777" w:rsidR="00EA6D95" w:rsidRDefault="00EA6D95" w:rsidP="00EA6D95">
      <w:pPr>
        <w:pStyle w:val="NormTop"/>
      </w:pPr>
      <w:r>
        <w:rPr>
          <w:color w:val="0000FF"/>
        </w:rPr>
        <w:t>SP-251130</w:t>
      </w:r>
      <w:r>
        <w:t xml:space="preserve"> (</w:t>
      </w:r>
      <w:proofErr w:type="spellStart"/>
      <w:r>
        <w:t>pCR</w:t>
      </w:r>
      <w:proofErr w:type="spellEnd"/>
      <w:r>
        <w:t xml:space="preserve"> </w:t>
      </w:r>
      <w:r w:rsidRPr="005F50EA">
        <w:t xml:space="preserve">Requirements for e-meeting revisions </w:t>
      </w:r>
      <w:r>
        <w:t xml:space="preserve">(Source: </w:t>
      </w:r>
      <w:r w:rsidRPr="005F50EA">
        <w:t>Qualcomm</w:t>
      </w:r>
      <w:r>
        <w:t>))</w:t>
      </w:r>
      <w:r>
        <w:rPr>
          <w:b/>
        </w:rPr>
        <w:br/>
        <w:t xml:space="preserve">Document for: </w:t>
      </w:r>
      <w:r>
        <w:t>Agreement</w:t>
      </w:r>
    </w:p>
    <w:p w14:paraId="1392044D" w14:textId="10AB1400" w:rsidR="00D7731B" w:rsidRDefault="00836C0D" w:rsidP="00836C0D">
      <w:r>
        <w:t xml:space="preserve">Dr. Dario Serafino </w:t>
      </w:r>
      <w:r w:rsidR="00B33EC7" w:rsidRPr="00B33EC7">
        <w:t xml:space="preserve">Tonesi </w:t>
      </w:r>
      <w:r w:rsidR="00B33EC7">
        <w:t>(Qualcomm) presented the document.</w:t>
      </w:r>
    </w:p>
    <w:p w14:paraId="01907EB9" w14:textId="199212FE" w:rsidR="00B57EB7" w:rsidRDefault="00280A41" w:rsidP="00B57EB7">
      <w:r>
        <w:t xml:space="preserve">Mr. </w:t>
      </w:r>
      <w:r w:rsidR="00CB3C00">
        <w:t xml:space="preserve">Guillaume </w:t>
      </w:r>
      <w:r>
        <w:t xml:space="preserve">Sebire </w:t>
      </w:r>
      <w:r w:rsidR="00CB3C00">
        <w:t>(MediaTek)</w:t>
      </w:r>
      <w:r>
        <w:t xml:space="preserve"> and Mr. Sasha Sirotkin (Apple) supported the work. Mr. Sasha Sirotkin (Apple) </w:t>
      </w:r>
      <w:r w:rsidR="00B57EB7">
        <w:t>expressed preference to merge the text proposal into existing requirement #18.</w:t>
      </w:r>
    </w:p>
    <w:p w14:paraId="62150FBD" w14:textId="574D0E5E" w:rsidR="00CB3C00" w:rsidRPr="001B5AC1" w:rsidRDefault="00B57EB7" w:rsidP="00836C0D">
      <w:pPr>
        <w:rPr>
          <w:b/>
          <w:bCs/>
        </w:rPr>
      </w:pPr>
      <w:r w:rsidRPr="001B5AC1">
        <w:rPr>
          <w:b/>
          <w:bCs/>
        </w:rPr>
        <w:t>It was a</w:t>
      </w:r>
      <w:r w:rsidR="00DF02FC" w:rsidRPr="001B5AC1">
        <w:rPr>
          <w:b/>
          <w:bCs/>
        </w:rPr>
        <w:t>greed</w:t>
      </w:r>
      <w:r w:rsidR="009055B9" w:rsidRPr="009055B9">
        <w:t xml:space="preserve"> </w:t>
      </w:r>
      <w:r w:rsidR="009055B9">
        <w:rPr>
          <w:b/>
          <w:bCs/>
        </w:rPr>
        <w:t>for the text proposal t</w:t>
      </w:r>
      <w:r w:rsidR="009055B9" w:rsidRPr="009055B9">
        <w:rPr>
          <w:b/>
          <w:bCs/>
        </w:rPr>
        <w:t xml:space="preserve">o be captured by merging into Requirement 18. </w:t>
      </w:r>
      <w:r w:rsidR="009055B9">
        <w:rPr>
          <w:b/>
          <w:bCs/>
        </w:rPr>
        <w:t>E</w:t>
      </w:r>
      <w:r w:rsidR="009055B9" w:rsidRPr="009055B9">
        <w:rPr>
          <w:b/>
          <w:bCs/>
        </w:rPr>
        <w:t xml:space="preserve">xact wording </w:t>
      </w:r>
      <w:r w:rsidR="009055B9">
        <w:rPr>
          <w:b/>
          <w:bCs/>
        </w:rPr>
        <w:t xml:space="preserve">will be drafted offline and lead to a contribution for the </w:t>
      </w:r>
      <w:r w:rsidR="009055B9" w:rsidRPr="009055B9">
        <w:rPr>
          <w:b/>
          <w:bCs/>
        </w:rPr>
        <w:t xml:space="preserve">next conference call in </w:t>
      </w:r>
      <w:r w:rsidR="009055B9">
        <w:rPr>
          <w:b/>
          <w:bCs/>
        </w:rPr>
        <w:t xml:space="preserve">the form of </w:t>
      </w:r>
      <w:proofErr w:type="spellStart"/>
      <w:r w:rsidR="009055B9" w:rsidRPr="009055B9">
        <w:rPr>
          <w:b/>
          <w:bCs/>
        </w:rPr>
        <w:t>pCR</w:t>
      </w:r>
      <w:proofErr w:type="spellEnd"/>
      <w:r w:rsidR="009055B9" w:rsidRPr="009055B9">
        <w:rPr>
          <w:b/>
          <w:bCs/>
        </w:rPr>
        <w:t>.</w:t>
      </w:r>
    </w:p>
    <w:p w14:paraId="55F765CE" w14:textId="1EA807AF" w:rsidR="00EA6D95" w:rsidRDefault="00975448" w:rsidP="00EA6D95">
      <w:r>
        <w:t xml:space="preserve">The document was hence </w:t>
      </w:r>
      <w:r w:rsidR="005475F2" w:rsidRPr="005475F2">
        <w:rPr>
          <w:color w:val="0000FF"/>
        </w:rPr>
        <w:t>postponed</w:t>
      </w:r>
      <w:r w:rsidR="00EA6D95">
        <w:t>.</w:t>
      </w:r>
    </w:p>
    <w:p w14:paraId="0F09633C" w14:textId="125B5A43" w:rsidR="00EA6D95" w:rsidRPr="006B055C" w:rsidRDefault="00EA6D95" w:rsidP="00EA6D95">
      <w:r>
        <w:rPr>
          <w:b/>
        </w:rPr>
        <w:t xml:space="preserve">Status: </w:t>
      </w:r>
      <w:r w:rsidR="005475F2" w:rsidRPr="005475F2">
        <w:rPr>
          <w:color w:val="0000FF"/>
        </w:rPr>
        <w:t>postponed</w:t>
      </w:r>
    </w:p>
    <w:p w14:paraId="5D76CA1D" w14:textId="20F06AC1" w:rsidR="00605153" w:rsidRPr="00605153" w:rsidRDefault="0076491C" w:rsidP="00605153">
      <w:pPr>
        <w:pStyle w:val="Heading1"/>
      </w:pPr>
      <w:r>
        <w:t>7</w:t>
      </w:r>
      <w:r w:rsidR="00737BF4">
        <w:tab/>
        <w:t>Any Other Business</w:t>
      </w:r>
    </w:p>
    <w:p w14:paraId="577E5ECB" w14:textId="77777777" w:rsidR="004C1D83" w:rsidRDefault="004C1D83" w:rsidP="004C1D83">
      <w:r>
        <w:t>Mr. Guillaume Sebire (MediaTek) suggested that an LS to the WGs to keep that aware of the current status of the study is necessary. The LS would be for information and would not require any reply.</w:t>
      </w:r>
    </w:p>
    <w:p w14:paraId="260781FE" w14:textId="77777777" w:rsidR="004C1D83" w:rsidRDefault="004C1D83" w:rsidP="004C1D83">
      <w:r>
        <w:t>Mr. Balazs Bertenyi (Nokia) inquired if the LS should include the playground mentioned in SP-250983.</w:t>
      </w:r>
    </w:p>
    <w:p w14:paraId="0912A480" w14:textId="77777777" w:rsidR="004C1D83" w:rsidRDefault="004C1D83" w:rsidP="004C1D83">
      <w:r>
        <w:t>Mr. Matthew Baker (Nokia) responded that it depends on how quick the playground is setup. However, the details such as the email reflector and conference calls can be already mentioned.</w:t>
      </w:r>
    </w:p>
    <w:p w14:paraId="2B3D70F5" w14:textId="77777777" w:rsidR="004C1D83" w:rsidRPr="00975448" w:rsidRDefault="004C1D83" w:rsidP="004C1D83">
      <w:pPr>
        <w:rPr>
          <w:b/>
          <w:bCs/>
        </w:rPr>
      </w:pPr>
      <w:r w:rsidRPr="00975448">
        <w:rPr>
          <w:b/>
          <w:bCs/>
          <w:lang w:eastAsia="x-none"/>
        </w:rPr>
        <w:t>It was agreed to send an LS for information to all WGs to draw attention to the ongoing FS_6GSpecs study.</w:t>
      </w:r>
    </w:p>
    <w:p w14:paraId="74B9B648" w14:textId="4F85357A" w:rsidR="0067000F" w:rsidRDefault="0076491C">
      <w:pPr>
        <w:pStyle w:val="Heading1"/>
      </w:pPr>
      <w:r>
        <w:t>8</w:t>
      </w:r>
      <w:r w:rsidR="00737BF4">
        <w:tab/>
        <w:t xml:space="preserve">Closing of the </w:t>
      </w:r>
      <w:r w:rsidR="00B452F6">
        <w:t>Joint Session</w:t>
      </w:r>
    </w:p>
    <w:p w14:paraId="38758922" w14:textId="0D8C313F" w:rsidR="00C6560F" w:rsidRPr="007F52B3" w:rsidRDefault="00C6560F" w:rsidP="00C6560F">
      <w:r w:rsidRPr="009461FA">
        <w:t xml:space="preserve">Mr. </w:t>
      </w:r>
      <w:r w:rsidR="003F6DC8">
        <w:t>Matthew Baker</w:t>
      </w:r>
      <w:r w:rsidR="0004106B">
        <w:t xml:space="preserve"> </w:t>
      </w:r>
      <w:r w:rsidRPr="009461FA">
        <w:t>(</w:t>
      </w:r>
      <w:r w:rsidR="003F6DC8">
        <w:t>Nokia</w:t>
      </w:r>
      <w:r w:rsidRPr="009461FA">
        <w:t>)</w:t>
      </w:r>
      <w:r>
        <w:t xml:space="preserve"> thanked the co-rapporteurs for their coordination and the participants for their time. The meeting was then closed at 1</w:t>
      </w:r>
      <w:r w:rsidR="003F6DC8">
        <w:t>3</w:t>
      </w:r>
      <w:r>
        <w:t>:</w:t>
      </w:r>
      <w:r w:rsidR="00383C0E">
        <w:t>3</w:t>
      </w:r>
      <w:r w:rsidR="000121C2">
        <w:t>3</w:t>
      </w:r>
      <w:r>
        <w:t xml:space="preserve"> UTC</w:t>
      </w:r>
      <w:r w:rsidR="003F6DC8">
        <w:t>+8</w:t>
      </w:r>
      <w:r>
        <w:t>.</w:t>
      </w:r>
    </w:p>
    <w:p w14:paraId="0CAA7E07" w14:textId="03B185A6" w:rsidR="0068369B" w:rsidRDefault="0068369B">
      <w:pPr>
        <w:spacing w:after="0"/>
      </w:pPr>
      <w:r>
        <w:br w:type="page"/>
      </w:r>
    </w:p>
    <w:sectPr w:rsidR="0068369B" w:rsidSect="00B622E6">
      <w:headerReference w:type="default" r:id="rId7"/>
      <w:footerReference w:type="even" r:id="rId8"/>
      <w:footerReference w:type="default" r:id="rId9"/>
      <w:footerReference w:type="first" r:id="rId10"/>
      <w:footnotePr>
        <w:numRestart w:val="eachSect"/>
      </w:footnotePr>
      <w:pgSz w:w="11907" w:h="16840" w:code="9"/>
      <w:pgMar w:top="1276" w:right="1134" w:bottom="1418"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55544" w14:textId="77777777" w:rsidR="000F1304" w:rsidRDefault="000F1304" w:rsidP="009461FA">
      <w:r>
        <w:separator/>
      </w:r>
    </w:p>
  </w:endnote>
  <w:endnote w:type="continuationSeparator" w:id="0">
    <w:p w14:paraId="4ECF839E" w14:textId="77777777" w:rsidR="000F1304" w:rsidRDefault="000F1304" w:rsidP="009461FA">
      <w:r>
        <w:continuationSeparator/>
      </w:r>
    </w:p>
  </w:endnote>
  <w:endnote w:type="continuationNotice" w:id="1">
    <w:p w14:paraId="334F2FC0" w14:textId="77777777" w:rsidR="000F1304" w:rsidRDefault="000F1304" w:rsidP="00946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游明朝">
    <w:altName w:val="游ゴシック"/>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7C73B" w14:textId="54BF530F" w:rsidR="00CE5A92" w:rsidRDefault="00CE5A92">
    <w:pPr>
      <w:pStyle w:val="Footer"/>
    </w:pPr>
    <w:r>
      <w:rPr>
        <w:noProof/>
      </w:rPr>
      <mc:AlternateContent>
        <mc:Choice Requires="wps">
          <w:drawing>
            <wp:anchor distT="0" distB="0" distL="0" distR="0" simplePos="0" relativeHeight="251659264" behindDoc="0" locked="0" layoutInCell="1" allowOverlap="1" wp14:anchorId="4AE24947" wp14:editId="487A7FCC">
              <wp:simplePos x="635" y="635"/>
              <wp:positionH relativeFrom="page">
                <wp:align>left</wp:align>
              </wp:positionH>
              <wp:positionV relativeFrom="page">
                <wp:align>bottom</wp:align>
              </wp:positionV>
              <wp:extent cx="652145" cy="299085"/>
              <wp:effectExtent l="0" t="0" r="14605" b="0"/>
              <wp:wrapNone/>
              <wp:docPr id="1970607746"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F95E561" w14:textId="048D8565"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AE24947"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0F95E561" w14:textId="048D8565"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24E01" w14:textId="032624D6" w:rsidR="00CE5A92" w:rsidRDefault="00CE5A92">
    <w:pPr>
      <w:pStyle w:val="Footer"/>
    </w:pPr>
    <w:r>
      <w:rPr>
        <w:noProof/>
      </w:rPr>
      <mc:AlternateContent>
        <mc:Choice Requires="wps">
          <w:drawing>
            <wp:anchor distT="0" distB="0" distL="0" distR="0" simplePos="0" relativeHeight="251660288" behindDoc="0" locked="0" layoutInCell="1" allowOverlap="1" wp14:anchorId="695FCCA1" wp14:editId="7D5F1FBE">
              <wp:simplePos x="635" y="635"/>
              <wp:positionH relativeFrom="page">
                <wp:align>left</wp:align>
              </wp:positionH>
              <wp:positionV relativeFrom="page">
                <wp:align>bottom</wp:align>
              </wp:positionV>
              <wp:extent cx="652145" cy="299085"/>
              <wp:effectExtent l="0" t="0" r="14605" b="0"/>
              <wp:wrapNone/>
              <wp:docPr id="1650858072"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49460FED" w14:textId="1FDDD3DC"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95FCCA1" id="_x0000_t202" coordsize="21600,21600" o:spt="202" path="m,l,21600r21600,l21600,xe">
              <v:stroke joinstyle="miter"/>
              <v:path gradientshapeok="t" o:connecttype="rect"/>
            </v:shapetype>
            <v:shape id="Textfeld 3" o:spid="_x0000_s1027"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49460FED" w14:textId="1FDDD3DC"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7F99C" w14:textId="4A0E7397" w:rsidR="00CE5A92" w:rsidRDefault="00CE5A92">
    <w:pPr>
      <w:pStyle w:val="Footer"/>
    </w:pPr>
    <w:r>
      <w:rPr>
        <w:noProof/>
      </w:rPr>
      <mc:AlternateContent>
        <mc:Choice Requires="wps">
          <w:drawing>
            <wp:anchor distT="0" distB="0" distL="0" distR="0" simplePos="0" relativeHeight="251658240" behindDoc="0" locked="0" layoutInCell="1" allowOverlap="1" wp14:anchorId="277551CE" wp14:editId="4861F63A">
              <wp:simplePos x="719138" y="10203815"/>
              <wp:positionH relativeFrom="page">
                <wp:align>left</wp:align>
              </wp:positionH>
              <wp:positionV relativeFrom="page">
                <wp:align>bottom</wp:align>
              </wp:positionV>
              <wp:extent cx="652145" cy="299085"/>
              <wp:effectExtent l="0" t="0" r="14605" b="0"/>
              <wp:wrapNone/>
              <wp:docPr id="1652187382"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7997EFAB" w14:textId="54D26F6D"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77551CE" id="_x0000_t202" coordsize="21600,21600" o:spt="202" path="m,l,21600r21600,l21600,xe">
              <v:stroke joinstyle="miter"/>
              <v:path gradientshapeok="t" o:connecttype="rect"/>
            </v:shapetype>
            <v:shape id="Textfeld 1" o:spid="_x0000_s1028"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textbox style="mso-fit-shape-to-text:t" inset="20pt,0,0,15pt">
                <w:txbxContent>
                  <w:p w14:paraId="7997EFAB" w14:textId="54D26F6D"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45110" w14:textId="77777777" w:rsidR="000F1304" w:rsidRDefault="000F1304" w:rsidP="009461FA">
      <w:r>
        <w:separator/>
      </w:r>
    </w:p>
  </w:footnote>
  <w:footnote w:type="continuationSeparator" w:id="0">
    <w:p w14:paraId="4F4CE97E" w14:textId="77777777" w:rsidR="000F1304" w:rsidRDefault="000F1304" w:rsidP="009461FA">
      <w:r>
        <w:continuationSeparator/>
      </w:r>
    </w:p>
  </w:footnote>
  <w:footnote w:type="continuationNotice" w:id="1">
    <w:p w14:paraId="0EA42F66" w14:textId="77777777" w:rsidR="000F1304" w:rsidRDefault="000F1304" w:rsidP="009461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7809" w14:textId="77777777" w:rsidR="00B622E6" w:rsidRDefault="00940567" w:rsidP="00FA4B93">
    <w:pPr>
      <w:pStyle w:val="Header"/>
      <w:jc w:val="right"/>
    </w:pPr>
    <w:r>
      <w:t xml:space="preserve">3GPP Conference Call on 3GPP Spec Modernization #00 </w:t>
    </w:r>
    <w:r w:rsidR="00B93612">
      <w:t xml:space="preserve">Draft </w:t>
    </w:r>
    <w:r w:rsidR="00872E7A">
      <w:t xml:space="preserve">Meeting </w:t>
    </w:r>
    <w:r w:rsidR="00B93612">
      <w:t>Report V</w:t>
    </w:r>
    <w:r w:rsidR="00872E7A">
      <w:t>1</w:t>
    </w:r>
    <w:r w:rsidR="00B93612">
      <w:t>.1</w:t>
    </w:r>
  </w:p>
  <w:p w14:paraId="1D9ECA36" w14:textId="77777777" w:rsidR="002E1DEB" w:rsidRDefault="002E1DEB" w:rsidP="00FA4B93">
    <w:pPr>
      <w:pStyle w:val="Header"/>
      <w:jc w:val="right"/>
    </w:pPr>
    <w:r>
      <w:t>Page</w:t>
    </w:r>
    <w:r w:rsidR="00B513CE">
      <w:t xml:space="preserve"> </w:t>
    </w:r>
    <w:r w:rsidR="00E1045B">
      <w:rPr>
        <w:rStyle w:val="PageNumber"/>
      </w:rPr>
      <w:fldChar w:fldCharType="begin"/>
    </w:r>
    <w:r w:rsidR="00E1045B">
      <w:rPr>
        <w:rStyle w:val="PageNumber"/>
      </w:rPr>
      <w:instrText xml:space="preserve"> PAGE </w:instrText>
    </w:r>
    <w:r w:rsidR="00E1045B">
      <w:rPr>
        <w:rStyle w:val="PageNumber"/>
      </w:rPr>
      <w:fldChar w:fldCharType="separate"/>
    </w:r>
    <w:r w:rsidR="00E1045B">
      <w:rPr>
        <w:rStyle w:val="PageNumber"/>
      </w:rPr>
      <w:t>2</w:t>
    </w:r>
    <w:r w:rsidR="00E1045B">
      <w:rPr>
        <w:rStyle w:val="PageNumber"/>
      </w:rPr>
      <w:fldChar w:fldCharType="end"/>
    </w:r>
    <w:r w:rsidR="00B513CE">
      <w:t xml:space="preserve"> of </w:t>
    </w:r>
    <w:fldSimple w:instr=" NUMPAGES  \* MERGEFORMAT ">
      <w:r w:rsidR="00FD04F9">
        <w:t>9</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C131F8C"/>
    <w:multiLevelType w:val="hybridMultilevel"/>
    <w:tmpl w:val="203CEE12"/>
    <w:lvl w:ilvl="0" w:tplc="27207160">
      <w:start w:val="1"/>
      <w:numFmt w:val="decimal"/>
      <w:lvlText w:val="%1)"/>
      <w:lvlJc w:val="left"/>
      <w:pPr>
        <w:ind w:left="800" w:hanging="400"/>
      </w:pPr>
    </w:lvl>
    <w:lvl w:ilvl="1" w:tplc="0809000F">
      <w:start w:val="1"/>
      <w:numFmt w:val="decimal"/>
      <w:lvlText w:val="%2."/>
      <w:lvlJc w:val="left"/>
      <w:pPr>
        <w:ind w:left="1160" w:hanging="36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5174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7898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2582890">
    <w:abstractNumId w:val="13"/>
  </w:num>
  <w:num w:numId="4" w16cid:durableId="1604456490">
    <w:abstractNumId w:val="16"/>
  </w:num>
  <w:num w:numId="5" w16cid:durableId="1533491198">
    <w:abstractNumId w:val="15"/>
  </w:num>
  <w:num w:numId="6" w16cid:durableId="1327050182">
    <w:abstractNumId w:val="11"/>
  </w:num>
  <w:num w:numId="7" w16cid:durableId="1070805092">
    <w:abstractNumId w:val="12"/>
  </w:num>
  <w:num w:numId="8" w16cid:durableId="631058258">
    <w:abstractNumId w:val="21"/>
  </w:num>
  <w:num w:numId="9" w16cid:durableId="676351404">
    <w:abstractNumId w:val="18"/>
  </w:num>
  <w:num w:numId="10" w16cid:durableId="376781274">
    <w:abstractNumId w:val="20"/>
  </w:num>
  <w:num w:numId="11" w16cid:durableId="806052551">
    <w:abstractNumId w:val="14"/>
  </w:num>
  <w:num w:numId="12" w16cid:durableId="893934564">
    <w:abstractNumId w:val="17"/>
  </w:num>
  <w:num w:numId="13" w16cid:durableId="317539501">
    <w:abstractNumId w:val="9"/>
  </w:num>
  <w:num w:numId="14" w16cid:durableId="1352226231">
    <w:abstractNumId w:val="7"/>
  </w:num>
  <w:num w:numId="15" w16cid:durableId="533270475">
    <w:abstractNumId w:val="6"/>
  </w:num>
  <w:num w:numId="16" w16cid:durableId="501971406">
    <w:abstractNumId w:val="5"/>
  </w:num>
  <w:num w:numId="17" w16cid:durableId="415716059">
    <w:abstractNumId w:val="4"/>
  </w:num>
  <w:num w:numId="18" w16cid:durableId="1473718648">
    <w:abstractNumId w:val="8"/>
  </w:num>
  <w:num w:numId="19" w16cid:durableId="266162278">
    <w:abstractNumId w:val="3"/>
  </w:num>
  <w:num w:numId="20" w16cid:durableId="838812345">
    <w:abstractNumId w:val="2"/>
  </w:num>
  <w:num w:numId="21" w16cid:durableId="96557679">
    <w:abstractNumId w:val="1"/>
  </w:num>
  <w:num w:numId="22" w16cid:durableId="474181553">
    <w:abstractNumId w:val="0"/>
  </w:num>
  <w:num w:numId="23" w16cid:durableId="5161936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59F"/>
    <w:rsid w:val="000023C3"/>
    <w:rsid w:val="00003B2C"/>
    <w:rsid w:val="00003F1D"/>
    <w:rsid w:val="00004B27"/>
    <w:rsid w:val="00011674"/>
    <w:rsid w:val="000116C1"/>
    <w:rsid w:val="00011C63"/>
    <w:rsid w:val="000121C2"/>
    <w:rsid w:val="00012515"/>
    <w:rsid w:val="000130C2"/>
    <w:rsid w:val="0001363C"/>
    <w:rsid w:val="00014E83"/>
    <w:rsid w:val="00016D53"/>
    <w:rsid w:val="00016FE5"/>
    <w:rsid w:val="00017175"/>
    <w:rsid w:val="00020C0A"/>
    <w:rsid w:val="00020E0A"/>
    <w:rsid w:val="000253C5"/>
    <w:rsid w:val="000254EA"/>
    <w:rsid w:val="00026A11"/>
    <w:rsid w:val="00027F7C"/>
    <w:rsid w:val="00031076"/>
    <w:rsid w:val="00032306"/>
    <w:rsid w:val="00032CFC"/>
    <w:rsid w:val="00032DBD"/>
    <w:rsid w:val="0003305C"/>
    <w:rsid w:val="00034220"/>
    <w:rsid w:val="00034C1F"/>
    <w:rsid w:val="00036819"/>
    <w:rsid w:val="00036F92"/>
    <w:rsid w:val="0004106B"/>
    <w:rsid w:val="00041B1D"/>
    <w:rsid w:val="000421EC"/>
    <w:rsid w:val="00043B86"/>
    <w:rsid w:val="0004570E"/>
    <w:rsid w:val="000457FA"/>
    <w:rsid w:val="00045F31"/>
    <w:rsid w:val="00046389"/>
    <w:rsid w:val="000467C1"/>
    <w:rsid w:val="0004734A"/>
    <w:rsid w:val="000473B7"/>
    <w:rsid w:val="000520AA"/>
    <w:rsid w:val="00052671"/>
    <w:rsid w:val="000544D7"/>
    <w:rsid w:val="0005593E"/>
    <w:rsid w:val="000604E1"/>
    <w:rsid w:val="00062610"/>
    <w:rsid w:val="0006633E"/>
    <w:rsid w:val="00066351"/>
    <w:rsid w:val="0006724B"/>
    <w:rsid w:val="0007057A"/>
    <w:rsid w:val="0007109C"/>
    <w:rsid w:val="00071E0B"/>
    <w:rsid w:val="00072639"/>
    <w:rsid w:val="000727AF"/>
    <w:rsid w:val="00074376"/>
    <w:rsid w:val="00074722"/>
    <w:rsid w:val="00075738"/>
    <w:rsid w:val="00075B14"/>
    <w:rsid w:val="00075F33"/>
    <w:rsid w:val="00076C7D"/>
    <w:rsid w:val="0007735E"/>
    <w:rsid w:val="00077CB3"/>
    <w:rsid w:val="00080066"/>
    <w:rsid w:val="000819D8"/>
    <w:rsid w:val="000833E6"/>
    <w:rsid w:val="0008517B"/>
    <w:rsid w:val="000860F7"/>
    <w:rsid w:val="000865B0"/>
    <w:rsid w:val="00087D64"/>
    <w:rsid w:val="00087F16"/>
    <w:rsid w:val="0009073E"/>
    <w:rsid w:val="00090A66"/>
    <w:rsid w:val="00092ECD"/>
    <w:rsid w:val="000934A6"/>
    <w:rsid w:val="000952FF"/>
    <w:rsid w:val="00096052"/>
    <w:rsid w:val="000961D4"/>
    <w:rsid w:val="00096286"/>
    <w:rsid w:val="00097921"/>
    <w:rsid w:val="000A0AA0"/>
    <w:rsid w:val="000A1AE4"/>
    <w:rsid w:val="000A2C6C"/>
    <w:rsid w:val="000A32D8"/>
    <w:rsid w:val="000A3D99"/>
    <w:rsid w:val="000A447F"/>
    <w:rsid w:val="000A4626"/>
    <w:rsid w:val="000A4660"/>
    <w:rsid w:val="000A4ABD"/>
    <w:rsid w:val="000A5195"/>
    <w:rsid w:val="000B16AD"/>
    <w:rsid w:val="000B234A"/>
    <w:rsid w:val="000B2B0D"/>
    <w:rsid w:val="000B38A6"/>
    <w:rsid w:val="000B6B74"/>
    <w:rsid w:val="000B7C01"/>
    <w:rsid w:val="000C4559"/>
    <w:rsid w:val="000C543A"/>
    <w:rsid w:val="000C7A6B"/>
    <w:rsid w:val="000D07BC"/>
    <w:rsid w:val="000D1470"/>
    <w:rsid w:val="000D173A"/>
    <w:rsid w:val="000D1B5B"/>
    <w:rsid w:val="000D4DC6"/>
    <w:rsid w:val="000D5968"/>
    <w:rsid w:val="000D63DA"/>
    <w:rsid w:val="000D6E18"/>
    <w:rsid w:val="000E0B82"/>
    <w:rsid w:val="000E441A"/>
    <w:rsid w:val="000F11B4"/>
    <w:rsid w:val="000F1304"/>
    <w:rsid w:val="000F17DC"/>
    <w:rsid w:val="000F455D"/>
    <w:rsid w:val="000F65E0"/>
    <w:rsid w:val="0010090E"/>
    <w:rsid w:val="00102258"/>
    <w:rsid w:val="0010293C"/>
    <w:rsid w:val="001039B3"/>
    <w:rsid w:val="0010401F"/>
    <w:rsid w:val="00104C88"/>
    <w:rsid w:val="00104FC5"/>
    <w:rsid w:val="00105C6D"/>
    <w:rsid w:val="00110681"/>
    <w:rsid w:val="001108E3"/>
    <w:rsid w:val="00111E1A"/>
    <w:rsid w:val="00112905"/>
    <w:rsid w:val="00112FC3"/>
    <w:rsid w:val="0011773F"/>
    <w:rsid w:val="00123159"/>
    <w:rsid w:val="00124BEA"/>
    <w:rsid w:val="00124FF8"/>
    <w:rsid w:val="00125467"/>
    <w:rsid w:val="00127D83"/>
    <w:rsid w:val="00131B6A"/>
    <w:rsid w:val="00131E60"/>
    <w:rsid w:val="0013250B"/>
    <w:rsid w:val="00132E61"/>
    <w:rsid w:val="00134B40"/>
    <w:rsid w:val="00136036"/>
    <w:rsid w:val="00137675"/>
    <w:rsid w:val="00140494"/>
    <w:rsid w:val="00140688"/>
    <w:rsid w:val="001408FB"/>
    <w:rsid w:val="00144241"/>
    <w:rsid w:val="00144CC9"/>
    <w:rsid w:val="001460B3"/>
    <w:rsid w:val="00146C75"/>
    <w:rsid w:val="00150D28"/>
    <w:rsid w:val="001512A9"/>
    <w:rsid w:val="00151554"/>
    <w:rsid w:val="00152CF8"/>
    <w:rsid w:val="00153D3E"/>
    <w:rsid w:val="00155E33"/>
    <w:rsid w:val="00157D5D"/>
    <w:rsid w:val="00160359"/>
    <w:rsid w:val="001604BC"/>
    <w:rsid w:val="00162EBC"/>
    <w:rsid w:val="00163C8B"/>
    <w:rsid w:val="001640BE"/>
    <w:rsid w:val="0016432C"/>
    <w:rsid w:val="00165FE0"/>
    <w:rsid w:val="00166574"/>
    <w:rsid w:val="001723B8"/>
    <w:rsid w:val="00173FA3"/>
    <w:rsid w:val="00174018"/>
    <w:rsid w:val="00175006"/>
    <w:rsid w:val="0017550D"/>
    <w:rsid w:val="00176374"/>
    <w:rsid w:val="00181283"/>
    <w:rsid w:val="00181A70"/>
    <w:rsid w:val="00182F50"/>
    <w:rsid w:val="0018366A"/>
    <w:rsid w:val="00183D2D"/>
    <w:rsid w:val="001840EE"/>
    <w:rsid w:val="001843FE"/>
    <w:rsid w:val="00184446"/>
    <w:rsid w:val="00184B6F"/>
    <w:rsid w:val="00184F41"/>
    <w:rsid w:val="00184F87"/>
    <w:rsid w:val="00184F8E"/>
    <w:rsid w:val="001852A0"/>
    <w:rsid w:val="00185CB5"/>
    <w:rsid w:val="001861E5"/>
    <w:rsid w:val="00186698"/>
    <w:rsid w:val="00187505"/>
    <w:rsid w:val="00190AE2"/>
    <w:rsid w:val="001915BC"/>
    <w:rsid w:val="00192D2E"/>
    <w:rsid w:val="00194A80"/>
    <w:rsid w:val="00194E28"/>
    <w:rsid w:val="00195858"/>
    <w:rsid w:val="00195F53"/>
    <w:rsid w:val="00196DB3"/>
    <w:rsid w:val="00197F1E"/>
    <w:rsid w:val="001A03FF"/>
    <w:rsid w:val="001A1F3F"/>
    <w:rsid w:val="001A2F35"/>
    <w:rsid w:val="001A4E3E"/>
    <w:rsid w:val="001A7136"/>
    <w:rsid w:val="001B1652"/>
    <w:rsid w:val="001B1A29"/>
    <w:rsid w:val="001B2668"/>
    <w:rsid w:val="001B32CF"/>
    <w:rsid w:val="001B40B8"/>
    <w:rsid w:val="001B4885"/>
    <w:rsid w:val="001B50E1"/>
    <w:rsid w:val="001B5AC1"/>
    <w:rsid w:val="001B678D"/>
    <w:rsid w:val="001C1F7C"/>
    <w:rsid w:val="001C266C"/>
    <w:rsid w:val="001C3EC8"/>
    <w:rsid w:val="001C6B75"/>
    <w:rsid w:val="001C72BB"/>
    <w:rsid w:val="001C7B4C"/>
    <w:rsid w:val="001D13A0"/>
    <w:rsid w:val="001D2BD4"/>
    <w:rsid w:val="001D2D9C"/>
    <w:rsid w:val="001D394D"/>
    <w:rsid w:val="001D3E0F"/>
    <w:rsid w:val="001D4258"/>
    <w:rsid w:val="001D6911"/>
    <w:rsid w:val="001E0BA3"/>
    <w:rsid w:val="001E0D90"/>
    <w:rsid w:val="001E395A"/>
    <w:rsid w:val="001E3BAE"/>
    <w:rsid w:val="001E4813"/>
    <w:rsid w:val="001E4FCB"/>
    <w:rsid w:val="001E541A"/>
    <w:rsid w:val="001E644C"/>
    <w:rsid w:val="001E6CC5"/>
    <w:rsid w:val="001E71BA"/>
    <w:rsid w:val="001E74D0"/>
    <w:rsid w:val="001F1438"/>
    <w:rsid w:val="001F280E"/>
    <w:rsid w:val="001F4995"/>
    <w:rsid w:val="001F4A61"/>
    <w:rsid w:val="001F7AE6"/>
    <w:rsid w:val="00201947"/>
    <w:rsid w:val="00201BEB"/>
    <w:rsid w:val="00203508"/>
    <w:rsid w:val="0020395B"/>
    <w:rsid w:val="002046CB"/>
    <w:rsid w:val="00204DC9"/>
    <w:rsid w:val="002062C0"/>
    <w:rsid w:val="00206332"/>
    <w:rsid w:val="00206C57"/>
    <w:rsid w:val="00207053"/>
    <w:rsid w:val="00207BC1"/>
    <w:rsid w:val="00210449"/>
    <w:rsid w:val="002117DE"/>
    <w:rsid w:val="00211FD5"/>
    <w:rsid w:val="002127B6"/>
    <w:rsid w:val="00212E8F"/>
    <w:rsid w:val="002131F5"/>
    <w:rsid w:val="0021415D"/>
    <w:rsid w:val="00214EF8"/>
    <w:rsid w:val="00215130"/>
    <w:rsid w:val="00217632"/>
    <w:rsid w:val="00217AE0"/>
    <w:rsid w:val="00220C30"/>
    <w:rsid w:val="00221810"/>
    <w:rsid w:val="00221D66"/>
    <w:rsid w:val="00224B22"/>
    <w:rsid w:val="00224CF9"/>
    <w:rsid w:val="002268C1"/>
    <w:rsid w:val="00226D03"/>
    <w:rsid w:val="00227055"/>
    <w:rsid w:val="00230002"/>
    <w:rsid w:val="0023058C"/>
    <w:rsid w:val="00230AC1"/>
    <w:rsid w:val="002320CC"/>
    <w:rsid w:val="0023224E"/>
    <w:rsid w:val="00232503"/>
    <w:rsid w:val="00232D1D"/>
    <w:rsid w:val="00233576"/>
    <w:rsid w:val="00233E14"/>
    <w:rsid w:val="00234104"/>
    <w:rsid w:val="0023498E"/>
    <w:rsid w:val="00234A48"/>
    <w:rsid w:val="00240257"/>
    <w:rsid w:val="00241B68"/>
    <w:rsid w:val="00242C48"/>
    <w:rsid w:val="00242E62"/>
    <w:rsid w:val="00242F5E"/>
    <w:rsid w:val="00243372"/>
    <w:rsid w:val="00243F91"/>
    <w:rsid w:val="002449B5"/>
    <w:rsid w:val="00244C9A"/>
    <w:rsid w:val="0024559B"/>
    <w:rsid w:val="00247216"/>
    <w:rsid w:val="00247345"/>
    <w:rsid w:val="00247D26"/>
    <w:rsid w:val="00250071"/>
    <w:rsid w:val="0025130D"/>
    <w:rsid w:val="0025177C"/>
    <w:rsid w:val="00251C76"/>
    <w:rsid w:val="00254D3A"/>
    <w:rsid w:val="00256813"/>
    <w:rsid w:val="00257118"/>
    <w:rsid w:val="0025756D"/>
    <w:rsid w:val="002618E1"/>
    <w:rsid w:val="00261A85"/>
    <w:rsid w:val="00262C88"/>
    <w:rsid w:val="0026387D"/>
    <w:rsid w:val="002649E9"/>
    <w:rsid w:val="00264F04"/>
    <w:rsid w:val="00265495"/>
    <w:rsid w:val="00266700"/>
    <w:rsid w:val="002675B9"/>
    <w:rsid w:val="00273AED"/>
    <w:rsid w:val="00274023"/>
    <w:rsid w:val="00276ECD"/>
    <w:rsid w:val="00277056"/>
    <w:rsid w:val="00280241"/>
    <w:rsid w:val="002804C1"/>
    <w:rsid w:val="00280A41"/>
    <w:rsid w:val="00281A13"/>
    <w:rsid w:val="00282C65"/>
    <w:rsid w:val="00282CA8"/>
    <w:rsid w:val="0028385A"/>
    <w:rsid w:val="002844F4"/>
    <w:rsid w:val="00284634"/>
    <w:rsid w:val="00284989"/>
    <w:rsid w:val="00284B39"/>
    <w:rsid w:val="00291B3D"/>
    <w:rsid w:val="00293005"/>
    <w:rsid w:val="0029403E"/>
    <w:rsid w:val="002947EB"/>
    <w:rsid w:val="002948E3"/>
    <w:rsid w:val="00296205"/>
    <w:rsid w:val="00297DEC"/>
    <w:rsid w:val="002A023B"/>
    <w:rsid w:val="002A092B"/>
    <w:rsid w:val="002A100B"/>
    <w:rsid w:val="002A1719"/>
    <w:rsid w:val="002A1857"/>
    <w:rsid w:val="002A1E64"/>
    <w:rsid w:val="002A2B58"/>
    <w:rsid w:val="002A2EB0"/>
    <w:rsid w:val="002A2ECA"/>
    <w:rsid w:val="002A3BD6"/>
    <w:rsid w:val="002A4CE8"/>
    <w:rsid w:val="002A5C36"/>
    <w:rsid w:val="002B03C4"/>
    <w:rsid w:val="002B1648"/>
    <w:rsid w:val="002B48EB"/>
    <w:rsid w:val="002B4FC1"/>
    <w:rsid w:val="002B5922"/>
    <w:rsid w:val="002B6FF1"/>
    <w:rsid w:val="002B7076"/>
    <w:rsid w:val="002B7136"/>
    <w:rsid w:val="002C0624"/>
    <w:rsid w:val="002C1182"/>
    <w:rsid w:val="002C13F2"/>
    <w:rsid w:val="002C1A77"/>
    <w:rsid w:val="002C356A"/>
    <w:rsid w:val="002C36F3"/>
    <w:rsid w:val="002C445C"/>
    <w:rsid w:val="002C4651"/>
    <w:rsid w:val="002C7F38"/>
    <w:rsid w:val="002D2716"/>
    <w:rsid w:val="002D5C4E"/>
    <w:rsid w:val="002D5CE4"/>
    <w:rsid w:val="002D67F7"/>
    <w:rsid w:val="002D7537"/>
    <w:rsid w:val="002D7720"/>
    <w:rsid w:val="002E0394"/>
    <w:rsid w:val="002E1415"/>
    <w:rsid w:val="002E1DEB"/>
    <w:rsid w:val="002E3E5E"/>
    <w:rsid w:val="002E4D2F"/>
    <w:rsid w:val="002E6658"/>
    <w:rsid w:val="002E70CB"/>
    <w:rsid w:val="002E7EAB"/>
    <w:rsid w:val="002F00FA"/>
    <w:rsid w:val="002F12FE"/>
    <w:rsid w:val="002F216F"/>
    <w:rsid w:val="002F2CD1"/>
    <w:rsid w:val="002F303C"/>
    <w:rsid w:val="002F7D6B"/>
    <w:rsid w:val="003000CC"/>
    <w:rsid w:val="003003C5"/>
    <w:rsid w:val="003008D4"/>
    <w:rsid w:val="00300980"/>
    <w:rsid w:val="00301783"/>
    <w:rsid w:val="0030321A"/>
    <w:rsid w:val="00303835"/>
    <w:rsid w:val="00303C09"/>
    <w:rsid w:val="0030475F"/>
    <w:rsid w:val="0030575C"/>
    <w:rsid w:val="0030628A"/>
    <w:rsid w:val="0030679A"/>
    <w:rsid w:val="00311808"/>
    <w:rsid w:val="003119EC"/>
    <w:rsid w:val="0031286B"/>
    <w:rsid w:val="00316FE4"/>
    <w:rsid w:val="00317A50"/>
    <w:rsid w:val="00317FF9"/>
    <w:rsid w:val="003216CF"/>
    <w:rsid w:val="00322570"/>
    <w:rsid w:val="00323D7F"/>
    <w:rsid w:val="0032641B"/>
    <w:rsid w:val="003310AB"/>
    <w:rsid w:val="00331AD4"/>
    <w:rsid w:val="00331FAA"/>
    <w:rsid w:val="00335E0B"/>
    <w:rsid w:val="00336854"/>
    <w:rsid w:val="00337711"/>
    <w:rsid w:val="00340E1E"/>
    <w:rsid w:val="003411B3"/>
    <w:rsid w:val="0034280D"/>
    <w:rsid w:val="0034510B"/>
    <w:rsid w:val="003451F0"/>
    <w:rsid w:val="00346C6D"/>
    <w:rsid w:val="00346E1D"/>
    <w:rsid w:val="00347F27"/>
    <w:rsid w:val="0035122B"/>
    <w:rsid w:val="0035259B"/>
    <w:rsid w:val="00353451"/>
    <w:rsid w:val="0035366E"/>
    <w:rsid w:val="003555FC"/>
    <w:rsid w:val="00355979"/>
    <w:rsid w:val="00360D9B"/>
    <w:rsid w:val="003612BE"/>
    <w:rsid w:val="003636C4"/>
    <w:rsid w:val="00364178"/>
    <w:rsid w:val="003643A0"/>
    <w:rsid w:val="00366EED"/>
    <w:rsid w:val="0036737C"/>
    <w:rsid w:val="00370384"/>
    <w:rsid w:val="00370702"/>
    <w:rsid w:val="00371032"/>
    <w:rsid w:val="00371344"/>
    <w:rsid w:val="0037154C"/>
    <w:rsid w:val="00371B44"/>
    <w:rsid w:val="00371F68"/>
    <w:rsid w:val="00372AE4"/>
    <w:rsid w:val="00373E14"/>
    <w:rsid w:val="00374960"/>
    <w:rsid w:val="00374C9B"/>
    <w:rsid w:val="00374EE2"/>
    <w:rsid w:val="00375D1E"/>
    <w:rsid w:val="00376718"/>
    <w:rsid w:val="0038288E"/>
    <w:rsid w:val="003839BF"/>
    <w:rsid w:val="00383C0E"/>
    <w:rsid w:val="00384201"/>
    <w:rsid w:val="0038664A"/>
    <w:rsid w:val="003909AC"/>
    <w:rsid w:val="003918D6"/>
    <w:rsid w:val="00393E4B"/>
    <w:rsid w:val="003A0232"/>
    <w:rsid w:val="003A09E7"/>
    <w:rsid w:val="003A1C09"/>
    <w:rsid w:val="003A43C6"/>
    <w:rsid w:val="003A472D"/>
    <w:rsid w:val="003A5694"/>
    <w:rsid w:val="003A5D7E"/>
    <w:rsid w:val="003A61E3"/>
    <w:rsid w:val="003A6D18"/>
    <w:rsid w:val="003B0C1C"/>
    <w:rsid w:val="003B1570"/>
    <w:rsid w:val="003B1659"/>
    <w:rsid w:val="003B38DE"/>
    <w:rsid w:val="003B39BE"/>
    <w:rsid w:val="003B4671"/>
    <w:rsid w:val="003B5354"/>
    <w:rsid w:val="003B576F"/>
    <w:rsid w:val="003B5E68"/>
    <w:rsid w:val="003B7A17"/>
    <w:rsid w:val="003B7B35"/>
    <w:rsid w:val="003C04B3"/>
    <w:rsid w:val="003C122B"/>
    <w:rsid w:val="003C2501"/>
    <w:rsid w:val="003C3F89"/>
    <w:rsid w:val="003C4A6A"/>
    <w:rsid w:val="003C5A97"/>
    <w:rsid w:val="003C7A04"/>
    <w:rsid w:val="003D481D"/>
    <w:rsid w:val="003D49B6"/>
    <w:rsid w:val="003D4B26"/>
    <w:rsid w:val="003D5658"/>
    <w:rsid w:val="003E0272"/>
    <w:rsid w:val="003E02E6"/>
    <w:rsid w:val="003E0C74"/>
    <w:rsid w:val="003E15CB"/>
    <w:rsid w:val="003E5615"/>
    <w:rsid w:val="003E56D8"/>
    <w:rsid w:val="003E6343"/>
    <w:rsid w:val="003E789A"/>
    <w:rsid w:val="003F0D26"/>
    <w:rsid w:val="003F2368"/>
    <w:rsid w:val="003F3D68"/>
    <w:rsid w:val="003F47EE"/>
    <w:rsid w:val="003F52B2"/>
    <w:rsid w:val="003F6540"/>
    <w:rsid w:val="003F6DC8"/>
    <w:rsid w:val="003F7CF4"/>
    <w:rsid w:val="003F7F9F"/>
    <w:rsid w:val="00401F37"/>
    <w:rsid w:val="004041CB"/>
    <w:rsid w:val="00405F32"/>
    <w:rsid w:val="00406120"/>
    <w:rsid w:val="0040670A"/>
    <w:rsid w:val="00406D63"/>
    <w:rsid w:val="0040787B"/>
    <w:rsid w:val="00407AC9"/>
    <w:rsid w:val="004119A4"/>
    <w:rsid w:val="00412106"/>
    <w:rsid w:val="004123E5"/>
    <w:rsid w:val="004124D5"/>
    <w:rsid w:val="00413946"/>
    <w:rsid w:val="0041458E"/>
    <w:rsid w:val="00415180"/>
    <w:rsid w:val="0041786D"/>
    <w:rsid w:val="00420003"/>
    <w:rsid w:val="00422D47"/>
    <w:rsid w:val="00423076"/>
    <w:rsid w:val="004263B5"/>
    <w:rsid w:val="00427084"/>
    <w:rsid w:val="004309B1"/>
    <w:rsid w:val="00430D4E"/>
    <w:rsid w:val="004318D6"/>
    <w:rsid w:val="004333A3"/>
    <w:rsid w:val="0043484D"/>
    <w:rsid w:val="00434A29"/>
    <w:rsid w:val="004363E8"/>
    <w:rsid w:val="00440414"/>
    <w:rsid w:val="00442B3D"/>
    <w:rsid w:val="00443EBE"/>
    <w:rsid w:val="00444DDC"/>
    <w:rsid w:val="00445A74"/>
    <w:rsid w:val="00447B1E"/>
    <w:rsid w:val="00450658"/>
    <w:rsid w:val="00452B96"/>
    <w:rsid w:val="004550F2"/>
    <w:rsid w:val="0045512F"/>
    <w:rsid w:val="004558E9"/>
    <w:rsid w:val="00456017"/>
    <w:rsid w:val="0045777E"/>
    <w:rsid w:val="004601F2"/>
    <w:rsid w:val="004602B8"/>
    <w:rsid w:val="00461344"/>
    <w:rsid w:val="0046176B"/>
    <w:rsid w:val="00462110"/>
    <w:rsid w:val="00462E01"/>
    <w:rsid w:val="00462E79"/>
    <w:rsid w:val="004646AD"/>
    <w:rsid w:val="00465EE2"/>
    <w:rsid w:val="00466380"/>
    <w:rsid w:val="00466B4C"/>
    <w:rsid w:val="00470963"/>
    <w:rsid w:val="0047488B"/>
    <w:rsid w:val="004759B6"/>
    <w:rsid w:val="00480E11"/>
    <w:rsid w:val="00480E83"/>
    <w:rsid w:val="00484F80"/>
    <w:rsid w:val="00485CBF"/>
    <w:rsid w:val="00485DB3"/>
    <w:rsid w:val="004862A4"/>
    <w:rsid w:val="004865FA"/>
    <w:rsid w:val="00486F94"/>
    <w:rsid w:val="00487BD3"/>
    <w:rsid w:val="00487C7F"/>
    <w:rsid w:val="004914B0"/>
    <w:rsid w:val="00492F17"/>
    <w:rsid w:val="00495C20"/>
    <w:rsid w:val="00496299"/>
    <w:rsid w:val="00497355"/>
    <w:rsid w:val="00497F97"/>
    <w:rsid w:val="004A4C15"/>
    <w:rsid w:val="004A6681"/>
    <w:rsid w:val="004A6AED"/>
    <w:rsid w:val="004B1C4B"/>
    <w:rsid w:val="004B1F90"/>
    <w:rsid w:val="004B280D"/>
    <w:rsid w:val="004B2862"/>
    <w:rsid w:val="004B3116"/>
    <w:rsid w:val="004B3252"/>
    <w:rsid w:val="004B3753"/>
    <w:rsid w:val="004B60C3"/>
    <w:rsid w:val="004B67D8"/>
    <w:rsid w:val="004C08EA"/>
    <w:rsid w:val="004C172F"/>
    <w:rsid w:val="004C1D83"/>
    <w:rsid w:val="004C2376"/>
    <w:rsid w:val="004C2ACE"/>
    <w:rsid w:val="004C31D2"/>
    <w:rsid w:val="004C379D"/>
    <w:rsid w:val="004C61A8"/>
    <w:rsid w:val="004C6356"/>
    <w:rsid w:val="004C67AE"/>
    <w:rsid w:val="004D059D"/>
    <w:rsid w:val="004D2F7A"/>
    <w:rsid w:val="004D38FE"/>
    <w:rsid w:val="004D422F"/>
    <w:rsid w:val="004D55C2"/>
    <w:rsid w:val="004D5A0E"/>
    <w:rsid w:val="004D5F3B"/>
    <w:rsid w:val="004E2914"/>
    <w:rsid w:val="004E3C81"/>
    <w:rsid w:val="004E48AC"/>
    <w:rsid w:val="004E6B96"/>
    <w:rsid w:val="004E6F52"/>
    <w:rsid w:val="004E6F9E"/>
    <w:rsid w:val="004F0AE8"/>
    <w:rsid w:val="004F2140"/>
    <w:rsid w:val="004F3074"/>
    <w:rsid w:val="004F43FA"/>
    <w:rsid w:val="004F75E7"/>
    <w:rsid w:val="00502FFA"/>
    <w:rsid w:val="005034A3"/>
    <w:rsid w:val="00503931"/>
    <w:rsid w:val="0050523F"/>
    <w:rsid w:val="00505ED9"/>
    <w:rsid w:val="00506776"/>
    <w:rsid w:val="00507888"/>
    <w:rsid w:val="00507D08"/>
    <w:rsid w:val="0051233A"/>
    <w:rsid w:val="00512E5F"/>
    <w:rsid w:val="005166CF"/>
    <w:rsid w:val="00516D03"/>
    <w:rsid w:val="00516FC9"/>
    <w:rsid w:val="00517BFE"/>
    <w:rsid w:val="00521131"/>
    <w:rsid w:val="005214CC"/>
    <w:rsid w:val="00521D24"/>
    <w:rsid w:val="00523167"/>
    <w:rsid w:val="005236DB"/>
    <w:rsid w:val="00527C0B"/>
    <w:rsid w:val="00530EC5"/>
    <w:rsid w:val="005317B8"/>
    <w:rsid w:val="00531CB0"/>
    <w:rsid w:val="0053662A"/>
    <w:rsid w:val="005372FA"/>
    <w:rsid w:val="0053755C"/>
    <w:rsid w:val="00537899"/>
    <w:rsid w:val="00540ADC"/>
    <w:rsid w:val="005410F6"/>
    <w:rsid w:val="005415E1"/>
    <w:rsid w:val="00543A56"/>
    <w:rsid w:val="00544185"/>
    <w:rsid w:val="00544322"/>
    <w:rsid w:val="00544543"/>
    <w:rsid w:val="00545F8F"/>
    <w:rsid w:val="005464A4"/>
    <w:rsid w:val="00546567"/>
    <w:rsid w:val="005475F2"/>
    <w:rsid w:val="0054764E"/>
    <w:rsid w:val="00550D08"/>
    <w:rsid w:val="005521CF"/>
    <w:rsid w:val="00552931"/>
    <w:rsid w:val="00556AB7"/>
    <w:rsid w:val="00560063"/>
    <w:rsid w:val="00560411"/>
    <w:rsid w:val="0056243E"/>
    <w:rsid w:val="00564C1F"/>
    <w:rsid w:val="00570493"/>
    <w:rsid w:val="00570BB1"/>
    <w:rsid w:val="00570C52"/>
    <w:rsid w:val="00571E3F"/>
    <w:rsid w:val="005726D7"/>
    <w:rsid w:val="005729C4"/>
    <w:rsid w:val="0057542E"/>
    <w:rsid w:val="00575E38"/>
    <w:rsid w:val="00576742"/>
    <w:rsid w:val="00580071"/>
    <w:rsid w:val="0058419C"/>
    <w:rsid w:val="005844CD"/>
    <w:rsid w:val="00584E95"/>
    <w:rsid w:val="0059227B"/>
    <w:rsid w:val="005924C0"/>
    <w:rsid w:val="0059436D"/>
    <w:rsid w:val="00594373"/>
    <w:rsid w:val="00595811"/>
    <w:rsid w:val="00596062"/>
    <w:rsid w:val="0059796C"/>
    <w:rsid w:val="005A01C7"/>
    <w:rsid w:val="005A04C7"/>
    <w:rsid w:val="005A4236"/>
    <w:rsid w:val="005A593A"/>
    <w:rsid w:val="005A6CBD"/>
    <w:rsid w:val="005A6CC1"/>
    <w:rsid w:val="005A73E5"/>
    <w:rsid w:val="005B08D9"/>
    <w:rsid w:val="005B0966"/>
    <w:rsid w:val="005B0B41"/>
    <w:rsid w:val="005B4556"/>
    <w:rsid w:val="005B679F"/>
    <w:rsid w:val="005B686D"/>
    <w:rsid w:val="005B77C1"/>
    <w:rsid w:val="005B795D"/>
    <w:rsid w:val="005C088A"/>
    <w:rsid w:val="005C18B0"/>
    <w:rsid w:val="005C20E9"/>
    <w:rsid w:val="005C2452"/>
    <w:rsid w:val="005C425F"/>
    <w:rsid w:val="005C4786"/>
    <w:rsid w:val="005C4DFC"/>
    <w:rsid w:val="005C518D"/>
    <w:rsid w:val="005C7261"/>
    <w:rsid w:val="005D0904"/>
    <w:rsid w:val="005D0EEA"/>
    <w:rsid w:val="005D2180"/>
    <w:rsid w:val="005D36B9"/>
    <w:rsid w:val="005D4141"/>
    <w:rsid w:val="005D561C"/>
    <w:rsid w:val="005D678C"/>
    <w:rsid w:val="005D6C58"/>
    <w:rsid w:val="005D6C72"/>
    <w:rsid w:val="005D72F8"/>
    <w:rsid w:val="005D7588"/>
    <w:rsid w:val="005E00BE"/>
    <w:rsid w:val="005E0104"/>
    <w:rsid w:val="005E4A2B"/>
    <w:rsid w:val="005E5BEF"/>
    <w:rsid w:val="005E5C1D"/>
    <w:rsid w:val="005E6270"/>
    <w:rsid w:val="005E7F7E"/>
    <w:rsid w:val="005F28CD"/>
    <w:rsid w:val="005F2FD0"/>
    <w:rsid w:val="005F4CEF"/>
    <w:rsid w:val="005F50EA"/>
    <w:rsid w:val="005F554A"/>
    <w:rsid w:val="005F77D5"/>
    <w:rsid w:val="00600250"/>
    <w:rsid w:val="00600B75"/>
    <w:rsid w:val="00602FE2"/>
    <w:rsid w:val="0060381C"/>
    <w:rsid w:val="00603A17"/>
    <w:rsid w:val="00603D4B"/>
    <w:rsid w:val="00604807"/>
    <w:rsid w:val="00605153"/>
    <w:rsid w:val="0060562A"/>
    <w:rsid w:val="00607D7D"/>
    <w:rsid w:val="00610508"/>
    <w:rsid w:val="00610906"/>
    <w:rsid w:val="00613820"/>
    <w:rsid w:val="00613D63"/>
    <w:rsid w:val="00613F35"/>
    <w:rsid w:val="00614364"/>
    <w:rsid w:val="00614B67"/>
    <w:rsid w:val="0061558F"/>
    <w:rsid w:val="0061740D"/>
    <w:rsid w:val="00622D17"/>
    <w:rsid w:val="00624228"/>
    <w:rsid w:val="00625071"/>
    <w:rsid w:val="006279B5"/>
    <w:rsid w:val="006300CA"/>
    <w:rsid w:val="00630C64"/>
    <w:rsid w:val="00630EC4"/>
    <w:rsid w:val="00631FA9"/>
    <w:rsid w:val="0063238F"/>
    <w:rsid w:val="0063731A"/>
    <w:rsid w:val="006414ED"/>
    <w:rsid w:val="00641BFD"/>
    <w:rsid w:val="00642CC4"/>
    <w:rsid w:val="00645C90"/>
    <w:rsid w:val="00645FA3"/>
    <w:rsid w:val="00646E2A"/>
    <w:rsid w:val="00646E95"/>
    <w:rsid w:val="00647691"/>
    <w:rsid w:val="00647735"/>
    <w:rsid w:val="00650ECC"/>
    <w:rsid w:val="00651797"/>
    <w:rsid w:val="00652248"/>
    <w:rsid w:val="00652450"/>
    <w:rsid w:val="00653326"/>
    <w:rsid w:val="00653EA4"/>
    <w:rsid w:val="006543BA"/>
    <w:rsid w:val="006569B2"/>
    <w:rsid w:val="0065788E"/>
    <w:rsid w:val="00657B80"/>
    <w:rsid w:val="0066059E"/>
    <w:rsid w:val="00660C4D"/>
    <w:rsid w:val="006615A0"/>
    <w:rsid w:val="0066246C"/>
    <w:rsid w:val="006669BA"/>
    <w:rsid w:val="0067000F"/>
    <w:rsid w:val="006716BC"/>
    <w:rsid w:val="006729F2"/>
    <w:rsid w:val="00672B49"/>
    <w:rsid w:val="00674542"/>
    <w:rsid w:val="0067484D"/>
    <w:rsid w:val="006758D0"/>
    <w:rsid w:val="006758E2"/>
    <w:rsid w:val="00675B3C"/>
    <w:rsid w:val="00676370"/>
    <w:rsid w:val="00676D29"/>
    <w:rsid w:val="00680D65"/>
    <w:rsid w:val="0068369B"/>
    <w:rsid w:val="006857A4"/>
    <w:rsid w:val="006859D0"/>
    <w:rsid w:val="00685FA7"/>
    <w:rsid w:val="006907E0"/>
    <w:rsid w:val="00691AE6"/>
    <w:rsid w:val="0069397C"/>
    <w:rsid w:val="0069495C"/>
    <w:rsid w:val="00696635"/>
    <w:rsid w:val="00697333"/>
    <w:rsid w:val="006974CD"/>
    <w:rsid w:val="006A0464"/>
    <w:rsid w:val="006A2A1C"/>
    <w:rsid w:val="006A3814"/>
    <w:rsid w:val="006A44AC"/>
    <w:rsid w:val="006A57C1"/>
    <w:rsid w:val="006A621F"/>
    <w:rsid w:val="006A6DC5"/>
    <w:rsid w:val="006A7989"/>
    <w:rsid w:val="006B0007"/>
    <w:rsid w:val="006B04F5"/>
    <w:rsid w:val="006B055C"/>
    <w:rsid w:val="006B0AC2"/>
    <w:rsid w:val="006B12D2"/>
    <w:rsid w:val="006B1A30"/>
    <w:rsid w:val="006B1AC4"/>
    <w:rsid w:val="006B1CA2"/>
    <w:rsid w:val="006B1E6B"/>
    <w:rsid w:val="006B3B2F"/>
    <w:rsid w:val="006B4BFF"/>
    <w:rsid w:val="006B6047"/>
    <w:rsid w:val="006B6F9E"/>
    <w:rsid w:val="006B73EB"/>
    <w:rsid w:val="006B79A4"/>
    <w:rsid w:val="006C2D0F"/>
    <w:rsid w:val="006C316D"/>
    <w:rsid w:val="006C4B43"/>
    <w:rsid w:val="006C4EBC"/>
    <w:rsid w:val="006C4EBF"/>
    <w:rsid w:val="006C5957"/>
    <w:rsid w:val="006C6088"/>
    <w:rsid w:val="006C650D"/>
    <w:rsid w:val="006C71E8"/>
    <w:rsid w:val="006C74F2"/>
    <w:rsid w:val="006D0087"/>
    <w:rsid w:val="006D0934"/>
    <w:rsid w:val="006D16BB"/>
    <w:rsid w:val="006D257B"/>
    <w:rsid w:val="006D340A"/>
    <w:rsid w:val="006D7B66"/>
    <w:rsid w:val="006E1BCF"/>
    <w:rsid w:val="006E260C"/>
    <w:rsid w:val="006E37F9"/>
    <w:rsid w:val="006E508E"/>
    <w:rsid w:val="006E50BA"/>
    <w:rsid w:val="006E55EB"/>
    <w:rsid w:val="006E76B8"/>
    <w:rsid w:val="006E7AAC"/>
    <w:rsid w:val="006F0E77"/>
    <w:rsid w:val="006F0F41"/>
    <w:rsid w:val="006F18FA"/>
    <w:rsid w:val="006F2431"/>
    <w:rsid w:val="006F26D9"/>
    <w:rsid w:val="006F3252"/>
    <w:rsid w:val="006F34D8"/>
    <w:rsid w:val="006F3A15"/>
    <w:rsid w:val="006F5FE3"/>
    <w:rsid w:val="006F6B4D"/>
    <w:rsid w:val="006F6D83"/>
    <w:rsid w:val="00700E88"/>
    <w:rsid w:val="00702A51"/>
    <w:rsid w:val="00702E66"/>
    <w:rsid w:val="0070463E"/>
    <w:rsid w:val="00704DC0"/>
    <w:rsid w:val="00704F38"/>
    <w:rsid w:val="0070587B"/>
    <w:rsid w:val="00710BE8"/>
    <w:rsid w:val="007137B8"/>
    <w:rsid w:val="00715A1D"/>
    <w:rsid w:val="007204AF"/>
    <w:rsid w:val="00721B12"/>
    <w:rsid w:val="00721CF7"/>
    <w:rsid w:val="00721E00"/>
    <w:rsid w:val="00722139"/>
    <w:rsid w:val="00723890"/>
    <w:rsid w:val="007239C3"/>
    <w:rsid w:val="00724E4B"/>
    <w:rsid w:val="00726072"/>
    <w:rsid w:val="0072712E"/>
    <w:rsid w:val="007304B0"/>
    <w:rsid w:val="00730F15"/>
    <w:rsid w:val="00732898"/>
    <w:rsid w:val="00732ED8"/>
    <w:rsid w:val="00734961"/>
    <w:rsid w:val="00734C94"/>
    <w:rsid w:val="00735463"/>
    <w:rsid w:val="0073549E"/>
    <w:rsid w:val="00735762"/>
    <w:rsid w:val="0073626C"/>
    <w:rsid w:val="00736772"/>
    <w:rsid w:val="00737BF4"/>
    <w:rsid w:val="00743417"/>
    <w:rsid w:val="007444A6"/>
    <w:rsid w:val="0074689C"/>
    <w:rsid w:val="00746EE6"/>
    <w:rsid w:val="00747669"/>
    <w:rsid w:val="007514E6"/>
    <w:rsid w:val="00752075"/>
    <w:rsid w:val="00752174"/>
    <w:rsid w:val="00753A8D"/>
    <w:rsid w:val="00754C70"/>
    <w:rsid w:val="007574EA"/>
    <w:rsid w:val="0075796E"/>
    <w:rsid w:val="00760BB0"/>
    <w:rsid w:val="0076157A"/>
    <w:rsid w:val="007620F1"/>
    <w:rsid w:val="00762C17"/>
    <w:rsid w:val="00763AB7"/>
    <w:rsid w:val="0076413A"/>
    <w:rsid w:val="0076491C"/>
    <w:rsid w:val="00766031"/>
    <w:rsid w:val="007660D5"/>
    <w:rsid w:val="00766C14"/>
    <w:rsid w:val="00766E45"/>
    <w:rsid w:val="00767B02"/>
    <w:rsid w:val="007703F2"/>
    <w:rsid w:val="00771184"/>
    <w:rsid w:val="00772A9B"/>
    <w:rsid w:val="00773E47"/>
    <w:rsid w:val="007749E5"/>
    <w:rsid w:val="00774D87"/>
    <w:rsid w:val="00774D9F"/>
    <w:rsid w:val="00776E00"/>
    <w:rsid w:val="00776EF8"/>
    <w:rsid w:val="007770ED"/>
    <w:rsid w:val="0077715A"/>
    <w:rsid w:val="00777227"/>
    <w:rsid w:val="00777372"/>
    <w:rsid w:val="0078027A"/>
    <w:rsid w:val="00780AFC"/>
    <w:rsid w:val="00780E68"/>
    <w:rsid w:val="00782B1C"/>
    <w:rsid w:val="00782F62"/>
    <w:rsid w:val="00784050"/>
    <w:rsid w:val="00784593"/>
    <w:rsid w:val="007848B8"/>
    <w:rsid w:val="0078568B"/>
    <w:rsid w:val="00786AAB"/>
    <w:rsid w:val="00790C22"/>
    <w:rsid w:val="00794B1B"/>
    <w:rsid w:val="00795D4B"/>
    <w:rsid w:val="00796392"/>
    <w:rsid w:val="007973A6"/>
    <w:rsid w:val="00797950"/>
    <w:rsid w:val="007A00EF"/>
    <w:rsid w:val="007A1DE7"/>
    <w:rsid w:val="007A34D4"/>
    <w:rsid w:val="007A387E"/>
    <w:rsid w:val="007A4AC3"/>
    <w:rsid w:val="007A4B16"/>
    <w:rsid w:val="007A6AA2"/>
    <w:rsid w:val="007A6D7F"/>
    <w:rsid w:val="007B165B"/>
    <w:rsid w:val="007B19EA"/>
    <w:rsid w:val="007B2B74"/>
    <w:rsid w:val="007B2DE9"/>
    <w:rsid w:val="007B4166"/>
    <w:rsid w:val="007B4848"/>
    <w:rsid w:val="007B5DDB"/>
    <w:rsid w:val="007B5E07"/>
    <w:rsid w:val="007B60B3"/>
    <w:rsid w:val="007B65A2"/>
    <w:rsid w:val="007C0A2D"/>
    <w:rsid w:val="007C0C3D"/>
    <w:rsid w:val="007C27B0"/>
    <w:rsid w:val="007C374C"/>
    <w:rsid w:val="007C5FA6"/>
    <w:rsid w:val="007C7738"/>
    <w:rsid w:val="007D00ED"/>
    <w:rsid w:val="007D06B1"/>
    <w:rsid w:val="007D4F4A"/>
    <w:rsid w:val="007D5F88"/>
    <w:rsid w:val="007D66A4"/>
    <w:rsid w:val="007D67C3"/>
    <w:rsid w:val="007D6A81"/>
    <w:rsid w:val="007D6C20"/>
    <w:rsid w:val="007D6F0A"/>
    <w:rsid w:val="007D7079"/>
    <w:rsid w:val="007E0A97"/>
    <w:rsid w:val="007E2203"/>
    <w:rsid w:val="007E2361"/>
    <w:rsid w:val="007E2F50"/>
    <w:rsid w:val="007E44CC"/>
    <w:rsid w:val="007E4570"/>
    <w:rsid w:val="007E4D74"/>
    <w:rsid w:val="007E616E"/>
    <w:rsid w:val="007E7273"/>
    <w:rsid w:val="007E7718"/>
    <w:rsid w:val="007F0187"/>
    <w:rsid w:val="007F1A9C"/>
    <w:rsid w:val="007F1E44"/>
    <w:rsid w:val="007F300B"/>
    <w:rsid w:val="007F33FF"/>
    <w:rsid w:val="007F4932"/>
    <w:rsid w:val="007F602A"/>
    <w:rsid w:val="007F639A"/>
    <w:rsid w:val="007F6A57"/>
    <w:rsid w:val="008014C3"/>
    <w:rsid w:val="00803A01"/>
    <w:rsid w:val="00803B83"/>
    <w:rsid w:val="00804059"/>
    <w:rsid w:val="00804BB3"/>
    <w:rsid w:val="00805791"/>
    <w:rsid w:val="00806151"/>
    <w:rsid w:val="008062E7"/>
    <w:rsid w:val="008076B7"/>
    <w:rsid w:val="0081112F"/>
    <w:rsid w:val="00811A36"/>
    <w:rsid w:val="00814FF1"/>
    <w:rsid w:val="00816932"/>
    <w:rsid w:val="00816960"/>
    <w:rsid w:val="0081699B"/>
    <w:rsid w:val="00817369"/>
    <w:rsid w:val="00824C59"/>
    <w:rsid w:val="0082579C"/>
    <w:rsid w:val="00825C3F"/>
    <w:rsid w:val="0082680C"/>
    <w:rsid w:val="00830167"/>
    <w:rsid w:val="00831938"/>
    <w:rsid w:val="0083527B"/>
    <w:rsid w:val="00836C0D"/>
    <w:rsid w:val="0083773D"/>
    <w:rsid w:val="00841D09"/>
    <w:rsid w:val="00841F87"/>
    <w:rsid w:val="00842273"/>
    <w:rsid w:val="00843229"/>
    <w:rsid w:val="00844609"/>
    <w:rsid w:val="008463EF"/>
    <w:rsid w:val="008505DA"/>
    <w:rsid w:val="008506B4"/>
    <w:rsid w:val="00850812"/>
    <w:rsid w:val="00850BA2"/>
    <w:rsid w:val="008529E3"/>
    <w:rsid w:val="00854CAC"/>
    <w:rsid w:val="00854D08"/>
    <w:rsid w:val="0086168F"/>
    <w:rsid w:val="00861C33"/>
    <w:rsid w:val="00861D14"/>
    <w:rsid w:val="008637C9"/>
    <w:rsid w:val="00863801"/>
    <w:rsid w:val="00864C07"/>
    <w:rsid w:val="008650BC"/>
    <w:rsid w:val="008665FB"/>
    <w:rsid w:val="00866F47"/>
    <w:rsid w:val="00867ECE"/>
    <w:rsid w:val="00867FD6"/>
    <w:rsid w:val="008703C5"/>
    <w:rsid w:val="008704C5"/>
    <w:rsid w:val="00870C57"/>
    <w:rsid w:val="008718CF"/>
    <w:rsid w:val="00872704"/>
    <w:rsid w:val="00872E7A"/>
    <w:rsid w:val="00873220"/>
    <w:rsid w:val="00874344"/>
    <w:rsid w:val="008743AB"/>
    <w:rsid w:val="008751CD"/>
    <w:rsid w:val="00875F59"/>
    <w:rsid w:val="008760B7"/>
    <w:rsid w:val="008761D1"/>
    <w:rsid w:val="00876820"/>
    <w:rsid w:val="00876B9A"/>
    <w:rsid w:val="00877E9D"/>
    <w:rsid w:val="00882F96"/>
    <w:rsid w:val="00883603"/>
    <w:rsid w:val="00886072"/>
    <w:rsid w:val="00886CBD"/>
    <w:rsid w:val="00887AFA"/>
    <w:rsid w:val="00887EDB"/>
    <w:rsid w:val="008907BE"/>
    <w:rsid w:val="00890A15"/>
    <w:rsid w:val="008928C7"/>
    <w:rsid w:val="008933BF"/>
    <w:rsid w:val="00894889"/>
    <w:rsid w:val="00895A77"/>
    <w:rsid w:val="008A0C8F"/>
    <w:rsid w:val="008A10C4"/>
    <w:rsid w:val="008A35BE"/>
    <w:rsid w:val="008A5AD9"/>
    <w:rsid w:val="008A7112"/>
    <w:rsid w:val="008A7426"/>
    <w:rsid w:val="008A7A47"/>
    <w:rsid w:val="008A7BF0"/>
    <w:rsid w:val="008B0248"/>
    <w:rsid w:val="008B0B05"/>
    <w:rsid w:val="008B1ADE"/>
    <w:rsid w:val="008B2B61"/>
    <w:rsid w:val="008B3592"/>
    <w:rsid w:val="008B374E"/>
    <w:rsid w:val="008B3815"/>
    <w:rsid w:val="008B3C58"/>
    <w:rsid w:val="008B46FA"/>
    <w:rsid w:val="008B55F2"/>
    <w:rsid w:val="008B6A31"/>
    <w:rsid w:val="008B6B35"/>
    <w:rsid w:val="008B6C9D"/>
    <w:rsid w:val="008B7527"/>
    <w:rsid w:val="008C2321"/>
    <w:rsid w:val="008C27AE"/>
    <w:rsid w:val="008C3FD4"/>
    <w:rsid w:val="008C41D6"/>
    <w:rsid w:val="008C4585"/>
    <w:rsid w:val="008C4674"/>
    <w:rsid w:val="008C4E85"/>
    <w:rsid w:val="008C6D73"/>
    <w:rsid w:val="008D0BC3"/>
    <w:rsid w:val="008D191D"/>
    <w:rsid w:val="008D1D64"/>
    <w:rsid w:val="008D23DE"/>
    <w:rsid w:val="008D3574"/>
    <w:rsid w:val="008D3DDD"/>
    <w:rsid w:val="008D4307"/>
    <w:rsid w:val="008D44B3"/>
    <w:rsid w:val="008D64F0"/>
    <w:rsid w:val="008E0CCA"/>
    <w:rsid w:val="008E3575"/>
    <w:rsid w:val="008E3796"/>
    <w:rsid w:val="008E3878"/>
    <w:rsid w:val="008E458C"/>
    <w:rsid w:val="008E5880"/>
    <w:rsid w:val="008E5915"/>
    <w:rsid w:val="008E7110"/>
    <w:rsid w:val="008F086B"/>
    <w:rsid w:val="008F1772"/>
    <w:rsid w:val="008F17AC"/>
    <w:rsid w:val="008F2931"/>
    <w:rsid w:val="008F5A84"/>
    <w:rsid w:val="008F5CDD"/>
    <w:rsid w:val="008F5F33"/>
    <w:rsid w:val="008F7C1D"/>
    <w:rsid w:val="008F7EC9"/>
    <w:rsid w:val="00901D8A"/>
    <w:rsid w:val="009028B6"/>
    <w:rsid w:val="0090482D"/>
    <w:rsid w:val="00904D99"/>
    <w:rsid w:val="00905040"/>
    <w:rsid w:val="009055B9"/>
    <w:rsid w:val="009063E2"/>
    <w:rsid w:val="00906BA4"/>
    <w:rsid w:val="0090764A"/>
    <w:rsid w:val="00907F02"/>
    <w:rsid w:val="009101C5"/>
    <w:rsid w:val="0091046A"/>
    <w:rsid w:val="00910E24"/>
    <w:rsid w:val="00911522"/>
    <w:rsid w:val="009120CE"/>
    <w:rsid w:val="0091635C"/>
    <w:rsid w:val="00917134"/>
    <w:rsid w:val="009178FD"/>
    <w:rsid w:val="0092151D"/>
    <w:rsid w:val="00921BFD"/>
    <w:rsid w:val="00921EA7"/>
    <w:rsid w:val="009230D7"/>
    <w:rsid w:val="00924069"/>
    <w:rsid w:val="0092570D"/>
    <w:rsid w:val="00926086"/>
    <w:rsid w:val="00926597"/>
    <w:rsid w:val="00926ABD"/>
    <w:rsid w:val="00926D1C"/>
    <w:rsid w:val="009300B9"/>
    <w:rsid w:val="00931240"/>
    <w:rsid w:val="009315B0"/>
    <w:rsid w:val="009319A7"/>
    <w:rsid w:val="00931A06"/>
    <w:rsid w:val="00931FDF"/>
    <w:rsid w:val="00932EBF"/>
    <w:rsid w:val="00935610"/>
    <w:rsid w:val="00936996"/>
    <w:rsid w:val="00936B82"/>
    <w:rsid w:val="00940567"/>
    <w:rsid w:val="00943CB4"/>
    <w:rsid w:val="00943EA4"/>
    <w:rsid w:val="00944E3D"/>
    <w:rsid w:val="00945045"/>
    <w:rsid w:val="0094511D"/>
    <w:rsid w:val="00945316"/>
    <w:rsid w:val="009461FA"/>
    <w:rsid w:val="00947F4E"/>
    <w:rsid w:val="00950FF3"/>
    <w:rsid w:val="009517B9"/>
    <w:rsid w:val="0095210F"/>
    <w:rsid w:val="009550F5"/>
    <w:rsid w:val="00955BFD"/>
    <w:rsid w:val="009600E1"/>
    <w:rsid w:val="0096032F"/>
    <w:rsid w:val="009603D4"/>
    <w:rsid w:val="00962483"/>
    <w:rsid w:val="00962550"/>
    <w:rsid w:val="00962FF9"/>
    <w:rsid w:val="00963309"/>
    <w:rsid w:val="00963906"/>
    <w:rsid w:val="00964631"/>
    <w:rsid w:val="009662D0"/>
    <w:rsid w:val="00966D47"/>
    <w:rsid w:val="00967B83"/>
    <w:rsid w:val="0097010E"/>
    <w:rsid w:val="009705CE"/>
    <w:rsid w:val="00970A8C"/>
    <w:rsid w:val="00970FA8"/>
    <w:rsid w:val="0097169E"/>
    <w:rsid w:val="00971B77"/>
    <w:rsid w:val="0097366A"/>
    <w:rsid w:val="00974861"/>
    <w:rsid w:val="00975448"/>
    <w:rsid w:val="009759F6"/>
    <w:rsid w:val="0097608E"/>
    <w:rsid w:val="009778A3"/>
    <w:rsid w:val="00980D2F"/>
    <w:rsid w:val="009820C1"/>
    <w:rsid w:val="00985F33"/>
    <w:rsid w:val="00986985"/>
    <w:rsid w:val="0099027C"/>
    <w:rsid w:val="009908FB"/>
    <w:rsid w:val="00990AD4"/>
    <w:rsid w:val="00990D1A"/>
    <w:rsid w:val="00991E68"/>
    <w:rsid w:val="00992312"/>
    <w:rsid w:val="00992EFF"/>
    <w:rsid w:val="009952C1"/>
    <w:rsid w:val="009962E9"/>
    <w:rsid w:val="009A2E9D"/>
    <w:rsid w:val="009A48D4"/>
    <w:rsid w:val="009A5B5D"/>
    <w:rsid w:val="009A5F75"/>
    <w:rsid w:val="009A6C02"/>
    <w:rsid w:val="009A7A6E"/>
    <w:rsid w:val="009A7A87"/>
    <w:rsid w:val="009A7EBC"/>
    <w:rsid w:val="009B0441"/>
    <w:rsid w:val="009B045C"/>
    <w:rsid w:val="009B2658"/>
    <w:rsid w:val="009B2801"/>
    <w:rsid w:val="009B2A14"/>
    <w:rsid w:val="009B3488"/>
    <w:rsid w:val="009B3FBC"/>
    <w:rsid w:val="009B46D7"/>
    <w:rsid w:val="009C0DED"/>
    <w:rsid w:val="009C11BF"/>
    <w:rsid w:val="009C1F40"/>
    <w:rsid w:val="009C242B"/>
    <w:rsid w:val="009C2A23"/>
    <w:rsid w:val="009C2A4E"/>
    <w:rsid w:val="009C54B5"/>
    <w:rsid w:val="009C556C"/>
    <w:rsid w:val="009C55AF"/>
    <w:rsid w:val="009C72B9"/>
    <w:rsid w:val="009D00DC"/>
    <w:rsid w:val="009D0CBD"/>
    <w:rsid w:val="009D1901"/>
    <w:rsid w:val="009D4F32"/>
    <w:rsid w:val="009D5EF0"/>
    <w:rsid w:val="009D61D2"/>
    <w:rsid w:val="009D7546"/>
    <w:rsid w:val="009D7C98"/>
    <w:rsid w:val="009E097F"/>
    <w:rsid w:val="009E128B"/>
    <w:rsid w:val="009E1905"/>
    <w:rsid w:val="009E1A6B"/>
    <w:rsid w:val="009E2382"/>
    <w:rsid w:val="009E3D2E"/>
    <w:rsid w:val="009E41E5"/>
    <w:rsid w:val="009E61D8"/>
    <w:rsid w:val="009F249B"/>
    <w:rsid w:val="009F35FC"/>
    <w:rsid w:val="009F4371"/>
    <w:rsid w:val="009F6204"/>
    <w:rsid w:val="009F621B"/>
    <w:rsid w:val="009F6CC6"/>
    <w:rsid w:val="009F7040"/>
    <w:rsid w:val="00A0130E"/>
    <w:rsid w:val="00A0224C"/>
    <w:rsid w:val="00A02932"/>
    <w:rsid w:val="00A03F6A"/>
    <w:rsid w:val="00A04DB1"/>
    <w:rsid w:val="00A06002"/>
    <w:rsid w:val="00A10319"/>
    <w:rsid w:val="00A11D7C"/>
    <w:rsid w:val="00A12422"/>
    <w:rsid w:val="00A126BA"/>
    <w:rsid w:val="00A16DA7"/>
    <w:rsid w:val="00A17C29"/>
    <w:rsid w:val="00A17E3E"/>
    <w:rsid w:val="00A200CA"/>
    <w:rsid w:val="00A20ED6"/>
    <w:rsid w:val="00A21071"/>
    <w:rsid w:val="00A22117"/>
    <w:rsid w:val="00A2236E"/>
    <w:rsid w:val="00A228B0"/>
    <w:rsid w:val="00A2321A"/>
    <w:rsid w:val="00A235DE"/>
    <w:rsid w:val="00A23B38"/>
    <w:rsid w:val="00A2455A"/>
    <w:rsid w:val="00A24BCA"/>
    <w:rsid w:val="00A2550E"/>
    <w:rsid w:val="00A25C61"/>
    <w:rsid w:val="00A26683"/>
    <w:rsid w:val="00A31003"/>
    <w:rsid w:val="00A3263D"/>
    <w:rsid w:val="00A32FA1"/>
    <w:rsid w:val="00A363CE"/>
    <w:rsid w:val="00A36948"/>
    <w:rsid w:val="00A379F7"/>
    <w:rsid w:val="00A37D7F"/>
    <w:rsid w:val="00A40098"/>
    <w:rsid w:val="00A40398"/>
    <w:rsid w:val="00A41973"/>
    <w:rsid w:val="00A41A7B"/>
    <w:rsid w:val="00A42ECB"/>
    <w:rsid w:val="00A435E6"/>
    <w:rsid w:val="00A45B3F"/>
    <w:rsid w:val="00A46410"/>
    <w:rsid w:val="00A5058C"/>
    <w:rsid w:val="00A51106"/>
    <w:rsid w:val="00A5227B"/>
    <w:rsid w:val="00A5241C"/>
    <w:rsid w:val="00A524DB"/>
    <w:rsid w:val="00A54FEA"/>
    <w:rsid w:val="00A551E3"/>
    <w:rsid w:val="00A55336"/>
    <w:rsid w:val="00A55A49"/>
    <w:rsid w:val="00A55E8F"/>
    <w:rsid w:val="00A56513"/>
    <w:rsid w:val="00A56914"/>
    <w:rsid w:val="00A57688"/>
    <w:rsid w:val="00A62CA4"/>
    <w:rsid w:val="00A62EAD"/>
    <w:rsid w:val="00A65823"/>
    <w:rsid w:val="00A65E52"/>
    <w:rsid w:val="00A66C6A"/>
    <w:rsid w:val="00A71D8B"/>
    <w:rsid w:val="00A725EF"/>
    <w:rsid w:val="00A72F87"/>
    <w:rsid w:val="00A74683"/>
    <w:rsid w:val="00A74D4C"/>
    <w:rsid w:val="00A755C6"/>
    <w:rsid w:val="00A76AC7"/>
    <w:rsid w:val="00A77A7B"/>
    <w:rsid w:val="00A80C92"/>
    <w:rsid w:val="00A80DE4"/>
    <w:rsid w:val="00A813ED"/>
    <w:rsid w:val="00A82C11"/>
    <w:rsid w:val="00A83D96"/>
    <w:rsid w:val="00A842E9"/>
    <w:rsid w:val="00A84481"/>
    <w:rsid w:val="00A84625"/>
    <w:rsid w:val="00A84A94"/>
    <w:rsid w:val="00A84EB0"/>
    <w:rsid w:val="00A91F28"/>
    <w:rsid w:val="00AA0236"/>
    <w:rsid w:val="00AA0804"/>
    <w:rsid w:val="00AA18D9"/>
    <w:rsid w:val="00AA3019"/>
    <w:rsid w:val="00AA39E4"/>
    <w:rsid w:val="00AA4E3D"/>
    <w:rsid w:val="00AA52BD"/>
    <w:rsid w:val="00AA5351"/>
    <w:rsid w:val="00AA6BBA"/>
    <w:rsid w:val="00AB04EC"/>
    <w:rsid w:val="00AB1740"/>
    <w:rsid w:val="00AB200A"/>
    <w:rsid w:val="00AB476D"/>
    <w:rsid w:val="00AB51BA"/>
    <w:rsid w:val="00AB5FB6"/>
    <w:rsid w:val="00AC1926"/>
    <w:rsid w:val="00AC419F"/>
    <w:rsid w:val="00AC79FF"/>
    <w:rsid w:val="00AD10A6"/>
    <w:rsid w:val="00AD1256"/>
    <w:rsid w:val="00AD1DAA"/>
    <w:rsid w:val="00AD2698"/>
    <w:rsid w:val="00AD4555"/>
    <w:rsid w:val="00AD4598"/>
    <w:rsid w:val="00AD6547"/>
    <w:rsid w:val="00AE07F2"/>
    <w:rsid w:val="00AE489E"/>
    <w:rsid w:val="00AE499D"/>
    <w:rsid w:val="00AE5091"/>
    <w:rsid w:val="00AF145C"/>
    <w:rsid w:val="00AF1ACF"/>
    <w:rsid w:val="00AF1E23"/>
    <w:rsid w:val="00AF1FC4"/>
    <w:rsid w:val="00AF2824"/>
    <w:rsid w:val="00AF637B"/>
    <w:rsid w:val="00AF6BE7"/>
    <w:rsid w:val="00AF741A"/>
    <w:rsid w:val="00AF7933"/>
    <w:rsid w:val="00AF7F81"/>
    <w:rsid w:val="00B01726"/>
    <w:rsid w:val="00B01AFF"/>
    <w:rsid w:val="00B02307"/>
    <w:rsid w:val="00B03BDF"/>
    <w:rsid w:val="00B0542D"/>
    <w:rsid w:val="00B05589"/>
    <w:rsid w:val="00B05CC7"/>
    <w:rsid w:val="00B05D24"/>
    <w:rsid w:val="00B06A45"/>
    <w:rsid w:val="00B06B93"/>
    <w:rsid w:val="00B11575"/>
    <w:rsid w:val="00B11975"/>
    <w:rsid w:val="00B128F4"/>
    <w:rsid w:val="00B129FA"/>
    <w:rsid w:val="00B12B58"/>
    <w:rsid w:val="00B136E7"/>
    <w:rsid w:val="00B156A9"/>
    <w:rsid w:val="00B15F6D"/>
    <w:rsid w:val="00B25573"/>
    <w:rsid w:val="00B26D8B"/>
    <w:rsid w:val="00B272C1"/>
    <w:rsid w:val="00B27E39"/>
    <w:rsid w:val="00B3011D"/>
    <w:rsid w:val="00B30215"/>
    <w:rsid w:val="00B30EB2"/>
    <w:rsid w:val="00B31732"/>
    <w:rsid w:val="00B318F2"/>
    <w:rsid w:val="00B322BC"/>
    <w:rsid w:val="00B33EC7"/>
    <w:rsid w:val="00B34DDE"/>
    <w:rsid w:val="00B34E08"/>
    <w:rsid w:val="00B350D8"/>
    <w:rsid w:val="00B3601A"/>
    <w:rsid w:val="00B37E78"/>
    <w:rsid w:val="00B40976"/>
    <w:rsid w:val="00B410B1"/>
    <w:rsid w:val="00B43047"/>
    <w:rsid w:val="00B43676"/>
    <w:rsid w:val="00B44000"/>
    <w:rsid w:val="00B452F6"/>
    <w:rsid w:val="00B453F8"/>
    <w:rsid w:val="00B46D45"/>
    <w:rsid w:val="00B4719A"/>
    <w:rsid w:val="00B47FB5"/>
    <w:rsid w:val="00B513CE"/>
    <w:rsid w:val="00B5206F"/>
    <w:rsid w:val="00B52E1A"/>
    <w:rsid w:val="00B531A7"/>
    <w:rsid w:val="00B532CC"/>
    <w:rsid w:val="00B53473"/>
    <w:rsid w:val="00B54FDE"/>
    <w:rsid w:val="00B555B0"/>
    <w:rsid w:val="00B56525"/>
    <w:rsid w:val="00B575EB"/>
    <w:rsid w:val="00B57CE4"/>
    <w:rsid w:val="00B57EB7"/>
    <w:rsid w:val="00B57FF1"/>
    <w:rsid w:val="00B600FE"/>
    <w:rsid w:val="00B61261"/>
    <w:rsid w:val="00B61457"/>
    <w:rsid w:val="00B61F22"/>
    <w:rsid w:val="00B622E6"/>
    <w:rsid w:val="00B62835"/>
    <w:rsid w:val="00B629BD"/>
    <w:rsid w:val="00B64649"/>
    <w:rsid w:val="00B65590"/>
    <w:rsid w:val="00B667FF"/>
    <w:rsid w:val="00B676BA"/>
    <w:rsid w:val="00B71564"/>
    <w:rsid w:val="00B73957"/>
    <w:rsid w:val="00B74AA3"/>
    <w:rsid w:val="00B75475"/>
    <w:rsid w:val="00B75F86"/>
    <w:rsid w:val="00B7611B"/>
    <w:rsid w:val="00B76763"/>
    <w:rsid w:val="00B7727C"/>
    <w:rsid w:val="00B7732B"/>
    <w:rsid w:val="00B77747"/>
    <w:rsid w:val="00B77A30"/>
    <w:rsid w:val="00B804C8"/>
    <w:rsid w:val="00B83063"/>
    <w:rsid w:val="00B84B3E"/>
    <w:rsid w:val="00B851E6"/>
    <w:rsid w:val="00B878ED"/>
    <w:rsid w:val="00B879F0"/>
    <w:rsid w:val="00B93612"/>
    <w:rsid w:val="00B946B0"/>
    <w:rsid w:val="00B95228"/>
    <w:rsid w:val="00B97E0A"/>
    <w:rsid w:val="00BA0085"/>
    <w:rsid w:val="00BA06E1"/>
    <w:rsid w:val="00BA21B5"/>
    <w:rsid w:val="00BA2D56"/>
    <w:rsid w:val="00BA30CA"/>
    <w:rsid w:val="00BA4006"/>
    <w:rsid w:val="00BA5633"/>
    <w:rsid w:val="00BA56CC"/>
    <w:rsid w:val="00BA6071"/>
    <w:rsid w:val="00BB016C"/>
    <w:rsid w:val="00BB07F7"/>
    <w:rsid w:val="00BB5331"/>
    <w:rsid w:val="00BB5D7D"/>
    <w:rsid w:val="00BB69F5"/>
    <w:rsid w:val="00BB73B0"/>
    <w:rsid w:val="00BC0CC6"/>
    <w:rsid w:val="00BC1E53"/>
    <w:rsid w:val="00BC25AA"/>
    <w:rsid w:val="00BC630F"/>
    <w:rsid w:val="00BD04EE"/>
    <w:rsid w:val="00BD1498"/>
    <w:rsid w:val="00BD2AA0"/>
    <w:rsid w:val="00BD512D"/>
    <w:rsid w:val="00BD55B1"/>
    <w:rsid w:val="00BD7B22"/>
    <w:rsid w:val="00BD7C9F"/>
    <w:rsid w:val="00BE04E4"/>
    <w:rsid w:val="00BE1D37"/>
    <w:rsid w:val="00BE5259"/>
    <w:rsid w:val="00BE5BB2"/>
    <w:rsid w:val="00BE5D34"/>
    <w:rsid w:val="00BE5F1D"/>
    <w:rsid w:val="00BE606A"/>
    <w:rsid w:val="00BE6BB9"/>
    <w:rsid w:val="00BE79BC"/>
    <w:rsid w:val="00BE7B5C"/>
    <w:rsid w:val="00BE7E95"/>
    <w:rsid w:val="00BF1F20"/>
    <w:rsid w:val="00BF4B94"/>
    <w:rsid w:val="00BF50C7"/>
    <w:rsid w:val="00BF6221"/>
    <w:rsid w:val="00BF6FFD"/>
    <w:rsid w:val="00C00E3D"/>
    <w:rsid w:val="00C022E3"/>
    <w:rsid w:val="00C023D9"/>
    <w:rsid w:val="00C04685"/>
    <w:rsid w:val="00C04916"/>
    <w:rsid w:val="00C124EB"/>
    <w:rsid w:val="00C131B0"/>
    <w:rsid w:val="00C15892"/>
    <w:rsid w:val="00C20FC1"/>
    <w:rsid w:val="00C22D17"/>
    <w:rsid w:val="00C23402"/>
    <w:rsid w:val="00C237AE"/>
    <w:rsid w:val="00C23BAC"/>
    <w:rsid w:val="00C24957"/>
    <w:rsid w:val="00C249F7"/>
    <w:rsid w:val="00C250B9"/>
    <w:rsid w:val="00C25426"/>
    <w:rsid w:val="00C25CA4"/>
    <w:rsid w:val="00C264A4"/>
    <w:rsid w:val="00C26BB2"/>
    <w:rsid w:val="00C27763"/>
    <w:rsid w:val="00C27B91"/>
    <w:rsid w:val="00C3096A"/>
    <w:rsid w:val="00C31132"/>
    <w:rsid w:val="00C320F6"/>
    <w:rsid w:val="00C3275A"/>
    <w:rsid w:val="00C32CDB"/>
    <w:rsid w:val="00C3335B"/>
    <w:rsid w:val="00C344AE"/>
    <w:rsid w:val="00C355A1"/>
    <w:rsid w:val="00C36CBB"/>
    <w:rsid w:val="00C4007E"/>
    <w:rsid w:val="00C40458"/>
    <w:rsid w:val="00C42154"/>
    <w:rsid w:val="00C4541E"/>
    <w:rsid w:val="00C45AF0"/>
    <w:rsid w:val="00C4712D"/>
    <w:rsid w:val="00C471BA"/>
    <w:rsid w:val="00C47282"/>
    <w:rsid w:val="00C54155"/>
    <w:rsid w:val="00C54607"/>
    <w:rsid w:val="00C550F8"/>
    <w:rsid w:val="00C555C9"/>
    <w:rsid w:val="00C5622C"/>
    <w:rsid w:val="00C57729"/>
    <w:rsid w:val="00C57ADC"/>
    <w:rsid w:val="00C60423"/>
    <w:rsid w:val="00C65423"/>
    <w:rsid w:val="00C6554A"/>
    <w:rsid w:val="00C6560F"/>
    <w:rsid w:val="00C65615"/>
    <w:rsid w:val="00C659C4"/>
    <w:rsid w:val="00C709B1"/>
    <w:rsid w:val="00C71445"/>
    <w:rsid w:val="00C740D9"/>
    <w:rsid w:val="00C74A64"/>
    <w:rsid w:val="00C75085"/>
    <w:rsid w:val="00C7642A"/>
    <w:rsid w:val="00C77F07"/>
    <w:rsid w:val="00C801E3"/>
    <w:rsid w:val="00C81178"/>
    <w:rsid w:val="00C818AD"/>
    <w:rsid w:val="00C8241A"/>
    <w:rsid w:val="00C84696"/>
    <w:rsid w:val="00C84F0D"/>
    <w:rsid w:val="00C86756"/>
    <w:rsid w:val="00C914D3"/>
    <w:rsid w:val="00C94097"/>
    <w:rsid w:val="00C94845"/>
    <w:rsid w:val="00C94F55"/>
    <w:rsid w:val="00C95DAF"/>
    <w:rsid w:val="00C9626F"/>
    <w:rsid w:val="00C975C3"/>
    <w:rsid w:val="00CA129E"/>
    <w:rsid w:val="00CA29FD"/>
    <w:rsid w:val="00CA2F63"/>
    <w:rsid w:val="00CA390A"/>
    <w:rsid w:val="00CA3DE1"/>
    <w:rsid w:val="00CA567F"/>
    <w:rsid w:val="00CA7603"/>
    <w:rsid w:val="00CA7D62"/>
    <w:rsid w:val="00CB04A0"/>
    <w:rsid w:val="00CB07A8"/>
    <w:rsid w:val="00CB0BB0"/>
    <w:rsid w:val="00CB37C0"/>
    <w:rsid w:val="00CB3ACE"/>
    <w:rsid w:val="00CB3C00"/>
    <w:rsid w:val="00CB5819"/>
    <w:rsid w:val="00CC0E09"/>
    <w:rsid w:val="00CC1A4D"/>
    <w:rsid w:val="00CC20BE"/>
    <w:rsid w:val="00CC3970"/>
    <w:rsid w:val="00CC4FA4"/>
    <w:rsid w:val="00CC562A"/>
    <w:rsid w:val="00CC5AEB"/>
    <w:rsid w:val="00CC7E85"/>
    <w:rsid w:val="00CD0493"/>
    <w:rsid w:val="00CD4622"/>
    <w:rsid w:val="00CD4A57"/>
    <w:rsid w:val="00CD779E"/>
    <w:rsid w:val="00CD7CC4"/>
    <w:rsid w:val="00CE00CC"/>
    <w:rsid w:val="00CE0C1D"/>
    <w:rsid w:val="00CE0D5C"/>
    <w:rsid w:val="00CE21D2"/>
    <w:rsid w:val="00CE2C0B"/>
    <w:rsid w:val="00CE345D"/>
    <w:rsid w:val="00CE34DC"/>
    <w:rsid w:val="00CE5A92"/>
    <w:rsid w:val="00CE6738"/>
    <w:rsid w:val="00CE6A67"/>
    <w:rsid w:val="00CE7DBE"/>
    <w:rsid w:val="00CF0361"/>
    <w:rsid w:val="00CF1EC1"/>
    <w:rsid w:val="00CF2151"/>
    <w:rsid w:val="00CF44B0"/>
    <w:rsid w:val="00CF47B9"/>
    <w:rsid w:val="00CF4D23"/>
    <w:rsid w:val="00CF4E34"/>
    <w:rsid w:val="00CF6EB6"/>
    <w:rsid w:val="00CF739F"/>
    <w:rsid w:val="00CF7757"/>
    <w:rsid w:val="00D00A53"/>
    <w:rsid w:val="00D00E9D"/>
    <w:rsid w:val="00D0162B"/>
    <w:rsid w:val="00D01AB5"/>
    <w:rsid w:val="00D01C5D"/>
    <w:rsid w:val="00D0200A"/>
    <w:rsid w:val="00D043EF"/>
    <w:rsid w:val="00D04574"/>
    <w:rsid w:val="00D04A1E"/>
    <w:rsid w:val="00D05882"/>
    <w:rsid w:val="00D05F6B"/>
    <w:rsid w:val="00D05F70"/>
    <w:rsid w:val="00D1017F"/>
    <w:rsid w:val="00D1055A"/>
    <w:rsid w:val="00D11667"/>
    <w:rsid w:val="00D123BA"/>
    <w:rsid w:val="00D13C97"/>
    <w:rsid w:val="00D146F1"/>
    <w:rsid w:val="00D159E5"/>
    <w:rsid w:val="00D16548"/>
    <w:rsid w:val="00D16E9F"/>
    <w:rsid w:val="00D1730A"/>
    <w:rsid w:val="00D17EE6"/>
    <w:rsid w:val="00D20FAC"/>
    <w:rsid w:val="00D22749"/>
    <w:rsid w:val="00D235E4"/>
    <w:rsid w:val="00D23CD3"/>
    <w:rsid w:val="00D31CA3"/>
    <w:rsid w:val="00D31E14"/>
    <w:rsid w:val="00D32477"/>
    <w:rsid w:val="00D32C5E"/>
    <w:rsid w:val="00D32E19"/>
    <w:rsid w:val="00D33604"/>
    <w:rsid w:val="00D34562"/>
    <w:rsid w:val="00D35508"/>
    <w:rsid w:val="00D35C8B"/>
    <w:rsid w:val="00D36FFF"/>
    <w:rsid w:val="00D37B08"/>
    <w:rsid w:val="00D413A4"/>
    <w:rsid w:val="00D4152A"/>
    <w:rsid w:val="00D430A3"/>
    <w:rsid w:val="00D437FF"/>
    <w:rsid w:val="00D44CC0"/>
    <w:rsid w:val="00D4526A"/>
    <w:rsid w:val="00D45E55"/>
    <w:rsid w:val="00D46576"/>
    <w:rsid w:val="00D470A6"/>
    <w:rsid w:val="00D50B33"/>
    <w:rsid w:val="00D5130C"/>
    <w:rsid w:val="00D515C4"/>
    <w:rsid w:val="00D51980"/>
    <w:rsid w:val="00D51D86"/>
    <w:rsid w:val="00D51E1E"/>
    <w:rsid w:val="00D51F01"/>
    <w:rsid w:val="00D52E9A"/>
    <w:rsid w:val="00D54AA3"/>
    <w:rsid w:val="00D554E4"/>
    <w:rsid w:val="00D55A27"/>
    <w:rsid w:val="00D56860"/>
    <w:rsid w:val="00D569C6"/>
    <w:rsid w:val="00D56B00"/>
    <w:rsid w:val="00D61A7E"/>
    <w:rsid w:val="00D62265"/>
    <w:rsid w:val="00D6233B"/>
    <w:rsid w:val="00D62A72"/>
    <w:rsid w:val="00D62F28"/>
    <w:rsid w:val="00D63AEA"/>
    <w:rsid w:val="00D6415C"/>
    <w:rsid w:val="00D6573D"/>
    <w:rsid w:val="00D66060"/>
    <w:rsid w:val="00D67B66"/>
    <w:rsid w:val="00D70431"/>
    <w:rsid w:val="00D7043C"/>
    <w:rsid w:val="00D7094A"/>
    <w:rsid w:val="00D718F9"/>
    <w:rsid w:val="00D71AD8"/>
    <w:rsid w:val="00D732BA"/>
    <w:rsid w:val="00D73F51"/>
    <w:rsid w:val="00D747C0"/>
    <w:rsid w:val="00D74E10"/>
    <w:rsid w:val="00D7731B"/>
    <w:rsid w:val="00D80570"/>
    <w:rsid w:val="00D820A7"/>
    <w:rsid w:val="00D827F9"/>
    <w:rsid w:val="00D8483D"/>
    <w:rsid w:val="00D84A68"/>
    <w:rsid w:val="00D8512E"/>
    <w:rsid w:val="00D86B65"/>
    <w:rsid w:val="00D878F5"/>
    <w:rsid w:val="00D92211"/>
    <w:rsid w:val="00D924DD"/>
    <w:rsid w:val="00D93785"/>
    <w:rsid w:val="00D939C9"/>
    <w:rsid w:val="00DA0D4C"/>
    <w:rsid w:val="00DA1E58"/>
    <w:rsid w:val="00DA1FA9"/>
    <w:rsid w:val="00DA3FD7"/>
    <w:rsid w:val="00DA54F7"/>
    <w:rsid w:val="00DA7CCD"/>
    <w:rsid w:val="00DB1D46"/>
    <w:rsid w:val="00DB307A"/>
    <w:rsid w:val="00DB448C"/>
    <w:rsid w:val="00DB77A6"/>
    <w:rsid w:val="00DC1055"/>
    <w:rsid w:val="00DC1A79"/>
    <w:rsid w:val="00DC3022"/>
    <w:rsid w:val="00DC4E5D"/>
    <w:rsid w:val="00DC55EC"/>
    <w:rsid w:val="00DC64E8"/>
    <w:rsid w:val="00DC673C"/>
    <w:rsid w:val="00DC6989"/>
    <w:rsid w:val="00DC7F84"/>
    <w:rsid w:val="00DD0587"/>
    <w:rsid w:val="00DD1561"/>
    <w:rsid w:val="00DD1832"/>
    <w:rsid w:val="00DD21E2"/>
    <w:rsid w:val="00DD2BE4"/>
    <w:rsid w:val="00DD2E9D"/>
    <w:rsid w:val="00DD4F5F"/>
    <w:rsid w:val="00DD598A"/>
    <w:rsid w:val="00DD5DA1"/>
    <w:rsid w:val="00DE22FD"/>
    <w:rsid w:val="00DE2575"/>
    <w:rsid w:val="00DE2831"/>
    <w:rsid w:val="00DE2BE7"/>
    <w:rsid w:val="00DE3E24"/>
    <w:rsid w:val="00DE4EF2"/>
    <w:rsid w:val="00DE5469"/>
    <w:rsid w:val="00DE66C4"/>
    <w:rsid w:val="00DE6EB4"/>
    <w:rsid w:val="00DE6F1C"/>
    <w:rsid w:val="00DE77F9"/>
    <w:rsid w:val="00DF02FC"/>
    <w:rsid w:val="00DF0824"/>
    <w:rsid w:val="00DF13B6"/>
    <w:rsid w:val="00DF2C0E"/>
    <w:rsid w:val="00DF3AD6"/>
    <w:rsid w:val="00DF40F1"/>
    <w:rsid w:val="00DF5599"/>
    <w:rsid w:val="00DF5AB9"/>
    <w:rsid w:val="00DF5F98"/>
    <w:rsid w:val="00DF6C56"/>
    <w:rsid w:val="00E00A77"/>
    <w:rsid w:val="00E01584"/>
    <w:rsid w:val="00E020F1"/>
    <w:rsid w:val="00E03A0F"/>
    <w:rsid w:val="00E040DC"/>
    <w:rsid w:val="00E04DB6"/>
    <w:rsid w:val="00E0581E"/>
    <w:rsid w:val="00E06FFB"/>
    <w:rsid w:val="00E07698"/>
    <w:rsid w:val="00E101FA"/>
    <w:rsid w:val="00E1045B"/>
    <w:rsid w:val="00E12CD0"/>
    <w:rsid w:val="00E1460D"/>
    <w:rsid w:val="00E16A1F"/>
    <w:rsid w:val="00E16A82"/>
    <w:rsid w:val="00E17B74"/>
    <w:rsid w:val="00E21021"/>
    <w:rsid w:val="00E21716"/>
    <w:rsid w:val="00E22116"/>
    <w:rsid w:val="00E221C2"/>
    <w:rsid w:val="00E22BD9"/>
    <w:rsid w:val="00E22C57"/>
    <w:rsid w:val="00E249A1"/>
    <w:rsid w:val="00E25A62"/>
    <w:rsid w:val="00E25D58"/>
    <w:rsid w:val="00E2742F"/>
    <w:rsid w:val="00E27893"/>
    <w:rsid w:val="00E30155"/>
    <w:rsid w:val="00E3041C"/>
    <w:rsid w:val="00E30ABD"/>
    <w:rsid w:val="00E319F9"/>
    <w:rsid w:val="00E32950"/>
    <w:rsid w:val="00E33579"/>
    <w:rsid w:val="00E33DC9"/>
    <w:rsid w:val="00E342C5"/>
    <w:rsid w:val="00E359A2"/>
    <w:rsid w:val="00E36404"/>
    <w:rsid w:val="00E36C07"/>
    <w:rsid w:val="00E37223"/>
    <w:rsid w:val="00E4049C"/>
    <w:rsid w:val="00E40ACC"/>
    <w:rsid w:val="00E411AD"/>
    <w:rsid w:val="00E41220"/>
    <w:rsid w:val="00E422A9"/>
    <w:rsid w:val="00E4266E"/>
    <w:rsid w:val="00E4386B"/>
    <w:rsid w:val="00E43CCD"/>
    <w:rsid w:val="00E45237"/>
    <w:rsid w:val="00E4537C"/>
    <w:rsid w:val="00E46B99"/>
    <w:rsid w:val="00E47C37"/>
    <w:rsid w:val="00E51BA0"/>
    <w:rsid w:val="00E52013"/>
    <w:rsid w:val="00E52F76"/>
    <w:rsid w:val="00E54765"/>
    <w:rsid w:val="00E54792"/>
    <w:rsid w:val="00E56D5B"/>
    <w:rsid w:val="00E56E20"/>
    <w:rsid w:val="00E5728F"/>
    <w:rsid w:val="00E60153"/>
    <w:rsid w:val="00E627D6"/>
    <w:rsid w:val="00E62A65"/>
    <w:rsid w:val="00E64158"/>
    <w:rsid w:val="00E641B6"/>
    <w:rsid w:val="00E65501"/>
    <w:rsid w:val="00E67336"/>
    <w:rsid w:val="00E70A28"/>
    <w:rsid w:val="00E727D7"/>
    <w:rsid w:val="00E72912"/>
    <w:rsid w:val="00E73861"/>
    <w:rsid w:val="00E76716"/>
    <w:rsid w:val="00E771FD"/>
    <w:rsid w:val="00E77D4B"/>
    <w:rsid w:val="00E80838"/>
    <w:rsid w:val="00E815BF"/>
    <w:rsid w:val="00E82659"/>
    <w:rsid w:val="00E83C35"/>
    <w:rsid w:val="00E8440C"/>
    <w:rsid w:val="00E84A2C"/>
    <w:rsid w:val="00E84CF3"/>
    <w:rsid w:val="00E85062"/>
    <w:rsid w:val="00E8527B"/>
    <w:rsid w:val="00E8682C"/>
    <w:rsid w:val="00E869B7"/>
    <w:rsid w:val="00E8727B"/>
    <w:rsid w:val="00E87D05"/>
    <w:rsid w:val="00E90EB3"/>
    <w:rsid w:val="00E919C7"/>
    <w:rsid w:val="00E91FE1"/>
    <w:rsid w:val="00E920F4"/>
    <w:rsid w:val="00E93B4A"/>
    <w:rsid w:val="00E94110"/>
    <w:rsid w:val="00E95FD6"/>
    <w:rsid w:val="00EA1C32"/>
    <w:rsid w:val="00EA23BE"/>
    <w:rsid w:val="00EA4722"/>
    <w:rsid w:val="00EA5292"/>
    <w:rsid w:val="00EA5E95"/>
    <w:rsid w:val="00EA6448"/>
    <w:rsid w:val="00EA6D95"/>
    <w:rsid w:val="00EA718A"/>
    <w:rsid w:val="00EA7932"/>
    <w:rsid w:val="00EA7E72"/>
    <w:rsid w:val="00EB055E"/>
    <w:rsid w:val="00EB1196"/>
    <w:rsid w:val="00EB55B9"/>
    <w:rsid w:val="00EB58D9"/>
    <w:rsid w:val="00EB76EA"/>
    <w:rsid w:val="00EB7A16"/>
    <w:rsid w:val="00EB7D4D"/>
    <w:rsid w:val="00EC1053"/>
    <w:rsid w:val="00EC3DAD"/>
    <w:rsid w:val="00EC543F"/>
    <w:rsid w:val="00ED06CA"/>
    <w:rsid w:val="00ED3AA4"/>
    <w:rsid w:val="00ED4954"/>
    <w:rsid w:val="00ED540A"/>
    <w:rsid w:val="00ED5A43"/>
    <w:rsid w:val="00EE0943"/>
    <w:rsid w:val="00EE16BB"/>
    <w:rsid w:val="00EE1F12"/>
    <w:rsid w:val="00EE2359"/>
    <w:rsid w:val="00EE30FF"/>
    <w:rsid w:val="00EE33A2"/>
    <w:rsid w:val="00EE43B3"/>
    <w:rsid w:val="00EE5F03"/>
    <w:rsid w:val="00EE5F77"/>
    <w:rsid w:val="00EE62D4"/>
    <w:rsid w:val="00EE73B0"/>
    <w:rsid w:val="00EF0028"/>
    <w:rsid w:val="00EF176F"/>
    <w:rsid w:val="00EF1B1B"/>
    <w:rsid w:val="00EF2BE9"/>
    <w:rsid w:val="00EF3410"/>
    <w:rsid w:val="00EF424A"/>
    <w:rsid w:val="00EF4433"/>
    <w:rsid w:val="00EF5A5C"/>
    <w:rsid w:val="00F00E0A"/>
    <w:rsid w:val="00F00F39"/>
    <w:rsid w:val="00F01719"/>
    <w:rsid w:val="00F03A12"/>
    <w:rsid w:val="00F056C9"/>
    <w:rsid w:val="00F073E3"/>
    <w:rsid w:val="00F07759"/>
    <w:rsid w:val="00F1084E"/>
    <w:rsid w:val="00F11A8F"/>
    <w:rsid w:val="00F11EC2"/>
    <w:rsid w:val="00F124B2"/>
    <w:rsid w:val="00F12BC5"/>
    <w:rsid w:val="00F12CF2"/>
    <w:rsid w:val="00F13DA3"/>
    <w:rsid w:val="00F13EDB"/>
    <w:rsid w:val="00F13FDC"/>
    <w:rsid w:val="00F14486"/>
    <w:rsid w:val="00F14710"/>
    <w:rsid w:val="00F14A6A"/>
    <w:rsid w:val="00F14DD3"/>
    <w:rsid w:val="00F14F77"/>
    <w:rsid w:val="00F152B8"/>
    <w:rsid w:val="00F16713"/>
    <w:rsid w:val="00F21035"/>
    <w:rsid w:val="00F213E4"/>
    <w:rsid w:val="00F25582"/>
    <w:rsid w:val="00F2609D"/>
    <w:rsid w:val="00F277A9"/>
    <w:rsid w:val="00F3087C"/>
    <w:rsid w:val="00F31B83"/>
    <w:rsid w:val="00F3202C"/>
    <w:rsid w:val="00F32C51"/>
    <w:rsid w:val="00F33D8A"/>
    <w:rsid w:val="00F34575"/>
    <w:rsid w:val="00F36727"/>
    <w:rsid w:val="00F36CCA"/>
    <w:rsid w:val="00F440FA"/>
    <w:rsid w:val="00F45C76"/>
    <w:rsid w:val="00F45E44"/>
    <w:rsid w:val="00F4679D"/>
    <w:rsid w:val="00F46892"/>
    <w:rsid w:val="00F47490"/>
    <w:rsid w:val="00F475AE"/>
    <w:rsid w:val="00F50B94"/>
    <w:rsid w:val="00F50C86"/>
    <w:rsid w:val="00F50E01"/>
    <w:rsid w:val="00F515B5"/>
    <w:rsid w:val="00F52E9C"/>
    <w:rsid w:val="00F53145"/>
    <w:rsid w:val="00F53E59"/>
    <w:rsid w:val="00F53EBA"/>
    <w:rsid w:val="00F546BE"/>
    <w:rsid w:val="00F54FF1"/>
    <w:rsid w:val="00F5523A"/>
    <w:rsid w:val="00F55F8B"/>
    <w:rsid w:val="00F56FBB"/>
    <w:rsid w:val="00F57143"/>
    <w:rsid w:val="00F606B3"/>
    <w:rsid w:val="00F62D14"/>
    <w:rsid w:val="00F62F35"/>
    <w:rsid w:val="00F63FF5"/>
    <w:rsid w:val="00F64756"/>
    <w:rsid w:val="00F67A1C"/>
    <w:rsid w:val="00F70586"/>
    <w:rsid w:val="00F73209"/>
    <w:rsid w:val="00F73CAF"/>
    <w:rsid w:val="00F74234"/>
    <w:rsid w:val="00F76B31"/>
    <w:rsid w:val="00F80848"/>
    <w:rsid w:val="00F808D8"/>
    <w:rsid w:val="00F80BEB"/>
    <w:rsid w:val="00F82A91"/>
    <w:rsid w:val="00F82C5B"/>
    <w:rsid w:val="00F8324A"/>
    <w:rsid w:val="00F83497"/>
    <w:rsid w:val="00F8555F"/>
    <w:rsid w:val="00F85858"/>
    <w:rsid w:val="00F8640B"/>
    <w:rsid w:val="00F868DB"/>
    <w:rsid w:val="00F918C6"/>
    <w:rsid w:val="00F92981"/>
    <w:rsid w:val="00F93D26"/>
    <w:rsid w:val="00F956C3"/>
    <w:rsid w:val="00F95744"/>
    <w:rsid w:val="00F97214"/>
    <w:rsid w:val="00F974C7"/>
    <w:rsid w:val="00F976FF"/>
    <w:rsid w:val="00F97910"/>
    <w:rsid w:val="00F97BA1"/>
    <w:rsid w:val="00FA026F"/>
    <w:rsid w:val="00FA0CD4"/>
    <w:rsid w:val="00FA1363"/>
    <w:rsid w:val="00FA1A84"/>
    <w:rsid w:val="00FA2183"/>
    <w:rsid w:val="00FA3A70"/>
    <w:rsid w:val="00FA4B93"/>
    <w:rsid w:val="00FA4C6F"/>
    <w:rsid w:val="00FA65AD"/>
    <w:rsid w:val="00FB02E0"/>
    <w:rsid w:val="00FB06EC"/>
    <w:rsid w:val="00FB07D4"/>
    <w:rsid w:val="00FB238A"/>
    <w:rsid w:val="00FB2EA6"/>
    <w:rsid w:val="00FB3058"/>
    <w:rsid w:val="00FB31AC"/>
    <w:rsid w:val="00FB33A8"/>
    <w:rsid w:val="00FB3E36"/>
    <w:rsid w:val="00FB501C"/>
    <w:rsid w:val="00FB7798"/>
    <w:rsid w:val="00FC0164"/>
    <w:rsid w:val="00FC0D03"/>
    <w:rsid w:val="00FC0E52"/>
    <w:rsid w:val="00FC1CC0"/>
    <w:rsid w:val="00FC2FEC"/>
    <w:rsid w:val="00FC3B7E"/>
    <w:rsid w:val="00FC5E0A"/>
    <w:rsid w:val="00FC654C"/>
    <w:rsid w:val="00FD04F9"/>
    <w:rsid w:val="00FD0966"/>
    <w:rsid w:val="00FD123F"/>
    <w:rsid w:val="00FD143C"/>
    <w:rsid w:val="00FD1735"/>
    <w:rsid w:val="00FD1FB1"/>
    <w:rsid w:val="00FD5776"/>
    <w:rsid w:val="00FD5D1B"/>
    <w:rsid w:val="00FD6070"/>
    <w:rsid w:val="00FD7605"/>
    <w:rsid w:val="00FE2CFB"/>
    <w:rsid w:val="00FE6F70"/>
    <w:rsid w:val="00FF0081"/>
    <w:rsid w:val="00FF2F18"/>
    <w:rsid w:val="00FF398D"/>
    <w:rsid w:val="00FF39EA"/>
    <w:rsid w:val="00FF4019"/>
    <w:rsid w:val="00FF5861"/>
    <w:rsid w:val="00FF751A"/>
    <w:rsid w:val="00FF78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92BFF"/>
  <w15:chartTrackingRefBased/>
  <w15:docId w15:val="{D0B89F10-BD10-4B3F-B043-68F6919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EBF"/>
    <w:pPr>
      <w:spacing w:after="180"/>
    </w:pPr>
    <w:rPr>
      <w:rFonts w:ascii="Arial" w:hAnsi="Arial" w:cs="Arial"/>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230AC1"/>
    <w:rPr>
      <w:rFonts w:ascii="Arial" w:hAnsi="Arial"/>
      <w:b/>
      <w:lang w:eastAsia="en-US"/>
    </w:rPr>
  </w:style>
  <w:style w:type="character" w:customStyle="1" w:styleId="TALChar">
    <w:name w:val="TAL Char"/>
    <w:link w:val="TAL"/>
    <w:rsid w:val="00230AC1"/>
    <w:rPr>
      <w:rFonts w:ascii="Arial" w:hAnsi="Arial"/>
      <w:sz w:val="18"/>
      <w:lang w:eastAsia="en-US"/>
    </w:rPr>
  </w:style>
  <w:style w:type="character" w:customStyle="1" w:styleId="TAHChar">
    <w:name w:val="TAH Char"/>
    <w:link w:val="TAH"/>
    <w:rsid w:val="00230AC1"/>
    <w:rPr>
      <w:rFonts w:ascii="Arial" w:hAnsi="Arial"/>
      <w:b/>
      <w:sz w:val="18"/>
      <w:lang w:eastAsia="en-US"/>
    </w:rPr>
  </w:style>
  <w:style w:type="character" w:customStyle="1" w:styleId="NOChar">
    <w:name w:val="NO Char"/>
    <w:basedOn w:val="DefaultParagraphFont"/>
    <w:link w:val="NO"/>
    <w:rsid w:val="00607D7D"/>
    <w:rPr>
      <w:rFonts w:ascii="Times New Roman" w:hAnsi="Times New Roman"/>
      <w:lang w:eastAsia="en-US"/>
    </w:rPr>
  </w:style>
  <w:style w:type="paragraph" w:customStyle="1" w:styleId="CRfront">
    <w:name w:val="CR_front"/>
    <w:next w:val="Normal"/>
    <w:rsid w:val="00C84F0D"/>
    <w:rPr>
      <w:rFonts w:ascii="Arial" w:eastAsia="Times New Roman" w:hAnsi="Arial"/>
      <w:lang w:eastAsia="en-US"/>
    </w:rPr>
  </w:style>
  <w:style w:type="character" w:styleId="UnresolvedMention">
    <w:name w:val="Unresolved Mention"/>
    <w:basedOn w:val="DefaultParagraphFont"/>
    <w:uiPriority w:val="99"/>
    <w:semiHidden/>
    <w:unhideWhenUsed/>
    <w:rsid w:val="006B1AC4"/>
    <w:rPr>
      <w:color w:val="605E5C"/>
      <w:shd w:val="clear" w:color="auto" w:fill="E1DFDD"/>
    </w:rPr>
  </w:style>
  <w:style w:type="paragraph" w:styleId="Revision">
    <w:name w:val="Revision"/>
    <w:hidden/>
    <w:uiPriority w:val="99"/>
    <w:semiHidden/>
    <w:rsid w:val="00CA390A"/>
    <w:rPr>
      <w:rFonts w:ascii="Times New Roman" w:hAnsi="Times New Roman"/>
      <w:lang w:eastAsia="en-US"/>
    </w:rPr>
  </w:style>
  <w:style w:type="table" w:styleId="TableGrid">
    <w:name w:val="Table Grid"/>
    <w:basedOn w:val="TableNormal"/>
    <w:rsid w:val="00F83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BOXt">
    <w:name w:val="TAB.BOX (t)"/>
    <w:rsid w:val="00B30EB2"/>
    <w:pPr>
      <w:keepLines/>
      <w:pBdr>
        <w:top w:val="single" w:sz="6" w:space="0" w:color="000000"/>
        <w:left w:val="single" w:sz="6" w:space="0" w:color="000000"/>
        <w:bottom w:val="single" w:sz="6" w:space="0" w:color="000000"/>
        <w:right w:val="single" w:sz="6" w:space="0" w:color="000000"/>
      </w:pBdr>
      <w:spacing w:line="240" w:lineRule="exact"/>
    </w:pPr>
    <w:rPr>
      <w:rFonts w:ascii="Arial" w:eastAsia="Times New Roman" w:hAnsi="Arial"/>
      <w:lang w:eastAsia="en-US"/>
    </w:rPr>
  </w:style>
  <w:style w:type="character" w:styleId="PageNumber">
    <w:name w:val="page number"/>
    <w:basedOn w:val="DefaultParagraphFont"/>
    <w:rsid w:val="00E1045B"/>
  </w:style>
  <w:style w:type="paragraph" w:customStyle="1" w:styleId="NormTop">
    <w:name w:val="NormTop"/>
    <w:basedOn w:val="Normal"/>
    <w:next w:val="Normal"/>
    <w:rsid w:val="008D4307"/>
    <w:pPr>
      <w:keepNext/>
      <w:keepLines/>
      <w:pBdr>
        <w:top w:val="single" w:sz="4" w:space="1" w:color="auto"/>
      </w:pBdr>
      <w:tabs>
        <w:tab w:val="left" w:pos="567"/>
        <w:tab w:val="left" w:pos="851"/>
        <w:tab w:val="left" w:pos="1134"/>
        <w:tab w:val="left" w:pos="1418"/>
        <w:tab w:val="left" w:pos="1701"/>
      </w:tabs>
      <w:spacing w:after="120"/>
    </w:pPr>
    <w:rPr>
      <w:rFonts w:eastAsia="ＭＳ 明朝"/>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29767">
      <w:bodyDiv w:val="1"/>
      <w:marLeft w:val="0"/>
      <w:marRight w:val="0"/>
      <w:marTop w:val="0"/>
      <w:marBottom w:val="0"/>
      <w:divBdr>
        <w:top w:val="none" w:sz="0" w:space="0" w:color="auto"/>
        <w:left w:val="none" w:sz="0" w:space="0" w:color="auto"/>
        <w:bottom w:val="none" w:sz="0" w:space="0" w:color="auto"/>
        <w:right w:val="none" w:sz="0" w:space="0" w:color="auto"/>
      </w:divBdr>
    </w:div>
    <w:div w:id="4738911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0421036">
      <w:bodyDiv w:val="1"/>
      <w:marLeft w:val="0"/>
      <w:marRight w:val="0"/>
      <w:marTop w:val="0"/>
      <w:marBottom w:val="0"/>
      <w:divBdr>
        <w:top w:val="none" w:sz="0" w:space="0" w:color="auto"/>
        <w:left w:val="none" w:sz="0" w:space="0" w:color="auto"/>
        <w:bottom w:val="none" w:sz="0" w:space="0" w:color="auto"/>
        <w:right w:val="none" w:sz="0" w:space="0" w:color="auto"/>
      </w:divBdr>
    </w:div>
    <w:div w:id="379482387">
      <w:bodyDiv w:val="1"/>
      <w:marLeft w:val="0"/>
      <w:marRight w:val="0"/>
      <w:marTop w:val="0"/>
      <w:marBottom w:val="0"/>
      <w:divBdr>
        <w:top w:val="none" w:sz="0" w:space="0" w:color="auto"/>
        <w:left w:val="none" w:sz="0" w:space="0" w:color="auto"/>
        <w:bottom w:val="none" w:sz="0" w:space="0" w:color="auto"/>
        <w:right w:val="none" w:sz="0" w:space="0" w:color="auto"/>
      </w:divBdr>
    </w:div>
    <w:div w:id="450511281">
      <w:bodyDiv w:val="1"/>
      <w:marLeft w:val="0"/>
      <w:marRight w:val="0"/>
      <w:marTop w:val="0"/>
      <w:marBottom w:val="0"/>
      <w:divBdr>
        <w:top w:val="none" w:sz="0" w:space="0" w:color="auto"/>
        <w:left w:val="none" w:sz="0" w:space="0" w:color="auto"/>
        <w:bottom w:val="none" w:sz="0" w:space="0" w:color="auto"/>
        <w:right w:val="none" w:sz="0" w:space="0" w:color="auto"/>
      </w:divBdr>
    </w:div>
    <w:div w:id="46670527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951174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3031944">
      <w:bodyDiv w:val="1"/>
      <w:marLeft w:val="0"/>
      <w:marRight w:val="0"/>
      <w:marTop w:val="0"/>
      <w:marBottom w:val="0"/>
      <w:divBdr>
        <w:top w:val="none" w:sz="0" w:space="0" w:color="auto"/>
        <w:left w:val="none" w:sz="0" w:space="0" w:color="auto"/>
        <w:bottom w:val="none" w:sz="0" w:space="0" w:color="auto"/>
        <w:right w:val="none" w:sz="0" w:space="0" w:color="auto"/>
      </w:divBdr>
    </w:div>
    <w:div w:id="931205303">
      <w:bodyDiv w:val="1"/>
      <w:marLeft w:val="0"/>
      <w:marRight w:val="0"/>
      <w:marTop w:val="0"/>
      <w:marBottom w:val="0"/>
      <w:divBdr>
        <w:top w:val="none" w:sz="0" w:space="0" w:color="auto"/>
        <w:left w:val="none" w:sz="0" w:space="0" w:color="auto"/>
        <w:bottom w:val="none" w:sz="0" w:space="0" w:color="auto"/>
        <w:right w:val="none" w:sz="0" w:space="0" w:color="auto"/>
      </w:divBdr>
    </w:div>
    <w:div w:id="963192498">
      <w:bodyDiv w:val="1"/>
      <w:marLeft w:val="0"/>
      <w:marRight w:val="0"/>
      <w:marTop w:val="0"/>
      <w:marBottom w:val="0"/>
      <w:divBdr>
        <w:top w:val="none" w:sz="0" w:space="0" w:color="auto"/>
        <w:left w:val="none" w:sz="0" w:space="0" w:color="auto"/>
        <w:bottom w:val="none" w:sz="0" w:space="0" w:color="auto"/>
        <w:right w:val="none" w:sz="0" w:space="0" w:color="auto"/>
      </w:divBdr>
    </w:div>
    <w:div w:id="11203407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2841148">
      <w:bodyDiv w:val="1"/>
      <w:marLeft w:val="0"/>
      <w:marRight w:val="0"/>
      <w:marTop w:val="0"/>
      <w:marBottom w:val="0"/>
      <w:divBdr>
        <w:top w:val="none" w:sz="0" w:space="0" w:color="auto"/>
        <w:left w:val="none" w:sz="0" w:space="0" w:color="auto"/>
        <w:bottom w:val="none" w:sz="0" w:space="0" w:color="auto"/>
        <w:right w:val="none" w:sz="0" w:space="0" w:color="auto"/>
      </w:divBdr>
    </w:div>
    <w:div w:id="125705990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8263065">
      <w:bodyDiv w:val="1"/>
      <w:marLeft w:val="0"/>
      <w:marRight w:val="0"/>
      <w:marTop w:val="0"/>
      <w:marBottom w:val="0"/>
      <w:divBdr>
        <w:top w:val="none" w:sz="0" w:space="0" w:color="auto"/>
        <w:left w:val="none" w:sz="0" w:space="0" w:color="auto"/>
        <w:bottom w:val="none" w:sz="0" w:space="0" w:color="auto"/>
        <w:right w:val="none" w:sz="0" w:space="0" w:color="auto"/>
      </w:divBdr>
    </w:div>
    <w:div w:id="139034791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6305675">
      <w:bodyDiv w:val="1"/>
      <w:marLeft w:val="0"/>
      <w:marRight w:val="0"/>
      <w:marTop w:val="0"/>
      <w:marBottom w:val="0"/>
      <w:divBdr>
        <w:top w:val="none" w:sz="0" w:space="0" w:color="auto"/>
        <w:left w:val="none" w:sz="0" w:space="0" w:color="auto"/>
        <w:bottom w:val="none" w:sz="0" w:space="0" w:color="auto"/>
        <w:right w:val="none" w:sz="0" w:space="0" w:color="auto"/>
      </w:divBdr>
    </w:div>
    <w:div w:id="1590966057">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42829011">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6956247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8731853">
      <w:bodyDiv w:val="1"/>
      <w:marLeft w:val="0"/>
      <w:marRight w:val="0"/>
      <w:marTop w:val="0"/>
      <w:marBottom w:val="0"/>
      <w:divBdr>
        <w:top w:val="none" w:sz="0" w:space="0" w:color="auto"/>
        <w:left w:val="none" w:sz="0" w:space="0" w:color="auto"/>
        <w:bottom w:val="none" w:sz="0" w:space="0" w:color="auto"/>
        <w:right w:val="none" w:sz="0" w:space="0" w:color="auto"/>
      </w:divBdr>
    </w:div>
    <w:div w:id="1938248325">
      <w:bodyDiv w:val="1"/>
      <w:marLeft w:val="0"/>
      <w:marRight w:val="0"/>
      <w:marTop w:val="0"/>
      <w:marBottom w:val="0"/>
      <w:divBdr>
        <w:top w:val="none" w:sz="0" w:space="0" w:color="auto"/>
        <w:left w:val="none" w:sz="0" w:space="0" w:color="auto"/>
        <w:bottom w:val="none" w:sz="0" w:space="0" w:color="auto"/>
        <w:right w:val="none" w:sz="0" w:space="0" w:color="auto"/>
      </w:divBdr>
    </w:div>
    <w:div w:id="1984696571">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4980578">
      <w:bodyDiv w:val="1"/>
      <w:marLeft w:val="0"/>
      <w:marRight w:val="0"/>
      <w:marTop w:val="0"/>
      <w:marBottom w:val="0"/>
      <w:divBdr>
        <w:top w:val="none" w:sz="0" w:space="0" w:color="auto"/>
        <w:left w:val="none" w:sz="0" w:space="0" w:color="auto"/>
        <w:bottom w:val="none" w:sz="0" w:space="0" w:color="auto"/>
        <w:right w:val="none" w:sz="0" w:space="0" w:color="auto"/>
      </w:divBdr>
    </w:div>
    <w:div w:id="212338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2</Pages>
  <Words>1855</Words>
  <Characters>10577</Characters>
  <Application>Microsoft Office Word</Application>
  <DocSecurity>0</DocSecurity>
  <Lines>88</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MCC</cp:lastModifiedBy>
  <cp:revision>15</cp:revision>
  <cp:lastPrinted>1900-01-01T05:00:00Z</cp:lastPrinted>
  <dcterms:created xsi:type="dcterms:W3CDTF">2025-09-18T01:10:00Z</dcterms:created>
  <dcterms:modified xsi:type="dcterms:W3CDTF">2025-09-18T01:53:00Z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lassificationContentMarkingFooterShapeIds">
    <vt:lpwstr>627a60f6,75751682,62661858</vt:lpwstr>
  </property>
  <property fmtid="{D5CDD505-2E9C-101B-9397-08002B2CF9AE}" pid="4" name="ClassificationContentMarkingFooterFontProps">
    <vt:lpwstr>#000000,7,Calibri</vt:lpwstr>
  </property>
  <property fmtid="{D5CDD505-2E9C-101B-9397-08002B2CF9AE}" pid="5" name="ClassificationContentMarkingFooterText">
    <vt:lpwstr>C2 General</vt:lpwstr>
  </property>
  <property fmtid="{D5CDD505-2E9C-101B-9397-08002B2CF9AE}" pid="6" name="MSIP_Label_0359f705-2ba0-454b-9cfc-6ce5bcaac040_Enabled">
    <vt:lpwstr>true</vt:lpwstr>
  </property>
  <property fmtid="{D5CDD505-2E9C-101B-9397-08002B2CF9AE}" pid="7" name="MSIP_Label_0359f705-2ba0-454b-9cfc-6ce5bcaac040_SetDate">
    <vt:lpwstr>2025-09-09T11:23:53Z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efaf2620-def2-4d96-9b8f-d3553f23ced4</vt:lpwstr>
  </property>
  <property fmtid="{D5CDD505-2E9C-101B-9397-08002B2CF9AE}" pid="12" name="MSIP_Label_0359f705-2ba0-454b-9cfc-6ce5bcaac040_ContentBits">
    <vt:lpwstr>2</vt:lpwstr>
  </property>
  <property fmtid="{D5CDD505-2E9C-101B-9397-08002B2CF9AE}" pid="13" name="MSIP_Label_0359f705-2ba0-454b-9cfc-6ce5bcaac040_Tag">
    <vt:lpwstr>10, 3, 0, 1</vt:lpwstr>
  </property>
</Properties>
</file>