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2B23" w14:textId="188C9636" w:rsidR="00FE71CB" w:rsidRDefault="00FE71CB" w:rsidP="00FE71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6</w:t>
      </w:r>
      <w:r w:rsidR="00941BCF">
        <w:rPr>
          <w:b/>
          <w:i/>
          <w:noProof/>
          <w:sz w:val="28"/>
        </w:rPr>
        <w:t>0862</w:t>
      </w:r>
      <w:r>
        <w:rPr>
          <w:b/>
          <w:i/>
          <w:noProof/>
          <w:sz w:val="28"/>
        </w:rPr>
        <w:fldChar w:fldCharType="end"/>
      </w:r>
    </w:p>
    <w:p w14:paraId="4182A978" w14:textId="77777777" w:rsidR="00FE71CB" w:rsidRDefault="00FE71CB" w:rsidP="00FE71CB">
      <w:pPr>
        <w:pStyle w:val="CRCoverPage"/>
        <w:outlineLvl w:val="0"/>
        <w:rPr>
          <w:b/>
          <w:noProof/>
          <w:sz w:val="24"/>
        </w:rPr>
      </w:pPr>
      <w:r w:rsidRPr="00A52B88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t xml:space="preserve">, Sweden,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- 13</w:t>
      </w:r>
      <w:r w:rsidRPr="00D62D72">
        <w:rPr>
          <w:b/>
          <w:noProof/>
          <w:sz w:val="24"/>
        </w:rPr>
        <w:t>th Feb 2026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52FDD7F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30C410F1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858F9">
        <w:rPr>
          <w:rFonts w:ascii="Arial" w:eastAsia="Batang" w:hAnsi="Arial" w:cs="Arial"/>
          <w:b/>
          <w:lang w:eastAsia="zh-CN"/>
        </w:rPr>
        <w:t xml:space="preserve">Discussion on </w:t>
      </w:r>
      <w:r w:rsidR="00232A27" w:rsidRPr="00232A27">
        <w:rPr>
          <w:rFonts w:ascii="Arial" w:eastAsia="Batang" w:hAnsi="Arial" w:cs="Arial"/>
          <w:b/>
          <w:lang w:eastAsia="zh-CN"/>
        </w:rPr>
        <w:t>Uplink Data Compression Test Cases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676B5B" w:rsidRDefault="009235D5" w:rsidP="002C05E7">
      <w:pPr>
        <w:pStyle w:val="Heading2"/>
        <w:rPr>
          <w:lang w:eastAsia="en-GB"/>
        </w:rPr>
      </w:pPr>
      <w:r w:rsidRPr="00676B5B">
        <w:t>1.</w:t>
      </w:r>
      <w:r w:rsidRPr="00676B5B">
        <w:tab/>
      </w:r>
      <w:r w:rsidR="00D31D1B" w:rsidRPr="00676B5B">
        <w:t>Introduction</w:t>
      </w:r>
    </w:p>
    <w:p w14:paraId="457EDEDB" w14:textId="30F9A603" w:rsidR="009E3811" w:rsidRDefault="00AB7626" w:rsidP="00EA2B7C">
      <w:r>
        <w:t xml:space="preserve">3GPP Rel-17 </w:t>
      </w:r>
      <w:r w:rsidR="00282826">
        <w:t>work item</w:t>
      </w:r>
      <w:r>
        <w:t xml:space="preserve"> </w:t>
      </w:r>
      <w:r w:rsidRPr="00437F6D">
        <w:t>NR_UDC-UEConTest</w:t>
      </w:r>
      <w:r>
        <w:t xml:space="preserve"> introduced nine test cases for </w:t>
      </w:r>
      <w:r w:rsidR="00A17469">
        <w:t>verifying</w:t>
      </w:r>
      <w:r>
        <w:t xml:space="preserve"> PDCP </w:t>
      </w:r>
      <w:r w:rsidR="002E5074">
        <w:t>Uplink Data Compression (</w:t>
      </w:r>
      <w:r>
        <w:t>UDC</w:t>
      </w:r>
      <w:r w:rsidR="002E5074">
        <w:t>)</w:t>
      </w:r>
      <w:r>
        <w:t xml:space="preserve"> functionality in clause 7.1.3.6 of [1]</w:t>
      </w:r>
      <w:r w:rsidR="00FD1B2C">
        <w:t xml:space="preserve">. </w:t>
      </w:r>
      <w:r w:rsidR="00D40A47">
        <w:t>Across</w:t>
      </w:r>
      <w:r w:rsidR="006608B3">
        <w:t xml:space="preserve"> all these test cases, </w:t>
      </w:r>
      <w:r w:rsidR="00FD1B2C" w:rsidRPr="00FD1B2C">
        <w:t xml:space="preserve">UE TEST LOOP MODE A is configured </w:t>
      </w:r>
      <w:r w:rsidR="008E155B">
        <w:t xml:space="preserve">and </w:t>
      </w:r>
      <w:r w:rsidR="009E3811">
        <w:t>primary</w:t>
      </w:r>
      <w:r w:rsidR="005E29D6">
        <w:t xml:space="preserve"> DRB used for loopback data</w:t>
      </w:r>
      <w:r w:rsidR="009E3811">
        <w:t xml:space="preserve"> </w:t>
      </w:r>
      <w:r w:rsidR="006E583C">
        <w:t>transfer</w:t>
      </w:r>
      <w:r w:rsidR="00A17469">
        <w:t xml:space="preserve">, </w:t>
      </w:r>
      <w:r w:rsidR="009E3811">
        <w:t xml:space="preserve">according to </w:t>
      </w:r>
      <w:r w:rsidR="009E3811" w:rsidRPr="006608B3">
        <w:t>clause 7.1.3.0 of [1]</w:t>
      </w:r>
      <w:r w:rsidR="005E29D6">
        <w:t xml:space="preserve"> is</w:t>
      </w:r>
      <w:r w:rsidR="009E3811">
        <w:t>:</w:t>
      </w:r>
    </w:p>
    <w:p w14:paraId="77384B34" w14:textId="5703E4E2" w:rsidR="009E3811" w:rsidRDefault="0050025B" w:rsidP="009E3811">
      <w:pPr>
        <w:pStyle w:val="ListParagraph"/>
        <w:numPr>
          <w:ilvl w:val="0"/>
          <w:numId w:val="29"/>
        </w:numPr>
      </w:pPr>
      <w:r>
        <w:t>"</w:t>
      </w:r>
      <w:r w:rsidR="00C42150" w:rsidRPr="00C42150">
        <w:t>Default DRB of the first PDU session on NR Cell</w:t>
      </w:r>
      <w:r>
        <w:t>"</w:t>
      </w:r>
      <w:r w:rsidR="00EB2040">
        <w:t xml:space="preserve"> for </w:t>
      </w:r>
      <w:r w:rsidR="00A17469" w:rsidRPr="001055A6">
        <w:t>Connectivity</w:t>
      </w:r>
      <w:r w:rsidR="00A17469">
        <w:t xml:space="preserve"> </w:t>
      </w:r>
      <w:r w:rsidR="00A17469" w:rsidRPr="001055A6">
        <w:t>(NR)</w:t>
      </w:r>
      <w:r w:rsidR="00A17469">
        <w:t xml:space="preserve"> </w:t>
      </w:r>
      <w:r w:rsidR="00EB2040">
        <w:t>and</w:t>
      </w:r>
      <w:r w:rsidR="00767C72">
        <w:t xml:space="preserve"> </w:t>
      </w:r>
    </w:p>
    <w:p w14:paraId="3D472A67" w14:textId="3B193CC5" w:rsidR="00766F1C" w:rsidRDefault="0050025B" w:rsidP="009E3811">
      <w:pPr>
        <w:pStyle w:val="ListParagraph"/>
        <w:numPr>
          <w:ilvl w:val="0"/>
          <w:numId w:val="29"/>
        </w:numPr>
      </w:pPr>
      <w:r>
        <w:t>"</w:t>
      </w:r>
      <w:r w:rsidR="00767C72">
        <w:t>SCG DRB</w:t>
      </w:r>
      <w:r>
        <w:t>"</w:t>
      </w:r>
      <w:r w:rsidR="00767C72">
        <w:t xml:space="preserve"> for </w:t>
      </w:r>
      <w:r w:rsidR="001055A6" w:rsidRPr="001055A6">
        <w:t>Connectivity</w:t>
      </w:r>
      <w:r w:rsidR="00DE5CD2">
        <w:t xml:space="preserve"> </w:t>
      </w:r>
      <w:r w:rsidR="001055A6" w:rsidRPr="001055A6">
        <w:t>(NR-DC)</w:t>
      </w:r>
      <w:r w:rsidR="001055A6">
        <w:t xml:space="preserve">, </w:t>
      </w:r>
      <w:r w:rsidR="00DE5CD2" w:rsidRPr="00DE5CD2">
        <w:t>Connectivity</w:t>
      </w:r>
      <w:r w:rsidR="00DE5CD2">
        <w:t xml:space="preserve"> </w:t>
      </w:r>
      <w:r w:rsidR="00DE5CD2" w:rsidRPr="00DE5CD2">
        <w:t>(NE-DC)</w:t>
      </w:r>
      <w:r w:rsidR="00DE5CD2">
        <w:t>.</w:t>
      </w:r>
    </w:p>
    <w:p w14:paraId="2CFC72E2" w14:textId="5E9F2851" w:rsidR="007B7545" w:rsidRPr="00676B5B" w:rsidRDefault="007B7545" w:rsidP="007B7545">
      <w:pPr>
        <w:pStyle w:val="Heading2"/>
      </w:pPr>
      <w:r w:rsidRPr="00676B5B">
        <w:t>2.</w:t>
      </w:r>
      <w:r w:rsidRPr="00676B5B">
        <w:tab/>
        <w:t>Discussion</w:t>
      </w:r>
    </w:p>
    <w:p w14:paraId="7F0111EB" w14:textId="51E58FEF" w:rsidR="001C4D2A" w:rsidRDefault="006E583C" w:rsidP="00DB127A">
      <w:r w:rsidRPr="006E583C">
        <w:t>According to [2], a maximum of two DRBs may be configured with UDC</w:t>
      </w:r>
      <w:r w:rsidR="008B05C7">
        <w:t>.</w:t>
      </w:r>
    </w:p>
    <w:p w14:paraId="1C390FE3" w14:textId="324AF914" w:rsidR="008A6CD9" w:rsidRPr="0050025B" w:rsidRDefault="008A6CD9" w:rsidP="004B27E1">
      <w:pPr>
        <w:pStyle w:val="TAL"/>
        <w:ind w:left="720"/>
        <w:rPr>
          <w:b/>
          <w:bCs/>
        </w:rPr>
      </w:pPr>
      <w:r w:rsidRPr="0050025B">
        <w:rPr>
          <w:b/>
          <w:bCs/>
        </w:rPr>
        <w:t>TS 38.331</w:t>
      </w:r>
      <w:r w:rsidR="0050025B">
        <w:rPr>
          <w:b/>
          <w:bCs/>
        </w:rPr>
        <w:t xml:space="preserve"> [2]</w:t>
      </w:r>
      <w:r w:rsidRPr="0050025B">
        <w:rPr>
          <w:b/>
          <w:bCs/>
        </w:rPr>
        <w:t xml:space="preserve">: </w:t>
      </w:r>
    </w:p>
    <w:p w14:paraId="00E238CB" w14:textId="7C23F207" w:rsidR="008A6CD9" w:rsidRPr="00C156C7" w:rsidRDefault="008A6CD9" w:rsidP="004B27E1">
      <w:pPr>
        <w:ind w:left="720"/>
        <w:rPr>
          <w:rFonts w:eastAsia="Malgun Gothic"/>
          <w:bCs/>
          <w:iCs/>
          <w:lang w:eastAsia="ko-KR"/>
        </w:rPr>
      </w:pPr>
      <w:r w:rsidRPr="0050025B">
        <w:rPr>
          <w:rFonts w:eastAsia="Malgun Gothic"/>
          <w:bCs/>
          <w:iCs/>
          <w:lang w:eastAsia="ko-KR"/>
        </w:rPr>
        <w:t xml:space="preserve">Indicates the UDC configuration that the UE shall apply. Network does not configure </w:t>
      </w:r>
      <w:r w:rsidRPr="0050025B">
        <w:rPr>
          <w:rFonts w:eastAsia="Malgun Gothic"/>
          <w:bCs/>
          <w:i/>
          <w:lang w:eastAsia="ko-KR"/>
        </w:rPr>
        <w:t>uplinkDataCompression</w:t>
      </w:r>
      <w:r w:rsidRPr="0050025B">
        <w:rPr>
          <w:rFonts w:eastAsia="Malgun Gothic"/>
          <w:bCs/>
          <w:iCs/>
          <w:lang w:eastAsia="ko-KR"/>
        </w:rPr>
        <w:t xml:space="preserve"> for a DRB, if </w:t>
      </w:r>
      <w:r w:rsidRPr="0050025B">
        <w:rPr>
          <w:rFonts w:eastAsia="Malgun Gothic"/>
          <w:bCs/>
          <w:i/>
          <w:lang w:eastAsia="ko-KR"/>
        </w:rPr>
        <w:t>headerCompression</w:t>
      </w:r>
      <w:r w:rsidRPr="0050025B">
        <w:rPr>
          <w:rFonts w:eastAsia="Malgun Gothic"/>
          <w:bCs/>
          <w:iCs/>
          <w:lang w:eastAsia="ko-KR"/>
        </w:rPr>
        <w:t xml:space="preserve"> or </w:t>
      </w:r>
      <w:r w:rsidRPr="0050025B">
        <w:rPr>
          <w:rFonts w:eastAsia="Malgun Gothic"/>
          <w:bCs/>
          <w:i/>
          <w:lang w:eastAsia="ko-KR"/>
        </w:rPr>
        <w:t>ethernetHeaderCompression</w:t>
      </w:r>
      <w:r w:rsidRPr="0050025B">
        <w:rPr>
          <w:rFonts w:eastAsia="Malgun Gothic"/>
          <w:bCs/>
          <w:iCs/>
          <w:lang w:eastAsia="ko-KR"/>
        </w:rPr>
        <w:t xml:space="preserve"> is already configured or </w:t>
      </w:r>
      <w:r w:rsidRPr="0050025B">
        <w:rPr>
          <w:rFonts w:eastAsia="Malgun Gothic"/>
          <w:bCs/>
          <w:i/>
          <w:lang w:eastAsia="ko-KR"/>
        </w:rPr>
        <w:t>outOfOrderDelivery</w:t>
      </w:r>
      <w:r w:rsidRPr="0050025B">
        <w:rPr>
          <w:rFonts w:eastAsia="Malgun Gothic"/>
          <w:bCs/>
          <w:iCs/>
          <w:lang w:eastAsia="ko-KR"/>
        </w:rPr>
        <w:t xml:space="preserve"> or DAPS is configured for the DRB. </w:t>
      </w:r>
      <w:r w:rsidRPr="00C156C7">
        <w:rPr>
          <w:rFonts w:eastAsia="Malgun Gothic"/>
          <w:bCs/>
          <w:iCs/>
          <w:lang w:eastAsia="ko-KR"/>
        </w:rPr>
        <w:t xml:space="preserve">The maximum number of DRBs where </w:t>
      </w:r>
      <w:r w:rsidRPr="00C156C7">
        <w:rPr>
          <w:rFonts w:eastAsia="Malgun Gothic"/>
          <w:bCs/>
          <w:i/>
          <w:lang w:eastAsia="ko-KR"/>
        </w:rPr>
        <w:t>uplinkDataCompression</w:t>
      </w:r>
      <w:r w:rsidRPr="00C156C7">
        <w:rPr>
          <w:rFonts w:eastAsia="Malgun Gothic"/>
          <w:bCs/>
          <w:iCs/>
          <w:lang w:eastAsia="ko-KR"/>
        </w:rPr>
        <w:t xml:space="preserve"> can be applied is two.</w:t>
      </w:r>
    </w:p>
    <w:p w14:paraId="4DCB49E0" w14:textId="65A8C84D" w:rsidR="0050025B" w:rsidRDefault="00B63E95" w:rsidP="008A6CD9">
      <w:pPr>
        <w:rPr>
          <w:rFonts w:eastAsia="Malgun Gothic"/>
          <w:bCs/>
          <w:iCs/>
          <w:lang w:eastAsia="ko-KR"/>
        </w:rPr>
      </w:pPr>
      <w:r>
        <w:rPr>
          <w:rFonts w:eastAsia="Malgun Gothic"/>
          <w:bCs/>
          <w:iCs/>
          <w:lang w:eastAsia="ko-KR"/>
        </w:rPr>
        <w:t>In addition,</w:t>
      </w:r>
      <w:r w:rsidR="00B368A3">
        <w:rPr>
          <w:rFonts w:eastAsia="Malgun Gothic"/>
          <w:bCs/>
          <w:iCs/>
          <w:lang w:eastAsia="ko-KR"/>
        </w:rPr>
        <w:t xml:space="preserve"> </w:t>
      </w:r>
      <w:r w:rsidR="00A8516D">
        <w:rPr>
          <w:rFonts w:eastAsia="Malgun Gothic"/>
          <w:bCs/>
          <w:iCs/>
          <w:lang w:eastAsia="ko-KR"/>
        </w:rPr>
        <w:t xml:space="preserve">as specified in </w:t>
      </w:r>
      <w:r w:rsidR="00B368A3">
        <w:rPr>
          <w:rFonts w:eastAsia="Malgun Gothic"/>
          <w:bCs/>
          <w:iCs/>
          <w:lang w:eastAsia="ko-KR"/>
        </w:rPr>
        <w:t xml:space="preserve">Annex B.1 of [3], </w:t>
      </w:r>
      <w:r w:rsidR="00200F12">
        <w:rPr>
          <w:rFonts w:eastAsia="Malgun Gothic"/>
          <w:bCs/>
          <w:iCs/>
          <w:lang w:eastAsia="ko-KR"/>
        </w:rPr>
        <w:t xml:space="preserve">when </w:t>
      </w:r>
      <w:r w:rsidR="00C156C7">
        <w:rPr>
          <w:rFonts w:eastAsia="Malgun Gothic"/>
          <w:bCs/>
          <w:iCs/>
          <w:lang w:eastAsia="ko-KR"/>
        </w:rPr>
        <w:t>UDC is configured</w:t>
      </w:r>
      <w:r w:rsidR="00200F12">
        <w:rPr>
          <w:rFonts w:eastAsia="Malgun Gothic"/>
          <w:bCs/>
          <w:iCs/>
          <w:lang w:eastAsia="ko-KR"/>
        </w:rPr>
        <w:t xml:space="preserve"> for a DRB, </w:t>
      </w:r>
      <w:r w:rsidR="004B27E1">
        <w:rPr>
          <w:rFonts w:eastAsia="Malgun Gothic"/>
          <w:bCs/>
          <w:iCs/>
          <w:lang w:eastAsia="ko-KR"/>
        </w:rPr>
        <w:t xml:space="preserve">UDC data block contains either compressed blocks generated by UDC protocol or </w:t>
      </w:r>
      <w:r w:rsidR="00C156C7">
        <w:rPr>
          <w:rFonts w:eastAsia="Malgun Gothic"/>
          <w:bCs/>
          <w:iCs/>
          <w:lang w:eastAsia="ko-KR"/>
        </w:rPr>
        <w:t>not compressed, indicated by FU field</w:t>
      </w:r>
      <w:r w:rsidR="0073656C">
        <w:rPr>
          <w:rFonts w:eastAsia="Malgun Gothic"/>
          <w:bCs/>
          <w:iCs/>
          <w:lang w:eastAsia="ko-KR"/>
        </w:rPr>
        <w:t xml:space="preserve"> (</w:t>
      </w:r>
      <w:r w:rsidR="0073656C" w:rsidRPr="0073656C">
        <w:rPr>
          <w:rFonts w:eastAsia="Malgun Gothic"/>
          <w:bCs/>
          <w:iCs/>
          <w:lang w:eastAsia="ko-KR"/>
        </w:rPr>
        <w:t>Table B.2.2.1-1</w:t>
      </w:r>
      <w:r w:rsidR="0073656C">
        <w:rPr>
          <w:rFonts w:eastAsia="Malgun Gothic"/>
          <w:bCs/>
          <w:iCs/>
          <w:lang w:eastAsia="ko-KR"/>
        </w:rPr>
        <w:t xml:space="preserve"> of [3])</w:t>
      </w:r>
      <w:r w:rsidR="00C156C7">
        <w:rPr>
          <w:rFonts w:eastAsia="Malgun Gothic"/>
          <w:bCs/>
          <w:iCs/>
          <w:lang w:eastAsia="ko-KR"/>
        </w:rPr>
        <w:t xml:space="preserve"> in UDC header.</w:t>
      </w:r>
    </w:p>
    <w:p w14:paraId="3BE8C0C5" w14:textId="68587F62" w:rsidR="0050025B" w:rsidRPr="0050025B" w:rsidRDefault="0050025B" w:rsidP="004B27E1">
      <w:pPr>
        <w:pStyle w:val="TAL"/>
        <w:ind w:left="720"/>
        <w:rPr>
          <w:b/>
          <w:bCs/>
        </w:rPr>
      </w:pPr>
      <w:r w:rsidRPr="0050025B">
        <w:rPr>
          <w:b/>
          <w:bCs/>
        </w:rPr>
        <w:t xml:space="preserve">TS 38.323 [3] Annex B.1: </w:t>
      </w:r>
    </w:p>
    <w:p w14:paraId="6B3823E6" w14:textId="45AE8467" w:rsidR="0050025B" w:rsidRDefault="0050025B" w:rsidP="004B27E1">
      <w:pPr>
        <w:ind w:left="720"/>
        <w:rPr>
          <w:rFonts w:eastAsia="Malgun Gothic"/>
          <w:bCs/>
          <w:iCs/>
          <w:lang w:eastAsia="ko-KR"/>
        </w:rPr>
      </w:pPr>
      <w:r w:rsidRPr="0050025B">
        <w:rPr>
          <w:rFonts w:eastAsia="Malgun Gothic"/>
          <w:bCs/>
          <w:iCs/>
          <w:lang w:eastAsia="ko-KR"/>
        </w:rPr>
        <w:t>A UDC packet consists of a UDC header and a UDC data block. A UDC data block contains either DEFLATE compressed blocks generated by UDC protocol or original PDCP SDU for SDU not compressed by UDC protocol; the type is specified in FU field (details see Annex B.2.2.1) in UDC header.</w:t>
      </w:r>
    </w:p>
    <w:p w14:paraId="3060E9FC" w14:textId="479D9263" w:rsidR="00385B1C" w:rsidRPr="00385B1C" w:rsidRDefault="00385B1C" w:rsidP="00385B1C">
      <w:pPr>
        <w:rPr>
          <w:rFonts w:eastAsia="Malgun Gothic"/>
          <w:bCs/>
          <w:iCs/>
          <w:lang w:val="en-US" w:eastAsia="ko-KR"/>
        </w:rPr>
      </w:pPr>
      <w:r w:rsidRPr="00385B1C">
        <w:rPr>
          <w:rFonts w:eastAsia="Malgun Gothic"/>
          <w:bCs/>
          <w:iCs/>
          <w:lang w:val="en-US" w:eastAsia="ko-KR"/>
        </w:rPr>
        <w:t>All test cases in [1] verify that the UE sends a UDC</w:t>
      </w:r>
      <w:r w:rsidR="006E22BB">
        <w:rPr>
          <w:rFonts w:eastAsia="Malgun Gothic"/>
          <w:bCs/>
          <w:iCs/>
          <w:lang w:val="en-US" w:eastAsia="ko-KR"/>
        </w:rPr>
        <w:t xml:space="preserve"> </w:t>
      </w:r>
      <w:r w:rsidRPr="00385B1C">
        <w:rPr>
          <w:rFonts w:eastAsia="Malgun Gothic"/>
          <w:bCs/>
          <w:iCs/>
          <w:lang w:val="en-US" w:eastAsia="ko-KR"/>
        </w:rPr>
        <w:t>compressed data block by checking that FU = 1 in the UDC header</w:t>
      </w:r>
      <w:r>
        <w:rPr>
          <w:rFonts w:eastAsia="Malgun Gothic"/>
          <w:bCs/>
          <w:iCs/>
          <w:lang w:val="en-US" w:eastAsia="ko-KR"/>
        </w:rPr>
        <w:t>.</w:t>
      </w:r>
    </w:p>
    <w:p w14:paraId="308C58C3" w14:textId="2A20A08A" w:rsidR="00B57E0C" w:rsidRPr="00A86E38" w:rsidRDefault="00A86E38" w:rsidP="00B57E0C">
      <w:pPr>
        <w:rPr>
          <w:rFonts w:eastAsia="Malgun Gothic"/>
          <w:b/>
          <w:iCs/>
          <w:sz w:val="24"/>
          <w:szCs w:val="24"/>
          <w:u w:val="single"/>
          <w:lang w:eastAsia="ko-KR"/>
        </w:rPr>
      </w:pPr>
      <w:r w:rsidRPr="00A86E38">
        <w:rPr>
          <w:rFonts w:eastAsia="Malgun Gothic"/>
          <w:b/>
          <w:iCs/>
          <w:sz w:val="24"/>
          <w:szCs w:val="24"/>
          <w:lang w:eastAsia="ko-KR"/>
        </w:rPr>
        <w:t>2.1</w:t>
      </w:r>
      <w:r w:rsidRPr="00A86E38">
        <w:rPr>
          <w:rFonts w:eastAsia="Malgun Gothic"/>
          <w:b/>
          <w:iCs/>
          <w:sz w:val="24"/>
          <w:szCs w:val="24"/>
          <w:lang w:eastAsia="ko-KR"/>
        </w:rPr>
        <w:tab/>
      </w:r>
      <w:r w:rsidR="00B57E0C" w:rsidRPr="00A86E38">
        <w:rPr>
          <w:rFonts w:eastAsia="Malgun Gothic"/>
          <w:b/>
          <w:iCs/>
          <w:sz w:val="24"/>
          <w:szCs w:val="24"/>
          <w:u w:val="single"/>
          <w:lang w:eastAsia="ko-KR"/>
        </w:rPr>
        <w:t>Connectivity (NR) test cases 7.1.3.6.1 to 7.1.3.6.7:</w:t>
      </w:r>
    </w:p>
    <w:p w14:paraId="257D04AB" w14:textId="454F0844" w:rsidR="00E53DB9" w:rsidRDefault="000A4EC0" w:rsidP="00B57E0C">
      <w:pPr>
        <w:rPr>
          <w:rFonts w:eastAsia="Malgun Gothic"/>
          <w:bCs/>
          <w:iCs/>
          <w:lang w:eastAsia="ko-KR"/>
        </w:rPr>
      </w:pPr>
      <w:r>
        <w:rPr>
          <w:rFonts w:eastAsia="Malgun Gothic"/>
          <w:bCs/>
          <w:iCs/>
          <w:lang w:eastAsia="ko-KR"/>
        </w:rPr>
        <w:t>Depending on th</w:t>
      </w:r>
      <w:r w:rsidR="00D51FEB">
        <w:rPr>
          <w:rFonts w:eastAsia="Malgun Gothic"/>
          <w:bCs/>
          <w:iCs/>
          <w:lang w:eastAsia="ko-KR"/>
        </w:rPr>
        <w:t xml:space="preserve">e UE configuration, </w:t>
      </w:r>
      <w:r w:rsidR="00C82E82">
        <w:rPr>
          <w:rFonts w:eastAsia="Malgun Gothic"/>
          <w:bCs/>
          <w:iCs/>
          <w:lang w:eastAsia="ko-KR"/>
        </w:rPr>
        <w:t xml:space="preserve">typically </w:t>
      </w:r>
      <w:r w:rsidR="00F76B36">
        <w:rPr>
          <w:rFonts w:eastAsia="Malgun Gothic"/>
          <w:bCs/>
          <w:iCs/>
          <w:lang w:eastAsia="ko-KR"/>
        </w:rPr>
        <w:t xml:space="preserve">first PDU session established on NR </w:t>
      </w:r>
      <w:r w:rsidR="003C0071">
        <w:rPr>
          <w:rFonts w:eastAsia="Malgun Gothic"/>
          <w:bCs/>
          <w:iCs/>
          <w:lang w:eastAsia="ko-KR"/>
        </w:rPr>
        <w:t>corresponds</w:t>
      </w:r>
      <w:r w:rsidR="00C82E82">
        <w:rPr>
          <w:rFonts w:eastAsia="Malgun Gothic"/>
          <w:bCs/>
          <w:iCs/>
          <w:lang w:eastAsia="ko-KR"/>
        </w:rPr>
        <w:t xml:space="preserve"> </w:t>
      </w:r>
      <w:r w:rsidR="003C0071">
        <w:rPr>
          <w:rFonts w:eastAsia="Malgun Gothic"/>
          <w:bCs/>
          <w:iCs/>
          <w:lang w:eastAsia="ko-KR"/>
        </w:rPr>
        <w:t xml:space="preserve">to </w:t>
      </w:r>
      <w:r w:rsidR="00F01107">
        <w:rPr>
          <w:rFonts w:eastAsia="Malgun Gothic"/>
          <w:bCs/>
          <w:iCs/>
          <w:lang w:eastAsia="ko-KR"/>
        </w:rPr>
        <w:t>"</w:t>
      </w:r>
      <w:r w:rsidR="00C82E82">
        <w:rPr>
          <w:rFonts w:eastAsia="Malgun Gothic"/>
          <w:bCs/>
          <w:iCs/>
          <w:lang w:eastAsia="ko-KR"/>
        </w:rPr>
        <w:t>internet</w:t>
      </w:r>
      <w:r w:rsidR="00F01107">
        <w:rPr>
          <w:rFonts w:eastAsia="Malgun Gothic"/>
          <w:bCs/>
          <w:iCs/>
          <w:lang w:eastAsia="ko-KR"/>
        </w:rPr>
        <w:t>"</w:t>
      </w:r>
      <w:r w:rsidR="00C82E82">
        <w:rPr>
          <w:rFonts w:eastAsia="Malgun Gothic"/>
          <w:bCs/>
          <w:iCs/>
          <w:lang w:eastAsia="ko-KR"/>
        </w:rPr>
        <w:t xml:space="preserve"> or </w:t>
      </w:r>
      <w:r w:rsidR="00F01107">
        <w:rPr>
          <w:rFonts w:eastAsia="Malgun Gothic"/>
          <w:bCs/>
          <w:iCs/>
          <w:lang w:eastAsia="ko-KR"/>
        </w:rPr>
        <w:t>"</w:t>
      </w:r>
      <w:r w:rsidR="00C82E82">
        <w:rPr>
          <w:rFonts w:eastAsia="Malgun Gothic"/>
          <w:bCs/>
          <w:iCs/>
          <w:lang w:eastAsia="ko-KR"/>
        </w:rPr>
        <w:t>ims</w:t>
      </w:r>
      <w:r w:rsidR="00F01107">
        <w:rPr>
          <w:rFonts w:eastAsia="Malgun Gothic"/>
          <w:bCs/>
          <w:iCs/>
          <w:lang w:eastAsia="ko-KR"/>
        </w:rPr>
        <w:t>"</w:t>
      </w:r>
      <w:r w:rsidR="00E53DB9">
        <w:rPr>
          <w:rFonts w:eastAsia="Malgun Gothic"/>
          <w:bCs/>
          <w:iCs/>
          <w:lang w:eastAsia="ko-KR"/>
        </w:rPr>
        <w:t xml:space="preserve"> dnn</w:t>
      </w:r>
      <w:r w:rsidR="00F01107">
        <w:rPr>
          <w:rFonts w:eastAsia="Malgun Gothic"/>
          <w:bCs/>
          <w:iCs/>
          <w:lang w:eastAsia="ko-KR"/>
        </w:rPr>
        <w:t>.</w:t>
      </w:r>
      <w:r w:rsidR="006A6D0A">
        <w:rPr>
          <w:rFonts w:eastAsia="Malgun Gothic"/>
          <w:bCs/>
          <w:iCs/>
          <w:lang w:eastAsia="ko-KR"/>
        </w:rPr>
        <w:t xml:space="preserve"> </w:t>
      </w:r>
      <w:r w:rsidR="001C0368">
        <w:rPr>
          <w:rFonts w:eastAsia="Malgun Gothic"/>
          <w:bCs/>
          <w:iCs/>
          <w:lang w:eastAsia="ko-KR"/>
        </w:rPr>
        <w:t>A compliant UE supporting</w:t>
      </w:r>
      <w:r w:rsidR="001C0368" w:rsidRPr="001C0368">
        <w:rPr>
          <w:rFonts w:eastAsia="Malgun Gothic"/>
          <w:bCs/>
          <w:iCs/>
          <w:lang w:eastAsia="ko-KR"/>
        </w:rPr>
        <w:t xml:space="preserve"> UDC on only one of the internet or IMS PDU sessions, </w:t>
      </w:r>
      <w:r w:rsidR="00FA7337">
        <w:rPr>
          <w:rFonts w:eastAsia="Malgun Gothic"/>
          <w:bCs/>
          <w:iCs/>
          <w:lang w:eastAsia="ko-KR"/>
        </w:rPr>
        <w:t>while</w:t>
      </w:r>
      <w:r w:rsidR="001C0368" w:rsidRPr="001C0368">
        <w:rPr>
          <w:rFonts w:eastAsia="Malgun Gothic"/>
          <w:bCs/>
          <w:iCs/>
          <w:lang w:eastAsia="ko-KR"/>
        </w:rPr>
        <w:t xml:space="preserve"> looping back </w:t>
      </w:r>
      <w:r w:rsidR="0091220E">
        <w:rPr>
          <w:rFonts w:eastAsia="Malgun Gothic"/>
          <w:bCs/>
          <w:iCs/>
          <w:lang w:eastAsia="ko-KR"/>
        </w:rPr>
        <w:t xml:space="preserve">the </w:t>
      </w:r>
      <w:r w:rsidR="001C0368" w:rsidRPr="001C0368">
        <w:rPr>
          <w:rFonts w:eastAsia="Malgun Gothic"/>
          <w:bCs/>
          <w:iCs/>
          <w:lang w:eastAsia="ko-KR"/>
        </w:rPr>
        <w:t>data on a</w:t>
      </w:r>
      <w:r w:rsidR="001C0368">
        <w:rPr>
          <w:rFonts w:eastAsia="Malgun Gothic"/>
          <w:bCs/>
          <w:iCs/>
          <w:lang w:eastAsia="ko-KR"/>
        </w:rPr>
        <w:t>n</w:t>
      </w:r>
      <w:r w:rsidR="001C0368" w:rsidRPr="001C0368">
        <w:rPr>
          <w:rFonts w:eastAsia="Malgun Gothic"/>
          <w:bCs/>
          <w:iCs/>
          <w:lang w:eastAsia="ko-KR"/>
        </w:rPr>
        <w:t xml:space="preserve"> </w:t>
      </w:r>
      <w:r w:rsidR="001C0368">
        <w:rPr>
          <w:rFonts w:eastAsia="Malgun Gothic"/>
          <w:bCs/>
          <w:iCs/>
          <w:lang w:eastAsia="ko-KR"/>
        </w:rPr>
        <w:t>un</w:t>
      </w:r>
      <w:r w:rsidR="001C0368" w:rsidRPr="001C0368">
        <w:rPr>
          <w:rFonts w:eastAsia="Malgun Gothic"/>
          <w:bCs/>
          <w:iCs/>
          <w:lang w:eastAsia="ko-KR"/>
        </w:rPr>
        <w:t>supported PDU results in the UE setting FU</w:t>
      </w:r>
      <w:r w:rsidR="001C0368">
        <w:rPr>
          <w:rFonts w:eastAsia="Malgun Gothic"/>
          <w:bCs/>
          <w:iCs/>
          <w:lang w:eastAsia="ko-KR"/>
        </w:rPr>
        <w:t xml:space="preserve"> field to </w:t>
      </w:r>
      <w:r w:rsidR="001C0368" w:rsidRPr="001C0368">
        <w:rPr>
          <w:rFonts w:eastAsia="Malgun Gothic"/>
          <w:bCs/>
          <w:iCs/>
          <w:lang w:eastAsia="ko-KR"/>
        </w:rPr>
        <w:t xml:space="preserve">0, </w:t>
      </w:r>
      <w:r w:rsidR="00A86E38">
        <w:rPr>
          <w:rFonts w:eastAsia="Malgun Gothic"/>
          <w:bCs/>
          <w:iCs/>
          <w:lang w:eastAsia="ko-KR"/>
        </w:rPr>
        <w:t>resulting in</w:t>
      </w:r>
      <w:r w:rsidR="001C0368" w:rsidRPr="001C0368">
        <w:rPr>
          <w:rFonts w:eastAsia="Malgun Gothic"/>
          <w:bCs/>
          <w:iCs/>
          <w:lang w:eastAsia="ko-KR"/>
        </w:rPr>
        <w:t xml:space="preserve"> an inconclusive or failed test outcome</w:t>
      </w:r>
      <w:r w:rsidR="00A86E38">
        <w:rPr>
          <w:rFonts w:eastAsia="Malgun Gothic"/>
          <w:bCs/>
          <w:iCs/>
          <w:lang w:eastAsia="ko-KR"/>
        </w:rPr>
        <w:t>.</w:t>
      </w:r>
    </w:p>
    <w:p w14:paraId="6666651C" w14:textId="52CEC452" w:rsidR="006561A0" w:rsidRDefault="00926B45" w:rsidP="00B57E0C">
      <w:pPr>
        <w:rPr>
          <w:rFonts w:eastAsia="Malgun Gothic"/>
          <w:bCs/>
          <w:iCs/>
          <w:lang w:eastAsia="ko-KR"/>
        </w:rPr>
      </w:pPr>
      <w:r>
        <w:rPr>
          <w:rFonts w:eastAsia="Malgun Gothic"/>
          <w:bCs/>
          <w:iCs/>
          <w:lang w:eastAsia="ko-KR"/>
        </w:rPr>
        <w:t>To</w:t>
      </w:r>
      <w:r w:rsidR="00AC27DB">
        <w:rPr>
          <w:rFonts w:eastAsia="Malgun Gothic"/>
          <w:bCs/>
          <w:iCs/>
          <w:lang w:eastAsia="ko-KR"/>
        </w:rPr>
        <w:t xml:space="preserve"> accurately verify the</w:t>
      </w:r>
      <w:r w:rsidR="00472E00">
        <w:rPr>
          <w:rFonts w:eastAsia="Malgun Gothic"/>
          <w:bCs/>
          <w:iCs/>
          <w:lang w:eastAsia="ko-KR"/>
        </w:rPr>
        <w:t xml:space="preserve"> intended</w:t>
      </w:r>
      <w:r w:rsidR="00AC27DB">
        <w:rPr>
          <w:rFonts w:eastAsia="Malgun Gothic"/>
          <w:bCs/>
          <w:iCs/>
          <w:lang w:eastAsia="ko-KR"/>
        </w:rPr>
        <w:t xml:space="preserve"> test purposes, </w:t>
      </w:r>
      <w:r w:rsidR="006561A0" w:rsidRPr="006561A0">
        <w:rPr>
          <w:rFonts w:eastAsia="Malgun Gothic"/>
          <w:bCs/>
          <w:iCs/>
          <w:lang w:eastAsia="ko-KR"/>
        </w:rPr>
        <w:t>loopback data must be transmitted on the DRB/DNN where UDC is applied.</w:t>
      </w:r>
    </w:p>
    <w:p w14:paraId="42D26BE6" w14:textId="556A97F9" w:rsidR="003B57A6" w:rsidRDefault="003B57A6" w:rsidP="00B57E0C">
      <w:pPr>
        <w:rPr>
          <w:rFonts w:eastAsia="Malgun Gothic"/>
          <w:bCs/>
          <w:iCs/>
          <w:lang w:eastAsia="ko-KR"/>
        </w:rPr>
      </w:pPr>
      <w:r>
        <w:rPr>
          <w:rFonts w:eastAsia="Malgun Gothic"/>
          <w:bCs/>
          <w:iCs/>
          <w:lang w:eastAsia="ko-KR"/>
        </w:rPr>
        <w:t>It is proposed to add a new PIXIT parameter say "</w:t>
      </w:r>
      <w:r>
        <w:t>px_</w:t>
      </w:r>
      <w:r w:rsidR="00BD2127">
        <w:t>UDC_DNN_Type</w:t>
      </w:r>
      <w:r>
        <w:rPr>
          <w:rFonts w:eastAsia="Malgun Gothic"/>
          <w:bCs/>
          <w:iCs/>
          <w:lang w:eastAsia="ko-KR"/>
        </w:rPr>
        <w:t>" and loopback data trans</w:t>
      </w:r>
      <w:r w:rsidR="00E666F0">
        <w:rPr>
          <w:rFonts w:eastAsia="Malgun Gothic"/>
          <w:bCs/>
          <w:iCs/>
          <w:lang w:eastAsia="ko-KR"/>
        </w:rPr>
        <w:t xml:space="preserve">fer shall happen on the </w:t>
      </w:r>
      <w:r w:rsidR="00CF593C">
        <w:rPr>
          <w:rFonts w:eastAsia="Malgun Gothic"/>
          <w:bCs/>
          <w:iCs/>
          <w:lang w:eastAsia="ko-KR"/>
        </w:rPr>
        <w:t xml:space="preserve">default bearer of </w:t>
      </w:r>
      <w:r w:rsidR="00565382">
        <w:rPr>
          <w:rFonts w:eastAsia="Malgun Gothic"/>
          <w:bCs/>
          <w:iCs/>
          <w:lang w:eastAsia="ko-KR"/>
        </w:rPr>
        <w:t xml:space="preserve">PDU session established on the DNN </w:t>
      </w:r>
      <w:r w:rsidR="00A26044">
        <w:rPr>
          <w:rFonts w:eastAsia="Malgun Gothic"/>
          <w:bCs/>
          <w:iCs/>
          <w:lang w:eastAsia="ko-KR"/>
        </w:rPr>
        <w:t>specified</w:t>
      </w:r>
      <w:r w:rsidR="00565382">
        <w:rPr>
          <w:rFonts w:eastAsia="Malgun Gothic"/>
          <w:bCs/>
          <w:iCs/>
          <w:lang w:eastAsia="ko-KR"/>
        </w:rPr>
        <w:t xml:space="preserve"> in this PIXIT parameter rather than the default bearer of first PDU session.</w:t>
      </w:r>
    </w:p>
    <w:p w14:paraId="4728AA19" w14:textId="5B022E97" w:rsidR="00F44920" w:rsidRPr="00A86E38" w:rsidRDefault="00A86E38" w:rsidP="00F44920">
      <w:pPr>
        <w:rPr>
          <w:rFonts w:eastAsia="Malgun Gothic"/>
          <w:b/>
          <w:iCs/>
          <w:sz w:val="24"/>
          <w:szCs w:val="24"/>
          <w:u w:val="single"/>
          <w:lang w:eastAsia="ko-KR"/>
        </w:rPr>
      </w:pPr>
      <w:r w:rsidRPr="00A86E38">
        <w:rPr>
          <w:rFonts w:eastAsia="Malgun Gothic"/>
          <w:b/>
          <w:iCs/>
          <w:sz w:val="24"/>
          <w:szCs w:val="24"/>
          <w:lang w:eastAsia="ko-KR"/>
        </w:rPr>
        <w:t xml:space="preserve">2.2 </w:t>
      </w:r>
      <w:r w:rsidRPr="00A86E38">
        <w:rPr>
          <w:rFonts w:eastAsia="Malgun Gothic"/>
          <w:b/>
          <w:iCs/>
          <w:sz w:val="24"/>
          <w:szCs w:val="24"/>
          <w:lang w:eastAsia="ko-KR"/>
        </w:rPr>
        <w:tab/>
      </w:r>
      <w:r w:rsidR="00F44920" w:rsidRPr="00A86E38">
        <w:rPr>
          <w:rFonts w:eastAsia="Malgun Gothic"/>
          <w:b/>
          <w:iCs/>
          <w:sz w:val="24"/>
          <w:szCs w:val="24"/>
          <w:u w:val="single"/>
          <w:lang w:eastAsia="ko-KR"/>
        </w:rPr>
        <w:t>Connectivity (NR-DC) test case 7.1.3.</w:t>
      </w:r>
      <w:r w:rsidR="00CF593C" w:rsidRPr="00A86E38">
        <w:rPr>
          <w:rFonts w:eastAsia="Malgun Gothic"/>
          <w:b/>
          <w:iCs/>
          <w:sz w:val="24"/>
          <w:szCs w:val="24"/>
          <w:u w:val="single"/>
          <w:lang w:eastAsia="ko-KR"/>
        </w:rPr>
        <w:t>6</w:t>
      </w:r>
      <w:r w:rsidR="00F44920" w:rsidRPr="00A86E38">
        <w:rPr>
          <w:rFonts w:eastAsia="Malgun Gothic"/>
          <w:b/>
          <w:iCs/>
          <w:sz w:val="24"/>
          <w:szCs w:val="24"/>
          <w:u w:val="single"/>
          <w:lang w:eastAsia="ko-KR"/>
        </w:rPr>
        <w:t>.8 and Connectivity (NE-DC) test case 7.1.3.6.9:</w:t>
      </w:r>
    </w:p>
    <w:p w14:paraId="22528AAA" w14:textId="77777777" w:rsidR="001728F8" w:rsidRPr="001728F8" w:rsidRDefault="00DC694A" w:rsidP="001728F8">
      <w:pPr>
        <w:rPr>
          <w:rFonts w:eastAsia="Malgun Gothic"/>
          <w:bCs/>
          <w:iCs/>
          <w:lang w:val="en-US" w:eastAsia="ko-KR"/>
        </w:rPr>
      </w:pPr>
      <w:r w:rsidRPr="00DC694A">
        <w:rPr>
          <w:rFonts w:eastAsia="Malgun Gothic"/>
          <w:bCs/>
          <w:iCs/>
          <w:lang w:val="en-US" w:eastAsia="ko-KR"/>
        </w:rPr>
        <w:t>For these dual</w:t>
      </w:r>
      <w:r w:rsidRPr="00DC694A">
        <w:rPr>
          <w:rFonts w:eastAsia="Malgun Gothic"/>
          <w:bCs/>
          <w:iCs/>
          <w:lang w:val="en-US" w:eastAsia="ko-KR"/>
        </w:rPr>
        <w:noBreakHyphen/>
        <w:t>connectivity scenarios, UDC functionality is exercised on SCG DRBs</w:t>
      </w:r>
      <w:r>
        <w:rPr>
          <w:rFonts w:eastAsia="Malgun Gothic"/>
          <w:bCs/>
          <w:iCs/>
          <w:lang w:val="en-US" w:eastAsia="ko-KR"/>
        </w:rPr>
        <w:t xml:space="preserve">. </w:t>
      </w:r>
      <w:r w:rsidR="001728F8" w:rsidRPr="001728F8">
        <w:rPr>
          <w:rFonts w:eastAsia="Malgun Gothic"/>
          <w:bCs/>
          <w:iCs/>
          <w:lang w:val="en-US" w:eastAsia="ko-KR"/>
        </w:rPr>
        <w:t>Even if the UE supports the UDC feature, it may not necessarily apply it on the configured SCG DRBs.</w:t>
      </w:r>
    </w:p>
    <w:p w14:paraId="25C7DE3D" w14:textId="61C5DE52" w:rsidR="00F44920" w:rsidRPr="00B57E0C" w:rsidRDefault="002F240A" w:rsidP="00F44920">
      <w:pPr>
        <w:rPr>
          <w:rFonts w:eastAsia="Malgun Gothic"/>
          <w:bCs/>
          <w:iCs/>
          <w:lang w:eastAsia="ko-KR"/>
        </w:rPr>
      </w:pPr>
      <w:r>
        <w:rPr>
          <w:rFonts w:eastAsia="Malgun Gothic"/>
          <w:bCs/>
          <w:iCs/>
          <w:lang w:eastAsia="ko-KR"/>
        </w:rPr>
        <w:t xml:space="preserve">It is proposed to introduce two PICS parameters </w:t>
      </w:r>
      <w:r w:rsidR="00892EE2" w:rsidRPr="00892EE2">
        <w:rPr>
          <w:rFonts w:eastAsia="Malgun Gothic"/>
          <w:bCs/>
          <w:iCs/>
          <w:lang w:eastAsia="ko-KR"/>
        </w:rPr>
        <w:t>pc_NR</w:t>
      </w:r>
      <w:r w:rsidR="00892EE2">
        <w:rPr>
          <w:rFonts w:eastAsia="Malgun Gothic"/>
          <w:bCs/>
          <w:iCs/>
          <w:lang w:eastAsia="ko-KR"/>
        </w:rPr>
        <w:t>DC</w:t>
      </w:r>
      <w:r w:rsidR="00892EE2" w:rsidRPr="00892EE2">
        <w:rPr>
          <w:rFonts w:eastAsia="Malgun Gothic"/>
          <w:bCs/>
          <w:iCs/>
          <w:lang w:eastAsia="ko-KR"/>
        </w:rPr>
        <w:t>_</w:t>
      </w:r>
      <w:r w:rsidR="00892EE2">
        <w:rPr>
          <w:rFonts w:eastAsia="Malgun Gothic"/>
          <w:bCs/>
          <w:iCs/>
          <w:lang w:eastAsia="ko-KR"/>
        </w:rPr>
        <w:t>SCG_</w:t>
      </w:r>
      <w:r w:rsidR="00892EE2" w:rsidRPr="00892EE2">
        <w:rPr>
          <w:rFonts w:eastAsia="Malgun Gothic"/>
          <w:bCs/>
          <w:iCs/>
          <w:lang w:eastAsia="ko-KR"/>
        </w:rPr>
        <w:t>udc_r17</w:t>
      </w:r>
      <w:r w:rsidR="00892EE2">
        <w:rPr>
          <w:rFonts w:eastAsia="Malgun Gothic"/>
          <w:bCs/>
          <w:iCs/>
          <w:lang w:eastAsia="ko-KR"/>
        </w:rPr>
        <w:t xml:space="preserve">, </w:t>
      </w:r>
      <w:r w:rsidR="00892EE2" w:rsidRPr="00892EE2">
        <w:rPr>
          <w:rFonts w:eastAsia="Malgun Gothic"/>
          <w:bCs/>
          <w:iCs/>
          <w:lang w:eastAsia="ko-KR"/>
        </w:rPr>
        <w:t>pc_N</w:t>
      </w:r>
      <w:r w:rsidR="00892EE2">
        <w:rPr>
          <w:rFonts w:eastAsia="Malgun Gothic"/>
          <w:bCs/>
          <w:iCs/>
          <w:lang w:eastAsia="ko-KR"/>
        </w:rPr>
        <w:t>E</w:t>
      </w:r>
      <w:r w:rsidR="00892EE2" w:rsidRPr="00892EE2">
        <w:rPr>
          <w:rFonts w:eastAsia="Malgun Gothic"/>
          <w:bCs/>
          <w:iCs/>
          <w:lang w:eastAsia="ko-KR"/>
        </w:rPr>
        <w:t>DC_SCG_udc_r17</w:t>
      </w:r>
      <w:r w:rsidR="001728F8">
        <w:rPr>
          <w:rFonts w:eastAsia="Malgun Gothic"/>
          <w:bCs/>
          <w:iCs/>
          <w:lang w:eastAsia="ko-KR"/>
        </w:rPr>
        <w:t xml:space="preserve"> for indicating UE support of UDC on SCG DRBs</w:t>
      </w:r>
      <w:r w:rsidR="00892EE2">
        <w:rPr>
          <w:rFonts w:eastAsia="Malgun Gothic"/>
          <w:bCs/>
          <w:iCs/>
          <w:lang w:eastAsia="ko-KR"/>
        </w:rPr>
        <w:t xml:space="preserve"> </w:t>
      </w:r>
      <w:r w:rsidR="00E10843">
        <w:rPr>
          <w:rFonts w:eastAsia="Malgun Gothic"/>
          <w:bCs/>
          <w:iCs/>
          <w:lang w:eastAsia="ko-KR"/>
        </w:rPr>
        <w:t xml:space="preserve">and these </w:t>
      </w:r>
      <w:r w:rsidR="002C1BB9">
        <w:rPr>
          <w:rFonts w:eastAsia="Malgun Gothic"/>
          <w:bCs/>
          <w:iCs/>
          <w:lang w:eastAsia="ko-KR"/>
        </w:rPr>
        <w:t xml:space="preserve">PICS </w:t>
      </w:r>
      <w:r w:rsidR="00E10843">
        <w:rPr>
          <w:rFonts w:eastAsia="Malgun Gothic"/>
          <w:bCs/>
          <w:iCs/>
          <w:lang w:eastAsia="ko-KR"/>
        </w:rPr>
        <w:t>shall be referenced in</w:t>
      </w:r>
      <w:r w:rsidR="002C1BB9">
        <w:rPr>
          <w:rFonts w:eastAsia="Malgun Gothic"/>
          <w:bCs/>
          <w:iCs/>
          <w:lang w:eastAsia="ko-KR"/>
        </w:rPr>
        <w:t xml:space="preserve"> the </w:t>
      </w:r>
      <w:r w:rsidR="002C1BB9" w:rsidRPr="002C1BB9">
        <w:rPr>
          <w:rFonts w:eastAsia="Malgun Gothic"/>
          <w:bCs/>
          <w:iCs/>
          <w:lang w:eastAsia="ko-KR"/>
        </w:rPr>
        <w:t>applicability conditions of test cases 7.1.3.6.8 and 7.1.3.6.9.</w:t>
      </w:r>
    </w:p>
    <w:p w14:paraId="454019C0" w14:textId="77777777" w:rsidR="00F44920" w:rsidRPr="00B57E0C" w:rsidRDefault="00F44920" w:rsidP="00B57E0C">
      <w:pPr>
        <w:rPr>
          <w:rFonts w:eastAsia="Malgun Gothic"/>
          <w:bCs/>
          <w:iCs/>
          <w:lang w:eastAsia="ko-KR"/>
        </w:rPr>
      </w:pPr>
    </w:p>
    <w:p w14:paraId="2A6C52A7" w14:textId="08C53B51" w:rsidR="002C07B4" w:rsidRPr="00676B5B" w:rsidRDefault="002C07B4" w:rsidP="002C07B4">
      <w:pPr>
        <w:pStyle w:val="Heading2"/>
      </w:pPr>
      <w:r w:rsidRPr="00676B5B">
        <w:lastRenderedPageBreak/>
        <w:t>3.  Proposal</w:t>
      </w:r>
      <w:r w:rsidR="00EA357E" w:rsidRPr="00676B5B">
        <w:t>s</w:t>
      </w:r>
      <w:r w:rsidRPr="00676B5B">
        <w:t>/Way Forward</w:t>
      </w:r>
    </w:p>
    <w:p w14:paraId="28C29CD7" w14:textId="55610938" w:rsidR="00DB127A" w:rsidRDefault="00DB127A" w:rsidP="003A2A5A">
      <w:r w:rsidRPr="000151A9">
        <w:rPr>
          <w:b/>
          <w:bCs/>
          <w:u w:val="single"/>
        </w:rPr>
        <w:t>Proposal</w:t>
      </w:r>
      <w:r w:rsidR="008E4A07">
        <w:rPr>
          <w:b/>
          <w:bCs/>
          <w:u w:val="single"/>
        </w:rPr>
        <w:t>-1</w:t>
      </w:r>
      <w:r w:rsidRPr="000151A9">
        <w:rPr>
          <w:b/>
          <w:bCs/>
          <w:u w:val="single"/>
        </w:rPr>
        <w:t>:</w:t>
      </w:r>
      <w:r>
        <w:t xml:space="preserve"> </w:t>
      </w:r>
      <w:r w:rsidR="00BE24BE">
        <w:t xml:space="preserve">Introduce a new PIXIT parameter </w:t>
      </w:r>
      <w:r w:rsidR="00BD2127" w:rsidRPr="00BD2127">
        <w:rPr>
          <w:b/>
          <w:bCs/>
        </w:rPr>
        <w:t>px_UDC_DNN_Type</w:t>
      </w:r>
      <w:r w:rsidR="00BD2127">
        <w:t xml:space="preserve"> </w:t>
      </w:r>
      <w:r w:rsidR="00F42645">
        <w:t xml:space="preserve">with </w:t>
      </w:r>
      <w:r w:rsidR="00427F48" w:rsidRPr="00427F48">
        <w:t>Supported Values</w:t>
      </w:r>
      <w:r w:rsidR="00427F48">
        <w:t xml:space="preserve"> as </w:t>
      </w:r>
      <w:r w:rsidR="00427F48" w:rsidRPr="00565382">
        <w:rPr>
          <w:b/>
          <w:bCs/>
        </w:rPr>
        <w:t>ims, internet</w:t>
      </w:r>
      <w:r w:rsidR="00272943">
        <w:t xml:space="preserve"> and refer in test cases as needed.</w:t>
      </w:r>
    </w:p>
    <w:p w14:paraId="74237EC5" w14:textId="1A9ED377" w:rsidR="009B6DB7" w:rsidRDefault="009B6DB7" w:rsidP="003A2A5A">
      <w:r>
        <w:t>CR</w:t>
      </w:r>
      <w:r w:rsidR="00522D30">
        <w:t>s</w:t>
      </w:r>
      <w:r>
        <w:t xml:space="preserve"> [7]</w:t>
      </w:r>
      <w:r w:rsidR="00522D30">
        <w:t xml:space="preserve"> and</w:t>
      </w:r>
      <w:r>
        <w:t xml:space="preserve"> </w:t>
      </w:r>
      <w:r w:rsidR="00272943">
        <w:t xml:space="preserve">[8] </w:t>
      </w:r>
      <w:r>
        <w:t>raised at this meeting handling this proposal.</w:t>
      </w:r>
    </w:p>
    <w:p w14:paraId="417545DE" w14:textId="1B2C7190" w:rsidR="00254E8B" w:rsidRDefault="00254E8B" w:rsidP="00254E8B">
      <w:pPr>
        <w:rPr>
          <w:rFonts w:eastAsia="Malgun Gothic"/>
          <w:bCs/>
          <w:iCs/>
          <w:lang w:eastAsia="ko-KR"/>
        </w:rPr>
      </w:pPr>
      <w:r w:rsidRPr="000151A9">
        <w:rPr>
          <w:b/>
          <w:bCs/>
          <w:u w:val="single"/>
        </w:rPr>
        <w:t>Proposal</w:t>
      </w:r>
      <w:r>
        <w:rPr>
          <w:b/>
          <w:bCs/>
          <w:u w:val="single"/>
        </w:rPr>
        <w:t>-2</w:t>
      </w:r>
      <w:r w:rsidRPr="000151A9">
        <w:rPr>
          <w:b/>
          <w:bCs/>
          <w:u w:val="single"/>
        </w:rPr>
        <w:t>:</w:t>
      </w:r>
      <w:r>
        <w:t xml:space="preserve"> Add two new PICS parameters </w:t>
      </w:r>
      <w:r w:rsidRPr="00892EE2">
        <w:rPr>
          <w:rFonts w:eastAsia="Malgun Gothic"/>
          <w:bCs/>
          <w:iCs/>
          <w:lang w:eastAsia="ko-KR"/>
        </w:rPr>
        <w:t>pc_NR</w:t>
      </w:r>
      <w:r>
        <w:rPr>
          <w:rFonts w:eastAsia="Malgun Gothic"/>
          <w:bCs/>
          <w:iCs/>
          <w:lang w:eastAsia="ko-KR"/>
        </w:rPr>
        <w:t>DC</w:t>
      </w:r>
      <w:r w:rsidRPr="00892EE2">
        <w:rPr>
          <w:rFonts w:eastAsia="Malgun Gothic"/>
          <w:bCs/>
          <w:iCs/>
          <w:lang w:eastAsia="ko-KR"/>
        </w:rPr>
        <w:t>_</w:t>
      </w:r>
      <w:r>
        <w:rPr>
          <w:rFonts w:eastAsia="Malgun Gothic"/>
          <w:bCs/>
          <w:iCs/>
          <w:lang w:eastAsia="ko-KR"/>
        </w:rPr>
        <w:t>SCG_</w:t>
      </w:r>
      <w:r w:rsidRPr="00892EE2">
        <w:rPr>
          <w:rFonts w:eastAsia="Malgun Gothic"/>
          <w:bCs/>
          <w:iCs/>
          <w:lang w:eastAsia="ko-KR"/>
        </w:rPr>
        <w:t>udc_r17</w:t>
      </w:r>
      <w:r>
        <w:rPr>
          <w:rFonts w:eastAsia="Malgun Gothic"/>
          <w:bCs/>
          <w:iCs/>
          <w:lang w:eastAsia="ko-KR"/>
        </w:rPr>
        <w:t xml:space="preserve">, </w:t>
      </w:r>
      <w:r w:rsidRPr="00892EE2">
        <w:rPr>
          <w:rFonts w:eastAsia="Malgun Gothic"/>
          <w:bCs/>
          <w:iCs/>
          <w:lang w:eastAsia="ko-KR"/>
        </w:rPr>
        <w:t>pc_N</w:t>
      </w:r>
      <w:r>
        <w:rPr>
          <w:rFonts w:eastAsia="Malgun Gothic"/>
          <w:bCs/>
          <w:iCs/>
          <w:lang w:eastAsia="ko-KR"/>
        </w:rPr>
        <w:t>E</w:t>
      </w:r>
      <w:r w:rsidRPr="00892EE2">
        <w:rPr>
          <w:rFonts w:eastAsia="Malgun Gothic"/>
          <w:bCs/>
          <w:iCs/>
          <w:lang w:eastAsia="ko-KR"/>
        </w:rPr>
        <w:t>DC_SCG_udc_r17</w:t>
      </w:r>
      <w:r>
        <w:rPr>
          <w:rFonts w:eastAsia="Malgun Gothic"/>
          <w:bCs/>
          <w:iCs/>
          <w:lang w:eastAsia="ko-KR"/>
        </w:rPr>
        <w:t xml:space="preserve"> </w:t>
      </w:r>
      <w:r w:rsidR="00790074">
        <w:rPr>
          <w:rFonts w:eastAsia="Malgun Gothic"/>
          <w:bCs/>
          <w:iCs/>
          <w:lang w:eastAsia="ko-KR"/>
        </w:rPr>
        <w:t>in [5] and update the applicability of test cases 7.1.3.6.8 and 7.1.3.6.9 in [6]</w:t>
      </w:r>
      <w:r w:rsidR="005D3B5A">
        <w:rPr>
          <w:rFonts w:eastAsia="Malgun Gothic"/>
          <w:bCs/>
          <w:iCs/>
          <w:lang w:eastAsia="ko-KR"/>
        </w:rPr>
        <w:t xml:space="preserve"> accordingly</w:t>
      </w:r>
      <w:r w:rsidR="00790074">
        <w:rPr>
          <w:rFonts w:eastAsia="Malgun Gothic"/>
          <w:bCs/>
          <w:iCs/>
          <w:lang w:eastAsia="ko-KR"/>
        </w:rPr>
        <w:t>.</w:t>
      </w:r>
    </w:p>
    <w:p w14:paraId="05C9FB8A" w14:textId="2C9D1BA5" w:rsidR="009B6DB7" w:rsidRDefault="009B6DB7" w:rsidP="00254E8B">
      <w:r>
        <w:rPr>
          <w:rFonts w:eastAsia="Malgun Gothic"/>
          <w:bCs/>
          <w:iCs/>
          <w:lang w:eastAsia="ko-KR"/>
        </w:rPr>
        <w:t>CRs [</w:t>
      </w:r>
      <w:r w:rsidR="00272943">
        <w:rPr>
          <w:rFonts w:eastAsia="Malgun Gothic"/>
          <w:bCs/>
          <w:iCs/>
          <w:lang w:eastAsia="ko-KR"/>
        </w:rPr>
        <w:t>9</w:t>
      </w:r>
      <w:r>
        <w:rPr>
          <w:rFonts w:eastAsia="Malgun Gothic"/>
          <w:bCs/>
          <w:iCs/>
          <w:lang w:eastAsia="ko-KR"/>
        </w:rPr>
        <w:t>] and [</w:t>
      </w:r>
      <w:r w:rsidR="00272943">
        <w:rPr>
          <w:rFonts w:eastAsia="Malgun Gothic"/>
          <w:bCs/>
          <w:iCs/>
          <w:lang w:eastAsia="ko-KR"/>
        </w:rPr>
        <w:t>10</w:t>
      </w:r>
      <w:r>
        <w:rPr>
          <w:rFonts w:eastAsia="Malgun Gothic"/>
          <w:bCs/>
          <w:iCs/>
          <w:lang w:eastAsia="ko-KR"/>
        </w:rPr>
        <w:t>] are raised at this meeting handling this proposal.</w:t>
      </w:r>
    </w:p>
    <w:p w14:paraId="10CBFB1F" w14:textId="415DFC1B" w:rsidR="00AD5B83" w:rsidRPr="00676B5B" w:rsidRDefault="008053FD" w:rsidP="004A7806">
      <w:pPr>
        <w:pStyle w:val="Heading2"/>
        <w:ind w:left="0" w:firstLine="0"/>
      </w:pPr>
      <w:r w:rsidRPr="00676B5B">
        <w:t>4</w:t>
      </w:r>
      <w:r w:rsidR="00AD5B83" w:rsidRPr="00676B5B">
        <w:t>.</w:t>
      </w:r>
      <w:r w:rsidR="00AD5B83" w:rsidRPr="00676B5B">
        <w:tab/>
        <w:t>Reference</w:t>
      </w:r>
      <w:r w:rsidR="0053343D" w:rsidRPr="00676B5B">
        <w:t>s</w:t>
      </w:r>
    </w:p>
    <w:p w14:paraId="08B4457B" w14:textId="43199F5F" w:rsidR="002F421F" w:rsidRPr="00676B5B" w:rsidRDefault="00475F04" w:rsidP="00BB6D6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[1]</w:t>
      </w:r>
      <w:r w:rsidRPr="00676B5B">
        <w:rPr>
          <w:rFonts w:ascii="Arial" w:hAnsi="Arial" w:cs="Arial"/>
          <w:lang w:val="en-US"/>
        </w:rPr>
        <w:tab/>
      </w:r>
      <w:r w:rsidR="00437F6D" w:rsidRPr="00676B5B">
        <w:rPr>
          <w:rFonts w:ascii="Arial" w:hAnsi="Arial" w:cs="Arial"/>
          <w:lang w:val="en-US"/>
        </w:rPr>
        <w:t xml:space="preserve">TS </w:t>
      </w:r>
      <w:r w:rsidR="00437F6D">
        <w:rPr>
          <w:rFonts w:ascii="Arial" w:hAnsi="Arial" w:cs="Arial"/>
          <w:lang w:val="en-US"/>
        </w:rPr>
        <w:t>38.523-1</w:t>
      </w:r>
      <w:r w:rsidR="00437F6D" w:rsidRPr="00676B5B">
        <w:rPr>
          <w:rFonts w:ascii="Arial" w:hAnsi="Arial" w:cs="Arial"/>
          <w:lang w:val="en-US"/>
        </w:rPr>
        <w:tab/>
      </w:r>
      <w:r w:rsidR="00437F6D" w:rsidRPr="003F3E1D">
        <w:rPr>
          <w:rFonts w:ascii="Arial" w:hAnsi="Arial" w:cs="Arial"/>
          <w:lang w:val="en-US"/>
        </w:rPr>
        <w:t>5GS; User Equipment (UE) conformance specification; Part 1: Protocol</w:t>
      </w:r>
    </w:p>
    <w:p w14:paraId="4AADA001" w14:textId="745CBB0E" w:rsidR="00046D29" w:rsidRDefault="00BB6D6F" w:rsidP="003A2A5A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[2]</w:t>
      </w:r>
      <w:r w:rsidRPr="00676B5B">
        <w:rPr>
          <w:rFonts w:ascii="Arial" w:hAnsi="Arial" w:cs="Arial"/>
          <w:lang w:val="en-US"/>
        </w:rPr>
        <w:tab/>
      </w:r>
      <w:r w:rsidR="00CA520D" w:rsidRPr="00676B5B">
        <w:rPr>
          <w:rFonts w:ascii="Arial" w:hAnsi="Arial" w:cs="Arial"/>
          <w:lang w:val="en-US"/>
        </w:rPr>
        <w:t xml:space="preserve">TS </w:t>
      </w:r>
      <w:r w:rsidR="003A3DBE">
        <w:rPr>
          <w:rFonts w:ascii="Arial" w:hAnsi="Arial" w:cs="Arial"/>
          <w:lang w:val="en-US"/>
        </w:rPr>
        <w:t>38</w:t>
      </w:r>
      <w:r w:rsidR="005D499E">
        <w:rPr>
          <w:rFonts w:ascii="Arial" w:hAnsi="Arial" w:cs="Arial"/>
          <w:lang w:val="en-US"/>
        </w:rPr>
        <w:t>.331</w:t>
      </w:r>
      <w:r w:rsidR="00CA520D" w:rsidRPr="00676B5B">
        <w:rPr>
          <w:rFonts w:ascii="Arial" w:hAnsi="Arial" w:cs="Arial"/>
          <w:lang w:val="en-US"/>
        </w:rPr>
        <w:tab/>
      </w:r>
      <w:r w:rsidR="00285049" w:rsidRPr="00285049">
        <w:rPr>
          <w:rFonts w:ascii="Arial" w:hAnsi="Arial" w:cs="Arial"/>
          <w:lang w:val="en-US"/>
        </w:rPr>
        <w:t>NR; Radio Resource Control (RRC); Protocol specification</w:t>
      </w:r>
    </w:p>
    <w:p w14:paraId="42CFA917" w14:textId="1B40D4CC" w:rsidR="00E24D15" w:rsidRDefault="00E24D15" w:rsidP="00E24D15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3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38.</w:t>
      </w:r>
      <w:r w:rsidR="0050025B">
        <w:rPr>
          <w:rFonts w:ascii="Arial" w:hAnsi="Arial" w:cs="Arial"/>
          <w:lang w:val="en-US"/>
        </w:rPr>
        <w:t>323</w:t>
      </w:r>
      <w:r w:rsidRPr="00676B5B">
        <w:rPr>
          <w:rFonts w:ascii="Arial" w:hAnsi="Arial" w:cs="Arial"/>
          <w:lang w:val="en-US"/>
        </w:rPr>
        <w:tab/>
      </w:r>
      <w:r w:rsidR="002B1B19" w:rsidRPr="002B1B19">
        <w:rPr>
          <w:rFonts w:ascii="Arial" w:hAnsi="Arial" w:cs="Arial"/>
          <w:lang w:val="en-US"/>
        </w:rPr>
        <w:t>NR; Packet Data Convergence Protocol (PDCP) specification</w:t>
      </w:r>
    </w:p>
    <w:p w14:paraId="59E47E86" w14:textId="21DDB967" w:rsidR="008E4A07" w:rsidRDefault="008E4A07" w:rsidP="008E4A07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4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38.523-3</w:t>
      </w:r>
      <w:r w:rsidRPr="00676B5B">
        <w:rPr>
          <w:rFonts w:ascii="Arial" w:hAnsi="Arial" w:cs="Arial"/>
          <w:lang w:val="en-US"/>
        </w:rPr>
        <w:tab/>
      </w:r>
      <w:r w:rsidR="00125C2F" w:rsidRPr="00125C2F">
        <w:rPr>
          <w:rFonts w:ascii="Arial" w:hAnsi="Arial" w:cs="Arial"/>
          <w:lang w:val="en-US"/>
        </w:rPr>
        <w:t>5GS; User Equipment (UE) conformance specification; Part 3: Protocol Test Suites</w:t>
      </w:r>
    </w:p>
    <w:p w14:paraId="0CB54091" w14:textId="179B06DA" w:rsidR="00790074" w:rsidRDefault="00790074" w:rsidP="00AC3556">
      <w:pPr>
        <w:ind w:left="709" w:right="-1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5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</w:r>
      <w:r w:rsidRPr="00297E64">
        <w:rPr>
          <w:rStyle w:val="H6Char"/>
        </w:rPr>
        <w:t>TS 38.508-2</w:t>
      </w:r>
      <w:r w:rsidRPr="00297E64">
        <w:rPr>
          <w:rStyle w:val="H6Char"/>
        </w:rPr>
        <w:tab/>
      </w:r>
      <w:r w:rsidR="00CF593C" w:rsidRPr="00297E64">
        <w:rPr>
          <w:rStyle w:val="H6Char"/>
        </w:rPr>
        <w:t>5GS; User Equipment (UE) conformance specification; Part 2: Common Implementation Conformance Statement (ICS) proforma</w:t>
      </w:r>
    </w:p>
    <w:p w14:paraId="201E4152" w14:textId="316299C9" w:rsidR="00790074" w:rsidRDefault="00790074" w:rsidP="00790074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 w:rsidR="00CF593C">
        <w:rPr>
          <w:rFonts w:ascii="Arial" w:hAnsi="Arial" w:cs="Arial"/>
          <w:lang w:val="en-US"/>
        </w:rPr>
        <w:t>6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  <w:t xml:space="preserve">TS </w:t>
      </w:r>
      <w:r>
        <w:rPr>
          <w:rFonts w:ascii="Arial" w:hAnsi="Arial" w:cs="Arial"/>
          <w:lang w:val="en-US"/>
        </w:rPr>
        <w:t>38.523-2</w:t>
      </w:r>
      <w:r w:rsidRPr="00676B5B">
        <w:rPr>
          <w:rFonts w:ascii="Arial" w:hAnsi="Arial" w:cs="Arial"/>
          <w:lang w:val="en-US"/>
        </w:rPr>
        <w:tab/>
      </w:r>
      <w:r w:rsidR="00CF593C" w:rsidRPr="00CF593C">
        <w:rPr>
          <w:rFonts w:ascii="Arial" w:hAnsi="Arial" w:cs="Arial"/>
          <w:lang w:val="en-US"/>
        </w:rPr>
        <w:t>5GS; User Equipment (UE) conformance specification; Part 2: Applicability of protocol test cases</w:t>
      </w:r>
    </w:p>
    <w:p w14:paraId="1508EE9B" w14:textId="1AFF045E" w:rsidR="00977CCF" w:rsidRDefault="00977CCF" w:rsidP="00977CC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7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</w:r>
      <w:r w:rsidR="00E6123B" w:rsidRPr="00B361F8">
        <w:rPr>
          <w:rFonts w:ascii="Arial" w:hAnsi="Arial" w:cs="Arial"/>
          <w:lang w:val="en-US"/>
        </w:rPr>
        <w:t>R5-260</w:t>
      </w:r>
      <w:r w:rsidR="00454F56">
        <w:rPr>
          <w:rFonts w:ascii="Arial" w:hAnsi="Arial" w:cs="Arial"/>
          <w:lang w:val="en-US"/>
        </w:rPr>
        <w:t>90</w:t>
      </w:r>
      <w:r w:rsidR="00E6123B" w:rsidRPr="00B361F8">
        <w:rPr>
          <w:rFonts w:ascii="Arial" w:hAnsi="Arial" w:cs="Arial"/>
          <w:lang w:val="en-US"/>
        </w:rPr>
        <w:t>4</w:t>
      </w:r>
      <w:r w:rsidR="00E6123B" w:rsidRPr="00676B5B">
        <w:rPr>
          <w:rFonts w:ascii="Arial" w:hAnsi="Arial" w:cs="Arial"/>
          <w:lang w:val="en-US"/>
        </w:rPr>
        <w:tab/>
      </w:r>
      <w:r w:rsidR="00454F56" w:rsidRPr="00454F56">
        <w:rPr>
          <w:rFonts w:ascii="Arial" w:hAnsi="Arial" w:cs="Arial"/>
          <w:lang w:val="en-US"/>
        </w:rPr>
        <w:t>Addition of PIXIT parameter for NR UDC test cases</w:t>
      </w:r>
    </w:p>
    <w:p w14:paraId="79F6A980" w14:textId="4A003FEB" w:rsidR="00977CCF" w:rsidRDefault="00977CCF" w:rsidP="00977CC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8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</w:r>
      <w:r w:rsidR="00E6123B" w:rsidRPr="00B361F8">
        <w:rPr>
          <w:rFonts w:ascii="Arial" w:hAnsi="Arial" w:cs="Arial"/>
          <w:lang w:val="en-US"/>
        </w:rPr>
        <w:t>R5-260</w:t>
      </w:r>
      <w:r w:rsidR="00B60D72">
        <w:rPr>
          <w:rFonts w:ascii="Arial" w:hAnsi="Arial" w:cs="Arial"/>
          <w:lang w:val="en-US"/>
        </w:rPr>
        <w:t>906</w:t>
      </w:r>
      <w:r w:rsidR="00E6123B" w:rsidRPr="00676B5B">
        <w:rPr>
          <w:rFonts w:ascii="Arial" w:hAnsi="Arial" w:cs="Arial"/>
          <w:lang w:val="en-US"/>
        </w:rPr>
        <w:tab/>
      </w:r>
      <w:r w:rsidR="00346EB0" w:rsidRPr="00346EB0">
        <w:rPr>
          <w:rFonts w:ascii="Arial" w:hAnsi="Arial" w:cs="Arial"/>
          <w:lang w:val="en-US"/>
        </w:rPr>
        <w:t>Correction of UDC test case 7.1.3.6.1</w:t>
      </w:r>
    </w:p>
    <w:p w14:paraId="2E30D3C3" w14:textId="22EB44EA" w:rsidR="00977CCF" w:rsidRDefault="00977CCF" w:rsidP="00977CCF">
      <w:pPr>
        <w:ind w:left="720" w:hanging="720"/>
        <w:rPr>
          <w:rFonts w:ascii="Arial" w:hAnsi="Arial" w:cs="Arial"/>
          <w:lang w:val="en-US"/>
        </w:rPr>
      </w:pPr>
      <w:r w:rsidRPr="00676B5B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9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</w:r>
      <w:r w:rsidR="00B361F8" w:rsidRPr="00B361F8">
        <w:rPr>
          <w:rFonts w:ascii="Arial" w:hAnsi="Arial" w:cs="Arial"/>
          <w:lang w:val="en-US"/>
        </w:rPr>
        <w:t>R5-260864</w:t>
      </w:r>
      <w:r w:rsidRPr="00676B5B">
        <w:rPr>
          <w:rFonts w:ascii="Arial" w:hAnsi="Arial" w:cs="Arial"/>
          <w:lang w:val="en-US"/>
        </w:rPr>
        <w:tab/>
      </w:r>
      <w:r w:rsidR="00D92EAB">
        <w:rPr>
          <w:rFonts w:ascii="Arial" w:hAnsi="Arial" w:cs="Arial"/>
          <w:lang w:val="en-US"/>
        </w:rPr>
        <w:t>Addition</w:t>
      </w:r>
      <w:r w:rsidR="00D92EAB" w:rsidRPr="00D92EAB">
        <w:rPr>
          <w:rFonts w:ascii="Arial" w:hAnsi="Arial" w:cs="Arial"/>
          <w:lang w:val="en-US"/>
        </w:rPr>
        <w:t xml:space="preserve"> of PICS for NR UDC test cases</w:t>
      </w:r>
    </w:p>
    <w:p w14:paraId="75CAB349" w14:textId="66ADF2ED" w:rsidR="00977CCF" w:rsidRDefault="00977CCF" w:rsidP="00977CCF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[10</w:t>
      </w:r>
      <w:r w:rsidRPr="00676B5B">
        <w:rPr>
          <w:rFonts w:ascii="Arial" w:hAnsi="Arial" w:cs="Arial"/>
          <w:lang w:val="en-US"/>
        </w:rPr>
        <w:t>]</w:t>
      </w:r>
      <w:r w:rsidRPr="00676B5B">
        <w:rPr>
          <w:rFonts w:ascii="Arial" w:hAnsi="Arial" w:cs="Arial"/>
          <w:lang w:val="en-US"/>
        </w:rPr>
        <w:tab/>
      </w:r>
      <w:r w:rsidR="00A87EF4" w:rsidRPr="00B361F8">
        <w:rPr>
          <w:rFonts w:ascii="Arial" w:hAnsi="Arial" w:cs="Arial"/>
          <w:lang w:val="en-US"/>
        </w:rPr>
        <w:t>R5-2608</w:t>
      </w:r>
      <w:r w:rsidR="00A87EF4">
        <w:rPr>
          <w:rFonts w:ascii="Arial" w:hAnsi="Arial" w:cs="Arial"/>
          <w:lang w:val="en-US"/>
        </w:rPr>
        <w:t>75</w:t>
      </w:r>
      <w:r w:rsidR="00A87EF4" w:rsidRPr="00676B5B">
        <w:rPr>
          <w:rFonts w:ascii="Arial" w:hAnsi="Arial" w:cs="Arial"/>
          <w:lang w:val="en-US"/>
        </w:rPr>
        <w:tab/>
      </w:r>
      <w:r w:rsidR="00E338FF" w:rsidRPr="00E338FF">
        <w:rPr>
          <w:rFonts w:ascii="Arial" w:hAnsi="Arial" w:cs="Arial"/>
          <w:lang w:val="en-US"/>
        </w:rPr>
        <w:t>Applicability updates for UDC test cases</w:t>
      </w:r>
    </w:p>
    <w:p w14:paraId="611F9E4E" w14:textId="77777777" w:rsidR="00977CCF" w:rsidRDefault="00977CCF" w:rsidP="00790074">
      <w:pPr>
        <w:ind w:left="720" w:hanging="720"/>
        <w:rPr>
          <w:rFonts w:ascii="Arial" w:hAnsi="Arial" w:cs="Arial"/>
          <w:lang w:val="en-US"/>
        </w:rPr>
      </w:pPr>
    </w:p>
    <w:p w14:paraId="4DF6B61C" w14:textId="77777777" w:rsidR="00790074" w:rsidRDefault="00790074" w:rsidP="008E4A07">
      <w:pPr>
        <w:ind w:left="720" w:hanging="720"/>
        <w:rPr>
          <w:rFonts w:ascii="Arial" w:hAnsi="Arial" w:cs="Arial"/>
          <w:lang w:val="en-US"/>
        </w:rPr>
      </w:pPr>
    </w:p>
    <w:p w14:paraId="72D649E0" w14:textId="77777777" w:rsidR="00FD306F" w:rsidRPr="003A2A5A" w:rsidRDefault="00FD306F" w:rsidP="00E24D15">
      <w:pPr>
        <w:ind w:left="720" w:hanging="720"/>
        <w:rPr>
          <w:rFonts w:ascii="Arial" w:hAnsi="Arial" w:cs="Arial"/>
          <w:lang w:val="en-US"/>
        </w:rPr>
      </w:pPr>
    </w:p>
    <w:p w14:paraId="10B31F97" w14:textId="77777777" w:rsidR="00E24D15" w:rsidRPr="003A2A5A" w:rsidRDefault="00E24D15" w:rsidP="003A2A5A">
      <w:pPr>
        <w:ind w:left="720" w:hanging="720"/>
        <w:rPr>
          <w:rFonts w:ascii="Arial" w:hAnsi="Arial" w:cs="Arial"/>
          <w:lang w:val="en-US"/>
        </w:rPr>
      </w:pPr>
    </w:p>
    <w:sectPr w:rsidR="00E24D15" w:rsidRPr="003A2A5A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348D3" w14:textId="77777777" w:rsidR="00961AEB" w:rsidRDefault="00961AEB">
      <w:r>
        <w:separator/>
      </w:r>
    </w:p>
  </w:endnote>
  <w:endnote w:type="continuationSeparator" w:id="0">
    <w:p w14:paraId="314EFAD1" w14:textId="77777777" w:rsidR="00961AEB" w:rsidRDefault="00961AEB">
      <w:r>
        <w:continuationSeparator/>
      </w:r>
    </w:p>
  </w:endnote>
  <w:endnote w:type="continuationNotice" w:id="1">
    <w:p w14:paraId="14CFF282" w14:textId="77777777" w:rsidR="00961AEB" w:rsidRDefault="00961A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2B288" w14:textId="77777777" w:rsidR="00961AEB" w:rsidRDefault="00961AEB">
      <w:r>
        <w:separator/>
      </w:r>
    </w:p>
  </w:footnote>
  <w:footnote w:type="continuationSeparator" w:id="0">
    <w:p w14:paraId="148692A8" w14:textId="77777777" w:rsidR="00961AEB" w:rsidRDefault="00961AEB">
      <w:r>
        <w:continuationSeparator/>
      </w:r>
    </w:p>
  </w:footnote>
  <w:footnote w:type="continuationNotice" w:id="1">
    <w:p w14:paraId="7DF11F3F" w14:textId="77777777" w:rsidR="00961AEB" w:rsidRDefault="00961A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EndPr/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EndPr/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D03D0"/>
    <w:multiLevelType w:val="hybridMultilevel"/>
    <w:tmpl w:val="CB60AD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3"/>
  </w:num>
  <w:num w:numId="2" w16cid:durableId="1830638326">
    <w:abstractNumId w:val="2"/>
  </w:num>
  <w:num w:numId="3" w16cid:durableId="1032925702">
    <w:abstractNumId w:val="20"/>
  </w:num>
  <w:num w:numId="4" w16cid:durableId="1818060765">
    <w:abstractNumId w:val="17"/>
  </w:num>
  <w:num w:numId="5" w16cid:durableId="1797986497">
    <w:abstractNumId w:val="4"/>
  </w:num>
  <w:num w:numId="6" w16cid:durableId="62873827">
    <w:abstractNumId w:val="14"/>
  </w:num>
  <w:num w:numId="7" w16cid:durableId="236594721">
    <w:abstractNumId w:val="25"/>
  </w:num>
  <w:num w:numId="8" w16cid:durableId="1433092967">
    <w:abstractNumId w:val="9"/>
  </w:num>
  <w:num w:numId="9" w16cid:durableId="119960076">
    <w:abstractNumId w:val="19"/>
  </w:num>
  <w:num w:numId="10" w16cid:durableId="1898592249">
    <w:abstractNumId w:val="1"/>
  </w:num>
  <w:num w:numId="11" w16cid:durableId="388959692">
    <w:abstractNumId w:val="18"/>
  </w:num>
  <w:num w:numId="12" w16cid:durableId="1416240124">
    <w:abstractNumId w:val="16"/>
  </w:num>
  <w:num w:numId="13" w16cid:durableId="83377433">
    <w:abstractNumId w:val="24"/>
  </w:num>
  <w:num w:numId="14" w16cid:durableId="28457388">
    <w:abstractNumId w:val="23"/>
  </w:num>
  <w:num w:numId="15" w16cid:durableId="78186494">
    <w:abstractNumId w:val="22"/>
  </w:num>
  <w:num w:numId="16" w16cid:durableId="1012150101">
    <w:abstractNumId w:val="28"/>
  </w:num>
  <w:num w:numId="17" w16cid:durableId="768280504">
    <w:abstractNumId w:val="21"/>
  </w:num>
  <w:num w:numId="18" w16cid:durableId="261185635">
    <w:abstractNumId w:val="26"/>
  </w:num>
  <w:num w:numId="19" w16cid:durableId="313998347">
    <w:abstractNumId w:val="10"/>
  </w:num>
  <w:num w:numId="20" w16cid:durableId="1309818186">
    <w:abstractNumId w:val="27"/>
  </w:num>
  <w:num w:numId="21" w16cid:durableId="1149639351">
    <w:abstractNumId w:val="3"/>
  </w:num>
  <w:num w:numId="22" w16cid:durableId="538593364">
    <w:abstractNumId w:val="5"/>
  </w:num>
  <w:num w:numId="23" w16cid:durableId="485364707">
    <w:abstractNumId w:val="8"/>
  </w:num>
  <w:num w:numId="24" w16cid:durableId="1586264396">
    <w:abstractNumId w:val="7"/>
  </w:num>
  <w:num w:numId="25" w16cid:durableId="1904758082">
    <w:abstractNumId w:val="12"/>
  </w:num>
  <w:num w:numId="26" w16cid:durableId="1382023539">
    <w:abstractNumId w:val="15"/>
  </w:num>
  <w:num w:numId="27" w16cid:durableId="660738168">
    <w:abstractNumId w:val="0"/>
  </w:num>
  <w:num w:numId="28" w16cid:durableId="1280262212">
    <w:abstractNumId w:val="11"/>
  </w:num>
  <w:num w:numId="29" w16cid:durableId="70032752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2D72"/>
    <w:rsid w:val="00003B9A"/>
    <w:rsid w:val="0000403B"/>
    <w:rsid w:val="00004B62"/>
    <w:rsid w:val="000058B4"/>
    <w:rsid w:val="00006EF7"/>
    <w:rsid w:val="00010312"/>
    <w:rsid w:val="000116D3"/>
    <w:rsid w:val="00011DA4"/>
    <w:rsid w:val="00014E4D"/>
    <w:rsid w:val="00014EF2"/>
    <w:rsid w:val="000150CB"/>
    <w:rsid w:val="000151A9"/>
    <w:rsid w:val="0001741F"/>
    <w:rsid w:val="000205C5"/>
    <w:rsid w:val="00021D62"/>
    <w:rsid w:val="00022467"/>
    <w:rsid w:val="00022771"/>
    <w:rsid w:val="00022866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0D18"/>
    <w:rsid w:val="00071695"/>
    <w:rsid w:val="00072E8A"/>
    <w:rsid w:val="000751B6"/>
    <w:rsid w:val="000757A2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0702"/>
    <w:rsid w:val="000A168A"/>
    <w:rsid w:val="000A1851"/>
    <w:rsid w:val="000A19DC"/>
    <w:rsid w:val="000A2A15"/>
    <w:rsid w:val="000A2CCA"/>
    <w:rsid w:val="000A44D6"/>
    <w:rsid w:val="000A4EC0"/>
    <w:rsid w:val="000A52AE"/>
    <w:rsid w:val="000A53D9"/>
    <w:rsid w:val="000A56DB"/>
    <w:rsid w:val="000A5BFF"/>
    <w:rsid w:val="000A69A6"/>
    <w:rsid w:val="000A6BE8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7AF"/>
    <w:rsid w:val="000D67D5"/>
    <w:rsid w:val="000D6F9D"/>
    <w:rsid w:val="000D758D"/>
    <w:rsid w:val="000E06F7"/>
    <w:rsid w:val="000E40F4"/>
    <w:rsid w:val="000E55AD"/>
    <w:rsid w:val="000E6B2A"/>
    <w:rsid w:val="000F234C"/>
    <w:rsid w:val="000F26C8"/>
    <w:rsid w:val="000F49E9"/>
    <w:rsid w:val="000F5ED4"/>
    <w:rsid w:val="000F77AD"/>
    <w:rsid w:val="001012B0"/>
    <w:rsid w:val="00103771"/>
    <w:rsid w:val="00103D14"/>
    <w:rsid w:val="00104056"/>
    <w:rsid w:val="0010432E"/>
    <w:rsid w:val="001055A6"/>
    <w:rsid w:val="001062CF"/>
    <w:rsid w:val="00110112"/>
    <w:rsid w:val="00111AED"/>
    <w:rsid w:val="001125B3"/>
    <w:rsid w:val="00112891"/>
    <w:rsid w:val="00115D29"/>
    <w:rsid w:val="00116902"/>
    <w:rsid w:val="00117169"/>
    <w:rsid w:val="00117D41"/>
    <w:rsid w:val="00120D6B"/>
    <w:rsid w:val="0012138A"/>
    <w:rsid w:val="00121A8F"/>
    <w:rsid w:val="0012252B"/>
    <w:rsid w:val="00124514"/>
    <w:rsid w:val="00124AD7"/>
    <w:rsid w:val="00125B7B"/>
    <w:rsid w:val="00125C2F"/>
    <w:rsid w:val="00125E71"/>
    <w:rsid w:val="001260C1"/>
    <w:rsid w:val="001260D6"/>
    <w:rsid w:val="00126AEC"/>
    <w:rsid w:val="00126FB5"/>
    <w:rsid w:val="0013087E"/>
    <w:rsid w:val="001309F7"/>
    <w:rsid w:val="00130DAB"/>
    <w:rsid w:val="001321B2"/>
    <w:rsid w:val="001337EF"/>
    <w:rsid w:val="001378CB"/>
    <w:rsid w:val="00137CC9"/>
    <w:rsid w:val="00141233"/>
    <w:rsid w:val="00143221"/>
    <w:rsid w:val="00143E37"/>
    <w:rsid w:val="00143F13"/>
    <w:rsid w:val="001453C4"/>
    <w:rsid w:val="0014551B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03A"/>
    <w:rsid w:val="00161443"/>
    <w:rsid w:val="00161511"/>
    <w:rsid w:val="00161FE7"/>
    <w:rsid w:val="001652D7"/>
    <w:rsid w:val="00165E31"/>
    <w:rsid w:val="00170E99"/>
    <w:rsid w:val="001728F8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2480"/>
    <w:rsid w:val="001B258D"/>
    <w:rsid w:val="001B436A"/>
    <w:rsid w:val="001B4492"/>
    <w:rsid w:val="001B5643"/>
    <w:rsid w:val="001B5EEA"/>
    <w:rsid w:val="001B64E0"/>
    <w:rsid w:val="001C0368"/>
    <w:rsid w:val="001C13E3"/>
    <w:rsid w:val="001C1A3C"/>
    <w:rsid w:val="001C1EF8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D673D"/>
    <w:rsid w:val="001D6E00"/>
    <w:rsid w:val="001E0077"/>
    <w:rsid w:val="001E2F67"/>
    <w:rsid w:val="001E3752"/>
    <w:rsid w:val="001E3AD0"/>
    <w:rsid w:val="001E4CE2"/>
    <w:rsid w:val="001E5078"/>
    <w:rsid w:val="001E691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0F12"/>
    <w:rsid w:val="00201DFC"/>
    <w:rsid w:val="00202B37"/>
    <w:rsid w:val="00203D78"/>
    <w:rsid w:val="00203E74"/>
    <w:rsid w:val="00204A79"/>
    <w:rsid w:val="0020578F"/>
    <w:rsid w:val="00206C41"/>
    <w:rsid w:val="00207ADD"/>
    <w:rsid w:val="00207D0A"/>
    <w:rsid w:val="0021043C"/>
    <w:rsid w:val="0021265B"/>
    <w:rsid w:val="002143B5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A27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4EC"/>
    <w:rsid w:val="0025055C"/>
    <w:rsid w:val="00250739"/>
    <w:rsid w:val="00254E8B"/>
    <w:rsid w:val="00256EDF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2943"/>
    <w:rsid w:val="00273695"/>
    <w:rsid w:val="00273D57"/>
    <w:rsid w:val="0027422E"/>
    <w:rsid w:val="00275C50"/>
    <w:rsid w:val="0028049A"/>
    <w:rsid w:val="00281BE2"/>
    <w:rsid w:val="00282826"/>
    <w:rsid w:val="00282BF1"/>
    <w:rsid w:val="0028440B"/>
    <w:rsid w:val="00285049"/>
    <w:rsid w:val="0028579E"/>
    <w:rsid w:val="00285A14"/>
    <w:rsid w:val="00287060"/>
    <w:rsid w:val="00291F7D"/>
    <w:rsid w:val="0029381B"/>
    <w:rsid w:val="00293860"/>
    <w:rsid w:val="0029529B"/>
    <w:rsid w:val="002974CC"/>
    <w:rsid w:val="00297AE2"/>
    <w:rsid w:val="00297E64"/>
    <w:rsid w:val="002A067F"/>
    <w:rsid w:val="002A1117"/>
    <w:rsid w:val="002A2E3D"/>
    <w:rsid w:val="002A2FC5"/>
    <w:rsid w:val="002A6F01"/>
    <w:rsid w:val="002B1148"/>
    <w:rsid w:val="002B1B19"/>
    <w:rsid w:val="002B4F11"/>
    <w:rsid w:val="002B53ED"/>
    <w:rsid w:val="002B5DC3"/>
    <w:rsid w:val="002B7CE5"/>
    <w:rsid w:val="002C0578"/>
    <w:rsid w:val="002C05E7"/>
    <w:rsid w:val="002C07B4"/>
    <w:rsid w:val="002C1BB9"/>
    <w:rsid w:val="002C2CAD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2127"/>
    <w:rsid w:val="002E273B"/>
    <w:rsid w:val="002E35BE"/>
    <w:rsid w:val="002E36BE"/>
    <w:rsid w:val="002E3A46"/>
    <w:rsid w:val="002E3AAF"/>
    <w:rsid w:val="002E3C57"/>
    <w:rsid w:val="002E5074"/>
    <w:rsid w:val="002E5F07"/>
    <w:rsid w:val="002E6634"/>
    <w:rsid w:val="002E7670"/>
    <w:rsid w:val="002E7A9E"/>
    <w:rsid w:val="002F0C8E"/>
    <w:rsid w:val="002F240A"/>
    <w:rsid w:val="002F2EEC"/>
    <w:rsid w:val="002F421F"/>
    <w:rsid w:val="002F5872"/>
    <w:rsid w:val="002F5CFE"/>
    <w:rsid w:val="002F6B2D"/>
    <w:rsid w:val="002F6E04"/>
    <w:rsid w:val="002F7AD8"/>
    <w:rsid w:val="0030025D"/>
    <w:rsid w:val="00303048"/>
    <w:rsid w:val="00304C8A"/>
    <w:rsid w:val="003057BF"/>
    <w:rsid w:val="003069C2"/>
    <w:rsid w:val="0031430E"/>
    <w:rsid w:val="0031496B"/>
    <w:rsid w:val="00314E38"/>
    <w:rsid w:val="00316153"/>
    <w:rsid w:val="003205AD"/>
    <w:rsid w:val="0032081C"/>
    <w:rsid w:val="00321DBE"/>
    <w:rsid w:val="00322E57"/>
    <w:rsid w:val="0032747D"/>
    <w:rsid w:val="003301DF"/>
    <w:rsid w:val="00331D59"/>
    <w:rsid w:val="00331D9B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46EB0"/>
    <w:rsid w:val="00350B53"/>
    <w:rsid w:val="003518AA"/>
    <w:rsid w:val="00353CA3"/>
    <w:rsid w:val="00354D22"/>
    <w:rsid w:val="00354EB2"/>
    <w:rsid w:val="00354FA2"/>
    <w:rsid w:val="00355049"/>
    <w:rsid w:val="00355AD5"/>
    <w:rsid w:val="00360F89"/>
    <w:rsid w:val="00362067"/>
    <w:rsid w:val="00363117"/>
    <w:rsid w:val="00363239"/>
    <w:rsid w:val="00363314"/>
    <w:rsid w:val="00363E23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5B1C"/>
    <w:rsid w:val="003865D6"/>
    <w:rsid w:val="00391FBC"/>
    <w:rsid w:val="003940FD"/>
    <w:rsid w:val="0039650E"/>
    <w:rsid w:val="003970F6"/>
    <w:rsid w:val="003A1EB0"/>
    <w:rsid w:val="003A2A5A"/>
    <w:rsid w:val="003A2D89"/>
    <w:rsid w:val="003A2E88"/>
    <w:rsid w:val="003A39B9"/>
    <w:rsid w:val="003A3DBE"/>
    <w:rsid w:val="003A576C"/>
    <w:rsid w:val="003B1E3E"/>
    <w:rsid w:val="003B2E05"/>
    <w:rsid w:val="003B3488"/>
    <w:rsid w:val="003B3982"/>
    <w:rsid w:val="003B3DA7"/>
    <w:rsid w:val="003B427C"/>
    <w:rsid w:val="003B57A6"/>
    <w:rsid w:val="003B5EAE"/>
    <w:rsid w:val="003C0071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30D3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E1D"/>
    <w:rsid w:val="003F69F6"/>
    <w:rsid w:val="003F7B3D"/>
    <w:rsid w:val="003F7D78"/>
    <w:rsid w:val="0040117B"/>
    <w:rsid w:val="00402E35"/>
    <w:rsid w:val="00403944"/>
    <w:rsid w:val="00403C3A"/>
    <w:rsid w:val="00403FE7"/>
    <w:rsid w:val="00404749"/>
    <w:rsid w:val="00404D99"/>
    <w:rsid w:val="004075D4"/>
    <w:rsid w:val="00407D40"/>
    <w:rsid w:val="00410BE5"/>
    <w:rsid w:val="004143B8"/>
    <w:rsid w:val="00414938"/>
    <w:rsid w:val="00416D63"/>
    <w:rsid w:val="00417F1F"/>
    <w:rsid w:val="00420C26"/>
    <w:rsid w:val="004233DB"/>
    <w:rsid w:val="00425A6E"/>
    <w:rsid w:val="00425E36"/>
    <w:rsid w:val="00426D18"/>
    <w:rsid w:val="0042755A"/>
    <w:rsid w:val="00427F48"/>
    <w:rsid w:val="0043110D"/>
    <w:rsid w:val="00431411"/>
    <w:rsid w:val="004314EA"/>
    <w:rsid w:val="00431900"/>
    <w:rsid w:val="00432498"/>
    <w:rsid w:val="00432601"/>
    <w:rsid w:val="004329B8"/>
    <w:rsid w:val="00433758"/>
    <w:rsid w:val="004354A9"/>
    <w:rsid w:val="00436954"/>
    <w:rsid w:val="0043745F"/>
    <w:rsid w:val="004377F8"/>
    <w:rsid w:val="00437F6D"/>
    <w:rsid w:val="0044029F"/>
    <w:rsid w:val="00440D2B"/>
    <w:rsid w:val="00440D74"/>
    <w:rsid w:val="00441CA2"/>
    <w:rsid w:val="00443379"/>
    <w:rsid w:val="0044494D"/>
    <w:rsid w:val="00445AC8"/>
    <w:rsid w:val="004468BF"/>
    <w:rsid w:val="0045068B"/>
    <w:rsid w:val="00451C06"/>
    <w:rsid w:val="00452FE0"/>
    <w:rsid w:val="004537E0"/>
    <w:rsid w:val="00454391"/>
    <w:rsid w:val="0045475F"/>
    <w:rsid w:val="00454C76"/>
    <w:rsid w:val="00454F5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2E00"/>
    <w:rsid w:val="00473341"/>
    <w:rsid w:val="00475F04"/>
    <w:rsid w:val="004770A7"/>
    <w:rsid w:val="004775B1"/>
    <w:rsid w:val="00477691"/>
    <w:rsid w:val="00477A34"/>
    <w:rsid w:val="004803D0"/>
    <w:rsid w:val="00481EBB"/>
    <w:rsid w:val="0048267C"/>
    <w:rsid w:val="00482755"/>
    <w:rsid w:val="004829C6"/>
    <w:rsid w:val="00483C62"/>
    <w:rsid w:val="00485969"/>
    <w:rsid w:val="00485CB8"/>
    <w:rsid w:val="00486BA1"/>
    <w:rsid w:val="004876B9"/>
    <w:rsid w:val="004922D6"/>
    <w:rsid w:val="00492D65"/>
    <w:rsid w:val="0049364C"/>
    <w:rsid w:val="00493A79"/>
    <w:rsid w:val="00495CDB"/>
    <w:rsid w:val="00496152"/>
    <w:rsid w:val="004969F2"/>
    <w:rsid w:val="00497DF9"/>
    <w:rsid w:val="004A1BD7"/>
    <w:rsid w:val="004A27E9"/>
    <w:rsid w:val="004A2E60"/>
    <w:rsid w:val="004A5D77"/>
    <w:rsid w:val="004A5E5F"/>
    <w:rsid w:val="004A6419"/>
    <w:rsid w:val="004A6696"/>
    <w:rsid w:val="004A6A60"/>
    <w:rsid w:val="004A7806"/>
    <w:rsid w:val="004B1891"/>
    <w:rsid w:val="004B1904"/>
    <w:rsid w:val="004B27E1"/>
    <w:rsid w:val="004B3330"/>
    <w:rsid w:val="004B3C96"/>
    <w:rsid w:val="004B74A3"/>
    <w:rsid w:val="004B7CBB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048"/>
    <w:rsid w:val="004E1E19"/>
    <w:rsid w:val="004E21A5"/>
    <w:rsid w:val="004E3261"/>
    <w:rsid w:val="004E4BAD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025B"/>
    <w:rsid w:val="00501CE0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2D30"/>
    <w:rsid w:val="00526726"/>
    <w:rsid w:val="005270C1"/>
    <w:rsid w:val="00527192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CA5"/>
    <w:rsid w:val="00543D44"/>
    <w:rsid w:val="00544493"/>
    <w:rsid w:val="0054458F"/>
    <w:rsid w:val="00547E1E"/>
    <w:rsid w:val="0055048A"/>
    <w:rsid w:val="005513E0"/>
    <w:rsid w:val="00552BE8"/>
    <w:rsid w:val="005535C8"/>
    <w:rsid w:val="00554AA4"/>
    <w:rsid w:val="00554D2C"/>
    <w:rsid w:val="0055602E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5382"/>
    <w:rsid w:val="00566A3D"/>
    <w:rsid w:val="00566FB9"/>
    <w:rsid w:val="00567A8B"/>
    <w:rsid w:val="00567E5F"/>
    <w:rsid w:val="00570C55"/>
    <w:rsid w:val="005710EB"/>
    <w:rsid w:val="00571F21"/>
    <w:rsid w:val="005726BA"/>
    <w:rsid w:val="0057390D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EFF"/>
    <w:rsid w:val="00591CC4"/>
    <w:rsid w:val="005937DA"/>
    <w:rsid w:val="00594640"/>
    <w:rsid w:val="00597C33"/>
    <w:rsid w:val="005A0125"/>
    <w:rsid w:val="005A0EAF"/>
    <w:rsid w:val="005A17BB"/>
    <w:rsid w:val="005A2279"/>
    <w:rsid w:val="005A4E0E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0F46"/>
    <w:rsid w:val="005D2300"/>
    <w:rsid w:val="005D24A9"/>
    <w:rsid w:val="005D3B5A"/>
    <w:rsid w:val="005D3FEC"/>
    <w:rsid w:val="005D4160"/>
    <w:rsid w:val="005D44BE"/>
    <w:rsid w:val="005D499E"/>
    <w:rsid w:val="005E214B"/>
    <w:rsid w:val="005E27C6"/>
    <w:rsid w:val="005E29D6"/>
    <w:rsid w:val="005E2A60"/>
    <w:rsid w:val="005E673F"/>
    <w:rsid w:val="005E7BB5"/>
    <w:rsid w:val="005F181E"/>
    <w:rsid w:val="005F2F49"/>
    <w:rsid w:val="005F3F5B"/>
    <w:rsid w:val="005F439B"/>
    <w:rsid w:val="005F43ED"/>
    <w:rsid w:val="005F48CB"/>
    <w:rsid w:val="005F5ACC"/>
    <w:rsid w:val="005F6D14"/>
    <w:rsid w:val="005F6F3D"/>
    <w:rsid w:val="005F7DC1"/>
    <w:rsid w:val="00603FA7"/>
    <w:rsid w:val="0060675A"/>
    <w:rsid w:val="00606AA8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26D6D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4038A"/>
    <w:rsid w:val="006418C6"/>
    <w:rsid w:val="00641E84"/>
    <w:rsid w:val="00641FA3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61A0"/>
    <w:rsid w:val="00657553"/>
    <w:rsid w:val="006577D3"/>
    <w:rsid w:val="006601CA"/>
    <w:rsid w:val="006608B3"/>
    <w:rsid w:val="006623B3"/>
    <w:rsid w:val="00664221"/>
    <w:rsid w:val="0066456D"/>
    <w:rsid w:val="00664A45"/>
    <w:rsid w:val="00666FBC"/>
    <w:rsid w:val="006678EB"/>
    <w:rsid w:val="00671BBB"/>
    <w:rsid w:val="006743D7"/>
    <w:rsid w:val="006762C4"/>
    <w:rsid w:val="00676B5B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6D0A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224B"/>
    <w:rsid w:val="006C4097"/>
    <w:rsid w:val="006C54A3"/>
    <w:rsid w:val="006C6361"/>
    <w:rsid w:val="006C6ADF"/>
    <w:rsid w:val="006C6B15"/>
    <w:rsid w:val="006C7788"/>
    <w:rsid w:val="006D01E9"/>
    <w:rsid w:val="006D0BEE"/>
    <w:rsid w:val="006D1B67"/>
    <w:rsid w:val="006D22E0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22BB"/>
    <w:rsid w:val="006E3E64"/>
    <w:rsid w:val="006E4652"/>
    <w:rsid w:val="006E583C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571"/>
    <w:rsid w:val="006F7FC6"/>
    <w:rsid w:val="00700116"/>
    <w:rsid w:val="0070092B"/>
    <w:rsid w:val="00701A8B"/>
    <w:rsid w:val="007027B1"/>
    <w:rsid w:val="00702F10"/>
    <w:rsid w:val="00703DDD"/>
    <w:rsid w:val="007053F8"/>
    <w:rsid w:val="00707559"/>
    <w:rsid w:val="00707673"/>
    <w:rsid w:val="0071023D"/>
    <w:rsid w:val="00710279"/>
    <w:rsid w:val="00710E81"/>
    <w:rsid w:val="00711A19"/>
    <w:rsid w:val="00711E42"/>
    <w:rsid w:val="007128A4"/>
    <w:rsid w:val="00713B18"/>
    <w:rsid w:val="007148F7"/>
    <w:rsid w:val="00715D39"/>
    <w:rsid w:val="00716BB2"/>
    <w:rsid w:val="00720B9A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656C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6520"/>
    <w:rsid w:val="00747062"/>
    <w:rsid w:val="00747273"/>
    <w:rsid w:val="007510C8"/>
    <w:rsid w:val="00751394"/>
    <w:rsid w:val="0075252A"/>
    <w:rsid w:val="00753A11"/>
    <w:rsid w:val="00753D42"/>
    <w:rsid w:val="00756D84"/>
    <w:rsid w:val="007570D7"/>
    <w:rsid w:val="0075763F"/>
    <w:rsid w:val="00757917"/>
    <w:rsid w:val="007610AB"/>
    <w:rsid w:val="00764008"/>
    <w:rsid w:val="007648BE"/>
    <w:rsid w:val="00764B84"/>
    <w:rsid w:val="00766DC0"/>
    <w:rsid w:val="00766F1C"/>
    <w:rsid w:val="00767C72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7629"/>
    <w:rsid w:val="0078034D"/>
    <w:rsid w:val="00781D7B"/>
    <w:rsid w:val="00783684"/>
    <w:rsid w:val="007843ED"/>
    <w:rsid w:val="00785A71"/>
    <w:rsid w:val="00785D44"/>
    <w:rsid w:val="00790074"/>
    <w:rsid w:val="00790BCC"/>
    <w:rsid w:val="0079195D"/>
    <w:rsid w:val="007925E5"/>
    <w:rsid w:val="0079385B"/>
    <w:rsid w:val="007946D9"/>
    <w:rsid w:val="007965F1"/>
    <w:rsid w:val="007974F5"/>
    <w:rsid w:val="007A068E"/>
    <w:rsid w:val="007A2AC1"/>
    <w:rsid w:val="007A47B5"/>
    <w:rsid w:val="007A53CD"/>
    <w:rsid w:val="007A556E"/>
    <w:rsid w:val="007A5EFB"/>
    <w:rsid w:val="007A6688"/>
    <w:rsid w:val="007A67BF"/>
    <w:rsid w:val="007A6C3A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D98"/>
    <w:rsid w:val="007C5E0C"/>
    <w:rsid w:val="007C799B"/>
    <w:rsid w:val="007C7AD8"/>
    <w:rsid w:val="007C7E14"/>
    <w:rsid w:val="007D0F54"/>
    <w:rsid w:val="007D1DEF"/>
    <w:rsid w:val="007D2381"/>
    <w:rsid w:val="007D29F4"/>
    <w:rsid w:val="007D2FB3"/>
    <w:rsid w:val="007D64D1"/>
    <w:rsid w:val="007D673E"/>
    <w:rsid w:val="007E04E6"/>
    <w:rsid w:val="007E089D"/>
    <w:rsid w:val="007E0D1A"/>
    <w:rsid w:val="007E1D98"/>
    <w:rsid w:val="007E5B1D"/>
    <w:rsid w:val="007E6CD2"/>
    <w:rsid w:val="007F03C3"/>
    <w:rsid w:val="007F0667"/>
    <w:rsid w:val="007F3314"/>
    <w:rsid w:val="007F3AFA"/>
    <w:rsid w:val="007F3B25"/>
    <w:rsid w:val="007F4427"/>
    <w:rsid w:val="007F458B"/>
    <w:rsid w:val="007F4A3B"/>
    <w:rsid w:val="007F7421"/>
    <w:rsid w:val="007F760D"/>
    <w:rsid w:val="00801183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662"/>
    <w:rsid w:val="008149CB"/>
    <w:rsid w:val="008151F7"/>
    <w:rsid w:val="008158A0"/>
    <w:rsid w:val="008211F5"/>
    <w:rsid w:val="00821EC0"/>
    <w:rsid w:val="00823524"/>
    <w:rsid w:val="00823AA9"/>
    <w:rsid w:val="0082543A"/>
    <w:rsid w:val="0083024F"/>
    <w:rsid w:val="0083549D"/>
    <w:rsid w:val="0084001C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1994"/>
    <w:rsid w:val="00852D83"/>
    <w:rsid w:val="00853A06"/>
    <w:rsid w:val="00854670"/>
    <w:rsid w:val="0085571C"/>
    <w:rsid w:val="00855B12"/>
    <w:rsid w:val="00855F1F"/>
    <w:rsid w:val="00856205"/>
    <w:rsid w:val="0085651C"/>
    <w:rsid w:val="00857E34"/>
    <w:rsid w:val="008612E6"/>
    <w:rsid w:val="0086130D"/>
    <w:rsid w:val="00866FB5"/>
    <w:rsid w:val="008700E7"/>
    <w:rsid w:val="00870DC9"/>
    <w:rsid w:val="0087268C"/>
    <w:rsid w:val="00872C69"/>
    <w:rsid w:val="00872E00"/>
    <w:rsid w:val="0087435B"/>
    <w:rsid w:val="0087477E"/>
    <w:rsid w:val="0087549F"/>
    <w:rsid w:val="008773E5"/>
    <w:rsid w:val="00880F62"/>
    <w:rsid w:val="00881E57"/>
    <w:rsid w:val="0088222A"/>
    <w:rsid w:val="00883DE0"/>
    <w:rsid w:val="00885BB9"/>
    <w:rsid w:val="00887334"/>
    <w:rsid w:val="00890F96"/>
    <w:rsid w:val="00891B65"/>
    <w:rsid w:val="00891C8A"/>
    <w:rsid w:val="00892EE2"/>
    <w:rsid w:val="0089363F"/>
    <w:rsid w:val="008956A0"/>
    <w:rsid w:val="00897173"/>
    <w:rsid w:val="008A052E"/>
    <w:rsid w:val="008A0783"/>
    <w:rsid w:val="008A15C2"/>
    <w:rsid w:val="008A3298"/>
    <w:rsid w:val="008A5204"/>
    <w:rsid w:val="008A5790"/>
    <w:rsid w:val="008A695C"/>
    <w:rsid w:val="008A6CD9"/>
    <w:rsid w:val="008A76FD"/>
    <w:rsid w:val="008A7BE2"/>
    <w:rsid w:val="008B02F6"/>
    <w:rsid w:val="008B05C7"/>
    <w:rsid w:val="008B11A9"/>
    <w:rsid w:val="008B1E30"/>
    <w:rsid w:val="008B2D09"/>
    <w:rsid w:val="008B2EBD"/>
    <w:rsid w:val="008B4A52"/>
    <w:rsid w:val="008B567D"/>
    <w:rsid w:val="008B7080"/>
    <w:rsid w:val="008B73C7"/>
    <w:rsid w:val="008C1418"/>
    <w:rsid w:val="008C3BBD"/>
    <w:rsid w:val="008C537F"/>
    <w:rsid w:val="008C6792"/>
    <w:rsid w:val="008C6B0E"/>
    <w:rsid w:val="008C770F"/>
    <w:rsid w:val="008D08BC"/>
    <w:rsid w:val="008D1F01"/>
    <w:rsid w:val="008D528E"/>
    <w:rsid w:val="008D55A1"/>
    <w:rsid w:val="008D64A7"/>
    <w:rsid w:val="008D658B"/>
    <w:rsid w:val="008D7F43"/>
    <w:rsid w:val="008E155B"/>
    <w:rsid w:val="008E1C04"/>
    <w:rsid w:val="008E30C0"/>
    <w:rsid w:val="008E3E0C"/>
    <w:rsid w:val="008E4A07"/>
    <w:rsid w:val="008E5BF6"/>
    <w:rsid w:val="008E5CFD"/>
    <w:rsid w:val="008E5DC1"/>
    <w:rsid w:val="008F1A3D"/>
    <w:rsid w:val="008F1AB7"/>
    <w:rsid w:val="008F3AFB"/>
    <w:rsid w:val="008F418F"/>
    <w:rsid w:val="008F4EA5"/>
    <w:rsid w:val="008F753D"/>
    <w:rsid w:val="008F7CEE"/>
    <w:rsid w:val="00900D9A"/>
    <w:rsid w:val="009018E8"/>
    <w:rsid w:val="009032D8"/>
    <w:rsid w:val="00903BE3"/>
    <w:rsid w:val="00905C89"/>
    <w:rsid w:val="00907032"/>
    <w:rsid w:val="00907BFF"/>
    <w:rsid w:val="00911BAD"/>
    <w:rsid w:val="0091220E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6588"/>
    <w:rsid w:val="00926B45"/>
    <w:rsid w:val="0092757B"/>
    <w:rsid w:val="00931279"/>
    <w:rsid w:val="009354DD"/>
    <w:rsid w:val="00941BCF"/>
    <w:rsid w:val="009437A2"/>
    <w:rsid w:val="00944B28"/>
    <w:rsid w:val="00945857"/>
    <w:rsid w:val="0094739D"/>
    <w:rsid w:val="0095052A"/>
    <w:rsid w:val="00950541"/>
    <w:rsid w:val="00950D8D"/>
    <w:rsid w:val="009510B6"/>
    <w:rsid w:val="009522E3"/>
    <w:rsid w:val="009543A4"/>
    <w:rsid w:val="00954FB1"/>
    <w:rsid w:val="00955748"/>
    <w:rsid w:val="00956A56"/>
    <w:rsid w:val="0095788A"/>
    <w:rsid w:val="009605B5"/>
    <w:rsid w:val="009606AC"/>
    <w:rsid w:val="00960F4B"/>
    <w:rsid w:val="00961AEB"/>
    <w:rsid w:val="00963CCF"/>
    <w:rsid w:val="00965272"/>
    <w:rsid w:val="00966413"/>
    <w:rsid w:val="00966BCB"/>
    <w:rsid w:val="009679BC"/>
    <w:rsid w:val="009714BB"/>
    <w:rsid w:val="009714E6"/>
    <w:rsid w:val="00971B42"/>
    <w:rsid w:val="009770E9"/>
    <w:rsid w:val="00977CCF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465"/>
    <w:rsid w:val="0098769A"/>
    <w:rsid w:val="009876A7"/>
    <w:rsid w:val="00991463"/>
    <w:rsid w:val="00991A5A"/>
    <w:rsid w:val="0099220A"/>
    <w:rsid w:val="00993463"/>
    <w:rsid w:val="009962D0"/>
    <w:rsid w:val="00996623"/>
    <w:rsid w:val="00996BA9"/>
    <w:rsid w:val="00996D5F"/>
    <w:rsid w:val="009A0590"/>
    <w:rsid w:val="009A12B7"/>
    <w:rsid w:val="009A3BC4"/>
    <w:rsid w:val="009A3E8F"/>
    <w:rsid w:val="009A4D07"/>
    <w:rsid w:val="009A5F07"/>
    <w:rsid w:val="009A687E"/>
    <w:rsid w:val="009A6B72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6DB7"/>
    <w:rsid w:val="009B7593"/>
    <w:rsid w:val="009B78B3"/>
    <w:rsid w:val="009B7D61"/>
    <w:rsid w:val="009B7D75"/>
    <w:rsid w:val="009C1BFA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E3811"/>
    <w:rsid w:val="009E7A90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569E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469"/>
    <w:rsid w:val="00A17CA3"/>
    <w:rsid w:val="00A21A3E"/>
    <w:rsid w:val="00A21C70"/>
    <w:rsid w:val="00A25DD3"/>
    <w:rsid w:val="00A26044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3EBE"/>
    <w:rsid w:val="00A64A16"/>
    <w:rsid w:val="00A66575"/>
    <w:rsid w:val="00A66597"/>
    <w:rsid w:val="00A706EF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16D"/>
    <w:rsid w:val="00A85D62"/>
    <w:rsid w:val="00A8641A"/>
    <w:rsid w:val="00A86E38"/>
    <w:rsid w:val="00A87672"/>
    <w:rsid w:val="00A87EF4"/>
    <w:rsid w:val="00A9073A"/>
    <w:rsid w:val="00A90F1B"/>
    <w:rsid w:val="00A9110A"/>
    <w:rsid w:val="00A91711"/>
    <w:rsid w:val="00A93085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387C"/>
    <w:rsid w:val="00AB4239"/>
    <w:rsid w:val="00AB54FF"/>
    <w:rsid w:val="00AB7626"/>
    <w:rsid w:val="00AC0945"/>
    <w:rsid w:val="00AC27DB"/>
    <w:rsid w:val="00AC295C"/>
    <w:rsid w:val="00AC3556"/>
    <w:rsid w:val="00AC510D"/>
    <w:rsid w:val="00AC5C27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903"/>
    <w:rsid w:val="00AE4F7A"/>
    <w:rsid w:val="00AE55AA"/>
    <w:rsid w:val="00AE5784"/>
    <w:rsid w:val="00AE5861"/>
    <w:rsid w:val="00AE5CF0"/>
    <w:rsid w:val="00AE6923"/>
    <w:rsid w:val="00AE7406"/>
    <w:rsid w:val="00AF2252"/>
    <w:rsid w:val="00AF2ADD"/>
    <w:rsid w:val="00AF3610"/>
    <w:rsid w:val="00AF3B4E"/>
    <w:rsid w:val="00AF425B"/>
    <w:rsid w:val="00AF5EDD"/>
    <w:rsid w:val="00AF677B"/>
    <w:rsid w:val="00AF7201"/>
    <w:rsid w:val="00AF7735"/>
    <w:rsid w:val="00AF7EEB"/>
    <w:rsid w:val="00B0078E"/>
    <w:rsid w:val="00B00C34"/>
    <w:rsid w:val="00B0218B"/>
    <w:rsid w:val="00B022E2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61F8"/>
    <w:rsid w:val="00B368A3"/>
    <w:rsid w:val="00B374C0"/>
    <w:rsid w:val="00B4143F"/>
    <w:rsid w:val="00B418D0"/>
    <w:rsid w:val="00B42EB8"/>
    <w:rsid w:val="00B431F4"/>
    <w:rsid w:val="00B4640B"/>
    <w:rsid w:val="00B516CB"/>
    <w:rsid w:val="00B52A8D"/>
    <w:rsid w:val="00B52CF5"/>
    <w:rsid w:val="00B53086"/>
    <w:rsid w:val="00B5392F"/>
    <w:rsid w:val="00B549C4"/>
    <w:rsid w:val="00B54A2E"/>
    <w:rsid w:val="00B561B3"/>
    <w:rsid w:val="00B56C0C"/>
    <w:rsid w:val="00B5739F"/>
    <w:rsid w:val="00B57E0C"/>
    <w:rsid w:val="00B60D72"/>
    <w:rsid w:val="00B623EC"/>
    <w:rsid w:val="00B63E95"/>
    <w:rsid w:val="00B64EAE"/>
    <w:rsid w:val="00B64ED7"/>
    <w:rsid w:val="00B64F55"/>
    <w:rsid w:val="00B65341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642A"/>
    <w:rsid w:val="00BC764D"/>
    <w:rsid w:val="00BD0921"/>
    <w:rsid w:val="00BD1E7C"/>
    <w:rsid w:val="00BD2127"/>
    <w:rsid w:val="00BD2725"/>
    <w:rsid w:val="00BD6BEF"/>
    <w:rsid w:val="00BD749C"/>
    <w:rsid w:val="00BE0210"/>
    <w:rsid w:val="00BE025F"/>
    <w:rsid w:val="00BE0D3B"/>
    <w:rsid w:val="00BE17A4"/>
    <w:rsid w:val="00BE1B14"/>
    <w:rsid w:val="00BE21BB"/>
    <w:rsid w:val="00BE24BE"/>
    <w:rsid w:val="00BE24C4"/>
    <w:rsid w:val="00BE2916"/>
    <w:rsid w:val="00BE3481"/>
    <w:rsid w:val="00BE34EE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9C1"/>
    <w:rsid w:val="00BF557D"/>
    <w:rsid w:val="00BF65B8"/>
    <w:rsid w:val="00BF6844"/>
    <w:rsid w:val="00C00A47"/>
    <w:rsid w:val="00C02DFB"/>
    <w:rsid w:val="00C059CF"/>
    <w:rsid w:val="00C06014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6C7"/>
    <w:rsid w:val="00C1576E"/>
    <w:rsid w:val="00C163FD"/>
    <w:rsid w:val="00C1647B"/>
    <w:rsid w:val="00C168C9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150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7C50"/>
    <w:rsid w:val="00C57D57"/>
    <w:rsid w:val="00C6014A"/>
    <w:rsid w:val="00C651D2"/>
    <w:rsid w:val="00C65BAE"/>
    <w:rsid w:val="00C65BC4"/>
    <w:rsid w:val="00C65EF6"/>
    <w:rsid w:val="00C70337"/>
    <w:rsid w:val="00C715CA"/>
    <w:rsid w:val="00C751B3"/>
    <w:rsid w:val="00C75AD1"/>
    <w:rsid w:val="00C7685A"/>
    <w:rsid w:val="00C811C5"/>
    <w:rsid w:val="00C8145D"/>
    <w:rsid w:val="00C82E82"/>
    <w:rsid w:val="00C83AA6"/>
    <w:rsid w:val="00C8534F"/>
    <w:rsid w:val="00C871A8"/>
    <w:rsid w:val="00C87300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94E"/>
    <w:rsid w:val="00CC1F94"/>
    <w:rsid w:val="00CC50CF"/>
    <w:rsid w:val="00CC54DB"/>
    <w:rsid w:val="00CC5CC1"/>
    <w:rsid w:val="00CC5E5E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779E"/>
    <w:rsid w:val="00CE11EB"/>
    <w:rsid w:val="00CE2D7F"/>
    <w:rsid w:val="00CE3680"/>
    <w:rsid w:val="00CE555F"/>
    <w:rsid w:val="00CE598A"/>
    <w:rsid w:val="00CE5F2B"/>
    <w:rsid w:val="00CE6BA1"/>
    <w:rsid w:val="00CF1EC6"/>
    <w:rsid w:val="00CF2013"/>
    <w:rsid w:val="00CF34E3"/>
    <w:rsid w:val="00CF4579"/>
    <w:rsid w:val="00CF5065"/>
    <w:rsid w:val="00CF517A"/>
    <w:rsid w:val="00CF593C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25E8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3E3"/>
    <w:rsid w:val="00D2458D"/>
    <w:rsid w:val="00D255CE"/>
    <w:rsid w:val="00D26B92"/>
    <w:rsid w:val="00D3057F"/>
    <w:rsid w:val="00D31D1B"/>
    <w:rsid w:val="00D33A19"/>
    <w:rsid w:val="00D34536"/>
    <w:rsid w:val="00D3542E"/>
    <w:rsid w:val="00D357E9"/>
    <w:rsid w:val="00D35DD7"/>
    <w:rsid w:val="00D36176"/>
    <w:rsid w:val="00D36813"/>
    <w:rsid w:val="00D379AB"/>
    <w:rsid w:val="00D4070E"/>
    <w:rsid w:val="00D40A47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1FEB"/>
    <w:rsid w:val="00D52966"/>
    <w:rsid w:val="00D53D73"/>
    <w:rsid w:val="00D55B03"/>
    <w:rsid w:val="00D56675"/>
    <w:rsid w:val="00D60D94"/>
    <w:rsid w:val="00D64F9C"/>
    <w:rsid w:val="00D6591D"/>
    <w:rsid w:val="00D66C70"/>
    <w:rsid w:val="00D6717A"/>
    <w:rsid w:val="00D70F6C"/>
    <w:rsid w:val="00D7135A"/>
    <w:rsid w:val="00D71430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91B43"/>
    <w:rsid w:val="00D92EAB"/>
    <w:rsid w:val="00D943D6"/>
    <w:rsid w:val="00D94F47"/>
    <w:rsid w:val="00D95D9A"/>
    <w:rsid w:val="00D96A40"/>
    <w:rsid w:val="00DA08BF"/>
    <w:rsid w:val="00DA33D4"/>
    <w:rsid w:val="00DA74F3"/>
    <w:rsid w:val="00DA7629"/>
    <w:rsid w:val="00DB127A"/>
    <w:rsid w:val="00DB30F8"/>
    <w:rsid w:val="00DB332B"/>
    <w:rsid w:val="00DB3B36"/>
    <w:rsid w:val="00DB4DB1"/>
    <w:rsid w:val="00DB547B"/>
    <w:rsid w:val="00DB75E8"/>
    <w:rsid w:val="00DC68D9"/>
    <w:rsid w:val="00DC694A"/>
    <w:rsid w:val="00DC73C2"/>
    <w:rsid w:val="00DC7C54"/>
    <w:rsid w:val="00DC7DB2"/>
    <w:rsid w:val="00DC7DE3"/>
    <w:rsid w:val="00DD229E"/>
    <w:rsid w:val="00DD58B7"/>
    <w:rsid w:val="00DD62DA"/>
    <w:rsid w:val="00DD76E7"/>
    <w:rsid w:val="00DD77E1"/>
    <w:rsid w:val="00DD7B88"/>
    <w:rsid w:val="00DE08A8"/>
    <w:rsid w:val="00DE5303"/>
    <w:rsid w:val="00DE53B6"/>
    <w:rsid w:val="00DE5CD2"/>
    <w:rsid w:val="00DE639E"/>
    <w:rsid w:val="00DF048C"/>
    <w:rsid w:val="00DF1327"/>
    <w:rsid w:val="00DF2464"/>
    <w:rsid w:val="00DF2BA5"/>
    <w:rsid w:val="00DF39DD"/>
    <w:rsid w:val="00DF6DE6"/>
    <w:rsid w:val="00E005E6"/>
    <w:rsid w:val="00E0123A"/>
    <w:rsid w:val="00E016BE"/>
    <w:rsid w:val="00E01D87"/>
    <w:rsid w:val="00E01DF4"/>
    <w:rsid w:val="00E033E0"/>
    <w:rsid w:val="00E0384D"/>
    <w:rsid w:val="00E041BA"/>
    <w:rsid w:val="00E05482"/>
    <w:rsid w:val="00E076D3"/>
    <w:rsid w:val="00E07707"/>
    <w:rsid w:val="00E07FF2"/>
    <w:rsid w:val="00E105F6"/>
    <w:rsid w:val="00E10843"/>
    <w:rsid w:val="00E11E28"/>
    <w:rsid w:val="00E133F8"/>
    <w:rsid w:val="00E135B1"/>
    <w:rsid w:val="00E13843"/>
    <w:rsid w:val="00E13AEA"/>
    <w:rsid w:val="00E13CB2"/>
    <w:rsid w:val="00E1435B"/>
    <w:rsid w:val="00E1790D"/>
    <w:rsid w:val="00E17BC1"/>
    <w:rsid w:val="00E17BEB"/>
    <w:rsid w:val="00E17DCB"/>
    <w:rsid w:val="00E20C4A"/>
    <w:rsid w:val="00E22AD1"/>
    <w:rsid w:val="00E22E47"/>
    <w:rsid w:val="00E239B9"/>
    <w:rsid w:val="00E23C78"/>
    <w:rsid w:val="00E24D15"/>
    <w:rsid w:val="00E25A0C"/>
    <w:rsid w:val="00E2745F"/>
    <w:rsid w:val="00E32C93"/>
    <w:rsid w:val="00E3305A"/>
    <w:rsid w:val="00E338FF"/>
    <w:rsid w:val="00E33EE1"/>
    <w:rsid w:val="00E34033"/>
    <w:rsid w:val="00E347D9"/>
    <w:rsid w:val="00E357E5"/>
    <w:rsid w:val="00E3606A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0B53"/>
    <w:rsid w:val="00E5314A"/>
    <w:rsid w:val="00E5324B"/>
    <w:rsid w:val="00E53DB9"/>
    <w:rsid w:val="00E5517E"/>
    <w:rsid w:val="00E56EE6"/>
    <w:rsid w:val="00E56FF7"/>
    <w:rsid w:val="00E577AC"/>
    <w:rsid w:val="00E60E69"/>
    <w:rsid w:val="00E6123B"/>
    <w:rsid w:val="00E61FBA"/>
    <w:rsid w:val="00E63C6C"/>
    <w:rsid w:val="00E64064"/>
    <w:rsid w:val="00E64F69"/>
    <w:rsid w:val="00E666F0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6AEC"/>
    <w:rsid w:val="00E96B90"/>
    <w:rsid w:val="00E97270"/>
    <w:rsid w:val="00E97311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040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64A"/>
    <w:rsid w:val="00ED19A5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7169"/>
    <w:rsid w:val="00EE7816"/>
    <w:rsid w:val="00EF17D4"/>
    <w:rsid w:val="00EF1F42"/>
    <w:rsid w:val="00EF2C04"/>
    <w:rsid w:val="00EF36F4"/>
    <w:rsid w:val="00EF396A"/>
    <w:rsid w:val="00EF5171"/>
    <w:rsid w:val="00EF5816"/>
    <w:rsid w:val="00EF62FC"/>
    <w:rsid w:val="00EF6847"/>
    <w:rsid w:val="00EF6F3E"/>
    <w:rsid w:val="00F00C63"/>
    <w:rsid w:val="00F01107"/>
    <w:rsid w:val="00F02371"/>
    <w:rsid w:val="00F028B8"/>
    <w:rsid w:val="00F02E60"/>
    <w:rsid w:val="00F038FF"/>
    <w:rsid w:val="00F10CA1"/>
    <w:rsid w:val="00F124BB"/>
    <w:rsid w:val="00F13708"/>
    <w:rsid w:val="00F13FC0"/>
    <w:rsid w:val="00F14650"/>
    <w:rsid w:val="00F1574F"/>
    <w:rsid w:val="00F15EFF"/>
    <w:rsid w:val="00F16CB1"/>
    <w:rsid w:val="00F17574"/>
    <w:rsid w:val="00F1788D"/>
    <w:rsid w:val="00F23A43"/>
    <w:rsid w:val="00F23B29"/>
    <w:rsid w:val="00F23BC4"/>
    <w:rsid w:val="00F3007F"/>
    <w:rsid w:val="00F30683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645"/>
    <w:rsid w:val="00F42C61"/>
    <w:rsid w:val="00F431F2"/>
    <w:rsid w:val="00F4338D"/>
    <w:rsid w:val="00F4362C"/>
    <w:rsid w:val="00F43E7D"/>
    <w:rsid w:val="00F440D3"/>
    <w:rsid w:val="00F44920"/>
    <w:rsid w:val="00F44CD9"/>
    <w:rsid w:val="00F45735"/>
    <w:rsid w:val="00F463B8"/>
    <w:rsid w:val="00F46A85"/>
    <w:rsid w:val="00F50C2A"/>
    <w:rsid w:val="00F50E63"/>
    <w:rsid w:val="00F52972"/>
    <w:rsid w:val="00F54546"/>
    <w:rsid w:val="00F54687"/>
    <w:rsid w:val="00F54BB3"/>
    <w:rsid w:val="00F55359"/>
    <w:rsid w:val="00F566A2"/>
    <w:rsid w:val="00F568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336C"/>
    <w:rsid w:val="00F754BC"/>
    <w:rsid w:val="00F75847"/>
    <w:rsid w:val="00F7688C"/>
    <w:rsid w:val="00F76B36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398"/>
    <w:rsid w:val="00F93709"/>
    <w:rsid w:val="00F947F0"/>
    <w:rsid w:val="00F95CC6"/>
    <w:rsid w:val="00F96934"/>
    <w:rsid w:val="00F97B62"/>
    <w:rsid w:val="00FA0FA7"/>
    <w:rsid w:val="00FA1419"/>
    <w:rsid w:val="00FA2A05"/>
    <w:rsid w:val="00FA351B"/>
    <w:rsid w:val="00FA58A9"/>
    <w:rsid w:val="00FA5E67"/>
    <w:rsid w:val="00FA668B"/>
    <w:rsid w:val="00FA7337"/>
    <w:rsid w:val="00FB0A27"/>
    <w:rsid w:val="00FB0B0C"/>
    <w:rsid w:val="00FB14F2"/>
    <w:rsid w:val="00FB164B"/>
    <w:rsid w:val="00FB4341"/>
    <w:rsid w:val="00FB450E"/>
    <w:rsid w:val="00FB4F21"/>
    <w:rsid w:val="00FC06D2"/>
    <w:rsid w:val="00FC0804"/>
    <w:rsid w:val="00FC17D4"/>
    <w:rsid w:val="00FC18FD"/>
    <w:rsid w:val="00FC2A21"/>
    <w:rsid w:val="00FC3B6D"/>
    <w:rsid w:val="00FC471C"/>
    <w:rsid w:val="00FC4EF5"/>
    <w:rsid w:val="00FC53FE"/>
    <w:rsid w:val="00FC5CD9"/>
    <w:rsid w:val="00FC688D"/>
    <w:rsid w:val="00FD1B2C"/>
    <w:rsid w:val="00FD20A5"/>
    <w:rsid w:val="00FD2121"/>
    <w:rsid w:val="00FD2E73"/>
    <w:rsid w:val="00FD306F"/>
    <w:rsid w:val="00FD35E3"/>
    <w:rsid w:val="00FD3A4E"/>
    <w:rsid w:val="00FD516E"/>
    <w:rsid w:val="00FD5B58"/>
    <w:rsid w:val="00FD5C7F"/>
    <w:rsid w:val="00FD782C"/>
    <w:rsid w:val="00FE025E"/>
    <w:rsid w:val="00FE4323"/>
    <w:rsid w:val="00FE4C2F"/>
    <w:rsid w:val="00FE6575"/>
    <w:rsid w:val="00FE6E99"/>
    <w:rsid w:val="00FE71CB"/>
    <w:rsid w:val="00FF1816"/>
    <w:rsid w:val="00FF2F10"/>
    <w:rsid w:val="00FF4048"/>
    <w:rsid w:val="00FF4792"/>
    <w:rsid w:val="00FF4F0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71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E71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71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FE71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71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71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71CB"/>
    <w:pPr>
      <w:outlineLvl w:val="5"/>
    </w:pPr>
  </w:style>
  <w:style w:type="paragraph" w:styleId="Heading7">
    <w:name w:val="heading 7"/>
    <w:basedOn w:val="H6"/>
    <w:next w:val="Normal"/>
    <w:qFormat/>
    <w:rsid w:val="00FE71CB"/>
    <w:pPr>
      <w:outlineLvl w:val="6"/>
    </w:pPr>
  </w:style>
  <w:style w:type="paragraph" w:styleId="Heading8">
    <w:name w:val="heading 8"/>
    <w:basedOn w:val="Heading1"/>
    <w:next w:val="Normal"/>
    <w:qFormat/>
    <w:rsid w:val="00FE71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71CB"/>
    <w:pPr>
      <w:outlineLvl w:val="8"/>
    </w:pPr>
  </w:style>
  <w:style w:type="character" w:default="1" w:styleId="DefaultParagraphFont">
    <w:name w:val="Default Paragraph Font"/>
    <w:semiHidden/>
    <w:rsid w:val="00FE71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71CB"/>
  </w:style>
  <w:style w:type="paragraph" w:customStyle="1" w:styleId="H6">
    <w:name w:val="H6"/>
    <w:basedOn w:val="Heading5"/>
    <w:next w:val="Normal"/>
    <w:link w:val="H6Char"/>
    <w:rsid w:val="00FE71CB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FE71CB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E71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E71CB"/>
    <w:rPr>
      <w:b/>
    </w:rPr>
  </w:style>
  <w:style w:type="paragraph" w:customStyle="1" w:styleId="TAC">
    <w:name w:val="TAC"/>
    <w:basedOn w:val="TAL"/>
    <w:link w:val="TACCar"/>
    <w:rsid w:val="00FE71CB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71C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71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71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E71CB"/>
    <w:pPr>
      <w:ind w:left="1701" w:hanging="1701"/>
    </w:pPr>
  </w:style>
  <w:style w:type="paragraph" w:styleId="TOC4">
    <w:name w:val="toc 4"/>
    <w:basedOn w:val="TOC3"/>
    <w:semiHidden/>
    <w:rsid w:val="00FE71CB"/>
    <w:pPr>
      <w:ind w:left="1418" w:hanging="1418"/>
    </w:pPr>
  </w:style>
  <w:style w:type="paragraph" w:styleId="TOC3">
    <w:name w:val="toc 3"/>
    <w:basedOn w:val="TOC2"/>
    <w:semiHidden/>
    <w:rsid w:val="00FE71CB"/>
    <w:pPr>
      <w:ind w:left="1134" w:hanging="1134"/>
    </w:pPr>
  </w:style>
  <w:style w:type="paragraph" w:styleId="TOC2">
    <w:name w:val="toc 2"/>
    <w:basedOn w:val="TOC1"/>
    <w:semiHidden/>
    <w:rsid w:val="00FE71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71CB"/>
    <w:pPr>
      <w:ind w:left="284"/>
    </w:pPr>
  </w:style>
  <w:style w:type="paragraph" w:styleId="Index1">
    <w:name w:val="index 1"/>
    <w:basedOn w:val="Normal"/>
    <w:semiHidden/>
    <w:rsid w:val="00FE71CB"/>
    <w:pPr>
      <w:keepLines/>
      <w:spacing w:after="0"/>
    </w:pPr>
  </w:style>
  <w:style w:type="paragraph" w:customStyle="1" w:styleId="ZH">
    <w:name w:val="ZH"/>
    <w:rsid w:val="00FE71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71CB"/>
    <w:pPr>
      <w:outlineLvl w:val="9"/>
    </w:pPr>
  </w:style>
  <w:style w:type="paragraph" w:styleId="ListNumber2">
    <w:name w:val="List Number 2"/>
    <w:basedOn w:val="ListNumber"/>
    <w:rsid w:val="00FE71CB"/>
    <w:pPr>
      <w:ind w:left="851"/>
    </w:pPr>
  </w:style>
  <w:style w:type="paragraph" w:styleId="ListNumber">
    <w:name w:val="List Number"/>
    <w:basedOn w:val="List"/>
    <w:rsid w:val="00FE71CB"/>
  </w:style>
  <w:style w:type="paragraph" w:styleId="List">
    <w:name w:val="List"/>
    <w:basedOn w:val="Normal"/>
    <w:rsid w:val="00FE71CB"/>
    <w:pPr>
      <w:ind w:left="568" w:hanging="284"/>
    </w:pPr>
  </w:style>
  <w:style w:type="character" w:styleId="FootnoteReference">
    <w:name w:val="footnote reference"/>
    <w:basedOn w:val="DefaultParagraphFont"/>
    <w:semiHidden/>
    <w:rsid w:val="00FE71CB"/>
    <w:rPr>
      <w:b/>
      <w:position w:val="6"/>
      <w:sz w:val="16"/>
    </w:rPr>
  </w:style>
  <w:style w:type="paragraph" w:styleId="FootnoteText">
    <w:name w:val="footnote text"/>
    <w:basedOn w:val="Normal"/>
    <w:semiHidden/>
    <w:rsid w:val="00FE71CB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FE71C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E71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71CB"/>
    <w:pPr>
      <w:keepLines/>
      <w:ind w:left="1135" w:hanging="851"/>
    </w:pPr>
  </w:style>
  <w:style w:type="paragraph" w:styleId="TOC9">
    <w:name w:val="toc 9"/>
    <w:basedOn w:val="TOC8"/>
    <w:semiHidden/>
    <w:rsid w:val="00FE71CB"/>
    <w:pPr>
      <w:ind w:left="1418" w:hanging="1418"/>
    </w:pPr>
  </w:style>
  <w:style w:type="paragraph" w:customStyle="1" w:styleId="EX">
    <w:name w:val="EX"/>
    <w:basedOn w:val="Normal"/>
    <w:rsid w:val="00FE71CB"/>
    <w:pPr>
      <w:keepLines/>
      <w:ind w:left="1702" w:hanging="1418"/>
    </w:pPr>
  </w:style>
  <w:style w:type="paragraph" w:customStyle="1" w:styleId="FP">
    <w:name w:val="FP"/>
    <w:basedOn w:val="Normal"/>
    <w:rsid w:val="00FE71CB"/>
    <w:pPr>
      <w:spacing w:after="0"/>
    </w:pPr>
  </w:style>
  <w:style w:type="paragraph" w:customStyle="1" w:styleId="LD">
    <w:name w:val="LD"/>
    <w:rsid w:val="00FE71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71CB"/>
    <w:pPr>
      <w:spacing w:after="0"/>
    </w:pPr>
  </w:style>
  <w:style w:type="paragraph" w:customStyle="1" w:styleId="EW">
    <w:name w:val="EW"/>
    <w:basedOn w:val="EX"/>
    <w:rsid w:val="00FE71CB"/>
    <w:pPr>
      <w:spacing w:after="0"/>
    </w:pPr>
  </w:style>
  <w:style w:type="paragraph" w:styleId="TOC6">
    <w:name w:val="toc 6"/>
    <w:basedOn w:val="TOC5"/>
    <w:next w:val="Normal"/>
    <w:semiHidden/>
    <w:rsid w:val="00FE71CB"/>
    <w:pPr>
      <w:ind w:left="1985" w:hanging="1985"/>
    </w:pPr>
  </w:style>
  <w:style w:type="paragraph" w:styleId="TOC7">
    <w:name w:val="toc 7"/>
    <w:basedOn w:val="TOC6"/>
    <w:next w:val="Normal"/>
    <w:semiHidden/>
    <w:rsid w:val="00FE71CB"/>
    <w:pPr>
      <w:ind w:left="2268" w:hanging="2268"/>
    </w:pPr>
  </w:style>
  <w:style w:type="paragraph" w:styleId="ListBullet2">
    <w:name w:val="List Bullet 2"/>
    <w:basedOn w:val="ListBullet"/>
    <w:rsid w:val="00FE71CB"/>
    <w:pPr>
      <w:ind w:left="851"/>
    </w:pPr>
  </w:style>
  <w:style w:type="paragraph" w:styleId="ListBullet">
    <w:name w:val="List Bullet"/>
    <w:basedOn w:val="List"/>
    <w:rsid w:val="00FE71CB"/>
  </w:style>
  <w:style w:type="paragraph" w:styleId="ListBullet3">
    <w:name w:val="List Bullet 3"/>
    <w:basedOn w:val="ListBullet2"/>
    <w:rsid w:val="00FE71CB"/>
    <w:pPr>
      <w:ind w:left="1135"/>
    </w:pPr>
  </w:style>
  <w:style w:type="paragraph" w:customStyle="1" w:styleId="EQ">
    <w:name w:val="EQ"/>
    <w:basedOn w:val="Normal"/>
    <w:next w:val="Normal"/>
    <w:rsid w:val="00FE71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E71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E71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71CB"/>
    <w:pPr>
      <w:jc w:val="right"/>
    </w:pPr>
  </w:style>
  <w:style w:type="paragraph" w:customStyle="1" w:styleId="TAN">
    <w:name w:val="TAN"/>
    <w:basedOn w:val="TAL"/>
    <w:rsid w:val="00FE71CB"/>
    <w:pPr>
      <w:ind w:left="851" w:hanging="851"/>
    </w:pPr>
  </w:style>
  <w:style w:type="paragraph" w:customStyle="1" w:styleId="ZA">
    <w:name w:val="ZA"/>
    <w:rsid w:val="00FE71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71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71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71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71CB"/>
    <w:pPr>
      <w:framePr w:wrap="notBeside" w:y="16161"/>
    </w:pPr>
  </w:style>
  <w:style w:type="character" w:customStyle="1" w:styleId="ZGSM">
    <w:name w:val="ZGSM"/>
    <w:rsid w:val="00FE71CB"/>
  </w:style>
  <w:style w:type="paragraph" w:styleId="List2">
    <w:name w:val="List 2"/>
    <w:basedOn w:val="List"/>
    <w:rsid w:val="00FE71CB"/>
    <w:pPr>
      <w:ind w:left="851"/>
    </w:pPr>
  </w:style>
  <w:style w:type="paragraph" w:customStyle="1" w:styleId="ZG">
    <w:name w:val="ZG"/>
    <w:rsid w:val="00FE71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E71CB"/>
    <w:pPr>
      <w:ind w:left="1135"/>
    </w:pPr>
  </w:style>
  <w:style w:type="paragraph" w:styleId="List4">
    <w:name w:val="List 4"/>
    <w:basedOn w:val="List3"/>
    <w:rsid w:val="00FE71CB"/>
    <w:pPr>
      <w:ind w:left="1418"/>
    </w:pPr>
  </w:style>
  <w:style w:type="paragraph" w:styleId="List5">
    <w:name w:val="List 5"/>
    <w:basedOn w:val="List4"/>
    <w:rsid w:val="00FE71CB"/>
    <w:pPr>
      <w:ind w:left="1702"/>
    </w:pPr>
  </w:style>
  <w:style w:type="paragraph" w:customStyle="1" w:styleId="EditorsNote">
    <w:name w:val="Editor's Note"/>
    <w:basedOn w:val="NO"/>
    <w:rsid w:val="00FE71CB"/>
    <w:rPr>
      <w:color w:val="FF0000"/>
    </w:rPr>
  </w:style>
  <w:style w:type="paragraph" w:styleId="ListBullet4">
    <w:name w:val="List Bullet 4"/>
    <w:basedOn w:val="ListBullet3"/>
    <w:rsid w:val="00FE71CB"/>
    <w:pPr>
      <w:ind w:left="1418"/>
    </w:pPr>
  </w:style>
  <w:style w:type="paragraph" w:styleId="ListBullet5">
    <w:name w:val="List Bullet 5"/>
    <w:basedOn w:val="ListBullet4"/>
    <w:rsid w:val="00FE71CB"/>
    <w:pPr>
      <w:ind w:left="1702"/>
    </w:pPr>
  </w:style>
  <w:style w:type="paragraph" w:customStyle="1" w:styleId="B1">
    <w:name w:val="B1"/>
    <w:basedOn w:val="List"/>
    <w:link w:val="B1Char"/>
    <w:rsid w:val="00FE71CB"/>
  </w:style>
  <w:style w:type="paragraph" w:customStyle="1" w:styleId="B2">
    <w:name w:val="B2"/>
    <w:basedOn w:val="List2"/>
    <w:link w:val="B2Char"/>
    <w:rsid w:val="00FE71CB"/>
  </w:style>
  <w:style w:type="paragraph" w:customStyle="1" w:styleId="B3">
    <w:name w:val="B3"/>
    <w:basedOn w:val="List3"/>
    <w:rsid w:val="00FE71CB"/>
  </w:style>
  <w:style w:type="paragraph" w:customStyle="1" w:styleId="B4">
    <w:name w:val="B4"/>
    <w:basedOn w:val="List4"/>
    <w:rsid w:val="00FE71CB"/>
  </w:style>
  <w:style w:type="paragraph" w:customStyle="1" w:styleId="B5">
    <w:name w:val="B5"/>
    <w:basedOn w:val="List5"/>
    <w:rsid w:val="00FE71CB"/>
  </w:style>
  <w:style w:type="paragraph" w:styleId="Footer">
    <w:name w:val="footer"/>
    <w:basedOn w:val="Header"/>
    <w:rsid w:val="00FE71CB"/>
    <w:pPr>
      <w:jc w:val="center"/>
    </w:pPr>
    <w:rPr>
      <w:i/>
    </w:rPr>
  </w:style>
  <w:style w:type="paragraph" w:customStyle="1" w:styleId="ZTD">
    <w:name w:val="ZTD"/>
    <w:basedOn w:val="ZB"/>
    <w:rsid w:val="00FE71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qFormat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8624</TotalTime>
  <Pages>2</Pages>
  <Words>813</Words>
  <Characters>3728</Characters>
  <Application>Microsoft Office Word</Application>
  <DocSecurity>0</DocSecurity>
  <Lines>196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1002</cp:revision>
  <cp:lastPrinted>2018-10-25T14:00:00Z</cp:lastPrinted>
  <dcterms:created xsi:type="dcterms:W3CDTF">2023-02-07T17:32:00Z</dcterms:created>
  <dcterms:modified xsi:type="dcterms:W3CDTF">2026-01-30T09:43:00Z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