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680E84E5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72058F">
        <w:rPr>
          <w:rFonts w:cs="Arial"/>
          <w:noProof w:val="0"/>
          <w:sz w:val="24"/>
          <w:szCs w:val="24"/>
        </w:rPr>
        <w:t>9</w:t>
      </w:r>
      <w:r w:rsidR="002D7C8D">
        <w:rPr>
          <w:rFonts w:cs="Arial"/>
          <w:noProof w:val="0"/>
          <w:sz w:val="24"/>
          <w:szCs w:val="24"/>
        </w:rPr>
        <w:t>-</w:t>
      </w:r>
      <w:r w:rsidR="00C8351F">
        <w:rPr>
          <w:rFonts w:cs="Arial"/>
          <w:noProof w:val="0"/>
          <w:sz w:val="24"/>
          <w:szCs w:val="24"/>
        </w:rPr>
        <w:t>bis</w:t>
      </w:r>
      <w:r>
        <w:rPr>
          <w:rFonts w:cs="Arial"/>
          <w:bCs/>
          <w:noProof w:val="0"/>
          <w:sz w:val="24"/>
        </w:rPr>
        <w:tab/>
      </w:r>
      <w:r w:rsidR="00812127" w:rsidRPr="00812127">
        <w:rPr>
          <w:rFonts w:cs="Arial"/>
          <w:bCs/>
          <w:noProof w:val="0"/>
          <w:sz w:val="24"/>
        </w:rPr>
        <w:t>R3-257127</w:t>
      </w:r>
    </w:p>
    <w:p w14:paraId="1D986196" w14:textId="2E6D5322" w:rsidR="0072058F" w:rsidRPr="004C6888" w:rsidRDefault="00C8351F" w:rsidP="0072058F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160525530"/>
      <w:bookmarkEnd w:id="0"/>
      <w:r w:rsidRPr="00C8351F">
        <w:rPr>
          <w:rFonts w:cs="Arial"/>
          <w:sz w:val="24"/>
          <w:szCs w:val="24"/>
        </w:rPr>
        <w:t>Prague, Czech Republic</w:t>
      </w:r>
      <w:r w:rsidR="0072058F"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="0072058F" w:rsidRPr="00BA5731">
        <w:rPr>
          <w:rFonts w:cs="Arial"/>
          <w:sz w:val="24"/>
          <w:szCs w:val="24"/>
          <w:vertAlign w:val="superscript"/>
        </w:rPr>
        <w:t>th</w:t>
      </w:r>
      <w:r w:rsidR="0072058F">
        <w:rPr>
          <w:rFonts w:cs="Arial"/>
          <w:sz w:val="24"/>
          <w:szCs w:val="24"/>
        </w:rPr>
        <w:t xml:space="preserve"> ~</w:t>
      </w:r>
      <w:r>
        <w:rPr>
          <w:rFonts w:cs="Arial"/>
          <w:sz w:val="24"/>
          <w:szCs w:val="24"/>
        </w:rPr>
        <w:t>17</w:t>
      </w:r>
      <w:r w:rsidR="0072058F" w:rsidRPr="00BA5731">
        <w:rPr>
          <w:rFonts w:cs="Arial"/>
          <w:sz w:val="24"/>
          <w:szCs w:val="24"/>
          <w:vertAlign w:val="superscript"/>
        </w:rPr>
        <w:t>th</w:t>
      </w:r>
      <w:r w:rsidR="0072058F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Oct</w:t>
      </w:r>
      <w:r w:rsidR="0072058F" w:rsidRPr="00D33AAA">
        <w:rPr>
          <w:rFonts w:cs="Arial"/>
          <w:sz w:val="24"/>
          <w:szCs w:val="24"/>
        </w:rPr>
        <w:t>, 2025</w:t>
      </w:r>
    </w:p>
    <w:bookmarkEnd w:id="2"/>
    <w:p w14:paraId="444C2E19" w14:textId="77777777" w:rsidR="00EE0733" w:rsidRPr="0072058F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7E6956DC" w:rsidR="00C76DDA" w:rsidRPr="00B50379" w:rsidRDefault="00C76DDA" w:rsidP="00C76DDA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86555F">
        <w:t xml:space="preserve">CSI-RS Resource Set and CSI IM </w:t>
      </w:r>
      <w:r w:rsidR="006A2E8E">
        <w:t>Resource</w:t>
      </w:r>
      <w:r w:rsidR="0086555F">
        <w:t xml:space="preserve"> Transfer</w:t>
      </w:r>
      <w:r w:rsidR="00391115">
        <w:t xml:space="preserve"> for inter-CU LTM</w:t>
      </w:r>
    </w:p>
    <w:p w14:paraId="1703601B" w14:textId="66385B8E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391115">
        <w:rPr>
          <w:lang w:eastAsia="zh-CN"/>
        </w:rPr>
        <w:t>9.2.5</w:t>
      </w:r>
    </w:p>
    <w:p w14:paraId="778AB5AF" w14:textId="30040041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F85BFA" w:rsidRPr="00F85BFA">
        <w:t>Huawei, Jio Platforms, CATT, China Telecom, Lenovo, Nokia</w:t>
      </w:r>
    </w:p>
    <w:p w14:paraId="19F92F93" w14:textId="0439D9CF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391115">
        <w:t>Discussion</w:t>
      </w:r>
    </w:p>
    <w:p w14:paraId="3702CEA5" w14:textId="7092EF65" w:rsidR="00773339" w:rsidRDefault="00EE0733" w:rsidP="00A67076">
      <w:pPr>
        <w:pStyle w:val="1"/>
        <w:numPr>
          <w:ilvl w:val="0"/>
          <w:numId w:val="17"/>
        </w:numPr>
        <w:rPr>
          <w:rFonts w:cs="Arial"/>
        </w:rPr>
      </w:pPr>
      <w:r>
        <w:rPr>
          <w:rFonts w:cs="Arial"/>
        </w:rPr>
        <w:t>Introduction</w:t>
      </w:r>
      <w:bookmarkStart w:id="3" w:name="_Hlk48630882"/>
    </w:p>
    <w:p w14:paraId="0BACA300" w14:textId="056F5908" w:rsidR="00C81CBD" w:rsidRDefault="004F751D" w:rsidP="00A67076">
      <w:r>
        <w:t>The Rel-19 Mobility Enhancement WI was completed at last meeting. There are two IEs which are functionally essential for inter-CU LTM not discussed due to lack of time and are marked as “need to be refined” in ASN.1.</w:t>
      </w:r>
    </w:p>
    <w:tbl>
      <w:tblPr>
        <w:tblStyle w:val="afc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4F751D" w14:paraId="289FE7B4" w14:textId="77777777" w:rsidTr="004F751D">
        <w:tc>
          <w:tcPr>
            <w:tcW w:w="9634" w:type="dxa"/>
          </w:tcPr>
          <w:p w14:paraId="19A094F7" w14:textId="77777777" w:rsidR="004F751D" w:rsidRDefault="004F751D" w:rsidP="004F751D">
            <w:pPr>
              <w:pStyle w:val="PL"/>
              <w:adjustRightInd w:val="0"/>
              <w:snapToGrid w:val="0"/>
              <w:rPr>
                <w:snapToGrid w:val="0"/>
                <w:lang w:val="en-US"/>
              </w:rPr>
            </w:pPr>
            <w:bookmarkStart w:id="4" w:name="OLE_LINK9"/>
            <w:r>
              <w:rPr>
                <w:snapToGrid w:val="0"/>
                <w:lang w:val="en-US"/>
              </w:rPr>
              <w:t>NZP-CSI-RS-ResourceSetConfiguration ::= SEQUENCE {</w:t>
            </w:r>
            <w:r>
              <w:rPr>
                <w:snapToGrid w:val="0"/>
                <w:lang w:val="en-US"/>
              </w:rPr>
              <w:tab/>
            </w:r>
            <w:r>
              <w:rPr>
                <w:snapToGrid w:val="0"/>
                <w:lang w:val="en-US"/>
              </w:rPr>
              <w:tab/>
            </w:r>
            <w:r>
              <w:rPr>
                <w:snapToGrid w:val="0"/>
                <w:lang w:val="en-US"/>
              </w:rPr>
              <w:tab/>
            </w:r>
            <w:r>
              <w:rPr>
                <w:snapToGrid w:val="0"/>
                <w:lang w:val="en-US"/>
              </w:rPr>
              <w:tab/>
            </w:r>
            <w:r w:rsidRPr="004F751D">
              <w:rPr>
                <w:snapToGrid w:val="0"/>
                <w:highlight w:val="yellow"/>
                <w:lang w:val="en-US"/>
              </w:rPr>
              <w:t>-- This IE may need to be refined.</w:t>
            </w:r>
          </w:p>
          <w:p w14:paraId="407F8BEA" w14:textId="77777777" w:rsidR="004F751D" w:rsidRDefault="004F751D" w:rsidP="004F751D">
            <w:pPr>
              <w:pStyle w:val="PL"/>
              <w:adjustRightInd w:val="0"/>
              <w:snapToGrid w:val="0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ab/>
              <w:t>cSI-RSResourceSetToAddModList</w:t>
            </w:r>
            <w:r>
              <w:rPr>
                <w:snapToGrid w:val="0"/>
                <w:lang w:val="en-US"/>
              </w:rPr>
              <w:tab/>
            </w:r>
            <w:r>
              <w:rPr>
                <w:snapToGrid w:val="0"/>
                <w:lang w:val="en-US"/>
              </w:rPr>
              <w:tab/>
            </w:r>
            <w:r>
              <w:rPr>
                <w:snapToGrid w:val="0"/>
                <w:lang w:val="en-US"/>
              </w:rPr>
              <w:tab/>
            </w:r>
            <w:r>
              <w:rPr>
                <w:snapToGrid w:val="0"/>
                <w:lang w:val="en-US"/>
              </w:rPr>
              <w:tab/>
              <w:t>OCTET STRING OPTIONAL,</w:t>
            </w:r>
          </w:p>
          <w:p w14:paraId="78277515" w14:textId="77777777" w:rsidR="004F751D" w:rsidRDefault="004F751D" w:rsidP="004F751D">
            <w:pPr>
              <w:pStyle w:val="PL"/>
              <w:adjustRightInd w:val="0"/>
              <w:snapToGrid w:val="0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ab/>
              <w:t>cSI-RSResourceSetToReleaseList</w:t>
            </w:r>
            <w:r>
              <w:rPr>
                <w:snapToGrid w:val="0"/>
                <w:lang w:val="en-US"/>
              </w:rPr>
              <w:tab/>
            </w:r>
            <w:r>
              <w:rPr>
                <w:snapToGrid w:val="0"/>
                <w:lang w:val="en-US"/>
              </w:rPr>
              <w:tab/>
            </w:r>
            <w:r>
              <w:rPr>
                <w:snapToGrid w:val="0"/>
                <w:lang w:val="en-US"/>
              </w:rPr>
              <w:tab/>
            </w:r>
            <w:r>
              <w:rPr>
                <w:snapToGrid w:val="0"/>
                <w:lang w:val="en-US"/>
              </w:rPr>
              <w:tab/>
              <w:t>OCTET STRING OPTIONAL,</w:t>
            </w:r>
          </w:p>
          <w:p w14:paraId="1CC3A81C" w14:textId="77777777" w:rsidR="004F751D" w:rsidRDefault="004F751D" w:rsidP="004F751D">
            <w:pPr>
              <w:pStyle w:val="PL"/>
              <w:adjustRightInd w:val="0"/>
              <w:snapToGrid w:val="0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ab/>
              <w:t>iE-Extensions</w:t>
            </w:r>
            <w:r>
              <w:rPr>
                <w:snapToGrid w:val="0"/>
                <w:lang w:val="en-US"/>
              </w:rPr>
              <w:tab/>
            </w:r>
            <w:r>
              <w:rPr>
                <w:snapToGrid w:val="0"/>
                <w:lang w:val="en-US"/>
              </w:rPr>
              <w:tab/>
            </w:r>
            <w:r>
              <w:rPr>
                <w:snapToGrid w:val="0"/>
                <w:lang w:val="en-US"/>
              </w:rPr>
              <w:tab/>
            </w:r>
            <w:r>
              <w:rPr>
                <w:snapToGrid w:val="0"/>
                <w:lang w:val="en-US"/>
              </w:rPr>
              <w:tab/>
            </w:r>
            <w:r>
              <w:rPr>
                <w:snapToGrid w:val="0"/>
                <w:lang w:val="en-US"/>
              </w:rPr>
              <w:tab/>
              <w:t>ProtocolExtensionContainer { { NZP-CSI-RS-ResourceSetConfiguration-ExtIEs} } OPTIONAL,</w:t>
            </w:r>
          </w:p>
          <w:p w14:paraId="1914E8DB" w14:textId="77777777" w:rsidR="004F751D" w:rsidRDefault="004F751D" w:rsidP="004F751D">
            <w:pPr>
              <w:pStyle w:val="PL"/>
              <w:adjustRightInd w:val="0"/>
              <w:snapToGrid w:val="0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...</w:t>
            </w:r>
          </w:p>
          <w:p w14:paraId="5235D341" w14:textId="77777777" w:rsidR="004F751D" w:rsidRDefault="004F751D" w:rsidP="004F751D">
            <w:pPr>
              <w:pStyle w:val="PL"/>
              <w:adjustRightInd w:val="0"/>
              <w:snapToGrid w:val="0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}</w:t>
            </w:r>
          </w:p>
          <w:bookmarkEnd w:id="4"/>
          <w:p w14:paraId="01FD82DF" w14:textId="77777777" w:rsidR="004F751D" w:rsidRDefault="004F751D" w:rsidP="004F751D">
            <w:pPr>
              <w:pStyle w:val="PL"/>
              <w:adjustRightInd w:val="0"/>
              <w:snapToGrid w:val="0"/>
              <w:rPr>
                <w:snapToGrid w:val="0"/>
                <w:lang w:val="en-US"/>
              </w:rPr>
            </w:pPr>
          </w:p>
          <w:p w14:paraId="7592459A" w14:textId="77777777" w:rsidR="004F751D" w:rsidRDefault="004F751D" w:rsidP="004F751D">
            <w:pPr>
              <w:pStyle w:val="PL"/>
              <w:adjustRightInd w:val="0"/>
              <w:snapToGrid w:val="0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NZP-CSI-RS-ResourceSetConfiguration-ExtIEs XNAP-PROTOCOL-EXTENSION ::= {</w:t>
            </w:r>
          </w:p>
          <w:p w14:paraId="078525AE" w14:textId="77777777" w:rsidR="004F751D" w:rsidRDefault="004F751D" w:rsidP="004F751D">
            <w:pPr>
              <w:pStyle w:val="PL"/>
              <w:adjustRightInd w:val="0"/>
              <w:snapToGrid w:val="0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...</w:t>
            </w:r>
          </w:p>
          <w:p w14:paraId="1A032AA7" w14:textId="77777777" w:rsidR="004F751D" w:rsidRDefault="004F751D" w:rsidP="004F751D">
            <w:pPr>
              <w:pStyle w:val="PL"/>
              <w:adjustRightInd w:val="0"/>
              <w:snapToGrid w:val="0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}</w:t>
            </w:r>
          </w:p>
          <w:p w14:paraId="2AEC3D16" w14:textId="77777777" w:rsidR="004F751D" w:rsidRDefault="004F751D" w:rsidP="004F751D">
            <w:pPr>
              <w:pStyle w:val="PL"/>
              <w:adjustRightInd w:val="0"/>
              <w:snapToGrid w:val="0"/>
              <w:rPr>
                <w:snapToGrid w:val="0"/>
                <w:lang w:val="en-US"/>
              </w:rPr>
            </w:pPr>
          </w:p>
          <w:p w14:paraId="43F04EC2" w14:textId="77777777" w:rsidR="004F751D" w:rsidRDefault="004F751D" w:rsidP="004F751D">
            <w:pPr>
              <w:pStyle w:val="PL"/>
              <w:adjustRightInd w:val="0"/>
              <w:snapToGrid w:val="0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CSI-IM-ResourceConfiguration ::= SEQUENCE {</w:t>
            </w:r>
            <w:r>
              <w:rPr>
                <w:snapToGrid w:val="0"/>
                <w:lang w:val="en-US"/>
              </w:rPr>
              <w:tab/>
            </w:r>
            <w:r>
              <w:rPr>
                <w:snapToGrid w:val="0"/>
                <w:lang w:val="en-US"/>
              </w:rPr>
              <w:tab/>
            </w:r>
            <w:r>
              <w:rPr>
                <w:snapToGrid w:val="0"/>
                <w:lang w:val="en-US"/>
              </w:rPr>
              <w:tab/>
            </w:r>
            <w:r>
              <w:rPr>
                <w:snapToGrid w:val="0"/>
                <w:lang w:val="en-US"/>
              </w:rPr>
              <w:tab/>
            </w:r>
            <w:r>
              <w:rPr>
                <w:snapToGrid w:val="0"/>
                <w:lang w:val="en-US"/>
              </w:rPr>
              <w:tab/>
            </w:r>
            <w:r>
              <w:rPr>
                <w:snapToGrid w:val="0"/>
                <w:lang w:val="en-US"/>
              </w:rPr>
              <w:tab/>
            </w:r>
            <w:r w:rsidRPr="004F751D">
              <w:rPr>
                <w:snapToGrid w:val="0"/>
                <w:highlight w:val="yellow"/>
                <w:lang w:val="en-US"/>
              </w:rPr>
              <w:t>-- This IE may need to be refined</w:t>
            </w:r>
            <w:r>
              <w:rPr>
                <w:snapToGrid w:val="0"/>
                <w:lang w:val="en-US"/>
              </w:rPr>
              <w:t>.</w:t>
            </w:r>
          </w:p>
          <w:p w14:paraId="750A332D" w14:textId="77777777" w:rsidR="004F751D" w:rsidRDefault="004F751D" w:rsidP="004F751D">
            <w:pPr>
              <w:pStyle w:val="PL"/>
              <w:adjustRightInd w:val="0"/>
              <w:snapToGrid w:val="0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ab/>
              <w:t>cSI-IMResourceToAddModList</w:t>
            </w:r>
            <w:r>
              <w:rPr>
                <w:snapToGrid w:val="0"/>
                <w:lang w:val="en-US"/>
              </w:rPr>
              <w:tab/>
            </w:r>
            <w:r>
              <w:rPr>
                <w:snapToGrid w:val="0"/>
                <w:lang w:val="en-US"/>
              </w:rPr>
              <w:tab/>
            </w:r>
            <w:r>
              <w:rPr>
                <w:snapToGrid w:val="0"/>
                <w:lang w:val="en-US"/>
              </w:rPr>
              <w:tab/>
            </w:r>
            <w:r>
              <w:rPr>
                <w:snapToGrid w:val="0"/>
                <w:lang w:val="en-US"/>
              </w:rPr>
              <w:tab/>
            </w:r>
            <w:r>
              <w:rPr>
                <w:snapToGrid w:val="0"/>
                <w:lang w:val="en-US"/>
              </w:rPr>
              <w:tab/>
              <w:t>OCTET STRING OPTIONAL,</w:t>
            </w:r>
          </w:p>
          <w:p w14:paraId="235A4939" w14:textId="77777777" w:rsidR="004F751D" w:rsidRDefault="004F751D" w:rsidP="004F751D">
            <w:pPr>
              <w:pStyle w:val="PL"/>
              <w:adjustRightInd w:val="0"/>
              <w:snapToGrid w:val="0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ab/>
              <w:t>cSI-IMResourceToReleaseList</w:t>
            </w:r>
            <w:r>
              <w:rPr>
                <w:snapToGrid w:val="0"/>
                <w:lang w:val="en-US"/>
              </w:rPr>
              <w:tab/>
            </w:r>
            <w:r>
              <w:rPr>
                <w:snapToGrid w:val="0"/>
                <w:lang w:val="en-US"/>
              </w:rPr>
              <w:tab/>
            </w:r>
            <w:r>
              <w:rPr>
                <w:snapToGrid w:val="0"/>
                <w:lang w:val="en-US"/>
              </w:rPr>
              <w:tab/>
            </w:r>
            <w:r>
              <w:rPr>
                <w:snapToGrid w:val="0"/>
                <w:lang w:val="en-US"/>
              </w:rPr>
              <w:tab/>
            </w:r>
            <w:r>
              <w:rPr>
                <w:snapToGrid w:val="0"/>
                <w:lang w:val="en-US"/>
              </w:rPr>
              <w:tab/>
              <w:t>OCTET STRING OPTIONAL,</w:t>
            </w:r>
          </w:p>
          <w:p w14:paraId="59B7DD8E" w14:textId="77777777" w:rsidR="004F751D" w:rsidRDefault="004F751D" w:rsidP="004F751D">
            <w:pPr>
              <w:pStyle w:val="PL"/>
              <w:adjustRightInd w:val="0"/>
              <w:snapToGrid w:val="0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ab/>
              <w:t>cSI-IMResourceSetToAddModList</w:t>
            </w:r>
            <w:r>
              <w:rPr>
                <w:snapToGrid w:val="0"/>
                <w:lang w:val="en-US"/>
              </w:rPr>
              <w:tab/>
            </w:r>
            <w:r>
              <w:rPr>
                <w:snapToGrid w:val="0"/>
                <w:lang w:val="en-US"/>
              </w:rPr>
              <w:tab/>
            </w:r>
            <w:r>
              <w:rPr>
                <w:snapToGrid w:val="0"/>
                <w:lang w:val="en-US"/>
              </w:rPr>
              <w:tab/>
            </w:r>
            <w:r>
              <w:rPr>
                <w:snapToGrid w:val="0"/>
                <w:lang w:val="en-US"/>
              </w:rPr>
              <w:tab/>
              <w:t>OCTET STRING OPTIONAL,</w:t>
            </w:r>
          </w:p>
          <w:p w14:paraId="7DBB8638" w14:textId="77777777" w:rsidR="004F751D" w:rsidRDefault="004F751D" w:rsidP="004F751D">
            <w:pPr>
              <w:pStyle w:val="PL"/>
              <w:adjustRightInd w:val="0"/>
              <w:snapToGrid w:val="0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ab/>
              <w:t>cSI-IMResourceSetToReleaseList</w:t>
            </w:r>
            <w:r>
              <w:rPr>
                <w:snapToGrid w:val="0"/>
                <w:lang w:val="en-US"/>
              </w:rPr>
              <w:tab/>
            </w:r>
            <w:r>
              <w:rPr>
                <w:snapToGrid w:val="0"/>
                <w:lang w:val="en-US"/>
              </w:rPr>
              <w:tab/>
            </w:r>
            <w:r>
              <w:rPr>
                <w:snapToGrid w:val="0"/>
                <w:lang w:val="en-US"/>
              </w:rPr>
              <w:tab/>
            </w:r>
            <w:r>
              <w:rPr>
                <w:snapToGrid w:val="0"/>
                <w:lang w:val="en-US"/>
              </w:rPr>
              <w:tab/>
              <w:t>OCTET STRING OPTIONAL,</w:t>
            </w:r>
          </w:p>
          <w:p w14:paraId="1E19194B" w14:textId="77777777" w:rsidR="004F751D" w:rsidRDefault="004F751D" w:rsidP="004F751D">
            <w:pPr>
              <w:pStyle w:val="PL"/>
              <w:adjustRightInd w:val="0"/>
              <w:snapToGrid w:val="0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ab/>
              <w:t>iE-Extensions</w:t>
            </w:r>
            <w:r>
              <w:rPr>
                <w:snapToGrid w:val="0"/>
                <w:lang w:val="en-US"/>
              </w:rPr>
              <w:tab/>
            </w:r>
            <w:r>
              <w:rPr>
                <w:snapToGrid w:val="0"/>
                <w:lang w:val="en-US"/>
              </w:rPr>
              <w:tab/>
            </w:r>
            <w:r>
              <w:rPr>
                <w:snapToGrid w:val="0"/>
                <w:lang w:val="en-US"/>
              </w:rPr>
              <w:tab/>
            </w:r>
            <w:r>
              <w:rPr>
                <w:snapToGrid w:val="0"/>
                <w:lang w:val="en-US"/>
              </w:rPr>
              <w:tab/>
            </w:r>
            <w:r>
              <w:rPr>
                <w:snapToGrid w:val="0"/>
                <w:lang w:val="en-US"/>
              </w:rPr>
              <w:tab/>
              <w:t>ProtocolExtensionContainer { { CSI-IM-ResourceConfiguration-ExtIEs} } OPTIONAL,</w:t>
            </w:r>
          </w:p>
          <w:p w14:paraId="43EC0AF8" w14:textId="77777777" w:rsidR="004F751D" w:rsidRDefault="004F751D" w:rsidP="004F751D">
            <w:pPr>
              <w:pStyle w:val="PL"/>
              <w:adjustRightInd w:val="0"/>
              <w:snapToGrid w:val="0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...</w:t>
            </w:r>
          </w:p>
          <w:p w14:paraId="516D92D3" w14:textId="77777777" w:rsidR="004F751D" w:rsidRDefault="004F751D" w:rsidP="004F751D">
            <w:pPr>
              <w:pStyle w:val="PL"/>
              <w:adjustRightInd w:val="0"/>
              <w:snapToGrid w:val="0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}</w:t>
            </w:r>
          </w:p>
          <w:p w14:paraId="73A69479" w14:textId="77777777" w:rsidR="004F751D" w:rsidRDefault="004F751D" w:rsidP="004F751D">
            <w:pPr>
              <w:pStyle w:val="PL"/>
              <w:adjustRightInd w:val="0"/>
              <w:snapToGrid w:val="0"/>
              <w:rPr>
                <w:snapToGrid w:val="0"/>
                <w:lang w:val="en-US"/>
              </w:rPr>
            </w:pPr>
          </w:p>
          <w:p w14:paraId="589ACE68" w14:textId="77777777" w:rsidR="004F751D" w:rsidRDefault="004F751D" w:rsidP="004F751D">
            <w:pPr>
              <w:pStyle w:val="PL"/>
              <w:adjustRightInd w:val="0"/>
              <w:snapToGrid w:val="0"/>
              <w:rPr>
                <w:snapToGrid w:val="0"/>
                <w:lang w:val="en-US"/>
              </w:rPr>
            </w:pPr>
          </w:p>
          <w:p w14:paraId="45ED4DB6" w14:textId="77777777" w:rsidR="004F751D" w:rsidRDefault="004F751D" w:rsidP="004F751D">
            <w:pPr>
              <w:pStyle w:val="PL"/>
              <w:adjustRightInd w:val="0"/>
              <w:snapToGrid w:val="0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CSI-IM-ResourceConfiguration-ExtIEs XNAP-PROTOCOL-EXTENSION ::= {</w:t>
            </w:r>
          </w:p>
          <w:p w14:paraId="3BCB2878" w14:textId="77777777" w:rsidR="004F751D" w:rsidRDefault="004F751D" w:rsidP="004F751D">
            <w:pPr>
              <w:pStyle w:val="PL"/>
              <w:adjustRightInd w:val="0"/>
              <w:snapToGrid w:val="0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ab/>
              <w:t>...</w:t>
            </w:r>
          </w:p>
          <w:p w14:paraId="759678A9" w14:textId="28CF2B8D" w:rsidR="004F751D" w:rsidRDefault="004F751D" w:rsidP="004F751D">
            <w:pPr>
              <w:pStyle w:val="PL"/>
              <w:adjustRightInd w:val="0"/>
              <w:snapToGrid w:val="0"/>
            </w:pPr>
            <w:r>
              <w:rPr>
                <w:snapToGrid w:val="0"/>
                <w:lang w:val="en-US"/>
              </w:rPr>
              <w:t>}</w:t>
            </w:r>
          </w:p>
        </w:tc>
      </w:tr>
    </w:tbl>
    <w:p w14:paraId="5E7C7FCD" w14:textId="7EF20255" w:rsidR="00924140" w:rsidRPr="00A67076" w:rsidRDefault="00B12BD1" w:rsidP="00C21A21">
      <w:pPr>
        <w:spacing w:beforeLines="100" w:before="240" w:after="0"/>
      </w:pPr>
      <w:r>
        <w:t>This contribution provides further</w:t>
      </w:r>
      <w:r w:rsidR="00C21A21">
        <w:t xml:space="preserve"> justifications on the transfer of </w:t>
      </w:r>
      <w:r w:rsidR="005F4E7F">
        <w:t xml:space="preserve">the </w:t>
      </w:r>
      <w:r w:rsidR="00C21A21">
        <w:t xml:space="preserve">CSI-RS </w:t>
      </w:r>
      <w:r w:rsidR="006A2E8E">
        <w:t>Resource</w:t>
      </w:r>
      <w:r w:rsidR="00C21A21">
        <w:t xml:space="preserve"> Set Configuration and</w:t>
      </w:r>
      <w:r w:rsidR="005F4E7F">
        <w:t xml:space="preserve"> the</w:t>
      </w:r>
      <w:r w:rsidR="00C21A21">
        <w:t xml:space="preserve"> CSI-IM Resource Configuration</w:t>
      </w:r>
      <w:r>
        <w:t>.</w:t>
      </w:r>
    </w:p>
    <w:bookmarkEnd w:id="3"/>
    <w:p w14:paraId="58FED0C3" w14:textId="62DF446F" w:rsidR="005C0A63" w:rsidRDefault="005C0A63" w:rsidP="00EE0733">
      <w:pPr>
        <w:pStyle w:val="1"/>
      </w:pPr>
      <w:r>
        <w:t>2</w:t>
      </w:r>
      <w:r>
        <w:tab/>
        <w:t>Discussion</w:t>
      </w:r>
    </w:p>
    <w:p w14:paraId="64BD7209" w14:textId="5696A1B4" w:rsidR="001C0FFA" w:rsidRDefault="00A9667F" w:rsidP="005C0A63">
      <w:pPr>
        <w:rPr>
          <w:lang w:val="en-US" w:eastAsia="zh-CN"/>
        </w:rPr>
      </w:pPr>
      <w:r>
        <w:rPr>
          <w:lang w:val="en-US" w:eastAsia="zh-CN"/>
        </w:rPr>
        <w:t xml:space="preserve">From Rel-18 intra-CU LTM to Rel-19 inter-CU LTM, the LTM related </w:t>
      </w:r>
      <w:bookmarkStart w:id="5" w:name="OLE_LINK48"/>
      <w:r>
        <w:rPr>
          <w:lang w:val="en-US" w:eastAsia="zh-CN"/>
        </w:rPr>
        <w:t>low layer configurations</w:t>
      </w:r>
      <w:bookmarkEnd w:id="5"/>
      <w:r>
        <w:rPr>
          <w:lang w:val="en-US" w:eastAsia="zh-CN"/>
        </w:rPr>
        <w:t xml:space="preserve"> are transferred over F1AP and Xn AP </w:t>
      </w:r>
      <w:r w:rsidR="00A21035">
        <w:rPr>
          <w:lang w:val="en-US" w:eastAsia="zh-CN"/>
        </w:rPr>
        <w:t xml:space="preserve">during LTM preparation </w:t>
      </w:r>
      <w:r>
        <w:rPr>
          <w:lang w:val="en-US" w:eastAsia="zh-CN"/>
        </w:rPr>
        <w:t xml:space="preserve">as explicit IEs, to enable the (source) gNB-CU to generate the </w:t>
      </w:r>
      <w:bookmarkStart w:id="6" w:name="OLE_LINK53"/>
      <w:r>
        <w:rPr>
          <w:lang w:val="en-US" w:eastAsia="zh-CN"/>
        </w:rPr>
        <w:t xml:space="preserve">RRC </w:t>
      </w:r>
      <w:r w:rsidRPr="00A9667F">
        <w:rPr>
          <w:i/>
          <w:iCs/>
          <w:lang w:val="en-US" w:eastAsia="zh-CN"/>
        </w:rPr>
        <w:t>LTM-Candidate</w:t>
      </w:r>
      <w:r w:rsidR="00A21035">
        <w:rPr>
          <w:i/>
          <w:iCs/>
          <w:lang w:val="en-US" w:eastAsia="zh-CN"/>
        </w:rPr>
        <w:t xml:space="preserve"> </w:t>
      </w:r>
      <w:r w:rsidR="00A21035" w:rsidRPr="00A21035">
        <w:rPr>
          <w:lang w:val="en-US" w:eastAsia="zh-CN"/>
        </w:rPr>
        <w:t>IE</w:t>
      </w:r>
      <w:bookmarkEnd w:id="6"/>
      <w:r w:rsidR="00A21035">
        <w:rPr>
          <w:i/>
          <w:iCs/>
          <w:lang w:val="en-US" w:eastAsia="zh-CN"/>
        </w:rPr>
        <w:t xml:space="preserve">. </w:t>
      </w:r>
      <w:r w:rsidR="00A21035">
        <w:rPr>
          <w:lang w:val="en-US" w:eastAsia="zh-CN"/>
        </w:rPr>
        <w:t xml:space="preserve">Those low layer configurations includes </w:t>
      </w:r>
      <w:r w:rsidR="00A21035" w:rsidRPr="00A9667F">
        <w:rPr>
          <w:lang w:val="en-US" w:eastAsia="zh-CN"/>
        </w:rPr>
        <w:t>ltm-CandidateConfig-r18</w:t>
      </w:r>
      <w:r w:rsidR="00A21035" w:rsidRPr="00A21035">
        <w:rPr>
          <w:lang w:val="en-US" w:eastAsia="zh-CN"/>
        </w:rPr>
        <w:t xml:space="preserve">, </w:t>
      </w:r>
      <w:r w:rsidR="00A21035" w:rsidRPr="00A9667F">
        <w:rPr>
          <w:lang w:val="en-US" w:eastAsia="zh-CN"/>
        </w:rPr>
        <w:t>ltm-EarlyUL-SyncConfig</w:t>
      </w:r>
      <w:r w:rsidR="00A21035" w:rsidRPr="00A21035">
        <w:rPr>
          <w:lang w:val="en-US" w:eastAsia="zh-CN"/>
        </w:rPr>
        <w:t xml:space="preserve">, </w:t>
      </w:r>
      <w:r w:rsidR="00A21035">
        <w:rPr>
          <w:lang w:val="en-US" w:eastAsia="zh-CN"/>
        </w:rPr>
        <w:t xml:space="preserve">and </w:t>
      </w:r>
      <w:r w:rsidR="00A21035" w:rsidRPr="00A9667F">
        <w:rPr>
          <w:lang w:val="en-US" w:eastAsia="zh-CN"/>
        </w:rPr>
        <w:t>ltm-NZP-CSI-RS-ResourceToAddModList-r19</w:t>
      </w:r>
      <w:r w:rsidR="00A21035" w:rsidRPr="00A21035">
        <w:rPr>
          <w:lang w:val="en-US" w:eastAsia="zh-CN"/>
        </w:rPr>
        <w:t>, etc.</w:t>
      </w:r>
    </w:p>
    <w:p w14:paraId="0F84FF60" w14:textId="1C6DC183" w:rsidR="00A21035" w:rsidRDefault="00A21035" w:rsidP="005C0A63">
      <w:pPr>
        <w:rPr>
          <w:lang w:val="en-US" w:eastAsia="zh-CN"/>
        </w:rPr>
      </w:pPr>
      <w:r>
        <w:rPr>
          <w:lang w:val="en-US" w:eastAsia="zh-CN"/>
        </w:rPr>
        <w:t>According to the latest RRC specification</w:t>
      </w:r>
      <w:r w:rsidR="000C52F8">
        <w:rPr>
          <w:lang w:val="en-US" w:eastAsia="zh-CN"/>
        </w:rPr>
        <w:t xml:space="preserve"> as </w:t>
      </w:r>
      <w:r w:rsidR="006A2E8E">
        <w:rPr>
          <w:lang w:val="en-US" w:eastAsia="zh-CN"/>
        </w:rPr>
        <w:t>quoted</w:t>
      </w:r>
      <w:r w:rsidR="000C52F8">
        <w:rPr>
          <w:lang w:val="en-US" w:eastAsia="zh-CN"/>
        </w:rPr>
        <w:t xml:space="preserve"> below</w:t>
      </w:r>
      <w:r>
        <w:rPr>
          <w:lang w:val="en-US" w:eastAsia="zh-CN"/>
        </w:rPr>
        <w:t xml:space="preserve">, </w:t>
      </w:r>
      <w:bookmarkStart w:id="7" w:name="OLE_LINK63"/>
      <w:r>
        <w:rPr>
          <w:lang w:val="en-US" w:eastAsia="zh-CN"/>
        </w:rPr>
        <w:t xml:space="preserve">there are three IEs in the RRC </w:t>
      </w:r>
      <w:r w:rsidRPr="00A9667F">
        <w:rPr>
          <w:i/>
          <w:iCs/>
          <w:lang w:val="en-US" w:eastAsia="zh-CN"/>
        </w:rPr>
        <w:t>LTM-Candidate</w:t>
      </w:r>
      <w:r>
        <w:rPr>
          <w:i/>
          <w:iCs/>
          <w:lang w:val="en-US" w:eastAsia="zh-CN"/>
        </w:rPr>
        <w:t xml:space="preserve"> </w:t>
      </w:r>
      <w:r w:rsidRPr="00A21035">
        <w:rPr>
          <w:lang w:val="en-US" w:eastAsia="zh-CN"/>
        </w:rPr>
        <w:t>IE</w:t>
      </w:r>
      <w:r>
        <w:rPr>
          <w:lang w:val="en-US" w:eastAsia="zh-CN"/>
        </w:rPr>
        <w:t xml:space="preserve"> are still missing in F1AP and XnAP:</w:t>
      </w:r>
    </w:p>
    <w:p w14:paraId="4597B4AF" w14:textId="194075C9" w:rsidR="00A21035" w:rsidRPr="00A21035" w:rsidRDefault="00A21035" w:rsidP="00A21035">
      <w:pPr>
        <w:pStyle w:val="afd"/>
        <w:numPr>
          <w:ilvl w:val="0"/>
          <w:numId w:val="19"/>
        </w:numPr>
        <w:spacing w:after="0"/>
        <w:ind w:left="726" w:firstLineChars="0" w:hanging="442"/>
        <w:rPr>
          <w:lang w:val="en-US" w:eastAsia="zh-CN"/>
        </w:rPr>
      </w:pPr>
      <w:bookmarkStart w:id="8" w:name="OLE_LINK59"/>
      <w:bookmarkStart w:id="9" w:name="OLE_LINK85"/>
      <w:r w:rsidRPr="00A21035">
        <w:rPr>
          <w:lang w:val="en-US" w:eastAsia="zh-CN"/>
        </w:rPr>
        <w:t>ltm-NZP-CSI-RS-ResourceSet</w:t>
      </w:r>
    </w:p>
    <w:p w14:paraId="3506914F" w14:textId="1B39D7ED" w:rsidR="00A21035" w:rsidRPr="00A21035" w:rsidRDefault="00A21035" w:rsidP="00A21035">
      <w:pPr>
        <w:pStyle w:val="afd"/>
        <w:numPr>
          <w:ilvl w:val="0"/>
          <w:numId w:val="19"/>
        </w:numPr>
        <w:spacing w:after="0"/>
        <w:ind w:left="726" w:firstLineChars="0" w:hanging="442"/>
        <w:rPr>
          <w:lang w:val="en-US" w:eastAsia="zh-CN"/>
        </w:rPr>
      </w:pPr>
      <w:bookmarkStart w:id="10" w:name="_Hlk208841159"/>
      <w:bookmarkEnd w:id="8"/>
      <w:r w:rsidRPr="00A21035">
        <w:rPr>
          <w:lang w:val="en-US" w:eastAsia="zh-CN"/>
        </w:rPr>
        <w:t>ltm-CSI-IM-Resource</w:t>
      </w:r>
    </w:p>
    <w:bookmarkEnd w:id="10"/>
    <w:p w14:paraId="6FC9F794" w14:textId="4666AAEA" w:rsidR="00A21035" w:rsidRDefault="00A21035" w:rsidP="00A21035">
      <w:pPr>
        <w:pStyle w:val="afd"/>
        <w:numPr>
          <w:ilvl w:val="0"/>
          <w:numId w:val="19"/>
        </w:numPr>
        <w:spacing w:after="0"/>
        <w:ind w:left="726" w:firstLineChars="0" w:hanging="442"/>
        <w:rPr>
          <w:lang w:val="en-US" w:eastAsia="zh-CN"/>
        </w:rPr>
      </w:pPr>
      <w:r w:rsidRPr="00A21035">
        <w:rPr>
          <w:lang w:val="en-US" w:eastAsia="zh-CN"/>
        </w:rPr>
        <w:t>ltm-CSI-IM-ResourceSet</w:t>
      </w:r>
    </w:p>
    <w:bookmarkEnd w:id="7"/>
    <w:bookmarkEnd w:id="9"/>
    <w:p w14:paraId="0C522D6D" w14:textId="77777777" w:rsidR="00A21035" w:rsidRPr="00A21035" w:rsidRDefault="00A21035" w:rsidP="00C9680B">
      <w:pPr>
        <w:spacing w:beforeLines="100" w:before="240" w:after="0"/>
        <w:rPr>
          <w:lang w:val="en-US" w:eastAsia="zh-CN"/>
        </w:rPr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22063" w14:paraId="5175F114" w14:textId="77777777" w:rsidTr="00F22063">
        <w:tc>
          <w:tcPr>
            <w:tcW w:w="9629" w:type="dxa"/>
          </w:tcPr>
          <w:p w14:paraId="4DD116EA" w14:textId="77777777" w:rsidR="00A9667F" w:rsidRPr="00A9667F" w:rsidRDefault="00A9667F" w:rsidP="00A9667F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eastAsia="zh-CN"/>
              </w:rPr>
            </w:pPr>
            <w:bookmarkStart w:id="11" w:name="_Toc193446211"/>
            <w:bookmarkStart w:id="12" w:name="_Toc193452016"/>
            <w:bookmarkStart w:id="13" w:name="_Toc193463286"/>
            <w:bookmarkStart w:id="14" w:name="_Toc201295573"/>
            <w:bookmarkStart w:id="15" w:name="MCCQCTEMPBM_00000295"/>
            <w:r w:rsidRPr="00A9667F">
              <w:rPr>
                <w:rFonts w:ascii="Arial" w:eastAsia="Times New Roman" w:hAnsi="Arial"/>
                <w:sz w:val="24"/>
                <w:lang w:eastAsia="zh-CN"/>
              </w:rPr>
              <w:lastRenderedPageBreak/>
              <w:t>–</w:t>
            </w:r>
            <w:r w:rsidRPr="00A9667F">
              <w:rPr>
                <w:rFonts w:ascii="Arial" w:eastAsia="Times New Roman" w:hAnsi="Arial"/>
                <w:sz w:val="24"/>
                <w:lang w:eastAsia="zh-CN"/>
              </w:rPr>
              <w:tab/>
            </w:r>
            <w:bookmarkStart w:id="16" w:name="_Hlk208825158"/>
            <w:r w:rsidRPr="00A9667F">
              <w:rPr>
                <w:rFonts w:ascii="Arial" w:eastAsia="Times New Roman" w:hAnsi="Arial"/>
                <w:i/>
                <w:sz w:val="24"/>
                <w:lang w:eastAsia="zh-CN"/>
              </w:rPr>
              <w:t>LTM-Candidate</w:t>
            </w:r>
            <w:bookmarkEnd w:id="11"/>
            <w:bookmarkEnd w:id="12"/>
            <w:bookmarkEnd w:id="13"/>
            <w:bookmarkEnd w:id="14"/>
            <w:bookmarkEnd w:id="16"/>
          </w:p>
          <w:bookmarkEnd w:id="15"/>
          <w:p w14:paraId="6968F5E2" w14:textId="77777777" w:rsidR="00A9667F" w:rsidRPr="00A9667F" w:rsidRDefault="00A9667F" w:rsidP="00A9667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Times New Roman"/>
                <w:lang w:eastAsia="zh-CN"/>
              </w:rPr>
            </w:pPr>
            <w:r w:rsidRPr="00A9667F">
              <w:rPr>
                <w:rFonts w:eastAsia="Times New Roman"/>
                <w:lang w:eastAsia="zh-CN"/>
              </w:rPr>
              <w:t xml:space="preserve">The IE </w:t>
            </w:r>
            <w:r w:rsidRPr="00A9667F">
              <w:rPr>
                <w:rFonts w:eastAsia="Times New Roman"/>
                <w:i/>
                <w:lang w:eastAsia="zh-CN"/>
              </w:rPr>
              <w:t>LTM-Candidate</w:t>
            </w:r>
            <w:r w:rsidRPr="00A9667F">
              <w:rPr>
                <w:rFonts w:eastAsia="Times New Roman"/>
                <w:lang w:eastAsia="zh-CN"/>
              </w:rPr>
              <w:t xml:space="preserve"> concerns a LTM candidate configuration to add or modify.</w:t>
            </w:r>
          </w:p>
          <w:p w14:paraId="7AADC7FF" w14:textId="77777777" w:rsidR="00A9667F" w:rsidRPr="00A9667F" w:rsidRDefault="00A9667F" w:rsidP="00A9667F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lang w:eastAsia="zh-CN"/>
              </w:rPr>
            </w:pPr>
            <w:r w:rsidRPr="00A9667F">
              <w:rPr>
                <w:rFonts w:ascii="Arial" w:eastAsia="Times New Roman" w:hAnsi="Arial"/>
                <w:b/>
                <w:i/>
                <w:lang w:eastAsia="zh-CN"/>
              </w:rPr>
              <w:t>LTM-Candidate</w:t>
            </w:r>
            <w:r w:rsidRPr="00A9667F">
              <w:rPr>
                <w:rFonts w:ascii="Arial" w:eastAsia="Times New Roman" w:hAnsi="Arial"/>
                <w:b/>
                <w:lang w:eastAsia="zh-CN"/>
              </w:rPr>
              <w:t xml:space="preserve"> information element</w:t>
            </w:r>
          </w:p>
          <w:p w14:paraId="77DE8D3A" w14:textId="77777777" w:rsidR="00A9667F" w:rsidRPr="00A9667F" w:rsidRDefault="00A9667F" w:rsidP="00A9667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A9667F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ASN1START</w:t>
            </w:r>
          </w:p>
          <w:p w14:paraId="2FDCD332" w14:textId="77777777" w:rsidR="00A9667F" w:rsidRPr="00A9667F" w:rsidRDefault="00A9667F" w:rsidP="00A9667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A9667F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TAG-LTM-CANDIDATE-START</w:t>
            </w:r>
          </w:p>
          <w:p w14:paraId="459EF902" w14:textId="77777777" w:rsidR="00A9667F" w:rsidRPr="00A9667F" w:rsidRDefault="00A9667F" w:rsidP="00A9667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</w:p>
          <w:p w14:paraId="7EC3A561" w14:textId="77777777" w:rsidR="00A9667F" w:rsidRPr="00A9667F" w:rsidRDefault="00A9667F" w:rsidP="00A9667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A9667F">
              <w:rPr>
                <w:rFonts w:ascii="Courier New" w:eastAsia="Times New Roman" w:hAnsi="Courier New"/>
                <w:sz w:val="16"/>
                <w:lang w:eastAsia="en-GB"/>
              </w:rPr>
              <w:t xml:space="preserve">LTM-Candidate-r18 ::=     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SEQUENCE</w:t>
            </w:r>
            <w:r w:rsidRPr="00A9667F">
              <w:rPr>
                <w:rFonts w:ascii="Courier New" w:eastAsia="Times New Roman" w:hAnsi="Courier New"/>
                <w:sz w:val="16"/>
                <w:lang w:eastAsia="en-GB"/>
              </w:rPr>
              <w:t xml:space="preserve"> {</w:t>
            </w:r>
          </w:p>
          <w:p w14:paraId="32AC6A68" w14:textId="77777777" w:rsidR="00A9667F" w:rsidRPr="00A9667F" w:rsidRDefault="00A9667F" w:rsidP="00A9667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A9667F">
              <w:rPr>
                <w:rFonts w:ascii="Courier New" w:eastAsia="Times New Roman" w:hAnsi="Courier New"/>
                <w:sz w:val="16"/>
                <w:lang w:eastAsia="en-GB"/>
              </w:rPr>
              <w:t xml:space="preserve">    ltm-CandidateId-r18                            LTM-CandidateId-r18,</w:t>
            </w:r>
          </w:p>
          <w:p w14:paraId="1B7AEE7A" w14:textId="77777777" w:rsidR="00A9667F" w:rsidRPr="00A9667F" w:rsidRDefault="00A9667F" w:rsidP="00A9667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A9667F">
              <w:rPr>
                <w:rFonts w:ascii="Courier New" w:eastAsia="Times New Roman" w:hAnsi="Courier New"/>
                <w:sz w:val="16"/>
                <w:lang w:eastAsia="en-GB"/>
              </w:rPr>
              <w:t xml:space="preserve">    ltm-CandidatePCI-r18                           PhysCellId                                            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  <w:r w:rsidRPr="00A9667F">
              <w:rPr>
                <w:rFonts w:ascii="Courier New" w:eastAsia="Times New Roman" w:hAnsi="Courier New"/>
                <w:sz w:val="16"/>
                <w:lang w:eastAsia="en-GB"/>
              </w:rPr>
              <w:t xml:space="preserve">,    </w:t>
            </w:r>
            <w:r w:rsidRPr="00A9667F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Need M</w:t>
            </w:r>
          </w:p>
          <w:p w14:paraId="561B77DD" w14:textId="77777777" w:rsidR="00A9667F" w:rsidRPr="00A9667F" w:rsidRDefault="00A9667F" w:rsidP="00A9667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A9667F">
              <w:rPr>
                <w:rFonts w:ascii="Courier New" w:eastAsia="Times New Roman" w:hAnsi="Courier New"/>
                <w:sz w:val="16"/>
                <w:lang w:eastAsia="en-GB"/>
              </w:rPr>
              <w:t xml:space="preserve">    ltm-SSB-Config-r18                             LTM-SSB-Config-r18                                    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  <w:r w:rsidRPr="00A9667F">
              <w:rPr>
                <w:rFonts w:ascii="Courier New" w:eastAsia="Times New Roman" w:hAnsi="Courier New"/>
                <w:sz w:val="16"/>
                <w:lang w:eastAsia="en-GB"/>
              </w:rPr>
              <w:t xml:space="preserve">,    </w:t>
            </w:r>
            <w:r w:rsidRPr="00A9667F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Need M</w:t>
            </w:r>
          </w:p>
          <w:p w14:paraId="76D2464E" w14:textId="77777777" w:rsidR="00A9667F" w:rsidRPr="00A9667F" w:rsidRDefault="00A9667F" w:rsidP="00A9667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A9667F">
              <w:rPr>
                <w:rFonts w:ascii="Courier New" w:eastAsia="Times New Roman" w:hAnsi="Courier New"/>
                <w:sz w:val="16"/>
                <w:lang w:eastAsia="en-GB"/>
              </w:rPr>
              <w:t xml:space="preserve">    </w:t>
            </w:r>
            <w:bookmarkStart w:id="17" w:name="OLE_LINK50"/>
            <w:r w:rsidRPr="00A9667F">
              <w:rPr>
                <w:rFonts w:ascii="Courier New" w:eastAsia="Times New Roman" w:hAnsi="Courier New"/>
                <w:sz w:val="16"/>
                <w:lang w:eastAsia="en-GB"/>
              </w:rPr>
              <w:t>l</w:t>
            </w:r>
            <w:bookmarkStart w:id="18" w:name="OLE_LINK49"/>
            <w:r w:rsidRPr="00A9667F">
              <w:rPr>
                <w:rFonts w:ascii="Courier New" w:eastAsia="Times New Roman" w:hAnsi="Courier New"/>
                <w:sz w:val="16"/>
                <w:lang w:eastAsia="en-GB"/>
              </w:rPr>
              <w:t>tm-CandidateConfig-r18</w:t>
            </w:r>
            <w:bookmarkEnd w:id="17"/>
            <w:bookmarkEnd w:id="18"/>
            <w:r w:rsidRPr="00A9667F">
              <w:rPr>
                <w:rFonts w:ascii="Courier New" w:eastAsia="Times New Roman" w:hAnsi="Courier New"/>
                <w:sz w:val="16"/>
                <w:lang w:eastAsia="en-GB"/>
              </w:rPr>
              <w:t xml:space="preserve">                        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OCTET</w:t>
            </w:r>
            <w:r w:rsidRPr="00A9667F">
              <w:rPr>
                <w:rFonts w:ascii="Courier New" w:eastAsia="Times New Roman" w:hAnsi="Courier New"/>
                <w:sz w:val="16"/>
                <w:lang w:eastAsia="en-GB"/>
              </w:rPr>
              <w:t xml:space="preserve"> 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STRING</w:t>
            </w:r>
            <w:r w:rsidRPr="00A9667F">
              <w:rPr>
                <w:rFonts w:ascii="Courier New" w:eastAsia="Times New Roman" w:hAnsi="Courier New"/>
                <w:sz w:val="16"/>
                <w:lang w:eastAsia="en-GB"/>
              </w:rPr>
              <w:t xml:space="preserve"> (CONTAINING RRCReconfiguration)          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  <w:r w:rsidRPr="00A9667F">
              <w:rPr>
                <w:rFonts w:ascii="Courier New" w:eastAsia="Times New Roman" w:hAnsi="Courier New"/>
                <w:sz w:val="16"/>
                <w:lang w:eastAsia="en-GB"/>
              </w:rPr>
              <w:t xml:space="preserve">,    </w:t>
            </w:r>
            <w:r w:rsidRPr="00A9667F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Need M</w:t>
            </w:r>
          </w:p>
          <w:p w14:paraId="7BE00330" w14:textId="77777777" w:rsidR="00A9667F" w:rsidRPr="00A9667F" w:rsidRDefault="00A9667F" w:rsidP="00A9667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A9667F">
              <w:rPr>
                <w:rFonts w:ascii="Courier New" w:eastAsia="Times New Roman" w:hAnsi="Courier New"/>
                <w:sz w:val="16"/>
                <w:lang w:eastAsia="en-GB"/>
              </w:rPr>
              <w:t xml:space="preserve">    ltm-ConfigComplete-r18                         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ENUMERATED</w:t>
            </w:r>
            <w:r w:rsidRPr="00A9667F">
              <w:rPr>
                <w:rFonts w:ascii="Courier New" w:eastAsia="Times New Roman" w:hAnsi="Courier New"/>
                <w:sz w:val="16"/>
                <w:lang w:eastAsia="en-GB"/>
              </w:rPr>
              <w:t xml:space="preserve"> {true}                                     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  <w:r w:rsidRPr="00A9667F">
              <w:rPr>
                <w:rFonts w:ascii="Courier New" w:eastAsia="Times New Roman" w:hAnsi="Courier New"/>
                <w:sz w:val="16"/>
                <w:lang w:eastAsia="en-GB"/>
              </w:rPr>
              <w:t xml:space="preserve">,    </w:t>
            </w:r>
            <w:r w:rsidRPr="00A9667F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Need R</w:t>
            </w:r>
          </w:p>
          <w:p w14:paraId="5BE73528" w14:textId="77777777" w:rsidR="00A9667F" w:rsidRPr="00A9667F" w:rsidRDefault="00A9667F" w:rsidP="00A9667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A9667F">
              <w:rPr>
                <w:rFonts w:ascii="Courier New" w:eastAsia="Times New Roman" w:hAnsi="Courier New"/>
                <w:sz w:val="16"/>
                <w:lang w:eastAsia="en-GB"/>
              </w:rPr>
              <w:t xml:space="preserve">    ltm-EarlyUL-SyncConfig-r18                     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OCTET</w:t>
            </w:r>
            <w:r w:rsidRPr="00A9667F">
              <w:rPr>
                <w:rFonts w:ascii="Courier New" w:eastAsia="Times New Roman" w:hAnsi="Courier New"/>
                <w:sz w:val="16"/>
                <w:lang w:eastAsia="en-GB"/>
              </w:rPr>
              <w:t xml:space="preserve"> 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STRING</w:t>
            </w:r>
            <w:r w:rsidRPr="00A9667F">
              <w:rPr>
                <w:rFonts w:ascii="Courier New" w:eastAsia="Times New Roman" w:hAnsi="Courier New"/>
                <w:sz w:val="16"/>
                <w:lang w:eastAsia="en-GB"/>
              </w:rPr>
              <w:t xml:space="preserve"> (CONTAINING EarlyUL-SyncConfig-r18)      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  <w:r w:rsidRPr="00A9667F">
              <w:rPr>
                <w:rFonts w:ascii="Courier New" w:eastAsia="Times New Roman" w:hAnsi="Courier New"/>
                <w:sz w:val="16"/>
                <w:lang w:eastAsia="en-GB"/>
              </w:rPr>
              <w:t xml:space="preserve">,    </w:t>
            </w:r>
            <w:r w:rsidRPr="00A9667F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Need R</w:t>
            </w:r>
          </w:p>
          <w:p w14:paraId="4FEF2EF3" w14:textId="77777777" w:rsidR="00A9667F" w:rsidRPr="00A9667F" w:rsidRDefault="00A9667F" w:rsidP="00A9667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A9667F">
              <w:rPr>
                <w:rFonts w:ascii="Courier New" w:eastAsia="Times New Roman" w:hAnsi="Courier New"/>
                <w:sz w:val="16"/>
                <w:lang w:eastAsia="en-GB"/>
              </w:rPr>
              <w:t xml:space="preserve">    ltm-EarlyUL-SyncConfigSUL-r18                  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OCTET</w:t>
            </w:r>
            <w:r w:rsidRPr="00A9667F">
              <w:rPr>
                <w:rFonts w:ascii="Courier New" w:eastAsia="Times New Roman" w:hAnsi="Courier New"/>
                <w:sz w:val="16"/>
                <w:lang w:eastAsia="en-GB"/>
              </w:rPr>
              <w:t xml:space="preserve"> 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STRING</w:t>
            </w:r>
            <w:r w:rsidRPr="00A9667F">
              <w:rPr>
                <w:rFonts w:ascii="Courier New" w:eastAsia="Times New Roman" w:hAnsi="Courier New"/>
                <w:sz w:val="16"/>
                <w:lang w:eastAsia="en-GB"/>
              </w:rPr>
              <w:t xml:space="preserve"> (CONTAINING EarlyUL-SyncConfig-r18)      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  <w:r w:rsidRPr="00A9667F">
              <w:rPr>
                <w:rFonts w:ascii="Courier New" w:eastAsia="Times New Roman" w:hAnsi="Courier New"/>
                <w:sz w:val="16"/>
                <w:lang w:eastAsia="en-GB"/>
              </w:rPr>
              <w:t xml:space="preserve">,    </w:t>
            </w:r>
            <w:r w:rsidRPr="00A9667F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Need R</w:t>
            </w:r>
          </w:p>
          <w:p w14:paraId="25E8FDF1" w14:textId="77777777" w:rsidR="00A9667F" w:rsidRPr="00A9667F" w:rsidRDefault="00A9667F" w:rsidP="00A9667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A9667F">
              <w:rPr>
                <w:rFonts w:ascii="Courier New" w:eastAsia="Times New Roman" w:hAnsi="Courier New"/>
                <w:sz w:val="16"/>
                <w:lang w:eastAsia="en-GB"/>
              </w:rPr>
              <w:t xml:space="preserve">    ltm-TCI-Info-r18                               LTM-TCI-Info-r18                                      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  <w:r w:rsidRPr="00A9667F">
              <w:rPr>
                <w:rFonts w:ascii="Courier New" w:eastAsia="Times New Roman" w:hAnsi="Courier New"/>
                <w:sz w:val="16"/>
                <w:lang w:eastAsia="en-GB"/>
              </w:rPr>
              <w:t xml:space="preserve">,    </w:t>
            </w:r>
            <w:r w:rsidRPr="00A9667F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Need M</w:t>
            </w:r>
          </w:p>
          <w:p w14:paraId="7662BBF9" w14:textId="77777777" w:rsidR="00A9667F" w:rsidRPr="00A9667F" w:rsidRDefault="00A9667F" w:rsidP="00A9667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A9667F">
              <w:rPr>
                <w:rFonts w:ascii="Courier New" w:eastAsia="Times New Roman" w:hAnsi="Courier New"/>
                <w:sz w:val="16"/>
                <w:lang w:eastAsia="en-GB"/>
              </w:rPr>
              <w:t xml:space="preserve">    ltm-NoResetID-r18                              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INTEGER</w:t>
            </w:r>
            <w:r w:rsidRPr="00A9667F">
              <w:rPr>
                <w:rFonts w:ascii="Courier New" w:eastAsia="Times New Roman" w:hAnsi="Courier New"/>
                <w:sz w:val="16"/>
                <w:lang w:eastAsia="en-GB"/>
              </w:rPr>
              <w:t xml:space="preserve"> (1..maxNrofLTM-Configs-plus1-r18)             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  <w:r w:rsidRPr="00A9667F">
              <w:rPr>
                <w:rFonts w:ascii="Courier New" w:eastAsia="Times New Roman" w:hAnsi="Courier New"/>
                <w:sz w:val="16"/>
                <w:lang w:eastAsia="en-GB"/>
              </w:rPr>
              <w:t xml:space="preserve">,    </w:t>
            </w:r>
            <w:r w:rsidRPr="00A9667F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Need M</w:t>
            </w:r>
          </w:p>
          <w:p w14:paraId="44D22CDA" w14:textId="77777777" w:rsidR="00A9667F" w:rsidRPr="00A9667F" w:rsidRDefault="00A9667F" w:rsidP="00A9667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A9667F">
              <w:rPr>
                <w:rFonts w:ascii="Courier New" w:eastAsia="Times New Roman" w:hAnsi="Courier New"/>
                <w:sz w:val="16"/>
                <w:lang w:eastAsia="en-GB"/>
              </w:rPr>
              <w:t xml:space="preserve">    ltm-UE-MeasuredTA-ID-r18                       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INTEGER</w:t>
            </w:r>
            <w:r w:rsidRPr="00A9667F">
              <w:rPr>
                <w:rFonts w:ascii="Courier New" w:eastAsia="Times New Roman" w:hAnsi="Courier New"/>
                <w:sz w:val="16"/>
                <w:lang w:eastAsia="en-GB"/>
              </w:rPr>
              <w:t xml:space="preserve"> (1..maxNrofLTM-Configs-plus1-r18)             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  <w:r w:rsidRPr="00A9667F">
              <w:rPr>
                <w:rFonts w:ascii="Courier New" w:eastAsia="Times New Roman" w:hAnsi="Courier New"/>
                <w:sz w:val="16"/>
                <w:lang w:eastAsia="en-GB"/>
              </w:rPr>
              <w:t xml:space="preserve">,    </w:t>
            </w:r>
            <w:r w:rsidRPr="00A9667F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Need M</w:t>
            </w:r>
          </w:p>
          <w:p w14:paraId="4E0F8887" w14:textId="77777777" w:rsidR="00A9667F" w:rsidRPr="00A9667F" w:rsidRDefault="00A9667F" w:rsidP="00A9667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A9667F">
              <w:rPr>
                <w:rFonts w:ascii="Courier New" w:eastAsia="Times New Roman" w:hAnsi="Courier New"/>
                <w:sz w:val="16"/>
                <w:lang w:eastAsia="en-GB"/>
              </w:rPr>
              <w:t xml:space="preserve">    ...,</w:t>
            </w:r>
          </w:p>
          <w:p w14:paraId="44F57B02" w14:textId="77777777" w:rsidR="00A9667F" w:rsidRPr="00A9667F" w:rsidRDefault="00A9667F" w:rsidP="00A9667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A9667F">
              <w:rPr>
                <w:rFonts w:ascii="Courier New" w:eastAsia="Times New Roman" w:hAnsi="Courier New"/>
                <w:sz w:val="16"/>
                <w:lang w:eastAsia="en-GB"/>
              </w:rPr>
              <w:t xml:space="preserve">    [[</w:t>
            </w:r>
          </w:p>
          <w:p w14:paraId="187CDF02" w14:textId="77777777" w:rsidR="00A9667F" w:rsidRPr="00A9667F" w:rsidRDefault="00A9667F" w:rsidP="00A9667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A9667F">
              <w:rPr>
                <w:rFonts w:ascii="Courier New" w:eastAsia="Times New Roman" w:hAnsi="Courier New"/>
                <w:sz w:val="16"/>
                <w:lang w:eastAsia="en-GB"/>
              </w:rPr>
              <w:t xml:space="preserve">    ltm-NoSecurityChangeID-r19                     LTM-NoSecurityChangeId-r19                            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  <w:r w:rsidRPr="00A9667F">
              <w:rPr>
                <w:rFonts w:ascii="Courier New" w:eastAsia="Times New Roman" w:hAnsi="Courier New"/>
                <w:sz w:val="16"/>
                <w:lang w:eastAsia="en-GB"/>
              </w:rPr>
              <w:t xml:space="preserve">,    </w:t>
            </w:r>
            <w:r w:rsidRPr="00A9667F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Need M</w:t>
            </w:r>
          </w:p>
          <w:p w14:paraId="09841D0E" w14:textId="77777777" w:rsidR="00A9667F" w:rsidRPr="00A9667F" w:rsidRDefault="00A9667F" w:rsidP="00A9667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A9667F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 xml:space="preserve">    </w:t>
            </w: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 xml:space="preserve">ltm-ExecutionCondition-r19                     </w:t>
            </w:r>
            <w:r w:rsidRPr="00A9667F">
              <w:rPr>
                <w:rFonts w:ascii="Courier New" w:eastAsia="Times New Roman" w:hAnsi="Courier New"/>
                <w:sz w:val="16"/>
                <w:lang w:eastAsia="en-GB"/>
              </w:rPr>
              <w:t xml:space="preserve">SetupRelease {LTM-ExecutionConditionList-r19}         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OPTIONAL,</w:t>
            </w:r>
            <w:r w:rsidRPr="00A9667F">
              <w:rPr>
                <w:rFonts w:ascii="Courier New" w:eastAsia="Times New Roman" w:hAnsi="Courier New"/>
                <w:sz w:val="16"/>
                <w:lang w:eastAsia="en-GB"/>
              </w:rPr>
              <w:t xml:space="preserve">    </w:t>
            </w:r>
            <w:r w:rsidRPr="00A9667F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Need M</w:t>
            </w:r>
          </w:p>
          <w:p w14:paraId="2C5B66F2" w14:textId="77777777" w:rsidR="00A9667F" w:rsidRPr="00A9667F" w:rsidRDefault="00A9667F" w:rsidP="00A9667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</w:pPr>
            <w:r w:rsidRPr="00A9667F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 xml:space="preserve">   </w:t>
            </w: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 xml:space="preserve"> </w:t>
            </w:r>
            <w:bookmarkStart w:id="19" w:name="OLE_LINK51"/>
            <w:bookmarkStart w:id="20" w:name="OLE_LINK52"/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>ltm-NZP-CSI-RS-Resource</w:t>
            </w:r>
            <w:bookmarkEnd w:id="19"/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>ToAddModList-r19</w:t>
            </w:r>
            <w:bookmarkEnd w:id="20"/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 xml:space="preserve">        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SEQUENCE</w:t>
            </w: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 xml:space="preserve"> (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SIZE</w:t>
            </w: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 xml:space="preserve"> (1..maxNrofNZP-CSI-RS-Resources)) 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OF</w:t>
            </w: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 xml:space="preserve"> NZP-CSI-RS-Resource</w:t>
            </w:r>
          </w:p>
          <w:p w14:paraId="498928FB" w14:textId="77777777" w:rsidR="00A9667F" w:rsidRPr="00A9667F" w:rsidRDefault="00A9667F" w:rsidP="00A9667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</w:pP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 xml:space="preserve">                                                                                                         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 xml:space="preserve">,    </w:t>
            </w:r>
            <w:r w:rsidRPr="00A9667F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Need N</w:t>
            </w:r>
          </w:p>
          <w:p w14:paraId="2DF60192" w14:textId="77777777" w:rsidR="00A9667F" w:rsidRPr="00A9667F" w:rsidRDefault="00A9667F" w:rsidP="00A9667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</w:pP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 xml:space="preserve">    ltm-NZP-CSI-RS-ResourceToReleaseList-r19       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SEQUENCE</w:t>
            </w: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 xml:space="preserve"> (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SIZE</w:t>
            </w: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 xml:space="preserve"> (1..maxNrofNZP-CSI-RS-Resources)) 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OF</w:t>
            </w: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 xml:space="preserve"> NZP-CSI-RS-ResourceId</w:t>
            </w:r>
          </w:p>
          <w:p w14:paraId="51A71674" w14:textId="77777777" w:rsidR="00A9667F" w:rsidRPr="00A9667F" w:rsidRDefault="00A9667F" w:rsidP="00A9667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 xml:space="preserve">                                                                                                         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 xml:space="preserve">,    </w:t>
            </w:r>
            <w:r w:rsidRPr="00A9667F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Need N</w:t>
            </w:r>
          </w:p>
          <w:p w14:paraId="121546DF" w14:textId="77777777" w:rsidR="00A9667F" w:rsidRPr="00A9667F" w:rsidRDefault="00A9667F" w:rsidP="00A9667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</w:pP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 xml:space="preserve">    </w:t>
            </w:r>
            <w:bookmarkStart w:id="21" w:name="OLE_LINK54"/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highlight w:val="yellow"/>
                <w:lang w:eastAsia="en-GB"/>
              </w:rPr>
              <w:t>ltm-NZP-CSI-RS-ResourceSet</w:t>
            </w:r>
            <w:bookmarkEnd w:id="21"/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highlight w:val="yellow"/>
                <w:lang w:eastAsia="en-GB"/>
              </w:rPr>
              <w:t xml:space="preserve">ToAddModList-r19     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highlight w:val="yellow"/>
                <w:lang w:eastAsia="en-GB"/>
              </w:rPr>
              <w:t>SEQUENCE</w:t>
            </w: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highlight w:val="yellow"/>
                <w:lang w:eastAsia="en-GB"/>
              </w:rPr>
              <w:t xml:space="preserve"> (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highlight w:val="yellow"/>
                <w:lang w:eastAsia="en-GB"/>
              </w:rPr>
              <w:t>SIZE</w:t>
            </w: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highlight w:val="yellow"/>
                <w:lang w:eastAsia="en-GB"/>
              </w:rPr>
              <w:t xml:space="preserve"> (1..maxNrofNZP-CSI-RS-ResourceSets)) 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highlight w:val="yellow"/>
                <w:lang w:eastAsia="en-GB"/>
              </w:rPr>
              <w:t>OF</w:t>
            </w: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highlight w:val="yellow"/>
                <w:lang w:eastAsia="en-GB"/>
              </w:rPr>
              <w:t xml:space="preserve"> </w:t>
            </w:r>
            <w:bookmarkStart w:id="22" w:name="OLE_LINK57"/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highlight w:val="yellow"/>
                <w:lang w:eastAsia="en-GB"/>
              </w:rPr>
              <w:t>NZP-CSI-RS-ResourceSet</w:t>
            </w:r>
            <w:bookmarkEnd w:id="22"/>
          </w:p>
          <w:p w14:paraId="554C8D9C" w14:textId="77777777" w:rsidR="00A9667F" w:rsidRPr="00A9667F" w:rsidRDefault="00A9667F" w:rsidP="00A9667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</w:pP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 xml:space="preserve">                                                                                                         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 xml:space="preserve">,    </w:t>
            </w:r>
            <w:r w:rsidRPr="00A9667F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Need N</w:t>
            </w:r>
          </w:p>
          <w:p w14:paraId="74E18724" w14:textId="77777777" w:rsidR="00A9667F" w:rsidRPr="00A9667F" w:rsidRDefault="00A9667F" w:rsidP="00A9667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</w:pP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 xml:space="preserve">    ltm-NZP-CSI-RS-ResourceSetToReleaseList-r19    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SEQUENCE</w:t>
            </w: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 xml:space="preserve"> (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SIZE</w:t>
            </w: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 xml:space="preserve"> (1..maxNrofNZP-CSI-RS-ResourceSets)) 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OF</w:t>
            </w: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 xml:space="preserve"> NZP-CSI-RS-ResourceSetId</w:t>
            </w:r>
          </w:p>
          <w:p w14:paraId="0B0A5862" w14:textId="77777777" w:rsidR="00A9667F" w:rsidRPr="00A9667F" w:rsidRDefault="00A9667F" w:rsidP="00A9667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</w:pP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 xml:space="preserve">                                                                                                         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 xml:space="preserve">,     </w:t>
            </w:r>
            <w:r w:rsidRPr="00A9667F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Need N</w:t>
            </w:r>
          </w:p>
          <w:p w14:paraId="26ED5516" w14:textId="77777777" w:rsidR="00A9667F" w:rsidRPr="00A9667F" w:rsidRDefault="00A9667F" w:rsidP="00A9667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</w:pP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 xml:space="preserve">    ltm-CSI-ReportConfig-r19                       LTM-CSI-ReportConfig-r18                              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 xml:space="preserve">,     </w:t>
            </w:r>
            <w:r w:rsidRPr="00A9667F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Need N</w:t>
            </w:r>
          </w:p>
          <w:p w14:paraId="79E5EA48" w14:textId="77777777" w:rsidR="00A9667F" w:rsidRPr="00A9667F" w:rsidRDefault="00A9667F" w:rsidP="00A9667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</w:pP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 xml:space="preserve">    </w:t>
            </w:r>
            <w:bookmarkStart w:id="23" w:name="OLE_LINK55"/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highlight w:val="yellow"/>
                <w:lang w:eastAsia="en-GB"/>
              </w:rPr>
              <w:t>ltm-CSI-IM-Resource</w:t>
            </w:r>
            <w:bookmarkEnd w:id="23"/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highlight w:val="yellow"/>
                <w:lang w:eastAsia="en-GB"/>
              </w:rPr>
              <w:t xml:space="preserve">ToAddModList-r19            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highlight w:val="yellow"/>
                <w:lang w:eastAsia="en-GB"/>
              </w:rPr>
              <w:t>SEQUENCE</w:t>
            </w: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highlight w:val="yellow"/>
                <w:lang w:eastAsia="en-GB"/>
              </w:rPr>
              <w:t xml:space="preserve"> (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highlight w:val="yellow"/>
                <w:lang w:eastAsia="en-GB"/>
              </w:rPr>
              <w:t>SIZE</w:t>
            </w: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highlight w:val="yellow"/>
                <w:lang w:eastAsia="en-GB"/>
              </w:rPr>
              <w:t xml:space="preserve"> (1..</w:t>
            </w:r>
            <w:r w:rsidRPr="00A9667F"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  <w:t>maxNrofCSI-IM-Resources</w:t>
            </w: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highlight w:val="yellow"/>
                <w:lang w:eastAsia="en-GB"/>
              </w:rPr>
              <w:t xml:space="preserve">)) 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highlight w:val="yellow"/>
                <w:lang w:eastAsia="en-GB"/>
              </w:rPr>
              <w:t>OF</w:t>
            </w: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highlight w:val="yellow"/>
                <w:lang w:eastAsia="en-GB"/>
              </w:rPr>
              <w:t xml:space="preserve"> CSI-IM-Resource</w:t>
            </w:r>
          </w:p>
          <w:p w14:paraId="0459BC54" w14:textId="77777777" w:rsidR="00A9667F" w:rsidRPr="00A9667F" w:rsidRDefault="00A9667F" w:rsidP="00A9667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</w:pP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 xml:space="preserve">                                                                                                         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 xml:space="preserve">,     </w:t>
            </w:r>
            <w:r w:rsidRPr="00A9667F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Need N</w:t>
            </w:r>
          </w:p>
          <w:p w14:paraId="019A92D9" w14:textId="77777777" w:rsidR="00A9667F" w:rsidRPr="00A9667F" w:rsidRDefault="00A9667F" w:rsidP="00A9667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</w:pP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 xml:space="preserve">    ltm-CSI-IM-ResourceToReleaseList-r19           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SEQUENCE</w:t>
            </w: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 xml:space="preserve"> (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SIZE</w:t>
            </w: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 xml:space="preserve"> (1..</w:t>
            </w:r>
            <w:r w:rsidRPr="00A9667F">
              <w:rPr>
                <w:rFonts w:ascii="Courier New" w:eastAsia="Times New Roman" w:hAnsi="Courier New"/>
                <w:sz w:val="16"/>
                <w:lang w:eastAsia="en-GB"/>
              </w:rPr>
              <w:t>maxNrofCSI-IM-Resources</w:t>
            </w: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 xml:space="preserve">)) 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OF</w:t>
            </w: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 xml:space="preserve"> CSI-IM-ResourceId</w:t>
            </w:r>
          </w:p>
          <w:p w14:paraId="22004861" w14:textId="77777777" w:rsidR="00A9667F" w:rsidRPr="00A9667F" w:rsidRDefault="00A9667F" w:rsidP="00A9667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</w:pP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 xml:space="preserve">                                                                                                         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 xml:space="preserve">,     </w:t>
            </w:r>
            <w:r w:rsidRPr="00A9667F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Need N</w:t>
            </w: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 xml:space="preserve">    </w:t>
            </w:r>
          </w:p>
          <w:p w14:paraId="7FE577E5" w14:textId="77777777" w:rsidR="00A9667F" w:rsidRPr="00A9667F" w:rsidRDefault="00A9667F" w:rsidP="00A9667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</w:pP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 xml:space="preserve">    </w:t>
            </w:r>
            <w:bookmarkStart w:id="24" w:name="OLE_LINK56"/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highlight w:val="yellow"/>
                <w:lang w:eastAsia="en-GB"/>
              </w:rPr>
              <w:t>ltm-CSI-IM-ResourceSet</w:t>
            </w:r>
            <w:bookmarkEnd w:id="24"/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highlight w:val="yellow"/>
                <w:lang w:eastAsia="en-GB"/>
              </w:rPr>
              <w:t xml:space="preserve">ToAddModList-r19         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highlight w:val="yellow"/>
                <w:lang w:eastAsia="en-GB"/>
              </w:rPr>
              <w:t>SEQUENCE</w:t>
            </w: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highlight w:val="yellow"/>
                <w:lang w:eastAsia="en-GB"/>
              </w:rPr>
              <w:t xml:space="preserve"> (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highlight w:val="yellow"/>
                <w:lang w:eastAsia="en-GB"/>
              </w:rPr>
              <w:t>SIZE</w:t>
            </w: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highlight w:val="yellow"/>
                <w:lang w:eastAsia="en-GB"/>
              </w:rPr>
              <w:t xml:space="preserve"> (1..</w:t>
            </w:r>
            <w:r w:rsidRPr="00A9667F"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  <w:t>maxNrofCSI-IM-ResourceSets</w:t>
            </w: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highlight w:val="yellow"/>
                <w:lang w:eastAsia="en-GB"/>
              </w:rPr>
              <w:t xml:space="preserve">)) 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highlight w:val="yellow"/>
                <w:lang w:eastAsia="en-GB"/>
              </w:rPr>
              <w:t>OF</w:t>
            </w: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highlight w:val="yellow"/>
                <w:lang w:eastAsia="en-GB"/>
              </w:rPr>
              <w:t xml:space="preserve"> CSI-IM-ResourceSet</w:t>
            </w:r>
          </w:p>
          <w:p w14:paraId="21357C8C" w14:textId="77777777" w:rsidR="00A9667F" w:rsidRPr="00A9667F" w:rsidRDefault="00A9667F" w:rsidP="00A9667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</w:pP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 xml:space="preserve">                                                                                                         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 xml:space="preserve">,     </w:t>
            </w:r>
            <w:r w:rsidRPr="00A9667F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Need N</w:t>
            </w:r>
          </w:p>
          <w:p w14:paraId="1BF7DBC1" w14:textId="77777777" w:rsidR="00A9667F" w:rsidRPr="00A9667F" w:rsidRDefault="00A9667F" w:rsidP="00A9667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</w:pP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 xml:space="preserve">    ltm-CSI-IM-ResourceSetToReleaseList-r19        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SEQUENCE</w:t>
            </w: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 xml:space="preserve"> (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SIZE</w:t>
            </w: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 xml:space="preserve"> (1..</w:t>
            </w:r>
            <w:r w:rsidRPr="00A9667F">
              <w:rPr>
                <w:rFonts w:ascii="Courier New" w:eastAsia="Times New Roman" w:hAnsi="Courier New"/>
                <w:sz w:val="16"/>
                <w:lang w:eastAsia="en-GB"/>
              </w:rPr>
              <w:t>maxNrofCSI-IM-ResourceSets</w:t>
            </w: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 xml:space="preserve">)) 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OF</w:t>
            </w: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 xml:space="preserve"> CSI-IM-ResourceSetId</w:t>
            </w:r>
          </w:p>
          <w:p w14:paraId="0EB64D3D" w14:textId="77777777" w:rsidR="00A9667F" w:rsidRPr="00A9667F" w:rsidRDefault="00A9667F" w:rsidP="00A9667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</w:pP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 xml:space="preserve">                                                                                                         </w:t>
            </w:r>
            <w:r w:rsidRPr="00A9667F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 xml:space="preserve">      </w:t>
            </w:r>
            <w:r w:rsidRPr="00A9667F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Need N</w:t>
            </w:r>
          </w:p>
          <w:p w14:paraId="02BDD3A3" w14:textId="77777777" w:rsidR="00A9667F" w:rsidRPr="00A9667F" w:rsidRDefault="00A9667F" w:rsidP="00A9667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</w:pPr>
            <w:r w:rsidRPr="00A9667F">
              <w:rPr>
                <w:rFonts w:ascii="Courier New" w:eastAsia="Times New Roman" w:hAnsi="Courier New"/>
                <w:color w:val="000000" w:themeColor="text1"/>
                <w:sz w:val="16"/>
                <w:lang w:eastAsia="en-GB"/>
              </w:rPr>
              <w:t xml:space="preserve">    ]]</w:t>
            </w:r>
          </w:p>
          <w:p w14:paraId="0BD76533" w14:textId="5F4F2BEA" w:rsidR="00A9667F" w:rsidRPr="00A9667F" w:rsidRDefault="00A9667F" w:rsidP="00A9667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A9667F">
              <w:rPr>
                <w:rFonts w:ascii="Courier New" w:eastAsia="Times New Roman" w:hAnsi="Courier New"/>
                <w:sz w:val="16"/>
                <w:lang w:eastAsia="en-GB"/>
              </w:rPr>
              <w:t>}</w:t>
            </w:r>
          </w:p>
          <w:p w14:paraId="7DB630AA" w14:textId="77777777" w:rsidR="00F22063" w:rsidRDefault="00F22063" w:rsidP="00A9667F">
            <w:pPr>
              <w:adjustRightInd w:val="0"/>
              <w:snapToGrid w:val="0"/>
              <w:spacing w:after="0"/>
              <w:rPr>
                <w:lang w:val="en-US" w:eastAsia="zh-CN"/>
              </w:rPr>
            </w:pPr>
          </w:p>
        </w:tc>
      </w:tr>
    </w:tbl>
    <w:p w14:paraId="549499AC" w14:textId="77777777" w:rsidR="005F4E7F" w:rsidRDefault="005F4E7F" w:rsidP="005C0A63">
      <w:pPr>
        <w:rPr>
          <w:lang w:val="en-US" w:eastAsia="zh-CN"/>
        </w:rPr>
      </w:pPr>
    </w:p>
    <w:p w14:paraId="7ED94829" w14:textId="1A233635" w:rsidR="00FE2442" w:rsidRPr="00FE2442" w:rsidRDefault="00FE2442" w:rsidP="005C0A63">
      <w:pPr>
        <w:rPr>
          <w:lang w:val="en-US"/>
        </w:rPr>
      </w:pPr>
      <w:r>
        <w:rPr>
          <w:rFonts w:hint="eastAsia"/>
          <w:lang w:val="en-US" w:eastAsia="zh-CN"/>
        </w:rPr>
        <w:t>It</w:t>
      </w:r>
      <w:r>
        <w:rPr>
          <w:lang w:val="en-US" w:eastAsia="zh-CN"/>
        </w:rPr>
        <w:t> </w:t>
      </w:r>
      <w:r>
        <w:rPr>
          <w:lang w:val="en-US"/>
        </w:rPr>
        <w:t xml:space="preserve">is noted that the </w:t>
      </w:r>
      <w:bookmarkStart w:id="25" w:name="OLE_LINK83"/>
      <w:r w:rsidRPr="00FE2442">
        <w:rPr>
          <w:lang w:val="en-US"/>
        </w:rPr>
        <w:t>ltm-NZP-CSI-RS-ResourceSet</w:t>
      </w:r>
      <w:r>
        <w:rPr>
          <w:i/>
          <w:iCs/>
          <w:lang w:val="en-US"/>
        </w:rPr>
        <w:t xml:space="preserve"> </w:t>
      </w:r>
      <w:r>
        <w:rPr>
          <w:lang w:val="en-US"/>
        </w:rPr>
        <w:t xml:space="preserve">in the </w:t>
      </w:r>
      <w:r w:rsidRPr="00FE2442">
        <w:rPr>
          <w:i/>
          <w:iCs/>
          <w:lang w:val="en-US"/>
        </w:rPr>
        <w:t>LTM-Candidate</w:t>
      </w:r>
      <w:bookmarkEnd w:id="25"/>
      <w:r w:rsidRPr="00FE2442">
        <w:rPr>
          <w:i/>
          <w:iCs/>
          <w:lang w:val="en-US"/>
        </w:rPr>
        <w:t xml:space="preserve"> </w:t>
      </w:r>
      <w:r>
        <w:rPr>
          <w:lang w:val="en-US"/>
        </w:rPr>
        <w:t xml:space="preserve">which is different from </w:t>
      </w:r>
      <w:bookmarkStart w:id="26" w:name="OLE_LINK84"/>
      <w:r>
        <w:rPr>
          <w:lang w:val="en-US"/>
        </w:rPr>
        <w:t xml:space="preserve">the </w:t>
      </w:r>
      <w:r w:rsidRPr="00FE2442">
        <w:rPr>
          <w:i/>
          <w:iCs/>
          <w:lang w:val="en-US"/>
        </w:rPr>
        <w:t>ltm-NZP-CSI-RS-ResourceSet-r19</w:t>
      </w:r>
      <w:r>
        <w:rPr>
          <w:lang w:val="en-US"/>
        </w:rPr>
        <w:t xml:space="preserve"> in the </w:t>
      </w:r>
      <w:r w:rsidRPr="00FE2442">
        <w:rPr>
          <w:i/>
          <w:iCs/>
          <w:lang w:val="en-US"/>
        </w:rPr>
        <w:t>LTM-CSI-ResourceConfig</w:t>
      </w:r>
      <w:r>
        <w:rPr>
          <w:i/>
          <w:iCs/>
          <w:lang w:val="en-US"/>
        </w:rPr>
        <w:t xml:space="preserve"> </w:t>
      </w:r>
      <w:r>
        <w:rPr>
          <w:lang w:val="en-US"/>
        </w:rPr>
        <w:t>IE</w:t>
      </w:r>
      <w:bookmarkEnd w:id="26"/>
      <w:r>
        <w:rPr>
          <w:lang w:val="en-US"/>
        </w:rPr>
        <w:t xml:space="preserve">. The </w:t>
      </w:r>
      <w:r w:rsidRPr="00FE2442">
        <w:rPr>
          <w:lang w:val="en-US"/>
        </w:rPr>
        <w:t>ltm-NZP-CSI-RS-ResourceSet</w:t>
      </w:r>
      <w:r>
        <w:rPr>
          <w:i/>
          <w:iCs/>
          <w:lang w:val="en-US"/>
        </w:rPr>
        <w:t xml:space="preserve"> </w:t>
      </w:r>
      <w:r>
        <w:rPr>
          <w:lang w:val="en-US"/>
        </w:rPr>
        <w:t xml:space="preserve">in the </w:t>
      </w:r>
      <w:r w:rsidRPr="00FE2442">
        <w:rPr>
          <w:i/>
          <w:iCs/>
          <w:lang w:val="en-US"/>
        </w:rPr>
        <w:t>LTM-Candidate</w:t>
      </w:r>
      <w:r>
        <w:rPr>
          <w:i/>
          <w:iCs/>
          <w:lang w:val="en-US"/>
        </w:rPr>
        <w:t xml:space="preserve"> </w:t>
      </w:r>
      <w:r w:rsidRPr="00FE2442">
        <w:rPr>
          <w:lang w:val="en-US"/>
        </w:rPr>
        <w:t>is</w:t>
      </w:r>
      <w:r>
        <w:rPr>
          <w:i/>
          <w:iCs/>
          <w:lang w:val="en-US"/>
        </w:rPr>
        <w:t xml:space="preserve"> </w:t>
      </w:r>
      <w:r>
        <w:rPr>
          <w:lang w:val="en-US"/>
        </w:rPr>
        <w:t xml:space="preserve">generated by the candidate cell and further defines some parameters for a set of CSI-RS resources. Details are </w:t>
      </w:r>
      <w:r w:rsidR="006A2E8E">
        <w:rPr>
          <w:lang w:val="en-US"/>
        </w:rPr>
        <w:t>quoted</w:t>
      </w:r>
      <w:r>
        <w:rPr>
          <w:lang w:val="en-US"/>
        </w:rPr>
        <w:t xml:space="preserve"> </w:t>
      </w:r>
      <w:r>
        <w:rPr>
          <w:lang w:val="en-US"/>
        </w:rPr>
        <w:lastRenderedPageBreak/>
        <w:t>below.</w:t>
      </w:r>
      <w:r w:rsidR="00C020A5" w:rsidRPr="00C020A5">
        <w:rPr>
          <w:lang w:val="en-US"/>
        </w:rPr>
        <w:t xml:space="preserve"> </w:t>
      </w:r>
      <w:r w:rsidR="00C020A5">
        <w:rPr>
          <w:lang w:val="en-US"/>
        </w:rPr>
        <w:t xml:space="preserve">While the </w:t>
      </w:r>
      <w:r w:rsidR="00C020A5" w:rsidRPr="00FE2442">
        <w:rPr>
          <w:i/>
          <w:iCs/>
          <w:lang w:val="en-US"/>
        </w:rPr>
        <w:t>ltm-NZP-CSI-RS-ResourceSet-r19</w:t>
      </w:r>
      <w:r w:rsidR="00C020A5">
        <w:rPr>
          <w:lang w:val="en-US"/>
        </w:rPr>
        <w:t xml:space="preserve"> in the </w:t>
      </w:r>
      <w:r w:rsidR="00C020A5" w:rsidRPr="00FE2442">
        <w:rPr>
          <w:i/>
          <w:iCs/>
          <w:lang w:val="en-US"/>
        </w:rPr>
        <w:t>LTM-CSI-ResourceConfig</w:t>
      </w:r>
      <w:r w:rsidR="00C020A5">
        <w:rPr>
          <w:i/>
          <w:iCs/>
          <w:lang w:val="en-US"/>
        </w:rPr>
        <w:t xml:space="preserve"> </w:t>
      </w:r>
      <w:r w:rsidR="00C020A5">
        <w:rPr>
          <w:lang w:val="en-US"/>
        </w:rPr>
        <w:t xml:space="preserve">IE is generated by the source gNB to associate the CSI-RS resource with the </w:t>
      </w:r>
      <w:r w:rsidR="006A2E8E">
        <w:rPr>
          <w:lang w:val="en-US"/>
        </w:rPr>
        <w:t>candidate</w:t>
      </w:r>
      <w:r w:rsidR="00C020A5">
        <w:rPr>
          <w:lang w:val="en-US"/>
        </w:rPr>
        <w:t xml:space="preserve"> Id.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E2442" w14:paraId="6F31DBEC" w14:textId="77777777" w:rsidTr="00FE2442">
        <w:tc>
          <w:tcPr>
            <w:tcW w:w="9629" w:type="dxa"/>
          </w:tcPr>
          <w:p w14:paraId="4FA806BF" w14:textId="77777777" w:rsidR="00FE2442" w:rsidRPr="00FE2442" w:rsidRDefault="00FE2442" w:rsidP="00FE24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14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eastAsia="zh-CN"/>
              </w:rPr>
            </w:pPr>
            <w:bookmarkStart w:id="27" w:name="_Toc60777288"/>
            <w:bookmarkStart w:id="28" w:name="_Toc193446284"/>
            <w:bookmarkStart w:id="29" w:name="_Toc193452089"/>
            <w:bookmarkStart w:id="30" w:name="_Toc193463361"/>
            <w:bookmarkStart w:id="31" w:name="_Toc201295648"/>
            <w:bookmarkStart w:id="32" w:name="MCCQCTEMPBM_00000368"/>
            <w:bookmarkStart w:id="33" w:name="_Hlk208826250"/>
            <w:r w:rsidRPr="00FE2442">
              <w:rPr>
                <w:rFonts w:ascii="Arial" w:eastAsia="Times New Roman" w:hAnsi="Arial"/>
                <w:sz w:val="24"/>
                <w:lang w:eastAsia="zh-CN"/>
              </w:rPr>
              <w:t>–</w:t>
            </w:r>
            <w:r w:rsidRPr="00FE2442">
              <w:rPr>
                <w:rFonts w:ascii="Arial" w:eastAsia="Times New Roman" w:hAnsi="Arial"/>
                <w:sz w:val="24"/>
                <w:lang w:eastAsia="zh-CN"/>
              </w:rPr>
              <w:tab/>
            </w:r>
            <w:r w:rsidRPr="00FE2442">
              <w:rPr>
                <w:rFonts w:ascii="Arial" w:eastAsia="Times New Roman" w:hAnsi="Arial"/>
                <w:i/>
                <w:sz w:val="24"/>
                <w:lang w:eastAsia="zh-CN"/>
              </w:rPr>
              <w:t>NZP-CSI-RS-ResourceSet</w:t>
            </w:r>
            <w:bookmarkEnd w:id="27"/>
            <w:bookmarkEnd w:id="28"/>
            <w:bookmarkEnd w:id="29"/>
            <w:bookmarkEnd w:id="30"/>
            <w:bookmarkEnd w:id="31"/>
          </w:p>
          <w:bookmarkEnd w:id="32"/>
          <w:p w14:paraId="7C179A56" w14:textId="77777777" w:rsidR="00FE2442" w:rsidRPr="00FE2442" w:rsidRDefault="00FE2442" w:rsidP="00FE244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Times New Roman"/>
                <w:lang w:eastAsia="zh-CN"/>
              </w:rPr>
            </w:pPr>
            <w:r w:rsidRPr="00FE2442">
              <w:rPr>
                <w:rFonts w:eastAsia="Times New Roman"/>
                <w:lang w:eastAsia="zh-CN"/>
              </w:rPr>
              <w:t xml:space="preserve">The IE </w:t>
            </w:r>
            <w:r w:rsidRPr="00FE2442">
              <w:rPr>
                <w:rFonts w:eastAsia="Times New Roman"/>
                <w:i/>
                <w:lang w:eastAsia="zh-CN"/>
              </w:rPr>
              <w:t>NZP-CSI-RS-ResourceSet</w:t>
            </w:r>
            <w:r w:rsidRPr="00FE2442">
              <w:rPr>
                <w:rFonts w:eastAsia="Times New Roman"/>
                <w:lang w:eastAsia="zh-CN"/>
              </w:rPr>
              <w:t xml:space="preserve"> is a set of Non-Zero-Power (NZP) CSI-RS resources (their IDs) and set-specific parameters.</w:t>
            </w:r>
          </w:p>
          <w:p w14:paraId="3088C3FD" w14:textId="77777777" w:rsidR="00FE2442" w:rsidRPr="00FE2442" w:rsidRDefault="00FE2442" w:rsidP="00FE2442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lang w:eastAsia="zh-CN"/>
              </w:rPr>
            </w:pPr>
            <w:r w:rsidRPr="00FE2442">
              <w:rPr>
                <w:rFonts w:ascii="Arial" w:eastAsia="Times New Roman" w:hAnsi="Arial"/>
                <w:b/>
                <w:i/>
                <w:lang w:eastAsia="zh-CN"/>
              </w:rPr>
              <w:t>NZP-CSI-RS-ResourceSet</w:t>
            </w:r>
            <w:r w:rsidRPr="00FE2442">
              <w:rPr>
                <w:rFonts w:ascii="Arial" w:eastAsia="Times New Roman" w:hAnsi="Arial"/>
                <w:b/>
                <w:lang w:eastAsia="zh-CN"/>
              </w:rPr>
              <w:t xml:space="preserve"> information element</w:t>
            </w:r>
          </w:p>
          <w:p w14:paraId="09D3865F" w14:textId="77777777" w:rsidR="00FE2442" w:rsidRPr="00FE2442" w:rsidRDefault="00FE2442" w:rsidP="00FE24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FE2442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ASN1START</w:t>
            </w:r>
          </w:p>
          <w:p w14:paraId="12D6AC9A" w14:textId="77777777" w:rsidR="00FE2442" w:rsidRPr="00FE2442" w:rsidRDefault="00FE2442" w:rsidP="00FE24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FE2442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TAG-NZP-CSI-RS-RESOURCESET-START</w:t>
            </w:r>
          </w:p>
          <w:p w14:paraId="50A84B5D" w14:textId="77777777" w:rsidR="00FE2442" w:rsidRPr="00FE2442" w:rsidRDefault="00FE2442" w:rsidP="00FE24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</w:p>
          <w:p w14:paraId="63600A32" w14:textId="77777777" w:rsidR="00FE2442" w:rsidRPr="00FE2442" w:rsidRDefault="00FE2442" w:rsidP="00FE24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NZP-CSI-RS-ResourceSet ::=          </w:t>
            </w:r>
            <w:r w:rsidRPr="00FE2442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SEQUENCE</w:t>
            </w: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 {</w:t>
            </w:r>
          </w:p>
          <w:p w14:paraId="76741114" w14:textId="77777777" w:rsidR="00FE2442" w:rsidRPr="00FE2442" w:rsidRDefault="00FE2442" w:rsidP="00FE24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    nzp-CSI-ResourceSetId               NZP-CSI-RS-ResourceSetId,</w:t>
            </w:r>
          </w:p>
          <w:p w14:paraId="5DC02234" w14:textId="77777777" w:rsidR="00FE2442" w:rsidRPr="00FE2442" w:rsidRDefault="00FE2442" w:rsidP="00FE24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    nzp-CSI-RS-Resources                </w:t>
            </w:r>
            <w:r w:rsidRPr="00FE2442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SEQUENCE</w:t>
            </w: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 (</w:t>
            </w:r>
            <w:r w:rsidRPr="00FE2442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SIZE</w:t>
            </w: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 (1..maxNrofNZP-CSI-RS-ResourcesPerSet))</w:t>
            </w:r>
            <w:r w:rsidRPr="00FE2442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 xml:space="preserve"> OF</w:t>
            </w: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 NZP-CSI-RS-ResourceId,</w:t>
            </w:r>
          </w:p>
          <w:p w14:paraId="2EECFB22" w14:textId="77777777" w:rsidR="00FE2442" w:rsidRPr="00FE2442" w:rsidRDefault="00FE2442" w:rsidP="00FE24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    repetition                          </w:t>
            </w:r>
            <w:r w:rsidRPr="00FE2442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ENUMERATED</w:t>
            </w: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 { on, off }                                                  </w:t>
            </w:r>
            <w:r w:rsidRPr="00FE2442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,   </w:t>
            </w:r>
            <w:r w:rsidRPr="00FE2442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Need S</w:t>
            </w:r>
          </w:p>
          <w:p w14:paraId="546B23D0" w14:textId="77777777" w:rsidR="00FE2442" w:rsidRPr="00FE2442" w:rsidRDefault="00FE2442" w:rsidP="00FE24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    aperiodicTriggeringOffset           </w:t>
            </w:r>
            <w:r w:rsidRPr="00FE2442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INTEGER</w:t>
            </w: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(0..6)                                                           </w:t>
            </w:r>
            <w:r w:rsidRPr="00FE2442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,   </w:t>
            </w:r>
            <w:r w:rsidRPr="00FE2442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Need S</w:t>
            </w:r>
          </w:p>
          <w:p w14:paraId="2D49C1F3" w14:textId="77777777" w:rsidR="00FE2442" w:rsidRPr="00FE2442" w:rsidRDefault="00FE2442" w:rsidP="00FE24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    trs-Info                            </w:t>
            </w:r>
            <w:r w:rsidRPr="00FE2442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ENUMERATED</w:t>
            </w: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 {true}                                                       </w:t>
            </w:r>
            <w:r w:rsidRPr="00FE2442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,   </w:t>
            </w:r>
            <w:r w:rsidRPr="00FE2442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Need R</w:t>
            </w:r>
          </w:p>
          <w:p w14:paraId="01A24386" w14:textId="77777777" w:rsidR="00FE2442" w:rsidRPr="00FE2442" w:rsidRDefault="00FE2442" w:rsidP="00FE24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    ...,</w:t>
            </w:r>
          </w:p>
          <w:p w14:paraId="490520A7" w14:textId="77777777" w:rsidR="00FE2442" w:rsidRPr="00FE2442" w:rsidRDefault="00FE2442" w:rsidP="00FE24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    [[</w:t>
            </w:r>
          </w:p>
          <w:p w14:paraId="64C2909E" w14:textId="77777777" w:rsidR="00FE2442" w:rsidRPr="00FE2442" w:rsidRDefault="00FE2442" w:rsidP="00FE24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    aperiodicTriggeringOffset-r16       </w:t>
            </w:r>
            <w:r w:rsidRPr="00FE2442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INTEGER</w:t>
            </w: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(0..31)                                                          </w:t>
            </w:r>
            <w:r w:rsidRPr="00FE2442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   </w:t>
            </w:r>
            <w:r w:rsidRPr="00FE2442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Need S</w:t>
            </w:r>
          </w:p>
          <w:p w14:paraId="1732DC8F" w14:textId="77777777" w:rsidR="00FE2442" w:rsidRPr="00FE2442" w:rsidRDefault="00FE2442" w:rsidP="00FE24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    ]],</w:t>
            </w:r>
          </w:p>
          <w:p w14:paraId="154427A7" w14:textId="77777777" w:rsidR="00FE2442" w:rsidRPr="00FE2442" w:rsidRDefault="00FE2442" w:rsidP="00FE24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    [[</w:t>
            </w:r>
          </w:p>
          <w:p w14:paraId="72B1F301" w14:textId="77777777" w:rsidR="00FE2442" w:rsidRPr="00FE2442" w:rsidRDefault="00FE2442" w:rsidP="00FE24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    pdc-Info-r17                        </w:t>
            </w:r>
            <w:r w:rsidRPr="00FE2442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ENUMERATED</w:t>
            </w: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 {true}                                                       </w:t>
            </w:r>
            <w:r w:rsidRPr="00FE2442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,  </w:t>
            </w:r>
            <w:r w:rsidRPr="00FE2442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Need R</w:t>
            </w:r>
          </w:p>
          <w:p w14:paraId="2FC45630" w14:textId="77777777" w:rsidR="00FE2442" w:rsidRPr="00FE2442" w:rsidRDefault="00FE2442" w:rsidP="00FE24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    cmrGroupingAndPairing-r17           CMRGroupingAndPairing-r17                                               </w:t>
            </w:r>
            <w:r w:rsidRPr="00FE2442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,  </w:t>
            </w:r>
            <w:r w:rsidRPr="00FE2442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Need R</w:t>
            </w:r>
          </w:p>
          <w:p w14:paraId="1A2B4DC6" w14:textId="77777777" w:rsidR="00FE2442" w:rsidRPr="00FE2442" w:rsidRDefault="00FE2442" w:rsidP="00FE24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    aperiodicTriggeringOffset-r17       </w:t>
            </w:r>
            <w:r w:rsidRPr="00FE2442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INTEGER</w:t>
            </w: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 (0..124)                                                        </w:t>
            </w:r>
            <w:r w:rsidRPr="00FE2442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,  </w:t>
            </w:r>
            <w:r w:rsidRPr="00FE2442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Need S</w:t>
            </w:r>
          </w:p>
          <w:p w14:paraId="0A5372B5" w14:textId="77777777" w:rsidR="00FE2442" w:rsidRPr="00FE2442" w:rsidRDefault="00FE2442" w:rsidP="00FE24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    aperiodicTriggeringOffsetL2-r17     </w:t>
            </w:r>
            <w:r w:rsidRPr="00FE2442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INTEGER</w:t>
            </w: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(0..31)                                                          </w:t>
            </w:r>
            <w:r w:rsidRPr="00FE2442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   </w:t>
            </w:r>
            <w:r w:rsidRPr="00FE2442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Need R</w:t>
            </w:r>
          </w:p>
          <w:p w14:paraId="3E64520F" w14:textId="77777777" w:rsidR="00FE2442" w:rsidRPr="00FE2442" w:rsidRDefault="00FE2442" w:rsidP="00FE24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    ]],</w:t>
            </w:r>
          </w:p>
          <w:p w14:paraId="29ACEE28" w14:textId="77777777" w:rsidR="00FE2442" w:rsidRPr="00FE2442" w:rsidRDefault="00FE2442" w:rsidP="00FE24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    [[</w:t>
            </w:r>
          </w:p>
          <w:p w14:paraId="6A392CCD" w14:textId="77777777" w:rsidR="00FE2442" w:rsidRPr="00FE2442" w:rsidRDefault="00FE2442" w:rsidP="00FE24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    resourceType-r18                    </w:t>
            </w:r>
            <w:r w:rsidRPr="00FE2442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ENUMERATED</w:t>
            </w: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 {periodic}                                                   </w:t>
            </w:r>
            <w:r w:rsidRPr="00FE2442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   </w:t>
            </w:r>
            <w:r w:rsidRPr="00FE2442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Cond LTM</w:t>
            </w:r>
          </w:p>
          <w:p w14:paraId="2E789E1F" w14:textId="77777777" w:rsidR="00FE2442" w:rsidRPr="00FE2442" w:rsidRDefault="00FE2442" w:rsidP="00FE24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    ]]</w:t>
            </w:r>
          </w:p>
          <w:p w14:paraId="6456E972" w14:textId="77777777" w:rsidR="00FE2442" w:rsidRPr="00FE2442" w:rsidRDefault="00FE2442" w:rsidP="00FE24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>}</w:t>
            </w:r>
          </w:p>
          <w:p w14:paraId="7546A09D" w14:textId="77777777" w:rsidR="00FE2442" w:rsidRPr="00FE2442" w:rsidRDefault="00FE2442" w:rsidP="00FE24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</w:p>
          <w:p w14:paraId="318C9DF3" w14:textId="77777777" w:rsidR="00FE2442" w:rsidRPr="00FE2442" w:rsidRDefault="00FE2442" w:rsidP="00FE24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CMRGroupingAndPairing-r17 ::=        </w:t>
            </w:r>
            <w:r w:rsidRPr="00FE2442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SEQUENCE</w:t>
            </w: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 {</w:t>
            </w:r>
          </w:p>
          <w:p w14:paraId="7A9430F1" w14:textId="77777777" w:rsidR="00FE2442" w:rsidRPr="00FE2442" w:rsidRDefault="00FE2442" w:rsidP="00FE24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    nrofResourcesGroup1-r17              </w:t>
            </w:r>
            <w:r w:rsidRPr="00FE2442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INTEGER</w:t>
            </w: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 (1..7),</w:t>
            </w:r>
          </w:p>
          <w:p w14:paraId="22267A33" w14:textId="77777777" w:rsidR="00FE2442" w:rsidRPr="00FE2442" w:rsidRDefault="00FE2442" w:rsidP="00FE24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    pair1OfNZP-CSI-RS-r17                NZP-CSI-RS-Pairing-r17                                                 </w:t>
            </w:r>
            <w:r w:rsidRPr="00FE2442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,  </w:t>
            </w:r>
            <w:r w:rsidRPr="00FE2442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Need R</w:t>
            </w:r>
          </w:p>
          <w:p w14:paraId="392AB8B1" w14:textId="77777777" w:rsidR="00FE2442" w:rsidRPr="00FE2442" w:rsidRDefault="00FE2442" w:rsidP="00FE24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    pair2OfNZP-CSI-RS-r17                NZP-CSI-RS-Pairing-r17                                                 </w:t>
            </w:r>
            <w:r w:rsidRPr="00FE2442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   </w:t>
            </w:r>
            <w:r w:rsidRPr="00FE2442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Need R</w:t>
            </w:r>
          </w:p>
          <w:p w14:paraId="36FC20B0" w14:textId="77777777" w:rsidR="00FE2442" w:rsidRPr="00FE2442" w:rsidRDefault="00FE2442" w:rsidP="00FE24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>}</w:t>
            </w:r>
          </w:p>
          <w:p w14:paraId="017ED73C" w14:textId="77777777" w:rsidR="00FE2442" w:rsidRPr="00FE2442" w:rsidRDefault="00FE2442" w:rsidP="00FE24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</w:p>
          <w:p w14:paraId="7A13BD5C" w14:textId="77777777" w:rsidR="00FE2442" w:rsidRPr="00FE2442" w:rsidRDefault="00FE2442" w:rsidP="00FE24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NZP-CSI-RS-Pairing-r17  ::=          </w:t>
            </w:r>
            <w:r w:rsidRPr="00FE2442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SEQUENCE</w:t>
            </w: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 {</w:t>
            </w:r>
          </w:p>
          <w:p w14:paraId="625464D6" w14:textId="77777777" w:rsidR="00FE2442" w:rsidRPr="00FE2442" w:rsidRDefault="00FE2442" w:rsidP="00FE24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    nzp-CSI-RS-ResourceId1-r17           </w:t>
            </w:r>
            <w:r w:rsidRPr="00FE2442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INTEGER</w:t>
            </w: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 (1..7),</w:t>
            </w:r>
          </w:p>
          <w:p w14:paraId="5AAD5935" w14:textId="77777777" w:rsidR="00FE2442" w:rsidRPr="00FE2442" w:rsidRDefault="00FE2442" w:rsidP="00FE24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    nzp-CSI-RS-ResourceId2-r17           </w:t>
            </w:r>
            <w:r w:rsidRPr="00FE2442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INTEGER</w:t>
            </w: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 xml:space="preserve"> (1..7)</w:t>
            </w:r>
          </w:p>
          <w:p w14:paraId="47441C92" w14:textId="77777777" w:rsidR="00FE2442" w:rsidRPr="00FE2442" w:rsidRDefault="00FE2442" w:rsidP="00FE24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FE2442">
              <w:rPr>
                <w:rFonts w:ascii="Courier New" w:eastAsia="Times New Roman" w:hAnsi="Courier New"/>
                <w:sz w:val="16"/>
                <w:lang w:eastAsia="en-GB"/>
              </w:rPr>
              <w:t>}</w:t>
            </w:r>
          </w:p>
          <w:p w14:paraId="1B08F079" w14:textId="77777777" w:rsidR="00FE2442" w:rsidRPr="00FE2442" w:rsidRDefault="00FE2442" w:rsidP="00FE24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</w:p>
          <w:p w14:paraId="40FE06DB" w14:textId="77777777" w:rsidR="00FE2442" w:rsidRPr="00FE2442" w:rsidRDefault="00FE2442" w:rsidP="00FE24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FE2442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TAG-NZP-CSI-RS-RESOURCESET-STOP</w:t>
            </w:r>
          </w:p>
          <w:p w14:paraId="055A2B0A" w14:textId="2154D9B3" w:rsidR="00FE2442" w:rsidRPr="00FE2442" w:rsidRDefault="00FE2442" w:rsidP="00FE24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FE2442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ASN1STOP</w:t>
            </w:r>
            <w:bookmarkEnd w:id="33"/>
          </w:p>
        </w:tc>
      </w:tr>
    </w:tbl>
    <w:p w14:paraId="11F2F2C2" w14:textId="77777777" w:rsidR="00FE2442" w:rsidRPr="00FE2442" w:rsidRDefault="00FE2442" w:rsidP="005C0A63">
      <w:pPr>
        <w:rPr>
          <w:lang w:val="en-US"/>
        </w:rPr>
      </w:pPr>
    </w:p>
    <w:p w14:paraId="203465BE" w14:textId="5A6500A6" w:rsidR="00F04918" w:rsidRDefault="00F04918" w:rsidP="00F04918">
      <w:pPr>
        <w:spacing w:after="0"/>
      </w:pPr>
      <w:bookmarkStart w:id="34" w:name="OLE_LINK58"/>
      <w:r>
        <w:t xml:space="preserve">The usage justification of those three IEs, </w:t>
      </w:r>
      <w:bookmarkStart w:id="35" w:name="OLE_LINK86"/>
      <w:r w:rsidRPr="00F04918">
        <w:rPr>
          <w:lang w:val="en-US" w:eastAsia="zh-CN"/>
        </w:rPr>
        <w:t>ltm-NZP-CSI-RS-ResourceSet ltm-CSI-IM-Resource, and the ltm-CSI-IM-ResourceSet</w:t>
      </w:r>
      <w:bookmarkEnd w:id="35"/>
      <w:r>
        <w:rPr>
          <w:lang w:val="en-US" w:eastAsia="zh-CN"/>
        </w:rPr>
        <w:t xml:space="preserve"> are provided in the </w:t>
      </w:r>
      <w:r>
        <w:t>LS from RAN1 in [1].</w:t>
      </w:r>
    </w:p>
    <w:p w14:paraId="074B7C01" w14:textId="0560C332" w:rsidR="00E409E8" w:rsidRDefault="00CF6FE6" w:rsidP="00E409E8">
      <w:pPr>
        <w:spacing w:beforeLines="100" w:before="240" w:after="0"/>
        <w:rPr>
          <w:lang w:val="en-US" w:eastAsia="zh-CN"/>
        </w:rPr>
      </w:pPr>
      <w:r>
        <w:t>Furthermore, a</w:t>
      </w:r>
      <w:r w:rsidR="00E409E8">
        <w:t>ccording to</w:t>
      </w:r>
      <w:r>
        <w:t xml:space="preserve"> the</w:t>
      </w:r>
      <w:r w:rsidR="00E409E8">
        <w:t xml:space="preserve"> RAN1 design in [1], the </w:t>
      </w:r>
      <w:r w:rsidR="00E409E8" w:rsidRPr="00F04918">
        <w:rPr>
          <w:lang w:val="en-US" w:eastAsia="zh-CN"/>
        </w:rPr>
        <w:t>CSI-IM-Resource</w:t>
      </w:r>
      <w:r w:rsidR="00E409E8">
        <w:rPr>
          <w:lang w:val="en-US" w:eastAsia="zh-CN"/>
        </w:rPr>
        <w:t xml:space="preserve"> can be additionally configured for </w:t>
      </w:r>
      <w:r>
        <w:rPr>
          <w:lang w:val="en-US" w:eastAsia="zh-CN"/>
        </w:rPr>
        <w:t>CSI-IM</w:t>
      </w:r>
      <w:r w:rsidR="00E409E8">
        <w:rPr>
          <w:lang w:val="en-US" w:eastAsia="zh-CN"/>
        </w:rPr>
        <w:t xml:space="preserve"> </w:t>
      </w:r>
      <w:r w:rsidR="006A2E8E">
        <w:rPr>
          <w:lang w:val="en-US" w:eastAsia="zh-CN"/>
        </w:rPr>
        <w:t>measurement</w:t>
      </w:r>
      <w:r w:rsidR="00E409E8">
        <w:rPr>
          <w:lang w:val="en-US" w:eastAsia="zh-CN"/>
        </w:rPr>
        <w:t xml:space="preserve"> when the CSI-RS resource for CSI acquisition is configured. There seems no need to have a </w:t>
      </w:r>
      <w:r w:rsidR="006A2E8E">
        <w:rPr>
          <w:lang w:val="en-US" w:eastAsia="zh-CN"/>
        </w:rPr>
        <w:t>separate</w:t>
      </w:r>
      <w:r w:rsidR="00E409E8">
        <w:rPr>
          <w:lang w:val="en-US" w:eastAsia="zh-CN"/>
        </w:rPr>
        <w:t xml:space="preserve"> request indicator from the source gNB for the CSI-IM resource. It is up to candidate gNB implementation whether to additionally provide the CSI-IM resource</w:t>
      </w:r>
      <w:r w:rsidR="00A976A1">
        <w:rPr>
          <w:lang w:val="en-US" w:eastAsia="zh-CN"/>
        </w:rPr>
        <w:t xml:space="preserve"> or not</w:t>
      </w:r>
      <w:r w:rsidR="00E409E8">
        <w:rPr>
          <w:lang w:val="en-US" w:eastAsia="zh-CN"/>
        </w:rPr>
        <w:t xml:space="preserve"> when the CSI-RS resource for CSI acquisition is requested and provided</w:t>
      </w:r>
      <w:r w:rsidR="00A976A1">
        <w:rPr>
          <w:lang w:val="en-US" w:eastAsia="zh-CN"/>
        </w:rPr>
        <w:t xml:space="preserve"> and taking the UE capability into account</w:t>
      </w:r>
      <w:r w:rsidR="00E409E8">
        <w:rPr>
          <w:lang w:val="en-US" w:eastAsia="zh-CN"/>
        </w:rPr>
        <w:t>.</w:t>
      </w:r>
    </w:p>
    <w:p w14:paraId="4A40BF0E" w14:textId="11AD1950" w:rsidR="00177E29" w:rsidRDefault="00177E29" w:rsidP="00E409E8">
      <w:pPr>
        <w:spacing w:beforeLines="100" w:before="240" w:after="0"/>
        <w:rPr>
          <w:lang w:val="en-US" w:eastAsia="zh-CN"/>
        </w:rPr>
      </w:pPr>
      <w:r>
        <w:rPr>
          <w:lang w:val="en-US" w:eastAsia="zh-CN"/>
        </w:rPr>
        <w:t xml:space="preserve">On the other hand, another option is to allow the source gNB to require the CSI-IM resources from the candidate gNB by an explicit indicator which is similar as the request for CSI-RS </w:t>
      </w:r>
      <w:r w:rsidR="003E6801">
        <w:rPr>
          <w:lang w:val="en-US" w:eastAsia="zh-CN"/>
        </w:rPr>
        <w:t>resources</w:t>
      </w:r>
      <w:r>
        <w:rPr>
          <w:lang w:val="en-US" w:eastAsia="zh-CN"/>
        </w:rPr>
        <w:t xml:space="preserve"> for other purpose. This is also workable because </w:t>
      </w:r>
      <w:r w:rsidRPr="00177E29">
        <w:rPr>
          <w:lang w:val="en-US" w:eastAsia="zh-CN"/>
        </w:rPr>
        <w:t>RAN1 has defined a UE capability where the UE can indicate support for CSI acquisition using only CSI-RS without requiring CSI-IM.</w:t>
      </w:r>
      <w:r w:rsidRPr="00177E29">
        <w:t xml:space="preserve"> </w:t>
      </w:r>
      <w:r>
        <w:t>W</w:t>
      </w:r>
      <w:r w:rsidRPr="00177E29">
        <w:rPr>
          <w:lang w:val="en-US" w:eastAsia="zh-CN"/>
        </w:rPr>
        <w:t xml:space="preserve">ithout it, baseline UEs may always need both CSI-RS </w:t>
      </w:r>
      <w:r>
        <w:rPr>
          <w:lang w:val="en-US" w:eastAsia="zh-CN"/>
        </w:rPr>
        <w:t xml:space="preserve">resource </w:t>
      </w:r>
      <w:r w:rsidRPr="00177E29">
        <w:rPr>
          <w:lang w:val="en-US" w:eastAsia="zh-CN"/>
        </w:rPr>
        <w:t>and CSI-IM</w:t>
      </w:r>
      <w:r>
        <w:rPr>
          <w:lang w:val="en-US" w:eastAsia="zh-CN"/>
        </w:rPr>
        <w:t xml:space="preserve"> resource</w:t>
      </w:r>
      <w:r w:rsidRPr="00177E29">
        <w:rPr>
          <w:lang w:val="en-US" w:eastAsia="zh-CN"/>
        </w:rPr>
        <w:t xml:space="preserve"> for </w:t>
      </w:r>
      <w:r w:rsidRPr="00177E29">
        <w:rPr>
          <w:lang w:val="en-US" w:eastAsia="zh-CN"/>
        </w:rPr>
        <w:lastRenderedPageBreak/>
        <w:t>CSI acquisition.</w:t>
      </w:r>
      <w:r>
        <w:rPr>
          <w:lang w:val="en-US" w:eastAsia="zh-CN"/>
        </w:rPr>
        <w:t xml:space="preserve"> </w:t>
      </w:r>
      <w:r w:rsidRPr="00177E29">
        <w:rPr>
          <w:lang w:val="en-US" w:eastAsia="zh-CN"/>
        </w:rPr>
        <w:t xml:space="preserve">Since the source gNB is aware of the UE capability, it </w:t>
      </w:r>
      <w:r>
        <w:rPr>
          <w:lang w:val="en-US" w:eastAsia="zh-CN"/>
        </w:rPr>
        <w:t>can also</w:t>
      </w:r>
      <w:r w:rsidRPr="00177E29">
        <w:rPr>
          <w:lang w:val="en-US" w:eastAsia="zh-CN"/>
        </w:rPr>
        <w:t xml:space="preserve"> indicate to the candidate gNB whether CSI-IM </w:t>
      </w:r>
      <w:r>
        <w:rPr>
          <w:lang w:val="en-US" w:eastAsia="zh-CN"/>
        </w:rPr>
        <w:t xml:space="preserve">resource </w:t>
      </w:r>
      <w:r w:rsidRPr="00177E29">
        <w:rPr>
          <w:lang w:val="en-US" w:eastAsia="zh-CN"/>
        </w:rPr>
        <w:t>is required or not.</w:t>
      </w:r>
      <w:r>
        <w:rPr>
          <w:lang w:val="en-US" w:eastAsia="zh-CN"/>
        </w:rPr>
        <w:t xml:space="preserve"> </w:t>
      </w:r>
    </w:p>
    <w:p w14:paraId="3F31E5A0" w14:textId="4A4B3CC1" w:rsidR="00CF6FE6" w:rsidRPr="00162927" w:rsidRDefault="00162927" w:rsidP="00E409E8">
      <w:pPr>
        <w:spacing w:beforeLines="100" w:before="240" w:after="0"/>
        <w:rPr>
          <w:lang w:val="en-US" w:eastAsia="zh-CN"/>
        </w:rPr>
      </w:pPr>
      <w:r>
        <w:rPr>
          <w:lang w:eastAsia="zh-CN"/>
        </w:rPr>
        <w:t>Following the same logic</w:t>
      </w:r>
      <w:r w:rsidR="00177E29">
        <w:rPr>
          <w:rFonts w:hint="eastAsia"/>
          <w:lang w:eastAsia="zh-CN"/>
        </w:rPr>
        <w:t xml:space="preserve"> as</w:t>
      </w:r>
      <w:r w:rsidR="00177E29">
        <w:rPr>
          <w:lang w:val="en-US" w:eastAsia="zh-CN"/>
        </w:rPr>
        <w:t xml:space="preserve"> the </w:t>
      </w:r>
      <w:r w:rsidR="00177E29" w:rsidRPr="00F04918">
        <w:rPr>
          <w:lang w:val="en-US" w:eastAsia="zh-CN"/>
        </w:rPr>
        <w:t>ltm-NZP-CSI-RS-ResourceSet</w:t>
      </w:r>
      <w:r>
        <w:rPr>
          <w:lang w:eastAsia="zh-CN"/>
        </w:rPr>
        <w:t xml:space="preserve">, </w:t>
      </w:r>
      <w:r>
        <w:rPr>
          <w:lang w:val="en-US" w:eastAsia="zh-CN"/>
        </w:rPr>
        <w:t xml:space="preserve">the candidate gNB </w:t>
      </w:r>
      <w:r w:rsidR="009825F2">
        <w:rPr>
          <w:rFonts w:hint="eastAsia"/>
          <w:lang w:val="en-US" w:eastAsia="zh-CN"/>
        </w:rPr>
        <w:t>should</w:t>
      </w:r>
      <w:r w:rsidR="009825F2">
        <w:rPr>
          <w:lang w:val="en-US" w:eastAsia="zh-CN"/>
        </w:rPr>
        <w:t xml:space="preserve"> also </w:t>
      </w:r>
      <w:r>
        <w:rPr>
          <w:lang w:val="en-US" w:eastAsia="zh-CN"/>
        </w:rPr>
        <w:t xml:space="preserve">generate the </w:t>
      </w:r>
      <w:bookmarkStart w:id="36" w:name="OLE_LINK100"/>
      <w:r>
        <w:rPr>
          <w:lang w:val="en-US" w:eastAsia="zh-CN"/>
        </w:rPr>
        <w:t>CSI-IM resource set</w:t>
      </w:r>
      <w:bookmarkEnd w:id="36"/>
      <w:r>
        <w:rPr>
          <w:lang w:val="en-US" w:eastAsia="zh-CN"/>
        </w:rPr>
        <w:t xml:space="preserve"> in the </w:t>
      </w:r>
      <w:r w:rsidRPr="00162927">
        <w:rPr>
          <w:i/>
          <w:iCs/>
          <w:lang w:val="en-US" w:eastAsia="zh-CN"/>
        </w:rPr>
        <w:t>LTM-</w:t>
      </w:r>
      <w:r w:rsidR="009825F2">
        <w:rPr>
          <w:i/>
          <w:iCs/>
          <w:lang w:val="en-US" w:eastAsia="zh-CN"/>
        </w:rPr>
        <w:t>Candidate</w:t>
      </w:r>
      <w:r>
        <w:rPr>
          <w:i/>
          <w:iCs/>
          <w:lang w:val="en-US" w:eastAsia="zh-CN"/>
        </w:rPr>
        <w:t xml:space="preserve"> </w:t>
      </w:r>
      <w:r>
        <w:rPr>
          <w:lang w:val="en-US" w:eastAsia="zh-CN"/>
        </w:rPr>
        <w:t>IE</w:t>
      </w:r>
      <w:r w:rsidR="00CE690E">
        <w:rPr>
          <w:rFonts w:hint="eastAsia"/>
          <w:lang w:val="en-US" w:eastAsia="zh-CN"/>
        </w:rPr>
        <w:t xml:space="preserve"> </w:t>
      </w:r>
      <w:r w:rsidR="00CE690E">
        <w:rPr>
          <w:lang w:val="en-US" w:eastAsia="zh-CN"/>
        </w:rPr>
        <w:t xml:space="preserve">and send it to the source gNB together with the </w:t>
      </w:r>
      <w:r w:rsidR="00CE690E" w:rsidRPr="00CE690E">
        <w:rPr>
          <w:lang w:val="en-US" w:eastAsia="zh-CN"/>
        </w:rPr>
        <w:t>CSI</w:t>
      </w:r>
      <w:r w:rsidR="00D54716">
        <w:rPr>
          <w:lang w:val="en-US" w:eastAsia="zh-CN"/>
        </w:rPr>
        <w:t>-</w:t>
      </w:r>
      <w:r w:rsidR="00CE690E" w:rsidRPr="00CE690E">
        <w:rPr>
          <w:lang w:val="en-US" w:eastAsia="zh-CN"/>
        </w:rPr>
        <w:t>IM</w:t>
      </w:r>
      <w:r w:rsidR="00D54716">
        <w:rPr>
          <w:lang w:val="en-US" w:eastAsia="zh-CN"/>
        </w:rPr>
        <w:t xml:space="preserve"> </w:t>
      </w:r>
      <w:r w:rsidR="00B22C44">
        <w:rPr>
          <w:lang w:val="en-US" w:eastAsia="zh-CN"/>
        </w:rPr>
        <w:t>r</w:t>
      </w:r>
      <w:r w:rsidR="00CE690E" w:rsidRPr="00CE690E">
        <w:rPr>
          <w:lang w:val="en-US" w:eastAsia="zh-CN"/>
        </w:rPr>
        <w:t>esource</w:t>
      </w:r>
      <w:r>
        <w:rPr>
          <w:lang w:val="en-US"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F6FE6" w14:paraId="3053984A" w14:textId="77777777" w:rsidTr="00CF6FE6">
        <w:tc>
          <w:tcPr>
            <w:tcW w:w="9629" w:type="dxa"/>
          </w:tcPr>
          <w:p w14:paraId="38F0C6AA" w14:textId="77777777" w:rsidR="00CF6FE6" w:rsidRPr="00CF6FE6" w:rsidRDefault="00CF6FE6" w:rsidP="00CF6FE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eastAsia="zh-CN"/>
              </w:rPr>
            </w:pPr>
            <w:bookmarkStart w:id="37" w:name="_Toc60777214"/>
            <w:bookmarkStart w:id="38" w:name="_Toc193446154"/>
            <w:bookmarkStart w:id="39" w:name="_Toc193451959"/>
            <w:bookmarkStart w:id="40" w:name="_Toc193463229"/>
            <w:bookmarkStart w:id="41" w:name="_Toc201295516"/>
            <w:bookmarkStart w:id="42" w:name="MCCQCTEMPBM_00000238"/>
            <w:r w:rsidRPr="00CF6FE6">
              <w:rPr>
                <w:rFonts w:ascii="Arial" w:eastAsia="Times New Roman" w:hAnsi="Arial"/>
                <w:sz w:val="24"/>
                <w:lang w:eastAsia="zh-CN"/>
              </w:rPr>
              <w:t>–</w:t>
            </w:r>
            <w:r w:rsidRPr="00CF6FE6">
              <w:rPr>
                <w:rFonts w:ascii="Arial" w:eastAsia="Times New Roman" w:hAnsi="Arial"/>
                <w:sz w:val="24"/>
                <w:lang w:eastAsia="zh-CN"/>
              </w:rPr>
              <w:tab/>
            </w:r>
            <w:r w:rsidRPr="00CF6FE6">
              <w:rPr>
                <w:rFonts w:ascii="Arial" w:eastAsia="Times New Roman" w:hAnsi="Arial"/>
                <w:i/>
                <w:sz w:val="24"/>
                <w:lang w:eastAsia="zh-CN"/>
              </w:rPr>
              <w:t>CSI-IM-ResourceSet</w:t>
            </w:r>
            <w:bookmarkEnd w:id="37"/>
            <w:bookmarkEnd w:id="38"/>
            <w:bookmarkEnd w:id="39"/>
            <w:bookmarkEnd w:id="40"/>
            <w:bookmarkEnd w:id="41"/>
          </w:p>
          <w:bookmarkEnd w:id="42"/>
          <w:p w14:paraId="08023277" w14:textId="77777777" w:rsidR="00CF6FE6" w:rsidRPr="00CF6FE6" w:rsidRDefault="00CF6FE6" w:rsidP="00CF6FE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 w:rsidRPr="00CF6FE6">
              <w:rPr>
                <w:rFonts w:eastAsia="Times New Roman"/>
                <w:lang w:eastAsia="zh-CN"/>
              </w:rPr>
              <w:t xml:space="preserve">The IE </w:t>
            </w:r>
            <w:r w:rsidRPr="00CF6FE6">
              <w:rPr>
                <w:rFonts w:eastAsia="Times New Roman"/>
                <w:i/>
                <w:lang w:eastAsia="zh-CN"/>
              </w:rPr>
              <w:t>CSI-IM-ResourceSet</w:t>
            </w:r>
            <w:r w:rsidRPr="00CF6FE6">
              <w:rPr>
                <w:rFonts w:eastAsia="Times New Roman"/>
                <w:lang w:eastAsia="zh-CN"/>
              </w:rPr>
              <w:t xml:space="preserve"> is used to configure a set of one or more CSI Interference Management (IM) resources (their IDs) and set-specific parameters.</w:t>
            </w:r>
          </w:p>
          <w:p w14:paraId="5756B660" w14:textId="77777777" w:rsidR="00CF6FE6" w:rsidRPr="00CF6FE6" w:rsidRDefault="00CF6FE6" w:rsidP="00CF6FE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Times New Roman" w:hAnsi="Arial"/>
                <w:b/>
                <w:lang w:eastAsia="zh-CN"/>
              </w:rPr>
            </w:pPr>
            <w:r w:rsidRPr="00CF6FE6">
              <w:rPr>
                <w:rFonts w:ascii="Arial" w:eastAsia="Times New Roman" w:hAnsi="Arial"/>
                <w:b/>
                <w:i/>
                <w:lang w:eastAsia="zh-CN"/>
              </w:rPr>
              <w:t>CSI-IM-ResourceSet</w:t>
            </w:r>
            <w:r w:rsidRPr="00CF6FE6">
              <w:rPr>
                <w:rFonts w:ascii="Arial" w:eastAsia="Times New Roman" w:hAnsi="Arial"/>
                <w:b/>
                <w:lang w:eastAsia="zh-CN"/>
              </w:rPr>
              <w:t xml:space="preserve"> information element</w:t>
            </w:r>
          </w:p>
          <w:p w14:paraId="349F7517" w14:textId="77777777" w:rsidR="00CF6FE6" w:rsidRPr="00CF6FE6" w:rsidRDefault="00CF6FE6" w:rsidP="00CF6F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CF6FE6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ASN1START</w:t>
            </w:r>
          </w:p>
          <w:p w14:paraId="645BC2A1" w14:textId="77777777" w:rsidR="00CF6FE6" w:rsidRPr="00CF6FE6" w:rsidRDefault="00CF6FE6" w:rsidP="00CF6F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CF6FE6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TAG-CSI-IM-RESOURCESET-START</w:t>
            </w:r>
          </w:p>
          <w:p w14:paraId="2F467B12" w14:textId="77777777" w:rsidR="00CF6FE6" w:rsidRPr="00CF6FE6" w:rsidRDefault="00CF6FE6" w:rsidP="00CF6F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</w:p>
          <w:p w14:paraId="3DEC408C" w14:textId="77777777" w:rsidR="00CF6FE6" w:rsidRPr="00CF6FE6" w:rsidRDefault="00CF6FE6" w:rsidP="00CF6F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CF6FE6">
              <w:rPr>
                <w:rFonts w:ascii="Courier New" w:eastAsia="Times New Roman" w:hAnsi="Courier New"/>
                <w:sz w:val="16"/>
                <w:lang w:eastAsia="en-GB"/>
              </w:rPr>
              <w:t xml:space="preserve">CSI-IM-ResourceSet ::=              </w:t>
            </w:r>
            <w:r w:rsidRPr="00CF6FE6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SEQUENCE</w:t>
            </w:r>
            <w:r w:rsidRPr="00CF6FE6">
              <w:rPr>
                <w:rFonts w:ascii="Courier New" w:eastAsia="Times New Roman" w:hAnsi="Courier New"/>
                <w:sz w:val="16"/>
                <w:lang w:eastAsia="en-GB"/>
              </w:rPr>
              <w:t xml:space="preserve"> {</w:t>
            </w:r>
          </w:p>
          <w:p w14:paraId="2B7520FD" w14:textId="77777777" w:rsidR="00CF6FE6" w:rsidRPr="00CF6FE6" w:rsidRDefault="00CF6FE6" w:rsidP="00CF6F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CF6FE6">
              <w:rPr>
                <w:rFonts w:ascii="Courier New" w:eastAsia="Times New Roman" w:hAnsi="Courier New"/>
                <w:sz w:val="16"/>
                <w:lang w:eastAsia="en-GB"/>
              </w:rPr>
              <w:t xml:space="preserve">    csi-IM-ResourceSetId                CSI-IM-ResourceSetId,</w:t>
            </w:r>
          </w:p>
          <w:p w14:paraId="477F537D" w14:textId="77777777" w:rsidR="00CF6FE6" w:rsidRPr="00CF6FE6" w:rsidRDefault="00CF6FE6" w:rsidP="00CF6F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CF6FE6">
              <w:rPr>
                <w:rFonts w:ascii="Courier New" w:eastAsia="Times New Roman" w:hAnsi="Courier New"/>
                <w:sz w:val="16"/>
                <w:lang w:eastAsia="en-GB"/>
              </w:rPr>
              <w:t xml:space="preserve">    csi-IM-Resources                    </w:t>
            </w:r>
            <w:r w:rsidRPr="00CF6FE6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SEQUENCE</w:t>
            </w:r>
            <w:r w:rsidRPr="00CF6FE6">
              <w:rPr>
                <w:rFonts w:ascii="Courier New" w:eastAsia="Times New Roman" w:hAnsi="Courier New"/>
                <w:sz w:val="16"/>
                <w:lang w:eastAsia="en-GB"/>
              </w:rPr>
              <w:t xml:space="preserve"> (</w:t>
            </w:r>
            <w:r w:rsidRPr="00CF6FE6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SIZE</w:t>
            </w:r>
            <w:r w:rsidRPr="00CF6FE6">
              <w:rPr>
                <w:rFonts w:ascii="Courier New" w:eastAsia="Times New Roman" w:hAnsi="Courier New"/>
                <w:sz w:val="16"/>
                <w:lang w:eastAsia="en-GB"/>
              </w:rPr>
              <w:t>(1..maxNrofCSI-IM-ResourcesPerSet))</w:t>
            </w:r>
            <w:r w:rsidRPr="00CF6FE6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 xml:space="preserve"> OF</w:t>
            </w:r>
            <w:r w:rsidRPr="00CF6FE6">
              <w:rPr>
                <w:rFonts w:ascii="Courier New" w:eastAsia="Times New Roman" w:hAnsi="Courier New"/>
                <w:sz w:val="16"/>
                <w:lang w:eastAsia="en-GB"/>
              </w:rPr>
              <w:t xml:space="preserve"> CSI-IM-ResourceId,</w:t>
            </w:r>
          </w:p>
          <w:p w14:paraId="7AB2CA7B" w14:textId="77777777" w:rsidR="00CF6FE6" w:rsidRPr="00CF6FE6" w:rsidRDefault="00CF6FE6" w:rsidP="00CF6F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val="en-US" w:eastAsia="en-GB"/>
              </w:rPr>
            </w:pPr>
            <w:r w:rsidRPr="00CF6FE6">
              <w:rPr>
                <w:rFonts w:ascii="Courier New" w:eastAsia="Times New Roman" w:hAnsi="Courier New"/>
                <w:sz w:val="16"/>
                <w:lang w:eastAsia="en-GB"/>
              </w:rPr>
              <w:t xml:space="preserve">    ...</w:t>
            </w:r>
          </w:p>
          <w:p w14:paraId="380EDC5A" w14:textId="77777777" w:rsidR="00CF6FE6" w:rsidRPr="00CF6FE6" w:rsidRDefault="00CF6FE6" w:rsidP="00CF6F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CF6FE6">
              <w:rPr>
                <w:rFonts w:ascii="Courier New" w:eastAsia="Times New Roman" w:hAnsi="Courier New"/>
                <w:sz w:val="16"/>
                <w:lang w:eastAsia="en-GB"/>
              </w:rPr>
              <w:t>}</w:t>
            </w:r>
          </w:p>
          <w:p w14:paraId="2D28325A" w14:textId="77777777" w:rsidR="00CF6FE6" w:rsidRPr="00CF6FE6" w:rsidRDefault="00CF6FE6" w:rsidP="00CF6F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CF6FE6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TAG-CSI-IM-RESOURCESET-STOP</w:t>
            </w:r>
          </w:p>
          <w:p w14:paraId="4596414A" w14:textId="1BD87C7B" w:rsidR="00CF6FE6" w:rsidRPr="00ED7555" w:rsidRDefault="00CF6FE6" w:rsidP="00ED755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color w:val="808080"/>
                <w:sz w:val="16"/>
                <w:lang w:eastAsia="zh-CN"/>
              </w:rPr>
            </w:pPr>
            <w:r w:rsidRPr="00CF6FE6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ASN1STOP</w:t>
            </w:r>
          </w:p>
        </w:tc>
      </w:tr>
    </w:tbl>
    <w:p w14:paraId="61FBBABE" w14:textId="34688068" w:rsidR="002939F3" w:rsidRPr="00F04918" w:rsidRDefault="002939F3" w:rsidP="002939F3">
      <w:pPr>
        <w:spacing w:beforeLines="100" w:before="240" w:after="0"/>
      </w:pPr>
      <w:r>
        <w:t>Therefore, it is proposed:</w:t>
      </w:r>
    </w:p>
    <w:p w14:paraId="2F87ED22" w14:textId="671A188B" w:rsidR="005C0A63" w:rsidRPr="0066279F" w:rsidRDefault="002939F3" w:rsidP="00F04918">
      <w:pPr>
        <w:pStyle w:val="Proposal"/>
        <w:numPr>
          <w:ilvl w:val="0"/>
          <w:numId w:val="16"/>
        </w:numPr>
        <w:spacing w:beforeLines="100" w:before="240" w:after="0" w:line="360" w:lineRule="auto"/>
        <w:ind w:left="714" w:hanging="357"/>
      </w:pPr>
      <w:bookmarkStart w:id="43" w:name="_Toc208827358"/>
      <w:bookmarkStart w:id="44" w:name="_Toc209017313"/>
      <w:bookmarkStart w:id="45" w:name="_Toc209689026"/>
      <w:bookmarkStart w:id="46" w:name="_Toc209689851"/>
      <w:bookmarkEnd w:id="34"/>
      <w:r>
        <w:t xml:space="preserve">To introduce the three IEs, </w:t>
      </w:r>
      <w:r w:rsidRPr="00F04918">
        <w:rPr>
          <w:lang w:val="en-US" w:eastAsia="zh-CN"/>
        </w:rPr>
        <w:t>ltm-NZP-CSI-RS-ResourceSet ltm-CSI-IM-Resource, and ltm-</w:t>
      </w:r>
      <w:bookmarkStart w:id="47" w:name="OLE_LINK87"/>
      <w:r w:rsidRPr="00F04918">
        <w:rPr>
          <w:lang w:val="en-US" w:eastAsia="zh-CN"/>
        </w:rPr>
        <w:t>CSI-IM-Resource</w:t>
      </w:r>
      <w:bookmarkEnd w:id="47"/>
      <w:r w:rsidRPr="00F04918">
        <w:rPr>
          <w:lang w:val="en-US" w:eastAsia="zh-CN"/>
        </w:rPr>
        <w:t>Set</w:t>
      </w:r>
      <w:r>
        <w:rPr>
          <w:lang w:val="en-US" w:eastAsia="zh-CN"/>
        </w:rPr>
        <w:t xml:space="preserve"> into LTM preparation</w:t>
      </w:r>
      <w:r w:rsidR="00A976A1">
        <w:rPr>
          <w:lang w:val="en-US" w:eastAsia="zh-CN"/>
        </w:rPr>
        <w:t xml:space="preserve"> related procedures in</w:t>
      </w:r>
      <w:r>
        <w:rPr>
          <w:lang w:val="en-US" w:eastAsia="zh-CN"/>
        </w:rPr>
        <w:t xml:space="preserve"> F1AP and XnAP.</w:t>
      </w:r>
      <w:bookmarkEnd w:id="43"/>
      <w:bookmarkEnd w:id="44"/>
      <w:bookmarkEnd w:id="45"/>
      <w:bookmarkEnd w:id="46"/>
    </w:p>
    <w:p w14:paraId="3EA319C1" w14:textId="5390992C" w:rsidR="00A976A1" w:rsidRPr="0066279F" w:rsidRDefault="00A976A1" w:rsidP="00F04918">
      <w:pPr>
        <w:pStyle w:val="Proposal"/>
        <w:numPr>
          <w:ilvl w:val="0"/>
          <w:numId w:val="16"/>
        </w:numPr>
        <w:spacing w:beforeLines="100" w:before="240" w:after="0" w:line="360" w:lineRule="auto"/>
        <w:ind w:left="714" w:hanging="357"/>
      </w:pPr>
      <w:bookmarkStart w:id="48" w:name="_Toc209689027"/>
      <w:bookmarkStart w:id="49" w:name="_Toc209689852"/>
      <w:r>
        <w:rPr>
          <w:lang w:val="en-US" w:eastAsia="zh-CN"/>
        </w:rPr>
        <w:t xml:space="preserve">RAN3 to discuss the following </w:t>
      </w:r>
      <w:r w:rsidR="00F269CD">
        <w:rPr>
          <w:lang w:val="en-US" w:eastAsia="zh-CN"/>
        </w:rPr>
        <w:t xml:space="preserve">two </w:t>
      </w:r>
      <w:r>
        <w:rPr>
          <w:lang w:val="en-US" w:eastAsia="zh-CN"/>
        </w:rPr>
        <w:t>options to provide the CSI-IM resource</w:t>
      </w:r>
      <w:bookmarkEnd w:id="48"/>
      <w:bookmarkEnd w:id="49"/>
    </w:p>
    <w:p w14:paraId="1CC7A437" w14:textId="25E26E9E" w:rsidR="00A976A1" w:rsidRDefault="00A976A1" w:rsidP="0066279F">
      <w:pPr>
        <w:pStyle w:val="Proposal"/>
        <w:numPr>
          <w:ilvl w:val="3"/>
          <w:numId w:val="22"/>
        </w:numPr>
        <w:spacing w:after="0"/>
        <w:ind w:hanging="442"/>
      </w:pPr>
      <w:bookmarkStart w:id="50" w:name="_Toc209689028"/>
      <w:bookmarkStart w:id="51" w:name="_Toc209689853"/>
      <w:r>
        <w:t xml:space="preserve">Option 1: the source gNB requires the </w:t>
      </w:r>
      <w:r w:rsidR="003E6801">
        <w:t>candidate</w:t>
      </w:r>
      <w:r>
        <w:t xml:space="preserve"> gNB to provide CSI-IM resource by an </w:t>
      </w:r>
      <w:r w:rsidR="003E6801">
        <w:t>explicit</w:t>
      </w:r>
      <w:r>
        <w:t xml:space="preserve"> indicator</w:t>
      </w:r>
      <w:bookmarkEnd w:id="50"/>
      <w:bookmarkEnd w:id="51"/>
    </w:p>
    <w:p w14:paraId="306A5547" w14:textId="241C6458" w:rsidR="00A976A1" w:rsidRDefault="00A976A1" w:rsidP="0066279F">
      <w:pPr>
        <w:pStyle w:val="Proposal"/>
        <w:numPr>
          <w:ilvl w:val="3"/>
          <w:numId w:val="22"/>
        </w:numPr>
        <w:spacing w:after="0"/>
        <w:ind w:hanging="442"/>
      </w:pPr>
      <w:bookmarkStart w:id="52" w:name="_Toc209689029"/>
      <w:bookmarkStart w:id="53" w:name="_Toc209689854"/>
      <w:r>
        <w:t xml:space="preserve">Option 2:  the candidate gNB decides whether to provide the CSI-IM resource to the </w:t>
      </w:r>
      <w:r w:rsidR="003E6801">
        <w:t>source</w:t>
      </w:r>
      <w:r>
        <w:t xml:space="preserve"> gNB by implementation</w:t>
      </w:r>
      <w:bookmarkEnd w:id="52"/>
      <w:bookmarkEnd w:id="53"/>
    </w:p>
    <w:p w14:paraId="063C6376" w14:textId="7903CFA6" w:rsidR="00DE13AB" w:rsidRDefault="00DE13AB" w:rsidP="00DE13AB">
      <w:pPr>
        <w:pStyle w:val="Proposal"/>
        <w:numPr>
          <w:ilvl w:val="0"/>
          <w:numId w:val="0"/>
        </w:numPr>
        <w:spacing w:beforeLines="100" w:before="240" w:after="0" w:line="360" w:lineRule="auto"/>
        <w:rPr>
          <w:u w:val="single"/>
          <w:lang w:eastAsia="zh-CN"/>
        </w:rPr>
      </w:pPr>
      <w:bookmarkStart w:id="54" w:name="_Toc209017314"/>
      <w:bookmarkStart w:id="55" w:name="_Toc209689030"/>
      <w:bookmarkStart w:id="56" w:name="_Toc209689855"/>
      <w:r w:rsidRPr="00DE13AB">
        <w:rPr>
          <w:rFonts w:hint="eastAsia"/>
          <w:u w:val="single"/>
          <w:lang w:eastAsia="zh-CN"/>
        </w:rPr>
        <w:t xml:space="preserve">Removal of the </w:t>
      </w:r>
      <w:r w:rsidRPr="00DE13AB">
        <w:rPr>
          <w:u w:val="single"/>
          <w:lang w:eastAsia="zh-CN"/>
        </w:rPr>
        <w:t>“</w:t>
      </w:r>
      <w:r w:rsidRPr="00DE13AB">
        <w:rPr>
          <w:rFonts w:hint="eastAsia"/>
          <w:u w:val="single"/>
          <w:lang w:eastAsia="zh-CN"/>
        </w:rPr>
        <w:t>to Release List</w:t>
      </w:r>
      <w:r w:rsidRPr="00DE13AB">
        <w:rPr>
          <w:u w:val="single"/>
          <w:lang w:eastAsia="zh-CN"/>
        </w:rPr>
        <w:t>”</w:t>
      </w:r>
      <w:r w:rsidRPr="00DE13AB">
        <w:rPr>
          <w:rFonts w:hint="eastAsia"/>
          <w:u w:val="single"/>
          <w:lang w:eastAsia="zh-CN"/>
        </w:rPr>
        <w:t xml:space="preserve"> IE</w:t>
      </w:r>
      <w:bookmarkEnd w:id="54"/>
      <w:r w:rsidR="00F269CD">
        <w:rPr>
          <w:u w:val="single"/>
          <w:lang w:eastAsia="zh-CN"/>
        </w:rPr>
        <w:t>s</w:t>
      </w:r>
      <w:bookmarkEnd w:id="55"/>
      <w:bookmarkEnd w:id="56"/>
    </w:p>
    <w:p w14:paraId="782B9702" w14:textId="06EBF92E" w:rsidR="00DE13AB" w:rsidRDefault="002E1BA6" w:rsidP="002E1BA6">
      <w:pPr>
        <w:spacing w:beforeLines="100" w:before="240" w:after="0"/>
        <w:rPr>
          <w:lang w:val="en-US" w:eastAsia="zh-CN"/>
        </w:rPr>
      </w:pPr>
      <w:r>
        <w:rPr>
          <w:rFonts w:hint="eastAsia"/>
        </w:rPr>
        <w:t xml:space="preserve">In the </w:t>
      </w:r>
      <w:r w:rsidR="00992337">
        <w:t>latest</w:t>
      </w:r>
      <w:r>
        <w:rPr>
          <w:rFonts w:hint="eastAsia"/>
        </w:rPr>
        <w:t xml:space="preserve"> XnAP and F1AP </w:t>
      </w:r>
      <w:r>
        <w:t>specification</w:t>
      </w:r>
      <w:r>
        <w:rPr>
          <w:rFonts w:hint="eastAsia"/>
        </w:rPr>
        <w:t xml:space="preserve">s, </w:t>
      </w:r>
      <w:r>
        <w:rPr>
          <w:rFonts w:hint="eastAsia"/>
          <w:lang w:eastAsia="zh-CN"/>
        </w:rPr>
        <w:t xml:space="preserve">the </w:t>
      </w:r>
      <w:bookmarkStart w:id="57" w:name="OLE_LINK137"/>
      <w:r>
        <w:rPr>
          <w:lang w:eastAsia="zh-CN"/>
        </w:rPr>
        <w:t>“</w:t>
      </w:r>
      <w:r>
        <w:rPr>
          <w:rFonts w:hint="eastAsia"/>
          <w:lang w:eastAsia="zh-CN"/>
        </w:rPr>
        <w:t>to Release List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IEs for CSI-RS resource</w:t>
      </w:r>
      <w:r>
        <w:rPr>
          <w:lang w:val="en-US" w:eastAsia="zh-CN"/>
        </w:rPr>
        <w:t xml:space="preserve"> and CSI-IM resource</w:t>
      </w:r>
      <w:bookmarkEnd w:id="57"/>
      <w:r>
        <w:rPr>
          <w:lang w:val="en-US" w:eastAsia="zh-CN"/>
        </w:rPr>
        <w:t xml:space="preserve"> are introduced. </w:t>
      </w:r>
    </w:p>
    <w:p w14:paraId="66E5DB96" w14:textId="681DF7A7" w:rsidR="002E1BA6" w:rsidRDefault="00992337" w:rsidP="002E1BA6">
      <w:pPr>
        <w:spacing w:beforeLines="100" w:before="240" w:after="0"/>
        <w:rPr>
          <w:lang w:val="en-US" w:eastAsia="zh-CN"/>
        </w:rPr>
      </w:pPr>
      <w:r>
        <w:rPr>
          <w:lang w:val="en-US" w:eastAsia="zh-CN"/>
        </w:rPr>
        <w:t>However</w:t>
      </w:r>
      <w:r w:rsidR="002E1BA6">
        <w:rPr>
          <w:lang w:val="en-US" w:eastAsia="zh-CN"/>
        </w:rPr>
        <w:t>, such kind of IEs are derived from RRC protocol. Technically, any release of CSI-RS resource and CSI-IM resource over Uu interface is regarded as a kind of LTM modification</w:t>
      </w:r>
      <w:r w:rsidR="00F07CB3">
        <w:rPr>
          <w:lang w:val="en-US" w:eastAsia="zh-CN"/>
        </w:rPr>
        <w:t xml:space="preserve"> in RAN3</w:t>
      </w:r>
      <w:r w:rsidR="002E1BA6">
        <w:rPr>
          <w:lang w:val="en-US" w:eastAsia="zh-CN"/>
        </w:rPr>
        <w:t>. RAN3 has agreed in the WI phase not to support LTM modification for LTM</w:t>
      </w:r>
      <w:r w:rsidR="00B06036">
        <w:rPr>
          <w:rFonts w:hint="eastAsia"/>
          <w:lang w:val="en-US" w:eastAsia="zh-CN"/>
        </w:rPr>
        <w:t xml:space="preserve"> DC cases</w:t>
      </w:r>
      <w:r w:rsidR="002E1BA6">
        <w:rPr>
          <w:lang w:val="en-US" w:eastAsia="zh-CN"/>
        </w:rPr>
        <w:t>.</w:t>
      </w:r>
    </w:p>
    <w:p w14:paraId="366B179D" w14:textId="0EEB8DFD" w:rsidR="00B06036" w:rsidRDefault="00B06036" w:rsidP="00B06036">
      <w:pPr>
        <w:widowControl w:val="0"/>
        <w:spacing w:after="60" w:line="276" w:lineRule="auto"/>
        <w:ind w:left="144" w:firstLine="140"/>
        <w:rPr>
          <w:lang w:val="en-US" w:eastAsia="zh-CN"/>
        </w:rPr>
      </w:pPr>
      <w:r>
        <w:rPr>
          <w:lang w:val="en-US" w:eastAsia="zh-CN"/>
        </w:rPr>
        <w:t>“</w:t>
      </w:r>
      <w:r w:rsidRPr="00B06036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>Do not support LTM modification on the already prepared LTM candidate PScells in DC scenario in Rel-19.</w:t>
      </w:r>
      <w:r>
        <w:rPr>
          <w:lang w:val="en-US" w:eastAsia="zh-CN"/>
        </w:rPr>
        <w:t>”</w:t>
      </w:r>
    </w:p>
    <w:p w14:paraId="5D280616" w14:textId="6A5A0273" w:rsidR="00F269CD" w:rsidRDefault="00F269CD" w:rsidP="00F269CD">
      <w:pPr>
        <w:widowControl w:val="0"/>
        <w:spacing w:after="60" w:line="276" w:lineRule="auto"/>
        <w:rPr>
          <w:lang w:val="en-US" w:eastAsia="zh-CN"/>
        </w:rPr>
      </w:pPr>
      <w:r>
        <w:rPr>
          <w:lang w:val="en-US" w:eastAsia="zh-CN"/>
        </w:rPr>
        <w:t xml:space="preserve">And </w:t>
      </w:r>
      <w:r w:rsidRPr="0066279F">
        <w:rPr>
          <w:lang w:val="en-US" w:eastAsia="zh-CN"/>
        </w:rPr>
        <w:t>unfortunately</w:t>
      </w:r>
      <w:r>
        <w:rPr>
          <w:lang w:val="en-US" w:eastAsia="zh-CN"/>
        </w:rPr>
        <w:t xml:space="preserve">, LTM modification (neither source gNB initiated, nor </w:t>
      </w:r>
      <w:r w:rsidR="003E6801">
        <w:rPr>
          <w:lang w:val="en-US" w:eastAsia="zh-CN"/>
        </w:rPr>
        <w:t>candidate</w:t>
      </w:r>
      <w:r>
        <w:rPr>
          <w:lang w:val="en-US" w:eastAsia="zh-CN"/>
        </w:rPr>
        <w:t xml:space="preserve"> gNB initiated) was never discussed for inter-CU LTM without SCG case in the WI phase. </w:t>
      </w:r>
    </w:p>
    <w:p w14:paraId="35C1D439" w14:textId="77777777" w:rsidR="00F269CD" w:rsidRDefault="00F269CD" w:rsidP="00F269CD">
      <w:pPr>
        <w:widowControl w:val="0"/>
        <w:spacing w:after="60" w:line="276" w:lineRule="auto"/>
        <w:rPr>
          <w:lang w:val="en-US" w:eastAsia="zh-CN"/>
        </w:rPr>
      </w:pPr>
      <w:r>
        <w:rPr>
          <w:lang w:val="en-US" w:eastAsia="zh-CN"/>
        </w:rPr>
        <w:t>RAN3 may:</w:t>
      </w:r>
    </w:p>
    <w:p w14:paraId="4D94817F" w14:textId="4B71B850" w:rsidR="00F269CD" w:rsidRDefault="00F269CD" w:rsidP="00F269CD">
      <w:pPr>
        <w:pStyle w:val="afd"/>
        <w:widowControl w:val="0"/>
        <w:numPr>
          <w:ilvl w:val="0"/>
          <w:numId w:val="23"/>
        </w:numPr>
        <w:spacing w:after="60" w:line="276" w:lineRule="auto"/>
        <w:ind w:firstLineChars="0"/>
        <w:rPr>
          <w:lang w:val="en-US" w:eastAsia="zh-CN"/>
        </w:rPr>
      </w:pPr>
      <w:r w:rsidRPr="00F269CD">
        <w:rPr>
          <w:lang w:val="en-US" w:eastAsia="zh-CN"/>
        </w:rPr>
        <w:t xml:space="preserve">either confirm the not support of LTM modification for inter-CU LTM, </w:t>
      </w:r>
      <w:r>
        <w:rPr>
          <w:lang w:val="en-US" w:eastAsia="zh-CN"/>
        </w:rPr>
        <w:t>which leads to the removal of the “to Release List IEs”</w:t>
      </w:r>
      <w:r w:rsidRPr="00F269CD">
        <w:rPr>
          <w:lang w:val="en-US" w:eastAsia="zh-CN"/>
        </w:rPr>
        <w:t xml:space="preserve"> </w:t>
      </w:r>
      <w:r>
        <w:rPr>
          <w:lang w:val="en-US" w:eastAsia="zh-CN"/>
        </w:rPr>
        <w:t>, or</w:t>
      </w:r>
    </w:p>
    <w:p w14:paraId="3F0D9682" w14:textId="4F3092C8" w:rsidR="00F269CD" w:rsidRPr="00F269CD" w:rsidRDefault="00F269CD" w:rsidP="0066279F">
      <w:pPr>
        <w:pStyle w:val="afd"/>
        <w:widowControl w:val="0"/>
        <w:numPr>
          <w:ilvl w:val="0"/>
          <w:numId w:val="23"/>
        </w:numPr>
        <w:spacing w:after="60" w:line="276" w:lineRule="auto"/>
        <w:ind w:firstLineChars="0"/>
        <w:rPr>
          <w:lang w:val="en-US" w:eastAsia="zh-CN"/>
        </w:rPr>
      </w:pPr>
      <w:r>
        <w:rPr>
          <w:lang w:val="en-US" w:eastAsia="zh-CN"/>
        </w:rPr>
        <w:t>agree to support LTM modification  for inter-CU LTM and clarify the scenario and stage 2</w:t>
      </w:r>
      <w:r w:rsidR="002B0B16">
        <w:rPr>
          <w:lang w:val="en-US" w:eastAsia="zh-CN"/>
        </w:rPr>
        <w:t xml:space="preserve"> and stage 3</w:t>
      </w:r>
      <w:r>
        <w:rPr>
          <w:lang w:val="en-US" w:eastAsia="zh-CN"/>
        </w:rPr>
        <w:t xml:space="preserve"> </w:t>
      </w:r>
      <w:r w:rsidR="003E6801">
        <w:rPr>
          <w:lang w:val="en-US" w:eastAsia="zh-CN"/>
        </w:rPr>
        <w:t>functional</w:t>
      </w:r>
      <w:r>
        <w:rPr>
          <w:lang w:val="en-US" w:eastAsia="zh-CN"/>
        </w:rPr>
        <w:t xml:space="preserve"> impact. For example, source gNB initiated LTM modification can be supported by triggering multiple times of the LTM Configuration Update procedure before LTM cell switch command.</w:t>
      </w:r>
    </w:p>
    <w:p w14:paraId="2581BA47" w14:textId="40951C4C" w:rsidR="00F269CD" w:rsidRDefault="00F269CD" w:rsidP="00A73902">
      <w:pPr>
        <w:pStyle w:val="Proposal"/>
        <w:numPr>
          <w:ilvl w:val="0"/>
          <w:numId w:val="16"/>
        </w:numPr>
        <w:spacing w:beforeLines="100" w:before="240"/>
        <w:ind w:left="714" w:hanging="357"/>
      </w:pPr>
      <w:bookmarkStart w:id="58" w:name="_Toc209689031"/>
      <w:bookmarkStart w:id="59" w:name="_Toc209689856"/>
      <w:bookmarkStart w:id="60" w:name="_Toc209017315"/>
      <w:r>
        <w:t xml:space="preserve">RAN3 to discuss the following two options on the LTM </w:t>
      </w:r>
      <w:r w:rsidR="003E6801">
        <w:t>modification</w:t>
      </w:r>
      <w:r>
        <w:t xml:space="preserve"> for inter-CU LTM</w:t>
      </w:r>
      <w:bookmarkEnd w:id="58"/>
      <w:bookmarkEnd w:id="59"/>
    </w:p>
    <w:p w14:paraId="128C7600" w14:textId="61FCA176" w:rsidR="00F269CD" w:rsidRDefault="00F269CD" w:rsidP="0066279F">
      <w:pPr>
        <w:pStyle w:val="Proposal"/>
        <w:numPr>
          <w:ilvl w:val="3"/>
          <w:numId w:val="22"/>
        </w:numPr>
        <w:spacing w:after="0"/>
        <w:ind w:hanging="442"/>
      </w:pPr>
      <w:bookmarkStart w:id="61" w:name="_Toc209689032"/>
      <w:bookmarkStart w:id="62" w:name="_Toc209689857"/>
      <w:r>
        <w:t>Option 1: LTM modification is not supported for inter-CU LTM in Rel-19</w:t>
      </w:r>
      <w:bookmarkEnd w:id="61"/>
      <w:bookmarkEnd w:id="62"/>
    </w:p>
    <w:p w14:paraId="3197A63B" w14:textId="0075536C" w:rsidR="00F269CD" w:rsidRDefault="00F269CD" w:rsidP="0066279F">
      <w:pPr>
        <w:pStyle w:val="Proposal"/>
        <w:numPr>
          <w:ilvl w:val="3"/>
          <w:numId w:val="22"/>
        </w:numPr>
        <w:spacing w:after="0"/>
        <w:ind w:hanging="442"/>
      </w:pPr>
      <w:bookmarkStart w:id="63" w:name="_Toc209689033"/>
      <w:bookmarkStart w:id="64" w:name="_Toc209689858"/>
      <w:r>
        <w:t xml:space="preserve">Option 2: </w:t>
      </w:r>
      <w:r w:rsidR="002B0B16">
        <w:t>LTM modification is supported for inter-CU LTM in Rel-19 and continue discussion on the detailed stage 2 and stage 3 functional impact</w:t>
      </w:r>
      <w:bookmarkEnd w:id="63"/>
      <w:bookmarkEnd w:id="64"/>
    </w:p>
    <w:p w14:paraId="3566B430" w14:textId="3A08AC99" w:rsidR="002E1BA6" w:rsidRPr="002E1BA6" w:rsidRDefault="002B0B16" w:rsidP="00A73902">
      <w:pPr>
        <w:pStyle w:val="Proposal"/>
        <w:numPr>
          <w:ilvl w:val="0"/>
          <w:numId w:val="16"/>
        </w:numPr>
        <w:spacing w:beforeLines="100" w:before="240"/>
        <w:ind w:left="714" w:hanging="357"/>
      </w:pPr>
      <w:bookmarkStart w:id="65" w:name="_Toc209689034"/>
      <w:bookmarkStart w:id="66" w:name="_Toc209689859"/>
      <w:r>
        <w:lastRenderedPageBreak/>
        <w:t>If option 1 is agreed, t</w:t>
      </w:r>
      <w:r w:rsidR="00A73902">
        <w:t xml:space="preserve">o remove the </w:t>
      </w:r>
      <w:r w:rsidR="00A73902">
        <w:rPr>
          <w:lang w:eastAsia="zh-CN"/>
        </w:rPr>
        <w:t>“</w:t>
      </w:r>
      <w:r w:rsidR="00A73902">
        <w:rPr>
          <w:rFonts w:hint="eastAsia"/>
          <w:lang w:eastAsia="zh-CN"/>
        </w:rPr>
        <w:t>to Release List</w:t>
      </w:r>
      <w:r w:rsidR="00A73902">
        <w:rPr>
          <w:lang w:eastAsia="zh-CN"/>
        </w:rPr>
        <w:t>”</w:t>
      </w:r>
      <w:r w:rsidR="00A73902">
        <w:rPr>
          <w:rFonts w:hint="eastAsia"/>
          <w:lang w:eastAsia="zh-CN"/>
        </w:rPr>
        <w:t xml:space="preserve"> IEs for CSI-RS resource</w:t>
      </w:r>
      <w:r w:rsidR="00A73902">
        <w:rPr>
          <w:lang w:val="en-US" w:eastAsia="zh-CN"/>
        </w:rPr>
        <w:t xml:space="preserve"> and CSI-IM resource in Xn and F1 specifications.</w:t>
      </w:r>
      <w:bookmarkEnd w:id="60"/>
      <w:bookmarkEnd w:id="65"/>
      <w:bookmarkEnd w:id="66"/>
    </w:p>
    <w:p w14:paraId="3457B86B" w14:textId="70B98DB4" w:rsidR="00DD6576" w:rsidRPr="005C0A63" w:rsidRDefault="00E409E8" w:rsidP="00660C78">
      <w:pPr>
        <w:pStyle w:val="Proposal"/>
        <w:numPr>
          <w:ilvl w:val="0"/>
          <w:numId w:val="16"/>
        </w:numPr>
      </w:pPr>
      <w:bookmarkStart w:id="67" w:name="_Toc208827359"/>
      <w:bookmarkStart w:id="68" w:name="_Toc209017316"/>
      <w:bookmarkStart w:id="69" w:name="_Toc209689035"/>
      <w:bookmarkStart w:id="70" w:name="_Toc209689860"/>
      <w:r>
        <w:t>To update F1AP and XnAP accordingly.</w:t>
      </w:r>
      <w:bookmarkEnd w:id="67"/>
      <w:bookmarkEnd w:id="68"/>
      <w:bookmarkEnd w:id="69"/>
      <w:bookmarkEnd w:id="70"/>
    </w:p>
    <w:p w14:paraId="0240E1FD" w14:textId="16AFBE9C" w:rsidR="005C0A63" w:rsidRDefault="005C0A63" w:rsidP="005C0A63">
      <w:pPr>
        <w:pStyle w:val="1"/>
      </w:pPr>
      <w:r>
        <w:t>3</w:t>
      </w:r>
      <w:r>
        <w:tab/>
        <w:t>Conclusion</w:t>
      </w:r>
    </w:p>
    <w:p w14:paraId="075B660D" w14:textId="77777777" w:rsidR="009213F7" w:rsidRDefault="005C0A63" w:rsidP="003E6801">
      <w:r>
        <w:t>This document proposes:</w:t>
      </w:r>
    </w:p>
    <w:p w14:paraId="27BCB342" w14:textId="77777777" w:rsidR="009213F7" w:rsidRPr="009213F7" w:rsidRDefault="009213F7" w:rsidP="009213F7">
      <w:pPr>
        <w:adjustRightInd w:val="0"/>
        <w:snapToGrid w:val="0"/>
        <w:spacing w:after="0"/>
        <w:rPr>
          <w:b/>
          <w:lang w:eastAsia="zh-CN"/>
        </w:rPr>
      </w:pPr>
      <w:r w:rsidRPr="009213F7">
        <w:rPr>
          <w:b/>
          <w:lang w:eastAsia="zh-CN"/>
        </w:rPr>
        <w:t>Proposal 1:</w:t>
      </w:r>
      <w:r w:rsidRPr="009213F7">
        <w:rPr>
          <w:b/>
          <w:lang w:eastAsia="zh-CN"/>
        </w:rPr>
        <w:tab/>
        <w:t>To introduce the three IEs, ltm-NZP-CSI-RS-ResourceSet ltm-CSI-IM-Resource, and ltm-CSI-IM-ResourceSet into LTM preparation related procedures in F1AP and XnAP.</w:t>
      </w:r>
    </w:p>
    <w:p w14:paraId="0D35A2BA" w14:textId="77777777" w:rsidR="009213F7" w:rsidRPr="009213F7" w:rsidRDefault="009213F7" w:rsidP="009213F7">
      <w:pPr>
        <w:adjustRightInd w:val="0"/>
        <w:snapToGrid w:val="0"/>
        <w:spacing w:after="0"/>
        <w:rPr>
          <w:b/>
          <w:lang w:eastAsia="zh-CN"/>
        </w:rPr>
      </w:pPr>
      <w:r w:rsidRPr="009213F7">
        <w:rPr>
          <w:b/>
          <w:lang w:eastAsia="zh-CN"/>
        </w:rPr>
        <w:t>Proposal 2:</w:t>
      </w:r>
      <w:r w:rsidRPr="009213F7">
        <w:rPr>
          <w:b/>
          <w:lang w:eastAsia="zh-CN"/>
        </w:rPr>
        <w:tab/>
        <w:t>RAN3 to discuss the following two options to provide the CSI-IM resource</w:t>
      </w:r>
    </w:p>
    <w:p w14:paraId="5DB07270" w14:textId="77777777" w:rsidR="009213F7" w:rsidRPr="009213F7" w:rsidRDefault="009213F7" w:rsidP="00D71B40">
      <w:pPr>
        <w:adjustRightInd w:val="0"/>
        <w:snapToGrid w:val="0"/>
        <w:spacing w:after="0"/>
        <w:ind w:leftChars="100" w:left="200"/>
        <w:rPr>
          <w:b/>
          <w:lang w:eastAsia="zh-CN"/>
        </w:rPr>
      </w:pPr>
      <w:r w:rsidRPr="009213F7">
        <w:rPr>
          <w:b/>
          <w:lang w:eastAsia="zh-CN"/>
        </w:rPr>
        <w:t>-</w:t>
      </w:r>
      <w:r w:rsidRPr="009213F7">
        <w:rPr>
          <w:b/>
          <w:lang w:eastAsia="zh-CN"/>
        </w:rPr>
        <w:tab/>
        <w:t>Option 1: the source gNB requires the candidate gNB to provide CSI-IM resource by an explicit indicator</w:t>
      </w:r>
    </w:p>
    <w:p w14:paraId="55232DB8" w14:textId="77777777" w:rsidR="009213F7" w:rsidRPr="009213F7" w:rsidRDefault="009213F7" w:rsidP="00D71B40">
      <w:pPr>
        <w:adjustRightInd w:val="0"/>
        <w:snapToGrid w:val="0"/>
        <w:spacing w:after="0"/>
        <w:ind w:leftChars="100" w:left="200"/>
        <w:rPr>
          <w:b/>
          <w:lang w:eastAsia="zh-CN"/>
        </w:rPr>
      </w:pPr>
      <w:r w:rsidRPr="009213F7">
        <w:rPr>
          <w:b/>
          <w:lang w:eastAsia="zh-CN"/>
        </w:rPr>
        <w:t>-</w:t>
      </w:r>
      <w:r w:rsidRPr="009213F7">
        <w:rPr>
          <w:b/>
          <w:lang w:eastAsia="zh-CN"/>
        </w:rPr>
        <w:tab/>
        <w:t>Option 2:  the candidate gNB decides whether to provide the CSI-IM resource to the source gNB by implementation</w:t>
      </w:r>
    </w:p>
    <w:p w14:paraId="419DCF6C" w14:textId="77777777" w:rsidR="009213F7" w:rsidRPr="009213F7" w:rsidRDefault="009213F7" w:rsidP="009213F7">
      <w:pPr>
        <w:adjustRightInd w:val="0"/>
        <w:snapToGrid w:val="0"/>
        <w:spacing w:after="0"/>
        <w:rPr>
          <w:b/>
          <w:lang w:eastAsia="zh-CN"/>
        </w:rPr>
      </w:pPr>
      <w:r w:rsidRPr="009213F7">
        <w:rPr>
          <w:b/>
          <w:lang w:eastAsia="zh-CN"/>
        </w:rPr>
        <w:t>Proposal 3:</w:t>
      </w:r>
      <w:r w:rsidRPr="009213F7">
        <w:rPr>
          <w:b/>
          <w:lang w:eastAsia="zh-CN"/>
        </w:rPr>
        <w:tab/>
        <w:t>RAN3 to discuss the following two options on the LTM modification for inter-CU LTM</w:t>
      </w:r>
    </w:p>
    <w:p w14:paraId="5E2B4B6F" w14:textId="77777777" w:rsidR="009213F7" w:rsidRPr="009213F7" w:rsidRDefault="009213F7" w:rsidP="00D71B40">
      <w:pPr>
        <w:adjustRightInd w:val="0"/>
        <w:snapToGrid w:val="0"/>
        <w:spacing w:after="0"/>
        <w:ind w:leftChars="100" w:left="200"/>
        <w:rPr>
          <w:b/>
          <w:lang w:eastAsia="zh-CN"/>
        </w:rPr>
      </w:pPr>
      <w:r w:rsidRPr="009213F7">
        <w:rPr>
          <w:b/>
          <w:lang w:eastAsia="zh-CN"/>
        </w:rPr>
        <w:t>-</w:t>
      </w:r>
      <w:r w:rsidRPr="009213F7">
        <w:rPr>
          <w:b/>
          <w:lang w:eastAsia="zh-CN"/>
        </w:rPr>
        <w:tab/>
        <w:t>Option 1: LTM modification is not supported for inter-CU LTM in Rel-19</w:t>
      </w:r>
    </w:p>
    <w:p w14:paraId="3DF9BC10" w14:textId="77777777" w:rsidR="009213F7" w:rsidRPr="009213F7" w:rsidRDefault="009213F7" w:rsidP="00D71B40">
      <w:pPr>
        <w:adjustRightInd w:val="0"/>
        <w:snapToGrid w:val="0"/>
        <w:spacing w:after="0"/>
        <w:ind w:leftChars="100" w:left="200"/>
        <w:rPr>
          <w:b/>
          <w:lang w:eastAsia="zh-CN"/>
        </w:rPr>
      </w:pPr>
      <w:r w:rsidRPr="009213F7">
        <w:rPr>
          <w:b/>
          <w:lang w:eastAsia="zh-CN"/>
        </w:rPr>
        <w:t>-</w:t>
      </w:r>
      <w:r w:rsidRPr="009213F7">
        <w:rPr>
          <w:b/>
          <w:lang w:eastAsia="zh-CN"/>
        </w:rPr>
        <w:tab/>
        <w:t>Option 2: LTM modification is supported for inter-CU LTM in Rel-19 and continue discussion on the detailed stage 2 and stage 3 functional impact</w:t>
      </w:r>
    </w:p>
    <w:p w14:paraId="30B08A61" w14:textId="77777777" w:rsidR="009213F7" w:rsidRPr="009213F7" w:rsidRDefault="009213F7" w:rsidP="009213F7">
      <w:pPr>
        <w:adjustRightInd w:val="0"/>
        <w:snapToGrid w:val="0"/>
        <w:spacing w:after="0"/>
        <w:rPr>
          <w:b/>
          <w:lang w:eastAsia="zh-CN"/>
        </w:rPr>
      </w:pPr>
      <w:r w:rsidRPr="009213F7">
        <w:rPr>
          <w:b/>
          <w:lang w:eastAsia="zh-CN"/>
        </w:rPr>
        <w:t>Proposal 4:</w:t>
      </w:r>
      <w:r w:rsidRPr="009213F7">
        <w:rPr>
          <w:b/>
          <w:lang w:eastAsia="zh-CN"/>
        </w:rPr>
        <w:tab/>
        <w:t>If option 1 is agreed, to remove the “to Release List” IEs for CSI-RS resource and CSI-IM resource in Xn and F1 specifications.</w:t>
      </w:r>
    </w:p>
    <w:p w14:paraId="08115424" w14:textId="7FB97989" w:rsidR="008D7496" w:rsidRDefault="009213F7" w:rsidP="009213F7">
      <w:pPr>
        <w:adjustRightInd w:val="0"/>
        <w:snapToGrid w:val="0"/>
        <w:spacing w:after="0"/>
      </w:pPr>
      <w:r w:rsidRPr="009213F7">
        <w:rPr>
          <w:b/>
          <w:lang w:eastAsia="zh-CN"/>
        </w:rPr>
        <w:t>Proposal 5:</w:t>
      </w:r>
      <w:r w:rsidRPr="009213F7">
        <w:rPr>
          <w:b/>
          <w:lang w:eastAsia="zh-CN"/>
        </w:rPr>
        <w:tab/>
        <w:t>To update F1AP and XnAP accordingly.</w:t>
      </w:r>
      <w:r w:rsidR="008D7496" w:rsidRPr="008D7496">
        <w:rPr>
          <w:b/>
          <w:lang w:eastAsia="zh-CN"/>
        </w:rPr>
        <w:fldChar w:fldCharType="begin"/>
      </w:r>
      <w:r w:rsidR="008D7496" w:rsidRPr="008D7496">
        <w:rPr>
          <w:b/>
          <w:lang w:eastAsia="zh-CN"/>
        </w:rPr>
        <w:instrText xml:space="preserve"> TOC \n \p " " \t "Proposal,1" </w:instrText>
      </w:r>
      <w:r w:rsidR="00000000">
        <w:rPr>
          <w:b/>
          <w:lang w:eastAsia="zh-CN"/>
        </w:rPr>
        <w:fldChar w:fldCharType="separate"/>
      </w:r>
      <w:r w:rsidR="008D7496" w:rsidRPr="008D7496">
        <w:rPr>
          <w:lang w:eastAsia="zh-CN"/>
        </w:rPr>
        <w:fldChar w:fldCharType="end"/>
      </w:r>
    </w:p>
    <w:p w14:paraId="1CF05261" w14:textId="2C3F00E0" w:rsidR="00130DD2" w:rsidRDefault="00130DD2" w:rsidP="00A73902">
      <w:pPr>
        <w:spacing w:beforeLines="100" w:before="240" w:after="0"/>
        <w:rPr>
          <w:lang w:val="en-US" w:eastAsia="zh-CN"/>
        </w:rPr>
      </w:pPr>
      <w:r w:rsidRPr="00130DD2">
        <w:rPr>
          <w:lang w:val="en-US" w:eastAsia="zh-CN"/>
        </w:rPr>
        <w:t>The XnAP CR and F1AP CR are provided in [</w:t>
      </w:r>
      <w:r w:rsidR="00415B10">
        <w:rPr>
          <w:lang w:val="en-US" w:eastAsia="zh-CN"/>
        </w:rPr>
        <w:t>2</w:t>
      </w:r>
      <w:r w:rsidRPr="00130DD2">
        <w:rPr>
          <w:lang w:val="en-US" w:eastAsia="zh-CN"/>
        </w:rPr>
        <w:t>] and [</w:t>
      </w:r>
      <w:r w:rsidR="00415B10">
        <w:rPr>
          <w:lang w:val="en-US" w:eastAsia="zh-CN"/>
        </w:rPr>
        <w:t>3</w:t>
      </w:r>
      <w:r w:rsidRPr="00130DD2">
        <w:rPr>
          <w:lang w:val="en-US" w:eastAsia="zh-CN"/>
        </w:rPr>
        <w:t>].</w:t>
      </w:r>
    </w:p>
    <w:p w14:paraId="5390FC3F" w14:textId="033C801C" w:rsidR="00130DD2" w:rsidRDefault="00130DD2" w:rsidP="00130DD2">
      <w:pPr>
        <w:pStyle w:val="1"/>
      </w:pPr>
      <w:r w:rsidRPr="00130DD2">
        <w:rPr>
          <w:rFonts w:hint="eastAsia"/>
        </w:rPr>
        <w:t>Reference</w:t>
      </w:r>
    </w:p>
    <w:p w14:paraId="23F6B80A" w14:textId="240AC260" w:rsidR="00812127" w:rsidRDefault="00130DD2" w:rsidP="00812127">
      <w:pPr>
        <w:spacing w:beforeLines="100" w:before="240" w:after="0"/>
        <w:rPr>
          <w:lang w:eastAsia="zh-CN"/>
        </w:rPr>
      </w:pPr>
      <w:r>
        <w:t>[</w:t>
      </w:r>
      <w:r w:rsidR="00A45752">
        <w:t>1</w:t>
      </w:r>
      <w:r>
        <w:t>]</w:t>
      </w:r>
      <w:r w:rsidR="00415B10" w:rsidRPr="00415B10">
        <w:rPr>
          <w:rFonts w:eastAsia="宋体"/>
          <w:lang w:eastAsia="ja-JP"/>
        </w:rPr>
        <w:t xml:space="preserve"> R1-2503242 </w:t>
      </w:r>
      <w:r w:rsidR="00812127">
        <w:rPr>
          <w:rFonts w:eastAsia="宋体"/>
          <w:lang w:eastAsia="ja-JP"/>
        </w:rPr>
        <w:tab/>
      </w:r>
      <w:r w:rsidR="00415B10" w:rsidRPr="00415B10">
        <w:rPr>
          <w:rFonts w:eastAsia="宋体"/>
          <w:lang w:eastAsia="ja-JP"/>
        </w:rPr>
        <w:t>DRAFT LS on Rel-19 higher layers parameters list Post RAN1#121</w:t>
      </w:r>
    </w:p>
    <w:p w14:paraId="1483A219" w14:textId="77777777" w:rsidR="00812127" w:rsidRDefault="00130DD2" w:rsidP="00812127">
      <w:pPr>
        <w:spacing w:beforeLines="100" w:before="240" w:after="0"/>
        <w:rPr>
          <w:lang w:eastAsia="zh-CN"/>
        </w:rPr>
      </w:pPr>
      <w:r>
        <w:t>[</w:t>
      </w:r>
      <w:r w:rsidR="00A45752">
        <w:t>2</w:t>
      </w:r>
      <w:r>
        <w:t>]</w:t>
      </w:r>
      <w:r w:rsidR="00812127" w:rsidRPr="00812127">
        <w:t xml:space="preserve"> </w:t>
      </w:r>
      <w:r w:rsidR="00812127">
        <w:t>R3-257128</w:t>
      </w:r>
      <w:r w:rsidR="00812127">
        <w:tab/>
        <w:t>Correction on CSI-RS Resource Set and CSI IM Resource Transfer for inter-CU LTM</w:t>
      </w:r>
    </w:p>
    <w:p w14:paraId="1384B20B" w14:textId="20BD9506" w:rsidR="00A54FBE" w:rsidRPr="00130DD2" w:rsidRDefault="00812127" w:rsidP="00812127">
      <w:pPr>
        <w:spacing w:beforeLines="100" w:before="240" w:after="0"/>
        <w:rPr>
          <w:lang w:eastAsia="zh-CN"/>
        </w:rPr>
      </w:pPr>
      <w:r>
        <w:rPr>
          <w:rFonts w:hint="eastAsia"/>
          <w:lang w:eastAsia="zh-CN"/>
        </w:rPr>
        <w:t xml:space="preserve">[3] </w:t>
      </w:r>
      <w:r>
        <w:t>R3-257129</w:t>
      </w:r>
      <w:r>
        <w:tab/>
        <w:t>Correction on CSI-RS Resource Set and CSI IM Resource Transfer for inter-CU LTM</w:t>
      </w:r>
    </w:p>
    <w:sectPr w:rsidR="00A54FBE" w:rsidRPr="00130DD2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B84BA" w14:textId="77777777" w:rsidR="00F222DF" w:rsidRDefault="00F222DF">
      <w:r>
        <w:separator/>
      </w:r>
    </w:p>
  </w:endnote>
  <w:endnote w:type="continuationSeparator" w:id="0">
    <w:p w14:paraId="603F7C99" w14:textId="77777777" w:rsidR="00F222DF" w:rsidRDefault="00F22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44435" w14:textId="77777777" w:rsidR="00F222DF" w:rsidRDefault="00F222DF">
      <w:r>
        <w:separator/>
      </w:r>
    </w:p>
  </w:footnote>
  <w:footnote w:type="continuationSeparator" w:id="0">
    <w:p w14:paraId="6B1B6C1D" w14:textId="77777777" w:rsidR="00F222DF" w:rsidRDefault="00F22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C76FF0"/>
    <w:multiLevelType w:val="hybridMultilevel"/>
    <w:tmpl w:val="FB883810"/>
    <w:lvl w:ilvl="0" w:tplc="FFFFFFFF">
      <w:start w:val="2018"/>
      <w:numFmt w:val="bullet"/>
      <w:lvlText w:val="-"/>
      <w:lvlJc w:val="left"/>
      <w:pPr>
        <w:ind w:left="800" w:hanging="44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E8F0E8B8">
      <w:start w:val="2018"/>
      <w:numFmt w:val="bullet"/>
      <w:lvlText w:val="-"/>
      <w:lvlJc w:val="left"/>
      <w:pPr>
        <w:ind w:left="2120" w:hanging="440"/>
      </w:pPr>
      <w:rPr>
        <w:rFonts w:ascii="Arial" w:eastAsia="Times New Roman" w:hAnsi="Arial" w:cs="Arial" w:hint="default"/>
      </w:rPr>
    </w:lvl>
    <w:lvl w:ilvl="4" w:tplc="FFFFFFFF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5B0404"/>
    <w:multiLevelType w:val="hybridMultilevel"/>
    <w:tmpl w:val="8FFAE0EC"/>
    <w:lvl w:ilvl="0" w:tplc="4D1A4D84">
      <w:numFmt w:val="bullet"/>
      <w:lvlText w:val="-"/>
      <w:lvlJc w:val="left"/>
      <w:pPr>
        <w:ind w:left="724" w:hanging="44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3" w15:restartNumberingAfterBreak="0">
    <w:nsid w:val="14650F8A"/>
    <w:multiLevelType w:val="hybridMultilevel"/>
    <w:tmpl w:val="C8EA5F24"/>
    <w:lvl w:ilvl="0" w:tplc="E8F0E8B8">
      <w:start w:val="2018"/>
      <w:numFmt w:val="bullet"/>
      <w:lvlText w:val="-"/>
      <w:lvlJc w:val="left"/>
      <w:pPr>
        <w:ind w:left="488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2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8" w:hanging="440"/>
      </w:pPr>
      <w:rPr>
        <w:rFonts w:ascii="Wingdings" w:hAnsi="Wingdings" w:hint="default"/>
      </w:rPr>
    </w:lvl>
  </w:abstractNum>
  <w:abstractNum w:abstractNumId="14" w15:restartNumberingAfterBreak="0">
    <w:nsid w:val="3478208B"/>
    <w:multiLevelType w:val="hybridMultilevel"/>
    <w:tmpl w:val="6122BC4E"/>
    <w:lvl w:ilvl="0" w:tplc="C4101B58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DC848D8"/>
    <w:multiLevelType w:val="hybridMultilevel"/>
    <w:tmpl w:val="7E3C4D00"/>
    <w:lvl w:ilvl="0" w:tplc="4D1A4D84">
      <w:numFmt w:val="bullet"/>
      <w:lvlText w:val="-"/>
      <w:lvlJc w:val="left"/>
      <w:pPr>
        <w:ind w:left="724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9" w15:restartNumberingAfterBreak="0">
    <w:nsid w:val="53FB08B1"/>
    <w:multiLevelType w:val="hybridMultilevel"/>
    <w:tmpl w:val="A5CE7666"/>
    <w:lvl w:ilvl="0" w:tplc="FFFFFFFF">
      <w:start w:val="1"/>
      <w:numFmt w:val="decimal"/>
      <w:lvlText w:val="Proposal %1:"/>
      <w:lvlJc w:val="left"/>
      <w:pPr>
        <w:ind w:left="720" w:hanging="360"/>
      </w:pPr>
    </w:lvl>
    <w:lvl w:ilvl="1" w:tplc="FFFFFFFF">
      <w:start w:val="2018"/>
      <w:numFmt w:val="bullet"/>
      <w:lvlText w:val="-"/>
      <w:lvlJc w:val="left"/>
      <w:pPr>
        <w:ind w:left="488" w:hanging="440"/>
      </w:pPr>
      <w:rPr>
        <w:rFonts w:ascii="Arial" w:eastAsia="Times New Roman" w:hAnsi="Arial" w:cs="Arial" w:hint="default"/>
      </w:rPr>
    </w:lvl>
    <w:lvl w:ilvl="2" w:tplc="E8F0E8B8">
      <w:start w:val="2018"/>
      <w:numFmt w:val="bullet"/>
      <w:lvlText w:val="-"/>
      <w:lvlJc w:val="left"/>
      <w:pPr>
        <w:ind w:left="488" w:hanging="440"/>
      </w:pPr>
      <w:rPr>
        <w:rFonts w:ascii="Arial" w:eastAsia="Times New Roman" w:hAnsi="Arial" w:cs="Arial"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E05A4E"/>
    <w:multiLevelType w:val="hybridMultilevel"/>
    <w:tmpl w:val="461050F6"/>
    <w:lvl w:ilvl="0" w:tplc="E8F0E8B8">
      <w:start w:val="2018"/>
      <w:numFmt w:val="bullet"/>
      <w:lvlText w:val="-"/>
      <w:lvlJc w:val="left"/>
      <w:pPr>
        <w:ind w:left="80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1" w15:restartNumberingAfterBreak="0">
    <w:nsid w:val="69011545"/>
    <w:multiLevelType w:val="hybridMultilevel"/>
    <w:tmpl w:val="ACC6D014"/>
    <w:lvl w:ilvl="0" w:tplc="FFFFFFFF">
      <w:start w:val="1"/>
      <w:numFmt w:val="decimal"/>
      <w:lvlText w:val="Proposal %1:"/>
      <w:lvlJc w:val="left"/>
      <w:pPr>
        <w:ind w:left="720" w:hanging="360"/>
      </w:pPr>
    </w:lvl>
    <w:lvl w:ilvl="1" w:tplc="E8F0E8B8">
      <w:start w:val="2018"/>
      <w:numFmt w:val="bullet"/>
      <w:lvlText w:val="-"/>
      <w:lvlJc w:val="left"/>
      <w:pPr>
        <w:ind w:left="488" w:hanging="440"/>
      </w:pPr>
      <w:rPr>
        <w:rFonts w:ascii="Arial" w:eastAsia="Times New Roman" w:hAnsi="Arial" w:cs="Aria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29559974">
    <w:abstractNumId w:val="2"/>
  </w:num>
  <w:num w:numId="2" w16cid:durableId="1240596812">
    <w:abstractNumId w:val="1"/>
  </w:num>
  <w:num w:numId="3" w16cid:durableId="1108622381">
    <w:abstractNumId w:val="0"/>
  </w:num>
  <w:num w:numId="4" w16cid:durableId="24908362">
    <w:abstractNumId w:val="11"/>
  </w:num>
  <w:num w:numId="5" w16cid:durableId="1854800285">
    <w:abstractNumId w:val="9"/>
  </w:num>
  <w:num w:numId="6" w16cid:durableId="91904887">
    <w:abstractNumId w:val="7"/>
  </w:num>
  <w:num w:numId="7" w16cid:durableId="733966348">
    <w:abstractNumId w:val="6"/>
  </w:num>
  <w:num w:numId="8" w16cid:durableId="1602954784">
    <w:abstractNumId w:val="5"/>
  </w:num>
  <w:num w:numId="9" w16cid:durableId="905727187">
    <w:abstractNumId w:val="4"/>
  </w:num>
  <w:num w:numId="10" w16cid:durableId="1851067138">
    <w:abstractNumId w:val="8"/>
  </w:num>
  <w:num w:numId="11" w16cid:durableId="39012182">
    <w:abstractNumId w:val="3"/>
  </w:num>
  <w:num w:numId="12" w16cid:durableId="1790274105">
    <w:abstractNumId w:val="22"/>
  </w:num>
  <w:num w:numId="13" w16cid:durableId="18556229">
    <w:abstractNumId w:val="17"/>
  </w:num>
  <w:num w:numId="14" w16cid:durableId="1189180762">
    <w:abstractNumId w:val="16"/>
  </w:num>
  <w:num w:numId="15" w16cid:durableId="49039390">
    <w:abstractNumId w:val="15"/>
  </w:num>
  <w:num w:numId="16" w16cid:durableId="795030013">
    <w:abstractNumId w:val="15"/>
    <w:lvlOverride w:ilvl="0">
      <w:startOverride w:val="1"/>
    </w:lvlOverride>
  </w:num>
  <w:num w:numId="17" w16cid:durableId="195699839">
    <w:abstractNumId w:val="14"/>
  </w:num>
  <w:num w:numId="18" w16cid:durableId="1328824759">
    <w:abstractNumId w:val="18"/>
  </w:num>
  <w:num w:numId="19" w16cid:durableId="248198240">
    <w:abstractNumId w:val="12"/>
  </w:num>
  <w:num w:numId="20" w16cid:durableId="1597902651">
    <w:abstractNumId w:val="15"/>
  </w:num>
  <w:num w:numId="21" w16cid:durableId="53236049">
    <w:abstractNumId w:val="20"/>
  </w:num>
  <w:num w:numId="22" w16cid:durableId="156196579">
    <w:abstractNumId w:val="10"/>
  </w:num>
  <w:num w:numId="23" w16cid:durableId="828330296">
    <w:abstractNumId w:val="13"/>
  </w:num>
  <w:num w:numId="24" w16cid:durableId="910234166">
    <w:abstractNumId w:val="21"/>
  </w:num>
  <w:num w:numId="25" w16cid:durableId="625041769">
    <w:abstractNumId w:val="19"/>
  </w:num>
  <w:num w:numId="26" w16cid:durableId="11783022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525C"/>
    <w:rsid w:val="000472E8"/>
    <w:rsid w:val="00051FFB"/>
    <w:rsid w:val="00053A55"/>
    <w:rsid w:val="00061D0F"/>
    <w:rsid w:val="00067DCD"/>
    <w:rsid w:val="00094F0A"/>
    <w:rsid w:val="00096C38"/>
    <w:rsid w:val="000A6394"/>
    <w:rsid w:val="000C038A"/>
    <w:rsid w:val="000C52F8"/>
    <w:rsid w:val="000C6598"/>
    <w:rsid w:val="000D6382"/>
    <w:rsid w:val="000D792A"/>
    <w:rsid w:val="000D79AC"/>
    <w:rsid w:val="000E1199"/>
    <w:rsid w:val="000F23FA"/>
    <w:rsid w:val="00112C4C"/>
    <w:rsid w:val="001201C4"/>
    <w:rsid w:val="00130DD2"/>
    <w:rsid w:val="00145D43"/>
    <w:rsid w:val="001528AB"/>
    <w:rsid w:val="001562B4"/>
    <w:rsid w:val="0016286B"/>
    <w:rsid w:val="00162927"/>
    <w:rsid w:val="001670C1"/>
    <w:rsid w:val="001763A1"/>
    <w:rsid w:val="00177E29"/>
    <w:rsid w:val="00182E22"/>
    <w:rsid w:val="00191183"/>
    <w:rsid w:val="001927EF"/>
    <w:rsid w:val="00192C46"/>
    <w:rsid w:val="001A7B60"/>
    <w:rsid w:val="001B6CDC"/>
    <w:rsid w:val="001B7A65"/>
    <w:rsid w:val="001C0FFA"/>
    <w:rsid w:val="001D2CB8"/>
    <w:rsid w:val="001E3561"/>
    <w:rsid w:val="001E41F3"/>
    <w:rsid w:val="001E48D4"/>
    <w:rsid w:val="002017EF"/>
    <w:rsid w:val="00205E97"/>
    <w:rsid w:val="002218D6"/>
    <w:rsid w:val="0026004D"/>
    <w:rsid w:val="00262C39"/>
    <w:rsid w:val="002636A7"/>
    <w:rsid w:val="0027222C"/>
    <w:rsid w:val="00274611"/>
    <w:rsid w:val="0027588B"/>
    <w:rsid w:val="00275D12"/>
    <w:rsid w:val="002769EB"/>
    <w:rsid w:val="002860C4"/>
    <w:rsid w:val="002939F3"/>
    <w:rsid w:val="002A37C8"/>
    <w:rsid w:val="002A47EF"/>
    <w:rsid w:val="002B0B16"/>
    <w:rsid w:val="002B23F9"/>
    <w:rsid w:val="002B24C6"/>
    <w:rsid w:val="002B5741"/>
    <w:rsid w:val="002B5B7A"/>
    <w:rsid w:val="002C238A"/>
    <w:rsid w:val="002D7C8D"/>
    <w:rsid w:val="002E1BA6"/>
    <w:rsid w:val="002E595A"/>
    <w:rsid w:val="00305409"/>
    <w:rsid w:val="00311A57"/>
    <w:rsid w:val="00316244"/>
    <w:rsid w:val="00317204"/>
    <w:rsid w:val="003262B2"/>
    <w:rsid w:val="0034520D"/>
    <w:rsid w:val="0035319E"/>
    <w:rsid w:val="00353346"/>
    <w:rsid w:val="00372308"/>
    <w:rsid w:val="003739ED"/>
    <w:rsid w:val="00376EE0"/>
    <w:rsid w:val="00384AE4"/>
    <w:rsid w:val="00386D07"/>
    <w:rsid w:val="00390818"/>
    <w:rsid w:val="00391115"/>
    <w:rsid w:val="00392B19"/>
    <w:rsid w:val="00396631"/>
    <w:rsid w:val="003A4E1D"/>
    <w:rsid w:val="003A5266"/>
    <w:rsid w:val="003A7E68"/>
    <w:rsid w:val="003B4754"/>
    <w:rsid w:val="003B597F"/>
    <w:rsid w:val="003B7609"/>
    <w:rsid w:val="003C12C0"/>
    <w:rsid w:val="003D15E8"/>
    <w:rsid w:val="003E1A36"/>
    <w:rsid w:val="003E6801"/>
    <w:rsid w:val="003E7DB4"/>
    <w:rsid w:val="003F54CE"/>
    <w:rsid w:val="00401CFB"/>
    <w:rsid w:val="00403083"/>
    <w:rsid w:val="00406194"/>
    <w:rsid w:val="0040623E"/>
    <w:rsid w:val="00415B10"/>
    <w:rsid w:val="004165D0"/>
    <w:rsid w:val="004242F1"/>
    <w:rsid w:val="00447131"/>
    <w:rsid w:val="00467657"/>
    <w:rsid w:val="00477480"/>
    <w:rsid w:val="00477891"/>
    <w:rsid w:val="004839DB"/>
    <w:rsid w:val="004865D4"/>
    <w:rsid w:val="00495025"/>
    <w:rsid w:val="004A1950"/>
    <w:rsid w:val="004A20E3"/>
    <w:rsid w:val="004B75B7"/>
    <w:rsid w:val="004D103F"/>
    <w:rsid w:val="004F242B"/>
    <w:rsid w:val="004F751D"/>
    <w:rsid w:val="00500EC8"/>
    <w:rsid w:val="00501900"/>
    <w:rsid w:val="005124D6"/>
    <w:rsid w:val="0051580D"/>
    <w:rsid w:val="00520062"/>
    <w:rsid w:val="00533072"/>
    <w:rsid w:val="00540E46"/>
    <w:rsid w:val="00546D8E"/>
    <w:rsid w:val="00564BDC"/>
    <w:rsid w:val="00581960"/>
    <w:rsid w:val="005908FA"/>
    <w:rsid w:val="00592D74"/>
    <w:rsid w:val="00592FB9"/>
    <w:rsid w:val="005A69EE"/>
    <w:rsid w:val="005C0A63"/>
    <w:rsid w:val="005C1326"/>
    <w:rsid w:val="005C4D70"/>
    <w:rsid w:val="005E2C44"/>
    <w:rsid w:val="005E3D2A"/>
    <w:rsid w:val="005E4D8A"/>
    <w:rsid w:val="005E78E4"/>
    <w:rsid w:val="005F2108"/>
    <w:rsid w:val="005F436C"/>
    <w:rsid w:val="005F4E7F"/>
    <w:rsid w:val="0060567A"/>
    <w:rsid w:val="006137D5"/>
    <w:rsid w:val="00621188"/>
    <w:rsid w:val="00625052"/>
    <w:rsid w:val="006257ED"/>
    <w:rsid w:val="0062763C"/>
    <w:rsid w:val="006310E9"/>
    <w:rsid w:val="006370F5"/>
    <w:rsid w:val="00646C7D"/>
    <w:rsid w:val="0066279F"/>
    <w:rsid w:val="006760A7"/>
    <w:rsid w:val="006804C7"/>
    <w:rsid w:val="00680B1D"/>
    <w:rsid w:val="006848B8"/>
    <w:rsid w:val="00695808"/>
    <w:rsid w:val="006A2C33"/>
    <w:rsid w:val="006A2E8E"/>
    <w:rsid w:val="006A5614"/>
    <w:rsid w:val="006B3C04"/>
    <w:rsid w:val="006B46FB"/>
    <w:rsid w:val="006D56BC"/>
    <w:rsid w:val="006E21FB"/>
    <w:rsid w:val="006E7015"/>
    <w:rsid w:val="006E74F4"/>
    <w:rsid w:val="006F0AF1"/>
    <w:rsid w:val="006F5D71"/>
    <w:rsid w:val="0071052A"/>
    <w:rsid w:val="00711130"/>
    <w:rsid w:val="0072058F"/>
    <w:rsid w:val="007334DD"/>
    <w:rsid w:val="007342B2"/>
    <w:rsid w:val="007356D2"/>
    <w:rsid w:val="00742578"/>
    <w:rsid w:val="00765952"/>
    <w:rsid w:val="00766C72"/>
    <w:rsid w:val="00773339"/>
    <w:rsid w:val="00775CD6"/>
    <w:rsid w:val="007767A3"/>
    <w:rsid w:val="00792342"/>
    <w:rsid w:val="00795237"/>
    <w:rsid w:val="007A055E"/>
    <w:rsid w:val="007A34F3"/>
    <w:rsid w:val="007A6F2E"/>
    <w:rsid w:val="007B2082"/>
    <w:rsid w:val="007B512A"/>
    <w:rsid w:val="007B572B"/>
    <w:rsid w:val="007C2097"/>
    <w:rsid w:val="007C2145"/>
    <w:rsid w:val="007C4A25"/>
    <w:rsid w:val="007C7E00"/>
    <w:rsid w:val="007D6A07"/>
    <w:rsid w:val="007E4113"/>
    <w:rsid w:val="007E5FC8"/>
    <w:rsid w:val="00805D95"/>
    <w:rsid w:val="00812127"/>
    <w:rsid w:val="00813E93"/>
    <w:rsid w:val="008227DB"/>
    <w:rsid w:val="008279FA"/>
    <w:rsid w:val="00845D17"/>
    <w:rsid w:val="00852489"/>
    <w:rsid w:val="008579E4"/>
    <w:rsid w:val="008626E7"/>
    <w:rsid w:val="0086555F"/>
    <w:rsid w:val="0086574F"/>
    <w:rsid w:val="00870EE7"/>
    <w:rsid w:val="008A2B73"/>
    <w:rsid w:val="008B1F20"/>
    <w:rsid w:val="008C4751"/>
    <w:rsid w:val="008D7496"/>
    <w:rsid w:val="008F686C"/>
    <w:rsid w:val="009017EE"/>
    <w:rsid w:val="00906FF5"/>
    <w:rsid w:val="00913222"/>
    <w:rsid w:val="00913548"/>
    <w:rsid w:val="00916443"/>
    <w:rsid w:val="00917C9F"/>
    <w:rsid w:val="009213F7"/>
    <w:rsid w:val="00924140"/>
    <w:rsid w:val="00936638"/>
    <w:rsid w:val="00955FBC"/>
    <w:rsid w:val="00966EBD"/>
    <w:rsid w:val="00972525"/>
    <w:rsid w:val="00973506"/>
    <w:rsid w:val="009777D9"/>
    <w:rsid w:val="00980883"/>
    <w:rsid w:val="009824D9"/>
    <w:rsid w:val="009825F2"/>
    <w:rsid w:val="00991B88"/>
    <w:rsid w:val="00992337"/>
    <w:rsid w:val="00995252"/>
    <w:rsid w:val="00996397"/>
    <w:rsid w:val="009A1081"/>
    <w:rsid w:val="009A579D"/>
    <w:rsid w:val="009B73B7"/>
    <w:rsid w:val="009E0762"/>
    <w:rsid w:val="009E3297"/>
    <w:rsid w:val="009E67AD"/>
    <w:rsid w:val="009F251D"/>
    <w:rsid w:val="009F734F"/>
    <w:rsid w:val="00A04081"/>
    <w:rsid w:val="00A07158"/>
    <w:rsid w:val="00A134E6"/>
    <w:rsid w:val="00A20AB3"/>
    <w:rsid w:val="00A21035"/>
    <w:rsid w:val="00A21256"/>
    <w:rsid w:val="00A246B6"/>
    <w:rsid w:val="00A3732B"/>
    <w:rsid w:val="00A456E0"/>
    <w:rsid w:val="00A45752"/>
    <w:rsid w:val="00A47E70"/>
    <w:rsid w:val="00A53AEF"/>
    <w:rsid w:val="00A54FBE"/>
    <w:rsid w:val="00A67076"/>
    <w:rsid w:val="00A73902"/>
    <w:rsid w:val="00A7671C"/>
    <w:rsid w:val="00A87ABF"/>
    <w:rsid w:val="00A9334E"/>
    <w:rsid w:val="00A957CD"/>
    <w:rsid w:val="00A9667F"/>
    <w:rsid w:val="00A976A1"/>
    <w:rsid w:val="00AB00C3"/>
    <w:rsid w:val="00AB1244"/>
    <w:rsid w:val="00AB533B"/>
    <w:rsid w:val="00AB5661"/>
    <w:rsid w:val="00AC13F3"/>
    <w:rsid w:val="00AC26D7"/>
    <w:rsid w:val="00AD1CD8"/>
    <w:rsid w:val="00AE5A38"/>
    <w:rsid w:val="00AE6E2C"/>
    <w:rsid w:val="00AF43A8"/>
    <w:rsid w:val="00AF707A"/>
    <w:rsid w:val="00B0502B"/>
    <w:rsid w:val="00B06036"/>
    <w:rsid w:val="00B12BD1"/>
    <w:rsid w:val="00B14FB5"/>
    <w:rsid w:val="00B22C44"/>
    <w:rsid w:val="00B24807"/>
    <w:rsid w:val="00B258BB"/>
    <w:rsid w:val="00B437CA"/>
    <w:rsid w:val="00B50379"/>
    <w:rsid w:val="00B560B5"/>
    <w:rsid w:val="00B57961"/>
    <w:rsid w:val="00B67B97"/>
    <w:rsid w:val="00B70BDD"/>
    <w:rsid w:val="00B76C75"/>
    <w:rsid w:val="00B968C8"/>
    <w:rsid w:val="00B976B5"/>
    <w:rsid w:val="00BA3EC5"/>
    <w:rsid w:val="00BB5DFC"/>
    <w:rsid w:val="00BC13A9"/>
    <w:rsid w:val="00BC4BDF"/>
    <w:rsid w:val="00BC4C51"/>
    <w:rsid w:val="00BD279D"/>
    <w:rsid w:val="00BD6BB8"/>
    <w:rsid w:val="00BE3B42"/>
    <w:rsid w:val="00C020A5"/>
    <w:rsid w:val="00C12DBC"/>
    <w:rsid w:val="00C21A21"/>
    <w:rsid w:val="00C31B69"/>
    <w:rsid w:val="00C37FFA"/>
    <w:rsid w:val="00C51E6C"/>
    <w:rsid w:val="00C5481B"/>
    <w:rsid w:val="00C573F0"/>
    <w:rsid w:val="00C6695C"/>
    <w:rsid w:val="00C74ED2"/>
    <w:rsid w:val="00C76DDA"/>
    <w:rsid w:val="00C81CBD"/>
    <w:rsid w:val="00C8351F"/>
    <w:rsid w:val="00C9227C"/>
    <w:rsid w:val="00C945DB"/>
    <w:rsid w:val="00C95985"/>
    <w:rsid w:val="00C95B80"/>
    <w:rsid w:val="00C9680B"/>
    <w:rsid w:val="00CA6304"/>
    <w:rsid w:val="00CB512D"/>
    <w:rsid w:val="00CB6CF3"/>
    <w:rsid w:val="00CC5026"/>
    <w:rsid w:val="00CE1966"/>
    <w:rsid w:val="00CE5C0E"/>
    <w:rsid w:val="00CE690E"/>
    <w:rsid w:val="00CF6FE6"/>
    <w:rsid w:val="00D03F9A"/>
    <w:rsid w:val="00D104E0"/>
    <w:rsid w:val="00D157AF"/>
    <w:rsid w:val="00D202FA"/>
    <w:rsid w:val="00D338B8"/>
    <w:rsid w:val="00D35F6F"/>
    <w:rsid w:val="00D4641C"/>
    <w:rsid w:val="00D54716"/>
    <w:rsid w:val="00D608C3"/>
    <w:rsid w:val="00D61EF1"/>
    <w:rsid w:val="00D63018"/>
    <w:rsid w:val="00D71B40"/>
    <w:rsid w:val="00D95B9C"/>
    <w:rsid w:val="00D96016"/>
    <w:rsid w:val="00D967B6"/>
    <w:rsid w:val="00DB66FE"/>
    <w:rsid w:val="00DC4873"/>
    <w:rsid w:val="00DD5724"/>
    <w:rsid w:val="00DD6576"/>
    <w:rsid w:val="00DE00A2"/>
    <w:rsid w:val="00DE13AB"/>
    <w:rsid w:val="00DE34CF"/>
    <w:rsid w:val="00DE5D4A"/>
    <w:rsid w:val="00DE6E1D"/>
    <w:rsid w:val="00E02866"/>
    <w:rsid w:val="00E15BA1"/>
    <w:rsid w:val="00E27E18"/>
    <w:rsid w:val="00E409E8"/>
    <w:rsid w:val="00E57C03"/>
    <w:rsid w:val="00E64117"/>
    <w:rsid w:val="00E7392D"/>
    <w:rsid w:val="00E75DE5"/>
    <w:rsid w:val="00E8594D"/>
    <w:rsid w:val="00E9743C"/>
    <w:rsid w:val="00EA1902"/>
    <w:rsid w:val="00EA32CF"/>
    <w:rsid w:val="00EB2397"/>
    <w:rsid w:val="00EB3F46"/>
    <w:rsid w:val="00EB4AA6"/>
    <w:rsid w:val="00EC2CF3"/>
    <w:rsid w:val="00ED7555"/>
    <w:rsid w:val="00EE0733"/>
    <w:rsid w:val="00EE3AEF"/>
    <w:rsid w:val="00EE7D7C"/>
    <w:rsid w:val="00EF376B"/>
    <w:rsid w:val="00EF3A19"/>
    <w:rsid w:val="00F03AED"/>
    <w:rsid w:val="00F03C76"/>
    <w:rsid w:val="00F04918"/>
    <w:rsid w:val="00F0736D"/>
    <w:rsid w:val="00F07CB3"/>
    <w:rsid w:val="00F10B0F"/>
    <w:rsid w:val="00F11694"/>
    <w:rsid w:val="00F22063"/>
    <w:rsid w:val="00F222DF"/>
    <w:rsid w:val="00F24F23"/>
    <w:rsid w:val="00F2517E"/>
    <w:rsid w:val="00F25D98"/>
    <w:rsid w:val="00F269CD"/>
    <w:rsid w:val="00F27199"/>
    <w:rsid w:val="00F300FB"/>
    <w:rsid w:val="00F3190B"/>
    <w:rsid w:val="00F61596"/>
    <w:rsid w:val="00F75006"/>
    <w:rsid w:val="00F756C3"/>
    <w:rsid w:val="00F77D84"/>
    <w:rsid w:val="00F85BC3"/>
    <w:rsid w:val="00F85BFA"/>
    <w:rsid w:val="00F9031B"/>
    <w:rsid w:val="00FA55A0"/>
    <w:rsid w:val="00FA6FED"/>
    <w:rsid w:val="00FB6386"/>
    <w:rsid w:val="00FB7DE3"/>
    <w:rsid w:val="00FD4255"/>
    <w:rsid w:val="00FE006E"/>
    <w:rsid w:val="00FE2442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E244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table" w:styleId="afc">
    <w:name w:val="Table Grid"/>
    <w:basedOn w:val="a1"/>
    <w:rsid w:val="004D10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List Paragraph"/>
    <w:basedOn w:val="a"/>
    <w:uiPriority w:val="34"/>
    <w:qFormat/>
    <w:rsid w:val="00C81CB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594</TotalTime>
  <Pages>1</Pages>
  <Words>2135</Words>
  <Characters>12174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Zhanghongzhuo (Hongzhuo)</cp:lastModifiedBy>
  <cp:revision>114</cp:revision>
  <cp:lastPrinted>1899-12-31T23:00:00Z</cp:lastPrinted>
  <dcterms:created xsi:type="dcterms:W3CDTF">2023-05-25T08:03:00Z</dcterms:created>
  <dcterms:modified xsi:type="dcterms:W3CDTF">2025-10-02T23:10:00Z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1758675921</vt:lpwstr>
  </property>
</Properties>
</file>