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3FB25" w14:textId="57378B8F" w:rsidR="006758F6" w:rsidRPr="002532F7" w:rsidRDefault="006758F6" w:rsidP="006758F6">
      <w:pPr>
        <w:tabs>
          <w:tab w:val="right" w:pos="9781"/>
        </w:tabs>
        <w:overflowPunct/>
        <w:autoSpaceDE/>
        <w:autoSpaceDN/>
        <w:adjustRightInd/>
        <w:spacing w:after="0"/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2532F7">
        <w:rPr>
          <w:rFonts w:ascii="Arial" w:hAnsi="Arial" w:cs="Malgun Gothic"/>
          <w:b/>
          <w:noProof/>
          <w:sz w:val="24"/>
        </w:rPr>
        <w:t>3GPP TSG RAN WG2#13</w:t>
      </w:r>
      <w:r w:rsidRPr="002532F7">
        <w:rPr>
          <w:rFonts w:ascii="Arial" w:hAnsi="Arial" w:cs="Malgun Gothic" w:hint="eastAsia"/>
          <w:b/>
          <w:noProof/>
          <w:sz w:val="24"/>
        </w:rPr>
        <w:t>1</w:t>
      </w:r>
      <w:r w:rsidRPr="002532F7">
        <w:rPr>
          <w:rFonts w:ascii="Arial" w:hAnsi="Arial" w:cs="Malgun Gothic"/>
          <w:b/>
          <w:noProof/>
          <w:sz w:val="24"/>
        </w:rPr>
        <w:t>bis</w:t>
      </w:r>
      <w:r w:rsidRPr="002532F7">
        <w:rPr>
          <w:rFonts w:ascii="Arial" w:hAnsi="Arial" w:cs="Malgun Gothic"/>
          <w:b/>
          <w:noProof/>
          <w:sz w:val="24"/>
        </w:rPr>
        <w:tab/>
        <w:t>R2-25067</w:t>
      </w:r>
      <w:r>
        <w:rPr>
          <w:rFonts w:ascii="Arial" w:hAnsi="Arial" w:cs="Malgun Gothic"/>
          <w:b/>
          <w:noProof/>
          <w:sz w:val="24"/>
        </w:rPr>
        <w:t>5</w:t>
      </w:r>
      <w:r>
        <w:rPr>
          <w:rFonts w:ascii="Arial" w:hAnsi="Arial" w:cs="Malgun Gothic"/>
          <w:b/>
          <w:noProof/>
          <w:sz w:val="24"/>
        </w:rPr>
        <w:t>9</w:t>
      </w:r>
    </w:p>
    <w:p w14:paraId="2F06843F" w14:textId="77777777" w:rsidR="006758F6" w:rsidRPr="002532F7" w:rsidRDefault="006758F6" w:rsidP="006758F6">
      <w:pPr>
        <w:tabs>
          <w:tab w:val="right" w:pos="9216"/>
        </w:tabs>
        <w:overflowPunct/>
        <w:autoSpaceDE/>
        <w:autoSpaceDN/>
        <w:adjustRightInd/>
        <w:spacing w:after="0"/>
        <w:rPr>
          <w:rFonts w:ascii="Arial" w:hAnsi="Arial" w:cs="Malgun Gothic"/>
          <w:b/>
          <w:noProof/>
          <w:sz w:val="24"/>
        </w:rPr>
      </w:pPr>
      <w:r w:rsidRPr="002532F7">
        <w:rPr>
          <w:rFonts w:ascii="Arial" w:hAnsi="Arial" w:cs="Malgun Gothic"/>
          <w:b/>
          <w:noProof/>
          <w:sz w:val="24"/>
        </w:rPr>
        <w:t>Prague, Czech Republic, 13</w:t>
      </w:r>
      <w:r w:rsidRPr="002532F7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- 17</w:t>
      </w:r>
      <w:r w:rsidRPr="002532F7">
        <w:rPr>
          <w:rFonts w:ascii="Arial" w:hAnsi="Arial" w:cs="Malgun Gothic" w:hint="eastAsia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October 2025</w:t>
      </w:r>
    </w:p>
    <w:p w14:paraId="280C3B81" w14:textId="77777777" w:rsidR="006758F6" w:rsidRPr="002532F7" w:rsidRDefault="006758F6" w:rsidP="006758F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78539CCD" w14:textId="77777777" w:rsidR="006758F6" w:rsidRPr="002532F7" w:rsidRDefault="006758F6" w:rsidP="006758F6">
      <w:pPr>
        <w:overflowPunct/>
        <w:autoSpaceDE/>
        <w:autoSpaceDN/>
        <w:adjustRightInd/>
        <w:spacing w:after="0"/>
        <w:rPr>
          <w:rFonts w:ascii="Arial" w:hAnsi="Arial" w:cs="Arial"/>
        </w:rPr>
      </w:pPr>
    </w:p>
    <w:p w14:paraId="33154783" w14:textId="2107BB5F"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 w:rsidR="00C40EFC">
          <w:rPr>
            <w:b/>
            <w:sz w:val="24"/>
          </w:rPr>
          <w:t>6</w:t>
        </w:r>
        <w:r w:rsidR="00BD6482">
          <w:rPr>
            <w:b/>
            <w:sz w:val="24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S5-25</w:t>
        </w:r>
        <w:r w:rsidR="003779F2">
          <w:rPr>
            <w:b/>
            <w:i/>
            <w:sz w:val="28"/>
          </w:rPr>
          <w:t>4</w:t>
        </w:r>
        <w:r w:rsidR="005849DA">
          <w:rPr>
            <w:b/>
            <w:i/>
            <w:sz w:val="28"/>
          </w:rPr>
          <w:t>110</w:t>
        </w:r>
      </w:fldSimple>
    </w:p>
    <w:p w14:paraId="09A00AF9" w14:textId="77777777" w:rsidR="00285DAE" w:rsidRPr="00E153FF" w:rsidRDefault="00285DAE" w:rsidP="00285DAE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</w:t>
      </w:r>
      <w:proofErr w:type="spellEnd"/>
      <w:r w:rsidRPr="00E153FF">
        <w:rPr>
          <w:rFonts w:eastAsia="SimSun"/>
          <w:sz w:val="24"/>
          <w:szCs w:val="24"/>
        </w:rPr>
        <w:t>-Göteborg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>th A</w:t>
      </w:r>
      <w:r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64CF601C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D61826">
        <w:rPr>
          <w:rFonts w:ascii="Arial" w:hAnsi="Arial" w:cs="Arial"/>
          <w:b/>
        </w:rPr>
        <w:t xml:space="preserve">Reply to </w:t>
      </w:r>
      <w:r w:rsidR="00F11DC1" w:rsidRPr="00D61826">
        <w:rPr>
          <w:rFonts w:ascii="Arial" w:eastAsia="DengXian" w:hAnsi="Arial" w:cs="Arial"/>
          <w:b/>
        </w:rPr>
        <w:t xml:space="preserve">LS on </w:t>
      </w:r>
      <w:r w:rsidR="00475992" w:rsidRPr="00D61826">
        <w:rPr>
          <w:rFonts w:ascii="Arial" w:eastAsia="DengXian" w:hAnsi="Arial" w:cs="Arial"/>
          <w:b/>
        </w:rPr>
        <w:t>Continuous MDT</w:t>
      </w:r>
    </w:p>
    <w:p w14:paraId="4883A40B" w14:textId="0BEF03FA" w:rsidR="00F94E1B" w:rsidRPr="006758F6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D77DD" w:rsidRPr="006758F6">
        <w:rPr>
          <w:rFonts w:ascii="Arial" w:eastAsia="DengXian" w:hAnsi="Arial" w:cs="Arial"/>
          <w:b/>
        </w:rPr>
        <w:t>Respond LS on Continuous MDT</w:t>
      </w:r>
      <w:r w:rsidR="00F11DC1" w:rsidRPr="006758F6">
        <w:rPr>
          <w:rFonts w:ascii="Arial" w:hAnsi="Arial" w:cs="Arial"/>
          <w:b/>
          <w:sz w:val="22"/>
          <w:szCs w:val="22"/>
        </w:rPr>
        <w:t xml:space="preserve"> (</w:t>
      </w:r>
      <w:r w:rsidR="000D77DD" w:rsidRPr="006758F6">
        <w:rPr>
          <w:rFonts w:ascii="Arial" w:hAnsi="Arial" w:cs="Arial"/>
          <w:b/>
          <w:sz w:val="22"/>
          <w:szCs w:val="22"/>
        </w:rPr>
        <w:t>R3-253958</w:t>
      </w:r>
      <w:r w:rsidR="00F11DC1" w:rsidRPr="006758F6">
        <w:rPr>
          <w:rFonts w:ascii="Arial" w:hAnsi="Arial" w:cs="Arial"/>
          <w:b/>
          <w:sz w:val="22"/>
          <w:szCs w:val="22"/>
        </w:rPr>
        <w:t>)</w:t>
      </w:r>
    </w:p>
    <w:p w14:paraId="7D39187A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D61826">
        <w:rPr>
          <w:rFonts w:ascii="Arial" w:hAnsi="Arial" w:cs="Arial"/>
          <w:b/>
          <w:bCs/>
        </w:rPr>
        <w:t>Rel-1</w:t>
      </w:r>
      <w:r w:rsidRPr="00D61826">
        <w:rPr>
          <w:rFonts w:ascii="Arial" w:hAnsi="Arial" w:cs="Arial" w:hint="eastAsia"/>
          <w:b/>
          <w:bCs/>
          <w:lang w:eastAsia="zh-CN"/>
        </w:rPr>
        <w:t>9</w:t>
      </w:r>
    </w:p>
    <w:bookmarkEnd w:id="5"/>
    <w:bookmarkEnd w:id="6"/>
    <w:bookmarkEnd w:id="7"/>
    <w:p w14:paraId="126D0266" w14:textId="715142E3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326CF" w:rsidRPr="00D04B65">
        <w:rPr>
          <w:rFonts w:ascii="Arial" w:eastAsia="DengXian" w:hAnsi="Arial" w:cs="Arial"/>
          <w:b/>
          <w:bCs/>
        </w:rPr>
        <w:t>NR_AIML_NGRAN_enh-Core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7034F625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5326CF">
        <w:rPr>
          <w:rFonts w:ascii="Arial" w:hAnsi="Arial" w:cs="Arial"/>
          <w:b/>
          <w:bCs/>
          <w:sz w:val="22"/>
          <w:szCs w:val="22"/>
          <w:lang w:eastAsia="zh-CN"/>
        </w:rPr>
        <w:t>3</w:t>
      </w:r>
    </w:p>
    <w:p w14:paraId="10026E11" w14:textId="49399B75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D346A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bookmarkEnd w:id="8"/>
    <w:bookmarkEnd w:id="9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4F4052A9" w:rsidR="00F94E1B" w:rsidRDefault="00843C9B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B554B8"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Zu.Qiang@ericsson.com</w:t>
        </w:r>
      </w:hyperlink>
    </w:p>
    <w:p w14:paraId="1527E96D" w14:textId="035E39BD" w:rsidR="00615327" w:rsidRDefault="006153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615327">
        <w:rPr>
          <w:rFonts w:ascii="Arial" w:hAnsi="Arial" w:cs="Arial"/>
          <w:b/>
          <w:sz w:val="22"/>
          <w:szCs w:val="22"/>
        </w:rPr>
        <w:t>Johannes Achter</w:t>
      </w:r>
      <w:r>
        <w:rPr>
          <w:rFonts w:ascii="Arial" w:hAnsi="Arial" w:cs="Arial"/>
          <w:b/>
          <w:sz w:val="22"/>
          <w:szCs w:val="22"/>
        </w:rPr>
        <w:tab/>
      </w:r>
      <w:hyperlink r:id="rId11" w:history="1">
        <w:r w:rsidRPr="00CE6C9B">
          <w:rPr>
            <w:rStyle w:val="Hyperlink"/>
            <w:rFonts w:ascii="Arial" w:hAnsi="Arial" w:cs="Arial"/>
            <w:b/>
            <w:sz w:val="22"/>
            <w:szCs w:val="22"/>
          </w:rPr>
          <w:t>johannes.achter@magenta.at</w:t>
        </w:r>
      </w:hyperlink>
    </w:p>
    <w:p w14:paraId="02D6A469" w14:textId="202791EF" w:rsidR="0008254E" w:rsidRDefault="0008254E" w:rsidP="000825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Min Shu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shumin</w:t>
        </w:r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catt</w:t>
        </w:r>
        <w:r w:rsidR="00D342C6" w:rsidRPr="00CE6C9B">
          <w:rPr>
            <w:rStyle w:val="Hyperlink"/>
            <w:rFonts w:ascii="Arial" w:hAnsi="Arial" w:cs="Arial"/>
            <w:b/>
            <w:bCs/>
            <w:sz w:val="22"/>
            <w:szCs w:val="22"/>
          </w:rPr>
          <w:t>.c</w:t>
        </w:r>
        <w:r w:rsidR="00D342C6" w:rsidRPr="00CE6C9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n</w:t>
        </w:r>
      </w:hyperlink>
    </w:p>
    <w:p w14:paraId="4C91316E" w14:textId="30CF5556" w:rsidR="001A636B" w:rsidRDefault="00D342C6" w:rsidP="0034726D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B</w:t>
      </w:r>
      <w:r w:rsidRPr="0034726D">
        <w:rPr>
          <w:rFonts w:ascii="Arial" w:hAnsi="Arial" w:cs="Arial"/>
          <w:b/>
          <w:bCs/>
          <w:sz w:val="22"/>
          <w:szCs w:val="22"/>
          <w:lang w:eastAsia="zh-CN"/>
        </w:rPr>
        <w:t xml:space="preserve">angqiu </w:t>
      </w:r>
      <w:r w:rsidR="0034726D">
        <w:rPr>
          <w:rFonts w:ascii="Arial" w:hAnsi="Arial" w:cs="Arial"/>
          <w:b/>
          <w:bCs/>
          <w:sz w:val="22"/>
          <w:szCs w:val="22"/>
          <w:lang w:eastAsia="zh-CN"/>
        </w:rPr>
        <w:t>R</w:t>
      </w:r>
      <w:r w:rsidR="0034726D" w:rsidRPr="0034726D">
        <w:rPr>
          <w:rFonts w:ascii="Arial" w:hAnsi="Arial" w:cs="Arial"/>
          <w:b/>
          <w:bCs/>
          <w:sz w:val="22"/>
          <w:szCs w:val="22"/>
          <w:lang w:eastAsia="zh-CN"/>
        </w:rPr>
        <w:t>uan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hyperlink r:id="rId13" w:history="1">
        <w:r w:rsidRPr="00CE6C9B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ruan.bangqiu@zte.com.cn</w:t>
        </w:r>
      </w:hyperlink>
    </w:p>
    <w:p w14:paraId="5BF464FF" w14:textId="5D33A5DD" w:rsidR="001A636B" w:rsidRDefault="005756CD" w:rsidP="001A636B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1A636B">
        <w:rPr>
          <w:rFonts w:ascii="Arial" w:eastAsia="Times New Roman" w:hAnsi="Arial" w:cs="Arial"/>
          <w:b/>
          <w:bCs/>
          <w:sz w:val="22"/>
          <w:szCs w:val="22"/>
        </w:rPr>
        <w:t>Shi Xiaoli</w:t>
      </w:r>
      <w:r w:rsidR="001A636B" w:rsidRPr="00353D9D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D342C6">
        <w:rPr>
          <w:rFonts w:ascii="Arial" w:eastAsia="Times New Roman" w:hAnsi="Arial" w:cs="Arial"/>
          <w:b/>
          <w:bCs/>
          <w:sz w:val="22"/>
          <w:szCs w:val="22"/>
        </w:rPr>
        <w:tab/>
      </w:r>
      <w:hyperlink r:id="rId14" w:history="1">
        <w:r w:rsidR="00D342C6" w:rsidRPr="00CE6C9B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shixiaoli@huawei.com</w:t>
        </w:r>
      </w:hyperlink>
    </w:p>
    <w:p w14:paraId="3C5EB0F4" w14:textId="49D36AC5" w:rsidR="005756CD" w:rsidRDefault="005756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4240FF79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C0043B">
        <w:rPr>
          <w:rFonts w:ascii="Arial" w:hAnsi="Arial" w:cs="Arial"/>
          <w:bCs/>
          <w:lang w:eastAsia="zh-CN"/>
        </w:rPr>
        <w:t>S5-25</w:t>
      </w:r>
      <w:r w:rsidR="005A7802">
        <w:rPr>
          <w:rFonts w:ascii="Arial" w:hAnsi="Arial" w:cs="Arial"/>
          <w:bCs/>
          <w:lang w:eastAsia="zh-CN"/>
        </w:rPr>
        <w:t>4099</w:t>
      </w:r>
      <w:r w:rsidR="0071561A">
        <w:rPr>
          <w:rFonts w:ascii="Arial" w:hAnsi="Arial" w:cs="Arial"/>
          <w:bCs/>
          <w:lang w:eastAsia="zh-CN"/>
        </w:rPr>
        <w:t>,</w:t>
      </w:r>
      <w:r w:rsidR="0071561A" w:rsidRPr="0071561A">
        <w:rPr>
          <w:rFonts w:ascii="Arial" w:hAnsi="Arial" w:cs="Arial"/>
          <w:bCs/>
          <w:lang w:eastAsia="zh-CN"/>
        </w:rPr>
        <w:t xml:space="preserve"> </w:t>
      </w:r>
      <w:r w:rsidR="00216D62">
        <w:rPr>
          <w:rFonts w:ascii="Arial" w:hAnsi="Arial" w:cs="Arial"/>
          <w:bCs/>
          <w:lang w:eastAsia="zh-CN"/>
        </w:rPr>
        <w:t>S5-254111,</w:t>
      </w:r>
      <w:r w:rsidR="00216D62" w:rsidRPr="0071561A">
        <w:rPr>
          <w:rFonts w:ascii="Arial" w:hAnsi="Arial" w:cs="Arial"/>
          <w:bCs/>
          <w:lang w:eastAsia="zh-CN"/>
        </w:rPr>
        <w:t xml:space="preserve"> </w:t>
      </w:r>
      <w:r w:rsidR="0071561A">
        <w:rPr>
          <w:rFonts w:ascii="Arial" w:hAnsi="Arial" w:cs="Arial"/>
          <w:bCs/>
          <w:lang w:eastAsia="zh-CN"/>
        </w:rPr>
        <w:t>S5-253</w:t>
      </w:r>
      <w:r w:rsidR="00BB1D8A">
        <w:rPr>
          <w:rFonts w:ascii="Arial" w:hAnsi="Arial" w:cs="Arial"/>
          <w:bCs/>
          <w:lang w:eastAsia="zh-CN"/>
        </w:rPr>
        <w:t>907</w:t>
      </w:r>
      <w:r w:rsidR="0071561A">
        <w:rPr>
          <w:rFonts w:ascii="Arial" w:hAnsi="Arial" w:cs="Arial"/>
          <w:bCs/>
          <w:lang w:eastAsia="zh-CN"/>
        </w:rPr>
        <w:t>,</w:t>
      </w:r>
      <w:r w:rsidR="0071561A" w:rsidRPr="0071561A">
        <w:rPr>
          <w:rFonts w:ascii="Arial" w:hAnsi="Arial" w:cs="Arial"/>
          <w:bCs/>
          <w:lang w:eastAsia="zh-CN"/>
        </w:rPr>
        <w:t xml:space="preserve"> </w:t>
      </w:r>
      <w:r w:rsidR="0071561A">
        <w:rPr>
          <w:rFonts w:ascii="Arial" w:hAnsi="Arial" w:cs="Arial"/>
          <w:bCs/>
          <w:lang w:eastAsia="zh-CN"/>
        </w:rPr>
        <w:t>S5-253</w:t>
      </w:r>
      <w:r w:rsidR="00BB1D8A">
        <w:rPr>
          <w:rFonts w:ascii="Arial" w:hAnsi="Arial" w:cs="Arial"/>
          <w:bCs/>
          <w:lang w:eastAsia="zh-CN"/>
        </w:rPr>
        <w:t>908</w:t>
      </w:r>
      <w:r w:rsidR="00DF4017">
        <w:rPr>
          <w:rFonts w:ascii="Arial" w:hAnsi="Arial" w:cs="Arial"/>
          <w:bCs/>
          <w:lang w:eastAsia="zh-CN"/>
        </w:rPr>
        <w:t>, S5-25</w:t>
      </w:r>
      <w:r w:rsidR="001E14A6">
        <w:rPr>
          <w:rFonts w:ascii="Arial" w:hAnsi="Arial" w:cs="Arial"/>
          <w:bCs/>
          <w:lang w:eastAsia="zh-CN"/>
        </w:rPr>
        <w:t>4070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08402C58" w14:textId="77777777" w:rsidR="005549C3" w:rsidRPr="005549C3" w:rsidRDefault="005549C3" w:rsidP="005549C3">
      <w:pPr>
        <w:rPr>
          <w:lang w:val="en-CA" w:eastAsia="zh-CN"/>
        </w:rPr>
      </w:pPr>
      <w:bookmarkStart w:id="10" w:name="_Hlk175179351"/>
      <w:bookmarkStart w:id="11" w:name="OLE_LINK1"/>
      <w:bookmarkStart w:id="12" w:name="OLE_LINK2"/>
      <w:r w:rsidRPr="005549C3">
        <w:rPr>
          <w:lang w:val="en-CA" w:eastAsia="zh-CN"/>
        </w:rPr>
        <w:t>SA5 thanks RAN3 for the incoming LS on Continuous Management-Based MDT. SA5 has been requested to specify a corresponding solution.</w:t>
      </w:r>
    </w:p>
    <w:p w14:paraId="78979B48" w14:textId="07C222B7" w:rsidR="005549C3" w:rsidRDefault="005549C3" w:rsidP="005549C3">
      <w:pPr>
        <w:rPr>
          <w:lang w:val="en-CA" w:eastAsia="zh-CN"/>
        </w:rPr>
      </w:pPr>
      <w:r w:rsidRPr="005549C3">
        <w:rPr>
          <w:lang w:val="en-CA" w:eastAsia="zh-CN"/>
        </w:rPr>
        <w:t xml:space="preserve">SA5 has studied the request and </w:t>
      </w:r>
      <w:r w:rsidR="00EA24D6">
        <w:rPr>
          <w:lang w:val="en-CA" w:eastAsia="zh-CN"/>
        </w:rPr>
        <w:t>agreed that</w:t>
      </w:r>
      <w:r w:rsidR="00EA24D6" w:rsidRPr="00EA24D6">
        <w:rPr>
          <w:lang w:eastAsia="zh-CN"/>
        </w:rPr>
        <w:t xml:space="preserve"> the principles </w:t>
      </w:r>
      <w:r w:rsidR="00EA24D6">
        <w:rPr>
          <w:lang w:eastAsia="zh-CN"/>
        </w:rPr>
        <w:t>present by the</w:t>
      </w:r>
      <w:r w:rsidR="00EA24D6" w:rsidRPr="00EA24D6">
        <w:rPr>
          <w:lang w:eastAsia="zh-CN"/>
        </w:rPr>
        <w:t xml:space="preserve"> RAN3</w:t>
      </w:r>
      <w:r w:rsidR="00EA24D6">
        <w:rPr>
          <w:lang w:val="en-CA" w:eastAsia="zh-CN"/>
        </w:rPr>
        <w:t xml:space="preserve"> incoming LS is </w:t>
      </w:r>
      <w:r w:rsidR="00EA24D6" w:rsidRPr="00EA24D6">
        <w:rPr>
          <w:lang w:eastAsia="zh-CN"/>
        </w:rPr>
        <w:t>feasib</w:t>
      </w:r>
      <w:r w:rsidR="00EA24D6">
        <w:rPr>
          <w:lang w:eastAsia="zh-CN"/>
        </w:rPr>
        <w:t>le</w:t>
      </w:r>
      <w:r w:rsidR="001417C6">
        <w:rPr>
          <w:lang w:eastAsia="zh-CN"/>
        </w:rPr>
        <w:t xml:space="preserve">. </w:t>
      </w:r>
      <w:r w:rsidR="002C7F38">
        <w:rPr>
          <w:lang w:eastAsia="zh-CN"/>
        </w:rPr>
        <w:t>Therefore,</w:t>
      </w:r>
      <w:r w:rsidR="001417C6">
        <w:rPr>
          <w:lang w:eastAsia="zh-CN"/>
        </w:rPr>
        <w:t xml:space="preserve"> </w:t>
      </w:r>
      <w:r w:rsidR="00D81A33">
        <w:rPr>
          <w:lang w:val="en-CA" w:eastAsia="zh-CN"/>
        </w:rPr>
        <w:t xml:space="preserve">SA5 has </w:t>
      </w:r>
      <w:r w:rsidRPr="005549C3">
        <w:rPr>
          <w:lang w:val="en-CA" w:eastAsia="zh-CN"/>
        </w:rPr>
        <w:t>agreed a solution for Continuous Management-Based MDT in the context of non-split RAN architecture.</w:t>
      </w:r>
      <w:r>
        <w:rPr>
          <w:lang w:val="en-CA" w:eastAsia="zh-CN"/>
        </w:rPr>
        <w:t xml:space="preserve"> </w:t>
      </w:r>
      <w:r w:rsidRPr="005549C3">
        <w:rPr>
          <w:lang w:val="en-CA" w:eastAsia="zh-CN"/>
        </w:rPr>
        <w:t xml:space="preserve">For split RAN architecture, the </w:t>
      </w:r>
      <w:r w:rsidR="00ED1D75">
        <w:rPr>
          <w:lang w:val="en-CA" w:eastAsia="zh-CN"/>
        </w:rPr>
        <w:t>same</w:t>
      </w:r>
      <w:r w:rsidRPr="005549C3">
        <w:rPr>
          <w:lang w:val="en-CA" w:eastAsia="zh-CN"/>
        </w:rPr>
        <w:t xml:space="preserve"> solution is support</w:t>
      </w:r>
      <w:r w:rsidR="00DD19E6">
        <w:rPr>
          <w:lang w:val="en-CA" w:eastAsia="zh-CN"/>
        </w:rPr>
        <w:t>ed</w:t>
      </w:r>
      <w:r w:rsidRPr="005549C3">
        <w:rPr>
          <w:lang w:val="en-CA" w:eastAsia="zh-CN"/>
        </w:rPr>
        <w:t xml:space="preserve"> at the gNB-CU-CP only.</w:t>
      </w:r>
    </w:p>
    <w:p w14:paraId="027FD603" w14:textId="0A39B228" w:rsidR="00F94E1B" w:rsidRPr="005549C3" w:rsidRDefault="005549C3" w:rsidP="00921296">
      <w:pPr>
        <w:rPr>
          <w:lang w:val="en-CA" w:eastAsia="zh-CN"/>
        </w:rPr>
      </w:pPr>
      <w:r w:rsidRPr="005549C3">
        <w:rPr>
          <w:lang w:val="en-CA" w:eastAsia="zh-CN"/>
        </w:rPr>
        <w:t>Please refer to the attached agreed Change Requests (CRs) for further details.</w:t>
      </w:r>
    </w:p>
    <w:bookmarkEnd w:id="10"/>
    <w:bookmarkEnd w:id="11"/>
    <w:bookmarkEnd w:id="12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2F3824D8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</w:p>
    <w:p w14:paraId="4F6BAAFF" w14:textId="404FAD7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RAN3 to take the above information into consideration and update the relevant RAN3 specifications </w:t>
      </w:r>
      <w:r w:rsidR="00391B73">
        <w:t>if it is needed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48E0C36F" w14:textId="548F229F" w:rsidR="00F94E1B" w:rsidRDefault="00694B78">
      <w:r>
        <w:t>SA5#163</w:t>
      </w:r>
      <w:r w:rsidR="00843C9B">
        <w:tab/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843C9B">
        <w:tab/>
      </w:r>
      <w:r w:rsidR="0032618C">
        <w:t>Wuhan</w:t>
      </w:r>
      <w:r w:rsidRPr="00694B78">
        <w:t>, CN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77777777" w:rsidR="0032618C" w:rsidRDefault="0032618C"/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883E2" w14:textId="77777777" w:rsidR="00C80756" w:rsidRDefault="00C80756">
      <w:pPr>
        <w:spacing w:after="0"/>
      </w:pPr>
      <w:r>
        <w:separator/>
      </w:r>
    </w:p>
  </w:endnote>
  <w:endnote w:type="continuationSeparator" w:id="0">
    <w:p w14:paraId="0E346970" w14:textId="77777777" w:rsidR="00C80756" w:rsidRDefault="00C807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EEF6F" w14:textId="77777777" w:rsidR="00C80756" w:rsidRDefault="00C80756">
      <w:pPr>
        <w:spacing w:after="0"/>
      </w:pPr>
      <w:r>
        <w:separator/>
      </w:r>
    </w:p>
  </w:footnote>
  <w:footnote w:type="continuationSeparator" w:id="0">
    <w:p w14:paraId="4E7D8536" w14:textId="77777777" w:rsidR="00C80756" w:rsidRDefault="00C807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21DD"/>
    <w:rsid w:val="00043A6B"/>
    <w:rsid w:val="0006015E"/>
    <w:rsid w:val="00062025"/>
    <w:rsid w:val="000735E4"/>
    <w:rsid w:val="0008254E"/>
    <w:rsid w:val="000852CE"/>
    <w:rsid w:val="0008790C"/>
    <w:rsid w:val="000921E3"/>
    <w:rsid w:val="00093E81"/>
    <w:rsid w:val="000959F5"/>
    <w:rsid w:val="000B2ECC"/>
    <w:rsid w:val="000C6359"/>
    <w:rsid w:val="000D346A"/>
    <w:rsid w:val="000D546B"/>
    <w:rsid w:val="000D77DD"/>
    <w:rsid w:val="000E0028"/>
    <w:rsid w:val="000E1C14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60237"/>
    <w:rsid w:val="003779F2"/>
    <w:rsid w:val="00383545"/>
    <w:rsid w:val="003840C5"/>
    <w:rsid w:val="00391B73"/>
    <w:rsid w:val="003B2537"/>
    <w:rsid w:val="003B5974"/>
    <w:rsid w:val="003C341A"/>
    <w:rsid w:val="003E070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6409"/>
    <w:rsid w:val="005326C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758F6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63AEB"/>
    <w:rsid w:val="00865DE2"/>
    <w:rsid w:val="008710EC"/>
    <w:rsid w:val="008801E5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BCB"/>
    <w:rsid w:val="00B350A5"/>
    <w:rsid w:val="00B353DB"/>
    <w:rsid w:val="00B371F1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17ECE"/>
    <w:rsid w:val="00C25BCB"/>
    <w:rsid w:val="00C2666C"/>
    <w:rsid w:val="00C328D9"/>
    <w:rsid w:val="00C343A4"/>
    <w:rsid w:val="00C40EFC"/>
    <w:rsid w:val="00C46E07"/>
    <w:rsid w:val="00C50841"/>
    <w:rsid w:val="00C803EA"/>
    <w:rsid w:val="00C80756"/>
    <w:rsid w:val="00C85647"/>
    <w:rsid w:val="00C85E65"/>
    <w:rsid w:val="00CB506A"/>
    <w:rsid w:val="00CB71A2"/>
    <w:rsid w:val="00CC039B"/>
    <w:rsid w:val="00CD087B"/>
    <w:rsid w:val="00CD1375"/>
    <w:rsid w:val="00CE164F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342C6"/>
    <w:rsid w:val="00D36120"/>
    <w:rsid w:val="00D41021"/>
    <w:rsid w:val="00D4596F"/>
    <w:rsid w:val="00D47B6C"/>
    <w:rsid w:val="00D56587"/>
    <w:rsid w:val="00D57BC4"/>
    <w:rsid w:val="00D61826"/>
    <w:rsid w:val="00D66BF7"/>
    <w:rsid w:val="00D706AB"/>
    <w:rsid w:val="00D729CE"/>
    <w:rsid w:val="00D81A33"/>
    <w:rsid w:val="00D8590E"/>
    <w:rsid w:val="00D87FEA"/>
    <w:rsid w:val="00D9784E"/>
    <w:rsid w:val="00DA0946"/>
    <w:rsid w:val="00DA47DB"/>
    <w:rsid w:val="00DA7262"/>
    <w:rsid w:val="00DC1E56"/>
    <w:rsid w:val="00DC600B"/>
    <w:rsid w:val="00DD0A84"/>
    <w:rsid w:val="00DD19E6"/>
    <w:rsid w:val="00DD2537"/>
    <w:rsid w:val="00DD6A3A"/>
    <w:rsid w:val="00DF3E55"/>
    <w:rsid w:val="00DF4017"/>
    <w:rsid w:val="00E0182A"/>
    <w:rsid w:val="00E13F9E"/>
    <w:rsid w:val="00E21BBA"/>
    <w:rsid w:val="00E24C1B"/>
    <w:rsid w:val="00E26846"/>
    <w:rsid w:val="00E36BBF"/>
    <w:rsid w:val="00E4765A"/>
    <w:rsid w:val="00E63F8A"/>
    <w:rsid w:val="00E675BA"/>
    <w:rsid w:val="00E81EFE"/>
    <w:rsid w:val="00E87379"/>
    <w:rsid w:val="00E91D43"/>
    <w:rsid w:val="00E95EAA"/>
    <w:rsid w:val="00EA24D6"/>
    <w:rsid w:val="00EB1998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uan.bangqiu@zte.com.c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umin@catt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ohannes.achter@magenta.at" TargetMode="External"/><Relationship Id="rId5" Type="http://schemas.openxmlformats.org/officeDocument/2006/relationships/styles" Target="styles.xml"/><Relationship Id="rId15" Type="http://schemas.openxmlformats.org/officeDocument/2006/relationships/hyperlink" Target="mailto:3GPPLiaison@etsi.org" TargetMode="External"/><Relationship Id="rId10" Type="http://schemas.openxmlformats.org/officeDocument/2006/relationships/hyperlink" Target="mailto:Zu.Qiang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hixiaol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CR#1352r1</cp:lastModifiedBy>
  <cp:revision>4</cp:revision>
  <cp:lastPrinted>2002-04-23T07:10:00Z</cp:lastPrinted>
  <dcterms:created xsi:type="dcterms:W3CDTF">2025-09-28T22:35:00Z</dcterms:created>
  <dcterms:modified xsi:type="dcterms:W3CDTF">2025-09-28T22:39:00Z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