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CA56C" w14:textId="7B6E9023" w:rsidR="009D4963" w:rsidRPr="00926769" w:rsidRDefault="009D4963" w:rsidP="009D4963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  <w:highlight w:val="lightGray"/>
        </w:rPr>
      </w:pPr>
      <w:r w:rsidRPr="00926769">
        <w:rPr>
          <w:rFonts w:ascii="Arial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hAnsi="Arial"/>
          <w:b/>
          <w:noProof/>
          <w:sz w:val="24"/>
          <w:highlight w:val="lightGray"/>
        </w:rPr>
        <w:tab/>
        <w:t>CP-25</w:t>
      </w:r>
      <w:r>
        <w:rPr>
          <w:rFonts w:ascii="Arial" w:hAnsi="Arial"/>
          <w:b/>
          <w:noProof/>
          <w:sz w:val="24"/>
          <w:highlight w:val="lightGray"/>
        </w:rPr>
        <w:t>12</w:t>
      </w:r>
      <w:r w:rsidR="00D27A47">
        <w:rPr>
          <w:rFonts w:ascii="Arial" w:hAnsi="Arial"/>
          <w:b/>
          <w:noProof/>
          <w:sz w:val="24"/>
          <w:highlight w:val="lightGray"/>
        </w:rPr>
        <w:t>82</w:t>
      </w:r>
    </w:p>
    <w:p w14:paraId="11C88A41" w14:textId="31A0BB90" w:rsidR="001E489F" w:rsidRDefault="009D4963" w:rsidP="009D4963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  <w:lang w:val="fr-FR"/>
        </w:rPr>
      </w:pPr>
      <w:r w:rsidRPr="009D4963">
        <w:rPr>
          <w:rFonts w:ascii="Arial" w:hAnsi="Arial"/>
          <w:b/>
          <w:noProof/>
          <w:sz w:val="24"/>
          <w:highlight w:val="lightGray"/>
          <w:lang w:val="fr-FR"/>
        </w:rPr>
        <w:t>Prague, CZ, 9 - 10 June, 2025</w:t>
      </w:r>
    </w:p>
    <w:p w14:paraId="67A8ACC6" w14:textId="77777777" w:rsidR="00F33B85" w:rsidRPr="009D4963" w:rsidRDefault="00F33B85" w:rsidP="009D4963">
      <w:pPr>
        <w:widowControl w:val="0"/>
        <w:tabs>
          <w:tab w:val="right" w:pos="9638"/>
        </w:tabs>
        <w:spacing w:after="0"/>
        <w:rPr>
          <w:rFonts w:eastAsia="Batang" w:cs="Arial"/>
          <w:b/>
          <w:lang w:val="fr-FR" w:eastAsia="zh-CN"/>
        </w:rPr>
      </w:pPr>
    </w:p>
    <w:p w14:paraId="6B417959" w14:textId="765BC001" w:rsidR="001E489F" w:rsidRPr="009D4963" w:rsidRDefault="008B690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9D4963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9D4963">
        <w:rPr>
          <w:rFonts w:ascii="Arial" w:eastAsia="Batang" w:hAnsi="Arial"/>
          <w:b/>
          <w:sz w:val="24"/>
          <w:szCs w:val="24"/>
          <w:lang w:val="fr-FR" w:eastAsia="zh-CN"/>
        </w:rPr>
        <w:tab/>
      </w:r>
      <w:r w:rsidR="009D4963" w:rsidRPr="009D4963">
        <w:rPr>
          <w:rFonts w:ascii="Arial" w:eastAsia="Batang" w:hAnsi="Arial"/>
          <w:b/>
          <w:sz w:val="24"/>
          <w:szCs w:val="24"/>
          <w:lang w:val="fr-FR" w:eastAsia="zh-CN"/>
        </w:rPr>
        <w:t>CT1</w:t>
      </w:r>
    </w:p>
    <w:p w14:paraId="2BB8AC0B" w14:textId="0D690205" w:rsidR="001E489F" w:rsidRPr="006C2E80" w:rsidRDefault="00F95AE2" w:rsidP="0063107F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C268D" w:rsidRPr="000C268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81B02" w:rsidRPr="00581B02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9F6AF7" w:rsidR="001E489F" w:rsidRDefault="0063107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0" w:name="OLE_LINK1"/>
      <w:bookmarkStart w:id="1" w:name="OLE_LINK2"/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0"/>
    <w:bookmarkEnd w:id="1"/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FFE9A5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C268D" w:rsidRPr="000C268D">
        <w:rPr>
          <w:lang w:eastAsia="ja-JP"/>
        </w:rPr>
        <w:t>CT aspects of MINT support in EPS for 5G-only national roaming UE</w:t>
      </w:r>
    </w:p>
    <w:p w14:paraId="1845B441" w14:textId="7A575A68" w:rsidR="001E489F" w:rsidRPr="00BA3A53" w:rsidRDefault="001E489F" w:rsidP="001E489F">
      <w:pPr>
        <w:pStyle w:val="Guidance"/>
      </w:pPr>
    </w:p>
    <w:p w14:paraId="4520DCE2" w14:textId="3DD4BC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268D">
        <w:rPr>
          <w:lang w:eastAsia="ja-JP"/>
        </w:rPr>
        <w:t>MINT_Ph2</w:t>
      </w:r>
    </w:p>
    <w:p w14:paraId="18C69795" w14:textId="48099B55" w:rsidR="001E489F" w:rsidRDefault="001E489F" w:rsidP="001E489F">
      <w:pPr>
        <w:pStyle w:val="Guidance"/>
      </w:pPr>
    </w:p>
    <w:p w14:paraId="15B1DB90" w14:textId="453B912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D4963">
        <w:rPr>
          <w:lang w:eastAsia="ja-JP"/>
        </w:rPr>
        <w:t xml:space="preserve"> 1080022</w:t>
      </w:r>
    </w:p>
    <w:p w14:paraId="6340F223" w14:textId="72C0955E" w:rsidR="001E489F" w:rsidRDefault="001E489F" w:rsidP="001E489F">
      <w:pPr>
        <w:pStyle w:val="Guidance"/>
      </w:pPr>
      <w:r>
        <w:t xml:space="preserve"> </w:t>
      </w:r>
    </w:p>
    <w:p w14:paraId="4D9605DA" w14:textId="391B3AE1" w:rsidR="001E489F" w:rsidRPr="001E489F" w:rsidRDefault="000C268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64AE9DC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1FB39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23C07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5C5A366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DB3BB0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A1A4524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2CA08F0" w:rsidR="001E489F" w:rsidRDefault="00F36FD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46FABE2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490AC6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8C494A" w:rsidR="007861B8" w:rsidRDefault="001F40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5E4641D" w:rsidR="001E489F" w:rsidRPr="009A6092" w:rsidRDefault="001E489F" w:rsidP="001E489F"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3"/>
        <w:gridCol w:w="6011"/>
      </w:tblGrid>
      <w:tr w:rsidR="001E489F" w14:paraId="3C7FF478" w14:textId="77777777" w:rsidTr="00A950E5">
        <w:trPr>
          <w:cantSplit/>
          <w:jc w:val="center"/>
        </w:trPr>
        <w:tc>
          <w:tcPr>
            <w:tcW w:w="9316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50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1BC2" w14:paraId="18329EBD" w14:textId="77777777" w:rsidTr="00A950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E07E" w14:textId="77777777" w:rsidR="00811BC2" w:rsidRDefault="00811BC2" w:rsidP="009F5620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FE8A" w14:textId="77777777" w:rsidR="00811BC2" w:rsidRDefault="00811BC2" w:rsidP="009F5620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D9E2" w14:textId="77777777" w:rsidR="00811BC2" w:rsidRDefault="00811BC2" w:rsidP="009F5620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A6B8" w14:textId="77777777" w:rsidR="00811BC2" w:rsidRDefault="00811BC2" w:rsidP="009F5620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93019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854315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050029</w:t>
            </w:r>
          </w:p>
        </w:tc>
        <w:tc>
          <w:tcPr>
            <w:tcW w:w="3326" w:type="dxa"/>
          </w:tcPr>
          <w:p w14:paraId="3AC061FD" w14:textId="018A3846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S_MINT_Ph2</w:t>
            </w:r>
          </w:p>
        </w:tc>
        <w:tc>
          <w:tcPr>
            <w:tcW w:w="5099" w:type="dxa"/>
          </w:tcPr>
          <w:p w14:paraId="017BF4B1" w14:textId="3319D076" w:rsidR="001E489F" w:rsidRPr="00F36FD6" w:rsidRDefault="00F36FD6" w:rsidP="005875D6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>tudy on MINT support in EPS for 5G only national roaming UE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26132A2F" w:rsidR="001E489F" w:rsidRPr="006C2E80" w:rsidRDefault="001E489F" w:rsidP="00EA651C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6617E1" w14:textId="77777777" w:rsidR="000F4155" w:rsidRDefault="000F4155" w:rsidP="000F4155">
      <w:pPr>
        <w:rPr>
          <w:lang w:eastAsia="ko-KR"/>
        </w:rPr>
      </w:pPr>
      <w:r>
        <w:rPr>
          <w:lang w:eastAsia="ko-KR"/>
        </w:rPr>
        <w:t>Based on SA1 R19 MINT_Ph2, SA1 has agreed the new requirement in TS 22.261 clause 6.31:</w:t>
      </w:r>
    </w:p>
    <w:p w14:paraId="353BCCC2" w14:textId="5511A2B9" w:rsidR="00173EE6" w:rsidRDefault="00173EE6" w:rsidP="00173EE6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from that VPLMN in the area where a Disaster Condition applies.</w:t>
      </w:r>
    </w:p>
    <w:p w14:paraId="522B1068" w14:textId="77777777" w:rsidR="00173EE6" w:rsidRDefault="00173EE6" w:rsidP="00173EE6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NOTE:</w:t>
      </w:r>
      <w:r>
        <w:rPr>
          <w:rFonts w:eastAsia="DengXian"/>
          <w:i/>
          <w:lang w:eastAsia="zh-CN"/>
        </w:rPr>
        <w:tab/>
        <w:t>In the above scenario, voice call service is provided by IMS in HPLMN.”</w:t>
      </w:r>
    </w:p>
    <w:p w14:paraId="2919F3BC" w14:textId="23C236D7" w:rsidR="000F4155" w:rsidRDefault="000F4155" w:rsidP="000F4155">
      <w:pPr>
        <w:rPr>
          <w:lang w:eastAsia="ko-KR"/>
        </w:rPr>
      </w:pPr>
      <w:r>
        <w:rPr>
          <w:lang w:eastAsia="ko-KR"/>
        </w:rPr>
        <w:t xml:space="preserve"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</w:t>
      </w:r>
    </w:p>
    <w:p w14:paraId="61566667" w14:textId="3235EBA6" w:rsidR="000F4155" w:rsidRDefault="000F4155" w:rsidP="000F4155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the network’s 5G RAN is in the disaster condition and it’s 4G network provides Disaster Roaming service, </w:t>
      </w:r>
      <w:r>
        <w:t>5G-only national roaming UEs can select the 4G network from the forbidden PLMN list to register for Disaster Roaming service.</w:t>
      </w:r>
    </w:p>
    <w:p w14:paraId="4AA3796D" w14:textId="46014443" w:rsidR="000F4155" w:rsidRDefault="00934CFF" w:rsidP="000F4155">
      <w:r>
        <w:t xml:space="preserve">As determined in TSG #104, TSG SA recommended CT1 that </w:t>
      </w:r>
      <w:r>
        <w:rPr>
          <w:lang w:eastAsia="ko-KR"/>
        </w:rPr>
        <w:t>the study on MINT_Ph2 needs to be done first before required normative work is progressed</w:t>
      </w:r>
      <w:r>
        <w:t>. CT1 performed study on these aspects for Rel-19, and the conclusions of the study are specified in 3GPP T</w:t>
      </w:r>
      <w:r w:rsidR="00173EE6">
        <w:t>R 24.812, which was approved by TSG in CT#107 meeting.</w:t>
      </w:r>
    </w:p>
    <w:p w14:paraId="39A492B6" w14:textId="00A670AD" w:rsidR="00173EE6" w:rsidRPr="00173EE6" w:rsidRDefault="00173EE6" w:rsidP="000F4155">
      <w:pPr>
        <w:rPr>
          <w:rFonts w:eastAsia="Malgun Gothic"/>
          <w:lang w:val="en-US"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An LS (C1-252037) has been sent to SA and SA2 to request for </w:t>
      </w:r>
      <w:r w:rsidRPr="00173EE6">
        <w:rPr>
          <w:lang w:eastAsia="ko-KR"/>
        </w:rPr>
        <w:t>guidance on how to proceed with normative work</w:t>
      </w:r>
      <w:r>
        <w:rPr>
          <w:lang w:eastAsia="ko-KR"/>
        </w:rPr>
        <w:t xml:space="preserve">. </w:t>
      </w:r>
    </w:p>
    <w:p w14:paraId="1B94A4E1" w14:textId="0AF2C42E" w:rsidR="00173EE6" w:rsidRDefault="00173EE6" w:rsidP="00173EE6">
      <w:pPr>
        <w:rPr>
          <w:lang w:eastAsia="ko-KR"/>
        </w:rPr>
      </w:pPr>
      <w:r>
        <w:rPr>
          <w:lang w:eastAsia="ko-KR"/>
        </w:rPr>
        <w:t>Considering the conclusions of FS_MINT_Ph2, there is necessary to have a CT work item to develop the stage-2 and stage-3 for the requirements developed by CT1 during the study phase.</w:t>
      </w:r>
    </w:p>
    <w:p w14:paraId="3383146F" w14:textId="75B2A44F" w:rsidR="000F4155" w:rsidRPr="00173EE6" w:rsidRDefault="000F4155" w:rsidP="000F4155">
      <w:pPr>
        <w:rPr>
          <w:lang w:eastAsia="ko-KR"/>
        </w:rPr>
      </w:pPr>
    </w:p>
    <w:p w14:paraId="76141D21" w14:textId="77777777" w:rsidR="000F4155" w:rsidRPr="006C2E80" w:rsidRDefault="000F4155" w:rsidP="000F4155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D53FD19" w14:textId="4F904361" w:rsidR="00007C12" w:rsidRDefault="00007C12" w:rsidP="00007C12">
      <w:pPr>
        <w:ind w:right="-99"/>
      </w:pPr>
      <w:r>
        <w:t xml:space="preserve">The objectives of this normative work item are to enhance the necessary CT1 specifications to specify the requirements developed by CT1 during the study phase, </w:t>
      </w:r>
      <w:r w:rsidR="00345FEF">
        <w:t>which are specified in TR 24.812</w:t>
      </w:r>
      <w:r>
        <w:t>.</w:t>
      </w:r>
    </w:p>
    <w:p w14:paraId="4A21A357" w14:textId="7007B011" w:rsidR="00007C12" w:rsidRPr="009F4E3F" w:rsidRDefault="00007C12" w:rsidP="00007C12">
      <w:r w:rsidRPr="009F4E3F">
        <w:t xml:space="preserve">The stage-2 and stage-3 </w:t>
      </w:r>
      <w:r w:rsidR="001852F8">
        <w:t>work</w:t>
      </w:r>
      <w:r w:rsidR="00345FEF">
        <w:t xml:space="preserve"> </w:t>
      </w:r>
      <w:r w:rsidRPr="009F4E3F">
        <w:t>may include the following (non-exhaustive, additional areas can be identified based on progress in SA2 and in normative work in RAN WGs) aspects.</w:t>
      </w:r>
    </w:p>
    <w:p w14:paraId="078412CE" w14:textId="77777777" w:rsidR="00007C12" w:rsidRPr="009F4E3F" w:rsidRDefault="00007C12" w:rsidP="00007C12">
      <w:pPr>
        <w:rPr>
          <w:lang w:val="en-US"/>
        </w:rPr>
      </w:pPr>
      <w:r w:rsidRPr="009F4E3F">
        <w:t xml:space="preserve">For CT1, the expected work includes to: </w:t>
      </w:r>
    </w:p>
    <w:p w14:paraId="70D22646" w14:textId="6F7514C4" w:rsidR="00007C12" w:rsidRDefault="00007C12" w:rsidP="00007C12">
      <w:pPr>
        <w:pStyle w:val="B1"/>
      </w:pPr>
      <w:r w:rsidRPr="009F4E3F">
        <w:t>-</w:t>
      </w:r>
      <w:r w:rsidRPr="009F4E3F">
        <w:tab/>
        <w:t xml:space="preserve">support the requirements and solutions for </w:t>
      </w:r>
      <w:r w:rsidR="00345FEF" w:rsidRPr="00345FEF">
        <w:t xml:space="preserve">enabling a UE to obtain connectivity </w:t>
      </w:r>
      <w:r w:rsidR="00EF354C">
        <w:t>service from 4G PLMN</w:t>
      </w:r>
      <w:r w:rsidR="002F38EA">
        <w:t>(s)</w:t>
      </w:r>
      <w:r w:rsidR="00BC2CAC">
        <w:t xml:space="preserve"> when a disaster c</w:t>
      </w:r>
      <w:r w:rsidR="00345FEF" w:rsidRPr="00345FEF">
        <w:t>ondition applies to the serving 5G PLMN, including</w:t>
      </w:r>
      <w:r w:rsidR="00345FEF">
        <w:t>:</w:t>
      </w:r>
    </w:p>
    <w:p w14:paraId="4B6BF619" w14:textId="4F210F67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be aware of the failure of a 5G PLMN when the disaster condition applies;</w:t>
      </w:r>
    </w:p>
    <w:p w14:paraId="07CCF859" w14:textId="5E87C765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obtain info</w:t>
      </w:r>
      <w:r w:rsidR="00EF354C">
        <w:rPr>
          <w:lang w:eastAsia="zh-CN"/>
        </w:rPr>
        <w:t>rmation of particular 4G PLMN</w:t>
      </w:r>
      <w:r w:rsidR="002F38EA">
        <w:rPr>
          <w:lang w:eastAsia="zh-CN"/>
        </w:rPr>
        <w:t>(s)</w:t>
      </w:r>
      <w:r>
        <w:rPr>
          <w:lang w:eastAsia="zh-CN"/>
        </w:rPr>
        <w:t xml:space="preserve"> when the disaster condition applies;</w:t>
      </w:r>
    </w:p>
    <w:p w14:paraId="4D5C8418" w14:textId="0B7CFEEC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roaming 4G PLMN(s) to determine and indicate to potential disaster inbound roamers whether they can access the PLMN or not;</w:t>
      </w:r>
    </w:p>
    <w:p w14:paraId="554C5E67" w14:textId="7AC7B0DA" w:rsidR="004E25F5" w:rsidRPr="004E25F5" w:rsidRDefault="004E25F5" w:rsidP="00BC2CAC">
      <w:pPr>
        <w:pStyle w:val="B2"/>
        <w:rPr>
          <w:lang w:eastAsia="zh-CN"/>
        </w:rPr>
      </w:pPr>
      <w:r w:rsidRPr="009F4E3F">
        <w:rPr>
          <w:lang w:val="en-US"/>
        </w:rPr>
        <w:t>-</w:t>
      </w:r>
      <w:r w:rsidRPr="009F4E3F">
        <w:rPr>
          <w:lang w:val="en-US"/>
        </w:rPr>
        <w:tab/>
      </w:r>
      <w:r>
        <w:rPr>
          <w:lang w:eastAsia="zh-CN"/>
        </w:rPr>
        <w:t xml:space="preserve"> </w:t>
      </w:r>
      <w:r w:rsidRPr="009F4E3F">
        <w:rPr>
          <w:lang w:eastAsia="zh-CN"/>
        </w:rPr>
        <w:t xml:space="preserve">update the stage 2 requirements for network selection </w:t>
      </w:r>
      <w:r>
        <w:rPr>
          <w:lang w:eastAsia="zh-CN"/>
        </w:rPr>
        <w:t>when</w:t>
      </w:r>
      <w:r w:rsidRPr="009F4E3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E25F5">
        <w:rPr>
          <w:lang w:eastAsia="zh-CN"/>
        </w:rPr>
        <w:t>disaster condition applies for the 5G VPLMN of 5G-only national roaming UE</w:t>
      </w:r>
      <w:r w:rsidRPr="009F4E3F">
        <w:rPr>
          <w:lang w:eastAsia="zh-CN"/>
        </w:rPr>
        <w:t>;</w:t>
      </w:r>
    </w:p>
    <w:p w14:paraId="1B10F665" w14:textId="679E74C5" w:rsidR="001034D3" w:rsidRDefault="001034D3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F4E3F">
        <w:rPr>
          <w:lang w:eastAsia="ko-KR"/>
        </w:rPr>
        <w:t>update the NAS procedures to support</w:t>
      </w:r>
      <w:r>
        <w:rPr>
          <w:lang w:eastAsia="zh-CN"/>
        </w:rPr>
        <w:t xml:space="preserve"> attach to the 4G PLMN(s)</w:t>
      </w:r>
      <w:r w:rsidRPr="001034D3">
        <w:rPr>
          <w:lang w:eastAsia="ko-KR"/>
        </w:rPr>
        <w:t xml:space="preserve"> </w:t>
      </w:r>
      <w:r w:rsidRPr="009F4E3F">
        <w:rPr>
          <w:lang w:eastAsia="ko-KR"/>
        </w:rPr>
        <w:t>proving disaster roaming</w:t>
      </w:r>
      <w:r>
        <w:rPr>
          <w:lang w:eastAsia="zh-CN"/>
        </w:rPr>
        <w:t xml:space="preserve">; </w:t>
      </w:r>
    </w:p>
    <w:p w14:paraId="44F2A413" w14:textId="3DB7CAE9" w:rsidR="004E25F5" w:rsidRPr="001034D3" w:rsidRDefault="004E25F5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RAT </w:t>
      </w:r>
      <w:r w:rsidRPr="004E25F5">
        <w:rPr>
          <w:lang w:eastAsia="zh-CN"/>
        </w:rPr>
        <w:t xml:space="preserve">restriction </w:t>
      </w:r>
      <w:r w:rsidR="00B87DF3">
        <w:rPr>
          <w:lang w:eastAsia="zh-CN"/>
        </w:rPr>
        <w:t xml:space="preserve">handling </w:t>
      </w:r>
      <w:r w:rsidRPr="004E25F5">
        <w:rPr>
          <w:lang w:eastAsia="zh-CN"/>
        </w:rPr>
        <w:t>under disaster conditions</w:t>
      </w:r>
      <w:r w:rsidR="00F47D5D">
        <w:rPr>
          <w:lang w:eastAsia="zh-CN"/>
        </w:rPr>
        <w:t>;</w:t>
      </w:r>
    </w:p>
    <w:p w14:paraId="7144620F" w14:textId="029D3863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UE to be aware of the recovery </w:t>
      </w:r>
      <w:r w:rsidR="001034D3">
        <w:rPr>
          <w:lang w:eastAsia="zh-CN"/>
        </w:rPr>
        <w:t>of a 5G PLMN used to be in the disaster c</w:t>
      </w:r>
      <w:r>
        <w:rPr>
          <w:lang w:eastAsia="zh-CN"/>
        </w:rPr>
        <w:t xml:space="preserve">ondition and how the UE can return to </w:t>
      </w:r>
      <w:r>
        <w:rPr>
          <w:rFonts w:eastAsia="SimSun"/>
          <w:color w:val="000000"/>
          <w:lang w:eastAsia="zh-CN"/>
        </w:rPr>
        <w:t>5GS</w:t>
      </w:r>
      <w:r w:rsidR="001034D3">
        <w:rPr>
          <w:rFonts w:eastAsia="SimSun"/>
          <w:color w:val="000000"/>
          <w:lang w:eastAsia="zh-CN"/>
        </w:rPr>
        <w:t xml:space="preserve"> when the disaster condition is no longer applicable</w:t>
      </w:r>
      <w:r>
        <w:rPr>
          <w:lang w:eastAsia="zh-CN"/>
        </w:rPr>
        <w:t>;</w:t>
      </w:r>
    </w:p>
    <w:p w14:paraId="0F9A3803" w14:textId="49211B4D" w:rsidR="00D9682A" w:rsidRDefault="001034D3" w:rsidP="00F47D5D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F38EA" w:rsidRPr="002F38EA">
        <w:rPr>
          <w:lang w:eastAsia="zh-CN"/>
        </w:rPr>
        <w:t>update the NAS procedures to</w:t>
      </w:r>
      <w:r>
        <w:rPr>
          <w:lang w:eastAsia="zh-CN"/>
        </w:rPr>
        <w:t xml:space="preserve"> minimize the congestion caused by the disaster roaming when the disaster condition applies</w:t>
      </w:r>
      <w:r w:rsidR="00F05C43">
        <w:rPr>
          <w:lang w:eastAsia="zh-CN"/>
        </w:rPr>
        <w:t>;</w:t>
      </w:r>
    </w:p>
    <w:p w14:paraId="0C7C9F4C" w14:textId="27A39F06" w:rsidR="00345FEF" w:rsidRDefault="00D9682A" w:rsidP="00F47D5D">
      <w:pPr>
        <w:pStyle w:val="B2"/>
        <w:ind w:left="650"/>
      </w:pPr>
      <w:r>
        <w:rPr>
          <w:lang w:eastAsia="zh-CN"/>
        </w:rPr>
        <w:t>-</w:t>
      </w:r>
      <w:r>
        <w:rPr>
          <w:lang w:eastAsia="zh-CN"/>
        </w:rPr>
        <w:tab/>
        <w:t>update the NAS procedure</w:t>
      </w:r>
      <w:r w:rsidR="00751345">
        <w:rPr>
          <w:lang w:eastAsia="zh-CN"/>
        </w:rPr>
        <w:t>s</w:t>
      </w:r>
      <w:r>
        <w:rPr>
          <w:lang w:eastAsia="zh-CN"/>
        </w:rPr>
        <w:t xml:space="preserve"> to minimize the congestion caused by the disaster roaming when the disaster condition </w:t>
      </w:r>
      <w:r w:rsidR="001034D3">
        <w:rPr>
          <w:lang w:eastAsia="zh-CN"/>
        </w:rPr>
        <w:t>is no longer applicable.</w:t>
      </w:r>
    </w:p>
    <w:p w14:paraId="726E9978" w14:textId="77777777" w:rsidR="00007C12" w:rsidRPr="009F4E3F" w:rsidRDefault="00007C12" w:rsidP="00007C12">
      <w:pPr>
        <w:rPr>
          <w:lang w:val="en-US"/>
        </w:rPr>
      </w:pPr>
      <w:r w:rsidRPr="009F4E3F">
        <w:t xml:space="preserve">For CT6, the expected work includes to: </w:t>
      </w:r>
    </w:p>
    <w:p w14:paraId="18027C7E" w14:textId="77777777" w:rsidR="00007C12" w:rsidRPr="009F4E3F" w:rsidRDefault="00007C12" w:rsidP="00007C12">
      <w:pPr>
        <w:pStyle w:val="B1"/>
        <w:rPr>
          <w:lang w:eastAsia="ko-KR"/>
        </w:rPr>
      </w:pPr>
      <w:r w:rsidRPr="009F4E3F">
        <w:t>-</w:t>
      </w:r>
      <w:r w:rsidRPr="009F4E3F">
        <w:tab/>
        <w:t xml:space="preserve">add </w:t>
      </w:r>
      <w:r w:rsidRPr="00DE1D3F">
        <w:t xml:space="preserve">parameters required for disaster roaming services </w:t>
      </w:r>
      <w:r w:rsidRPr="009F4E3F">
        <w:t>to be pre-configured in USIM</w:t>
      </w:r>
      <w:r w:rsidRPr="009F4E3F">
        <w:rPr>
          <w:rFonts w:hint="eastAsia"/>
          <w:lang w:eastAsia="ko-KR"/>
        </w:rPr>
        <w:t>.</w:t>
      </w:r>
    </w:p>
    <w:p w14:paraId="396675A3" w14:textId="472A4A8B" w:rsidR="003F1C1B" w:rsidRPr="009F4E3F" w:rsidRDefault="003F1C1B" w:rsidP="003F1C1B">
      <w:pPr>
        <w:pStyle w:val="NO"/>
        <w:rPr>
          <w:lang w:val="en-US" w:eastAsia="ko-KR"/>
        </w:rPr>
      </w:pPr>
      <w:r w:rsidRPr="009F4E3F">
        <w:rPr>
          <w:lang w:val="en-US"/>
        </w:rPr>
        <w:t>NOTE</w:t>
      </w:r>
      <w:r>
        <w:t> 1</w:t>
      </w:r>
      <w:r w:rsidRPr="009F4E3F">
        <w:rPr>
          <w:lang w:val="en-US"/>
        </w:rPr>
        <w:t>:</w:t>
      </w:r>
      <w:r w:rsidRPr="009F4E3F">
        <w:rPr>
          <w:lang w:val="en-US"/>
        </w:rPr>
        <w:tab/>
        <w:t xml:space="preserve">Whether any CN functions need to be updated, and which CN function is affected will be determined </w:t>
      </w:r>
      <w:r w:rsidRPr="009F4E3F">
        <w:t>based on</w:t>
      </w:r>
      <w:r w:rsidR="0010755D">
        <w:t xml:space="preserve"> the </w:t>
      </w:r>
      <w:r w:rsidRPr="009F4E3F">
        <w:t>progress in SA2.</w:t>
      </w:r>
    </w:p>
    <w:p w14:paraId="0FA42C32" w14:textId="46740E43" w:rsidR="001E489F" w:rsidRPr="003F1C1B" w:rsidRDefault="001E489F" w:rsidP="001E489F">
      <w:pPr>
        <w:pStyle w:val="Guidance"/>
        <w:rPr>
          <w:i w:val="0"/>
          <w:lang w:val="en-US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3D8FD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09C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C1DB6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D252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CEC1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47DAF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7F44" w:rsidRPr="009F4E3F" w14:paraId="174ED146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085" w14:textId="77777777" w:rsidR="004A7F44" w:rsidRPr="009F4E3F" w:rsidRDefault="004A7F44" w:rsidP="009F5620">
            <w:pPr>
              <w:spacing w:after="0"/>
            </w:pPr>
            <w:r w:rsidRPr="009F4E3F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C7" w14:textId="2B4490E2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>-</w:t>
            </w:r>
            <w:r>
              <w:rPr>
                <w:lang w:eastAsia="ko-KR"/>
              </w:rPr>
              <w:t>Potential u</w:t>
            </w:r>
            <w:r>
              <w:t xml:space="preserve">pdates to </w:t>
            </w:r>
            <w:r w:rsidRPr="009F4E3F">
              <w:t xml:space="preserve">network selection </w:t>
            </w:r>
            <w:r w:rsidR="00DB3C5C" w:rsidRPr="00DB3C5C">
              <w:t>when disaster condition applies for the 5G VPLMN of 5G-only national roaming UE</w:t>
            </w:r>
            <w:r>
              <w:t xml:space="preserve">; </w:t>
            </w:r>
          </w:p>
          <w:p w14:paraId="778063AC" w14:textId="4B5F5CF3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 xml:space="preserve">- </w:t>
            </w:r>
            <w:r w:rsidRPr="009F4E3F">
              <w:t>Potential updates to specify stage-2 aspects of MINT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 w:rsidRPr="009F4E3F">
              <w:t xml:space="preserve">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675" w14:textId="3361205E" w:rsidR="004A7F44" w:rsidRPr="009F4E3F" w:rsidRDefault="0089349C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="004A7F44"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B7B" w14:textId="77777777" w:rsidR="004A7F44" w:rsidRPr="009F4E3F" w:rsidRDefault="004A7F44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F9CF811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9A0" w14:textId="3023865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lastRenderedPageBreak/>
              <w:t>24.</w:t>
            </w:r>
            <w:r w:rsidR="00D9682A">
              <w:rPr>
                <w:lang w:eastAsia="ko-KR"/>
              </w:rPr>
              <w:t>3</w:t>
            </w:r>
            <w:r w:rsidRPr="009F4E3F">
              <w:rPr>
                <w:rFonts w:hint="eastAsia"/>
                <w:lang w:eastAsia="ko-KR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EB2" w14:textId="5726F5B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Updates to</w:t>
            </w:r>
            <w:r>
              <w:rPr>
                <w:lang w:eastAsia="ko-KR"/>
              </w:rPr>
              <w:t xml:space="preserve"> attach</w:t>
            </w:r>
            <w:r w:rsidRPr="009F4E3F">
              <w:rPr>
                <w:rFonts w:hint="eastAsia"/>
                <w:lang w:eastAsia="ko-KR"/>
              </w:rPr>
              <w:t xml:space="preserve"> procedure in order to support the registration to</w:t>
            </w:r>
            <w:r>
              <w:rPr>
                <w:lang w:eastAsia="ko-KR"/>
              </w:rPr>
              <w:t xml:space="preserve"> 4G</w:t>
            </w:r>
            <w:r w:rsidRPr="009F4E3F">
              <w:rPr>
                <w:rFonts w:hint="eastAsia"/>
                <w:lang w:eastAsia="ko-KR"/>
              </w:rPr>
              <w:t xml:space="preserve"> PLMN providing disaster roaming </w:t>
            </w:r>
            <w:r>
              <w:rPr>
                <w:rFonts w:hint="eastAsia"/>
                <w:lang w:eastAsia="ko-KR"/>
              </w:rPr>
              <w:t xml:space="preserve">when </w:t>
            </w: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 xml:space="preserve">isaster </w:t>
            </w:r>
            <w:r>
              <w:rPr>
                <w:lang w:eastAsia="ko-KR"/>
              </w:rPr>
              <w:t>c</w:t>
            </w:r>
            <w:r w:rsidRPr="009F4E3F">
              <w:rPr>
                <w:rFonts w:hint="eastAsia"/>
                <w:lang w:eastAsia="ko-KR"/>
              </w:rPr>
              <w:t>ondition applies;</w:t>
            </w:r>
          </w:p>
          <w:p w14:paraId="6FC387F8" w14:textId="6FCA57FE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="009A43B8">
              <w:rPr>
                <w:lang w:eastAsia="ko-KR"/>
              </w:rPr>
              <w:t xml:space="preserve">Updates to NAS </w:t>
            </w:r>
            <w:r w:rsidRPr="009F4E3F">
              <w:rPr>
                <w:lang w:eastAsia="ko-KR"/>
              </w:rPr>
              <w:t>procedure</w:t>
            </w:r>
            <w:r w:rsidR="002F38EA">
              <w:rPr>
                <w:lang w:eastAsia="ko-KR"/>
              </w:rPr>
              <w:t xml:space="preserve">s in order to enhance </w:t>
            </w:r>
            <w:r w:rsidRPr="009F4E3F">
              <w:rPr>
                <w:lang w:eastAsia="ko-KR"/>
              </w:rPr>
              <w:t>congestion control for disaster roaming and returning to</w:t>
            </w:r>
            <w:r>
              <w:rPr>
                <w:lang w:eastAsia="ko-KR"/>
              </w:rPr>
              <w:t xml:space="preserve"> PLMN previously with disaster c</w:t>
            </w:r>
            <w:r w:rsidRPr="009F4E3F">
              <w:rPr>
                <w:lang w:eastAsia="ko-KR"/>
              </w:rPr>
              <w:t>ondition;</w:t>
            </w:r>
          </w:p>
          <w:p w14:paraId="3B4435F9" w14:textId="75C41E8F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Pr="009F4E3F">
              <w:rPr>
                <w:rFonts w:hint="eastAsia"/>
                <w:lang w:eastAsia="ko-KR"/>
              </w:rPr>
              <w:t>Update</w:t>
            </w:r>
            <w:r w:rsidRPr="009F4E3F">
              <w:rPr>
                <w:lang w:eastAsia="ko-KR"/>
              </w:rPr>
              <w:t>s to</w:t>
            </w:r>
            <w:r w:rsidRPr="009F4E3F">
              <w:rPr>
                <w:rFonts w:hint="eastAsia"/>
                <w:lang w:eastAsia="ko-KR"/>
              </w:rPr>
              <w:t xml:space="preserve"> NAS procedures in </w:t>
            </w:r>
            <w:r w:rsidRPr="009F4E3F">
              <w:rPr>
                <w:lang w:eastAsia="ko-KR"/>
              </w:rPr>
              <w:t>order to support configuration/notification</w:t>
            </w:r>
            <w:r>
              <w:rPr>
                <w:lang w:eastAsia="ko-KR"/>
              </w:rPr>
              <w:t xml:space="preserve"> of the information related to disaster c</w:t>
            </w:r>
            <w:r w:rsidRPr="009F4E3F">
              <w:rPr>
                <w:lang w:eastAsia="ko-KR"/>
              </w:rPr>
              <w:t>ondition or disaster roaming;</w:t>
            </w:r>
          </w:p>
          <w:p w14:paraId="42D7551E" w14:textId="41892B89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>- Updat</w:t>
            </w:r>
            <w:r>
              <w:rPr>
                <w:lang w:eastAsia="ko-KR"/>
              </w:rPr>
              <w:t xml:space="preserve">es to the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restriction</w:t>
            </w:r>
            <w:r w:rsidRPr="009F4E3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handling </w:t>
            </w:r>
            <w:r w:rsidRPr="00956E5A">
              <w:rPr>
                <w:lang w:eastAsia="ko-KR"/>
              </w:rPr>
              <w:t>under disaster conditions</w:t>
            </w:r>
            <w:r>
              <w:rPr>
                <w:lang w:eastAsia="ko-KR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A8F" w14:textId="6F6F4962" w:rsidR="00956E5A" w:rsidRPr="009F4E3F" w:rsidRDefault="00956E5A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7E8" w14:textId="77777777" w:rsidR="00956E5A" w:rsidRPr="009F4E3F" w:rsidRDefault="00956E5A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DA61A65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A61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F6C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 xml:space="preserve">- </w:t>
            </w:r>
            <w:r w:rsidRPr="009F4E3F">
              <w:rPr>
                <w:lang w:eastAsia="ko-KR"/>
              </w:rPr>
              <w:t xml:space="preserve">Updates to add </w:t>
            </w:r>
            <w:r w:rsidRPr="00DE1D3F">
              <w:t>parameters required for disaster roaming services</w:t>
            </w:r>
            <w:r w:rsidRPr="009F4E3F">
              <w:rPr>
                <w:lang w:eastAsia="ko-KR"/>
              </w:rPr>
              <w:t xml:space="preserve"> to be pre-configured in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750" w14:textId="294B93C5" w:rsidR="00956E5A" w:rsidRPr="009F4E3F" w:rsidRDefault="00956E5A" w:rsidP="009F5620">
            <w:pPr>
              <w:spacing w:after="0"/>
            </w:pPr>
            <w:r>
              <w:t>TSG CT#1</w:t>
            </w:r>
            <w:r w:rsidR="006659E3">
              <w:t>09</w:t>
            </w:r>
            <w:r>
              <w:t xml:space="preserve"> (</w:t>
            </w:r>
            <w:r w:rsidR="006659E3">
              <w:t>September</w:t>
            </w:r>
            <w:r>
              <w:t xml:space="preserve"> 202</w:t>
            </w:r>
            <w:r w:rsidR="006659E3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32E" w14:textId="77777777" w:rsidR="00956E5A" w:rsidRPr="009F4E3F" w:rsidRDefault="00956E5A" w:rsidP="009F5620">
            <w:pPr>
              <w:spacing w:after="0"/>
            </w:pPr>
            <w:r w:rsidRPr="009F4E3F"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B854AC8" w:rsidR="001E489F" w:rsidRPr="006C2E80" w:rsidRDefault="00BD4A6E" w:rsidP="001E489F">
      <w:r>
        <w:t>Li Mingxue, China Telecom (limx36@chinatelecom.cn)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0D2A137" w14:textId="77777777" w:rsidR="00BD4A6E" w:rsidRPr="009F4E3F" w:rsidRDefault="00BD4A6E" w:rsidP="00BD4A6E">
      <w:pPr>
        <w:ind w:right="-99"/>
      </w:pPr>
      <w:r w:rsidRPr="009F4E3F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F10ECB9" w:rsidR="001E489F" w:rsidRPr="00557B2E" w:rsidRDefault="006E7127" w:rsidP="001E489F">
      <w:r>
        <w:rPr>
          <w:lang w:eastAsia="ko-KR"/>
        </w:rPr>
        <w:t>RAN2 for the potential updates of SIB information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B7F68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1B805B" w:rsidR="001E489F" w:rsidRDefault="00BD4A6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BF319" w:rsidR="001E489F" w:rsidRDefault="00B2768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DEE886" w:rsidR="001E489F" w:rsidRDefault="002E79A1" w:rsidP="005875D6">
            <w:pPr>
              <w:pStyle w:val="TAL"/>
            </w:pPr>
            <w:r>
              <w:rPr>
                <w:lang w:eastAsia="zh-CN"/>
              </w:rPr>
              <w:t>vi</w:t>
            </w:r>
            <w:r>
              <w:rPr>
                <w:rFonts w:hint="eastAsia"/>
                <w:lang w:eastAsia="zh-CN"/>
              </w:rPr>
              <w:t>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94A932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8FE97B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EDDED01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D56A0" w14:paraId="2DB738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4EBB" w14:textId="1C19226C" w:rsidR="008D56A0" w:rsidRDefault="008D56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D27A47" w14:paraId="22D0A9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063FF6" w14:textId="2D0D933F" w:rsidR="00D27A47" w:rsidRDefault="00D27A47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C851D2" w14:paraId="61CEDF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55634A" w14:textId="2AFE640D" w:rsidR="00C851D2" w:rsidRDefault="00C851D2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C851D2" w14:paraId="22F0D3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19229" w14:textId="29EEE014" w:rsidR="00C851D2" w:rsidRDefault="00C851D2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3E2B2" w14:textId="77777777" w:rsidR="009623BD" w:rsidRDefault="009623BD">
      <w:r>
        <w:separator/>
      </w:r>
    </w:p>
  </w:endnote>
  <w:endnote w:type="continuationSeparator" w:id="0">
    <w:p w14:paraId="402FCE5A" w14:textId="77777777" w:rsidR="009623BD" w:rsidRDefault="0096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86BCC" w14:textId="77777777" w:rsidR="009623BD" w:rsidRDefault="009623BD">
      <w:r>
        <w:separator/>
      </w:r>
    </w:p>
  </w:footnote>
  <w:footnote w:type="continuationSeparator" w:id="0">
    <w:p w14:paraId="7DA02436" w14:textId="77777777" w:rsidR="009623BD" w:rsidRDefault="00962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23487772">
    <w:abstractNumId w:val="6"/>
  </w:num>
  <w:num w:numId="2" w16cid:durableId="1331837450">
    <w:abstractNumId w:val="3"/>
  </w:num>
  <w:num w:numId="3" w16cid:durableId="328604369">
    <w:abstractNumId w:val="2"/>
  </w:num>
  <w:num w:numId="4" w16cid:durableId="13686774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3964214">
    <w:abstractNumId w:val="0"/>
  </w:num>
  <w:num w:numId="6" w16cid:durableId="1440760885">
    <w:abstractNumId w:val="1"/>
  </w:num>
  <w:num w:numId="7" w16cid:durableId="146478047">
    <w:abstractNumId w:val="4"/>
  </w:num>
  <w:num w:numId="8" w16cid:durableId="956252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C1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268D"/>
    <w:rsid w:val="000D6D78"/>
    <w:rsid w:val="000E0429"/>
    <w:rsid w:val="000E0437"/>
    <w:rsid w:val="000F4155"/>
    <w:rsid w:val="000F6E51"/>
    <w:rsid w:val="00102A24"/>
    <w:rsid w:val="001034D3"/>
    <w:rsid w:val="0010755D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EE6"/>
    <w:rsid w:val="00180FBE"/>
    <w:rsid w:val="001852F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FF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B11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E79A1"/>
    <w:rsid w:val="002F38E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90F"/>
    <w:rsid w:val="00345FEF"/>
    <w:rsid w:val="00354553"/>
    <w:rsid w:val="003715B7"/>
    <w:rsid w:val="00376C60"/>
    <w:rsid w:val="00392C87"/>
    <w:rsid w:val="003A5FFA"/>
    <w:rsid w:val="003A67E1"/>
    <w:rsid w:val="003A7108"/>
    <w:rsid w:val="003B2166"/>
    <w:rsid w:val="003B2BB6"/>
    <w:rsid w:val="003D4593"/>
    <w:rsid w:val="003E29F7"/>
    <w:rsid w:val="003E2C8B"/>
    <w:rsid w:val="003E4AC7"/>
    <w:rsid w:val="003E5604"/>
    <w:rsid w:val="003E57A1"/>
    <w:rsid w:val="003E710B"/>
    <w:rsid w:val="003F1C0E"/>
    <w:rsid w:val="003F1C1B"/>
    <w:rsid w:val="003F6CAC"/>
    <w:rsid w:val="004008D7"/>
    <w:rsid w:val="0040145D"/>
    <w:rsid w:val="00411339"/>
    <w:rsid w:val="004131BD"/>
    <w:rsid w:val="004159BE"/>
    <w:rsid w:val="00416CEA"/>
    <w:rsid w:val="00421AFD"/>
    <w:rsid w:val="004246F2"/>
    <w:rsid w:val="0042737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F44"/>
    <w:rsid w:val="004C4C9B"/>
    <w:rsid w:val="004D2FA0"/>
    <w:rsid w:val="004E1010"/>
    <w:rsid w:val="004E25F5"/>
    <w:rsid w:val="004F4172"/>
    <w:rsid w:val="004F7A96"/>
    <w:rsid w:val="0050202A"/>
    <w:rsid w:val="00507903"/>
    <w:rsid w:val="005103A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B02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D5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07F"/>
    <w:rsid w:val="00632157"/>
    <w:rsid w:val="00633971"/>
    <w:rsid w:val="006341C6"/>
    <w:rsid w:val="0064121E"/>
    <w:rsid w:val="00642894"/>
    <w:rsid w:val="00660354"/>
    <w:rsid w:val="006606DB"/>
    <w:rsid w:val="006659E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821"/>
    <w:rsid w:val="006D03E2"/>
    <w:rsid w:val="006D0A8E"/>
    <w:rsid w:val="006D3D54"/>
    <w:rsid w:val="006E0D1B"/>
    <w:rsid w:val="006E1A49"/>
    <w:rsid w:val="006E3A55"/>
    <w:rsid w:val="006E7127"/>
    <w:rsid w:val="006F1B00"/>
    <w:rsid w:val="006F2EEB"/>
    <w:rsid w:val="006F4B7A"/>
    <w:rsid w:val="00700A59"/>
    <w:rsid w:val="00710142"/>
    <w:rsid w:val="00712E81"/>
    <w:rsid w:val="00715590"/>
    <w:rsid w:val="00717302"/>
    <w:rsid w:val="00723919"/>
    <w:rsid w:val="007239F0"/>
    <w:rsid w:val="007261D3"/>
    <w:rsid w:val="0072763D"/>
    <w:rsid w:val="00733E86"/>
    <w:rsid w:val="007411B9"/>
    <w:rsid w:val="0074596C"/>
    <w:rsid w:val="00750D12"/>
    <w:rsid w:val="00751345"/>
    <w:rsid w:val="00756BBB"/>
    <w:rsid w:val="00761952"/>
    <w:rsid w:val="00761B9B"/>
    <w:rsid w:val="00762474"/>
    <w:rsid w:val="0076439E"/>
    <w:rsid w:val="007725D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BB4"/>
    <w:rsid w:val="007C767B"/>
    <w:rsid w:val="007D3C7C"/>
    <w:rsid w:val="007D687A"/>
    <w:rsid w:val="007E1BA0"/>
    <w:rsid w:val="007F2297"/>
    <w:rsid w:val="007F55EC"/>
    <w:rsid w:val="007F6574"/>
    <w:rsid w:val="007F7100"/>
    <w:rsid w:val="00811BC2"/>
    <w:rsid w:val="00831057"/>
    <w:rsid w:val="00837EF8"/>
    <w:rsid w:val="0084119C"/>
    <w:rsid w:val="00850CD4"/>
    <w:rsid w:val="00854A49"/>
    <w:rsid w:val="008578D0"/>
    <w:rsid w:val="00861847"/>
    <w:rsid w:val="008624DE"/>
    <w:rsid w:val="008634EB"/>
    <w:rsid w:val="00866945"/>
    <w:rsid w:val="00876BD5"/>
    <w:rsid w:val="0089349C"/>
    <w:rsid w:val="00897C84"/>
    <w:rsid w:val="008A06BE"/>
    <w:rsid w:val="008A56FD"/>
    <w:rsid w:val="008B690C"/>
    <w:rsid w:val="008D3DA6"/>
    <w:rsid w:val="008D56A0"/>
    <w:rsid w:val="008D5DA3"/>
    <w:rsid w:val="008E70F7"/>
    <w:rsid w:val="008F1D3B"/>
    <w:rsid w:val="008F7444"/>
    <w:rsid w:val="008F7A15"/>
    <w:rsid w:val="00902E70"/>
    <w:rsid w:val="00907B57"/>
    <w:rsid w:val="009128C9"/>
    <w:rsid w:val="0091321C"/>
    <w:rsid w:val="00913788"/>
    <w:rsid w:val="0091399A"/>
    <w:rsid w:val="00922D75"/>
    <w:rsid w:val="00926791"/>
    <w:rsid w:val="00934CFF"/>
    <w:rsid w:val="0093661C"/>
    <w:rsid w:val="00940736"/>
    <w:rsid w:val="00941253"/>
    <w:rsid w:val="0095038B"/>
    <w:rsid w:val="00950CF7"/>
    <w:rsid w:val="00956E5A"/>
    <w:rsid w:val="00960A44"/>
    <w:rsid w:val="009623BD"/>
    <w:rsid w:val="00970864"/>
    <w:rsid w:val="009736D5"/>
    <w:rsid w:val="009768C3"/>
    <w:rsid w:val="00977C43"/>
    <w:rsid w:val="0098195A"/>
    <w:rsid w:val="00990EEE"/>
    <w:rsid w:val="00996533"/>
    <w:rsid w:val="009A0093"/>
    <w:rsid w:val="009A31E8"/>
    <w:rsid w:val="009A3833"/>
    <w:rsid w:val="009A43B8"/>
    <w:rsid w:val="009A5F57"/>
    <w:rsid w:val="009A62E2"/>
    <w:rsid w:val="009B110B"/>
    <w:rsid w:val="009B13F0"/>
    <w:rsid w:val="009B196A"/>
    <w:rsid w:val="009B1A59"/>
    <w:rsid w:val="009D496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3443"/>
    <w:rsid w:val="00A24557"/>
    <w:rsid w:val="00A248B2"/>
    <w:rsid w:val="00A267D7"/>
    <w:rsid w:val="00A27A64"/>
    <w:rsid w:val="00A37F80"/>
    <w:rsid w:val="00A4543E"/>
    <w:rsid w:val="00A46B3F"/>
    <w:rsid w:val="00A46F30"/>
    <w:rsid w:val="00A61169"/>
    <w:rsid w:val="00A63024"/>
    <w:rsid w:val="00A65602"/>
    <w:rsid w:val="00A82FCC"/>
    <w:rsid w:val="00A8479D"/>
    <w:rsid w:val="00A906A4"/>
    <w:rsid w:val="00A950E5"/>
    <w:rsid w:val="00A97953"/>
    <w:rsid w:val="00AA574E"/>
    <w:rsid w:val="00AD324E"/>
    <w:rsid w:val="00AD5B51"/>
    <w:rsid w:val="00AD7B78"/>
    <w:rsid w:val="00AF1F26"/>
    <w:rsid w:val="00AF4118"/>
    <w:rsid w:val="00B00077"/>
    <w:rsid w:val="00B016D6"/>
    <w:rsid w:val="00B03107"/>
    <w:rsid w:val="00B10820"/>
    <w:rsid w:val="00B16E03"/>
    <w:rsid w:val="00B1749C"/>
    <w:rsid w:val="00B2768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DF3"/>
    <w:rsid w:val="00B923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CAC"/>
    <w:rsid w:val="00BC2E5F"/>
    <w:rsid w:val="00BC3C3C"/>
    <w:rsid w:val="00BC481E"/>
    <w:rsid w:val="00BC5AF6"/>
    <w:rsid w:val="00BD3369"/>
    <w:rsid w:val="00BD3E51"/>
    <w:rsid w:val="00BD4A6E"/>
    <w:rsid w:val="00BE3E87"/>
    <w:rsid w:val="00BF0A84"/>
    <w:rsid w:val="00BF4326"/>
    <w:rsid w:val="00C03706"/>
    <w:rsid w:val="00C03F46"/>
    <w:rsid w:val="00C052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1D2"/>
    <w:rsid w:val="00C8586A"/>
    <w:rsid w:val="00CA2B4F"/>
    <w:rsid w:val="00CA5DB0"/>
    <w:rsid w:val="00CC084E"/>
    <w:rsid w:val="00CC58ED"/>
    <w:rsid w:val="00D0135E"/>
    <w:rsid w:val="00D06C51"/>
    <w:rsid w:val="00D145EC"/>
    <w:rsid w:val="00D27A47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2A"/>
    <w:rsid w:val="00D974EA"/>
    <w:rsid w:val="00DA29AC"/>
    <w:rsid w:val="00DA329A"/>
    <w:rsid w:val="00DB3C5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405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920DA"/>
    <w:rsid w:val="00EA651C"/>
    <w:rsid w:val="00EA662E"/>
    <w:rsid w:val="00EB5D2F"/>
    <w:rsid w:val="00EC10EC"/>
    <w:rsid w:val="00EC456C"/>
    <w:rsid w:val="00ED166C"/>
    <w:rsid w:val="00ED5FA6"/>
    <w:rsid w:val="00ED6080"/>
    <w:rsid w:val="00EE0176"/>
    <w:rsid w:val="00EE0424"/>
    <w:rsid w:val="00EF0942"/>
    <w:rsid w:val="00EF291F"/>
    <w:rsid w:val="00EF354C"/>
    <w:rsid w:val="00F0218C"/>
    <w:rsid w:val="00F0251A"/>
    <w:rsid w:val="00F0393B"/>
    <w:rsid w:val="00F05C43"/>
    <w:rsid w:val="00F15D08"/>
    <w:rsid w:val="00F313DD"/>
    <w:rsid w:val="00F33B85"/>
    <w:rsid w:val="00F36FD6"/>
    <w:rsid w:val="00F378BE"/>
    <w:rsid w:val="00F43120"/>
    <w:rsid w:val="00F44FF2"/>
    <w:rsid w:val="00F47D5D"/>
    <w:rsid w:val="00F50F28"/>
    <w:rsid w:val="00F64378"/>
    <w:rsid w:val="00F67FC3"/>
    <w:rsid w:val="00F763A4"/>
    <w:rsid w:val="00F80D67"/>
    <w:rsid w:val="00F81CF2"/>
    <w:rsid w:val="00F82A04"/>
    <w:rsid w:val="00F83DF3"/>
    <w:rsid w:val="00F941B8"/>
    <w:rsid w:val="00F95AE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locked/>
    <w:rsid w:val="00007C12"/>
  </w:style>
  <w:style w:type="character" w:customStyle="1" w:styleId="B1Char">
    <w:name w:val="B1 Char"/>
    <w:link w:val="B1"/>
    <w:locked/>
    <w:rsid w:val="00007C12"/>
  </w:style>
  <w:style w:type="character" w:customStyle="1" w:styleId="B2Char">
    <w:name w:val="B2 Char"/>
    <w:link w:val="B2"/>
    <w:qFormat/>
    <w:locked/>
    <w:rsid w:val="00BC2CAC"/>
  </w:style>
  <w:style w:type="character" w:customStyle="1" w:styleId="Heading1Char">
    <w:name w:val="Heading 1 Char"/>
    <w:basedOn w:val="DefaultParagraphFont"/>
    <w:link w:val="Heading1"/>
    <w:rsid w:val="009D4963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1153</Words>
  <Characters>5974</Characters>
  <Application>Microsoft Office Word</Application>
  <DocSecurity>0</DocSecurity>
  <Lines>248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31.130_CR0105R1_(Rel-18)_GBA_U_APIs</cp:lastModifiedBy>
  <cp:revision>4</cp:revision>
  <cp:lastPrinted>2001-04-23T09:30:00Z</cp:lastPrinted>
  <dcterms:created xsi:type="dcterms:W3CDTF">2025-06-09T09:55:00Z</dcterms:created>
  <dcterms:modified xsi:type="dcterms:W3CDTF">2025-06-09T09:58:00Z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0afcd56d-f93b-4a30-bbb1-8d049f371ed1</vt:lpwstr>
  </property>
</Properties>
</file>