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69BAF6E0" w:rsidR="00410831" w:rsidRPr="00540CD5" w:rsidRDefault="00410831" w:rsidP="00410831">
      <w:pPr>
        <w:pStyle w:val="3gpptdocheadfirst"/>
        <w:rPr>
          <w:rFonts w:eastAsia="MS Mincho"/>
        </w:rPr>
      </w:pPr>
      <w:bookmarkStart w:id="0" w:name="_Hlk131173287"/>
      <w:bookmarkStart w:id="1" w:name="_Hlk131172920"/>
      <w:r w:rsidRPr="00540CD5">
        <w:rPr>
          <w:rFonts w:eastAsia="MS Mincho"/>
        </w:rPr>
        <w:t>3GPP TSG RAN WG1 #12</w:t>
      </w:r>
      <w:r w:rsidR="00547F4C">
        <w:rPr>
          <w:rFonts w:eastAsia="MS Mincho"/>
        </w:rPr>
        <w:t>3</w:t>
      </w:r>
      <w:r>
        <w:rPr>
          <w:rFonts w:eastAsia="MS Mincho"/>
        </w:rPr>
        <w:tab/>
      </w:r>
      <w:r w:rsidR="00A76F8C" w:rsidRPr="00F61050">
        <w:rPr>
          <w:rFonts w:eastAsia="MS Mincho"/>
        </w:rPr>
        <w:t>R1-</w:t>
      </w:r>
      <w:r w:rsidR="00717E45" w:rsidRPr="00F61050">
        <w:rPr>
          <w:rFonts w:eastAsia="MS Mincho"/>
        </w:rPr>
        <w:t>250</w:t>
      </w:r>
      <w:r w:rsidR="00717E45" w:rsidRPr="00994807">
        <w:rPr>
          <w:rFonts w:eastAsia="MS Mincho"/>
        </w:rPr>
        <w:t>8544</w:t>
      </w:r>
    </w:p>
    <w:p w14:paraId="1411D675" w14:textId="491937EE" w:rsidR="00F64CA0" w:rsidRDefault="00894FDC" w:rsidP="006838EA">
      <w:pPr>
        <w:pStyle w:val="3gpptdocheadfirst"/>
        <w:jc w:val="both"/>
        <w:rPr>
          <w:rFonts w:eastAsiaTheme="minorEastAsia"/>
          <w:lang w:eastAsia="zh-CN"/>
        </w:rPr>
      </w:pPr>
      <w:r w:rsidRPr="00210159">
        <w:rPr>
          <w:rFonts w:cs="Arial" w:hint="eastAsia"/>
          <w:lang w:val="en-US"/>
        </w:rPr>
        <w:t>Dal</w:t>
      </w:r>
      <w:r>
        <w:rPr>
          <w:rFonts w:eastAsia="等线" w:cs="Arial" w:hint="eastAsia"/>
          <w:lang w:val="en-US" w:eastAsia="zh-CN"/>
        </w:rPr>
        <w:t>l</w:t>
      </w:r>
      <w:r w:rsidRPr="00210159">
        <w:rPr>
          <w:rFonts w:cs="Arial" w:hint="eastAsia"/>
          <w:lang w:val="en-US"/>
        </w:rPr>
        <w:t>as</w:t>
      </w:r>
      <w:r w:rsidRPr="007F48FC">
        <w:rPr>
          <w:rFonts w:cs="Arial"/>
          <w:lang w:val="en-US"/>
        </w:rPr>
        <w:t xml:space="preserve">, </w:t>
      </w:r>
      <w:r w:rsidRPr="00210159">
        <w:rPr>
          <w:rFonts w:cs="Arial" w:hint="eastAsia"/>
          <w:lang w:val="en-US"/>
        </w:rPr>
        <w:t>USA</w:t>
      </w:r>
      <w:r w:rsidRPr="007F48FC">
        <w:rPr>
          <w:rFonts w:cs="Arial"/>
          <w:lang w:val="en-US"/>
        </w:rPr>
        <w:t xml:space="preserve">, </w:t>
      </w:r>
      <w:r w:rsidRPr="00210159">
        <w:rPr>
          <w:rFonts w:cs="Arial" w:hint="eastAsia"/>
          <w:lang w:val="en-US"/>
        </w:rPr>
        <w:t>No</w:t>
      </w:r>
      <w:r>
        <w:rPr>
          <w:rFonts w:eastAsia="等线" w:cs="Arial" w:hint="eastAsia"/>
          <w:lang w:val="en-US" w:eastAsia="zh-CN"/>
        </w:rPr>
        <w:t xml:space="preserve">v </w:t>
      </w:r>
      <w:r w:rsidRPr="007F48FC">
        <w:rPr>
          <w:rFonts w:cs="Arial" w:hint="eastAsia"/>
          <w:lang w:val="en-US"/>
        </w:rPr>
        <w:t>1</w:t>
      </w:r>
      <w:r>
        <w:rPr>
          <w:rFonts w:eastAsia="等线" w:cs="Arial" w:hint="eastAsia"/>
          <w:lang w:val="en-US" w:eastAsia="zh-CN"/>
        </w:rPr>
        <w:t>7</w:t>
      </w:r>
      <w:r w:rsidRPr="007F48FC">
        <w:rPr>
          <w:rFonts w:cs="Arial" w:hint="eastAsia"/>
          <w:lang w:val="en-US"/>
        </w:rPr>
        <w:t>th</w:t>
      </w:r>
      <w:r w:rsidRPr="007F48FC">
        <w:rPr>
          <w:rFonts w:cs="Arial"/>
          <w:lang w:val="en-US"/>
        </w:rPr>
        <w:t xml:space="preserve"> – </w:t>
      </w:r>
      <w:r>
        <w:rPr>
          <w:rFonts w:eastAsia="等线" w:cs="Arial"/>
          <w:lang w:val="en-US" w:eastAsia="zh-CN"/>
        </w:rPr>
        <w:t>21</w:t>
      </w:r>
      <w:r w:rsidRPr="007F48FC">
        <w:rPr>
          <w:rFonts w:cs="Arial"/>
          <w:lang w:val="en-US"/>
        </w:rPr>
        <w:t xml:space="preserve">st, </w:t>
      </w:r>
      <w:r w:rsidR="00410831" w:rsidRPr="0069378D">
        <w:rPr>
          <w:rFonts w:eastAsia="MS Mincho"/>
        </w:rPr>
        <w:t>2025</w:t>
      </w:r>
    </w:p>
    <w:p w14:paraId="6E203FDA" w14:textId="77777777" w:rsidR="00B07203" w:rsidRPr="007642C0" w:rsidRDefault="00B07203" w:rsidP="00B07203"/>
    <w:p w14:paraId="3AA4BEA9" w14:textId="4E7999AF" w:rsidR="00E445A8" w:rsidRPr="00D71966" w:rsidRDefault="00E445A8" w:rsidP="006838EA">
      <w:pPr>
        <w:pStyle w:val="3gpptdochead"/>
        <w:jc w:val="both"/>
      </w:pPr>
      <w:r w:rsidRPr="00D71966">
        <w:t>Agenda Item:</w:t>
      </w:r>
      <w:r w:rsidRPr="00D71966">
        <w:tab/>
      </w:r>
      <w:r w:rsidR="007658DE" w:rsidRPr="00A76F8C">
        <w:t>10</w:t>
      </w:r>
      <w:r w:rsidR="00104FC0" w:rsidRPr="00A76F8C">
        <w:t>.</w:t>
      </w:r>
      <w:r w:rsidR="007658DE" w:rsidRPr="00A76F8C">
        <w:t>3.</w:t>
      </w:r>
      <w:r w:rsidR="00D90255" w:rsidRPr="00A76F8C">
        <w:t>2</w:t>
      </w:r>
      <w:r w:rsidR="00547F4C">
        <w:t>.2</w:t>
      </w:r>
    </w:p>
    <w:p w14:paraId="5D33345B" w14:textId="77777777" w:rsidR="00E445A8" w:rsidRPr="00D71966" w:rsidRDefault="00E445A8" w:rsidP="006838EA">
      <w:pPr>
        <w:pStyle w:val="3gpptdochead"/>
        <w:jc w:val="both"/>
      </w:pPr>
      <w:r w:rsidRPr="00D71966">
        <w:t>Source:</w:t>
      </w:r>
      <w:r w:rsidRPr="00D71966">
        <w:tab/>
        <w:t>NEC</w:t>
      </w:r>
    </w:p>
    <w:p w14:paraId="6420CED0" w14:textId="08BF0A54" w:rsidR="00E445A8" w:rsidRPr="00D71966" w:rsidRDefault="00E445A8" w:rsidP="006838EA">
      <w:pPr>
        <w:pStyle w:val="3gpptdochead"/>
        <w:jc w:val="both"/>
      </w:pPr>
      <w:r w:rsidRPr="00D71966">
        <w:t>Title:</w:t>
      </w:r>
      <w:r w:rsidRPr="00D71966">
        <w:tab/>
      </w:r>
      <w:r w:rsidR="00F27CA2" w:rsidRPr="00F27CA2">
        <w:t>Study o</w:t>
      </w:r>
      <w:r w:rsidR="009A36ED">
        <w:t xml:space="preserve">n </w:t>
      </w:r>
      <w:r w:rsidR="00B2390D">
        <w:t>D2R</w:t>
      </w:r>
      <w:r w:rsidR="009A36ED" w:rsidRPr="009A36ED">
        <w:rPr>
          <w:rFonts w:eastAsia="等线" w:hint="eastAsia"/>
          <w:lang w:val="en-US" w:eastAsia="zh-CN"/>
        </w:rPr>
        <w:t xml:space="preserve"> </w:t>
      </w:r>
      <w:r w:rsidR="009A36ED">
        <w:rPr>
          <w:rFonts w:eastAsia="等线" w:hint="eastAsia"/>
          <w:lang w:val="en-US" w:eastAsia="zh-CN"/>
        </w:rPr>
        <w:t>signals, channels, waveform and procedures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0B495BD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7B2019F3" w:rsidR="005F3D2B" w:rsidRDefault="005F3D2B" w:rsidP="005F3D2B">
      <w:pPr>
        <w:spacing w:before="240" w:after="240"/>
        <w:jc w:val="both"/>
      </w:pPr>
      <w:r w:rsidRPr="3F3B2338">
        <w:rPr>
          <w:lang w:val="en-GB" w:eastAsia="ja-JP"/>
        </w:rPr>
        <w:t>In RAN#</w:t>
      </w:r>
      <w:r w:rsidR="00C22ABE" w:rsidRPr="3F3B2338">
        <w:rPr>
          <w:lang w:val="en-GB" w:eastAsia="ja-JP"/>
        </w:rPr>
        <w:t>10</w:t>
      </w:r>
      <w:r w:rsidR="00C22ABE">
        <w:rPr>
          <w:rFonts w:hint="eastAsia"/>
          <w:lang w:val="en-GB"/>
        </w:rPr>
        <w:t>9</w:t>
      </w:r>
      <w:r w:rsidR="00CB6762">
        <w:rPr>
          <w:lang w:val="en-GB"/>
        </w:rPr>
        <w:t xml:space="preserve"> </w:t>
      </w:r>
      <w:r w:rsidRPr="3F3B2338">
        <w:rPr>
          <w:lang w:val="en-GB" w:eastAsia="ja-JP"/>
        </w:rPr>
        <w:t xml:space="preserve">meeting, a </w:t>
      </w:r>
      <w:r w:rsidR="000B0095">
        <w:rPr>
          <w:lang w:val="en-GB" w:eastAsia="ja-JP"/>
        </w:rPr>
        <w:t>S</w:t>
      </w:r>
      <w:r w:rsidRPr="3F3B2338">
        <w:rPr>
          <w:lang w:val="en-GB" w:eastAsia="ja-JP"/>
        </w:rPr>
        <w:t>ID (RP-</w:t>
      </w:r>
      <w:r w:rsidR="00C22ABE" w:rsidRPr="3F3B2338">
        <w:rPr>
          <w:lang w:val="en-GB" w:eastAsia="ja-JP"/>
        </w:rPr>
        <w:t>2</w:t>
      </w:r>
      <w:r w:rsidR="00C22ABE">
        <w:rPr>
          <w:lang w:val="en-GB" w:eastAsia="ja-JP"/>
        </w:rPr>
        <w:t>5</w:t>
      </w:r>
      <w:r w:rsidR="00C22ABE">
        <w:rPr>
          <w:rFonts w:hint="eastAsia"/>
          <w:lang w:val="en-GB"/>
        </w:rPr>
        <w:t>2964</w:t>
      </w:r>
      <w:r w:rsidRPr="3F3B2338">
        <w:rPr>
          <w:lang w:val="en-GB" w:eastAsia="ja-JP"/>
        </w:rPr>
        <w:t>)</w:t>
      </w:r>
      <w:r w:rsidR="00CA0FF3">
        <w:rPr>
          <w:rFonts w:hint="eastAsia"/>
          <w:lang w:val="en-GB"/>
        </w:rPr>
        <w:t xml:space="preserve"> </w:t>
      </w:r>
      <w:r w:rsidRPr="3F3B2338">
        <w:rPr>
          <w:lang w:val="en-GB" w:eastAsia="ja-JP"/>
        </w:rPr>
        <w:t>[</w:t>
      </w:r>
      <w:r>
        <w:rPr>
          <w:lang w:val="en-GB" w:eastAsia="ja-JP"/>
        </w:rPr>
        <w:t>1</w:t>
      </w:r>
      <w:r w:rsidRPr="3F3B2338">
        <w:rPr>
          <w:lang w:val="en-GB" w:eastAsia="ja-JP"/>
        </w:rPr>
        <w:t>]</w:t>
      </w:r>
      <w:r>
        <w:rPr>
          <w:lang w:val="en-GB" w:eastAsia="ja-JP"/>
        </w:rPr>
        <w:t xml:space="preserve"> </w:t>
      </w:r>
      <w:r>
        <w:rPr>
          <w:rFonts w:hint="eastAsia"/>
          <w:lang w:val="en-GB"/>
        </w:rPr>
        <w:t>on</w:t>
      </w:r>
      <w:r>
        <w:rPr>
          <w:lang w:val="en-GB" w:eastAsia="ja-JP"/>
        </w:rPr>
        <w:t xml:space="preserve"> Ambient IoT(A-IoT)</w:t>
      </w:r>
      <w:r w:rsidRPr="3F3B2338">
        <w:rPr>
          <w:lang w:val="en-GB" w:eastAsia="ja-JP"/>
        </w:rPr>
        <w:t xml:space="preserve"> </w:t>
      </w:r>
      <w:r w:rsidR="00CB6762">
        <w:rPr>
          <w:lang w:val="en-GB" w:eastAsia="ja-JP"/>
        </w:rPr>
        <w:t>was updated</w:t>
      </w:r>
      <w:r w:rsidRPr="3F3B2338">
        <w:rPr>
          <w:lang w:val="en-GB" w:eastAsia="ja-JP"/>
        </w:rPr>
        <w:t xml:space="preserve">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358E1BC7" w14:textId="77777777" w:rsidR="001E2F44" w:rsidRPr="002A37FF" w:rsidRDefault="001E2F44" w:rsidP="001E2F44">
            <w:pPr>
              <w:pStyle w:val="aa"/>
              <w:numPr>
                <w:ilvl w:val="0"/>
                <w:numId w:val="32"/>
              </w:numPr>
              <w:spacing w:before="80" w:after="80"/>
              <w:ind w:left="357" w:hanging="357"/>
              <w:rPr>
                <w:rFonts w:eastAsia="等线"/>
              </w:rPr>
            </w:pPr>
            <w:r w:rsidRPr="002A37FF">
              <w:rPr>
                <w:rFonts w:eastAsia="等线"/>
              </w:rPr>
              <w:t>Study necessary and feasible changes to the Rel-19 A-IoT specifications to support A-IoT in outdoor scenarios under the following conditions [RAN1-led]:</w:t>
            </w:r>
          </w:p>
          <w:p w14:paraId="27CC670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Deployment scenario 4 with topology 1 with no external carrier wave.</w:t>
            </w:r>
          </w:p>
          <w:p w14:paraId="679A3BA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Traffic types DO-DTT, DT, DO-A.</w:t>
            </w:r>
          </w:p>
          <w:p w14:paraId="22F079E0"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Representative use cases rUC5 (outdoor inventory), rUC6 (outdoor sensor), and rUC8 (outdoor command).</w:t>
            </w:r>
          </w:p>
          <w:p w14:paraId="7E803CEB"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 xml:space="preserve">Assumption that A-IoT BS readers are deployed on the same sites as existing outdoor NR </w:t>
            </w:r>
            <w:proofErr w:type="gramStart"/>
            <w:r w:rsidRPr="00046922">
              <w:rPr>
                <w:rFonts w:eastAsia="等线"/>
              </w:rPr>
              <w:t>macro BSs</w:t>
            </w:r>
            <w:proofErr w:type="gramEnd"/>
            <w:r w:rsidRPr="00046922">
              <w:rPr>
                <w:rFonts w:eastAsia="等线"/>
              </w:rPr>
              <w:t>.</w:t>
            </w:r>
          </w:p>
          <w:p w14:paraId="18AE0C9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6824E0A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Assumption of the same air interface for Device 2b and Device C.</w:t>
            </w:r>
          </w:p>
          <w:p w14:paraId="69CA650A" w14:textId="10CEE467" w:rsidR="001E2F44" w:rsidRPr="00046922" w:rsidRDefault="001E2F44" w:rsidP="001E2F44">
            <w:pPr>
              <w:widowControl/>
              <w:numPr>
                <w:ilvl w:val="1"/>
                <w:numId w:val="33"/>
              </w:numPr>
              <w:overflowPunct w:val="0"/>
              <w:autoSpaceDE w:val="0"/>
              <w:autoSpaceDN w:val="0"/>
              <w:adjustRightInd w:val="0"/>
              <w:spacing w:before="80" w:after="80"/>
              <w:textAlignment w:val="baseline"/>
              <w:rPr>
                <w:rFonts w:eastAsia="等线"/>
              </w:rPr>
            </w:pPr>
            <w:bookmarkStart w:id="3" w:name="_Hlk200381346"/>
            <w:r w:rsidRPr="00046922">
              <w:rPr>
                <w:rFonts w:eastAsia="等线"/>
              </w:rPr>
              <w:t>Take into account the aspects reported in Clause 6.10 “DO-A assessment” and Clause 6.1.1.7 “CFO calibration signal for device 2b” of TR 38.769</w:t>
            </w:r>
            <w:bookmarkEnd w:id="3"/>
          </w:p>
          <w:p w14:paraId="4B6B6CA1" w14:textId="77777777" w:rsidR="005F3D2B" w:rsidRPr="004438EB" w:rsidRDefault="005F3D2B" w:rsidP="00121804">
            <w:pPr>
              <w:spacing w:before="80" w:after="80"/>
              <w:ind w:left="357"/>
              <w:rPr>
                <w:rFonts w:eastAsia="等线"/>
                <w:lang w:val="en-GB"/>
              </w:rPr>
            </w:pPr>
            <w:r>
              <w:rPr>
                <w:rFonts w:eastAsia="等线"/>
                <w:lang w:val="en-GB"/>
              </w:rPr>
              <w:t>……</w:t>
            </w:r>
          </w:p>
          <w:p w14:paraId="7333386C" w14:textId="77777777" w:rsidR="005F3D2B" w:rsidRPr="00046922" w:rsidRDefault="005F3D2B" w:rsidP="00121804">
            <w:pPr>
              <w:spacing w:before="80" w:after="80"/>
              <w:ind w:left="360"/>
              <w:rPr>
                <w:rFonts w:eastAsia="等线"/>
              </w:rPr>
            </w:pPr>
            <w:r w:rsidRPr="00046922">
              <w:rPr>
                <w:rFonts w:eastAsia="等线"/>
              </w:rPr>
              <w:t>This objective includes:</w:t>
            </w:r>
          </w:p>
          <w:p w14:paraId="0F088292" w14:textId="77777777" w:rsidR="005F3D2B" w:rsidRPr="00046922" w:rsidRDefault="005F3D2B" w:rsidP="00121804">
            <w:pPr>
              <w:spacing w:before="80" w:after="80"/>
              <w:ind w:left="360"/>
              <w:rPr>
                <w:rFonts w:eastAsia="等线"/>
                <w:b/>
                <w:bCs/>
                <w:u w:val="single"/>
              </w:rPr>
            </w:pPr>
            <w:r w:rsidRPr="00046922">
              <w:rPr>
                <w:rFonts w:eastAsia="等线"/>
                <w:b/>
                <w:bCs/>
                <w:u w:val="single"/>
              </w:rPr>
              <w:t>RAN1-led</w:t>
            </w:r>
          </w:p>
          <w:p w14:paraId="5485CDEA" w14:textId="77777777" w:rsidR="005F3D2B" w:rsidRPr="00046922" w:rsidRDefault="005F3D2B" w:rsidP="00121804">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necessary and feasible changes to the Rel-19 air interface to support the above scenarios</w:t>
            </w:r>
          </w:p>
          <w:p w14:paraId="2C3970A9" w14:textId="77777777" w:rsidR="005F3D2B" w:rsidRPr="00046922" w:rsidRDefault="005F3D2B" w:rsidP="00121804">
            <w:pPr>
              <w:widowControl/>
              <w:numPr>
                <w:ilvl w:val="1"/>
                <w:numId w:val="18"/>
              </w:numPr>
              <w:overflowPunct w:val="0"/>
              <w:autoSpaceDE w:val="0"/>
              <w:autoSpaceDN w:val="0"/>
              <w:adjustRightInd w:val="0"/>
              <w:spacing w:before="80" w:after="80"/>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device 2b/C in indoor scenarios</w:t>
            </w:r>
          </w:p>
          <w:p w14:paraId="4E9DD322" w14:textId="11520C22" w:rsidR="005F3D2B" w:rsidRPr="00B679EC" w:rsidRDefault="005F3D2B" w:rsidP="00B679EC">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applicability and necessity of Device 2b and Device C to the above scenarios, assuming similar device architectures for Device 2b and Device C.</w:t>
            </w:r>
          </w:p>
        </w:tc>
      </w:tr>
    </w:tbl>
    <w:p w14:paraId="41442DB4" w14:textId="58DB1F93" w:rsidR="7B677710" w:rsidRDefault="7B677710" w:rsidP="3F3B2338">
      <w:pPr>
        <w:pStyle w:val="3gpptxt"/>
        <w:jc w:val="both"/>
      </w:pPr>
      <w:r w:rsidRPr="3F3B2338">
        <w:rPr>
          <w:lang w:val="en-US"/>
        </w:rPr>
        <w:t xml:space="preserve">In this paper, we discuss and give our views on </w:t>
      </w:r>
      <w:r w:rsidR="00B2390D">
        <w:rPr>
          <w:lang w:val="en-US"/>
        </w:rPr>
        <w:t>D2R aspects</w:t>
      </w:r>
      <w:r w:rsidR="00877D4B">
        <w:rPr>
          <w:lang w:val="en-US"/>
        </w:rPr>
        <w:t xml:space="preserve"> for active device </w:t>
      </w:r>
      <w:r w:rsidR="00E25EF4">
        <w:rPr>
          <w:lang w:val="en-US"/>
        </w:rPr>
        <w:t>of A-IoT</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0B3B190" w14:textId="25C1AF89" w:rsidR="00F22040" w:rsidRPr="001D41F4" w:rsidRDefault="00F22040" w:rsidP="00F22040">
      <w:pPr>
        <w:pStyle w:val="3gpptitlelv2"/>
        <w:rPr>
          <w:rFonts w:eastAsiaTheme="minorEastAsia"/>
          <w:lang w:val="en-US"/>
        </w:rPr>
      </w:pPr>
      <w:r>
        <w:rPr>
          <w:rFonts w:eastAsiaTheme="minorEastAsia" w:hint="eastAsia"/>
        </w:rPr>
        <w:t>2.</w:t>
      </w:r>
      <w:r>
        <w:rPr>
          <w:rFonts w:eastAsiaTheme="minorEastAsia"/>
        </w:rPr>
        <w:t>1</w:t>
      </w:r>
      <w:r>
        <w:rPr>
          <w:rFonts w:eastAsiaTheme="minorEastAsia"/>
        </w:rPr>
        <w:tab/>
      </w:r>
      <w:r w:rsidR="00FF2861">
        <w:rPr>
          <w:rFonts w:eastAsiaTheme="minorEastAsia"/>
        </w:rPr>
        <w:t>W</w:t>
      </w:r>
      <w:r>
        <w:rPr>
          <w:rFonts w:eastAsiaTheme="minorEastAsia"/>
          <w:lang w:eastAsia="zh-CN"/>
        </w:rPr>
        <w:t>aveform</w:t>
      </w:r>
      <w:r w:rsidR="00FF2861">
        <w:rPr>
          <w:rFonts w:eastAsiaTheme="minorEastAsia"/>
          <w:lang w:eastAsia="zh-CN"/>
        </w:rPr>
        <w:t xml:space="preserve"> and modulation</w:t>
      </w:r>
    </w:p>
    <w:p w14:paraId="58AFA6FF" w14:textId="0A8E8141" w:rsidR="00F22040" w:rsidRDefault="00FF2861" w:rsidP="00F22040">
      <w:pPr>
        <w:pStyle w:val="3gpptxt"/>
        <w:rPr>
          <w:rFonts w:eastAsiaTheme="minorEastAsia"/>
          <w:lang w:eastAsia="zh-CN"/>
        </w:rPr>
      </w:pPr>
      <w:r>
        <w:rPr>
          <w:rFonts w:eastAsiaTheme="minorEastAsia"/>
          <w:lang w:eastAsia="zh-CN"/>
        </w:rPr>
        <w:t>For</w:t>
      </w:r>
      <w:r w:rsidR="00F22040">
        <w:rPr>
          <w:rFonts w:eastAsiaTheme="minorEastAsia" w:hint="eastAsia"/>
          <w:lang w:eastAsia="zh-CN"/>
        </w:rPr>
        <w:t xml:space="preserve"> </w:t>
      </w:r>
      <w:r w:rsidR="00C73FFC">
        <w:rPr>
          <w:rFonts w:eastAsiaTheme="minorEastAsia"/>
          <w:lang w:eastAsia="zh-CN"/>
        </w:rPr>
        <w:t>modulation and waveform</w:t>
      </w:r>
      <w:r w:rsidR="00F22040">
        <w:rPr>
          <w:rFonts w:eastAsiaTheme="minorEastAsia" w:hint="eastAsia"/>
          <w:lang w:eastAsia="zh-CN"/>
        </w:rPr>
        <w:t>, the following agreements have been reached during the RAN1#122</w:t>
      </w:r>
      <w:r w:rsidR="00F22040">
        <w:rPr>
          <w:rFonts w:eastAsiaTheme="minorEastAsia"/>
          <w:lang w:eastAsia="zh-CN"/>
        </w:rPr>
        <w:t>bis</w:t>
      </w:r>
      <w:r w:rsidR="00F22040">
        <w:rPr>
          <w:rFonts w:eastAsiaTheme="minorEastAsia" w:hint="eastAsia"/>
          <w:lang w:eastAsia="zh-CN"/>
        </w:rPr>
        <w:t xml:space="preserve"> meeting</w:t>
      </w:r>
      <w:r w:rsidR="00F22040">
        <w:rPr>
          <w:rFonts w:eastAsiaTheme="minorEastAsia"/>
          <w:lang w:eastAsia="zh-CN"/>
        </w:rPr>
        <w:t xml:space="preserve"> [2]</w:t>
      </w:r>
      <w:r w:rsidR="00F22040">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F22040" w14:paraId="141319A5" w14:textId="77777777" w:rsidTr="00825987">
        <w:trPr>
          <w:trHeight w:val="2482"/>
        </w:trPr>
        <w:tc>
          <w:tcPr>
            <w:tcW w:w="9628" w:type="dxa"/>
          </w:tcPr>
          <w:p w14:paraId="56119820" w14:textId="77777777" w:rsidR="00DA20AD" w:rsidRDefault="00DA20AD" w:rsidP="00DA20AD">
            <w:pPr>
              <w:rPr>
                <w:rFonts w:eastAsia="等线"/>
                <w:b/>
                <w:bCs/>
              </w:rPr>
            </w:pPr>
            <w:r w:rsidRPr="005F19FC">
              <w:rPr>
                <w:rFonts w:eastAsia="等线"/>
                <w:b/>
                <w:bCs/>
                <w:highlight w:val="green"/>
              </w:rPr>
              <w:lastRenderedPageBreak/>
              <w:t>Agreement</w:t>
            </w:r>
          </w:p>
          <w:p w14:paraId="7C05F643" w14:textId="77777777" w:rsidR="00DA20AD" w:rsidRDefault="00DA20AD" w:rsidP="00DA20AD">
            <w:r>
              <w:t>The study assumes single-carrier waveform for D2R.</w:t>
            </w:r>
          </w:p>
          <w:p w14:paraId="0BC56519" w14:textId="77777777" w:rsidR="00DA20AD" w:rsidRPr="00BD0078" w:rsidRDefault="00DA20AD" w:rsidP="00DA20AD">
            <w:pPr>
              <w:pStyle w:val="aa"/>
              <w:numPr>
                <w:ilvl w:val="0"/>
                <w:numId w:val="38"/>
              </w:numPr>
              <w:spacing w:after="0"/>
              <w:rPr>
                <w:lang w:eastAsia="ko-KR"/>
              </w:rPr>
            </w:pPr>
            <w:r w:rsidRPr="00BD0078">
              <w:rPr>
                <w:lang w:eastAsia="ko-KR"/>
              </w:rPr>
              <w:t>FFS whether to use 2SB or 1SB for D2R</w:t>
            </w:r>
          </w:p>
          <w:p w14:paraId="24B047D1" w14:textId="77777777" w:rsidR="00F22040" w:rsidRDefault="00F22040" w:rsidP="00825987">
            <w:pPr>
              <w:widowControl/>
              <w:rPr>
                <w:rFonts w:ascii="Times" w:hAnsi="Times" w:cs="Times New Roman"/>
                <w:szCs w:val="24"/>
                <w:lang w:val="en-GB"/>
              </w:rPr>
            </w:pPr>
          </w:p>
          <w:p w14:paraId="19BFD3A0" w14:textId="77777777" w:rsidR="00F24863" w:rsidRDefault="00F24863" w:rsidP="00F24863">
            <w:pPr>
              <w:rPr>
                <w:b/>
                <w:bCs/>
              </w:rPr>
            </w:pPr>
            <w:r w:rsidRPr="000F122D">
              <w:rPr>
                <w:b/>
                <w:bCs/>
                <w:highlight w:val="green"/>
              </w:rPr>
              <w:t>Agreement</w:t>
            </w:r>
          </w:p>
          <w:p w14:paraId="6F266B87" w14:textId="77777777" w:rsidR="00F24863" w:rsidRDefault="00F24863" w:rsidP="00F24863">
            <w:r>
              <w:t>Regarding D2R modulation for device 2b and device C, further study the following:</w:t>
            </w:r>
          </w:p>
          <w:p w14:paraId="2FF8020B" w14:textId="77777777" w:rsidR="00F24863" w:rsidRPr="00767EDF" w:rsidRDefault="00F24863" w:rsidP="00F24863">
            <w:pPr>
              <w:pStyle w:val="aa"/>
              <w:numPr>
                <w:ilvl w:val="0"/>
                <w:numId w:val="38"/>
              </w:numPr>
              <w:spacing w:after="0"/>
              <w:rPr>
                <w:lang w:eastAsia="ko-KR"/>
              </w:rPr>
            </w:pPr>
            <w:r w:rsidRPr="00767EDF">
              <w:rPr>
                <w:lang w:eastAsia="ko-KR"/>
              </w:rPr>
              <w:t>Option 1: BPSK</w:t>
            </w:r>
            <w:r>
              <w:rPr>
                <w:rFonts w:hint="eastAsia"/>
                <w:lang w:eastAsia="ko-KR"/>
              </w:rPr>
              <w:t xml:space="preserve"> </w:t>
            </w:r>
          </w:p>
          <w:p w14:paraId="58733E54" w14:textId="77777777" w:rsidR="00F24863" w:rsidRPr="00767EDF" w:rsidRDefault="00F24863" w:rsidP="00F24863">
            <w:pPr>
              <w:pStyle w:val="aa"/>
              <w:numPr>
                <w:ilvl w:val="1"/>
                <w:numId w:val="38"/>
              </w:numPr>
              <w:spacing w:after="0"/>
              <w:rPr>
                <w:lang w:eastAsia="ko-KR"/>
              </w:rPr>
            </w:pPr>
            <w:r w:rsidRPr="00767EDF">
              <w:rPr>
                <w:lang w:eastAsia="ko-KR"/>
              </w:rPr>
              <w:t>FFS the corresponding preamble and midamble design for coherent detection at reader side</w:t>
            </w:r>
          </w:p>
          <w:p w14:paraId="582B10A7" w14:textId="77777777" w:rsidR="00F24863" w:rsidRPr="00767EDF" w:rsidRDefault="00F24863" w:rsidP="00F24863">
            <w:pPr>
              <w:pStyle w:val="aa"/>
              <w:numPr>
                <w:ilvl w:val="0"/>
                <w:numId w:val="38"/>
              </w:numPr>
              <w:spacing w:after="0"/>
              <w:rPr>
                <w:lang w:eastAsia="ko-KR"/>
              </w:rPr>
            </w:pPr>
            <w:r w:rsidRPr="00767EDF">
              <w:rPr>
                <w:lang w:eastAsia="ko-KR"/>
              </w:rPr>
              <w:t>Option 2: OOK</w:t>
            </w:r>
          </w:p>
          <w:p w14:paraId="072AC557" w14:textId="77777777" w:rsidR="00F24863" w:rsidRPr="00767EDF" w:rsidRDefault="00F24863" w:rsidP="00F24863">
            <w:pPr>
              <w:pStyle w:val="aa"/>
              <w:numPr>
                <w:ilvl w:val="1"/>
                <w:numId w:val="38"/>
              </w:numPr>
              <w:spacing w:after="0"/>
              <w:rPr>
                <w:lang w:eastAsia="ko-KR"/>
              </w:rPr>
            </w:pPr>
            <w:r w:rsidRPr="00767EDF">
              <w:rPr>
                <w:lang w:eastAsia="ko-KR"/>
              </w:rPr>
              <w:t>FFS the corresponding preamble and midamble design for coherent or non-coherent detection at reader side</w:t>
            </w:r>
          </w:p>
          <w:p w14:paraId="0EE158F3" w14:textId="77777777" w:rsidR="00F24863" w:rsidRPr="00767EDF" w:rsidRDefault="00F24863" w:rsidP="00F24863">
            <w:pPr>
              <w:pStyle w:val="aa"/>
              <w:numPr>
                <w:ilvl w:val="0"/>
                <w:numId w:val="38"/>
              </w:numPr>
              <w:spacing w:after="0"/>
              <w:rPr>
                <w:lang w:eastAsia="ko-KR"/>
              </w:rPr>
            </w:pPr>
            <w:r w:rsidRPr="00767EDF">
              <w:rPr>
                <w:lang w:eastAsia="ko-KR"/>
              </w:rPr>
              <w:t>Option 3: DBPSK</w:t>
            </w:r>
          </w:p>
          <w:p w14:paraId="761E1A8C" w14:textId="77777777" w:rsidR="00F24863" w:rsidRPr="00767EDF" w:rsidRDefault="00F24863" w:rsidP="00F24863">
            <w:pPr>
              <w:pStyle w:val="aa"/>
              <w:numPr>
                <w:ilvl w:val="1"/>
                <w:numId w:val="38"/>
              </w:numPr>
              <w:spacing w:after="0"/>
              <w:rPr>
                <w:lang w:eastAsia="ko-KR"/>
              </w:rPr>
            </w:pPr>
            <w:r w:rsidRPr="00767EDF">
              <w:rPr>
                <w:lang w:eastAsia="ko-KR"/>
              </w:rPr>
              <w:t>FFS the corresponding preamble and midamble design for non-coherent detection at reader side</w:t>
            </w:r>
          </w:p>
          <w:p w14:paraId="7BED5681" w14:textId="77777777" w:rsidR="00F24863" w:rsidRPr="00767EDF" w:rsidRDefault="00F24863" w:rsidP="00F24863">
            <w:pPr>
              <w:pStyle w:val="aa"/>
              <w:numPr>
                <w:ilvl w:val="0"/>
                <w:numId w:val="38"/>
              </w:numPr>
              <w:spacing w:after="0"/>
              <w:rPr>
                <w:lang w:eastAsia="ko-KR"/>
              </w:rPr>
            </w:pPr>
            <w:r w:rsidRPr="00767EDF">
              <w:rPr>
                <w:lang w:eastAsia="ko-KR"/>
              </w:rPr>
              <w:t>Option 4: MSK</w:t>
            </w:r>
            <w:r>
              <w:rPr>
                <w:rFonts w:hint="eastAsia"/>
                <w:lang w:eastAsia="ko-KR"/>
              </w:rPr>
              <w:t xml:space="preserve"> </w:t>
            </w:r>
          </w:p>
          <w:p w14:paraId="2FB37EC5" w14:textId="1350D0C1" w:rsidR="00F24863" w:rsidRPr="00FF2861" w:rsidRDefault="00F24863" w:rsidP="00825987">
            <w:pPr>
              <w:pStyle w:val="aa"/>
              <w:numPr>
                <w:ilvl w:val="1"/>
                <w:numId w:val="38"/>
              </w:numPr>
              <w:spacing w:after="0"/>
              <w:rPr>
                <w:lang w:eastAsia="ko-KR"/>
              </w:rPr>
            </w:pPr>
            <w:r w:rsidRPr="00767EDF">
              <w:rPr>
                <w:lang w:eastAsia="ko-KR"/>
              </w:rPr>
              <w:t>FFS the corresponding preamble and midamble design for coherent or non-coherent detection at reader side</w:t>
            </w:r>
          </w:p>
        </w:tc>
      </w:tr>
    </w:tbl>
    <w:p w14:paraId="3BCB8CC2" w14:textId="0772BF5D" w:rsidR="00F22040" w:rsidRDefault="0024466F" w:rsidP="00F22040">
      <w:pPr>
        <w:pStyle w:val="3gpptxt"/>
        <w:rPr>
          <w:rFonts w:eastAsiaTheme="minorEastAsia"/>
          <w:lang w:eastAsia="zh-CN"/>
        </w:rPr>
      </w:pPr>
      <w:r>
        <w:rPr>
          <w:rFonts w:eastAsiaTheme="minorEastAsia"/>
          <w:lang w:eastAsia="zh-CN"/>
        </w:rPr>
        <w:t xml:space="preserve">In </w:t>
      </w:r>
      <w:r>
        <w:rPr>
          <w:rFonts w:eastAsiaTheme="minorEastAsia" w:hint="eastAsia"/>
          <w:lang w:eastAsia="zh-CN"/>
        </w:rPr>
        <w:t>Rel</w:t>
      </w:r>
      <w:r>
        <w:rPr>
          <w:rFonts w:eastAsiaTheme="minorEastAsia"/>
          <w:lang w:eastAsia="zh-CN"/>
        </w:rPr>
        <w:t xml:space="preserve">-20, active device has </w:t>
      </w:r>
      <w:r w:rsidR="00D308F3">
        <w:rPr>
          <w:rFonts w:eastAsiaTheme="minorEastAsia"/>
          <w:lang w:eastAsia="zh-CN"/>
        </w:rPr>
        <w:t xml:space="preserve">higher capability than device 1, and it is possible for active device to process on baseband to </w:t>
      </w:r>
      <w:r w:rsidR="00B5152D">
        <w:rPr>
          <w:rFonts w:eastAsiaTheme="minorEastAsia"/>
          <w:lang w:eastAsia="zh-CN"/>
        </w:rPr>
        <w:t xml:space="preserve">remove the sideband. For the benefit of spectrum efficiency, 1SB </w:t>
      </w:r>
      <w:r w:rsidR="00B44BE5">
        <w:rPr>
          <w:rFonts w:eastAsiaTheme="minorEastAsia"/>
          <w:lang w:eastAsia="zh-CN"/>
        </w:rPr>
        <w:t xml:space="preserve">should be supported </w:t>
      </w:r>
      <w:r w:rsidR="00B5152D">
        <w:rPr>
          <w:rFonts w:eastAsiaTheme="minorEastAsia"/>
          <w:lang w:eastAsia="zh-CN"/>
        </w:rPr>
        <w:t>for D2R</w:t>
      </w:r>
      <w:r w:rsidR="00F22040">
        <w:rPr>
          <w:rFonts w:eastAsiaTheme="minorEastAsia" w:hint="eastAsia"/>
          <w:lang w:eastAsia="zh-CN"/>
        </w:rPr>
        <w:t>.</w:t>
      </w:r>
    </w:p>
    <w:p w14:paraId="4204DF10" w14:textId="00BB62C2" w:rsidR="00B5152D" w:rsidRDefault="00B5152D" w:rsidP="00F22040">
      <w:pPr>
        <w:pStyle w:val="3gpptxt"/>
        <w:rPr>
          <w:rFonts w:eastAsiaTheme="minorEastAsia"/>
          <w:lang w:eastAsia="zh-CN"/>
        </w:rPr>
      </w:pPr>
      <w:r>
        <w:rPr>
          <w:rFonts w:hint="eastAsia"/>
          <w:b/>
          <w:bCs/>
        </w:rPr>
        <w:t xml:space="preserve">Proposal 1: For D2R, </w:t>
      </w:r>
      <w:r>
        <w:rPr>
          <w:b/>
          <w:bCs/>
        </w:rPr>
        <w:t xml:space="preserve">1SB </w:t>
      </w:r>
      <w:r w:rsidR="00B44BE5">
        <w:rPr>
          <w:b/>
          <w:bCs/>
        </w:rPr>
        <w:t>should be supported for D2R.</w:t>
      </w:r>
    </w:p>
    <w:p w14:paraId="00242D81" w14:textId="2E327C86" w:rsidR="00B5152D" w:rsidRDefault="00283840" w:rsidP="00F22040">
      <w:pPr>
        <w:pStyle w:val="3gpptxt"/>
        <w:rPr>
          <w:rFonts w:eastAsiaTheme="minorEastAsia"/>
          <w:lang w:eastAsia="zh-CN"/>
        </w:rPr>
      </w:pPr>
      <w:r>
        <w:rPr>
          <w:rFonts w:eastAsiaTheme="minorEastAsia" w:hint="eastAsia"/>
          <w:lang w:eastAsia="zh-CN"/>
        </w:rPr>
        <w:t>S</w:t>
      </w:r>
      <w:r>
        <w:rPr>
          <w:rFonts w:eastAsiaTheme="minorEastAsia"/>
          <w:lang w:eastAsia="zh-CN"/>
        </w:rPr>
        <w:t>ince OOK and BPSK are already supported in Rel-19,</w:t>
      </w:r>
      <w:r w:rsidR="0001720F">
        <w:rPr>
          <w:rFonts w:eastAsiaTheme="minorEastAsia"/>
          <w:lang w:eastAsia="zh-CN"/>
        </w:rPr>
        <w:t xml:space="preserve"> both modulations should be the baseline for study in Rel-20. </w:t>
      </w:r>
      <w:r w:rsidR="0083519F">
        <w:rPr>
          <w:rFonts w:eastAsiaTheme="minorEastAsia"/>
          <w:lang w:eastAsia="zh-CN"/>
        </w:rPr>
        <w:t xml:space="preserve">For DBPSK, non-coherent detection may suffer 3dB performance loss compared to coherent detection, and the loss </w:t>
      </w:r>
      <w:r w:rsidR="00362845">
        <w:rPr>
          <w:rFonts w:eastAsiaTheme="minorEastAsia"/>
          <w:lang w:eastAsia="zh-CN"/>
        </w:rPr>
        <w:t xml:space="preserve">should be overlooked in outdoor use case. </w:t>
      </w:r>
      <w:r w:rsidR="00FF4F54">
        <w:rPr>
          <w:rFonts w:eastAsiaTheme="minorEastAsia"/>
          <w:lang w:eastAsia="zh-CN"/>
        </w:rPr>
        <w:t>Furthermore</w:t>
      </w:r>
      <w:r w:rsidR="00FF4F54">
        <w:rPr>
          <w:rFonts w:eastAsiaTheme="minorEastAsia" w:hint="eastAsia"/>
          <w:lang w:eastAsia="zh-CN"/>
        </w:rPr>
        <w:t>, since</w:t>
      </w:r>
      <w:r w:rsidR="00617AE0">
        <w:rPr>
          <w:rFonts w:eastAsiaTheme="minorEastAsia" w:hint="eastAsia"/>
          <w:lang w:eastAsia="zh-CN"/>
        </w:rPr>
        <w:t xml:space="preserve"> MSK will bring more complexity to the device meanwhile has more performance loss due to CFO, it should also be precluded.</w:t>
      </w:r>
    </w:p>
    <w:p w14:paraId="6E78E2D2" w14:textId="5678941E" w:rsidR="00175F8D" w:rsidRDefault="00175F8D" w:rsidP="00175F8D">
      <w:pPr>
        <w:pStyle w:val="3gpptxt"/>
        <w:rPr>
          <w:rFonts w:eastAsiaTheme="minorEastAsia"/>
          <w:lang w:eastAsia="zh-CN"/>
        </w:rPr>
      </w:pPr>
      <w:r>
        <w:rPr>
          <w:rFonts w:hint="eastAsia"/>
          <w:b/>
          <w:bCs/>
        </w:rPr>
        <w:t xml:space="preserve">Proposal </w:t>
      </w:r>
      <w:r>
        <w:rPr>
          <w:b/>
          <w:bCs/>
        </w:rPr>
        <w:t>2</w:t>
      </w:r>
      <w:r>
        <w:rPr>
          <w:rFonts w:hint="eastAsia"/>
          <w:b/>
          <w:bCs/>
        </w:rPr>
        <w:t xml:space="preserve">: For D2R, </w:t>
      </w:r>
      <w:r>
        <w:rPr>
          <w:b/>
          <w:bCs/>
        </w:rPr>
        <w:t>OOK and BPSK should be baseline.</w:t>
      </w:r>
    </w:p>
    <w:p w14:paraId="5500859F" w14:textId="485E9BAC" w:rsidR="008573DE" w:rsidRPr="001D41F4" w:rsidRDefault="008573DE" w:rsidP="005A257F">
      <w:pPr>
        <w:pStyle w:val="3gpptitlelv2"/>
        <w:rPr>
          <w:rFonts w:eastAsiaTheme="minorEastAsia"/>
          <w:lang w:val="en-US"/>
        </w:rPr>
      </w:pPr>
      <w:r>
        <w:rPr>
          <w:rFonts w:eastAsiaTheme="minorEastAsia" w:hint="eastAsia"/>
        </w:rPr>
        <w:t>2.</w:t>
      </w:r>
      <w:r w:rsidR="00F22040">
        <w:rPr>
          <w:rFonts w:eastAsiaTheme="minorEastAsia"/>
        </w:rPr>
        <w:t>2</w:t>
      </w:r>
      <w:r w:rsidR="005A257F">
        <w:rPr>
          <w:rFonts w:eastAsiaTheme="minorEastAsia"/>
        </w:rPr>
        <w:tab/>
      </w:r>
      <w:r>
        <w:rPr>
          <w:rFonts w:eastAsiaTheme="minorEastAsia" w:hint="eastAsia"/>
          <w:lang w:eastAsia="zh-CN"/>
        </w:rPr>
        <w:t>D2R</w:t>
      </w:r>
      <w:r>
        <w:rPr>
          <w:rFonts w:eastAsiaTheme="minorEastAsia" w:hint="eastAsia"/>
        </w:rPr>
        <w:t xml:space="preserve"> FEC and repetition</w:t>
      </w:r>
    </w:p>
    <w:p w14:paraId="1459F00F" w14:textId="0518CCDA" w:rsidR="008573DE" w:rsidRDefault="008573DE" w:rsidP="008573DE">
      <w:pPr>
        <w:pStyle w:val="3gpptxt"/>
        <w:rPr>
          <w:rFonts w:eastAsiaTheme="minorEastAsia"/>
          <w:lang w:eastAsia="zh-CN"/>
        </w:rPr>
      </w:pPr>
      <w:r>
        <w:rPr>
          <w:rFonts w:eastAsiaTheme="minorEastAsia" w:hint="eastAsia"/>
          <w:lang w:eastAsia="zh-CN"/>
        </w:rPr>
        <w:t>Regarding the FEC and repetition for D2R, the following agreements have been reached during the RAN1#122</w:t>
      </w:r>
      <w:r w:rsidR="0082357F">
        <w:rPr>
          <w:rFonts w:eastAsiaTheme="minorEastAsia"/>
          <w:lang w:eastAsia="zh-CN"/>
        </w:rPr>
        <w:t>bis</w:t>
      </w:r>
      <w:r>
        <w:rPr>
          <w:rFonts w:eastAsiaTheme="minorEastAsia" w:hint="eastAsia"/>
          <w:lang w:eastAsia="zh-CN"/>
        </w:rPr>
        <w:t xml:space="preserve"> meeting</w:t>
      </w:r>
      <w:r w:rsidR="00EB3087">
        <w:rPr>
          <w:rFonts w:eastAsiaTheme="minorEastAsia"/>
          <w:lang w:eastAsia="zh-CN"/>
        </w:rPr>
        <w:t xml:space="preserve"> </w:t>
      </w:r>
      <w:r w:rsidR="002F4163">
        <w:rPr>
          <w:rFonts w:eastAsiaTheme="minorEastAsia"/>
          <w:lang w:eastAsia="zh-CN"/>
        </w:rPr>
        <w:t>[2</w:t>
      </w:r>
      <w:r w:rsidR="00EB3087">
        <w:rPr>
          <w:rFonts w:eastAsiaTheme="minorEastAsia"/>
          <w:lang w:eastAsia="zh-CN"/>
        </w:rPr>
        <w:t>]</w:t>
      </w:r>
      <w:r>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CA0FF3" w14:paraId="17C044B4" w14:textId="77777777" w:rsidTr="00F61050">
        <w:trPr>
          <w:trHeight w:val="1894"/>
        </w:trPr>
        <w:tc>
          <w:tcPr>
            <w:tcW w:w="9628" w:type="dxa"/>
          </w:tcPr>
          <w:p w14:paraId="1B872723" w14:textId="77777777" w:rsidR="00D87CAA" w:rsidRDefault="00D87CAA" w:rsidP="00D87CAA">
            <w:pPr>
              <w:rPr>
                <w:b/>
                <w:bCs/>
              </w:rPr>
            </w:pPr>
            <w:r w:rsidRPr="008B6045">
              <w:rPr>
                <w:b/>
                <w:bCs/>
                <w:highlight w:val="green"/>
              </w:rPr>
              <w:t>Agreement</w:t>
            </w:r>
          </w:p>
          <w:p w14:paraId="2AF5262F" w14:textId="77777777" w:rsidR="00D87CAA" w:rsidRDefault="00D87CAA" w:rsidP="00D87CAA">
            <w:r>
              <w:t xml:space="preserve">Study interleaving for PDRCH with FEC, including the </w:t>
            </w:r>
            <w:r>
              <w:rPr>
                <w:rFonts w:cs="Times"/>
                <w:lang w:eastAsia="ko-KR"/>
              </w:rPr>
              <w:t xml:space="preserve">necessity and feasibility of </w:t>
            </w:r>
            <w:r>
              <w:t>the following:</w:t>
            </w:r>
          </w:p>
          <w:p w14:paraId="19C6A2F5" w14:textId="77777777" w:rsidR="00D87CAA" w:rsidRPr="00767EDF" w:rsidRDefault="00D87CAA" w:rsidP="00D87CAA">
            <w:pPr>
              <w:pStyle w:val="aa"/>
              <w:numPr>
                <w:ilvl w:val="0"/>
                <w:numId w:val="38"/>
              </w:numPr>
              <w:spacing w:after="0"/>
              <w:rPr>
                <w:lang w:eastAsia="ko-KR"/>
              </w:rPr>
            </w:pPr>
            <w:r w:rsidRPr="00767EDF">
              <w:rPr>
                <w:lang w:eastAsia="ko-KR"/>
              </w:rPr>
              <w:t>Alt 1: reuse both LTE sub-block interleaver and LTE bit collection scheme</w:t>
            </w:r>
          </w:p>
          <w:p w14:paraId="74664839" w14:textId="77777777" w:rsidR="00D87CAA" w:rsidRPr="00767EDF" w:rsidRDefault="00D87CAA" w:rsidP="00D87CAA">
            <w:pPr>
              <w:pStyle w:val="aa"/>
              <w:numPr>
                <w:ilvl w:val="0"/>
                <w:numId w:val="38"/>
              </w:numPr>
              <w:spacing w:after="0"/>
              <w:rPr>
                <w:lang w:eastAsia="ko-KR"/>
              </w:rPr>
            </w:pPr>
            <w:r w:rsidRPr="00767EDF">
              <w:rPr>
                <w:lang w:eastAsia="ko-KR"/>
              </w:rPr>
              <w:t>Alt 2: reuse LTE bit collection scheme without LTE sub-block interleaver</w:t>
            </w:r>
          </w:p>
          <w:p w14:paraId="12EDADE4" w14:textId="77777777" w:rsidR="00D87CAA" w:rsidRPr="00767EDF" w:rsidRDefault="00D87CAA" w:rsidP="00D87CAA">
            <w:pPr>
              <w:pStyle w:val="aa"/>
              <w:numPr>
                <w:ilvl w:val="0"/>
                <w:numId w:val="38"/>
              </w:numPr>
              <w:spacing w:after="0"/>
              <w:rPr>
                <w:lang w:eastAsia="ko-KR"/>
              </w:rPr>
            </w:pPr>
            <w:r w:rsidRPr="00767EDF">
              <w:rPr>
                <w:lang w:eastAsia="ko-KR"/>
              </w:rPr>
              <w:t>Alt 3: based on LTE bit collection scheme with some update (e.g., for memory reduction) without LTE sub-block interleaver</w:t>
            </w:r>
          </w:p>
          <w:p w14:paraId="4334CEFB" w14:textId="77777777" w:rsidR="00D87CAA" w:rsidRPr="00767EDF" w:rsidRDefault="00D87CAA" w:rsidP="00D87CAA">
            <w:pPr>
              <w:pStyle w:val="aa"/>
              <w:numPr>
                <w:ilvl w:val="0"/>
                <w:numId w:val="38"/>
              </w:numPr>
              <w:spacing w:after="0"/>
              <w:rPr>
                <w:lang w:eastAsia="ko-KR"/>
              </w:rPr>
            </w:pPr>
            <w:r w:rsidRPr="00767EDF">
              <w:rPr>
                <w:rFonts w:hint="eastAsia"/>
                <w:lang w:eastAsia="ko-KR"/>
              </w:rPr>
              <w:t>C</w:t>
            </w:r>
            <w:r w:rsidRPr="00767EDF">
              <w:rPr>
                <w:lang w:eastAsia="ko-KR"/>
              </w:rPr>
              <w:t>ombination of alternatives can be studied</w:t>
            </w:r>
          </w:p>
          <w:p w14:paraId="53285C62" w14:textId="3E353D8D" w:rsidR="008573DE" w:rsidRPr="00D87CAA" w:rsidRDefault="008573DE" w:rsidP="008573DE">
            <w:pPr>
              <w:widowControl/>
              <w:rPr>
                <w:rFonts w:ascii="Times" w:hAnsi="Times" w:cs="Times New Roman"/>
                <w:szCs w:val="24"/>
                <w:lang w:val="en-GB"/>
              </w:rPr>
            </w:pPr>
          </w:p>
        </w:tc>
      </w:tr>
    </w:tbl>
    <w:p w14:paraId="64261B60" w14:textId="52593601" w:rsidR="008573DE" w:rsidRDefault="008573DE" w:rsidP="008573DE">
      <w:pPr>
        <w:pStyle w:val="3gpptxt"/>
        <w:rPr>
          <w:rFonts w:eastAsiaTheme="minorEastAsia"/>
          <w:lang w:eastAsia="zh-CN"/>
        </w:rPr>
      </w:pPr>
      <w:r>
        <w:rPr>
          <w:rFonts w:eastAsiaTheme="minorEastAsia" w:hint="eastAsia"/>
          <w:lang w:eastAsia="zh-CN"/>
        </w:rPr>
        <w:t xml:space="preserve">To </w:t>
      </w:r>
      <w:r w:rsidRPr="008573DE">
        <w:rPr>
          <w:rFonts w:eastAsiaTheme="minorEastAsia"/>
          <w:lang w:eastAsia="zh-CN"/>
        </w:rPr>
        <w:t>facilitate</w:t>
      </w:r>
      <w:r w:rsidRPr="008573DE">
        <w:rPr>
          <w:rFonts w:eastAsiaTheme="minorEastAsia" w:hint="eastAsia"/>
          <w:lang w:eastAsia="zh-CN"/>
        </w:rPr>
        <w:t xml:space="preserve"> </w:t>
      </w:r>
      <w:r>
        <w:rPr>
          <w:rFonts w:eastAsiaTheme="minorEastAsia" w:hint="eastAsia"/>
          <w:lang w:eastAsia="zh-CN"/>
        </w:rPr>
        <w:t xml:space="preserve">the </w:t>
      </w:r>
      <w:r w:rsidRPr="008573DE">
        <w:rPr>
          <w:rFonts w:eastAsiaTheme="minorEastAsia"/>
          <w:lang w:eastAsia="zh-CN"/>
        </w:rPr>
        <w:t>coverage for outdoor scenarios</w:t>
      </w:r>
      <w:r>
        <w:rPr>
          <w:rFonts w:eastAsiaTheme="minorEastAsia" w:hint="eastAsia"/>
          <w:lang w:eastAsia="zh-CN"/>
        </w:rPr>
        <w:t xml:space="preserve">, from our </w:t>
      </w:r>
      <w:r>
        <w:rPr>
          <w:rFonts w:eastAsiaTheme="minorEastAsia"/>
          <w:lang w:eastAsia="zh-CN"/>
        </w:rPr>
        <w:t>point</w:t>
      </w:r>
      <w:r>
        <w:rPr>
          <w:rFonts w:eastAsiaTheme="minorEastAsia" w:hint="eastAsia"/>
          <w:lang w:eastAsia="zh-CN"/>
        </w:rPr>
        <w:t xml:space="preserve"> of view, if the evaluation results show there is still bottleneck in D2R coverage after adopting the lowest code rate, i.e., 1/3, and the </w:t>
      </w:r>
      <w:r>
        <w:rPr>
          <w:rFonts w:eastAsiaTheme="minorEastAsia"/>
          <w:lang w:eastAsia="zh-CN"/>
        </w:rPr>
        <w:t>maximum</w:t>
      </w:r>
      <w:r>
        <w:rPr>
          <w:rFonts w:eastAsiaTheme="minorEastAsia" w:hint="eastAsia"/>
          <w:lang w:eastAsia="zh-CN"/>
        </w:rPr>
        <w:t xml:space="preserve"> repetition number, i.e., 2, lower code rate or larger number of repetition</w:t>
      </w:r>
      <w:r w:rsidR="00B96D9C">
        <w:rPr>
          <w:rFonts w:eastAsiaTheme="minorEastAsia" w:hint="eastAsia"/>
          <w:lang w:eastAsia="zh-CN"/>
        </w:rPr>
        <w:t>s</w:t>
      </w:r>
      <w:r>
        <w:rPr>
          <w:rFonts w:eastAsiaTheme="minorEastAsia" w:hint="eastAsia"/>
          <w:lang w:eastAsia="zh-CN"/>
        </w:rPr>
        <w:t xml:space="preserve"> can be considered in Rel-20; otherwise, the Rel-19 design should be kept unchanged to </w:t>
      </w:r>
      <w:r>
        <w:rPr>
          <w:rFonts w:eastAsiaTheme="minorEastAsia"/>
          <w:lang w:eastAsia="zh-CN"/>
        </w:rPr>
        <w:t>avoid</w:t>
      </w:r>
      <w:r>
        <w:rPr>
          <w:rFonts w:eastAsiaTheme="minorEastAsia" w:hint="eastAsia"/>
          <w:lang w:eastAsia="zh-CN"/>
        </w:rPr>
        <w:t xml:space="preserve"> more excessive and meaningless specification work.</w:t>
      </w:r>
    </w:p>
    <w:p w14:paraId="3E0F528E" w14:textId="58FAB5E4" w:rsidR="008573DE" w:rsidRPr="008573DE" w:rsidRDefault="008573DE" w:rsidP="008573DE">
      <w:pPr>
        <w:rPr>
          <w:b/>
          <w:bCs/>
        </w:rPr>
      </w:pPr>
      <w:r>
        <w:rPr>
          <w:rFonts w:hint="eastAsia"/>
          <w:b/>
          <w:bCs/>
        </w:rPr>
        <w:t xml:space="preserve">Proposal </w:t>
      </w:r>
      <w:r w:rsidR="00175F8D">
        <w:rPr>
          <w:b/>
          <w:bCs/>
        </w:rPr>
        <w:t>3</w:t>
      </w:r>
      <w:r>
        <w:rPr>
          <w:rFonts w:hint="eastAsia"/>
          <w:b/>
          <w:bCs/>
        </w:rPr>
        <w:t xml:space="preserve">: </w:t>
      </w:r>
      <w:r w:rsidR="00D735D5">
        <w:rPr>
          <w:rFonts w:hint="eastAsia"/>
          <w:b/>
          <w:bCs/>
        </w:rPr>
        <w:t>For D2R, a</w:t>
      </w:r>
      <w:r w:rsidRPr="008573DE">
        <w:rPr>
          <w:rFonts w:hint="eastAsia"/>
          <w:b/>
          <w:bCs/>
        </w:rPr>
        <w:t>dditional lower FEC code rate (e.g., 1/4 or 1/6) and larger repetition number (e.g.,4 or 8) can be supported only when the</w:t>
      </w:r>
      <w:r w:rsidRPr="008573DE">
        <w:rPr>
          <w:b/>
          <w:bCs/>
        </w:rPr>
        <w:t xml:space="preserve"> bottleneck</w:t>
      </w:r>
      <w:r w:rsidRPr="008573DE">
        <w:rPr>
          <w:rFonts w:hint="eastAsia"/>
          <w:b/>
          <w:bCs/>
        </w:rPr>
        <w:t xml:space="preserve"> still has been identified for the D2R coverage based on the Rel-19 FEC code rate the repetition number.</w:t>
      </w:r>
    </w:p>
    <w:p w14:paraId="5ACD85D9" w14:textId="6E97249F" w:rsidR="008573DE" w:rsidRDefault="008573DE" w:rsidP="008573DE">
      <w:pPr>
        <w:pStyle w:val="aa"/>
        <w:numPr>
          <w:ilvl w:val="0"/>
          <w:numId w:val="41"/>
        </w:numPr>
        <w:rPr>
          <w:b/>
          <w:bCs/>
          <w:lang w:eastAsia="zh-CN"/>
        </w:rPr>
      </w:pPr>
      <w:r w:rsidRPr="008573DE">
        <w:rPr>
          <w:rFonts w:hint="eastAsia"/>
          <w:b/>
          <w:bCs/>
          <w:lang w:eastAsia="zh-CN"/>
        </w:rPr>
        <w:t xml:space="preserve">Otherwise, the FEC code rate and number of </w:t>
      </w:r>
      <w:r w:rsidR="00567106" w:rsidRPr="008573DE">
        <w:rPr>
          <w:b/>
          <w:bCs/>
          <w:lang w:eastAsia="zh-CN"/>
        </w:rPr>
        <w:t>repetitions</w:t>
      </w:r>
      <w:r w:rsidRPr="008573DE">
        <w:rPr>
          <w:rFonts w:hint="eastAsia"/>
          <w:b/>
          <w:bCs/>
          <w:lang w:eastAsia="zh-CN"/>
        </w:rPr>
        <w:t xml:space="preserve"> defined in Rel-19 should be reused for Rel-20 A-IoT.</w:t>
      </w:r>
    </w:p>
    <w:p w14:paraId="269022B7" w14:textId="77777777" w:rsidR="00EE423E" w:rsidRPr="00EE423E" w:rsidRDefault="00EE423E" w:rsidP="00EE423E">
      <w:pPr>
        <w:rPr>
          <w:b/>
          <w:bCs/>
        </w:rPr>
      </w:pPr>
    </w:p>
    <w:p w14:paraId="30979D0E" w14:textId="2DBEAC74" w:rsidR="00D735D5" w:rsidRPr="0064447A" w:rsidRDefault="00D735D5" w:rsidP="005A257F">
      <w:pPr>
        <w:pStyle w:val="3gpptitlelv2"/>
        <w:rPr>
          <w:rFonts w:eastAsiaTheme="minorEastAsia"/>
        </w:rPr>
      </w:pPr>
      <w:r>
        <w:rPr>
          <w:rFonts w:eastAsiaTheme="minorEastAsia" w:hint="eastAsia"/>
        </w:rPr>
        <w:t>2.</w:t>
      </w:r>
      <w:r w:rsidR="00FF2861">
        <w:rPr>
          <w:rFonts w:eastAsiaTheme="minorEastAsia"/>
        </w:rPr>
        <w:t>3</w:t>
      </w:r>
      <w:r w:rsidR="005A257F">
        <w:rPr>
          <w:rFonts w:eastAsiaTheme="minorEastAsia"/>
        </w:rPr>
        <w:tab/>
      </w:r>
      <w:r>
        <w:rPr>
          <w:rFonts w:eastAsiaTheme="minorEastAsia" w:hint="eastAsia"/>
        </w:rPr>
        <w:t>D2R multiplexing</w:t>
      </w:r>
    </w:p>
    <w:p w14:paraId="0F97E488" w14:textId="66E70833" w:rsidR="00D735D5" w:rsidRDefault="00D735D5" w:rsidP="00D21710">
      <w:pPr>
        <w:rPr>
          <w:lang w:val="en-GB"/>
        </w:rPr>
      </w:pPr>
      <w:r>
        <w:rPr>
          <w:rFonts w:hint="eastAsia"/>
          <w:lang w:val="en-GB"/>
        </w:rPr>
        <w:t xml:space="preserve">For D2R multiplexing, the following two agreements have been </w:t>
      </w:r>
      <w:r>
        <w:rPr>
          <w:lang w:val="en-GB"/>
        </w:rPr>
        <w:t>achieved</w:t>
      </w:r>
      <w:r>
        <w:rPr>
          <w:rFonts w:hint="eastAsia"/>
          <w:lang w:val="en-GB"/>
        </w:rPr>
        <w:t xml:space="preserve"> for D2R TDM</w:t>
      </w:r>
      <w:r w:rsidR="00C639EE">
        <w:rPr>
          <w:lang w:val="en-GB"/>
        </w:rPr>
        <w:t>,</w:t>
      </w:r>
      <w:r>
        <w:rPr>
          <w:rFonts w:hint="eastAsia"/>
          <w:lang w:val="en-GB"/>
        </w:rPr>
        <w:t xml:space="preserve"> FDM</w:t>
      </w:r>
      <w:r w:rsidR="00C639EE">
        <w:rPr>
          <w:lang w:val="en-GB"/>
        </w:rPr>
        <w:t xml:space="preserve"> and CDM,</w:t>
      </w:r>
      <w:r>
        <w:rPr>
          <w:rFonts w:hint="eastAsia"/>
          <w:lang w:val="en-GB"/>
        </w:rPr>
        <w:t xml:space="preserve"> </w:t>
      </w:r>
      <w:proofErr w:type="gramStart"/>
      <w:r>
        <w:rPr>
          <w:rFonts w:hint="eastAsia"/>
          <w:lang w:val="en-GB"/>
        </w:rPr>
        <w:t>respectively</w:t>
      </w:r>
      <w:r w:rsidR="003E7A54">
        <w:rPr>
          <w:lang w:val="en-GB"/>
        </w:rPr>
        <w:t>[</w:t>
      </w:r>
      <w:proofErr w:type="gramEnd"/>
      <w:r w:rsidR="003E7A54">
        <w:rPr>
          <w:lang w:val="en-GB"/>
        </w:rPr>
        <w:t>2]</w:t>
      </w:r>
      <w:r w:rsidR="003D0AB5">
        <w:rPr>
          <w:lang w:val="en-GB"/>
        </w:rPr>
        <w:t>[</w:t>
      </w:r>
      <w:r w:rsidR="0005192D">
        <w:rPr>
          <w:lang w:val="en-GB"/>
        </w:rPr>
        <w:t>3</w:t>
      </w:r>
      <w:r w:rsidR="003D0AB5">
        <w:rPr>
          <w:lang w:val="en-GB"/>
        </w:rPr>
        <w:t>]</w:t>
      </w:r>
      <w:r>
        <w:rPr>
          <w:rFonts w:hint="eastAsia"/>
          <w:lang w:val="en-GB"/>
        </w:rPr>
        <w:t>.</w:t>
      </w:r>
    </w:p>
    <w:tbl>
      <w:tblPr>
        <w:tblStyle w:val="a8"/>
        <w:tblW w:w="0" w:type="auto"/>
        <w:tblLook w:val="04A0" w:firstRow="1" w:lastRow="0" w:firstColumn="1" w:lastColumn="0" w:noHBand="0" w:noVBand="1"/>
      </w:tblPr>
      <w:tblGrid>
        <w:gridCol w:w="9628"/>
      </w:tblGrid>
      <w:tr w:rsidR="00CA0FF3" w14:paraId="41687549" w14:textId="77777777" w:rsidTr="00D735D5">
        <w:tc>
          <w:tcPr>
            <w:tcW w:w="9628" w:type="dxa"/>
          </w:tcPr>
          <w:p w14:paraId="760B0E9D" w14:textId="77777777" w:rsidR="00525421" w:rsidRPr="005A1B74" w:rsidRDefault="00525421" w:rsidP="00525421">
            <w:pPr>
              <w:rPr>
                <w:b/>
                <w:bCs/>
              </w:rPr>
            </w:pPr>
            <w:r w:rsidRPr="005A1B74">
              <w:rPr>
                <w:b/>
                <w:bCs/>
                <w:highlight w:val="green"/>
              </w:rPr>
              <w:t>Agreement</w:t>
            </w:r>
          </w:p>
          <w:p w14:paraId="213C87CF" w14:textId="77777777" w:rsidR="00525421" w:rsidRPr="00987F73" w:rsidRDefault="00525421" w:rsidP="00525421">
            <w:pPr>
              <w:rPr>
                <w:rFonts w:eastAsia="宋体" w:cs="Times New Roman"/>
                <w:szCs w:val="20"/>
                <w:lang w:val="en-GB" w:eastAsia="ko-KR"/>
              </w:rPr>
            </w:pPr>
            <w:r w:rsidRPr="00987F73">
              <w:rPr>
                <w:rFonts w:eastAsia="宋体" w:cs="Times New Roman"/>
                <w:szCs w:val="20"/>
                <w:lang w:val="en-GB" w:eastAsia="ko-KR"/>
              </w:rPr>
              <w:t xml:space="preserve">Study necessity and feasibility of D2R CDM(A) for Device 2b and for Device C with sequence-based Msg1 </w:t>
            </w:r>
            <w:r w:rsidRPr="00987F73">
              <w:rPr>
                <w:rFonts w:eastAsia="宋体" w:cs="Times New Roman"/>
                <w:szCs w:val="20"/>
                <w:lang w:val="en-GB" w:eastAsia="ko-KR"/>
              </w:rPr>
              <w:lastRenderedPageBreak/>
              <w:t>transmission and potential impact to random access procedures.</w:t>
            </w:r>
          </w:p>
          <w:p w14:paraId="2A32E3E5" w14:textId="77777777" w:rsidR="00525421" w:rsidRPr="00987F73" w:rsidRDefault="00525421" w:rsidP="00525421">
            <w:pPr>
              <w:widowControl/>
              <w:numPr>
                <w:ilvl w:val="0"/>
                <w:numId w:val="38"/>
              </w:numPr>
              <w:rPr>
                <w:rFonts w:eastAsia="宋体" w:cs="Times New Roman"/>
                <w:szCs w:val="20"/>
                <w:lang w:val="en-GB" w:eastAsia="ko-KR"/>
              </w:rPr>
            </w:pPr>
            <w:r w:rsidRPr="00987F73">
              <w:rPr>
                <w:rFonts w:eastAsia="宋体" w:cs="Times New Roman" w:hint="eastAsia"/>
                <w:szCs w:val="20"/>
                <w:lang w:val="en-GB" w:eastAsia="ko-KR"/>
              </w:rPr>
              <w:t>F</w:t>
            </w:r>
            <w:r w:rsidRPr="00987F73">
              <w:rPr>
                <w:rFonts w:eastAsia="宋体" w:cs="Times New Roman"/>
                <w:szCs w:val="20"/>
                <w:lang w:val="en-GB" w:eastAsia="ko-KR"/>
              </w:rPr>
              <w:t>FS: other cases, except for data transmission</w:t>
            </w:r>
          </w:p>
          <w:p w14:paraId="528BCCBB" w14:textId="77777777" w:rsidR="00525421" w:rsidRDefault="00525421" w:rsidP="00D735D5">
            <w:pPr>
              <w:widowControl/>
              <w:rPr>
                <w:rFonts w:ascii="Times" w:eastAsia="Batang" w:hAnsi="Times" w:cs="Times New Roman"/>
                <w:b/>
                <w:szCs w:val="24"/>
                <w:highlight w:val="green"/>
                <w:lang w:val="en-GB" w:eastAsia="ko-KR"/>
              </w:rPr>
            </w:pPr>
          </w:p>
          <w:p w14:paraId="71A24EAE" w14:textId="7BA70C32" w:rsidR="00D735D5" w:rsidRPr="00D735D5" w:rsidRDefault="00D735D5" w:rsidP="00D735D5">
            <w:pPr>
              <w:widowControl/>
              <w:rPr>
                <w:rFonts w:ascii="Times" w:eastAsia="Batang" w:hAnsi="Times" w:cs="Times New Roman"/>
                <w:b/>
                <w:szCs w:val="24"/>
                <w:lang w:val="en-GB" w:eastAsia="ko-KR"/>
              </w:rPr>
            </w:pPr>
            <w:r w:rsidRPr="00D735D5">
              <w:rPr>
                <w:rFonts w:ascii="Times" w:eastAsia="Batang" w:hAnsi="Times" w:cs="Times New Roman"/>
                <w:b/>
                <w:szCs w:val="24"/>
                <w:highlight w:val="green"/>
                <w:lang w:val="en-GB" w:eastAsia="ko-KR"/>
              </w:rPr>
              <w:t>Agreement</w:t>
            </w:r>
          </w:p>
          <w:p w14:paraId="7AB1631E" w14:textId="77777777" w:rsidR="00D735D5" w:rsidRPr="00987F73" w:rsidRDefault="00D735D5" w:rsidP="00D735D5">
            <w:pPr>
              <w:widowControl/>
              <w:rPr>
                <w:rFonts w:eastAsia="宋体" w:cs="Times New Roman"/>
                <w:szCs w:val="20"/>
                <w:lang w:val="en-GB" w:eastAsia="ko-KR"/>
              </w:rPr>
            </w:pPr>
            <w:r w:rsidRPr="00987F73">
              <w:rPr>
                <w:rFonts w:eastAsia="宋体" w:cs="Times New Roman"/>
                <w:szCs w:val="20"/>
                <w:lang w:val="en-GB" w:eastAsia="ko-KR"/>
              </w:rPr>
              <w:t>At least for CBRA for DT and DO-DTT, study necessity and feasibility of enhancements of D2R TDM(A) for Device 2b and for Device C based on the following:</w:t>
            </w:r>
          </w:p>
          <w:p w14:paraId="0234641F" w14:textId="77777777" w:rsidR="00D735D5" w:rsidRPr="00987F73" w:rsidRDefault="00D735D5" w:rsidP="00D735D5">
            <w:pPr>
              <w:widowControl/>
              <w:numPr>
                <w:ilvl w:val="0"/>
                <w:numId w:val="38"/>
              </w:numPr>
              <w:overflowPunct w:val="0"/>
              <w:autoSpaceDE w:val="0"/>
              <w:autoSpaceDN w:val="0"/>
              <w:adjustRightInd w:val="0"/>
              <w:spacing w:after="180"/>
              <w:contextualSpacing/>
              <w:jc w:val="both"/>
              <w:textAlignment w:val="baseline"/>
              <w:rPr>
                <w:rFonts w:eastAsia="宋体" w:cs="Times New Roman"/>
                <w:szCs w:val="20"/>
                <w:lang w:val="en-GB" w:eastAsia="ko-KR"/>
              </w:rPr>
            </w:pPr>
            <w:r w:rsidRPr="00987F73">
              <w:rPr>
                <w:rFonts w:eastAsia="宋体" w:cs="Times New Roman"/>
                <w:szCs w:val="20"/>
                <w:lang w:val="en-GB" w:eastAsia="ko-KR"/>
              </w:rPr>
              <w:t>X1 &gt; 2 for Msg1 (X1: number of time domain resources for Msg1 transmission indicated by the corresponding R2D message)</w:t>
            </w:r>
          </w:p>
          <w:p w14:paraId="2EF1B43B" w14:textId="77777777" w:rsidR="00D735D5" w:rsidRPr="00987F73" w:rsidRDefault="00D735D5" w:rsidP="00D735D5">
            <w:pPr>
              <w:widowControl/>
              <w:numPr>
                <w:ilvl w:val="0"/>
                <w:numId w:val="38"/>
              </w:numPr>
              <w:overflowPunct w:val="0"/>
              <w:autoSpaceDE w:val="0"/>
              <w:autoSpaceDN w:val="0"/>
              <w:adjustRightInd w:val="0"/>
              <w:contextualSpacing/>
              <w:jc w:val="both"/>
              <w:textAlignment w:val="baseline"/>
              <w:rPr>
                <w:rFonts w:eastAsia="宋体" w:cs="Times New Roman"/>
                <w:szCs w:val="20"/>
                <w:lang w:val="en-GB" w:eastAsia="ko-KR"/>
              </w:rPr>
            </w:pPr>
            <w:r w:rsidRPr="00987F73">
              <w:rPr>
                <w:rFonts w:eastAsia="宋体" w:cs="Times New Roman"/>
                <w:szCs w:val="20"/>
                <w:lang w:val="en-GB" w:eastAsia="ko-KR"/>
              </w:rPr>
              <w:t>X3 &gt; 1 for Msg3 (X3: number of time domain resources for Msg3 transmission indicated by the corresponding R2D message)</w:t>
            </w:r>
          </w:p>
          <w:p w14:paraId="72B2B28B" w14:textId="77777777" w:rsidR="00D735D5" w:rsidRDefault="00D735D5" w:rsidP="00D21710">
            <w:pPr>
              <w:rPr>
                <w:lang w:val="en-GB"/>
              </w:rPr>
            </w:pPr>
          </w:p>
          <w:p w14:paraId="437EC2DC" w14:textId="77777777" w:rsidR="00D735D5" w:rsidRPr="00D735D5" w:rsidRDefault="00D735D5" w:rsidP="00D735D5">
            <w:pPr>
              <w:widowControl/>
              <w:rPr>
                <w:rFonts w:ascii="Times" w:eastAsia="Batang" w:hAnsi="Times" w:cs="Times"/>
                <w:b/>
                <w:szCs w:val="24"/>
                <w:lang w:val="en-GB" w:eastAsia="ko-KR"/>
              </w:rPr>
            </w:pPr>
            <w:r w:rsidRPr="00D735D5">
              <w:rPr>
                <w:rFonts w:ascii="Times" w:eastAsia="Batang" w:hAnsi="Times" w:cs="Times"/>
                <w:b/>
                <w:szCs w:val="24"/>
                <w:highlight w:val="green"/>
                <w:lang w:val="en-GB" w:eastAsia="ko-KR"/>
              </w:rPr>
              <w:t>Agreement</w:t>
            </w:r>
          </w:p>
          <w:p w14:paraId="7106410B" w14:textId="77777777" w:rsidR="00D735D5" w:rsidRPr="00987F73" w:rsidRDefault="00D735D5" w:rsidP="00D735D5">
            <w:pPr>
              <w:widowControl/>
              <w:rPr>
                <w:rFonts w:eastAsia="宋体" w:cs="Times New Roman"/>
                <w:szCs w:val="20"/>
                <w:lang w:val="en-GB" w:eastAsia="ko-KR"/>
              </w:rPr>
            </w:pPr>
            <w:r w:rsidRPr="00987F73">
              <w:rPr>
                <w:rFonts w:eastAsia="宋体" w:cs="Times New Roman"/>
                <w:szCs w:val="20"/>
                <w:lang w:val="en-GB" w:eastAsia="ko-KR"/>
              </w:rPr>
              <w:t>Study necessity and feasibility of enhancements of D2R for Device 2b and for Device C, considering the following aspects or potential enhancements:</w:t>
            </w:r>
          </w:p>
          <w:p w14:paraId="17FA3C02" w14:textId="5E6A6BC1" w:rsidR="00D735D5" w:rsidRPr="00987F73" w:rsidRDefault="00D735D5" w:rsidP="00D735D5">
            <w:pPr>
              <w:widowControl/>
              <w:numPr>
                <w:ilvl w:val="0"/>
                <w:numId w:val="38"/>
              </w:numPr>
              <w:overflowPunct w:val="0"/>
              <w:autoSpaceDE w:val="0"/>
              <w:autoSpaceDN w:val="0"/>
              <w:adjustRightInd w:val="0"/>
              <w:spacing w:after="180"/>
              <w:contextualSpacing/>
              <w:jc w:val="both"/>
              <w:textAlignment w:val="baseline"/>
              <w:rPr>
                <w:rFonts w:eastAsia="宋体" w:cs="Times New Roman"/>
                <w:szCs w:val="20"/>
                <w:lang w:val="en-GB" w:eastAsia="ko-KR"/>
              </w:rPr>
            </w:pPr>
            <w:r w:rsidRPr="00987F73">
              <w:rPr>
                <w:rFonts w:eastAsia="宋体" w:cs="Times New Roman"/>
                <w:szCs w:val="20"/>
                <w:lang w:val="en-GB" w:eastAsia="ko-KR"/>
              </w:rPr>
              <w:t xml:space="preserve">Considering that Device 2b and Device C can adjust the LO towards a desired frequency, whether to also support baseband small FS for Device 2b and Device C </w:t>
            </w:r>
          </w:p>
          <w:p w14:paraId="75DCD9B0" w14:textId="29862E31" w:rsidR="00D735D5" w:rsidRPr="00987F73" w:rsidRDefault="00D735D5" w:rsidP="00D735D5">
            <w:pPr>
              <w:widowControl/>
              <w:numPr>
                <w:ilvl w:val="0"/>
                <w:numId w:val="38"/>
              </w:numPr>
              <w:overflowPunct w:val="0"/>
              <w:autoSpaceDE w:val="0"/>
              <w:autoSpaceDN w:val="0"/>
              <w:adjustRightInd w:val="0"/>
              <w:contextualSpacing/>
              <w:jc w:val="both"/>
              <w:textAlignment w:val="baseline"/>
              <w:rPr>
                <w:rFonts w:eastAsia="宋体" w:cs="Times New Roman"/>
                <w:szCs w:val="20"/>
                <w:lang w:val="en-GB" w:eastAsia="ko-KR"/>
              </w:rPr>
            </w:pPr>
            <w:r w:rsidRPr="00987F73">
              <w:rPr>
                <w:rFonts w:eastAsia="宋体" w:cs="Times New Roman"/>
                <w:szCs w:val="20"/>
                <w:lang w:val="en-GB" w:eastAsia="ko-KR"/>
              </w:rPr>
              <w:t>D2R frequency resources for FDM(A) (e.g., considering D2R transmission bandwidth, guard-band size between FDMed D2R transmissions, CFO, SFO, etc.)</w:t>
            </w:r>
            <w:r w:rsidRPr="00987F73">
              <w:rPr>
                <w:rFonts w:eastAsia="宋体" w:cs="Times New Roman" w:hint="eastAsia"/>
                <w:szCs w:val="20"/>
                <w:lang w:val="en-GB" w:eastAsia="ko-KR"/>
              </w:rPr>
              <w:t xml:space="preserve"> </w:t>
            </w:r>
          </w:p>
          <w:p w14:paraId="68B88DC5" w14:textId="77777777" w:rsidR="00D735D5" w:rsidRPr="00987F73" w:rsidRDefault="00D735D5" w:rsidP="00D735D5">
            <w:pPr>
              <w:widowControl/>
              <w:numPr>
                <w:ilvl w:val="0"/>
                <w:numId w:val="38"/>
              </w:numPr>
              <w:overflowPunct w:val="0"/>
              <w:autoSpaceDE w:val="0"/>
              <w:autoSpaceDN w:val="0"/>
              <w:adjustRightInd w:val="0"/>
              <w:contextualSpacing/>
              <w:jc w:val="both"/>
              <w:textAlignment w:val="baseline"/>
              <w:rPr>
                <w:rFonts w:eastAsia="宋体" w:cs="Times New Roman"/>
                <w:szCs w:val="20"/>
                <w:lang w:val="en-GB" w:eastAsia="ko-KR"/>
              </w:rPr>
            </w:pPr>
            <w:r w:rsidRPr="00987F73">
              <w:rPr>
                <w:rFonts w:eastAsia="宋体" w:cs="Times New Roman"/>
                <w:szCs w:val="20"/>
                <w:lang w:val="en-GB" w:eastAsia="ko-KR"/>
              </w:rPr>
              <w:t>How a device determines the frequency resource for D2R transmission</w:t>
            </w:r>
            <w:r w:rsidRPr="00987F73">
              <w:rPr>
                <w:rFonts w:eastAsia="宋体" w:cs="Times New Roman" w:hint="eastAsia"/>
                <w:szCs w:val="20"/>
                <w:lang w:val="en-GB" w:eastAsia="ko-KR"/>
              </w:rPr>
              <w:t xml:space="preserve"> </w:t>
            </w:r>
          </w:p>
          <w:p w14:paraId="7BC8B9B5" w14:textId="77777777" w:rsidR="00D735D5" w:rsidRPr="00987F73" w:rsidRDefault="00D735D5" w:rsidP="00D735D5">
            <w:pPr>
              <w:widowControl/>
              <w:numPr>
                <w:ilvl w:val="0"/>
                <w:numId w:val="38"/>
              </w:numPr>
              <w:overflowPunct w:val="0"/>
              <w:autoSpaceDE w:val="0"/>
              <w:autoSpaceDN w:val="0"/>
              <w:adjustRightInd w:val="0"/>
              <w:contextualSpacing/>
              <w:jc w:val="both"/>
              <w:textAlignment w:val="baseline"/>
              <w:rPr>
                <w:rFonts w:eastAsia="宋体" w:cs="Times New Roman"/>
                <w:szCs w:val="20"/>
                <w:lang w:val="en-GB" w:eastAsia="ko-KR"/>
              </w:rPr>
            </w:pPr>
            <w:r w:rsidRPr="00987F73">
              <w:rPr>
                <w:rFonts w:eastAsia="宋体" w:cs="Times New Roman"/>
                <w:szCs w:val="20"/>
                <w:lang w:val="en-GB" w:eastAsia="ko-KR"/>
              </w:rPr>
              <w:t>FDM(A) for D2R transmissions other than Msg1 and Msg3</w:t>
            </w:r>
          </w:p>
          <w:p w14:paraId="53BE41A5" w14:textId="77777777" w:rsidR="00A079F5" w:rsidRDefault="00A079F5" w:rsidP="00A079F5">
            <w:pPr>
              <w:widowControl/>
              <w:overflowPunct w:val="0"/>
              <w:autoSpaceDE w:val="0"/>
              <w:autoSpaceDN w:val="0"/>
              <w:adjustRightInd w:val="0"/>
              <w:contextualSpacing/>
              <w:jc w:val="both"/>
              <w:textAlignment w:val="baseline"/>
              <w:rPr>
                <w:rFonts w:ascii="Times" w:eastAsia="Malgun Gothic" w:hAnsi="Times" w:cs="Times"/>
                <w:kern w:val="2"/>
                <w:sz w:val="21"/>
                <w:szCs w:val="24"/>
                <w:lang w:val="en-GB" w:eastAsia="ko-KR"/>
              </w:rPr>
            </w:pPr>
          </w:p>
          <w:p w14:paraId="44E94995" w14:textId="77777777" w:rsidR="00A079F5" w:rsidRPr="00CB0EEB" w:rsidRDefault="00A079F5" w:rsidP="00A079F5">
            <w:pPr>
              <w:rPr>
                <w:rFonts w:ascii="Times" w:eastAsia="Batang" w:hAnsi="Times" w:cs="Times New Roman"/>
                <w:b/>
                <w:szCs w:val="24"/>
                <w:highlight w:val="green"/>
                <w:lang w:val="en-GB" w:eastAsia="ko-KR"/>
              </w:rPr>
            </w:pPr>
            <w:r w:rsidRPr="00CB0EEB">
              <w:rPr>
                <w:rFonts w:ascii="Times" w:eastAsia="Batang" w:hAnsi="Times" w:cs="Times New Roman"/>
                <w:b/>
                <w:szCs w:val="24"/>
                <w:highlight w:val="green"/>
                <w:lang w:val="en-GB" w:eastAsia="ko-KR"/>
              </w:rPr>
              <w:t>Agreement</w:t>
            </w:r>
          </w:p>
          <w:p w14:paraId="44B8AF85" w14:textId="77777777" w:rsidR="00A079F5" w:rsidRPr="00987F73" w:rsidRDefault="00A079F5" w:rsidP="00A079F5">
            <w:pPr>
              <w:rPr>
                <w:rFonts w:eastAsia="宋体" w:cs="Times New Roman"/>
                <w:szCs w:val="20"/>
                <w:lang w:val="en-GB" w:eastAsia="ko-KR"/>
              </w:rPr>
            </w:pPr>
            <w:r w:rsidRPr="00987F73">
              <w:rPr>
                <w:rFonts w:eastAsia="宋体" w:cs="Times New Roman"/>
                <w:szCs w:val="20"/>
                <w:lang w:val="en-GB" w:eastAsia="ko-KR"/>
              </w:rPr>
              <w:t>Study necessity and feasibility of D2R CDM(A) for Device 2b and for Device C with sequence-based Msg1 transmission and potential impact to random access procedures.</w:t>
            </w:r>
          </w:p>
          <w:p w14:paraId="7C326BB6" w14:textId="77777777" w:rsidR="00A079F5" w:rsidRPr="00987F73" w:rsidRDefault="00A079F5" w:rsidP="00A079F5">
            <w:pPr>
              <w:widowControl/>
              <w:numPr>
                <w:ilvl w:val="0"/>
                <w:numId w:val="38"/>
              </w:numPr>
              <w:rPr>
                <w:rFonts w:eastAsia="宋体" w:cs="Times New Roman"/>
                <w:szCs w:val="20"/>
                <w:lang w:val="en-GB" w:eastAsia="ko-KR"/>
              </w:rPr>
            </w:pPr>
            <w:r w:rsidRPr="00987F73">
              <w:rPr>
                <w:rFonts w:eastAsia="宋体" w:cs="Times New Roman" w:hint="eastAsia"/>
                <w:szCs w:val="20"/>
                <w:lang w:val="en-GB" w:eastAsia="ko-KR"/>
              </w:rPr>
              <w:t>F</w:t>
            </w:r>
            <w:r w:rsidRPr="00987F73">
              <w:rPr>
                <w:rFonts w:eastAsia="宋体" w:cs="Times New Roman"/>
                <w:szCs w:val="20"/>
                <w:lang w:val="en-GB" w:eastAsia="ko-KR"/>
              </w:rPr>
              <w:t>FS: other cases, except for data transmission</w:t>
            </w:r>
          </w:p>
          <w:p w14:paraId="355B22A0" w14:textId="77777777" w:rsidR="00A079F5" w:rsidRDefault="00A079F5" w:rsidP="00A079F5">
            <w:pPr>
              <w:rPr>
                <w:b/>
                <w:bCs/>
                <w:highlight w:val="green"/>
              </w:rPr>
            </w:pPr>
          </w:p>
          <w:p w14:paraId="044C1132" w14:textId="77777777" w:rsidR="00A079F5" w:rsidRPr="00CB0EEB" w:rsidRDefault="00A079F5" w:rsidP="00A079F5">
            <w:pPr>
              <w:rPr>
                <w:rFonts w:ascii="Times" w:eastAsia="Batang" w:hAnsi="Times" w:cs="Times New Roman"/>
                <w:b/>
                <w:szCs w:val="24"/>
                <w:highlight w:val="green"/>
                <w:lang w:val="en-GB" w:eastAsia="ko-KR"/>
              </w:rPr>
            </w:pPr>
            <w:r w:rsidRPr="00CB0EEB">
              <w:rPr>
                <w:rFonts w:ascii="Times" w:eastAsia="Batang" w:hAnsi="Times" w:cs="Times New Roman"/>
                <w:b/>
                <w:szCs w:val="24"/>
                <w:highlight w:val="green"/>
                <w:lang w:val="en-GB" w:eastAsia="ko-KR"/>
              </w:rPr>
              <w:t>Agreement</w:t>
            </w:r>
          </w:p>
          <w:p w14:paraId="753C600F" w14:textId="77777777" w:rsidR="00A079F5" w:rsidRPr="00987F73" w:rsidRDefault="00A079F5" w:rsidP="00A079F5">
            <w:pPr>
              <w:rPr>
                <w:rFonts w:eastAsia="宋体" w:cs="Times New Roman"/>
                <w:szCs w:val="20"/>
                <w:lang w:val="en-GB" w:eastAsia="ko-KR"/>
              </w:rPr>
            </w:pPr>
            <w:r w:rsidRPr="00987F73">
              <w:rPr>
                <w:rFonts w:eastAsia="宋体" w:cs="Times New Roman"/>
                <w:szCs w:val="20"/>
                <w:lang w:val="en-GB" w:eastAsia="ko-KR"/>
              </w:rPr>
              <w:t>For the study of binary sequence-based Msg1 for the study of necessity and feasibility of D2R CDM(A) for Device 2b and for Device C, study at least the following aspects:</w:t>
            </w:r>
          </w:p>
          <w:p w14:paraId="283E28CB" w14:textId="77777777" w:rsidR="00A079F5" w:rsidRPr="00987F73" w:rsidRDefault="00A079F5" w:rsidP="00A079F5">
            <w:pPr>
              <w:widowControl/>
              <w:numPr>
                <w:ilvl w:val="0"/>
                <w:numId w:val="38"/>
              </w:numPr>
              <w:rPr>
                <w:rFonts w:eastAsia="宋体" w:cs="Times New Roman"/>
                <w:szCs w:val="20"/>
                <w:lang w:val="en-GB" w:eastAsia="ko-KR"/>
              </w:rPr>
            </w:pPr>
            <w:r w:rsidRPr="00987F73">
              <w:rPr>
                <w:rFonts w:eastAsia="宋体" w:cs="Times New Roman"/>
                <w:szCs w:val="20"/>
                <w:lang w:val="en-GB" w:eastAsia="ko-KR"/>
              </w:rPr>
              <w:t>Sequence type (</w:t>
            </w:r>
            <w:proofErr w:type="gramStart"/>
            <w:r w:rsidRPr="00987F73">
              <w:rPr>
                <w:rFonts w:eastAsia="宋体" w:cs="Times New Roman"/>
                <w:szCs w:val="20"/>
                <w:lang w:val="en-GB" w:eastAsia="ko-KR"/>
              </w:rPr>
              <w:t>e.g.</w:t>
            </w:r>
            <w:proofErr w:type="gramEnd"/>
            <w:r w:rsidRPr="00987F73">
              <w:rPr>
                <w:rFonts w:eastAsia="宋体" w:cs="Times New Roman"/>
                <w:szCs w:val="20"/>
                <w:lang w:val="en-GB" w:eastAsia="ko-KR"/>
              </w:rPr>
              <w:t xml:space="preserve"> Gold sequence, m-sequence)</w:t>
            </w:r>
          </w:p>
          <w:p w14:paraId="73AFCBA2" w14:textId="77777777" w:rsidR="00A079F5" w:rsidRPr="00987F73" w:rsidRDefault="00A079F5" w:rsidP="00A079F5">
            <w:pPr>
              <w:widowControl/>
              <w:numPr>
                <w:ilvl w:val="0"/>
                <w:numId w:val="38"/>
              </w:numPr>
              <w:rPr>
                <w:rFonts w:eastAsia="宋体" w:cs="Times New Roman"/>
                <w:szCs w:val="20"/>
                <w:lang w:val="en-GB" w:eastAsia="ko-KR"/>
              </w:rPr>
            </w:pPr>
            <w:r w:rsidRPr="00987F73">
              <w:rPr>
                <w:rFonts w:eastAsia="宋体" w:cs="Times New Roman"/>
                <w:szCs w:val="20"/>
                <w:lang w:val="en-GB" w:eastAsia="ko-KR"/>
              </w:rPr>
              <w:t>Length of the sequence</w:t>
            </w:r>
          </w:p>
          <w:p w14:paraId="3A240887" w14:textId="77777777" w:rsidR="00A079F5" w:rsidRPr="00987F73" w:rsidRDefault="00A079F5" w:rsidP="00A079F5">
            <w:pPr>
              <w:widowControl/>
              <w:numPr>
                <w:ilvl w:val="0"/>
                <w:numId w:val="38"/>
              </w:numPr>
              <w:rPr>
                <w:rFonts w:eastAsia="宋体" w:cs="Times New Roman"/>
                <w:szCs w:val="20"/>
                <w:lang w:val="en-GB" w:eastAsia="ko-KR"/>
              </w:rPr>
            </w:pPr>
            <w:r w:rsidRPr="00987F73">
              <w:rPr>
                <w:rFonts w:eastAsia="宋体" w:cs="Times New Roman" w:hint="eastAsia"/>
                <w:szCs w:val="20"/>
                <w:lang w:val="en-GB" w:eastAsia="ko-KR"/>
              </w:rPr>
              <w:t>N</w:t>
            </w:r>
            <w:r w:rsidRPr="00987F73">
              <w:rPr>
                <w:rFonts w:eastAsia="宋体" w:cs="Times New Roman"/>
                <w:szCs w:val="20"/>
                <w:lang w:val="en-GB" w:eastAsia="ko-KR"/>
              </w:rPr>
              <w:t>umber of sequences</w:t>
            </w:r>
          </w:p>
          <w:p w14:paraId="0426D54B" w14:textId="5E8948E4" w:rsidR="00A079F5" w:rsidRPr="00D735D5" w:rsidRDefault="00A079F5" w:rsidP="00CB0EEB">
            <w:pPr>
              <w:widowControl/>
              <w:overflowPunct w:val="0"/>
              <w:autoSpaceDE w:val="0"/>
              <w:autoSpaceDN w:val="0"/>
              <w:adjustRightInd w:val="0"/>
              <w:contextualSpacing/>
              <w:jc w:val="both"/>
              <w:textAlignment w:val="baseline"/>
              <w:rPr>
                <w:lang w:val="en-GB"/>
              </w:rPr>
            </w:pPr>
          </w:p>
        </w:tc>
      </w:tr>
    </w:tbl>
    <w:p w14:paraId="06566E31" w14:textId="77777777" w:rsidR="00C639EE" w:rsidRDefault="00C639EE" w:rsidP="00D23028">
      <w:pPr>
        <w:rPr>
          <w:b/>
          <w:bCs/>
          <w:u w:val="single"/>
          <w:lang w:val="en-GB"/>
        </w:rPr>
      </w:pPr>
    </w:p>
    <w:p w14:paraId="2805B7A8" w14:textId="4155742B" w:rsidR="00D23028" w:rsidRDefault="00D23028" w:rsidP="00D23028">
      <w:pPr>
        <w:rPr>
          <w:b/>
          <w:bCs/>
          <w:u w:val="single"/>
          <w:lang w:val="en-GB"/>
        </w:rPr>
      </w:pPr>
      <w:r>
        <w:rPr>
          <w:rFonts w:hint="eastAsia"/>
          <w:b/>
          <w:bCs/>
          <w:u w:val="single"/>
          <w:lang w:val="en-GB"/>
        </w:rPr>
        <w:t>TDM</w:t>
      </w:r>
    </w:p>
    <w:p w14:paraId="4466DF74" w14:textId="6F1CBC8E" w:rsidR="00D23028" w:rsidRDefault="00D23028" w:rsidP="00D21710">
      <w:pPr>
        <w:rPr>
          <w:rFonts w:eastAsia="宋体" w:cs="Times New Roman"/>
          <w:szCs w:val="20"/>
          <w:lang w:val="en-GB"/>
        </w:rPr>
      </w:pPr>
      <w:r>
        <w:rPr>
          <w:rFonts w:hint="eastAsia"/>
          <w:lang w:val="en-GB"/>
        </w:rPr>
        <w:t xml:space="preserve">Due to the device 2b and C have better SFO performance than Rel-19 device, according to the above agreements, larger X value than 2 can be studied in Rel-20 to provide more </w:t>
      </w:r>
      <w:r>
        <w:rPr>
          <w:lang w:val="en-GB"/>
        </w:rPr>
        <w:t>efficient</w:t>
      </w:r>
      <w:r>
        <w:rPr>
          <w:rFonts w:hint="eastAsia"/>
          <w:lang w:val="en-GB"/>
        </w:rPr>
        <w:t xml:space="preserve"> access; f</w:t>
      </w:r>
      <w:r w:rsidRPr="00D23028">
        <w:rPr>
          <w:lang w:val="en-GB"/>
        </w:rPr>
        <w:t>or the same purpose</w:t>
      </w:r>
      <w:r>
        <w:rPr>
          <w:rFonts w:hint="eastAsia"/>
          <w:lang w:val="en-GB"/>
        </w:rPr>
        <w:t xml:space="preserve">, X&gt;1 for Msg3 transmission can also be </w:t>
      </w:r>
      <w:r w:rsidR="00D8745C">
        <w:rPr>
          <w:lang w:val="en-GB"/>
        </w:rPr>
        <w:t>considered</w:t>
      </w:r>
      <w:r>
        <w:rPr>
          <w:rFonts w:hint="eastAsia"/>
          <w:lang w:val="en-GB"/>
        </w:rPr>
        <w:t>.</w:t>
      </w:r>
      <w:r w:rsidR="00EF1812">
        <w:rPr>
          <w:lang w:val="en-GB"/>
        </w:rPr>
        <w:t xml:space="preserve"> To be specific, </w:t>
      </w:r>
      <w:r w:rsidR="00F213C6">
        <w:rPr>
          <w:rFonts w:cs="Times New Roman"/>
          <w:szCs w:val="20"/>
        </w:rPr>
        <w:t>initial SFO of device 2b is 10</w:t>
      </w:r>
      <w:r w:rsidR="00F213C6">
        <w:rPr>
          <w:rFonts w:cs="Times New Roman"/>
          <w:szCs w:val="20"/>
          <w:vertAlign w:val="superscript"/>
        </w:rPr>
        <w:t>4</w:t>
      </w:r>
      <w:r w:rsidR="00F213C6">
        <w:rPr>
          <w:rFonts w:cs="Times New Roman"/>
          <w:szCs w:val="20"/>
        </w:rPr>
        <w:t>ppm, which is only 10% of that for device 1.</w:t>
      </w:r>
      <w:r>
        <w:rPr>
          <w:rFonts w:hint="eastAsia"/>
          <w:lang w:val="en-GB"/>
        </w:rPr>
        <w:t xml:space="preserve"> From our perspective, X1=4 </w:t>
      </w:r>
      <w:r w:rsidR="00F213C6">
        <w:rPr>
          <w:lang w:val="en-GB"/>
        </w:rPr>
        <w:t xml:space="preserve">or </w:t>
      </w:r>
      <w:r w:rsidR="001B0034">
        <w:rPr>
          <w:lang w:val="en-GB"/>
        </w:rPr>
        <w:t xml:space="preserve">8 </w:t>
      </w:r>
      <w:r>
        <w:rPr>
          <w:rFonts w:hint="eastAsia"/>
          <w:lang w:val="en-GB"/>
        </w:rPr>
        <w:t xml:space="preserve">and X3=2 </w:t>
      </w:r>
      <w:r w:rsidR="001B0034">
        <w:rPr>
          <w:lang w:val="en-GB"/>
        </w:rPr>
        <w:t xml:space="preserve">or 4 </w:t>
      </w:r>
      <w:r>
        <w:rPr>
          <w:rFonts w:hint="eastAsia"/>
          <w:lang w:val="en-GB"/>
        </w:rPr>
        <w:t xml:space="preserve">can be a starting point. Moreover, additional bits in </w:t>
      </w:r>
      <w:r w:rsidRPr="00D23028">
        <w:rPr>
          <w:rFonts w:eastAsia="宋体" w:cs="Times New Roman"/>
          <w:i/>
          <w:iCs/>
          <w:szCs w:val="20"/>
          <w:lang w:val="en-GB" w:eastAsia="en-US"/>
        </w:rPr>
        <w:t>D2R Scheduling Info</w:t>
      </w:r>
      <w:r>
        <w:rPr>
          <w:rFonts w:eastAsia="宋体" w:cs="Times New Roman" w:hint="eastAsia"/>
          <w:szCs w:val="20"/>
          <w:lang w:val="en-GB"/>
        </w:rPr>
        <w:t xml:space="preserve"> </w:t>
      </w:r>
      <w:bookmarkStart w:id="4" w:name="_Hlk209511800"/>
      <w:r>
        <w:rPr>
          <w:rFonts w:eastAsia="宋体" w:cs="Times New Roman" w:hint="eastAsia"/>
          <w:szCs w:val="20"/>
          <w:lang w:val="en-GB"/>
        </w:rPr>
        <w:t>are needed</w:t>
      </w:r>
      <w:bookmarkEnd w:id="4"/>
      <w:r>
        <w:rPr>
          <w:rFonts w:eastAsia="宋体" w:cs="Times New Roman" w:hint="eastAsia"/>
          <w:szCs w:val="20"/>
          <w:lang w:val="en-GB"/>
        </w:rPr>
        <w:t xml:space="preserve"> to indicate the larger X for Msg1 and the X value for Msg3.</w:t>
      </w:r>
    </w:p>
    <w:p w14:paraId="41DD533B" w14:textId="78CCDA71" w:rsidR="00D735D5" w:rsidRPr="00D23028" w:rsidRDefault="00D23028" w:rsidP="00D21710">
      <w:pPr>
        <w:rPr>
          <w:b/>
          <w:bCs/>
        </w:rPr>
      </w:pPr>
      <w:r w:rsidRPr="00D23028">
        <w:rPr>
          <w:rFonts w:hint="eastAsia"/>
          <w:b/>
          <w:bCs/>
        </w:rPr>
        <w:t xml:space="preserve">Proposal </w:t>
      </w:r>
      <w:r w:rsidR="00175F8D">
        <w:rPr>
          <w:b/>
          <w:bCs/>
        </w:rPr>
        <w:t>4</w:t>
      </w:r>
      <w:r w:rsidRPr="00D23028">
        <w:rPr>
          <w:rFonts w:hint="eastAsia"/>
          <w:b/>
          <w:bCs/>
        </w:rPr>
        <w:t xml:space="preserve">: At least </w:t>
      </w:r>
      <w:r w:rsidRPr="00D23028">
        <w:rPr>
          <w:b/>
          <w:bCs/>
        </w:rPr>
        <w:t>for CBRA for DT and DO-DTT</w:t>
      </w:r>
      <w:r w:rsidRPr="00D23028">
        <w:rPr>
          <w:rFonts w:hint="eastAsia"/>
          <w:b/>
          <w:bCs/>
        </w:rPr>
        <w:t>, X1=</w:t>
      </w:r>
      <w:r w:rsidR="00513C21">
        <w:rPr>
          <w:rFonts w:hint="eastAsia"/>
          <w:b/>
          <w:bCs/>
        </w:rPr>
        <w:t xml:space="preserve"> </w:t>
      </w:r>
      <w:r w:rsidR="00567106">
        <w:rPr>
          <w:rFonts w:hint="eastAsia"/>
          <w:b/>
          <w:bCs/>
        </w:rPr>
        <w:t>{</w:t>
      </w:r>
      <w:r w:rsidRPr="00D23028">
        <w:rPr>
          <w:rFonts w:hint="eastAsia"/>
          <w:b/>
          <w:bCs/>
        </w:rPr>
        <w:t>4</w:t>
      </w:r>
      <w:r w:rsidR="00567106">
        <w:rPr>
          <w:rFonts w:hint="eastAsia"/>
          <w:b/>
          <w:bCs/>
        </w:rPr>
        <w:t xml:space="preserve">, </w:t>
      </w:r>
      <w:r w:rsidR="001B0034">
        <w:rPr>
          <w:b/>
          <w:bCs/>
        </w:rPr>
        <w:t>8</w:t>
      </w:r>
      <w:r w:rsidR="00567106">
        <w:rPr>
          <w:rFonts w:hint="eastAsia"/>
          <w:b/>
          <w:bCs/>
        </w:rPr>
        <w:t>}</w:t>
      </w:r>
      <w:r w:rsidR="001B0034">
        <w:rPr>
          <w:b/>
          <w:bCs/>
        </w:rPr>
        <w:t xml:space="preserve"> </w:t>
      </w:r>
      <w:r w:rsidRPr="00D23028">
        <w:rPr>
          <w:rFonts w:hint="eastAsia"/>
          <w:b/>
          <w:bCs/>
        </w:rPr>
        <w:t>and X3=</w:t>
      </w:r>
      <w:r w:rsidR="00513C21">
        <w:rPr>
          <w:rFonts w:hint="eastAsia"/>
          <w:b/>
          <w:bCs/>
        </w:rPr>
        <w:t xml:space="preserve"> </w:t>
      </w:r>
      <w:r w:rsidR="00567106">
        <w:rPr>
          <w:rFonts w:hint="eastAsia"/>
          <w:b/>
          <w:bCs/>
        </w:rPr>
        <w:t>{2, 4}</w:t>
      </w:r>
      <w:r w:rsidR="001B0034">
        <w:rPr>
          <w:b/>
          <w:bCs/>
        </w:rPr>
        <w:t xml:space="preserve"> </w:t>
      </w:r>
      <w:r w:rsidRPr="00D23028">
        <w:rPr>
          <w:rFonts w:hint="eastAsia"/>
          <w:b/>
          <w:bCs/>
        </w:rPr>
        <w:t xml:space="preserve">can be starting point as the </w:t>
      </w:r>
      <w:r w:rsidRPr="00D23028">
        <w:rPr>
          <w:b/>
          <w:bCs/>
        </w:rPr>
        <w:t>enhancements of D2R TDM(A) for Device 2b and for Device C</w:t>
      </w:r>
      <w:r w:rsidRPr="00D23028">
        <w:rPr>
          <w:rFonts w:hint="eastAsia"/>
          <w:b/>
          <w:bCs/>
        </w:rPr>
        <w:t>.</w:t>
      </w:r>
    </w:p>
    <w:p w14:paraId="7D3B02C4" w14:textId="505C23CE" w:rsidR="00D23028" w:rsidRPr="00D23028" w:rsidRDefault="00D23028" w:rsidP="00D23028">
      <w:pPr>
        <w:pStyle w:val="aa"/>
        <w:numPr>
          <w:ilvl w:val="0"/>
          <w:numId w:val="41"/>
        </w:numPr>
        <w:rPr>
          <w:b/>
          <w:bCs/>
          <w:lang w:eastAsia="zh-CN"/>
        </w:rPr>
      </w:pPr>
      <w:r w:rsidRPr="00D23028">
        <w:rPr>
          <w:rFonts w:hint="eastAsia"/>
          <w:b/>
          <w:bCs/>
          <w:lang w:eastAsia="zh-CN"/>
        </w:rPr>
        <w:t xml:space="preserve">Additional bits in </w:t>
      </w:r>
      <w:r w:rsidRPr="00D23028">
        <w:rPr>
          <w:b/>
          <w:bCs/>
          <w:i/>
          <w:iCs/>
          <w:lang w:eastAsia="zh-CN"/>
        </w:rPr>
        <w:t>D2R Scheduling Info</w:t>
      </w:r>
      <w:r w:rsidRPr="00D23028">
        <w:rPr>
          <w:rFonts w:hint="eastAsia"/>
          <w:b/>
          <w:bCs/>
          <w:lang w:eastAsia="zh-CN"/>
        </w:rPr>
        <w:t xml:space="preserve"> are needed which is up to RAN2 discussion.</w:t>
      </w:r>
    </w:p>
    <w:p w14:paraId="1A1F7775" w14:textId="77777777" w:rsidR="00A079F5" w:rsidRDefault="00A079F5" w:rsidP="00D21710">
      <w:pPr>
        <w:rPr>
          <w:b/>
          <w:bCs/>
          <w:u w:val="single"/>
          <w:lang w:val="en-GB"/>
        </w:rPr>
      </w:pPr>
    </w:p>
    <w:p w14:paraId="3BEBA4EB" w14:textId="27CDB82E" w:rsidR="00D23028" w:rsidRPr="00D23028" w:rsidRDefault="00D23028" w:rsidP="00D21710">
      <w:pPr>
        <w:rPr>
          <w:b/>
          <w:bCs/>
          <w:u w:val="single"/>
          <w:lang w:val="en-GB"/>
        </w:rPr>
      </w:pPr>
      <w:r w:rsidRPr="00D23028">
        <w:rPr>
          <w:rFonts w:hint="eastAsia"/>
          <w:b/>
          <w:bCs/>
          <w:u w:val="single"/>
          <w:lang w:val="en-GB"/>
        </w:rPr>
        <w:t>FDM</w:t>
      </w:r>
    </w:p>
    <w:p w14:paraId="79F30EF3" w14:textId="512EEE94" w:rsidR="00D23028" w:rsidRDefault="00D23028" w:rsidP="00D21710">
      <w:pPr>
        <w:rPr>
          <w:lang w:val="en-GB"/>
        </w:rPr>
      </w:pPr>
      <w:r>
        <w:rPr>
          <w:rFonts w:hint="eastAsia"/>
          <w:lang w:val="en-GB"/>
        </w:rPr>
        <w:t xml:space="preserve">Based on the </w:t>
      </w:r>
      <w:r w:rsidRPr="00D23028">
        <w:rPr>
          <w:lang w:val="en-GB"/>
        </w:rPr>
        <w:t>architecture</w:t>
      </w:r>
      <w:r>
        <w:rPr>
          <w:rFonts w:hint="eastAsia"/>
          <w:lang w:val="en-GB"/>
        </w:rPr>
        <w:t xml:space="preserve"> of device 2b </w:t>
      </w:r>
      <w:r w:rsidR="002F4163">
        <w:rPr>
          <w:rFonts w:hint="eastAsia"/>
          <w:lang w:val="en-GB"/>
        </w:rPr>
        <w:t>[</w:t>
      </w:r>
      <w:r w:rsidR="0005192D">
        <w:rPr>
          <w:lang w:val="en-GB"/>
        </w:rPr>
        <w:t>4</w:t>
      </w:r>
      <w:r>
        <w:rPr>
          <w:rFonts w:hint="eastAsia"/>
          <w:lang w:val="en-GB"/>
        </w:rPr>
        <w:t xml:space="preserve">], </w:t>
      </w:r>
      <w:r w:rsidR="00B2367C">
        <w:rPr>
          <w:rFonts w:hint="eastAsia"/>
          <w:lang w:val="en-GB"/>
        </w:rPr>
        <w:t xml:space="preserve">and device C will have same </w:t>
      </w:r>
      <w:r w:rsidR="00B2367C" w:rsidRPr="00B2367C">
        <w:rPr>
          <w:lang w:val="en-GB"/>
        </w:rPr>
        <w:t xml:space="preserve">architecture </w:t>
      </w:r>
      <w:r w:rsidR="00B2367C">
        <w:rPr>
          <w:rFonts w:hint="eastAsia"/>
          <w:lang w:val="en-GB"/>
        </w:rPr>
        <w:t xml:space="preserve">as device 2b, </w:t>
      </w:r>
      <w:r>
        <w:rPr>
          <w:rFonts w:hint="eastAsia"/>
          <w:lang w:val="en-GB"/>
        </w:rPr>
        <w:t xml:space="preserve">since there is LO in </w:t>
      </w:r>
      <w:r>
        <w:rPr>
          <w:lang w:val="en-GB"/>
        </w:rPr>
        <w:t>these two types of devices</w:t>
      </w:r>
      <w:r>
        <w:rPr>
          <w:rFonts w:hint="eastAsia"/>
          <w:lang w:val="en-GB"/>
        </w:rPr>
        <w:t xml:space="preserve">, the carrier can be generated internally in the device, i.e., CW node is not required in Rel-20 </w:t>
      </w:r>
      <w:r>
        <w:rPr>
          <w:lang w:val="en-GB"/>
        </w:rPr>
        <w:t>anymore</w:t>
      </w:r>
      <w:r>
        <w:rPr>
          <w:rFonts w:hint="eastAsia"/>
          <w:lang w:val="en-GB"/>
        </w:rPr>
        <w:t xml:space="preserve">. Due to the baseband signal can be directly adjusted to the intended </w:t>
      </w:r>
      <w:r>
        <w:rPr>
          <w:lang w:val="en-GB"/>
        </w:rPr>
        <w:t>frequency</w:t>
      </w:r>
      <w:r>
        <w:rPr>
          <w:rFonts w:hint="eastAsia"/>
          <w:lang w:val="en-GB"/>
        </w:rPr>
        <w:t xml:space="preserve"> by </w:t>
      </w:r>
      <w:r w:rsidRPr="00D23028">
        <w:rPr>
          <w:lang w:val="en-GB"/>
        </w:rPr>
        <w:t>up-conversion</w:t>
      </w:r>
      <w:r>
        <w:rPr>
          <w:rFonts w:hint="eastAsia"/>
          <w:lang w:val="en-GB"/>
        </w:rPr>
        <w:t>, the SFS operation for Rel-19 device is not required for device 2b and C.</w:t>
      </w:r>
    </w:p>
    <w:p w14:paraId="46FD902E" w14:textId="1F316F48" w:rsidR="00D23028" w:rsidRPr="00D23028" w:rsidRDefault="00D23028" w:rsidP="00D21710">
      <w:pPr>
        <w:rPr>
          <w:b/>
          <w:bCs/>
        </w:rPr>
      </w:pPr>
      <w:r w:rsidRPr="00D23028">
        <w:rPr>
          <w:rFonts w:hint="eastAsia"/>
          <w:b/>
          <w:bCs/>
        </w:rPr>
        <w:t xml:space="preserve">Proposal </w:t>
      </w:r>
      <w:r w:rsidR="00175F8D">
        <w:rPr>
          <w:b/>
          <w:bCs/>
        </w:rPr>
        <w:t>5</w:t>
      </w:r>
      <w:r w:rsidRPr="00D23028">
        <w:rPr>
          <w:rFonts w:hint="eastAsia"/>
          <w:b/>
          <w:bCs/>
        </w:rPr>
        <w:t xml:space="preserve">: </w:t>
      </w:r>
      <w:r w:rsidRPr="00D23028">
        <w:rPr>
          <w:b/>
          <w:bCs/>
        </w:rPr>
        <w:t>Device 2b and Device C</w:t>
      </w:r>
      <w:r w:rsidRPr="00D23028">
        <w:rPr>
          <w:rFonts w:hint="eastAsia"/>
          <w:b/>
          <w:bCs/>
        </w:rPr>
        <w:t xml:space="preserve"> </w:t>
      </w:r>
      <w:r w:rsidR="00272C5A">
        <w:rPr>
          <w:b/>
          <w:bCs/>
        </w:rPr>
        <w:t>are</w:t>
      </w:r>
      <w:r w:rsidRPr="00D23028">
        <w:rPr>
          <w:rFonts w:hint="eastAsia"/>
          <w:b/>
          <w:bCs/>
        </w:rPr>
        <w:t xml:space="preserve"> not required to perform </w:t>
      </w:r>
      <w:r w:rsidRPr="00D23028">
        <w:rPr>
          <w:b/>
          <w:bCs/>
        </w:rPr>
        <w:t>baseband small FS</w:t>
      </w:r>
      <w:r w:rsidRPr="00D23028">
        <w:rPr>
          <w:rFonts w:hint="eastAsia"/>
          <w:b/>
          <w:bCs/>
        </w:rPr>
        <w:t xml:space="preserve"> as defined in Rel-19.</w:t>
      </w:r>
    </w:p>
    <w:p w14:paraId="73C2A2DA" w14:textId="052E2F40" w:rsidR="00D23028" w:rsidRDefault="00D23028" w:rsidP="00D23028">
      <w:pPr>
        <w:pStyle w:val="aa"/>
        <w:numPr>
          <w:ilvl w:val="0"/>
          <w:numId w:val="41"/>
        </w:numPr>
        <w:rPr>
          <w:b/>
          <w:bCs/>
          <w:lang w:eastAsia="zh-CN"/>
        </w:rPr>
      </w:pPr>
      <w:r>
        <w:rPr>
          <w:rFonts w:hint="eastAsia"/>
          <w:b/>
          <w:bCs/>
          <w:lang w:eastAsia="zh-CN"/>
        </w:rPr>
        <w:t>T</w:t>
      </w:r>
      <w:r w:rsidRPr="00D23028">
        <w:rPr>
          <w:b/>
          <w:bCs/>
          <w:lang w:eastAsia="zh-CN"/>
        </w:rPr>
        <w:t>he baseband signal can be directly adjusted to the intended frequency by up-conversion</w:t>
      </w:r>
      <w:r>
        <w:rPr>
          <w:rFonts w:hint="eastAsia"/>
          <w:b/>
          <w:bCs/>
          <w:lang w:eastAsia="zh-CN"/>
        </w:rPr>
        <w:t>.</w:t>
      </w:r>
    </w:p>
    <w:p w14:paraId="2667AA1F" w14:textId="5A3A0D29" w:rsidR="00D23028" w:rsidRPr="00B6134F" w:rsidRDefault="00D23028" w:rsidP="00D23028">
      <w:pPr>
        <w:rPr>
          <w:lang w:val="en-GB"/>
        </w:rPr>
      </w:pPr>
      <w:r>
        <w:rPr>
          <w:rFonts w:hint="eastAsia"/>
          <w:lang w:val="en-GB"/>
        </w:rPr>
        <w:t xml:space="preserve">Regarding </w:t>
      </w:r>
      <w:bookmarkStart w:id="5" w:name="_Hlk209514363"/>
      <w:r>
        <w:rPr>
          <w:rFonts w:hint="eastAsia"/>
          <w:lang w:val="en-GB"/>
        </w:rPr>
        <w:t xml:space="preserve">how </w:t>
      </w:r>
      <w:r w:rsidRPr="00D23028">
        <w:rPr>
          <w:lang w:val="en-GB"/>
        </w:rPr>
        <w:t>device determines</w:t>
      </w:r>
      <w:r>
        <w:rPr>
          <w:rFonts w:hint="eastAsia"/>
          <w:lang w:val="en-GB"/>
        </w:rPr>
        <w:t>/reader indicates</w:t>
      </w:r>
      <w:r w:rsidRPr="00D23028">
        <w:rPr>
          <w:lang w:val="en-GB"/>
        </w:rPr>
        <w:t xml:space="preserve"> the frequency resource for D2R transmission</w:t>
      </w:r>
      <w:bookmarkEnd w:id="5"/>
      <w:r>
        <w:rPr>
          <w:rFonts w:hint="eastAsia"/>
          <w:lang w:val="en-GB"/>
        </w:rPr>
        <w:t>, from our perspective, a centre frequency of D2R should be pre-defined or indicated by reader</w:t>
      </w:r>
      <w:r w:rsidR="0070241B">
        <w:rPr>
          <w:lang w:val="en-GB"/>
        </w:rPr>
        <w:t>.</w:t>
      </w:r>
      <w:r>
        <w:rPr>
          <w:rFonts w:hint="eastAsia"/>
          <w:lang w:val="en-GB"/>
        </w:rPr>
        <w:t xml:space="preserve"> </w:t>
      </w:r>
      <w:r w:rsidR="0070241B">
        <w:rPr>
          <w:lang w:val="en-GB"/>
        </w:rPr>
        <w:t>B</w:t>
      </w:r>
      <w:r>
        <w:rPr>
          <w:rFonts w:hint="eastAsia"/>
          <w:lang w:val="en-GB"/>
        </w:rPr>
        <w:t xml:space="preserve">esides, a set of </w:t>
      </w:r>
      <w:r w:rsidR="002C4288">
        <w:rPr>
          <w:rFonts w:hint="eastAsia"/>
          <w:lang w:val="en-GB"/>
        </w:rPr>
        <w:t xml:space="preserve">frequency resources </w:t>
      </w:r>
      <w:r>
        <w:rPr>
          <w:rFonts w:hint="eastAsia"/>
          <w:lang w:val="en-GB"/>
        </w:rPr>
        <w:lastRenderedPageBreak/>
        <w:t>represented by k*</w:t>
      </w:r>
      <w:proofErr w:type="spellStart"/>
      <w:r>
        <w:rPr>
          <w:rFonts w:hint="eastAsia"/>
          <w:lang w:val="en-GB"/>
        </w:rPr>
        <w:t>f</w:t>
      </w:r>
      <w:r w:rsidRPr="00D23028">
        <w:rPr>
          <w:rFonts w:hint="eastAsia"/>
          <w:vertAlign w:val="subscript"/>
          <w:lang w:val="en-GB"/>
        </w:rPr>
        <w:t>offset</w:t>
      </w:r>
      <w:proofErr w:type="spellEnd"/>
      <w:r>
        <w:rPr>
          <w:rFonts w:hint="eastAsia"/>
          <w:lang w:val="en-GB"/>
        </w:rPr>
        <w:t xml:space="preserve"> can be indicated by reader then multiple D2R frequency resources can be derived by the device. Note that the k and </w:t>
      </w:r>
      <w:proofErr w:type="spellStart"/>
      <w:r>
        <w:rPr>
          <w:rFonts w:hint="eastAsia"/>
          <w:lang w:val="en-GB"/>
        </w:rPr>
        <w:t>f</w:t>
      </w:r>
      <w:r w:rsidRPr="00D23028">
        <w:rPr>
          <w:rFonts w:hint="eastAsia"/>
          <w:vertAlign w:val="subscript"/>
          <w:lang w:val="en-GB"/>
        </w:rPr>
        <w:t>offset</w:t>
      </w:r>
      <w:proofErr w:type="spellEnd"/>
      <w:r w:rsidRPr="00D23028">
        <w:rPr>
          <w:rFonts w:hint="eastAsia"/>
          <w:vertAlign w:val="subscript"/>
          <w:lang w:val="en-GB"/>
        </w:rPr>
        <w:t xml:space="preserve"> </w:t>
      </w:r>
      <w:r>
        <w:rPr>
          <w:rFonts w:hint="eastAsia"/>
          <w:lang w:val="en-GB"/>
        </w:rPr>
        <w:t xml:space="preserve">value should </w:t>
      </w:r>
      <w:r>
        <w:rPr>
          <w:lang w:val="en-GB"/>
        </w:rPr>
        <w:t>guarantee</w:t>
      </w:r>
      <w:r>
        <w:rPr>
          <w:rFonts w:hint="eastAsia"/>
          <w:lang w:val="en-GB"/>
        </w:rPr>
        <w:t xml:space="preserve"> that there is </w:t>
      </w:r>
      <w:r w:rsidR="001F22AF">
        <w:rPr>
          <w:lang w:val="en-GB"/>
        </w:rPr>
        <w:t xml:space="preserve">enough </w:t>
      </w:r>
      <w:r>
        <w:rPr>
          <w:rFonts w:hint="eastAsia"/>
          <w:lang w:val="en-GB"/>
        </w:rPr>
        <w:t xml:space="preserve">guard-band in between two </w:t>
      </w:r>
      <w:r>
        <w:rPr>
          <w:lang w:val="en-GB"/>
        </w:rPr>
        <w:t>adjacent</w:t>
      </w:r>
      <w:r>
        <w:rPr>
          <w:rFonts w:hint="eastAsia"/>
          <w:lang w:val="en-GB"/>
        </w:rPr>
        <w:t xml:space="preserve"> frequency resources</w:t>
      </w:r>
      <w:r w:rsidR="00941E92">
        <w:rPr>
          <w:rFonts w:hint="eastAsia"/>
          <w:lang w:val="en-GB"/>
        </w:rPr>
        <w:t xml:space="preserve"> considering the impacts of CFO</w:t>
      </w:r>
      <w:r w:rsidR="000D3EB3">
        <w:rPr>
          <w:lang w:val="en-GB"/>
        </w:rPr>
        <w:t xml:space="preserve"> as shown in Figure 1</w:t>
      </w:r>
      <w:r>
        <w:rPr>
          <w:rFonts w:hint="eastAsia"/>
          <w:lang w:val="en-GB"/>
        </w:rPr>
        <w:t xml:space="preserve">. After obtaining the indication and selecting (only for CBRA) the exact frequency resource, the device can </w:t>
      </w:r>
      <w:r w:rsidRPr="00D23028">
        <w:rPr>
          <w:lang w:val="en-GB"/>
        </w:rPr>
        <w:t xml:space="preserve">adjust the LO towards </w:t>
      </w:r>
      <w:r>
        <w:rPr>
          <w:rFonts w:hint="eastAsia"/>
          <w:lang w:val="en-GB"/>
        </w:rPr>
        <w:t>the</w:t>
      </w:r>
      <w:r w:rsidRPr="00D23028">
        <w:rPr>
          <w:lang w:val="en-GB"/>
        </w:rPr>
        <w:t xml:space="preserve"> desired frequency</w:t>
      </w:r>
      <w:r>
        <w:rPr>
          <w:rFonts w:hint="eastAsia"/>
          <w:lang w:val="en-GB"/>
        </w:rPr>
        <w:t>, as aforementioned.</w:t>
      </w:r>
      <w:r w:rsidR="00B6134F">
        <w:rPr>
          <w:rFonts w:hint="eastAsia"/>
          <w:lang w:val="en-GB"/>
        </w:rPr>
        <w:t xml:space="preserve"> Another option could be using the (sub)-channel index to represent the frequency resource</w:t>
      </w:r>
      <w:r w:rsidR="006C5BBF">
        <w:rPr>
          <w:lang w:val="en-GB"/>
        </w:rPr>
        <w:t>. D</w:t>
      </w:r>
      <w:r w:rsidR="00B6134F">
        <w:rPr>
          <w:rFonts w:hint="eastAsia"/>
          <w:lang w:val="en-GB"/>
        </w:rPr>
        <w:t xml:space="preserve">ue to the </w:t>
      </w:r>
      <w:r w:rsidR="00B6134F">
        <w:rPr>
          <w:lang w:val="en-GB"/>
        </w:rPr>
        <w:t>system</w:t>
      </w:r>
      <w:r w:rsidR="00B6134F">
        <w:rPr>
          <w:rFonts w:hint="eastAsia"/>
          <w:lang w:val="en-GB"/>
        </w:rPr>
        <w:t xml:space="preserve"> centre frequency and bandwidth have high possibility to be fixed in RAN1 or RAN4 spec, after indicating the transmission BW or chip duration, the frequency resource can be fixed with (sub)-channel, index, e.g., in </w:t>
      </w:r>
      <w:r w:rsidR="00B6134F" w:rsidRPr="00B6134F">
        <w:rPr>
          <w:lang w:val="en-GB"/>
        </w:rPr>
        <w:t xml:space="preserve">ascending order of </w:t>
      </w:r>
      <w:r w:rsidR="00B6134F">
        <w:rPr>
          <w:rFonts w:hint="eastAsia"/>
          <w:lang w:val="en-GB"/>
        </w:rPr>
        <w:t xml:space="preserve">exact </w:t>
      </w:r>
      <w:r w:rsidR="00B6134F" w:rsidRPr="00B6134F">
        <w:rPr>
          <w:lang w:val="en-GB"/>
        </w:rPr>
        <w:t>frequency points</w:t>
      </w:r>
      <w:r w:rsidR="00631634">
        <w:rPr>
          <w:lang w:val="en-GB"/>
        </w:rPr>
        <w:t>.</w:t>
      </w:r>
      <w:r w:rsidR="00B6134F">
        <w:rPr>
          <w:rFonts w:hint="eastAsia"/>
          <w:lang w:val="en-GB"/>
        </w:rPr>
        <w:t xml:space="preserve"> </w:t>
      </w:r>
      <w:r w:rsidR="00631634">
        <w:rPr>
          <w:lang w:val="en-GB"/>
        </w:rPr>
        <w:t>N</w:t>
      </w:r>
      <w:r w:rsidR="00B6134F">
        <w:rPr>
          <w:rFonts w:hint="eastAsia"/>
          <w:lang w:val="en-GB"/>
        </w:rPr>
        <w:t>ote that there still needs to put some guard band in-between two (sub)-channel</w:t>
      </w:r>
      <w:r w:rsidR="0044639A">
        <w:rPr>
          <w:rFonts w:hint="eastAsia"/>
          <w:lang w:val="en-GB"/>
        </w:rPr>
        <w:t>.</w:t>
      </w:r>
    </w:p>
    <w:p w14:paraId="3DB16FE6" w14:textId="77777777" w:rsidR="00D23028" w:rsidRDefault="00D23028" w:rsidP="00D23028">
      <w:pPr>
        <w:keepNext/>
        <w:jc w:val="center"/>
      </w:pPr>
      <w:r>
        <w:rPr>
          <w:rFonts w:hint="eastAsia"/>
        </w:rPr>
        <w:object w:dxaOrig="12521" w:dyaOrig="4001" w14:anchorId="7F413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1pt;height:120.35pt" o:ole="">
            <v:imagedata r:id="rId8" o:title=""/>
          </v:shape>
          <o:OLEObject Type="Embed" ProgID="Visio.Drawing.15" ShapeID="_x0000_i1025" DrawAspect="Content" ObjectID="_1823939601" r:id="rId9"/>
        </w:object>
      </w:r>
    </w:p>
    <w:p w14:paraId="7FCEE11F" w14:textId="13F596CB" w:rsidR="00D23028" w:rsidRPr="001D41F4" w:rsidRDefault="00D23028" w:rsidP="00D23028">
      <w:pPr>
        <w:pStyle w:val="ae"/>
        <w:jc w:val="center"/>
        <w:rPr>
          <w:i w:val="0"/>
          <w:iCs w:val="0"/>
          <w:color w:val="auto"/>
          <w:lang w:val="en-GB"/>
        </w:rPr>
      </w:pPr>
      <w:r w:rsidRPr="001D41F4">
        <w:rPr>
          <w:i w:val="0"/>
          <w:iCs w:val="0"/>
          <w:color w:val="auto"/>
        </w:rPr>
        <w:t xml:space="preserve">Figure </w:t>
      </w:r>
      <w:r w:rsidR="004A5ACB">
        <w:rPr>
          <w:i w:val="0"/>
          <w:iCs w:val="0"/>
          <w:color w:val="auto"/>
        </w:rPr>
        <w:t>1</w:t>
      </w:r>
      <w:r w:rsidRPr="001D41F4">
        <w:rPr>
          <w:rFonts w:hint="eastAsia"/>
          <w:i w:val="0"/>
          <w:iCs w:val="0"/>
          <w:color w:val="auto"/>
        </w:rPr>
        <w:t xml:space="preserve"> Illustration of </w:t>
      </w:r>
      <w:r w:rsidRPr="001D41F4">
        <w:rPr>
          <w:i w:val="0"/>
          <w:iCs w:val="0"/>
          <w:color w:val="auto"/>
        </w:rPr>
        <w:t>device determines/reader indicates the frequency resource for D2R transmission</w:t>
      </w:r>
    </w:p>
    <w:p w14:paraId="61F54B00" w14:textId="507345FD" w:rsidR="0044639A" w:rsidRDefault="002C4288" w:rsidP="00D21710">
      <w:pPr>
        <w:rPr>
          <w:b/>
          <w:bCs/>
        </w:rPr>
      </w:pPr>
      <w:r w:rsidRPr="002C4288">
        <w:rPr>
          <w:rFonts w:hint="eastAsia"/>
          <w:b/>
          <w:bCs/>
        </w:rPr>
        <w:t xml:space="preserve">Proposal </w:t>
      </w:r>
      <w:r w:rsidR="00175F8D">
        <w:rPr>
          <w:b/>
          <w:bCs/>
        </w:rPr>
        <w:t>6</w:t>
      </w:r>
      <w:r w:rsidRPr="002C4288">
        <w:rPr>
          <w:rFonts w:hint="eastAsia"/>
          <w:b/>
          <w:bCs/>
        </w:rPr>
        <w:t xml:space="preserve">: For </w:t>
      </w:r>
      <w:r w:rsidR="003002B2">
        <w:rPr>
          <w:b/>
          <w:bCs/>
        </w:rPr>
        <w:t>determination of</w:t>
      </w:r>
      <w:r w:rsidRPr="002C4288">
        <w:rPr>
          <w:b/>
          <w:bCs/>
        </w:rPr>
        <w:t xml:space="preserve"> the frequency resource for D2R transmission</w:t>
      </w:r>
      <w:r w:rsidRPr="002C4288">
        <w:rPr>
          <w:rFonts w:hint="eastAsia"/>
          <w:b/>
          <w:bCs/>
        </w:rPr>
        <w:t xml:space="preserve">, </w:t>
      </w:r>
      <w:r w:rsidRPr="002C4288">
        <w:rPr>
          <w:b/>
          <w:bCs/>
        </w:rPr>
        <w:t xml:space="preserve">a </w:t>
      </w:r>
      <w:bookmarkStart w:id="6" w:name="OLE_LINK2"/>
      <w:r w:rsidR="00B07203" w:rsidRPr="002C4288">
        <w:rPr>
          <w:b/>
          <w:bCs/>
        </w:rPr>
        <w:t>central</w:t>
      </w:r>
      <w:r w:rsidRPr="002C4288">
        <w:rPr>
          <w:b/>
          <w:bCs/>
        </w:rPr>
        <w:t xml:space="preserve"> </w:t>
      </w:r>
      <w:bookmarkEnd w:id="6"/>
      <w:r w:rsidRPr="002C4288">
        <w:rPr>
          <w:b/>
          <w:bCs/>
        </w:rPr>
        <w:t>frequency</w:t>
      </w:r>
      <w:r w:rsidRPr="002C4288">
        <w:rPr>
          <w:rFonts w:hint="eastAsia"/>
          <w:b/>
          <w:bCs/>
        </w:rPr>
        <w:t xml:space="preserve"> f</w:t>
      </w:r>
      <w:r w:rsidRPr="001D41F4">
        <w:rPr>
          <w:b/>
          <w:bCs/>
          <w:vertAlign w:val="subscript"/>
        </w:rPr>
        <w:t>c</w:t>
      </w:r>
      <w:r w:rsidRPr="002C4288">
        <w:rPr>
          <w:rFonts w:hint="eastAsia"/>
          <w:b/>
          <w:bCs/>
        </w:rPr>
        <w:t xml:space="preserve"> is pre-defined/indicated by reader, </w:t>
      </w:r>
      <w:r w:rsidR="0044639A">
        <w:rPr>
          <w:rFonts w:hint="eastAsia"/>
          <w:b/>
          <w:bCs/>
        </w:rPr>
        <w:t>the following two options can be considered for frequency resource indication</w:t>
      </w:r>
      <w:r w:rsidR="0044639A" w:rsidRPr="002C4288">
        <w:rPr>
          <w:rFonts w:hint="eastAsia"/>
          <w:b/>
          <w:bCs/>
        </w:rPr>
        <w:t xml:space="preserve"> </w:t>
      </w:r>
    </w:p>
    <w:p w14:paraId="48765C99" w14:textId="78E19315" w:rsidR="002C4288" w:rsidRDefault="0044639A" w:rsidP="0044639A">
      <w:pPr>
        <w:pStyle w:val="aa"/>
        <w:numPr>
          <w:ilvl w:val="0"/>
          <w:numId w:val="41"/>
        </w:numPr>
        <w:rPr>
          <w:b/>
          <w:bCs/>
          <w:lang w:eastAsia="zh-CN"/>
        </w:rPr>
      </w:pPr>
      <w:r>
        <w:rPr>
          <w:rFonts w:hint="eastAsia"/>
          <w:b/>
          <w:bCs/>
          <w:lang w:eastAsia="zh-CN"/>
        </w:rPr>
        <w:t>Option 1: O</w:t>
      </w:r>
      <w:r w:rsidR="002C4288" w:rsidRPr="002C4288">
        <w:rPr>
          <w:rFonts w:hint="eastAsia"/>
          <w:b/>
          <w:bCs/>
          <w:lang w:eastAsia="zh-CN"/>
        </w:rPr>
        <w:t>ne or more offset represented by k*</w:t>
      </w:r>
      <w:proofErr w:type="spellStart"/>
      <w:r w:rsidR="002C4288" w:rsidRPr="002C4288">
        <w:rPr>
          <w:rFonts w:hint="eastAsia"/>
          <w:b/>
          <w:bCs/>
          <w:lang w:eastAsia="zh-CN"/>
        </w:rPr>
        <w:t>f</w:t>
      </w:r>
      <w:r w:rsidR="002C4288" w:rsidRPr="0044639A">
        <w:rPr>
          <w:rFonts w:hint="eastAsia"/>
          <w:b/>
          <w:bCs/>
          <w:vertAlign w:val="subscript"/>
        </w:rPr>
        <w:t>offset</w:t>
      </w:r>
      <w:proofErr w:type="spellEnd"/>
      <w:r w:rsidR="002C4288" w:rsidRPr="002C4288">
        <w:rPr>
          <w:rFonts w:hint="eastAsia"/>
          <w:b/>
          <w:bCs/>
          <w:lang w:eastAsia="zh-CN"/>
        </w:rPr>
        <w:t xml:space="preserve"> </w:t>
      </w:r>
      <w:r>
        <w:rPr>
          <w:rFonts w:hint="eastAsia"/>
          <w:b/>
          <w:bCs/>
          <w:lang w:eastAsia="zh-CN"/>
        </w:rPr>
        <w:t>are</w:t>
      </w:r>
      <w:r w:rsidR="002C4288" w:rsidRPr="002C4288">
        <w:rPr>
          <w:rFonts w:hint="eastAsia"/>
          <w:b/>
          <w:bCs/>
          <w:lang w:eastAsia="zh-CN"/>
        </w:rPr>
        <w:t xml:space="preserve"> indicated by reader</w:t>
      </w:r>
      <w:r>
        <w:rPr>
          <w:rFonts w:hint="eastAsia"/>
          <w:b/>
          <w:bCs/>
          <w:lang w:eastAsia="zh-CN"/>
        </w:rPr>
        <w:t>;</w:t>
      </w:r>
    </w:p>
    <w:p w14:paraId="42F9E484" w14:textId="21617E5F" w:rsidR="0044639A" w:rsidRPr="002C4288" w:rsidRDefault="0044639A" w:rsidP="0044639A">
      <w:pPr>
        <w:pStyle w:val="aa"/>
        <w:numPr>
          <w:ilvl w:val="0"/>
          <w:numId w:val="41"/>
        </w:numPr>
        <w:rPr>
          <w:b/>
          <w:bCs/>
          <w:lang w:eastAsia="zh-CN"/>
        </w:rPr>
      </w:pPr>
      <w:r>
        <w:rPr>
          <w:rFonts w:hint="eastAsia"/>
          <w:b/>
          <w:bCs/>
          <w:lang w:eastAsia="zh-CN"/>
        </w:rPr>
        <w:t>Option 2: O</w:t>
      </w:r>
      <w:r w:rsidRPr="002C4288">
        <w:rPr>
          <w:rFonts w:hint="eastAsia"/>
          <w:b/>
          <w:bCs/>
          <w:lang w:eastAsia="zh-CN"/>
        </w:rPr>
        <w:t>ne or more</w:t>
      </w:r>
      <w:r>
        <w:rPr>
          <w:rFonts w:hint="eastAsia"/>
          <w:b/>
          <w:bCs/>
          <w:lang w:eastAsia="zh-CN"/>
        </w:rPr>
        <w:t xml:space="preserve"> (sub)-channels pre-defined according to the transmission BW are indicated by reader;</w:t>
      </w:r>
    </w:p>
    <w:p w14:paraId="2CEE02D4" w14:textId="07BC6C94" w:rsidR="002C4288" w:rsidRPr="002C4288" w:rsidRDefault="002C4288" w:rsidP="002C4288">
      <w:pPr>
        <w:pStyle w:val="aa"/>
        <w:numPr>
          <w:ilvl w:val="0"/>
          <w:numId w:val="41"/>
        </w:numPr>
        <w:rPr>
          <w:b/>
          <w:bCs/>
          <w:lang w:eastAsia="zh-CN"/>
        </w:rPr>
      </w:pPr>
      <w:r w:rsidRPr="002C4288">
        <w:rPr>
          <w:rFonts w:hint="eastAsia"/>
          <w:b/>
          <w:bCs/>
          <w:lang w:eastAsia="zh-CN"/>
        </w:rPr>
        <w:t xml:space="preserve">Note: </w:t>
      </w:r>
      <w:r w:rsidR="0044639A">
        <w:rPr>
          <w:rFonts w:hint="eastAsia"/>
          <w:b/>
          <w:bCs/>
          <w:lang w:eastAsia="zh-CN"/>
        </w:rPr>
        <w:t>Both of the options</w:t>
      </w:r>
      <w:r w:rsidRPr="002C4288">
        <w:rPr>
          <w:rFonts w:hint="eastAsia"/>
          <w:b/>
          <w:bCs/>
          <w:lang w:eastAsia="zh-CN"/>
        </w:rPr>
        <w:t xml:space="preserve"> should </w:t>
      </w:r>
      <w:r w:rsidRPr="002C4288">
        <w:rPr>
          <w:b/>
          <w:bCs/>
          <w:lang w:eastAsia="zh-CN"/>
        </w:rPr>
        <w:t>guarantee</w:t>
      </w:r>
      <w:r w:rsidRPr="002C4288">
        <w:rPr>
          <w:rFonts w:hint="eastAsia"/>
          <w:b/>
          <w:bCs/>
          <w:lang w:eastAsia="zh-CN"/>
        </w:rPr>
        <w:t xml:space="preserve"> that there is guard-band in between two </w:t>
      </w:r>
      <w:r w:rsidRPr="002C4288">
        <w:rPr>
          <w:b/>
          <w:bCs/>
          <w:lang w:eastAsia="zh-CN"/>
        </w:rPr>
        <w:t>adjacent</w:t>
      </w:r>
      <w:r w:rsidRPr="002C4288">
        <w:rPr>
          <w:rFonts w:hint="eastAsia"/>
          <w:b/>
          <w:bCs/>
          <w:lang w:eastAsia="zh-CN"/>
        </w:rPr>
        <w:t xml:space="preserve"> frequency resources. </w:t>
      </w:r>
    </w:p>
    <w:p w14:paraId="79C1FDBB" w14:textId="4615451A" w:rsidR="002C4288" w:rsidRDefault="002C4288" w:rsidP="002C4288">
      <w:pPr>
        <w:pStyle w:val="aa"/>
        <w:numPr>
          <w:ilvl w:val="0"/>
          <w:numId w:val="41"/>
        </w:numPr>
        <w:rPr>
          <w:b/>
          <w:bCs/>
          <w:lang w:eastAsia="zh-CN"/>
        </w:rPr>
      </w:pPr>
      <w:r w:rsidRPr="002C4288">
        <w:rPr>
          <w:rFonts w:hint="eastAsia"/>
          <w:b/>
          <w:bCs/>
          <w:lang w:eastAsia="zh-CN"/>
        </w:rPr>
        <w:t xml:space="preserve">After obtaining the indication and selecting (only for CBRA) the frequency resource, the device can </w:t>
      </w:r>
      <w:r w:rsidRPr="002C4288">
        <w:rPr>
          <w:b/>
          <w:bCs/>
          <w:lang w:eastAsia="zh-CN"/>
        </w:rPr>
        <w:t xml:space="preserve">adjust the LO towards </w:t>
      </w:r>
      <w:r w:rsidRPr="002C4288">
        <w:rPr>
          <w:rFonts w:hint="eastAsia"/>
          <w:b/>
          <w:bCs/>
          <w:lang w:eastAsia="zh-CN"/>
        </w:rPr>
        <w:t>the</w:t>
      </w:r>
      <w:r w:rsidRPr="002C4288">
        <w:rPr>
          <w:b/>
          <w:bCs/>
          <w:lang w:eastAsia="zh-CN"/>
        </w:rPr>
        <w:t xml:space="preserve"> desired frequency</w:t>
      </w:r>
      <w:r w:rsidRPr="002C4288">
        <w:rPr>
          <w:rFonts w:hint="eastAsia"/>
          <w:b/>
          <w:bCs/>
          <w:lang w:eastAsia="zh-CN"/>
        </w:rPr>
        <w:t>, as aforementioned.</w:t>
      </w:r>
    </w:p>
    <w:p w14:paraId="1F3653DA" w14:textId="41A6E2EA" w:rsidR="00326B50" w:rsidRDefault="00326B50" w:rsidP="00326B50">
      <w:pPr>
        <w:rPr>
          <w:lang w:val="en-GB"/>
        </w:rPr>
      </w:pPr>
      <w:r>
        <w:rPr>
          <w:lang w:val="en-GB"/>
        </w:rPr>
        <w:t>For FDMed D2R transmission, the occupied bandwidth by each transmission may consist of two parts, i.e., transmission bandwidth and guard</w:t>
      </w:r>
      <w:r w:rsidR="00B96B87">
        <w:rPr>
          <w:lang w:val="en-GB"/>
        </w:rPr>
        <w:t>-</w:t>
      </w:r>
      <w:r>
        <w:rPr>
          <w:lang w:val="en-GB"/>
        </w:rPr>
        <w:t>band</w:t>
      </w:r>
      <w:r w:rsidR="00B96B87">
        <w:rPr>
          <w:lang w:val="en-GB"/>
        </w:rPr>
        <w:t>s</w:t>
      </w:r>
      <w:r w:rsidR="003B4267">
        <w:rPr>
          <w:rFonts w:hint="eastAsia"/>
          <w:lang w:val="en-GB"/>
        </w:rPr>
        <w:t xml:space="preserve"> to mitigate the impacts of CFO</w:t>
      </w:r>
      <w:r w:rsidR="00B96B87">
        <w:rPr>
          <w:lang w:val="en-GB"/>
        </w:rPr>
        <w:t>. The transmission bandwidth may depend on the chip duration of D2R</w:t>
      </w:r>
      <w:r w:rsidR="001876B8">
        <w:rPr>
          <w:lang w:val="en-GB"/>
        </w:rPr>
        <w:t xml:space="preserve">, which means small chip duration corresponding to </w:t>
      </w:r>
      <w:r w:rsidR="00E1316F">
        <w:rPr>
          <w:lang w:val="en-GB"/>
        </w:rPr>
        <w:t xml:space="preserve">large transmission bandwidth. The </w:t>
      </w:r>
      <w:r w:rsidR="003B4267">
        <w:rPr>
          <w:rFonts w:hint="eastAsia"/>
          <w:lang w:val="en-GB"/>
        </w:rPr>
        <w:t>size</w:t>
      </w:r>
      <w:r w:rsidR="00E1316F">
        <w:rPr>
          <w:lang w:val="en-GB"/>
        </w:rPr>
        <w:t xml:space="preserve"> of guard-bands </w:t>
      </w:r>
      <w:r w:rsidR="003B4267">
        <w:rPr>
          <w:rFonts w:hint="eastAsia"/>
          <w:lang w:val="en-GB"/>
        </w:rPr>
        <w:t>depends on the D2R frequency and</w:t>
      </w:r>
      <w:r w:rsidR="005542FE">
        <w:rPr>
          <w:lang w:val="en-GB"/>
        </w:rPr>
        <w:t xml:space="preserve"> the study outcome of CFO calibration results. In other words, </w:t>
      </w:r>
      <w:r w:rsidR="00C91B79">
        <w:rPr>
          <w:lang w:val="en-GB"/>
        </w:rPr>
        <w:t xml:space="preserve">the study </w:t>
      </w:r>
      <w:r w:rsidR="0083226A">
        <w:rPr>
          <w:lang w:val="en-GB"/>
        </w:rPr>
        <w:t>can</w:t>
      </w:r>
      <w:r w:rsidR="00C91B79">
        <w:rPr>
          <w:lang w:val="en-GB"/>
        </w:rPr>
        <w:t xml:space="preserve"> give a range of CFO calibration results, and the </w:t>
      </w:r>
      <w:r w:rsidR="0083226A">
        <w:rPr>
          <w:lang w:val="en-GB"/>
        </w:rPr>
        <w:t>value of guard-band may be derived based the range of CFO calibration result.</w:t>
      </w:r>
    </w:p>
    <w:p w14:paraId="78EF2405" w14:textId="3CDBC0D0" w:rsidR="0083226A" w:rsidRDefault="0083226A" w:rsidP="001D41F4">
      <w:pPr>
        <w:rPr>
          <w:b/>
          <w:bCs/>
        </w:rPr>
      </w:pPr>
      <w:r w:rsidRPr="001D41F4">
        <w:rPr>
          <w:b/>
          <w:bCs/>
        </w:rPr>
        <w:t>Pro</w:t>
      </w:r>
      <w:r>
        <w:rPr>
          <w:b/>
          <w:bCs/>
        </w:rPr>
        <w:t xml:space="preserve">posal </w:t>
      </w:r>
      <w:r w:rsidR="00175F8D">
        <w:rPr>
          <w:b/>
          <w:bCs/>
        </w:rPr>
        <w:t>7</w:t>
      </w:r>
      <w:r>
        <w:rPr>
          <w:b/>
          <w:bCs/>
        </w:rPr>
        <w:t xml:space="preserve">: </w:t>
      </w:r>
      <w:r w:rsidR="00B42E74">
        <w:rPr>
          <w:b/>
          <w:bCs/>
        </w:rPr>
        <w:t>For D2R transmission, the occupied bandwidth</w:t>
      </w:r>
      <w:r w:rsidR="00CF1FC6">
        <w:rPr>
          <w:b/>
          <w:bCs/>
        </w:rPr>
        <w:t xml:space="preserve"> consists of </w:t>
      </w:r>
      <w:r w:rsidR="001978AC">
        <w:rPr>
          <w:b/>
          <w:bCs/>
        </w:rPr>
        <w:t xml:space="preserve">transmission bandwidth and guard-bands, where transmission bandwidth </w:t>
      </w:r>
      <w:r w:rsidR="00057A98">
        <w:rPr>
          <w:b/>
          <w:bCs/>
        </w:rPr>
        <w:t xml:space="preserve">may </w:t>
      </w:r>
      <w:r w:rsidR="001978AC">
        <w:rPr>
          <w:b/>
          <w:bCs/>
        </w:rPr>
        <w:t>depend on chip duration and</w:t>
      </w:r>
      <w:r w:rsidR="00057A98">
        <w:rPr>
          <w:b/>
          <w:bCs/>
        </w:rPr>
        <w:t xml:space="preserve"> size of guard-bands may </w:t>
      </w:r>
      <w:r w:rsidR="00615ED1">
        <w:rPr>
          <w:b/>
          <w:bCs/>
        </w:rPr>
        <w:t>depend on the outcome of CFO calibration.</w:t>
      </w:r>
    </w:p>
    <w:p w14:paraId="012251E6" w14:textId="77777777" w:rsidR="00EE423E" w:rsidRDefault="00EE423E" w:rsidP="001D41F4">
      <w:pPr>
        <w:rPr>
          <w:b/>
          <w:bCs/>
        </w:rPr>
      </w:pPr>
    </w:p>
    <w:p w14:paraId="5E1F35CE" w14:textId="0A620F68" w:rsidR="00A079F5" w:rsidRPr="00D23028" w:rsidRDefault="00A079F5" w:rsidP="00A079F5">
      <w:pPr>
        <w:rPr>
          <w:b/>
          <w:bCs/>
          <w:u w:val="single"/>
          <w:lang w:val="en-GB"/>
        </w:rPr>
      </w:pPr>
      <w:r>
        <w:rPr>
          <w:b/>
          <w:bCs/>
          <w:u w:val="single"/>
          <w:lang w:val="en-GB"/>
        </w:rPr>
        <w:t>C</w:t>
      </w:r>
      <w:r w:rsidRPr="00D23028">
        <w:rPr>
          <w:rFonts w:hint="eastAsia"/>
          <w:b/>
          <w:bCs/>
          <w:u w:val="single"/>
          <w:lang w:val="en-GB"/>
        </w:rPr>
        <w:t>DM</w:t>
      </w:r>
    </w:p>
    <w:p w14:paraId="2E167A44" w14:textId="08C8C3E4" w:rsidR="00425817" w:rsidRDefault="00910BD2" w:rsidP="00631634">
      <w:r>
        <w:rPr>
          <w:lang w:val="en-GB"/>
        </w:rPr>
        <w:t xml:space="preserve">According to </w:t>
      </w:r>
      <w:r w:rsidR="005C70F7">
        <w:rPr>
          <w:lang w:val="en-GB"/>
        </w:rPr>
        <w:t>outcome of evaluation</w:t>
      </w:r>
      <w:r w:rsidR="005600BD">
        <w:rPr>
          <w:lang w:val="en-GB"/>
        </w:rPr>
        <w:t xml:space="preserve"> </w:t>
      </w:r>
      <w:r w:rsidR="00425817">
        <w:rPr>
          <w:lang w:val="en-GB"/>
        </w:rPr>
        <w:t>[2]</w:t>
      </w:r>
      <w:r w:rsidR="005C70F7">
        <w:rPr>
          <w:lang w:val="en-GB"/>
        </w:rPr>
        <w:t>, the residual SFO</w:t>
      </w:r>
      <w:r w:rsidR="005C70F7">
        <w:rPr>
          <w:rFonts w:hint="eastAsia"/>
          <w:lang w:val="en-GB"/>
        </w:rPr>
        <w:t>/</w:t>
      </w:r>
      <w:r w:rsidR="005C70F7">
        <w:rPr>
          <w:lang w:val="en-GB"/>
        </w:rPr>
        <w:t xml:space="preserve">CFO </w:t>
      </w:r>
      <w:r w:rsidR="00425817">
        <w:rPr>
          <w:rFonts w:hint="eastAsia"/>
        </w:rPr>
        <w:t>before/after calibration are listed in the table in below:</w:t>
      </w:r>
    </w:p>
    <w:p w14:paraId="2F5D4252" w14:textId="43F20432" w:rsidR="00425817" w:rsidRPr="00631634" w:rsidRDefault="00425817" w:rsidP="00425817">
      <w:pPr>
        <w:pStyle w:val="ae"/>
        <w:keepNext/>
        <w:jc w:val="center"/>
        <w:rPr>
          <w:i w:val="0"/>
          <w:iCs w:val="0"/>
          <w:color w:val="auto"/>
          <w:sz w:val="20"/>
          <w:szCs w:val="22"/>
          <w:lang w:val="en-GB"/>
        </w:rPr>
      </w:pPr>
      <w:r w:rsidRPr="00631634">
        <w:rPr>
          <w:i w:val="0"/>
          <w:iCs w:val="0"/>
          <w:color w:val="auto"/>
          <w:sz w:val="20"/>
          <w:szCs w:val="22"/>
          <w:lang w:val="en-GB"/>
        </w:rPr>
        <w:t xml:space="preserve">Table </w:t>
      </w:r>
      <w:r w:rsidR="00CA3B98">
        <w:rPr>
          <w:i w:val="0"/>
          <w:iCs w:val="0"/>
          <w:color w:val="auto"/>
          <w:sz w:val="20"/>
          <w:szCs w:val="22"/>
          <w:lang w:val="en-GB"/>
        </w:rPr>
        <w:t>1</w:t>
      </w:r>
      <w:r w:rsidRPr="00631634">
        <w:rPr>
          <w:i w:val="0"/>
          <w:iCs w:val="0"/>
          <w:color w:val="auto"/>
          <w:sz w:val="20"/>
          <w:szCs w:val="22"/>
          <w:lang w:val="en-GB"/>
        </w:rPr>
        <w:t xml:space="preserve"> Residual SFO/CFO before/after calibration agreed in RAN1#122bis</w:t>
      </w:r>
      <w:r w:rsidR="00E670EC">
        <w:rPr>
          <w:i w:val="0"/>
          <w:iCs w:val="0"/>
          <w:color w:val="auto"/>
          <w:sz w:val="20"/>
          <w:szCs w:val="22"/>
          <w:lang w:val="en-GB"/>
        </w:rPr>
        <w:t xml:space="preserve"> </w:t>
      </w:r>
      <w:r w:rsidR="005600BD">
        <w:rPr>
          <w:i w:val="0"/>
          <w:iCs w:val="0"/>
          <w:color w:val="auto"/>
          <w:sz w:val="20"/>
          <w:szCs w:val="22"/>
          <w:lang w:val="en-GB"/>
        </w:rPr>
        <w:t>[2]</w:t>
      </w:r>
    </w:p>
    <w:tbl>
      <w:tblPr>
        <w:tblStyle w:val="11"/>
        <w:tblW w:w="0" w:type="auto"/>
        <w:tblLook w:val="04A0" w:firstRow="1" w:lastRow="0" w:firstColumn="1" w:lastColumn="0" w:noHBand="0" w:noVBand="1"/>
      </w:tblPr>
      <w:tblGrid>
        <w:gridCol w:w="3680"/>
        <w:gridCol w:w="3259"/>
        <w:gridCol w:w="2689"/>
      </w:tblGrid>
      <w:tr w:rsidR="00425817" w:rsidRPr="008011CC" w14:paraId="2AC2562E" w14:textId="77777777" w:rsidTr="00BB5A12">
        <w:tc>
          <w:tcPr>
            <w:tcW w:w="3680" w:type="dxa"/>
          </w:tcPr>
          <w:p w14:paraId="27C5FF6F" w14:textId="77777777" w:rsidR="00425817" w:rsidRPr="008011CC" w:rsidRDefault="00425817" w:rsidP="00BB5A12">
            <w:pPr>
              <w:widowControl/>
              <w:jc w:val="both"/>
              <w:rPr>
                <w:rFonts w:ascii="Times" w:hAnsi="Times"/>
                <w:b/>
                <w:iCs/>
                <w:lang w:val="en-GB"/>
              </w:rPr>
            </w:pPr>
          </w:p>
        </w:tc>
        <w:tc>
          <w:tcPr>
            <w:tcW w:w="3259" w:type="dxa"/>
          </w:tcPr>
          <w:p w14:paraId="71E50F47" w14:textId="77777777" w:rsidR="00425817" w:rsidRPr="008011CC" w:rsidRDefault="00425817" w:rsidP="00BB5A12">
            <w:pPr>
              <w:widowControl/>
              <w:jc w:val="both"/>
              <w:rPr>
                <w:rFonts w:ascii="Times" w:hAnsi="Times"/>
                <w:b/>
                <w:iCs/>
                <w:lang w:val="en-GB"/>
              </w:rPr>
            </w:pPr>
            <w:r w:rsidRPr="008011CC">
              <w:rPr>
                <w:rFonts w:ascii="Times" w:hAnsi="Times"/>
                <w:b/>
                <w:iCs/>
                <w:lang w:val="en-GB"/>
              </w:rPr>
              <w:t>Device 2b</w:t>
            </w:r>
          </w:p>
        </w:tc>
        <w:tc>
          <w:tcPr>
            <w:tcW w:w="2689" w:type="dxa"/>
          </w:tcPr>
          <w:p w14:paraId="7B87FB58" w14:textId="77777777" w:rsidR="00425817" w:rsidRPr="008011CC" w:rsidRDefault="00425817" w:rsidP="00BB5A12">
            <w:pPr>
              <w:widowControl/>
              <w:jc w:val="both"/>
              <w:rPr>
                <w:rFonts w:ascii="Times" w:hAnsi="Times"/>
                <w:b/>
                <w:iCs/>
                <w:lang w:val="en-GB"/>
              </w:rPr>
            </w:pPr>
            <w:r w:rsidRPr="008011CC">
              <w:rPr>
                <w:rFonts w:ascii="Times" w:hAnsi="Times"/>
                <w:b/>
                <w:iCs/>
                <w:lang w:val="en-GB"/>
              </w:rPr>
              <w:t>Device C</w:t>
            </w:r>
          </w:p>
        </w:tc>
      </w:tr>
      <w:tr w:rsidR="00425817" w:rsidRPr="008011CC" w14:paraId="40BBD149" w14:textId="77777777" w:rsidTr="00BB5A12">
        <w:tc>
          <w:tcPr>
            <w:tcW w:w="3680" w:type="dxa"/>
          </w:tcPr>
          <w:p w14:paraId="7C70FC3F" w14:textId="77777777" w:rsidR="00425817" w:rsidRPr="008011CC" w:rsidRDefault="00425817" w:rsidP="00BB5A12">
            <w:pPr>
              <w:widowControl/>
              <w:jc w:val="both"/>
              <w:rPr>
                <w:rFonts w:ascii="Times" w:hAnsi="Times"/>
                <w:bCs/>
                <w:iCs/>
                <w:lang w:val="en-GB"/>
              </w:rPr>
            </w:pPr>
            <w:r w:rsidRPr="008011CC">
              <w:rPr>
                <w:rFonts w:ascii="Times" w:hAnsi="Times"/>
                <w:bCs/>
                <w:iCs/>
                <w:lang w:val="en-GB"/>
              </w:rPr>
              <w:t>Initial SFO</w:t>
            </w:r>
          </w:p>
        </w:tc>
        <w:tc>
          <w:tcPr>
            <w:tcW w:w="3259" w:type="dxa"/>
          </w:tcPr>
          <w:p w14:paraId="1589FF6A" w14:textId="77777777" w:rsidR="00425817" w:rsidRPr="008011CC" w:rsidRDefault="00425817" w:rsidP="00BB5A12">
            <w:pPr>
              <w:widowControl/>
              <w:jc w:val="both"/>
              <w:rPr>
                <w:rFonts w:ascii="Times" w:hAnsi="Times"/>
                <w:bCs/>
                <w:iCs/>
                <w:lang w:val="en-GB"/>
              </w:rPr>
            </w:pPr>
            <w:r w:rsidRPr="008011CC">
              <w:rPr>
                <w:rFonts w:ascii="Times" w:hAnsi="Times"/>
                <w:bCs/>
                <w:iCs/>
                <w:lang w:val="en-GB"/>
              </w:rPr>
              <w:t>Randomly select a value from the range of 10^3~10^4 ppm</w:t>
            </w:r>
          </w:p>
        </w:tc>
        <w:tc>
          <w:tcPr>
            <w:tcW w:w="2689" w:type="dxa"/>
          </w:tcPr>
          <w:p w14:paraId="6A18492A" w14:textId="77777777" w:rsidR="00425817" w:rsidRPr="008011CC" w:rsidRDefault="00425817" w:rsidP="00BB5A12">
            <w:pPr>
              <w:widowControl/>
              <w:jc w:val="both"/>
              <w:rPr>
                <w:rFonts w:ascii="Times" w:hAnsi="Times"/>
                <w:bCs/>
                <w:iCs/>
                <w:lang w:val="en-GB"/>
              </w:rPr>
            </w:pPr>
            <w:r w:rsidRPr="008011CC">
              <w:rPr>
                <w:rFonts w:ascii="Times" w:hAnsi="Times"/>
                <w:bCs/>
                <w:iCs/>
                <w:strike/>
                <w:color w:val="FF0000"/>
                <w:lang w:val="en-GB"/>
              </w:rPr>
              <w:t>[</w:t>
            </w:r>
            <w:r w:rsidRPr="008011CC">
              <w:rPr>
                <w:rFonts w:ascii="Times" w:hAnsi="Times"/>
                <w:bCs/>
                <w:iCs/>
                <w:lang w:val="en-GB"/>
              </w:rPr>
              <w:t>50</w:t>
            </w:r>
            <w:r w:rsidRPr="008011CC">
              <w:rPr>
                <w:rFonts w:ascii="Times" w:hAnsi="Times"/>
                <w:bCs/>
                <w:iCs/>
                <w:strike/>
                <w:color w:val="FF0000"/>
                <w:lang w:val="en-GB"/>
              </w:rPr>
              <w:t>]</w:t>
            </w:r>
            <w:r w:rsidRPr="008011CC">
              <w:rPr>
                <w:rFonts w:ascii="Times" w:hAnsi="Times"/>
                <w:bCs/>
                <w:iCs/>
                <w:lang w:val="en-GB"/>
              </w:rPr>
              <w:t xml:space="preserve"> ppm</w:t>
            </w:r>
          </w:p>
        </w:tc>
      </w:tr>
      <w:tr w:rsidR="00425817" w:rsidRPr="008011CC" w14:paraId="2D32487B" w14:textId="77777777" w:rsidTr="00BB5A12">
        <w:tc>
          <w:tcPr>
            <w:tcW w:w="3680" w:type="dxa"/>
          </w:tcPr>
          <w:p w14:paraId="0058AF1F" w14:textId="77777777" w:rsidR="00425817" w:rsidRPr="008011CC" w:rsidRDefault="00425817" w:rsidP="00BB5A12">
            <w:pPr>
              <w:widowControl/>
              <w:jc w:val="both"/>
              <w:rPr>
                <w:rFonts w:ascii="Times" w:hAnsi="Times"/>
                <w:bCs/>
                <w:iCs/>
                <w:lang w:val="en-GB"/>
              </w:rPr>
            </w:pPr>
            <w:r w:rsidRPr="008011CC">
              <w:rPr>
                <w:rFonts w:ascii="Times" w:hAnsi="Times"/>
                <w:bCs/>
                <w:iCs/>
                <w:lang w:val="en-GB"/>
              </w:rPr>
              <w:t>SFO after clock sync/calibration</w:t>
            </w:r>
          </w:p>
        </w:tc>
        <w:tc>
          <w:tcPr>
            <w:tcW w:w="3259" w:type="dxa"/>
          </w:tcPr>
          <w:p w14:paraId="6542E451" w14:textId="77777777" w:rsidR="00425817" w:rsidRPr="008011CC" w:rsidRDefault="00425817" w:rsidP="00BB5A12">
            <w:pPr>
              <w:widowControl/>
              <w:jc w:val="both"/>
              <w:rPr>
                <w:rFonts w:ascii="Times" w:hAnsi="Times"/>
                <w:bCs/>
                <w:iCs/>
                <w:strike/>
                <w:lang w:val="en-GB"/>
              </w:rPr>
            </w:pPr>
            <w:r w:rsidRPr="008011CC">
              <w:rPr>
                <w:rFonts w:ascii="Times" w:hAnsi="Times"/>
                <w:bCs/>
                <w:iCs/>
                <w:lang w:val="en-GB"/>
              </w:rPr>
              <w:t>10^2 (O), 10^3 (M) ppm</w:t>
            </w:r>
          </w:p>
        </w:tc>
        <w:tc>
          <w:tcPr>
            <w:tcW w:w="2689" w:type="dxa"/>
          </w:tcPr>
          <w:p w14:paraId="523DF023" w14:textId="77777777" w:rsidR="00425817" w:rsidRPr="008011CC" w:rsidRDefault="00425817" w:rsidP="00BB5A12">
            <w:pPr>
              <w:widowControl/>
              <w:jc w:val="both"/>
              <w:rPr>
                <w:rFonts w:ascii="Times" w:hAnsi="Times"/>
                <w:bCs/>
                <w:iCs/>
                <w:lang w:val="en-GB"/>
              </w:rPr>
            </w:pPr>
            <w:r w:rsidRPr="008011CC">
              <w:rPr>
                <w:rFonts w:ascii="Times" w:hAnsi="Times"/>
                <w:bCs/>
                <w:iCs/>
                <w:strike/>
                <w:color w:val="FF0000"/>
                <w:lang w:val="en-GB"/>
              </w:rPr>
              <w:t>[</w:t>
            </w:r>
            <w:r w:rsidRPr="008011CC">
              <w:rPr>
                <w:rFonts w:ascii="Times" w:hAnsi="Times"/>
                <w:bCs/>
                <w:iCs/>
                <w:lang w:val="en-GB"/>
              </w:rPr>
              <w:t>10</w:t>
            </w:r>
            <w:r w:rsidRPr="008011CC">
              <w:rPr>
                <w:rFonts w:ascii="Times" w:hAnsi="Times"/>
                <w:bCs/>
                <w:iCs/>
                <w:strike/>
                <w:color w:val="FF0000"/>
                <w:lang w:val="en-GB"/>
              </w:rPr>
              <w:t>]</w:t>
            </w:r>
            <w:r w:rsidRPr="008011CC">
              <w:rPr>
                <w:rFonts w:ascii="Times" w:hAnsi="Times"/>
                <w:bCs/>
                <w:iCs/>
                <w:lang w:val="en-GB"/>
              </w:rPr>
              <w:t xml:space="preserve"> ppm</w:t>
            </w:r>
          </w:p>
        </w:tc>
      </w:tr>
      <w:tr w:rsidR="00425817" w:rsidRPr="008011CC" w14:paraId="63B1D555" w14:textId="77777777" w:rsidTr="00BB5A12">
        <w:tc>
          <w:tcPr>
            <w:tcW w:w="3680" w:type="dxa"/>
          </w:tcPr>
          <w:p w14:paraId="7D136162" w14:textId="77777777" w:rsidR="00425817" w:rsidRPr="008011CC" w:rsidRDefault="00425817" w:rsidP="00BB5A12">
            <w:pPr>
              <w:widowControl/>
              <w:jc w:val="both"/>
              <w:rPr>
                <w:rFonts w:ascii="Times" w:hAnsi="Times"/>
                <w:bCs/>
                <w:iCs/>
                <w:lang w:val="en-GB"/>
              </w:rPr>
            </w:pPr>
            <w:r w:rsidRPr="008011CC">
              <w:rPr>
                <w:rFonts w:ascii="Times" w:hAnsi="Times"/>
                <w:bCs/>
                <w:iCs/>
                <w:lang w:val="en-GB"/>
              </w:rPr>
              <w:t>Initial CFO</w:t>
            </w:r>
          </w:p>
        </w:tc>
        <w:tc>
          <w:tcPr>
            <w:tcW w:w="3259" w:type="dxa"/>
          </w:tcPr>
          <w:p w14:paraId="6B8BF079" w14:textId="77777777" w:rsidR="00425817" w:rsidRPr="008011CC" w:rsidRDefault="00425817" w:rsidP="00BB5A12">
            <w:pPr>
              <w:widowControl/>
              <w:rPr>
                <w:rFonts w:ascii="Times" w:hAnsi="Times"/>
                <w:bCs/>
                <w:iCs/>
                <w:lang w:val="en-GB"/>
              </w:rPr>
            </w:pPr>
            <w:r w:rsidRPr="008011CC">
              <w:rPr>
                <w:rFonts w:ascii="Times" w:hAnsi="Times"/>
                <w:bCs/>
                <w:iCs/>
                <w:lang w:val="en-GB"/>
              </w:rPr>
              <w:t>Randomly select a value from the range of 10^3~10^4 ppm</w:t>
            </w:r>
          </w:p>
        </w:tc>
        <w:tc>
          <w:tcPr>
            <w:tcW w:w="2689" w:type="dxa"/>
          </w:tcPr>
          <w:p w14:paraId="7295462B" w14:textId="77777777" w:rsidR="00425817" w:rsidRPr="008011CC" w:rsidRDefault="00425817" w:rsidP="00BB5A12">
            <w:pPr>
              <w:widowControl/>
              <w:jc w:val="both"/>
              <w:rPr>
                <w:rFonts w:ascii="Times" w:hAnsi="Times"/>
                <w:bCs/>
                <w:iCs/>
                <w:lang w:val="en-GB"/>
              </w:rPr>
            </w:pPr>
            <w:r w:rsidRPr="008011CC">
              <w:rPr>
                <w:rFonts w:ascii="Times" w:hAnsi="Times"/>
                <w:bCs/>
                <w:iCs/>
                <w:strike/>
                <w:color w:val="FF0000"/>
                <w:lang w:val="en-GB"/>
              </w:rPr>
              <w:t>[</w:t>
            </w:r>
            <w:r w:rsidRPr="008011CC">
              <w:rPr>
                <w:rFonts w:ascii="Times" w:hAnsi="Times"/>
                <w:bCs/>
                <w:iCs/>
                <w:lang w:val="en-GB"/>
              </w:rPr>
              <w:t>50</w:t>
            </w:r>
            <w:r w:rsidRPr="008011CC">
              <w:rPr>
                <w:rFonts w:ascii="Times" w:hAnsi="Times"/>
                <w:bCs/>
                <w:iCs/>
                <w:strike/>
                <w:color w:val="FF0000"/>
                <w:lang w:val="en-GB"/>
              </w:rPr>
              <w:t>]</w:t>
            </w:r>
            <w:r w:rsidRPr="008011CC">
              <w:rPr>
                <w:rFonts w:ascii="Times" w:hAnsi="Times"/>
                <w:bCs/>
                <w:iCs/>
                <w:lang w:val="en-GB"/>
              </w:rPr>
              <w:t xml:space="preserve"> ppm</w:t>
            </w:r>
          </w:p>
        </w:tc>
      </w:tr>
      <w:tr w:rsidR="00425817" w:rsidRPr="008011CC" w14:paraId="24D07781" w14:textId="77777777" w:rsidTr="00BB5A12">
        <w:trPr>
          <w:trHeight w:val="399"/>
        </w:trPr>
        <w:tc>
          <w:tcPr>
            <w:tcW w:w="3680" w:type="dxa"/>
          </w:tcPr>
          <w:p w14:paraId="38520581" w14:textId="77777777" w:rsidR="00425817" w:rsidRPr="008011CC" w:rsidRDefault="00425817" w:rsidP="00BB5A12">
            <w:pPr>
              <w:widowControl/>
              <w:jc w:val="both"/>
              <w:rPr>
                <w:rFonts w:ascii="Times" w:hAnsi="Times"/>
                <w:bCs/>
                <w:iCs/>
                <w:lang w:val="en-GB"/>
              </w:rPr>
            </w:pPr>
            <w:r w:rsidRPr="008011CC">
              <w:rPr>
                <w:rFonts w:ascii="Times" w:hAnsi="Times"/>
                <w:bCs/>
                <w:iCs/>
                <w:lang w:val="en-GB"/>
              </w:rPr>
              <w:t>CFO after clock sync/calibration</w:t>
            </w:r>
          </w:p>
        </w:tc>
        <w:tc>
          <w:tcPr>
            <w:tcW w:w="3259" w:type="dxa"/>
          </w:tcPr>
          <w:p w14:paraId="3DAA07B8" w14:textId="77777777" w:rsidR="00425817" w:rsidRPr="008011CC" w:rsidRDefault="00425817" w:rsidP="00BB5A12">
            <w:pPr>
              <w:widowControl/>
              <w:jc w:val="both"/>
              <w:rPr>
                <w:rFonts w:ascii="Times" w:hAnsi="Times"/>
                <w:bCs/>
                <w:iCs/>
                <w:lang w:val="en-GB"/>
              </w:rPr>
            </w:pPr>
            <w:r w:rsidRPr="008011CC">
              <w:rPr>
                <w:rFonts w:ascii="Times" w:hAnsi="Times"/>
                <w:bCs/>
                <w:iCs/>
                <w:lang w:val="en-GB"/>
              </w:rPr>
              <w:t>100 (M), 200 (O), 50 (O) ppm</w:t>
            </w:r>
          </w:p>
        </w:tc>
        <w:tc>
          <w:tcPr>
            <w:tcW w:w="2689" w:type="dxa"/>
          </w:tcPr>
          <w:p w14:paraId="3EF7003A" w14:textId="77777777" w:rsidR="00425817" w:rsidRPr="008011CC" w:rsidRDefault="00425817" w:rsidP="00BB5A12">
            <w:pPr>
              <w:widowControl/>
              <w:jc w:val="both"/>
              <w:rPr>
                <w:rFonts w:ascii="Times" w:hAnsi="Times"/>
                <w:bCs/>
                <w:iCs/>
                <w:lang w:val="en-GB"/>
              </w:rPr>
            </w:pPr>
            <w:r w:rsidRPr="008011CC">
              <w:rPr>
                <w:rFonts w:ascii="Times" w:hAnsi="Times"/>
                <w:bCs/>
                <w:iCs/>
                <w:strike/>
                <w:color w:val="FF0000"/>
                <w:lang w:val="en-GB"/>
              </w:rPr>
              <w:t>[</w:t>
            </w:r>
            <w:r w:rsidRPr="008011CC">
              <w:rPr>
                <w:rFonts w:ascii="Times" w:hAnsi="Times"/>
                <w:bCs/>
                <w:iCs/>
                <w:lang w:val="en-GB"/>
              </w:rPr>
              <w:t>10</w:t>
            </w:r>
            <w:r w:rsidRPr="008011CC">
              <w:rPr>
                <w:rFonts w:ascii="Times" w:hAnsi="Times"/>
                <w:bCs/>
                <w:iCs/>
                <w:strike/>
                <w:color w:val="FF0000"/>
                <w:lang w:val="en-GB"/>
              </w:rPr>
              <w:t>]</w:t>
            </w:r>
            <w:r w:rsidRPr="008011CC">
              <w:rPr>
                <w:rFonts w:ascii="Times" w:hAnsi="Times"/>
                <w:bCs/>
                <w:iCs/>
                <w:color w:val="FF0000"/>
                <w:lang w:val="en-GB"/>
              </w:rPr>
              <w:t xml:space="preserve"> </w:t>
            </w:r>
            <w:r w:rsidRPr="008011CC">
              <w:rPr>
                <w:rFonts w:ascii="Times" w:hAnsi="Times"/>
                <w:bCs/>
                <w:iCs/>
                <w:lang w:val="en-GB"/>
              </w:rPr>
              <w:t>ppm</w:t>
            </w:r>
          </w:p>
        </w:tc>
      </w:tr>
    </w:tbl>
    <w:p w14:paraId="28D09EBE" w14:textId="38FB1385" w:rsidR="00A079F5" w:rsidRPr="00631634" w:rsidRDefault="007F179D" w:rsidP="00A079F5">
      <w:r>
        <w:t>CDM requires sophisticated synchronization, which is difficult for device 2</w:t>
      </w:r>
      <w:r>
        <w:rPr>
          <w:rFonts w:hint="eastAsia"/>
        </w:rPr>
        <w:t>b</w:t>
      </w:r>
      <w:r>
        <w:t>. For example</w:t>
      </w:r>
      <w:r w:rsidR="00B972B5" w:rsidRPr="00631634">
        <w:t xml:space="preserve">, if similar timing parameter is adopted as in Rel-19, </w:t>
      </w: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=10τ</m:t>
        </m:r>
      </m:oMath>
      <w:r w:rsidR="00AA4DA6">
        <w:rPr>
          <w:rFonts w:hint="eastAsia"/>
        </w:rPr>
        <w:t>,</w:t>
      </w:r>
      <w:r w:rsidR="00AA4DA6">
        <w:t xml:space="preserve"> and </w:t>
      </w:r>
      <w:r w:rsidR="00E428FE">
        <w:t>using 1</w:t>
      </w:r>
      <w:r w:rsidR="007A30D3">
        <w:t>4</w:t>
      </w:r>
      <w:r w:rsidR="00E428FE">
        <w:t xml:space="preserve"> OFDM symbol</w:t>
      </w:r>
      <w:r w:rsidR="00623A66">
        <w:t>s</w:t>
      </w:r>
      <w:r w:rsidR="00E428FE">
        <w:t xml:space="preserve"> for Msg1 transmission, the overall timing error would be </w:t>
      </w:r>
      <m:oMath>
        <m:r>
          <w:rPr>
            <w:rFonts w:ascii="Cambria Math" w:hAnsi="Cambria Math"/>
          </w:rPr>
          <m:t>17τ×</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ppm×2=0.034τ</m:t>
        </m:r>
      </m:oMath>
      <w:r w:rsidR="00B67841">
        <w:rPr>
          <w:rFonts w:hint="eastAsia"/>
        </w:rPr>
        <w:t>,</w:t>
      </w:r>
      <w:r w:rsidR="00B67841">
        <w:t xml:space="preserve"> i.e., 0.068 OFDM symbol</w:t>
      </w:r>
      <w:r w:rsidR="005D3089">
        <w:t xml:space="preserve">. Due to synchronization error, the SFO itself can </w:t>
      </w:r>
      <w:r w:rsidR="005D3089">
        <w:lastRenderedPageBreak/>
        <w:t>violate the orthogonal structure of CDM.</w:t>
      </w:r>
    </w:p>
    <w:p w14:paraId="4405D057" w14:textId="2B52E565" w:rsidR="00425817" w:rsidRDefault="00A93737" w:rsidP="00A079F5">
      <w:pPr>
        <w:rPr>
          <w:b/>
          <w:bCs/>
        </w:rPr>
      </w:pPr>
      <w:r w:rsidRPr="001D41F4">
        <w:rPr>
          <w:b/>
          <w:bCs/>
        </w:rPr>
        <w:t>Pro</w:t>
      </w:r>
      <w:r>
        <w:rPr>
          <w:b/>
          <w:bCs/>
        </w:rPr>
        <w:t xml:space="preserve">posal </w:t>
      </w:r>
      <w:r w:rsidR="00B01F61">
        <w:rPr>
          <w:b/>
          <w:bCs/>
        </w:rPr>
        <w:t>8</w:t>
      </w:r>
      <w:r>
        <w:rPr>
          <w:b/>
          <w:bCs/>
        </w:rPr>
        <w:t xml:space="preserve">: </w:t>
      </w:r>
      <w:r w:rsidRPr="000B04BB">
        <w:rPr>
          <w:b/>
          <w:bCs/>
        </w:rPr>
        <w:t xml:space="preserve">D2R CDM(A) </w:t>
      </w:r>
      <w:r w:rsidRPr="000B04BB">
        <w:rPr>
          <w:rFonts w:hint="eastAsia"/>
          <w:b/>
          <w:bCs/>
        </w:rPr>
        <w:t>by</w:t>
      </w:r>
      <w:r w:rsidRPr="000B04BB">
        <w:rPr>
          <w:b/>
          <w:bCs/>
        </w:rPr>
        <w:t xml:space="preserve"> sequence-based Msg1</w:t>
      </w:r>
      <w:r w:rsidRPr="000B04BB">
        <w:rPr>
          <w:rFonts w:hint="eastAsia"/>
          <w:b/>
          <w:bCs/>
        </w:rPr>
        <w:t xml:space="preserve"> is very difficult for device 2b due to the large residual SFO/CFO.</w:t>
      </w:r>
    </w:p>
    <w:p w14:paraId="7E8F507E" w14:textId="77777777" w:rsidR="00A93737" w:rsidRPr="00A93737" w:rsidRDefault="00A93737" w:rsidP="00A079F5">
      <w:pPr>
        <w:rPr>
          <w:b/>
          <w:bCs/>
        </w:rPr>
      </w:pPr>
    </w:p>
    <w:p w14:paraId="51EAF757" w14:textId="7447F95F" w:rsidR="00B96D9C" w:rsidRPr="0064447A" w:rsidRDefault="00B96D9C" w:rsidP="005A257F">
      <w:pPr>
        <w:pStyle w:val="3gpptitlelv2"/>
        <w:rPr>
          <w:rFonts w:eastAsiaTheme="minorEastAsia"/>
        </w:rPr>
      </w:pPr>
      <w:r>
        <w:rPr>
          <w:rFonts w:eastAsiaTheme="minorEastAsia" w:hint="eastAsia"/>
        </w:rPr>
        <w:t>2.</w:t>
      </w:r>
      <w:r w:rsidR="00FF2861">
        <w:rPr>
          <w:rFonts w:eastAsiaTheme="minorEastAsia"/>
        </w:rPr>
        <w:t>4</w:t>
      </w:r>
      <w:r w:rsidR="005A257F">
        <w:rPr>
          <w:rFonts w:eastAsiaTheme="minorEastAsia"/>
        </w:rPr>
        <w:tab/>
      </w:r>
      <w:r>
        <w:rPr>
          <w:rFonts w:eastAsiaTheme="minorEastAsia" w:hint="eastAsia"/>
        </w:rPr>
        <w:t>D2R signal</w:t>
      </w:r>
    </w:p>
    <w:p w14:paraId="41E595D4" w14:textId="30A4E302" w:rsidR="00B96D9C" w:rsidRDefault="00B96D9C" w:rsidP="00B96D9C">
      <w:pPr>
        <w:pStyle w:val="3gpptxt"/>
        <w:rPr>
          <w:rFonts w:eastAsiaTheme="minorEastAsia"/>
          <w:lang w:eastAsia="zh-CN"/>
        </w:rPr>
      </w:pPr>
      <w:r>
        <w:rPr>
          <w:rFonts w:eastAsiaTheme="minorEastAsia" w:hint="eastAsia"/>
          <w:lang w:eastAsia="zh-CN"/>
        </w:rPr>
        <w:t>Regarding the signal for D2R, the following agreements have been reached during the RAN1#122</w:t>
      </w:r>
      <w:r w:rsidR="0082357F">
        <w:rPr>
          <w:rFonts w:eastAsiaTheme="minorEastAsia"/>
          <w:lang w:eastAsia="zh-CN"/>
        </w:rPr>
        <w:t>bis</w:t>
      </w:r>
      <w:r>
        <w:rPr>
          <w:rFonts w:eastAsiaTheme="minorEastAsia" w:hint="eastAsia"/>
          <w:lang w:eastAsia="zh-CN"/>
        </w:rPr>
        <w:t xml:space="preserve"> meeting</w:t>
      </w:r>
      <w:r w:rsidR="003C28B8">
        <w:rPr>
          <w:rFonts w:eastAsiaTheme="minorEastAsia"/>
          <w:lang w:eastAsia="zh-CN"/>
        </w:rPr>
        <w:t xml:space="preserve"> </w:t>
      </w:r>
      <w:r w:rsidR="002F4163">
        <w:rPr>
          <w:rFonts w:eastAsiaTheme="minorEastAsia"/>
          <w:lang w:eastAsia="zh-CN"/>
        </w:rPr>
        <w:t>[2</w:t>
      </w:r>
      <w:r w:rsidR="003C28B8">
        <w:rPr>
          <w:rFonts w:eastAsiaTheme="minorEastAsia"/>
          <w:lang w:eastAsia="zh-CN"/>
        </w:rPr>
        <w:t>]</w:t>
      </w:r>
      <w:r>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CA0FF3" w14:paraId="435416B5" w14:textId="77777777" w:rsidTr="00B96D9C">
        <w:tc>
          <w:tcPr>
            <w:tcW w:w="9628" w:type="dxa"/>
          </w:tcPr>
          <w:p w14:paraId="38F91E60" w14:textId="77777777" w:rsidR="00105759" w:rsidRPr="003173F8" w:rsidRDefault="00105759" w:rsidP="00105759">
            <w:pPr>
              <w:rPr>
                <w:b/>
                <w:bCs/>
                <w:highlight w:val="green"/>
              </w:rPr>
            </w:pPr>
            <w:r w:rsidRPr="003173F8">
              <w:rPr>
                <w:b/>
                <w:bCs/>
                <w:highlight w:val="green"/>
              </w:rPr>
              <w:t>Agreement</w:t>
            </w:r>
          </w:p>
          <w:p w14:paraId="480F0EC8" w14:textId="77777777" w:rsidR="00105759" w:rsidRDefault="00105759" w:rsidP="00105759">
            <w:r>
              <w:t>Regarding D2R preamble for PDRCH, study the following aspects of the D2R preamble.</w:t>
            </w:r>
          </w:p>
          <w:p w14:paraId="04B6FA8F" w14:textId="77777777" w:rsidR="00105759" w:rsidRDefault="00105759" w:rsidP="00105759">
            <w:pPr>
              <w:pStyle w:val="aa"/>
              <w:numPr>
                <w:ilvl w:val="0"/>
                <w:numId w:val="38"/>
              </w:numPr>
              <w:spacing w:after="0"/>
            </w:pPr>
            <w:r>
              <w:rPr>
                <w:lang w:eastAsia="ko-KR"/>
              </w:rPr>
              <w:t>Preamble l</w:t>
            </w:r>
            <w:r>
              <w:rPr>
                <w:rFonts w:hint="eastAsia"/>
                <w:lang w:eastAsia="ko-KR"/>
              </w:rPr>
              <w:t>ength</w:t>
            </w:r>
            <w:r>
              <w:rPr>
                <w:lang w:eastAsia="ko-KR"/>
              </w:rPr>
              <w:t xml:space="preserve"> (e.g., longer than Rel-19 D2R preamble)</w:t>
            </w:r>
          </w:p>
          <w:p w14:paraId="7AB6E2A3" w14:textId="77777777" w:rsidR="00105759" w:rsidRDefault="00105759" w:rsidP="00105759">
            <w:pPr>
              <w:pStyle w:val="aa"/>
              <w:numPr>
                <w:ilvl w:val="0"/>
                <w:numId w:val="38"/>
              </w:numPr>
              <w:spacing w:after="0"/>
            </w:pPr>
            <w:r>
              <w:rPr>
                <w:lang w:eastAsia="ko-KR"/>
              </w:rPr>
              <w:t>Sequence type</w:t>
            </w:r>
          </w:p>
          <w:p w14:paraId="55218B3D" w14:textId="77777777" w:rsidR="00105759" w:rsidRDefault="00105759" w:rsidP="00105759">
            <w:pPr>
              <w:pStyle w:val="aa"/>
              <w:numPr>
                <w:ilvl w:val="0"/>
                <w:numId w:val="38"/>
              </w:numPr>
              <w:spacing w:after="0"/>
            </w:pPr>
            <w:r>
              <w:rPr>
                <w:lang w:eastAsia="ko-KR"/>
              </w:rPr>
              <w:t>Number of sequences using the same length (e.g., for read</w:t>
            </w:r>
            <w:r w:rsidRPr="003173F8">
              <w:rPr>
                <w:lang w:eastAsia="ko-KR"/>
              </w:rPr>
              <w:t>er/device</w:t>
            </w:r>
            <w:r>
              <w:rPr>
                <w:lang w:eastAsia="ko-KR"/>
              </w:rPr>
              <w:t xml:space="preserve"> differentiation)</w:t>
            </w:r>
          </w:p>
          <w:p w14:paraId="02E77F1A" w14:textId="77777777" w:rsidR="00105759" w:rsidRPr="0028124A" w:rsidRDefault="00105759" w:rsidP="00105759">
            <w:pPr>
              <w:pStyle w:val="aa"/>
              <w:numPr>
                <w:ilvl w:val="0"/>
                <w:numId w:val="38"/>
              </w:numPr>
              <w:spacing w:after="0"/>
            </w:pPr>
            <w:r>
              <w:rPr>
                <w:lang w:eastAsia="ko-KR"/>
              </w:rPr>
              <w:t>Considering other factors affecting preamble design (e.g., D2R modulation and detection schemes)</w:t>
            </w:r>
          </w:p>
          <w:p w14:paraId="0603B70E" w14:textId="77777777" w:rsidR="00105759" w:rsidRDefault="00105759" w:rsidP="00105759"/>
          <w:p w14:paraId="579246D0" w14:textId="77777777" w:rsidR="00105759" w:rsidRPr="003173F8" w:rsidRDefault="00105759" w:rsidP="00105759">
            <w:pPr>
              <w:rPr>
                <w:b/>
                <w:bCs/>
                <w:highlight w:val="green"/>
              </w:rPr>
            </w:pPr>
            <w:r w:rsidRPr="003173F8">
              <w:rPr>
                <w:b/>
                <w:bCs/>
                <w:highlight w:val="green"/>
              </w:rPr>
              <w:t>Agreement</w:t>
            </w:r>
          </w:p>
          <w:p w14:paraId="21B38946" w14:textId="77777777" w:rsidR="00105759" w:rsidRDefault="00105759" w:rsidP="00105759">
            <w:r>
              <w:t>Regarding D2R midamble for PDRCH, study the following aspects of the D2R midamble.</w:t>
            </w:r>
          </w:p>
          <w:p w14:paraId="7FA60650" w14:textId="77777777" w:rsidR="00105759" w:rsidRDefault="00105759" w:rsidP="00105759">
            <w:pPr>
              <w:pStyle w:val="aa"/>
              <w:numPr>
                <w:ilvl w:val="0"/>
                <w:numId w:val="38"/>
              </w:numPr>
              <w:spacing w:after="0"/>
            </w:pPr>
            <w:r>
              <w:rPr>
                <w:lang w:eastAsia="ko-KR"/>
              </w:rPr>
              <w:t>Midamble pattern(s) including the length(s) and interval(s) within (and possibly at the end of) a PDRCH</w:t>
            </w:r>
          </w:p>
          <w:p w14:paraId="1F4D1AA2" w14:textId="77777777" w:rsidR="00105759" w:rsidRDefault="00105759" w:rsidP="00105759">
            <w:pPr>
              <w:pStyle w:val="aa"/>
              <w:numPr>
                <w:ilvl w:val="0"/>
                <w:numId w:val="38"/>
              </w:numPr>
              <w:spacing w:after="0"/>
            </w:pPr>
            <w:r>
              <w:rPr>
                <w:lang w:eastAsia="ko-KR"/>
              </w:rPr>
              <w:t>Sequence type, and whether the same or different sequence type is used for D2R preamble and D2R midamble</w:t>
            </w:r>
          </w:p>
          <w:p w14:paraId="552532AB" w14:textId="55220451" w:rsidR="00B96D9C" w:rsidRPr="00B96D9C" w:rsidRDefault="00105759" w:rsidP="00105759">
            <w:pPr>
              <w:pStyle w:val="aa"/>
              <w:numPr>
                <w:ilvl w:val="0"/>
                <w:numId w:val="38"/>
              </w:numPr>
              <w:spacing w:after="0"/>
            </w:pPr>
            <w:r>
              <w:rPr>
                <w:lang w:eastAsia="ko-KR"/>
              </w:rPr>
              <w:t>Considering other factors affecting midamble design (e.g., D2R modulation and detection schemes)</w:t>
            </w:r>
          </w:p>
        </w:tc>
      </w:tr>
    </w:tbl>
    <w:p w14:paraId="159F6FB0" w14:textId="68BB48EB" w:rsidR="00B96D9C" w:rsidRDefault="00B96D9C" w:rsidP="00B96D9C">
      <w:pPr>
        <w:pStyle w:val="3gpptxt"/>
        <w:rPr>
          <w:rFonts w:eastAsiaTheme="minorEastAsia"/>
          <w:lang w:eastAsia="zh-CN"/>
        </w:rPr>
      </w:pPr>
      <w:r>
        <w:rPr>
          <w:rFonts w:eastAsiaTheme="minorEastAsia" w:hint="eastAsia"/>
          <w:lang w:eastAsia="zh-CN"/>
        </w:rPr>
        <w:t xml:space="preserve">Similar to the D2R FEC and repetition, to </w:t>
      </w:r>
      <w:r w:rsidRPr="008573DE">
        <w:rPr>
          <w:rFonts w:eastAsiaTheme="minorEastAsia"/>
          <w:lang w:eastAsia="zh-CN"/>
        </w:rPr>
        <w:t>facilitate</w:t>
      </w:r>
      <w:r w:rsidRPr="008573DE">
        <w:rPr>
          <w:rFonts w:eastAsiaTheme="minorEastAsia" w:hint="eastAsia"/>
          <w:lang w:eastAsia="zh-CN"/>
        </w:rPr>
        <w:t xml:space="preserve"> </w:t>
      </w:r>
      <w:r>
        <w:rPr>
          <w:rFonts w:eastAsiaTheme="minorEastAsia" w:hint="eastAsia"/>
          <w:lang w:eastAsia="zh-CN"/>
        </w:rPr>
        <w:t xml:space="preserve">the </w:t>
      </w:r>
      <w:r w:rsidRPr="008573DE">
        <w:rPr>
          <w:rFonts w:eastAsiaTheme="minorEastAsia"/>
          <w:lang w:eastAsia="zh-CN"/>
        </w:rPr>
        <w:t>coverage for outdoor scenarios</w:t>
      </w:r>
      <w:r>
        <w:rPr>
          <w:rFonts w:eastAsiaTheme="minorEastAsia" w:hint="eastAsia"/>
          <w:lang w:eastAsia="zh-CN"/>
        </w:rPr>
        <w:t xml:space="preserve">, from our </w:t>
      </w:r>
      <w:r>
        <w:rPr>
          <w:rFonts w:eastAsiaTheme="minorEastAsia"/>
          <w:lang w:eastAsia="zh-CN"/>
        </w:rPr>
        <w:t>point</w:t>
      </w:r>
      <w:r>
        <w:rPr>
          <w:rFonts w:eastAsiaTheme="minorEastAsia" w:hint="eastAsia"/>
          <w:lang w:eastAsia="zh-CN"/>
        </w:rPr>
        <w:t xml:space="preserve"> of view, if the evaluation results show there is still bottleneck in D2R coverage after adopting the </w:t>
      </w:r>
      <w:r w:rsidR="00941E92">
        <w:rPr>
          <w:rFonts w:eastAsiaTheme="minorEastAsia" w:hint="eastAsia"/>
          <w:lang w:eastAsia="zh-CN"/>
        </w:rPr>
        <w:t>Rel-19 preamble and midamble design for D2R</w:t>
      </w:r>
      <w:r>
        <w:rPr>
          <w:rFonts w:eastAsiaTheme="minorEastAsia" w:hint="eastAsia"/>
          <w:lang w:eastAsia="zh-CN"/>
        </w:rPr>
        <w:t xml:space="preserve">, </w:t>
      </w:r>
      <w:r w:rsidR="00941E92">
        <w:rPr>
          <w:rFonts w:eastAsiaTheme="minorEastAsia" w:hint="eastAsia"/>
          <w:lang w:eastAsia="zh-CN"/>
        </w:rPr>
        <w:t>some enhancements</w:t>
      </w:r>
      <w:r>
        <w:rPr>
          <w:rFonts w:eastAsiaTheme="minorEastAsia" w:hint="eastAsia"/>
          <w:lang w:eastAsia="zh-CN"/>
        </w:rPr>
        <w:t xml:space="preserve"> can be considered in Rel-20</w:t>
      </w:r>
      <w:r w:rsidR="00941E92">
        <w:rPr>
          <w:rFonts w:eastAsiaTheme="minorEastAsia" w:hint="eastAsia"/>
          <w:lang w:eastAsia="zh-CN"/>
        </w:rPr>
        <w:t xml:space="preserve">, e.g., longer sequence or </w:t>
      </w:r>
      <w:r w:rsidR="002E1121">
        <w:rPr>
          <w:rFonts w:eastAsiaTheme="minorEastAsia"/>
          <w:lang w:eastAsia="zh-CN"/>
        </w:rPr>
        <w:t>denser</w:t>
      </w:r>
      <w:r w:rsidR="00941E92">
        <w:rPr>
          <w:rFonts w:eastAsiaTheme="minorEastAsia" w:hint="eastAsia"/>
          <w:lang w:eastAsia="zh-CN"/>
        </w:rPr>
        <w:t xml:space="preserve"> midamble</w:t>
      </w:r>
      <w:r>
        <w:rPr>
          <w:rFonts w:eastAsiaTheme="minorEastAsia" w:hint="eastAsia"/>
          <w:lang w:eastAsia="zh-CN"/>
        </w:rPr>
        <w:t xml:space="preserve">; otherwise, the Rel-19 design should be kept unchanged to </w:t>
      </w:r>
      <w:r>
        <w:rPr>
          <w:rFonts w:eastAsiaTheme="minorEastAsia"/>
          <w:lang w:eastAsia="zh-CN"/>
        </w:rPr>
        <w:t>avoid</w:t>
      </w:r>
      <w:r>
        <w:rPr>
          <w:rFonts w:eastAsiaTheme="minorEastAsia" w:hint="eastAsia"/>
          <w:lang w:eastAsia="zh-CN"/>
        </w:rPr>
        <w:t xml:space="preserve"> more excessive and meaningless specification work.</w:t>
      </w:r>
    </w:p>
    <w:p w14:paraId="0017D06D" w14:textId="1B2652BE" w:rsidR="00941E92" w:rsidRPr="008573DE" w:rsidRDefault="00941E92" w:rsidP="00941E92">
      <w:pPr>
        <w:rPr>
          <w:b/>
          <w:bCs/>
        </w:rPr>
      </w:pPr>
      <w:r>
        <w:rPr>
          <w:rFonts w:hint="eastAsia"/>
          <w:b/>
          <w:bCs/>
        </w:rPr>
        <w:t xml:space="preserve">Proposal </w:t>
      </w:r>
      <w:r w:rsidR="00B01F61">
        <w:rPr>
          <w:b/>
          <w:bCs/>
        </w:rPr>
        <w:t>9</w:t>
      </w:r>
      <w:r>
        <w:rPr>
          <w:rFonts w:hint="eastAsia"/>
          <w:b/>
          <w:bCs/>
        </w:rPr>
        <w:t xml:space="preserve">: For D2R, enhancements on D2R signal, e.g., longer sequence or </w:t>
      </w:r>
      <w:r w:rsidR="002E1121">
        <w:rPr>
          <w:b/>
          <w:bCs/>
        </w:rPr>
        <w:t>denser</w:t>
      </w:r>
      <w:r>
        <w:rPr>
          <w:rFonts w:hint="eastAsia"/>
          <w:b/>
          <w:bCs/>
        </w:rPr>
        <w:t xml:space="preserve"> </w:t>
      </w:r>
      <w:r w:rsidR="00ED18D0">
        <w:rPr>
          <w:rFonts w:hint="eastAsia"/>
          <w:b/>
          <w:bCs/>
        </w:rPr>
        <w:t xml:space="preserve">interval for preamble/ </w:t>
      </w:r>
      <w:r>
        <w:rPr>
          <w:rFonts w:hint="eastAsia"/>
          <w:b/>
          <w:bCs/>
        </w:rPr>
        <w:t xml:space="preserve">midamble </w:t>
      </w:r>
      <w:r w:rsidRPr="008573DE">
        <w:rPr>
          <w:rFonts w:hint="eastAsia"/>
          <w:b/>
          <w:bCs/>
        </w:rPr>
        <w:t>can be supported only when the</w:t>
      </w:r>
      <w:r w:rsidRPr="008573DE">
        <w:rPr>
          <w:b/>
          <w:bCs/>
        </w:rPr>
        <w:t xml:space="preserve"> bottleneck</w:t>
      </w:r>
      <w:r w:rsidRPr="008573DE">
        <w:rPr>
          <w:rFonts w:hint="eastAsia"/>
          <w:b/>
          <w:bCs/>
        </w:rPr>
        <w:t xml:space="preserve"> still has been identified for the D2R coverage based on the Rel-19 </w:t>
      </w:r>
      <w:r>
        <w:rPr>
          <w:rFonts w:hint="eastAsia"/>
          <w:b/>
          <w:bCs/>
        </w:rPr>
        <w:t>preamble and midamble design</w:t>
      </w:r>
      <w:r w:rsidRPr="008573DE">
        <w:rPr>
          <w:rFonts w:hint="eastAsia"/>
          <w:b/>
          <w:bCs/>
        </w:rPr>
        <w:t>.</w:t>
      </w:r>
    </w:p>
    <w:p w14:paraId="7C92E729" w14:textId="3DD2006B" w:rsidR="00782D22" w:rsidRPr="00631634" w:rsidRDefault="00941E92" w:rsidP="00782D22">
      <w:pPr>
        <w:pStyle w:val="aa"/>
        <w:numPr>
          <w:ilvl w:val="0"/>
          <w:numId w:val="41"/>
        </w:numPr>
        <w:rPr>
          <w:b/>
          <w:bCs/>
          <w:lang w:eastAsia="zh-CN"/>
        </w:rPr>
      </w:pPr>
      <w:r w:rsidRPr="008573DE">
        <w:rPr>
          <w:rFonts w:hint="eastAsia"/>
          <w:b/>
          <w:bCs/>
          <w:lang w:eastAsia="zh-CN"/>
        </w:rPr>
        <w:t xml:space="preserve">Otherwise, the </w:t>
      </w:r>
      <w:r w:rsidR="00E3159B">
        <w:rPr>
          <w:rFonts w:hint="eastAsia"/>
          <w:b/>
          <w:bCs/>
          <w:lang w:eastAsia="zh-CN"/>
        </w:rPr>
        <w:t>preamble and midamble design</w:t>
      </w:r>
      <w:r w:rsidRPr="008573DE">
        <w:rPr>
          <w:rFonts w:hint="eastAsia"/>
          <w:b/>
          <w:bCs/>
          <w:lang w:eastAsia="zh-CN"/>
        </w:rPr>
        <w:t xml:space="preserve"> defined in Rel-19 should be reused for Rel-20 A-IoT.</w:t>
      </w:r>
    </w:p>
    <w:p w14:paraId="2F3A389F" w14:textId="7797DED0" w:rsidR="0011402B" w:rsidRDefault="00C12686" w:rsidP="00631634">
      <w:pPr>
        <w:jc w:val="both"/>
      </w:pPr>
      <w:r>
        <w:rPr>
          <w:lang w:val="en-GB"/>
        </w:rPr>
        <w:t>M</w:t>
      </w:r>
      <w:r>
        <w:rPr>
          <w:rFonts w:hint="eastAsia"/>
          <w:lang w:val="en-GB"/>
        </w:rPr>
        <w:t xml:space="preserve">oreover, </w:t>
      </w:r>
      <w:r w:rsidR="00144D6E">
        <w:rPr>
          <w:lang w:val="en-GB"/>
        </w:rPr>
        <w:t xml:space="preserve">recalling </w:t>
      </w:r>
      <w:r w:rsidR="005E0EDB">
        <w:rPr>
          <w:rFonts w:hint="eastAsia"/>
        </w:rPr>
        <w:t>that</w:t>
      </w:r>
      <w:r w:rsidR="00144D6E">
        <w:t xml:space="preserve"> </w:t>
      </w:r>
      <w:r w:rsidR="00144D6E">
        <w:rPr>
          <w:rFonts w:hint="eastAsia"/>
          <w:lang w:val="en-GB"/>
        </w:rPr>
        <w:t xml:space="preserve">in </w:t>
      </w:r>
      <w:r w:rsidR="00144D6E">
        <w:rPr>
          <w:rFonts w:hint="eastAsia"/>
        </w:rPr>
        <w:t>Rel-19</w:t>
      </w:r>
      <w:r w:rsidR="005E0EDB">
        <w:rPr>
          <w:rFonts w:hint="eastAsia"/>
        </w:rPr>
        <w:t>,</w:t>
      </w:r>
      <w:r w:rsidR="0046414B">
        <w:rPr>
          <w:rFonts w:hint="eastAsia"/>
        </w:rPr>
        <w:t xml:space="preserve"> </w:t>
      </w:r>
      <w:r w:rsidR="000F5E3F">
        <w:rPr>
          <w:rFonts w:hint="eastAsia"/>
        </w:rPr>
        <w:t xml:space="preserve">D2R preamble and </w:t>
      </w:r>
      <w:r w:rsidR="00A65EEC">
        <w:rPr>
          <w:rFonts w:hint="eastAsia"/>
        </w:rPr>
        <w:t xml:space="preserve">D2R </w:t>
      </w:r>
      <w:r w:rsidR="000F5E3F">
        <w:rPr>
          <w:rFonts w:hint="eastAsia"/>
        </w:rPr>
        <w:t xml:space="preserve">midamble share same </w:t>
      </w:r>
      <w:r w:rsidR="00126528">
        <w:rPr>
          <w:rFonts w:hint="eastAsia"/>
        </w:rPr>
        <w:t xml:space="preserve">sequence by a common indication. </w:t>
      </w:r>
      <w:r w:rsidR="00126528">
        <w:t>T</w:t>
      </w:r>
      <w:r w:rsidR="00126528">
        <w:rPr>
          <w:rFonts w:hint="eastAsia"/>
        </w:rPr>
        <w:t xml:space="preserve">hat is to say, </w:t>
      </w:r>
      <w:r w:rsidR="00C7511C">
        <w:rPr>
          <w:rFonts w:hint="eastAsia"/>
        </w:rPr>
        <w:t xml:space="preserve">one </w:t>
      </w:r>
      <w:r w:rsidR="005E0E0E">
        <w:t xml:space="preserve">sequence </w:t>
      </w:r>
      <w:r w:rsidR="00C7511C">
        <w:rPr>
          <w:rFonts w:hint="eastAsia"/>
        </w:rPr>
        <w:t xml:space="preserve">indication applies to both </w:t>
      </w:r>
      <w:r w:rsidR="007D1EA6">
        <w:rPr>
          <w:rFonts w:hint="eastAsia"/>
        </w:rPr>
        <w:t xml:space="preserve">D2R preamble and </w:t>
      </w:r>
      <w:r w:rsidR="00663834">
        <w:rPr>
          <w:rFonts w:hint="eastAsia"/>
        </w:rPr>
        <w:t xml:space="preserve">D2R </w:t>
      </w:r>
      <w:r w:rsidR="007D1EA6">
        <w:rPr>
          <w:rFonts w:hint="eastAsia"/>
        </w:rPr>
        <w:t>midamble</w:t>
      </w:r>
      <w:r w:rsidR="00626055">
        <w:rPr>
          <w:rFonts w:hint="eastAsia"/>
        </w:rPr>
        <w:t xml:space="preserve"> [5]</w:t>
      </w:r>
      <w:r w:rsidR="007D1EA6">
        <w:rPr>
          <w:rFonts w:hint="eastAsia"/>
        </w:rPr>
        <w:t xml:space="preserve">. </w:t>
      </w:r>
      <w:r w:rsidR="007D1EA6">
        <w:t>H</w:t>
      </w:r>
      <w:r w:rsidR="007D1EA6">
        <w:rPr>
          <w:rFonts w:hint="eastAsia"/>
        </w:rPr>
        <w:t xml:space="preserve">owever, in Rel-20, </w:t>
      </w:r>
      <w:r w:rsidR="00221A93">
        <w:rPr>
          <w:rFonts w:hint="eastAsia"/>
        </w:rPr>
        <w:t xml:space="preserve">both </w:t>
      </w:r>
      <w:r w:rsidR="006D3547">
        <w:rPr>
          <w:rFonts w:hint="eastAsia"/>
        </w:rPr>
        <w:t xml:space="preserve">requirement of </w:t>
      </w:r>
      <w:r w:rsidR="007D1EA6">
        <w:rPr>
          <w:rFonts w:hint="eastAsia"/>
        </w:rPr>
        <w:t xml:space="preserve">coverage </w:t>
      </w:r>
      <w:r w:rsidR="00221A93">
        <w:rPr>
          <w:rFonts w:hint="eastAsia"/>
        </w:rPr>
        <w:t xml:space="preserve">and </w:t>
      </w:r>
      <w:r w:rsidR="009451DE">
        <w:rPr>
          <w:rFonts w:hint="eastAsia"/>
        </w:rPr>
        <w:t xml:space="preserve">device </w:t>
      </w:r>
      <w:r w:rsidR="00221A93">
        <w:rPr>
          <w:rFonts w:hint="eastAsia"/>
        </w:rPr>
        <w:t xml:space="preserve">capability are </w:t>
      </w:r>
      <w:r w:rsidR="00BF1A30">
        <w:rPr>
          <w:rFonts w:hint="eastAsia"/>
        </w:rPr>
        <w:t>improved</w:t>
      </w:r>
      <w:r w:rsidR="00221A93">
        <w:rPr>
          <w:rFonts w:hint="eastAsia"/>
        </w:rPr>
        <w:t xml:space="preserve"> </w:t>
      </w:r>
      <w:r w:rsidR="006D3547">
        <w:rPr>
          <w:rFonts w:hint="eastAsia"/>
        </w:rPr>
        <w:t>than</w:t>
      </w:r>
      <w:r w:rsidR="004006A6">
        <w:rPr>
          <w:rFonts w:hint="eastAsia"/>
        </w:rPr>
        <w:t xml:space="preserve"> that </w:t>
      </w:r>
      <w:r w:rsidR="005E0E0E">
        <w:t>of</w:t>
      </w:r>
      <w:r w:rsidR="006D3547">
        <w:rPr>
          <w:rFonts w:hint="eastAsia"/>
        </w:rPr>
        <w:t xml:space="preserve"> Rel-19, </w:t>
      </w:r>
      <w:r w:rsidR="00BB35E3">
        <w:rPr>
          <w:rFonts w:hint="eastAsia"/>
        </w:rPr>
        <w:t xml:space="preserve">same sequence applied to both </w:t>
      </w:r>
      <w:r w:rsidR="000E383B">
        <w:rPr>
          <w:rFonts w:hint="eastAsia"/>
        </w:rPr>
        <w:t xml:space="preserve">D2R </w:t>
      </w:r>
      <w:r w:rsidR="00BB35E3">
        <w:rPr>
          <w:rFonts w:hint="eastAsia"/>
        </w:rPr>
        <w:t xml:space="preserve">preamble and </w:t>
      </w:r>
      <w:r w:rsidR="000E383B">
        <w:rPr>
          <w:rFonts w:hint="eastAsia"/>
        </w:rPr>
        <w:t xml:space="preserve">D2R </w:t>
      </w:r>
      <w:r w:rsidR="00BB35E3">
        <w:rPr>
          <w:rFonts w:hint="eastAsia"/>
        </w:rPr>
        <w:t xml:space="preserve">midamble may </w:t>
      </w:r>
      <w:r w:rsidR="005E0E0E">
        <w:t>lack</w:t>
      </w:r>
      <w:r w:rsidR="004D1343">
        <w:rPr>
          <w:rFonts w:hint="eastAsia"/>
        </w:rPr>
        <w:t xml:space="preserve"> flexibility </w:t>
      </w:r>
      <w:r w:rsidR="00E66A55">
        <w:rPr>
          <w:rFonts w:hint="eastAsia"/>
        </w:rPr>
        <w:t xml:space="preserve">and </w:t>
      </w:r>
      <w:r w:rsidR="00A5273A">
        <w:rPr>
          <w:rFonts w:hint="eastAsia"/>
        </w:rPr>
        <w:t>non-</w:t>
      </w:r>
      <w:r w:rsidR="00E66A55">
        <w:rPr>
          <w:rFonts w:hint="eastAsia"/>
        </w:rPr>
        <w:t>adaptive</w:t>
      </w:r>
      <w:r w:rsidR="004D1343">
        <w:rPr>
          <w:rFonts w:hint="eastAsia"/>
        </w:rPr>
        <w:t xml:space="preserve"> to</w:t>
      </w:r>
      <w:r w:rsidR="004006A6">
        <w:rPr>
          <w:rFonts w:hint="eastAsia"/>
        </w:rPr>
        <w:t xml:space="preserve"> more complex</w:t>
      </w:r>
      <w:r w:rsidR="004D1343">
        <w:rPr>
          <w:rFonts w:hint="eastAsia"/>
        </w:rPr>
        <w:t xml:space="preserve"> transmission</w:t>
      </w:r>
      <w:r w:rsidR="00D72DE8">
        <w:rPr>
          <w:rFonts w:hint="eastAsia"/>
        </w:rPr>
        <w:t xml:space="preserve"> </w:t>
      </w:r>
      <w:r w:rsidR="00DA7C09">
        <w:rPr>
          <w:rFonts w:hint="eastAsia"/>
        </w:rPr>
        <w:t>instance</w:t>
      </w:r>
      <w:r w:rsidR="000F19C1">
        <w:rPr>
          <w:rFonts w:hint="eastAsia"/>
        </w:rPr>
        <w:t>s</w:t>
      </w:r>
      <w:r w:rsidR="004D1343">
        <w:rPr>
          <w:rFonts w:hint="eastAsia"/>
        </w:rPr>
        <w:t>.</w:t>
      </w:r>
      <w:r w:rsidR="00D72DE8">
        <w:rPr>
          <w:rFonts w:hint="eastAsia"/>
        </w:rPr>
        <w:t xml:space="preserve"> </w:t>
      </w:r>
      <w:r w:rsidR="00E8565B">
        <w:t>B</w:t>
      </w:r>
      <w:r w:rsidR="00E8565B">
        <w:rPr>
          <w:rFonts w:hint="eastAsia"/>
        </w:rPr>
        <w:t xml:space="preserve">esides, </w:t>
      </w:r>
      <w:r w:rsidR="00367829">
        <w:rPr>
          <w:rFonts w:hint="eastAsia"/>
        </w:rPr>
        <w:t>from</w:t>
      </w:r>
      <w:r w:rsidR="00E8565B">
        <w:rPr>
          <w:rFonts w:hint="eastAsia"/>
        </w:rPr>
        <w:t xml:space="preserve"> above two agreements </w:t>
      </w:r>
      <w:r w:rsidR="00DA7C09">
        <w:rPr>
          <w:rFonts w:hint="eastAsia"/>
        </w:rPr>
        <w:t xml:space="preserve">regarding </w:t>
      </w:r>
      <w:r w:rsidR="00694FAC">
        <w:t xml:space="preserve">study of </w:t>
      </w:r>
      <w:r w:rsidR="00E8565B">
        <w:rPr>
          <w:rFonts w:hint="eastAsia"/>
        </w:rPr>
        <w:t xml:space="preserve">D2R preamble and </w:t>
      </w:r>
      <w:r w:rsidR="00DA7C09">
        <w:rPr>
          <w:rFonts w:hint="eastAsia"/>
        </w:rPr>
        <w:t xml:space="preserve">D2R </w:t>
      </w:r>
      <w:r w:rsidR="00E8565B">
        <w:rPr>
          <w:rFonts w:hint="eastAsia"/>
        </w:rPr>
        <w:t>midamble</w:t>
      </w:r>
      <w:r w:rsidR="00342361">
        <w:rPr>
          <w:rFonts w:hint="eastAsia"/>
        </w:rPr>
        <w:t xml:space="preserve"> for PDRCH</w:t>
      </w:r>
      <w:r w:rsidR="00367829">
        <w:rPr>
          <w:rFonts w:hint="eastAsia"/>
        </w:rPr>
        <w:t>, different design aspects are listed</w:t>
      </w:r>
      <w:r w:rsidR="00342361">
        <w:rPr>
          <w:rFonts w:hint="eastAsia"/>
        </w:rPr>
        <w:t xml:space="preserve"> </w:t>
      </w:r>
      <w:r w:rsidR="00694FAC">
        <w:t>as well</w:t>
      </w:r>
      <w:r w:rsidR="00B44D66">
        <w:rPr>
          <w:rFonts w:hint="eastAsia"/>
        </w:rPr>
        <w:t xml:space="preserve">, and </w:t>
      </w:r>
      <w:r w:rsidR="00B44D66">
        <w:rPr>
          <w:lang w:eastAsia="ko-KR"/>
        </w:rPr>
        <w:t>whether the same or different sequence type is used for D2R preamble and D2R midamble</w:t>
      </w:r>
      <w:r w:rsidR="00B44D66">
        <w:t xml:space="preserve"> </w:t>
      </w:r>
      <w:r w:rsidR="00B44D66">
        <w:rPr>
          <w:rFonts w:hint="eastAsia"/>
        </w:rPr>
        <w:t xml:space="preserve">is also under study. </w:t>
      </w:r>
      <w:r w:rsidR="00630861">
        <w:t>T</w:t>
      </w:r>
      <w:r w:rsidR="00630861">
        <w:rPr>
          <w:rFonts w:hint="eastAsia"/>
        </w:rPr>
        <w:t xml:space="preserve">herefore, </w:t>
      </w:r>
      <w:r w:rsidR="005D4420">
        <w:rPr>
          <w:rFonts w:hint="eastAsia"/>
        </w:rPr>
        <w:t xml:space="preserve">common indication of D2R preamble and </w:t>
      </w:r>
      <w:r w:rsidR="00AB7525">
        <w:rPr>
          <w:rFonts w:hint="eastAsia"/>
        </w:rPr>
        <w:t xml:space="preserve">D2R </w:t>
      </w:r>
      <w:r w:rsidR="005D4420">
        <w:rPr>
          <w:rFonts w:hint="eastAsia"/>
        </w:rPr>
        <w:t>midamble may not be efficient</w:t>
      </w:r>
      <w:r w:rsidR="00DD1A5B">
        <w:rPr>
          <w:rFonts w:hint="eastAsia"/>
        </w:rPr>
        <w:t xml:space="preserve"> and feasible</w:t>
      </w:r>
      <w:r w:rsidR="005D4420">
        <w:rPr>
          <w:rFonts w:hint="eastAsia"/>
        </w:rPr>
        <w:t xml:space="preserve"> </w:t>
      </w:r>
      <w:r w:rsidR="00DD1A5B">
        <w:t>anymore</w:t>
      </w:r>
      <w:r w:rsidR="005D4420">
        <w:rPr>
          <w:rFonts w:hint="eastAsia"/>
        </w:rPr>
        <w:t xml:space="preserve">. </w:t>
      </w:r>
      <w:r w:rsidR="0011402B">
        <w:rPr>
          <w:rFonts w:hint="eastAsia"/>
        </w:rPr>
        <w:t>In other words,</w:t>
      </w:r>
      <w:r w:rsidR="00630861">
        <w:rPr>
          <w:rFonts w:hint="eastAsia"/>
        </w:rPr>
        <w:t xml:space="preserve"> separate indication</w:t>
      </w:r>
      <w:r w:rsidR="0011402B">
        <w:rPr>
          <w:rFonts w:hint="eastAsia"/>
        </w:rPr>
        <w:t>s</w:t>
      </w:r>
      <w:r w:rsidR="00630861">
        <w:rPr>
          <w:rFonts w:hint="eastAsia"/>
        </w:rPr>
        <w:t xml:space="preserve"> </w:t>
      </w:r>
      <w:r w:rsidR="00694FAC">
        <w:t>of</w:t>
      </w:r>
      <w:r w:rsidR="00630861">
        <w:rPr>
          <w:rFonts w:hint="eastAsia"/>
        </w:rPr>
        <w:t xml:space="preserve"> D2R preamble and </w:t>
      </w:r>
      <w:r w:rsidR="0011402B">
        <w:rPr>
          <w:rFonts w:hint="eastAsia"/>
        </w:rPr>
        <w:t xml:space="preserve">D2R </w:t>
      </w:r>
      <w:r w:rsidR="00630861">
        <w:rPr>
          <w:rFonts w:hint="eastAsia"/>
        </w:rPr>
        <w:t xml:space="preserve">midamble </w:t>
      </w:r>
      <w:r w:rsidR="00AB7525">
        <w:rPr>
          <w:rFonts w:hint="eastAsia"/>
        </w:rPr>
        <w:t xml:space="preserve">would be </w:t>
      </w:r>
      <w:r w:rsidR="00F61B21">
        <w:rPr>
          <w:rFonts w:hint="eastAsia"/>
        </w:rPr>
        <w:t>needed f</w:t>
      </w:r>
      <w:r w:rsidR="0011402B">
        <w:rPr>
          <w:rFonts w:hint="eastAsia"/>
        </w:rPr>
        <w:t>or study.</w:t>
      </w:r>
    </w:p>
    <w:p w14:paraId="01B17C15" w14:textId="2E8BE2DF" w:rsidR="00CC32A6" w:rsidRPr="00631634" w:rsidRDefault="00CC32A6" w:rsidP="00631634">
      <w:pPr>
        <w:jc w:val="both"/>
        <w:rPr>
          <w:b/>
          <w:bCs/>
        </w:rPr>
      </w:pPr>
      <w:r w:rsidRPr="00631634">
        <w:rPr>
          <w:b/>
          <w:bCs/>
        </w:rPr>
        <w:t>Proposal</w:t>
      </w:r>
      <w:r w:rsidR="00BC1151">
        <w:rPr>
          <w:rFonts w:hint="eastAsia"/>
          <w:b/>
          <w:bCs/>
        </w:rPr>
        <w:t xml:space="preserve"> </w:t>
      </w:r>
      <w:r w:rsidR="00B01F61">
        <w:rPr>
          <w:b/>
          <w:bCs/>
        </w:rPr>
        <w:t>10</w:t>
      </w:r>
      <w:r w:rsidRPr="00631634">
        <w:rPr>
          <w:b/>
          <w:bCs/>
        </w:rPr>
        <w:t>:</w:t>
      </w:r>
      <w:r w:rsidR="00BB35E3" w:rsidRPr="00631634">
        <w:rPr>
          <w:b/>
          <w:bCs/>
        </w:rPr>
        <w:t xml:space="preserve"> </w:t>
      </w:r>
      <w:r w:rsidR="00EF389B" w:rsidRPr="00631634">
        <w:rPr>
          <w:b/>
          <w:bCs/>
        </w:rPr>
        <w:t>Separate indication</w:t>
      </w:r>
      <w:r w:rsidRPr="00631634">
        <w:rPr>
          <w:b/>
          <w:bCs/>
        </w:rPr>
        <w:t xml:space="preserve"> of D2R preamble and </w:t>
      </w:r>
      <w:r w:rsidR="0011402B" w:rsidRPr="00631634">
        <w:rPr>
          <w:b/>
          <w:bCs/>
        </w:rPr>
        <w:t xml:space="preserve">D2R </w:t>
      </w:r>
      <w:r w:rsidRPr="00631634">
        <w:rPr>
          <w:b/>
          <w:bCs/>
        </w:rPr>
        <w:t xml:space="preserve">midamble can be considered for </w:t>
      </w:r>
      <w:r w:rsidR="009B3292">
        <w:rPr>
          <w:rFonts w:hint="eastAsia"/>
          <w:b/>
          <w:bCs/>
        </w:rPr>
        <w:t xml:space="preserve">study in </w:t>
      </w:r>
      <w:r w:rsidRPr="00631634">
        <w:rPr>
          <w:b/>
          <w:bCs/>
        </w:rPr>
        <w:t>Rel-20.</w:t>
      </w:r>
    </w:p>
    <w:p w14:paraId="55DBBF18" w14:textId="74978B45" w:rsidR="00785800" w:rsidRDefault="00C00E64" w:rsidP="00EE423E">
      <w:r>
        <w:t>I</w:t>
      </w:r>
      <w:r>
        <w:rPr>
          <w:rFonts w:hint="eastAsia"/>
        </w:rPr>
        <w:t xml:space="preserve">n addition, regarding the study </w:t>
      </w:r>
      <w:r w:rsidR="0049040E">
        <w:rPr>
          <w:rFonts w:hint="eastAsia"/>
        </w:rPr>
        <w:t>of</w:t>
      </w:r>
      <w:r>
        <w:rPr>
          <w:rFonts w:hint="eastAsia"/>
        </w:rPr>
        <w:t xml:space="preserve"> D2R midamble, same </w:t>
      </w:r>
      <w:r w:rsidR="00212E5A">
        <w:t xml:space="preserve">D2R </w:t>
      </w:r>
      <w:r>
        <w:rPr>
          <w:rFonts w:hint="eastAsia"/>
        </w:rPr>
        <w:t>midamble</w:t>
      </w:r>
      <w:r w:rsidR="00453BDF">
        <w:t xml:space="preserve"> sequence</w:t>
      </w:r>
      <w:r>
        <w:rPr>
          <w:rFonts w:hint="eastAsia"/>
        </w:rPr>
        <w:t xml:space="preserve"> </w:t>
      </w:r>
      <w:r w:rsidR="0049040E">
        <w:rPr>
          <w:rFonts w:hint="eastAsia"/>
        </w:rPr>
        <w:t>is</w:t>
      </w:r>
      <w:r>
        <w:rPr>
          <w:rFonts w:hint="eastAsia"/>
        </w:rPr>
        <w:t xml:space="preserve"> </w:t>
      </w:r>
      <w:r w:rsidR="0049040E">
        <w:rPr>
          <w:rFonts w:hint="eastAsia"/>
        </w:rPr>
        <w:t>inserted within one PDRCH</w:t>
      </w:r>
      <w:r w:rsidR="0049040E" w:rsidRPr="0049040E">
        <w:rPr>
          <w:rFonts w:hint="eastAsia"/>
        </w:rPr>
        <w:t xml:space="preserve"> </w:t>
      </w:r>
      <w:r w:rsidR="0049040E">
        <w:rPr>
          <w:rFonts w:hint="eastAsia"/>
        </w:rPr>
        <w:t xml:space="preserve">in Rel-19. </w:t>
      </w:r>
      <w:r w:rsidR="0049040E">
        <w:t>H</w:t>
      </w:r>
      <w:r w:rsidR="0049040E">
        <w:rPr>
          <w:rFonts w:hint="eastAsia"/>
        </w:rPr>
        <w:t xml:space="preserve">owever, in Rel-20, with </w:t>
      </w:r>
      <w:r w:rsidR="008E11FC">
        <w:t>improved</w:t>
      </w:r>
      <w:r w:rsidR="008E11FC">
        <w:rPr>
          <w:rFonts w:hint="eastAsia"/>
        </w:rPr>
        <w:t xml:space="preserve"> capability of device as well as </w:t>
      </w:r>
      <w:r w:rsidR="00AD64FD">
        <w:rPr>
          <w:rFonts w:hint="eastAsia"/>
        </w:rPr>
        <w:t>enhanced performance</w:t>
      </w:r>
      <w:r w:rsidR="00373F33">
        <w:t xml:space="preserve"> requirement of</w:t>
      </w:r>
      <w:r w:rsidR="00AD64FD">
        <w:rPr>
          <w:rFonts w:hint="eastAsia"/>
        </w:rPr>
        <w:t xml:space="preserve"> SFO and CFO, </w:t>
      </w:r>
      <w:r w:rsidR="006734BF">
        <w:rPr>
          <w:rFonts w:hint="eastAsia"/>
        </w:rPr>
        <w:t>extend</w:t>
      </w:r>
      <w:r w:rsidR="00057050">
        <w:t>ed</w:t>
      </w:r>
      <w:r w:rsidR="006734BF">
        <w:rPr>
          <w:rFonts w:hint="eastAsia"/>
        </w:rPr>
        <w:t xml:space="preserve"> functionality of D2R </w:t>
      </w:r>
      <w:r w:rsidR="0049040E">
        <w:rPr>
          <w:rFonts w:hint="eastAsia"/>
        </w:rPr>
        <w:t>midamble</w:t>
      </w:r>
      <w:r w:rsidR="006734BF">
        <w:rPr>
          <w:rFonts w:hint="eastAsia"/>
        </w:rPr>
        <w:t xml:space="preserve"> can be considered to better </w:t>
      </w:r>
      <w:r w:rsidR="00057050">
        <w:t>achieve</w:t>
      </w:r>
      <w:r w:rsidR="00373F33">
        <w:rPr>
          <w:rFonts w:hint="eastAsia"/>
        </w:rPr>
        <w:t xml:space="preserve"> </w:t>
      </w:r>
      <w:r w:rsidR="00373F33">
        <w:t xml:space="preserve">such </w:t>
      </w:r>
      <w:r w:rsidR="006734BF">
        <w:rPr>
          <w:rFonts w:hint="eastAsia"/>
        </w:rPr>
        <w:t>performance requirements</w:t>
      </w:r>
      <w:r w:rsidR="00D66F6D">
        <w:rPr>
          <w:rFonts w:hint="eastAsia"/>
        </w:rPr>
        <w:t xml:space="preserve">. </w:t>
      </w:r>
      <w:r w:rsidR="00D66F6D">
        <w:t>I</w:t>
      </w:r>
      <w:r w:rsidR="00D66F6D">
        <w:rPr>
          <w:rFonts w:hint="eastAsia"/>
        </w:rPr>
        <w:t xml:space="preserve">n this case, </w:t>
      </w:r>
      <w:r w:rsidR="0049040E">
        <w:rPr>
          <w:rFonts w:hint="eastAsia"/>
        </w:rPr>
        <w:t>different functionalit</w:t>
      </w:r>
      <w:r w:rsidR="00057050">
        <w:t>ies</w:t>
      </w:r>
      <w:r w:rsidR="0049040E">
        <w:rPr>
          <w:rFonts w:hint="eastAsia"/>
        </w:rPr>
        <w:t xml:space="preserve"> </w:t>
      </w:r>
      <w:r w:rsidR="005114E7">
        <w:rPr>
          <w:rFonts w:hint="eastAsia"/>
        </w:rPr>
        <w:t xml:space="preserve">of D2R midamble within one PDRCH </w:t>
      </w:r>
      <w:r w:rsidR="0049040E">
        <w:rPr>
          <w:rFonts w:hint="eastAsia"/>
        </w:rPr>
        <w:t xml:space="preserve">can be </w:t>
      </w:r>
      <w:r w:rsidR="00057050">
        <w:t>studied</w:t>
      </w:r>
      <w:r w:rsidR="00724AB4">
        <w:rPr>
          <w:rFonts w:hint="eastAsia"/>
        </w:rPr>
        <w:t xml:space="preserve">. </w:t>
      </w:r>
      <w:r w:rsidR="00057050">
        <w:t>Consequently</w:t>
      </w:r>
      <w:r w:rsidR="00724AB4">
        <w:rPr>
          <w:rFonts w:hint="eastAsia"/>
        </w:rPr>
        <w:t xml:space="preserve">, different D2R midamble </w:t>
      </w:r>
      <w:r w:rsidR="00A70AF4">
        <w:t>sequences</w:t>
      </w:r>
      <w:r w:rsidR="00A70AF4">
        <w:rPr>
          <w:rFonts w:hint="eastAsia"/>
        </w:rPr>
        <w:t xml:space="preserve"> can be indicated for </w:t>
      </w:r>
      <w:r w:rsidR="00A70AF4">
        <w:t>insertion</w:t>
      </w:r>
      <w:r w:rsidR="00A70AF4">
        <w:rPr>
          <w:rFonts w:hint="eastAsia"/>
        </w:rPr>
        <w:t xml:space="preserve"> wi</w:t>
      </w:r>
      <w:r w:rsidR="00724AB4">
        <w:rPr>
          <w:rFonts w:hint="eastAsia"/>
        </w:rPr>
        <w:t>thin one PDRCH</w:t>
      </w:r>
      <w:r w:rsidR="007F6CF6">
        <w:rPr>
          <w:rFonts w:hint="eastAsia"/>
        </w:rPr>
        <w:t>.</w:t>
      </w:r>
    </w:p>
    <w:p w14:paraId="3B7400C2" w14:textId="6485C2DF" w:rsidR="00A70AF4" w:rsidRPr="00631634" w:rsidRDefault="00A70AF4" w:rsidP="00A70AF4">
      <w:pPr>
        <w:rPr>
          <w:b/>
          <w:bCs/>
        </w:rPr>
      </w:pPr>
      <w:r w:rsidRPr="00631634">
        <w:rPr>
          <w:b/>
          <w:bCs/>
        </w:rPr>
        <w:t>Proposal</w:t>
      </w:r>
      <w:r w:rsidR="00BC1151">
        <w:rPr>
          <w:rFonts w:hint="eastAsia"/>
          <w:b/>
          <w:bCs/>
        </w:rPr>
        <w:t xml:space="preserve"> 1</w:t>
      </w:r>
      <w:r w:rsidR="00B01F61">
        <w:rPr>
          <w:b/>
          <w:bCs/>
        </w:rPr>
        <w:t>1</w:t>
      </w:r>
      <w:r w:rsidRPr="00631634">
        <w:rPr>
          <w:b/>
          <w:bCs/>
        </w:rPr>
        <w:t>: Study different D2R midamble sequences indicated for insertion within one PDRCH.</w:t>
      </w:r>
    </w:p>
    <w:p w14:paraId="10AA0765" w14:textId="6C4DEFD6" w:rsidR="00A70AF4" w:rsidRPr="00EE423E" w:rsidRDefault="00A70AF4" w:rsidP="00EE423E">
      <w:pPr>
        <w:rPr>
          <w:b/>
          <w:bCs/>
        </w:rPr>
      </w:pPr>
    </w:p>
    <w:p w14:paraId="00424C61" w14:textId="349A533F" w:rsidR="005E4CAF" w:rsidRPr="005A257F" w:rsidRDefault="005E4CAF" w:rsidP="005E4CAF">
      <w:pPr>
        <w:pStyle w:val="3gpptitlelv2"/>
        <w:rPr>
          <w:rFonts w:eastAsiaTheme="minorEastAsia"/>
        </w:rPr>
      </w:pPr>
      <w:r w:rsidRPr="005A257F">
        <w:rPr>
          <w:rFonts w:eastAsiaTheme="minorEastAsia"/>
        </w:rPr>
        <w:t>2.</w:t>
      </w:r>
      <w:r w:rsidR="00FF2861">
        <w:rPr>
          <w:rFonts w:eastAsiaTheme="minorEastAsia"/>
        </w:rPr>
        <w:t>5</w:t>
      </w:r>
      <w:r w:rsidRPr="005A257F">
        <w:rPr>
          <w:rFonts w:eastAsiaTheme="minorEastAsia"/>
        </w:rPr>
        <w:tab/>
        <w:t>Timing aspects</w:t>
      </w:r>
    </w:p>
    <w:p w14:paraId="58B669E2" w14:textId="7A1970F8" w:rsidR="000E0592" w:rsidRPr="004F7A75" w:rsidRDefault="000E0592" w:rsidP="000E0592">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n RAN1#122</w:t>
      </w:r>
      <w:proofErr w:type="gramStart"/>
      <w:r w:rsidR="0082357F">
        <w:rPr>
          <w:rFonts w:eastAsiaTheme="minorEastAsia"/>
          <w:lang w:val="en-US" w:eastAsia="zh-CN"/>
        </w:rPr>
        <w:t>bis</w:t>
      </w:r>
      <w:r w:rsidR="002F4163">
        <w:rPr>
          <w:rFonts w:eastAsiaTheme="minorEastAsia"/>
          <w:lang w:val="en-US" w:eastAsia="zh-CN"/>
        </w:rPr>
        <w:t>[</w:t>
      </w:r>
      <w:proofErr w:type="gramEnd"/>
      <w:r w:rsidR="002F4163">
        <w:rPr>
          <w:rFonts w:eastAsiaTheme="minorEastAsia"/>
          <w:lang w:val="en-US" w:eastAsia="zh-CN"/>
        </w:rPr>
        <w:t>2</w:t>
      </w:r>
      <w:r>
        <w:rPr>
          <w:rFonts w:eastAsiaTheme="minorEastAsia"/>
          <w:lang w:val="en-US" w:eastAsia="zh-CN"/>
        </w:rPr>
        <w:t>], SFO of device 2b can be 10</w:t>
      </w:r>
      <w:r>
        <w:rPr>
          <w:rFonts w:eastAsiaTheme="minorEastAsia"/>
          <w:vertAlign w:val="superscript"/>
          <w:lang w:val="en-US" w:eastAsia="zh-CN"/>
        </w:rPr>
        <w:t>4</w:t>
      </w:r>
      <w:r>
        <w:rPr>
          <w:rFonts w:eastAsiaTheme="minorEastAsia"/>
          <w:lang w:val="en-US" w:eastAsia="zh-CN"/>
        </w:rPr>
        <w:t>ppm, while the SFO for device 1 is 10</w:t>
      </w:r>
      <w:r>
        <w:rPr>
          <w:rFonts w:eastAsiaTheme="minorEastAsia"/>
          <w:vertAlign w:val="superscript"/>
          <w:lang w:val="en-US" w:eastAsia="zh-CN"/>
        </w:rPr>
        <w:t>5</w:t>
      </w:r>
      <w:r>
        <w:rPr>
          <w:rFonts w:eastAsiaTheme="minorEastAsia"/>
          <w:lang w:val="en-US" w:eastAsia="zh-CN"/>
        </w:rPr>
        <w:t>ppm in Rel-19. During the discussion in Rel-19, the coefficient for the 2</w:t>
      </w:r>
      <w:r w:rsidRPr="004F7A75">
        <w:rPr>
          <w:rFonts w:eastAsiaTheme="minorEastAsia"/>
          <w:vertAlign w:val="superscript"/>
          <w:lang w:val="en-US" w:eastAsia="zh-CN"/>
        </w:rPr>
        <w:t>nd</w:t>
      </w:r>
      <w:r>
        <w:rPr>
          <w:rFonts w:eastAsiaTheme="minorEastAsia"/>
          <w:lang w:val="en-US" w:eastAsia="zh-CN"/>
        </w:rPr>
        <w:t xml:space="preserve"> Msg1 transmission was derived by finding the closest binary number to the ratio (1+10</w:t>
      </w:r>
      <w:r w:rsidRPr="004F7A75">
        <w:rPr>
          <w:rFonts w:eastAsiaTheme="minorEastAsia"/>
          <w:vertAlign w:val="superscript"/>
          <w:lang w:val="en-US" w:eastAsia="zh-CN"/>
        </w:rPr>
        <w:t>5</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w:t>
      </w:r>
      <w:proofErr w:type="gramStart"/>
      <w:r>
        <w:rPr>
          <w:rFonts w:eastAsiaTheme="minorEastAsia"/>
          <w:lang w:val="en-US" w:eastAsia="zh-CN"/>
        </w:rPr>
        <w:t>/(</w:t>
      </w:r>
      <w:proofErr w:type="gramEnd"/>
      <w:r>
        <w:rPr>
          <w:rFonts w:eastAsiaTheme="minorEastAsia"/>
          <w:lang w:val="en-US" w:eastAsia="zh-CN"/>
        </w:rPr>
        <w:t>1-10</w:t>
      </w:r>
      <w:r w:rsidRPr="004F7A75">
        <w:rPr>
          <w:rFonts w:eastAsiaTheme="minorEastAsia"/>
          <w:vertAlign w:val="superscript"/>
          <w:lang w:val="en-US" w:eastAsia="zh-CN"/>
        </w:rPr>
        <w:t>5</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 as 1.25, i.e. (1.01)</w:t>
      </w:r>
      <w:r w:rsidRPr="004F7A75">
        <w:rPr>
          <w:rFonts w:eastAsiaTheme="minorEastAsia"/>
          <w:vertAlign w:val="subscript"/>
          <w:lang w:val="en-US" w:eastAsia="zh-CN"/>
        </w:rPr>
        <w:t>2</w:t>
      </w:r>
      <w:r>
        <w:rPr>
          <w:rFonts w:eastAsiaTheme="minorEastAsia"/>
          <w:lang w:val="en-US" w:eastAsia="zh-CN"/>
        </w:rPr>
        <w:t>. For device 2b, the coefficient can be similarly derived by finding the closest binary number to the ratio (1+10</w:t>
      </w:r>
      <w:r>
        <w:rPr>
          <w:rFonts w:eastAsiaTheme="minorEastAsia"/>
          <w:vertAlign w:val="superscript"/>
          <w:lang w:val="en-US" w:eastAsia="zh-CN"/>
        </w:rPr>
        <w:t>4</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w:t>
      </w:r>
      <w:proofErr w:type="gramStart"/>
      <w:r>
        <w:rPr>
          <w:rFonts w:eastAsiaTheme="minorEastAsia"/>
          <w:lang w:val="en-US" w:eastAsia="zh-CN"/>
        </w:rPr>
        <w:t>/(</w:t>
      </w:r>
      <w:proofErr w:type="gramEnd"/>
      <w:r>
        <w:rPr>
          <w:rFonts w:eastAsiaTheme="minorEastAsia"/>
          <w:lang w:val="en-US" w:eastAsia="zh-CN"/>
        </w:rPr>
        <w:t>1-10</w:t>
      </w:r>
      <w:r>
        <w:rPr>
          <w:rFonts w:eastAsiaTheme="minorEastAsia"/>
          <w:vertAlign w:val="superscript"/>
          <w:lang w:val="en-US" w:eastAsia="zh-CN"/>
        </w:rPr>
        <w:t>4</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 xml:space="preserve">) as </w:t>
      </w:r>
      <m:oMath>
        <m:r>
          <w:rPr>
            <w:rFonts w:ascii="Cambria Math" w:eastAsiaTheme="minorEastAsia" w:hAnsi="Cambria Math"/>
            <w:lang w:val="en-US" w:eastAsia="zh-CN"/>
          </w:rPr>
          <m:t>1</m:t>
        </m:r>
        <m:f>
          <m:fPr>
            <m:ctrlPr>
              <w:rPr>
                <w:rFonts w:ascii="Cambria Math" w:eastAsiaTheme="minorEastAsia" w:hAnsi="Cambria Math"/>
                <w:i/>
                <w:lang w:val="en-US" w:eastAsia="zh-CN"/>
              </w:rPr>
            </m:ctrlPr>
          </m:fPr>
          <m:num>
            <m:r>
              <w:rPr>
                <w:rFonts w:ascii="Cambria Math" w:eastAsiaTheme="minorEastAsia" w:hAnsi="Cambria Math"/>
                <w:lang w:val="en-US" w:eastAsia="zh-CN"/>
              </w:rPr>
              <m:t>1</m:t>
            </m:r>
          </m:num>
          <m:den>
            <m:r>
              <w:rPr>
                <w:rFonts w:ascii="Cambria Math" w:eastAsiaTheme="minorEastAsia" w:hAnsi="Cambria Math"/>
                <w:lang w:val="en-US" w:eastAsia="zh-CN"/>
              </w:rPr>
              <m:t>32</m:t>
            </m:r>
          </m:den>
        </m:f>
      </m:oMath>
      <w:r>
        <w:rPr>
          <w:rFonts w:eastAsiaTheme="minorEastAsia" w:hint="eastAsia"/>
          <w:lang w:val="en-US" w:eastAsia="zh-CN"/>
        </w:rPr>
        <w:t xml:space="preserve"> </w:t>
      </w:r>
      <w:r>
        <w:rPr>
          <w:rFonts w:eastAsiaTheme="minorEastAsia"/>
          <w:lang w:val="en-US" w:eastAsia="zh-CN"/>
        </w:rPr>
        <w:t xml:space="preserve">or </w:t>
      </w:r>
      <m:oMath>
        <m:r>
          <w:rPr>
            <w:rFonts w:ascii="Cambria Math" w:eastAsiaTheme="minorEastAsia" w:hAnsi="Cambria Math"/>
            <w:lang w:val="en-US" w:eastAsia="zh-CN"/>
          </w:rPr>
          <m:t>1</m:t>
        </m:r>
        <m:f>
          <m:fPr>
            <m:ctrlPr>
              <w:rPr>
                <w:rFonts w:ascii="Cambria Math" w:eastAsiaTheme="minorEastAsia" w:hAnsi="Cambria Math"/>
                <w:i/>
                <w:lang w:val="en-US" w:eastAsia="zh-CN"/>
              </w:rPr>
            </m:ctrlPr>
          </m:fPr>
          <m:num>
            <m:r>
              <w:rPr>
                <w:rFonts w:ascii="Cambria Math" w:eastAsiaTheme="minorEastAsia" w:hAnsi="Cambria Math"/>
                <w:lang w:val="en-US" w:eastAsia="zh-CN"/>
              </w:rPr>
              <m:t>3</m:t>
            </m:r>
          </m:num>
          <m:den>
            <m:r>
              <w:rPr>
                <w:rFonts w:ascii="Cambria Math" w:eastAsiaTheme="minorEastAsia" w:hAnsi="Cambria Math"/>
                <w:lang w:val="en-US" w:eastAsia="zh-CN"/>
              </w:rPr>
              <m:t>128</m:t>
            </m:r>
          </m:den>
        </m:f>
      </m:oMath>
      <w:r>
        <w:rPr>
          <w:rFonts w:eastAsiaTheme="minorEastAsia" w:hint="eastAsia"/>
          <w:lang w:val="en-US" w:eastAsia="zh-CN"/>
        </w:rPr>
        <w:t>,</w:t>
      </w:r>
      <w:r>
        <w:rPr>
          <w:rFonts w:eastAsiaTheme="minorEastAsia"/>
          <w:lang w:val="en-US" w:eastAsia="zh-CN"/>
        </w:rPr>
        <w:t xml:space="preserve"> i.e., (1.00001)</w:t>
      </w:r>
      <w:r w:rsidRPr="004F7A75">
        <w:rPr>
          <w:rFonts w:eastAsiaTheme="minorEastAsia"/>
          <w:vertAlign w:val="subscript"/>
          <w:lang w:val="en-US" w:eastAsia="zh-CN"/>
        </w:rPr>
        <w:t>2</w:t>
      </w:r>
      <w:r>
        <w:rPr>
          <w:rFonts w:eastAsiaTheme="minorEastAsia"/>
          <w:lang w:val="en-US" w:eastAsia="zh-CN"/>
        </w:rPr>
        <w:t xml:space="preserve"> or (1.0000011)</w:t>
      </w:r>
      <w:r w:rsidRPr="004F7A75">
        <w:rPr>
          <w:rFonts w:eastAsiaTheme="minorEastAsia"/>
          <w:vertAlign w:val="subscript"/>
          <w:lang w:val="en-US" w:eastAsia="zh-CN"/>
        </w:rPr>
        <w:t>2</w:t>
      </w:r>
      <w:r>
        <w:rPr>
          <w:rFonts w:eastAsiaTheme="minorEastAsia"/>
          <w:lang w:val="en-US" w:eastAsia="zh-CN"/>
        </w:rPr>
        <w:t>.</w:t>
      </w:r>
    </w:p>
    <w:p w14:paraId="6908E182" w14:textId="01378B0F" w:rsidR="000E0592" w:rsidRDefault="000E0592" w:rsidP="000E0592">
      <w:pPr>
        <w:spacing w:before="240" w:after="240"/>
        <w:rPr>
          <w:rFonts w:cs="Times New Roman"/>
          <w:b/>
          <w:bCs/>
          <w:lang w:val="en-GB"/>
        </w:rPr>
      </w:pPr>
      <w:r w:rsidRPr="0A155DAE">
        <w:rPr>
          <w:rFonts w:eastAsia="Times New Roman" w:cs="Times New Roman"/>
          <w:b/>
          <w:bCs/>
          <w:lang w:val="en-GB"/>
        </w:rPr>
        <w:lastRenderedPageBreak/>
        <w:t xml:space="preserve">Proposal </w:t>
      </w:r>
      <w:r w:rsidR="00BC1151">
        <w:rPr>
          <w:rFonts w:cs="Times New Roman" w:hint="eastAsia"/>
          <w:b/>
          <w:bCs/>
          <w:lang w:val="en-GB"/>
        </w:rPr>
        <w:t>1</w:t>
      </w:r>
      <w:r w:rsidR="00B01F61">
        <w:rPr>
          <w:rFonts w:cs="Times New Roman"/>
          <w:b/>
          <w:bCs/>
          <w:lang w:val="en-GB"/>
        </w:rPr>
        <w:t>2</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Coefficients of timing parameters should be refined due to SFO improvement</w:t>
      </w:r>
      <w:r>
        <w:rPr>
          <w:rFonts w:cs="Times New Roman" w:hint="eastAsia"/>
          <w:b/>
          <w:bCs/>
          <w:lang w:val="en-GB"/>
        </w:rPr>
        <w:t>.</w:t>
      </w:r>
    </w:p>
    <w:p w14:paraId="0B7088E0" w14:textId="4BBC90CA" w:rsidR="004139B4" w:rsidRDefault="004139B4" w:rsidP="000E0592">
      <w:pPr>
        <w:spacing w:before="240" w:after="240"/>
      </w:pPr>
      <w:r w:rsidRPr="001D41F4">
        <w:rPr>
          <w:rFonts w:cs="Times New Roman"/>
          <w:szCs w:val="20"/>
        </w:rPr>
        <w:t xml:space="preserve">In </w:t>
      </w:r>
      <w:r>
        <w:rPr>
          <w:rFonts w:cs="Times New Roman"/>
          <w:szCs w:val="20"/>
        </w:rPr>
        <w:t>Rel-19, one major parameter</w:t>
      </w:r>
      <w:r w:rsidR="00F9158B">
        <w:rPr>
          <w:rFonts w:cs="Times New Roman"/>
          <w:szCs w:val="20"/>
        </w:rPr>
        <w:t xml:space="preserve"> for setting </w:t>
      </w:r>
      <m:oMath>
        <m:sSub>
          <m:sSubPr>
            <m:ctrlPr>
              <w:rPr>
                <w:rFonts w:ascii="Cambria Math" w:hAnsi="Cambria Math" w:cs="Times New Roman"/>
                <w:i/>
                <w:iCs/>
                <w:szCs w:val="20"/>
              </w:rPr>
            </m:ctrlPr>
          </m:sSubPr>
          <m:e>
            <m:r>
              <w:rPr>
                <w:rFonts w:ascii="Cambria Math" w:hAnsi="Cambria Math" w:cs="Times New Roman"/>
                <w:szCs w:val="20"/>
              </w:rPr>
              <m:t>T</m:t>
            </m:r>
          </m:e>
          <m:sub>
            <m:r>
              <w:rPr>
                <w:rFonts w:ascii="Cambria Math" w:hAnsi="Cambria Math" w:cs="Times New Roman"/>
                <w:szCs w:val="20"/>
              </w:rPr>
              <m:t>R→D</m:t>
            </m:r>
          </m:sub>
        </m:sSub>
      </m:oMath>
      <w:r w:rsidR="00F9158B">
        <w:rPr>
          <w:rFonts w:cs="Times New Roman" w:hint="eastAsia"/>
          <w:iCs/>
          <w:szCs w:val="20"/>
        </w:rPr>
        <w:t xml:space="preserve"> </w:t>
      </w:r>
      <w:r w:rsidR="00F9158B">
        <w:rPr>
          <w:rFonts w:cs="Times New Roman"/>
          <w:iCs/>
          <w:szCs w:val="20"/>
        </w:rPr>
        <w:t xml:space="preserve">is </w:t>
      </w:r>
      <m:oMath>
        <m:sSub>
          <m:sSubPr>
            <m:ctrlPr>
              <w:rPr>
                <w:rFonts w:ascii="Cambria Math" w:hAnsi="Cambria Math" w:cs="Times New Roman"/>
                <w:i/>
                <w:iCs/>
                <w:szCs w:val="20"/>
              </w:rPr>
            </m:ctrlPr>
          </m:sSubPr>
          <m:e>
            <m:r>
              <m:rPr>
                <m:sty m:val="p"/>
              </m:rPr>
              <w:rPr>
                <w:rFonts w:ascii="Cambria Math" w:hAnsi="Cambria Math" w:cs="Times New Roman"/>
                <w:szCs w:val="20"/>
              </w:rPr>
              <m:t>∆</m:t>
            </m:r>
          </m:e>
          <m:sub>
            <m:r>
              <m:rPr>
                <m:sty m:val="p"/>
              </m:rPr>
              <w:rPr>
                <w:rFonts w:ascii="Cambria Math" w:hAnsi="Cambria Math" w:cs="Times New Roman"/>
                <w:szCs w:val="20"/>
              </w:rPr>
              <m:t>code</m:t>
            </m:r>
          </m:sub>
        </m:sSub>
      </m:oMath>
      <w:r w:rsidR="00F9158B">
        <w:rPr>
          <w:rFonts w:cs="Times New Roman"/>
          <w:iCs/>
          <w:szCs w:val="20"/>
        </w:rPr>
        <w:t xml:space="preserve">, which </w:t>
      </w:r>
      <w:r w:rsidR="00B26FB3">
        <w:rPr>
          <w:rFonts w:cs="Times New Roman"/>
          <w:iCs/>
          <w:szCs w:val="20"/>
        </w:rPr>
        <w:t>i</w:t>
      </w:r>
      <w:r w:rsidR="00F9158B">
        <w:rPr>
          <w:rFonts w:cs="Times New Roman"/>
          <w:iCs/>
          <w:szCs w:val="20"/>
        </w:rPr>
        <w:t xml:space="preserve">s introduced to </w:t>
      </w:r>
      <w:r w:rsidR="008B77B3">
        <w:rPr>
          <w:rFonts w:cs="Times New Roman"/>
          <w:iCs/>
          <w:szCs w:val="20"/>
        </w:rPr>
        <w:t xml:space="preserve">fulfill the delay of TBCC encoding due to limited computation capability of device 1. </w:t>
      </w:r>
      <w:r w:rsidR="00DA55F5">
        <w:rPr>
          <w:rFonts w:cs="Times New Roman"/>
          <w:iCs/>
          <w:szCs w:val="20"/>
        </w:rPr>
        <w:t xml:space="preserve">During the discussion in </w:t>
      </w:r>
      <w:r w:rsidR="00DA55F5">
        <w:t>RAN1#122</w:t>
      </w:r>
      <w:proofErr w:type="gramStart"/>
      <w:r w:rsidR="0082357F">
        <w:t>bis</w:t>
      </w:r>
      <w:r w:rsidR="002F4163">
        <w:t>[</w:t>
      </w:r>
      <w:proofErr w:type="gramEnd"/>
      <w:r w:rsidR="002F4163">
        <w:t>2</w:t>
      </w:r>
      <w:r w:rsidR="00DA55F5">
        <w:t xml:space="preserve">], many companies proposed </w:t>
      </w:r>
      <w:r w:rsidR="008A2F9C">
        <w:t xml:space="preserve">FEC for R2D transmission of coverage benefit. </w:t>
      </w:r>
      <w:r w:rsidR="00B22367">
        <w:t>However, the computation re</w:t>
      </w:r>
      <w:r w:rsidR="00940749">
        <w:t>quirement of FEC decoding is much higher than that of TBCC encoding</w:t>
      </w:r>
      <w:r w:rsidR="00925727">
        <w:t>. For example, for TBCC decoding, to achieve optimal performance, at most 64</w:t>
      </w:r>
      <w:r w:rsidR="0053377B">
        <w:t xml:space="preserve"> (i.e., 2</w:t>
      </w:r>
      <w:r w:rsidR="0053377B" w:rsidRPr="001D41F4">
        <w:rPr>
          <w:vertAlign w:val="superscript"/>
        </w:rPr>
        <w:t>6</w:t>
      </w:r>
      <w:r w:rsidR="0053377B">
        <w:t>)</w:t>
      </w:r>
      <w:r w:rsidR="00925727">
        <w:t xml:space="preserve"> </w:t>
      </w:r>
      <w:r w:rsidR="005C332D">
        <w:t xml:space="preserve">possible </w:t>
      </w:r>
      <w:r w:rsidR="00925727">
        <w:t xml:space="preserve">states should be </w:t>
      </w:r>
      <w:r w:rsidR="005C332D">
        <w:t>assumed</w:t>
      </w:r>
      <w:r w:rsidR="00EF3E33">
        <w:t>, and Viterbi decoding can be conducted on each state</w:t>
      </w:r>
      <w:r w:rsidR="0053377B">
        <w:t>. Such</w:t>
      </w:r>
      <w:r w:rsidR="004256D8">
        <w:t xml:space="preserve"> procedure would require additional delay </w:t>
      </w:r>
      <w:r w:rsidR="00C073BD">
        <w:t xml:space="preserve">for R2D </w:t>
      </w:r>
      <w:r w:rsidR="000D3E36">
        <w:t xml:space="preserve">FEC </w:t>
      </w:r>
      <w:r w:rsidR="00C073BD">
        <w:t>decoding</w:t>
      </w:r>
      <w:r w:rsidR="000D3E36">
        <w:t>.</w:t>
      </w:r>
    </w:p>
    <w:p w14:paraId="40B5FED5" w14:textId="0BF2A21B" w:rsidR="006747EF" w:rsidRDefault="006747EF" w:rsidP="000E0592">
      <w:pPr>
        <w:spacing w:before="240" w:after="240"/>
        <w:rPr>
          <w:rFonts w:cs="Times New Roman"/>
          <w:b/>
          <w:bCs/>
          <w:lang w:val="en-GB"/>
        </w:rPr>
      </w:pPr>
      <w:r w:rsidRPr="0A155DAE">
        <w:rPr>
          <w:rFonts w:eastAsia="Times New Roman" w:cs="Times New Roman"/>
          <w:b/>
          <w:bCs/>
          <w:lang w:val="en-GB"/>
        </w:rPr>
        <w:t xml:space="preserve">Proposal </w:t>
      </w:r>
      <w:r w:rsidR="00175F8D">
        <w:rPr>
          <w:rFonts w:cs="Times New Roman"/>
          <w:b/>
          <w:bCs/>
          <w:lang w:val="en-GB"/>
        </w:rPr>
        <w:t>1</w:t>
      </w:r>
      <w:r w:rsidR="00B01F61">
        <w:rPr>
          <w:rFonts w:cs="Times New Roman"/>
          <w:b/>
          <w:bCs/>
          <w:lang w:val="en-GB"/>
        </w:rPr>
        <w:t>3</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 xml:space="preserve">For determination </w:t>
      </w:r>
      <w:r w:rsidRPr="00ED3C84">
        <w:rPr>
          <w:rFonts w:cs="Times New Roman"/>
          <w:b/>
          <w:bCs/>
          <w:lang w:val="en-GB"/>
        </w:rPr>
        <w:t xml:space="preserve">of </w:t>
      </w:r>
      <m:oMath>
        <m:sSub>
          <m:sSubPr>
            <m:ctrlPr>
              <w:rPr>
                <w:rFonts w:ascii="Cambria Math" w:hAnsi="Cambria Math" w:cs="Times New Roman"/>
                <w:b/>
                <w:bCs/>
                <w:i/>
                <w:iCs/>
                <w:szCs w:val="20"/>
              </w:rPr>
            </m:ctrlPr>
          </m:sSubPr>
          <m:e>
            <m:r>
              <m:rPr>
                <m:sty m:val="bi"/>
              </m:rPr>
              <w:rPr>
                <w:rFonts w:ascii="Cambria Math" w:hAnsi="Cambria Math" w:cs="Times New Roman"/>
                <w:szCs w:val="20"/>
              </w:rPr>
              <m:t>T</m:t>
            </m:r>
          </m:e>
          <m:sub>
            <m:r>
              <m:rPr>
                <m:sty m:val="bi"/>
              </m:rPr>
              <w:rPr>
                <w:rFonts w:ascii="Cambria Math" w:hAnsi="Cambria Math" w:cs="Times New Roman" w:hint="eastAsia"/>
                <w:szCs w:val="20"/>
              </w:rPr>
              <m:t>R</m:t>
            </m:r>
            <m:r>
              <m:rPr>
                <m:sty m:val="bi"/>
              </m:rPr>
              <w:rPr>
                <w:rFonts w:ascii="Cambria Math" w:hAnsi="Cambria Math" w:cs="Times New Roman" w:hint="eastAsia"/>
                <w:szCs w:val="20"/>
              </w:rPr>
              <m:t>→</m:t>
            </m:r>
            <m:r>
              <m:rPr>
                <m:sty m:val="bi"/>
              </m:rPr>
              <w:rPr>
                <w:rFonts w:ascii="Cambria Math" w:hAnsi="Cambria Math" w:cs="Times New Roman"/>
                <w:szCs w:val="20"/>
              </w:rPr>
              <m:t>D</m:t>
            </m:r>
          </m:sub>
        </m:sSub>
      </m:oMath>
      <w:r w:rsidRPr="001D41F4">
        <w:rPr>
          <w:rFonts w:cs="Times New Roman"/>
          <w:b/>
          <w:bCs/>
          <w:iCs/>
          <w:szCs w:val="20"/>
        </w:rPr>
        <w:t xml:space="preserve">, </w:t>
      </w:r>
      <w:r w:rsidR="007C1347">
        <w:rPr>
          <w:rFonts w:cs="Times New Roman"/>
          <w:b/>
          <w:bCs/>
          <w:iCs/>
          <w:szCs w:val="20"/>
        </w:rPr>
        <w:t xml:space="preserve">time parameter related to R2D FEC </w:t>
      </w:r>
      <w:r w:rsidR="00B26FB3">
        <w:rPr>
          <w:rFonts w:cs="Times New Roman"/>
          <w:b/>
          <w:bCs/>
          <w:iCs/>
          <w:szCs w:val="20"/>
        </w:rPr>
        <w:t>de</w:t>
      </w:r>
      <w:r w:rsidR="007C1347">
        <w:rPr>
          <w:rFonts w:cs="Times New Roman"/>
          <w:b/>
          <w:bCs/>
          <w:iCs/>
          <w:szCs w:val="20"/>
        </w:rPr>
        <w:t>coding should be considered when FEC is applied on R2D</w:t>
      </w:r>
      <w:r w:rsidR="0060131A">
        <w:rPr>
          <w:rFonts w:cs="Times New Roman"/>
          <w:b/>
          <w:bCs/>
          <w:iCs/>
          <w:szCs w:val="20"/>
        </w:rPr>
        <w:t xml:space="preserve"> transmission</w:t>
      </w:r>
      <w:r>
        <w:rPr>
          <w:rFonts w:cs="Times New Roman" w:hint="eastAsia"/>
          <w:b/>
          <w:bCs/>
          <w:lang w:val="en-GB"/>
        </w:rPr>
        <w:t>.</w:t>
      </w:r>
    </w:p>
    <w:p w14:paraId="25B9C65C" w14:textId="77777777" w:rsidR="00513C21" w:rsidRPr="001D41F4" w:rsidRDefault="00513C21" w:rsidP="000E0592">
      <w:pPr>
        <w:spacing w:before="240" w:after="240"/>
        <w:rPr>
          <w:rFonts w:cs="Times New Roman"/>
          <w:szCs w:val="20"/>
          <w:lang w:val="en-GB"/>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63CB439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1250E0">
        <w:rPr>
          <w:rFonts w:eastAsiaTheme="minorEastAsia"/>
        </w:rPr>
        <w:t xml:space="preserve">D2R aspects </w:t>
      </w:r>
      <w:r w:rsidR="001C2C39">
        <w:rPr>
          <w:rFonts w:eastAsiaTheme="minorEastAsia"/>
        </w:rPr>
        <w:t>for active device</w:t>
      </w:r>
      <w:r w:rsidR="00E25EF4">
        <w:rPr>
          <w:rFonts w:eastAsiaTheme="minorEastAsia"/>
        </w:rPr>
        <w:t xml:space="preserve"> of</w:t>
      </w:r>
      <w:r w:rsidR="00813813">
        <w:rPr>
          <w:rFonts w:eastAsiaTheme="minorEastAsia"/>
        </w:rPr>
        <w:t xml:space="preserve"> A-IoT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63D46A64" w14:textId="77777777" w:rsidR="00175F8D" w:rsidRDefault="00175F8D" w:rsidP="00175F8D">
      <w:pPr>
        <w:pStyle w:val="3gpptxt"/>
        <w:rPr>
          <w:rFonts w:eastAsiaTheme="minorEastAsia"/>
          <w:lang w:eastAsia="zh-CN"/>
        </w:rPr>
      </w:pPr>
      <w:r>
        <w:rPr>
          <w:rFonts w:hint="eastAsia"/>
          <w:b/>
          <w:bCs/>
        </w:rPr>
        <w:t xml:space="preserve">Proposal 1: For D2R, </w:t>
      </w:r>
      <w:r>
        <w:rPr>
          <w:b/>
          <w:bCs/>
        </w:rPr>
        <w:t>1SB should be supported for D2R.</w:t>
      </w:r>
    </w:p>
    <w:p w14:paraId="02512620" w14:textId="77777777" w:rsidR="00175F8D" w:rsidRDefault="00175F8D" w:rsidP="00175F8D">
      <w:pPr>
        <w:pStyle w:val="3gpptxt"/>
        <w:rPr>
          <w:rFonts w:eastAsiaTheme="minorEastAsia"/>
          <w:lang w:eastAsia="zh-CN"/>
        </w:rPr>
      </w:pPr>
      <w:r>
        <w:rPr>
          <w:rFonts w:hint="eastAsia"/>
          <w:b/>
          <w:bCs/>
        </w:rPr>
        <w:t xml:space="preserve">Proposal </w:t>
      </w:r>
      <w:r>
        <w:rPr>
          <w:b/>
          <w:bCs/>
        </w:rPr>
        <w:t>2</w:t>
      </w:r>
      <w:r>
        <w:rPr>
          <w:rFonts w:hint="eastAsia"/>
          <w:b/>
          <w:bCs/>
        </w:rPr>
        <w:t xml:space="preserve">: For D2R, </w:t>
      </w:r>
      <w:r>
        <w:rPr>
          <w:b/>
          <w:bCs/>
        </w:rPr>
        <w:t>OOK and BPSK should be baseline.</w:t>
      </w:r>
    </w:p>
    <w:p w14:paraId="796D5891" w14:textId="77777777" w:rsidR="00166EDA" w:rsidRPr="008573DE" w:rsidRDefault="00166EDA" w:rsidP="00166EDA">
      <w:pPr>
        <w:rPr>
          <w:b/>
          <w:bCs/>
        </w:rPr>
      </w:pPr>
      <w:r>
        <w:rPr>
          <w:rFonts w:hint="eastAsia"/>
          <w:b/>
          <w:bCs/>
        </w:rPr>
        <w:t xml:space="preserve">Proposal </w:t>
      </w:r>
      <w:r>
        <w:rPr>
          <w:b/>
          <w:bCs/>
        </w:rPr>
        <w:t>3</w:t>
      </w:r>
      <w:r>
        <w:rPr>
          <w:rFonts w:hint="eastAsia"/>
          <w:b/>
          <w:bCs/>
        </w:rPr>
        <w:t>: For D2R, a</w:t>
      </w:r>
      <w:r w:rsidRPr="008573DE">
        <w:rPr>
          <w:rFonts w:hint="eastAsia"/>
          <w:b/>
          <w:bCs/>
        </w:rPr>
        <w:t>dditional lower FEC code rate (e.g., 1/4 or 1/6) and larger repetition number (e.g.,4 or 8) can be supported only when the</w:t>
      </w:r>
      <w:r w:rsidRPr="008573DE">
        <w:rPr>
          <w:b/>
          <w:bCs/>
        </w:rPr>
        <w:t xml:space="preserve"> bottleneck</w:t>
      </w:r>
      <w:r w:rsidRPr="008573DE">
        <w:rPr>
          <w:rFonts w:hint="eastAsia"/>
          <w:b/>
          <w:bCs/>
        </w:rPr>
        <w:t xml:space="preserve"> still has been identified for the D2R coverage based on the Rel-19 FEC code rate the repetition number.</w:t>
      </w:r>
    </w:p>
    <w:p w14:paraId="72EBB74C" w14:textId="77777777" w:rsidR="00166EDA" w:rsidRDefault="00166EDA" w:rsidP="00166EDA">
      <w:pPr>
        <w:pStyle w:val="aa"/>
        <w:numPr>
          <w:ilvl w:val="0"/>
          <w:numId w:val="41"/>
        </w:numPr>
        <w:rPr>
          <w:b/>
          <w:bCs/>
          <w:lang w:eastAsia="zh-CN"/>
        </w:rPr>
      </w:pPr>
      <w:r w:rsidRPr="008573DE">
        <w:rPr>
          <w:rFonts w:hint="eastAsia"/>
          <w:b/>
          <w:bCs/>
          <w:lang w:eastAsia="zh-CN"/>
        </w:rPr>
        <w:t xml:space="preserve">Otherwise, the FEC code rate and number of </w:t>
      </w:r>
      <w:r w:rsidRPr="008573DE">
        <w:rPr>
          <w:b/>
          <w:bCs/>
          <w:lang w:eastAsia="zh-CN"/>
        </w:rPr>
        <w:t>repetitions</w:t>
      </w:r>
      <w:r w:rsidRPr="008573DE">
        <w:rPr>
          <w:rFonts w:hint="eastAsia"/>
          <w:b/>
          <w:bCs/>
          <w:lang w:eastAsia="zh-CN"/>
        </w:rPr>
        <w:t xml:space="preserve"> defined in Rel-19 should be reused for Rel-20 A-IoT.</w:t>
      </w:r>
    </w:p>
    <w:p w14:paraId="3E694D27" w14:textId="77777777" w:rsidR="00166EDA" w:rsidRPr="00D23028" w:rsidRDefault="00166EDA" w:rsidP="00166EDA">
      <w:pPr>
        <w:rPr>
          <w:b/>
          <w:bCs/>
        </w:rPr>
      </w:pPr>
      <w:r w:rsidRPr="00D23028">
        <w:rPr>
          <w:rFonts w:hint="eastAsia"/>
          <w:b/>
          <w:bCs/>
        </w:rPr>
        <w:t xml:space="preserve">Proposal </w:t>
      </w:r>
      <w:r>
        <w:rPr>
          <w:b/>
          <w:bCs/>
        </w:rPr>
        <w:t>4</w:t>
      </w:r>
      <w:r w:rsidRPr="00D23028">
        <w:rPr>
          <w:rFonts w:hint="eastAsia"/>
          <w:b/>
          <w:bCs/>
        </w:rPr>
        <w:t xml:space="preserve">: At least </w:t>
      </w:r>
      <w:r w:rsidRPr="00D23028">
        <w:rPr>
          <w:b/>
          <w:bCs/>
        </w:rPr>
        <w:t>for CBRA for DT and DO-DTT</w:t>
      </w:r>
      <w:r w:rsidRPr="00D23028">
        <w:rPr>
          <w:rFonts w:hint="eastAsia"/>
          <w:b/>
          <w:bCs/>
        </w:rPr>
        <w:t>, X1=</w:t>
      </w:r>
      <w:r>
        <w:rPr>
          <w:rFonts w:hint="eastAsia"/>
          <w:b/>
          <w:bCs/>
        </w:rPr>
        <w:t xml:space="preserve"> {</w:t>
      </w:r>
      <w:r w:rsidRPr="00D23028">
        <w:rPr>
          <w:rFonts w:hint="eastAsia"/>
          <w:b/>
          <w:bCs/>
        </w:rPr>
        <w:t>4</w:t>
      </w:r>
      <w:r>
        <w:rPr>
          <w:rFonts w:hint="eastAsia"/>
          <w:b/>
          <w:bCs/>
        </w:rPr>
        <w:t xml:space="preserve">, </w:t>
      </w:r>
      <w:r>
        <w:rPr>
          <w:b/>
          <w:bCs/>
        </w:rPr>
        <w:t>8</w:t>
      </w:r>
      <w:r>
        <w:rPr>
          <w:rFonts w:hint="eastAsia"/>
          <w:b/>
          <w:bCs/>
        </w:rPr>
        <w:t>}</w:t>
      </w:r>
      <w:r>
        <w:rPr>
          <w:b/>
          <w:bCs/>
        </w:rPr>
        <w:t xml:space="preserve"> </w:t>
      </w:r>
      <w:r w:rsidRPr="00D23028">
        <w:rPr>
          <w:rFonts w:hint="eastAsia"/>
          <w:b/>
          <w:bCs/>
        </w:rPr>
        <w:t>and X3=</w:t>
      </w:r>
      <w:r>
        <w:rPr>
          <w:rFonts w:hint="eastAsia"/>
          <w:b/>
          <w:bCs/>
        </w:rPr>
        <w:t xml:space="preserve"> {2, 4}</w:t>
      </w:r>
      <w:r>
        <w:rPr>
          <w:b/>
          <w:bCs/>
        </w:rPr>
        <w:t xml:space="preserve"> </w:t>
      </w:r>
      <w:r w:rsidRPr="00D23028">
        <w:rPr>
          <w:rFonts w:hint="eastAsia"/>
          <w:b/>
          <w:bCs/>
        </w:rPr>
        <w:t xml:space="preserve">can be starting point as the </w:t>
      </w:r>
      <w:r w:rsidRPr="00D23028">
        <w:rPr>
          <w:b/>
          <w:bCs/>
        </w:rPr>
        <w:t>enhancements of D2R TDM(A) for Device 2b and for Device C</w:t>
      </w:r>
      <w:r w:rsidRPr="00D23028">
        <w:rPr>
          <w:rFonts w:hint="eastAsia"/>
          <w:b/>
          <w:bCs/>
        </w:rPr>
        <w:t>.</w:t>
      </w:r>
    </w:p>
    <w:p w14:paraId="68C1A456" w14:textId="77777777" w:rsidR="00166EDA" w:rsidRPr="00D23028" w:rsidRDefault="00166EDA" w:rsidP="00166EDA">
      <w:pPr>
        <w:pStyle w:val="aa"/>
        <w:numPr>
          <w:ilvl w:val="0"/>
          <w:numId w:val="41"/>
        </w:numPr>
        <w:rPr>
          <w:b/>
          <w:bCs/>
          <w:lang w:eastAsia="zh-CN"/>
        </w:rPr>
      </w:pPr>
      <w:r w:rsidRPr="00D23028">
        <w:rPr>
          <w:rFonts w:hint="eastAsia"/>
          <w:b/>
          <w:bCs/>
          <w:lang w:eastAsia="zh-CN"/>
        </w:rPr>
        <w:t xml:space="preserve">Additional bits in </w:t>
      </w:r>
      <w:r w:rsidRPr="00D23028">
        <w:rPr>
          <w:b/>
          <w:bCs/>
          <w:i/>
          <w:iCs/>
          <w:lang w:eastAsia="zh-CN"/>
        </w:rPr>
        <w:t>D2R Scheduling Info</w:t>
      </w:r>
      <w:r w:rsidRPr="00D23028">
        <w:rPr>
          <w:rFonts w:hint="eastAsia"/>
          <w:b/>
          <w:bCs/>
          <w:lang w:eastAsia="zh-CN"/>
        </w:rPr>
        <w:t xml:space="preserve"> are needed which is up to RAN2 discussion.</w:t>
      </w:r>
    </w:p>
    <w:p w14:paraId="7FC122EC" w14:textId="77777777" w:rsidR="00166EDA" w:rsidRPr="00D23028" w:rsidRDefault="00166EDA" w:rsidP="00166EDA">
      <w:pPr>
        <w:rPr>
          <w:b/>
          <w:bCs/>
        </w:rPr>
      </w:pPr>
      <w:r w:rsidRPr="00D23028">
        <w:rPr>
          <w:rFonts w:hint="eastAsia"/>
          <w:b/>
          <w:bCs/>
        </w:rPr>
        <w:t xml:space="preserve">Proposal </w:t>
      </w:r>
      <w:r>
        <w:rPr>
          <w:b/>
          <w:bCs/>
        </w:rPr>
        <w:t>5</w:t>
      </w:r>
      <w:r w:rsidRPr="00D23028">
        <w:rPr>
          <w:rFonts w:hint="eastAsia"/>
          <w:b/>
          <w:bCs/>
        </w:rPr>
        <w:t xml:space="preserve">: </w:t>
      </w:r>
      <w:r w:rsidRPr="00D23028">
        <w:rPr>
          <w:b/>
          <w:bCs/>
        </w:rPr>
        <w:t>Device 2b and Device C</w:t>
      </w:r>
      <w:r w:rsidRPr="00D23028">
        <w:rPr>
          <w:rFonts w:hint="eastAsia"/>
          <w:b/>
          <w:bCs/>
        </w:rPr>
        <w:t xml:space="preserve"> </w:t>
      </w:r>
      <w:r>
        <w:rPr>
          <w:b/>
          <w:bCs/>
        </w:rPr>
        <w:t>are</w:t>
      </w:r>
      <w:r w:rsidRPr="00D23028">
        <w:rPr>
          <w:rFonts w:hint="eastAsia"/>
          <w:b/>
          <w:bCs/>
        </w:rPr>
        <w:t xml:space="preserve"> not required to perform </w:t>
      </w:r>
      <w:r w:rsidRPr="00D23028">
        <w:rPr>
          <w:b/>
          <w:bCs/>
        </w:rPr>
        <w:t>baseband small FS</w:t>
      </w:r>
      <w:r w:rsidRPr="00D23028">
        <w:rPr>
          <w:rFonts w:hint="eastAsia"/>
          <w:b/>
          <w:bCs/>
        </w:rPr>
        <w:t xml:space="preserve"> as defined in Rel-19.</w:t>
      </w:r>
    </w:p>
    <w:p w14:paraId="2F65BF0E" w14:textId="77777777" w:rsidR="00166EDA" w:rsidRDefault="00166EDA" w:rsidP="00166EDA">
      <w:pPr>
        <w:pStyle w:val="aa"/>
        <w:numPr>
          <w:ilvl w:val="0"/>
          <w:numId w:val="41"/>
        </w:numPr>
        <w:rPr>
          <w:b/>
          <w:bCs/>
          <w:lang w:eastAsia="zh-CN"/>
        </w:rPr>
      </w:pPr>
      <w:r>
        <w:rPr>
          <w:rFonts w:hint="eastAsia"/>
          <w:b/>
          <w:bCs/>
          <w:lang w:eastAsia="zh-CN"/>
        </w:rPr>
        <w:t>T</w:t>
      </w:r>
      <w:r w:rsidRPr="00D23028">
        <w:rPr>
          <w:b/>
          <w:bCs/>
          <w:lang w:eastAsia="zh-CN"/>
        </w:rPr>
        <w:t>he baseband signal can be directly adjusted to the intended frequency by up-conversion</w:t>
      </w:r>
      <w:r>
        <w:rPr>
          <w:rFonts w:hint="eastAsia"/>
          <w:b/>
          <w:bCs/>
          <w:lang w:eastAsia="zh-CN"/>
        </w:rPr>
        <w:t>.</w:t>
      </w:r>
    </w:p>
    <w:p w14:paraId="6BE9DE10" w14:textId="77777777" w:rsidR="00166EDA" w:rsidRDefault="00166EDA" w:rsidP="00166EDA">
      <w:pPr>
        <w:rPr>
          <w:b/>
          <w:bCs/>
        </w:rPr>
      </w:pPr>
      <w:r w:rsidRPr="002C4288">
        <w:rPr>
          <w:rFonts w:hint="eastAsia"/>
          <w:b/>
          <w:bCs/>
        </w:rPr>
        <w:t xml:space="preserve">Proposal </w:t>
      </w:r>
      <w:r>
        <w:rPr>
          <w:b/>
          <w:bCs/>
        </w:rPr>
        <w:t>6</w:t>
      </w:r>
      <w:r w:rsidRPr="002C4288">
        <w:rPr>
          <w:rFonts w:hint="eastAsia"/>
          <w:b/>
          <w:bCs/>
        </w:rPr>
        <w:t xml:space="preserve">: For </w:t>
      </w:r>
      <w:r>
        <w:rPr>
          <w:b/>
          <w:bCs/>
        </w:rPr>
        <w:t>determination of</w:t>
      </w:r>
      <w:r w:rsidRPr="002C4288">
        <w:rPr>
          <w:b/>
          <w:bCs/>
        </w:rPr>
        <w:t xml:space="preserve"> the frequency resource for D2R transmission</w:t>
      </w:r>
      <w:r w:rsidRPr="002C4288">
        <w:rPr>
          <w:rFonts w:hint="eastAsia"/>
          <w:b/>
          <w:bCs/>
        </w:rPr>
        <w:t xml:space="preserve">, </w:t>
      </w:r>
      <w:r w:rsidRPr="002C4288">
        <w:rPr>
          <w:b/>
          <w:bCs/>
        </w:rPr>
        <w:t>a central frequency</w:t>
      </w:r>
      <w:r w:rsidRPr="002C4288">
        <w:rPr>
          <w:rFonts w:hint="eastAsia"/>
          <w:b/>
          <w:bCs/>
        </w:rPr>
        <w:t xml:space="preserve"> f</w:t>
      </w:r>
      <w:r w:rsidRPr="001D41F4">
        <w:rPr>
          <w:b/>
          <w:bCs/>
          <w:vertAlign w:val="subscript"/>
        </w:rPr>
        <w:t>c</w:t>
      </w:r>
      <w:r w:rsidRPr="002C4288">
        <w:rPr>
          <w:rFonts w:hint="eastAsia"/>
          <w:b/>
          <w:bCs/>
        </w:rPr>
        <w:t xml:space="preserve"> is pre-defined/indicated by reader, </w:t>
      </w:r>
      <w:r>
        <w:rPr>
          <w:rFonts w:hint="eastAsia"/>
          <w:b/>
          <w:bCs/>
        </w:rPr>
        <w:t>the following two options can be considered for frequency resource indication</w:t>
      </w:r>
      <w:r w:rsidRPr="002C4288">
        <w:rPr>
          <w:rFonts w:hint="eastAsia"/>
          <w:b/>
          <w:bCs/>
        </w:rPr>
        <w:t xml:space="preserve"> </w:t>
      </w:r>
    </w:p>
    <w:p w14:paraId="05F900A1" w14:textId="77777777" w:rsidR="00166EDA" w:rsidRDefault="00166EDA" w:rsidP="00166EDA">
      <w:pPr>
        <w:pStyle w:val="aa"/>
        <w:numPr>
          <w:ilvl w:val="0"/>
          <w:numId w:val="41"/>
        </w:numPr>
        <w:rPr>
          <w:b/>
          <w:bCs/>
          <w:lang w:eastAsia="zh-CN"/>
        </w:rPr>
      </w:pPr>
      <w:r>
        <w:rPr>
          <w:rFonts w:hint="eastAsia"/>
          <w:b/>
          <w:bCs/>
          <w:lang w:eastAsia="zh-CN"/>
        </w:rPr>
        <w:t>Option 1: O</w:t>
      </w:r>
      <w:r w:rsidRPr="002C4288">
        <w:rPr>
          <w:rFonts w:hint="eastAsia"/>
          <w:b/>
          <w:bCs/>
          <w:lang w:eastAsia="zh-CN"/>
        </w:rPr>
        <w:t>ne or more offset represented by k*</w:t>
      </w:r>
      <w:proofErr w:type="spellStart"/>
      <w:r w:rsidRPr="002C4288">
        <w:rPr>
          <w:rFonts w:hint="eastAsia"/>
          <w:b/>
          <w:bCs/>
          <w:lang w:eastAsia="zh-CN"/>
        </w:rPr>
        <w:t>f</w:t>
      </w:r>
      <w:r w:rsidRPr="0044639A">
        <w:rPr>
          <w:rFonts w:hint="eastAsia"/>
          <w:b/>
          <w:bCs/>
          <w:vertAlign w:val="subscript"/>
        </w:rPr>
        <w:t>offset</w:t>
      </w:r>
      <w:proofErr w:type="spellEnd"/>
      <w:r w:rsidRPr="002C4288">
        <w:rPr>
          <w:rFonts w:hint="eastAsia"/>
          <w:b/>
          <w:bCs/>
          <w:lang w:eastAsia="zh-CN"/>
        </w:rPr>
        <w:t xml:space="preserve"> </w:t>
      </w:r>
      <w:r>
        <w:rPr>
          <w:rFonts w:hint="eastAsia"/>
          <w:b/>
          <w:bCs/>
          <w:lang w:eastAsia="zh-CN"/>
        </w:rPr>
        <w:t>are</w:t>
      </w:r>
      <w:r w:rsidRPr="002C4288">
        <w:rPr>
          <w:rFonts w:hint="eastAsia"/>
          <w:b/>
          <w:bCs/>
          <w:lang w:eastAsia="zh-CN"/>
        </w:rPr>
        <w:t xml:space="preserve"> indicated by reader</w:t>
      </w:r>
      <w:r>
        <w:rPr>
          <w:rFonts w:hint="eastAsia"/>
          <w:b/>
          <w:bCs/>
          <w:lang w:eastAsia="zh-CN"/>
        </w:rPr>
        <w:t>;</w:t>
      </w:r>
    </w:p>
    <w:p w14:paraId="3C99DADC" w14:textId="77777777" w:rsidR="00166EDA" w:rsidRPr="002C4288" w:rsidRDefault="00166EDA" w:rsidP="00166EDA">
      <w:pPr>
        <w:pStyle w:val="aa"/>
        <w:numPr>
          <w:ilvl w:val="0"/>
          <w:numId w:val="41"/>
        </w:numPr>
        <w:rPr>
          <w:b/>
          <w:bCs/>
          <w:lang w:eastAsia="zh-CN"/>
        </w:rPr>
      </w:pPr>
      <w:r>
        <w:rPr>
          <w:rFonts w:hint="eastAsia"/>
          <w:b/>
          <w:bCs/>
          <w:lang w:eastAsia="zh-CN"/>
        </w:rPr>
        <w:t>Option 2: O</w:t>
      </w:r>
      <w:r w:rsidRPr="002C4288">
        <w:rPr>
          <w:rFonts w:hint="eastAsia"/>
          <w:b/>
          <w:bCs/>
          <w:lang w:eastAsia="zh-CN"/>
        </w:rPr>
        <w:t>ne or more</w:t>
      </w:r>
      <w:r>
        <w:rPr>
          <w:rFonts w:hint="eastAsia"/>
          <w:b/>
          <w:bCs/>
          <w:lang w:eastAsia="zh-CN"/>
        </w:rPr>
        <w:t xml:space="preserve"> (sub)-channels pre-defined according to the transmission BW are indicated by reader;</w:t>
      </w:r>
    </w:p>
    <w:p w14:paraId="756DF080" w14:textId="77777777" w:rsidR="00166EDA" w:rsidRPr="002C4288" w:rsidRDefault="00166EDA" w:rsidP="00166EDA">
      <w:pPr>
        <w:pStyle w:val="aa"/>
        <w:numPr>
          <w:ilvl w:val="0"/>
          <w:numId w:val="41"/>
        </w:numPr>
        <w:rPr>
          <w:b/>
          <w:bCs/>
          <w:lang w:eastAsia="zh-CN"/>
        </w:rPr>
      </w:pPr>
      <w:r w:rsidRPr="002C4288">
        <w:rPr>
          <w:rFonts w:hint="eastAsia"/>
          <w:b/>
          <w:bCs/>
          <w:lang w:eastAsia="zh-CN"/>
        </w:rPr>
        <w:t xml:space="preserve">Note: </w:t>
      </w:r>
      <w:r>
        <w:rPr>
          <w:rFonts w:hint="eastAsia"/>
          <w:b/>
          <w:bCs/>
          <w:lang w:eastAsia="zh-CN"/>
        </w:rPr>
        <w:t>Both of the options</w:t>
      </w:r>
      <w:r w:rsidRPr="002C4288">
        <w:rPr>
          <w:rFonts w:hint="eastAsia"/>
          <w:b/>
          <w:bCs/>
          <w:lang w:eastAsia="zh-CN"/>
        </w:rPr>
        <w:t xml:space="preserve"> should </w:t>
      </w:r>
      <w:r w:rsidRPr="002C4288">
        <w:rPr>
          <w:b/>
          <w:bCs/>
          <w:lang w:eastAsia="zh-CN"/>
        </w:rPr>
        <w:t>guarantee</w:t>
      </w:r>
      <w:r w:rsidRPr="002C4288">
        <w:rPr>
          <w:rFonts w:hint="eastAsia"/>
          <w:b/>
          <w:bCs/>
          <w:lang w:eastAsia="zh-CN"/>
        </w:rPr>
        <w:t xml:space="preserve"> that there is guard-band in between two </w:t>
      </w:r>
      <w:r w:rsidRPr="002C4288">
        <w:rPr>
          <w:b/>
          <w:bCs/>
          <w:lang w:eastAsia="zh-CN"/>
        </w:rPr>
        <w:t>adjacent</w:t>
      </w:r>
      <w:r w:rsidRPr="002C4288">
        <w:rPr>
          <w:rFonts w:hint="eastAsia"/>
          <w:b/>
          <w:bCs/>
          <w:lang w:eastAsia="zh-CN"/>
        </w:rPr>
        <w:t xml:space="preserve"> frequency resources. </w:t>
      </w:r>
    </w:p>
    <w:p w14:paraId="15B062C0" w14:textId="77777777" w:rsidR="00166EDA" w:rsidRDefault="00166EDA" w:rsidP="00166EDA">
      <w:pPr>
        <w:pStyle w:val="aa"/>
        <w:numPr>
          <w:ilvl w:val="0"/>
          <w:numId w:val="41"/>
        </w:numPr>
        <w:rPr>
          <w:b/>
          <w:bCs/>
          <w:lang w:eastAsia="zh-CN"/>
        </w:rPr>
      </w:pPr>
      <w:r w:rsidRPr="002C4288">
        <w:rPr>
          <w:rFonts w:hint="eastAsia"/>
          <w:b/>
          <w:bCs/>
          <w:lang w:eastAsia="zh-CN"/>
        </w:rPr>
        <w:t xml:space="preserve">After obtaining the indication and selecting (only for CBRA) the frequency resource, the device can </w:t>
      </w:r>
      <w:r w:rsidRPr="002C4288">
        <w:rPr>
          <w:b/>
          <w:bCs/>
          <w:lang w:eastAsia="zh-CN"/>
        </w:rPr>
        <w:t xml:space="preserve">adjust the LO towards </w:t>
      </w:r>
      <w:r w:rsidRPr="002C4288">
        <w:rPr>
          <w:rFonts w:hint="eastAsia"/>
          <w:b/>
          <w:bCs/>
          <w:lang w:eastAsia="zh-CN"/>
        </w:rPr>
        <w:t>the</w:t>
      </w:r>
      <w:r w:rsidRPr="002C4288">
        <w:rPr>
          <w:b/>
          <w:bCs/>
          <w:lang w:eastAsia="zh-CN"/>
        </w:rPr>
        <w:t xml:space="preserve"> desired frequency</w:t>
      </w:r>
      <w:r w:rsidRPr="002C4288">
        <w:rPr>
          <w:rFonts w:hint="eastAsia"/>
          <w:b/>
          <w:bCs/>
          <w:lang w:eastAsia="zh-CN"/>
        </w:rPr>
        <w:t>, as aforementioned.</w:t>
      </w:r>
    </w:p>
    <w:p w14:paraId="7F3C82E6" w14:textId="7D760C36" w:rsidR="00B01F61" w:rsidRDefault="00B01F61" w:rsidP="00B01F61">
      <w:pPr>
        <w:rPr>
          <w:b/>
          <w:bCs/>
        </w:rPr>
      </w:pPr>
      <w:r w:rsidRPr="001D41F4">
        <w:rPr>
          <w:b/>
          <w:bCs/>
        </w:rPr>
        <w:t>Pro</w:t>
      </w:r>
      <w:r>
        <w:rPr>
          <w:b/>
          <w:bCs/>
        </w:rPr>
        <w:t>posal 7: For D2R transmission, the occupied bandwidth consists of transmission bandwidth and guard-bands, where transmission bandwidth may depend on chip duration and size of guard-bands may depend on the outcome of CFO calibration.</w:t>
      </w:r>
    </w:p>
    <w:p w14:paraId="5539EDE7" w14:textId="77777777" w:rsidR="00B01F61" w:rsidRDefault="00B01F61" w:rsidP="00B01F61">
      <w:pPr>
        <w:rPr>
          <w:b/>
          <w:bCs/>
        </w:rPr>
      </w:pPr>
      <w:r w:rsidRPr="001D41F4">
        <w:rPr>
          <w:b/>
          <w:bCs/>
        </w:rPr>
        <w:t>Pro</w:t>
      </w:r>
      <w:r>
        <w:rPr>
          <w:b/>
          <w:bCs/>
        </w:rPr>
        <w:t xml:space="preserve">posal 8: </w:t>
      </w:r>
      <w:r w:rsidRPr="000B04BB">
        <w:rPr>
          <w:b/>
          <w:bCs/>
        </w:rPr>
        <w:t xml:space="preserve">D2R CDM(A) </w:t>
      </w:r>
      <w:r w:rsidRPr="000B04BB">
        <w:rPr>
          <w:rFonts w:hint="eastAsia"/>
          <w:b/>
          <w:bCs/>
        </w:rPr>
        <w:t>by</w:t>
      </w:r>
      <w:r w:rsidRPr="000B04BB">
        <w:rPr>
          <w:b/>
          <w:bCs/>
        </w:rPr>
        <w:t xml:space="preserve"> sequence-based Msg1</w:t>
      </w:r>
      <w:r w:rsidRPr="000B04BB">
        <w:rPr>
          <w:rFonts w:hint="eastAsia"/>
          <w:b/>
          <w:bCs/>
        </w:rPr>
        <w:t xml:space="preserve"> is very difficult for device 2b due to the large residual SFO/CFO.</w:t>
      </w:r>
    </w:p>
    <w:p w14:paraId="165F3D8D" w14:textId="77777777" w:rsidR="00B01F61" w:rsidRPr="008573DE" w:rsidRDefault="00B01F61" w:rsidP="00B01F61">
      <w:pPr>
        <w:rPr>
          <w:b/>
          <w:bCs/>
        </w:rPr>
      </w:pPr>
      <w:r>
        <w:rPr>
          <w:rFonts w:hint="eastAsia"/>
          <w:b/>
          <w:bCs/>
        </w:rPr>
        <w:t xml:space="preserve">Proposal </w:t>
      </w:r>
      <w:r>
        <w:rPr>
          <w:b/>
          <w:bCs/>
        </w:rPr>
        <w:t>9</w:t>
      </w:r>
      <w:r>
        <w:rPr>
          <w:rFonts w:hint="eastAsia"/>
          <w:b/>
          <w:bCs/>
        </w:rPr>
        <w:t xml:space="preserve">: For D2R, enhancements on D2R signal, e.g., longer sequence or </w:t>
      </w:r>
      <w:r>
        <w:rPr>
          <w:b/>
          <w:bCs/>
        </w:rPr>
        <w:t>denser</w:t>
      </w:r>
      <w:r>
        <w:rPr>
          <w:rFonts w:hint="eastAsia"/>
          <w:b/>
          <w:bCs/>
        </w:rPr>
        <w:t xml:space="preserve"> interval for preamble/ midamble </w:t>
      </w:r>
      <w:r w:rsidRPr="008573DE">
        <w:rPr>
          <w:rFonts w:hint="eastAsia"/>
          <w:b/>
          <w:bCs/>
        </w:rPr>
        <w:t>can be supported only when the</w:t>
      </w:r>
      <w:r w:rsidRPr="008573DE">
        <w:rPr>
          <w:b/>
          <w:bCs/>
        </w:rPr>
        <w:t xml:space="preserve"> bottleneck</w:t>
      </w:r>
      <w:r w:rsidRPr="008573DE">
        <w:rPr>
          <w:rFonts w:hint="eastAsia"/>
          <w:b/>
          <w:bCs/>
        </w:rPr>
        <w:t xml:space="preserve"> still has been identified for the D2R coverage based on the Rel-19 </w:t>
      </w:r>
      <w:r>
        <w:rPr>
          <w:rFonts w:hint="eastAsia"/>
          <w:b/>
          <w:bCs/>
        </w:rPr>
        <w:t>preamble and midamble design</w:t>
      </w:r>
      <w:r w:rsidRPr="008573DE">
        <w:rPr>
          <w:rFonts w:hint="eastAsia"/>
          <w:b/>
          <w:bCs/>
        </w:rPr>
        <w:t>.</w:t>
      </w:r>
    </w:p>
    <w:p w14:paraId="5EC90F3B" w14:textId="77777777" w:rsidR="00B01F61" w:rsidRPr="00631634" w:rsidRDefault="00B01F61" w:rsidP="00B01F61">
      <w:pPr>
        <w:pStyle w:val="aa"/>
        <w:numPr>
          <w:ilvl w:val="0"/>
          <w:numId w:val="41"/>
        </w:numPr>
        <w:rPr>
          <w:b/>
          <w:bCs/>
          <w:lang w:eastAsia="zh-CN"/>
        </w:rPr>
      </w:pPr>
      <w:r w:rsidRPr="008573DE">
        <w:rPr>
          <w:rFonts w:hint="eastAsia"/>
          <w:b/>
          <w:bCs/>
          <w:lang w:eastAsia="zh-CN"/>
        </w:rPr>
        <w:t xml:space="preserve">Otherwise, the </w:t>
      </w:r>
      <w:r>
        <w:rPr>
          <w:rFonts w:hint="eastAsia"/>
          <w:b/>
          <w:bCs/>
          <w:lang w:eastAsia="zh-CN"/>
        </w:rPr>
        <w:t>preamble and midamble design</w:t>
      </w:r>
      <w:r w:rsidRPr="008573DE">
        <w:rPr>
          <w:rFonts w:hint="eastAsia"/>
          <w:b/>
          <w:bCs/>
          <w:lang w:eastAsia="zh-CN"/>
        </w:rPr>
        <w:t xml:space="preserve"> defined in Rel-19 should be reused for Rel-20 A-IoT.</w:t>
      </w:r>
    </w:p>
    <w:p w14:paraId="5AA4D0C5" w14:textId="77777777" w:rsidR="00B01F61" w:rsidRPr="00631634" w:rsidRDefault="00B01F61" w:rsidP="00B01F61">
      <w:pPr>
        <w:jc w:val="both"/>
        <w:rPr>
          <w:b/>
          <w:bCs/>
        </w:rPr>
      </w:pPr>
      <w:r w:rsidRPr="00631634">
        <w:rPr>
          <w:b/>
          <w:bCs/>
        </w:rPr>
        <w:t>Proposal</w:t>
      </w:r>
      <w:r>
        <w:rPr>
          <w:rFonts w:hint="eastAsia"/>
          <w:b/>
          <w:bCs/>
        </w:rPr>
        <w:t xml:space="preserve"> </w:t>
      </w:r>
      <w:r>
        <w:rPr>
          <w:b/>
          <w:bCs/>
        </w:rPr>
        <w:t>10</w:t>
      </w:r>
      <w:r w:rsidRPr="00631634">
        <w:rPr>
          <w:b/>
          <w:bCs/>
        </w:rPr>
        <w:t xml:space="preserve">: Separate indication of D2R preamble and D2R midamble can be considered for </w:t>
      </w:r>
      <w:r>
        <w:rPr>
          <w:rFonts w:hint="eastAsia"/>
          <w:b/>
          <w:bCs/>
        </w:rPr>
        <w:t xml:space="preserve">study in </w:t>
      </w:r>
      <w:r w:rsidRPr="00631634">
        <w:rPr>
          <w:b/>
          <w:bCs/>
        </w:rPr>
        <w:t>Rel-20.</w:t>
      </w:r>
    </w:p>
    <w:p w14:paraId="5B9CB76A" w14:textId="474780DB" w:rsidR="00F11210" w:rsidRPr="00296642" w:rsidRDefault="00F11210" w:rsidP="00F11210">
      <w:pPr>
        <w:rPr>
          <w:b/>
          <w:bCs/>
        </w:rPr>
      </w:pPr>
      <w:r w:rsidRPr="00296642">
        <w:rPr>
          <w:b/>
          <w:bCs/>
        </w:rPr>
        <w:lastRenderedPageBreak/>
        <w:t>Proposal</w:t>
      </w:r>
      <w:r>
        <w:rPr>
          <w:rFonts w:hint="eastAsia"/>
          <w:b/>
          <w:bCs/>
        </w:rPr>
        <w:t xml:space="preserve"> 1</w:t>
      </w:r>
      <w:r w:rsidR="00B01F61">
        <w:rPr>
          <w:b/>
          <w:bCs/>
        </w:rPr>
        <w:t>1</w:t>
      </w:r>
      <w:r w:rsidRPr="00296642">
        <w:rPr>
          <w:b/>
          <w:bCs/>
        </w:rPr>
        <w:t>: Study different D2R midamble sequences indicated for insertion within one PDRCH.</w:t>
      </w:r>
    </w:p>
    <w:p w14:paraId="2EA86321" w14:textId="54F8C96C" w:rsidR="00513C21" w:rsidRDefault="00513C21" w:rsidP="00513C21">
      <w:pPr>
        <w:spacing w:before="240" w:after="240"/>
        <w:rPr>
          <w:rFonts w:cs="Times New Roman"/>
          <w:b/>
          <w:bCs/>
          <w:lang w:val="en-GB"/>
        </w:rPr>
      </w:pPr>
      <w:r w:rsidRPr="0A155DAE">
        <w:rPr>
          <w:rFonts w:eastAsia="Times New Roman" w:cs="Times New Roman"/>
          <w:b/>
          <w:bCs/>
          <w:lang w:val="en-GB"/>
        </w:rPr>
        <w:t>Proposal</w:t>
      </w:r>
      <w:r w:rsidR="00175F8D">
        <w:rPr>
          <w:rFonts w:eastAsia="Times New Roman" w:cs="Times New Roman"/>
          <w:b/>
          <w:bCs/>
          <w:lang w:val="en-GB"/>
        </w:rPr>
        <w:t xml:space="preserve"> </w:t>
      </w:r>
      <w:r w:rsidR="00BC1151">
        <w:rPr>
          <w:rFonts w:cs="Times New Roman" w:hint="eastAsia"/>
          <w:b/>
          <w:bCs/>
          <w:lang w:val="en-GB"/>
        </w:rPr>
        <w:t>1</w:t>
      </w:r>
      <w:r w:rsidR="00B01F61">
        <w:rPr>
          <w:rFonts w:cs="Times New Roman"/>
          <w:b/>
          <w:bCs/>
          <w:lang w:val="en-GB"/>
        </w:rPr>
        <w:t>2</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Coefficients of timing parameters should be refined due to SFO improvement</w:t>
      </w:r>
      <w:r>
        <w:rPr>
          <w:rFonts w:cs="Times New Roman" w:hint="eastAsia"/>
          <w:b/>
          <w:bCs/>
          <w:lang w:val="en-GB"/>
        </w:rPr>
        <w:t>.</w:t>
      </w:r>
    </w:p>
    <w:p w14:paraId="60F02FE6" w14:textId="4BF60A76" w:rsidR="00513C21" w:rsidRDefault="00513C21" w:rsidP="00513C21">
      <w:pPr>
        <w:spacing w:before="240" w:after="240"/>
        <w:rPr>
          <w:rFonts w:cs="Times New Roman"/>
          <w:b/>
          <w:bCs/>
          <w:lang w:val="en-GB"/>
        </w:rPr>
      </w:pPr>
      <w:r w:rsidRPr="0A155DAE">
        <w:rPr>
          <w:rFonts w:eastAsia="Times New Roman" w:cs="Times New Roman"/>
          <w:b/>
          <w:bCs/>
          <w:lang w:val="en-GB"/>
        </w:rPr>
        <w:t xml:space="preserve">Proposal </w:t>
      </w:r>
      <w:r w:rsidR="00175F8D">
        <w:rPr>
          <w:rFonts w:cs="Times New Roman"/>
          <w:b/>
          <w:bCs/>
          <w:lang w:val="en-GB"/>
        </w:rPr>
        <w:t>1</w:t>
      </w:r>
      <w:r w:rsidR="00B01F61">
        <w:rPr>
          <w:rFonts w:cs="Times New Roman"/>
          <w:b/>
          <w:bCs/>
          <w:lang w:val="en-GB"/>
        </w:rPr>
        <w:t>3</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 xml:space="preserve">For determination </w:t>
      </w:r>
      <w:r w:rsidRPr="00ED3C84">
        <w:rPr>
          <w:rFonts w:cs="Times New Roman"/>
          <w:b/>
          <w:bCs/>
          <w:lang w:val="en-GB"/>
        </w:rPr>
        <w:t xml:space="preserve">of </w:t>
      </w:r>
      <m:oMath>
        <m:sSub>
          <m:sSubPr>
            <m:ctrlPr>
              <w:rPr>
                <w:rFonts w:ascii="Cambria Math" w:hAnsi="Cambria Math" w:cs="Times New Roman"/>
                <w:b/>
                <w:bCs/>
                <w:i/>
                <w:iCs/>
                <w:szCs w:val="20"/>
              </w:rPr>
            </m:ctrlPr>
          </m:sSubPr>
          <m:e>
            <m:r>
              <m:rPr>
                <m:sty m:val="bi"/>
              </m:rPr>
              <w:rPr>
                <w:rFonts w:ascii="Cambria Math" w:hAnsi="Cambria Math" w:cs="Times New Roman"/>
                <w:szCs w:val="20"/>
              </w:rPr>
              <m:t>T</m:t>
            </m:r>
          </m:e>
          <m:sub>
            <m:r>
              <m:rPr>
                <m:sty m:val="bi"/>
              </m:rPr>
              <w:rPr>
                <w:rFonts w:ascii="Cambria Math" w:hAnsi="Cambria Math" w:cs="Times New Roman" w:hint="eastAsia"/>
                <w:szCs w:val="20"/>
              </w:rPr>
              <m:t>R</m:t>
            </m:r>
            <m:r>
              <m:rPr>
                <m:sty m:val="bi"/>
              </m:rPr>
              <w:rPr>
                <w:rFonts w:ascii="Cambria Math" w:hAnsi="Cambria Math" w:cs="Times New Roman" w:hint="eastAsia"/>
                <w:szCs w:val="20"/>
              </w:rPr>
              <m:t>→</m:t>
            </m:r>
            <m:r>
              <m:rPr>
                <m:sty m:val="bi"/>
              </m:rPr>
              <w:rPr>
                <w:rFonts w:ascii="Cambria Math" w:hAnsi="Cambria Math" w:cs="Times New Roman"/>
                <w:szCs w:val="20"/>
              </w:rPr>
              <m:t>D</m:t>
            </m:r>
          </m:sub>
        </m:sSub>
      </m:oMath>
      <w:r w:rsidRPr="001D41F4">
        <w:rPr>
          <w:rFonts w:cs="Times New Roman"/>
          <w:b/>
          <w:bCs/>
          <w:iCs/>
          <w:szCs w:val="20"/>
        </w:rPr>
        <w:t xml:space="preserve">, </w:t>
      </w:r>
      <w:r>
        <w:rPr>
          <w:rFonts w:cs="Times New Roman"/>
          <w:b/>
          <w:bCs/>
          <w:iCs/>
          <w:szCs w:val="20"/>
        </w:rPr>
        <w:t>time parameter related to R2D FEC decoding should be considered when FEC is applied on R2D transmission</w:t>
      </w:r>
      <w:r>
        <w:rPr>
          <w:rFonts w:cs="Times New Roman" w:hint="eastAsia"/>
          <w:b/>
          <w:bCs/>
          <w:lang w:val="en-GB"/>
        </w:rPr>
        <w:t>.</w:t>
      </w:r>
    </w:p>
    <w:p w14:paraId="3E6BCA1A" w14:textId="77777777" w:rsidR="00502FFA" w:rsidRPr="00502FFA" w:rsidRDefault="00502FFA" w:rsidP="00513C21">
      <w:pPr>
        <w:spacing w:before="240" w:after="240"/>
        <w:rPr>
          <w:rFonts w:cs="Times New Roman"/>
          <w:szCs w:val="20"/>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2205AF5C" w:rsidR="00CA6BA0" w:rsidRDefault="46B9882B" w:rsidP="006838EA">
      <w:pPr>
        <w:pStyle w:val="3gpptxt"/>
        <w:jc w:val="both"/>
        <w:rPr>
          <w:lang w:val="en-US"/>
        </w:rPr>
      </w:pPr>
      <w:r>
        <w:t>[</w:t>
      </w:r>
      <w:r w:rsidR="003A4C33">
        <w:t>1</w:t>
      </w:r>
      <w:r>
        <w:t>]</w:t>
      </w:r>
      <w:r w:rsidR="00CA6BA0">
        <w:tab/>
      </w:r>
      <w:r w:rsidRPr="3F3B2338">
        <w:rPr>
          <w:lang w:val="en-US"/>
        </w:rPr>
        <w:t>RP-</w:t>
      </w:r>
      <w:r w:rsidR="004D282D" w:rsidRPr="3F3B2338">
        <w:t>2</w:t>
      </w:r>
      <w:r w:rsidR="004D282D">
        <w:t>52964</w:t>
      </w:r>
      <w:r w:rsidRPr="3F3B2338">
        <w:rPr>
          <w:lang w:val="en-US"/>
        </w:rPr>
        <w:t xml:space="preserve">, </w:t>
      </w:r>
      <w:r w:rsidR="00CF041C" w:rsidRPr="001D41F4">
        <w:t>Revised SID: Study on enhancements for solutions for Ambient IoT (Internet of Things) in NR outdoor for active devices</w:t>
      </w:r>
      <w:r w:rsidRPr="3F3B2338">
        <w:rPr>
          <w:lang w:val="en-US"/>
        </w:rPr>
        <w:t>, 3GPP TSG RAN Meeting #10</w:t>
      </w:r>
      <w:r w:rsidR="00CF041C">
        <w:rPr>
          <w:lang w:val="en-US"/>
        </w:rPr>
        <w:t>9</w:t>
      </w:r>
      <w:r w:rsidRPr="3F3B2338">
        <w:rPr>
          <w:lang w:val="en-US"/>
        </w:rPr>
        <w:t xml:space="preserve">, </w:t>
      </w:r>
      <w:r w:rsidR="00CF041C">
        <w:rPr>
          <w:lang w:val="en-US"/>
        </w:rPr>
        <w:t>September</w:t>
      </w:r>
      <w:r w:rsidRPr="3F3B2338">
        <w:rPr>
          <w:lang w:val="en-US"/>
        </w:rPr>
        <w:t xml:space="preserve"> </w:t>
      </w:r>
      <w:r w:rsidR="00CF041C">
        <w:rPr>
          <w:lang w:val="en-US"/>
        </w:rPr>
        <w:t>15</w:t>
      </w:r>
      <w:r w:rsidRPr="3F3B2338">
        <w:rPr>
          <w:lang w:val="en-US"/>
        </w:rPr>
        <w:t>-1</w:t>
      </w:r>
      <w:r w:rsidR="00CF041C">
        <w:rPr>
          <w:lang w:val="en-US"/>
        </w:rPr>
        <w:t>8</w:t>
      </w:r>
      <w:r w:rsidRPr="3F3B2338">
        <w:rPr>
          <w:lang w:val="en-US"/>
        </w:rPr>
        <w:t>, 202</w:t>
      </w:r>
      <w:r w:rsidR="00397D5B">
        <w:rPr>
          <w:lang w:val="en-US"/>
        </w:rPr>
        <w:t>5</w:t>
      </w:r>
      <w:r w:rsidRPr="3F3B2338">
        <w:rPr>
          <w:lang w:val="en-US"/>
        </w:rPr>
        <w:t>.</w:t>
      </w:r>
    </w:p>
    <w:p w14:paraId="1AB2439E" w14:textId="4EB4BFE4" w:rsidR="00BB4997" w:rsidRDefault="002F4163" w:rsidP="00BB4997">
      <w:pPr>
        <w:pStyle w:val="3gpptxt"/>
        <w:jc w:val="both"/>
        <w:rPr>
          <w:rFonts w:eastAsiaTheme="minorEastAsia"/>
          <w:lang w:val="en-US" w:eastAsia="zh-CN"/>
        </w:rPr>
      </w:pPr>
      <w:r>
        <w:rPr>
          <w:rFonts w:eastAsiaTheme="minorEastAsia" w:hint="eastAsia"/>
          <w:lang w:val="en-US" w:eastAsia="zh-CN"/>
        </w:rPr>
        <w:t>[2</w:t>
      </w:r>
      <w:r w:rsidR="00BB4997">
        <w:rPr>
          <w:rFonts w:eastAsiaTheme="minorEastAsia"/>
          <w:lang w:val="en-US" w:eastAsia="zh-CN"/>
        </w:rPr>
        <w:t>]</w:t>
      </w:r>
      <w:r w:rsidR="00BB4997">
        <w:rPr>
          <w:rFonts w:eastAsiaTheme="minorEastAsia"/>
          <w:lang w:val="en-US" w:eastAsia="zh-CN"/>
        </w:rPr>
        <w:tab/>
      </w:r>
      <w:r w:rsidR="00BB4997" w:rsidRPr="00105204">
        <w:rPr>
          <w:rFonts w:eastAsiaTheme="minorEastAsia"/>
          <w:lang w:val="en-US" w:eastAsia="zh-CN"/>
        </w:rPr>
        <w:t>Draft_Minutes_report_RAN1#122</w:t>
      </w:r>
      <w:r w:rsidR="00386D79">
        <w:rPr>
          <w:rFonts w:eastAsiaTheme="minorEastAsia"/>
          <w:lang w:val="en-US" w:eastAsia="zh-CN"/>
        </w:rPr>
        <w:t>bis</w:t>
      </w:r>
      <w:r w:rsidR="00BB4997" w:rsidRPr="00105204">
        <w:rPr>
          <w:rFonts w:eastAsiaTheme="minorEastAsia"/>
          <w:lang w:val="en-US" w:eastAsia="zh-CN"/>
        </w:rPr>
        <w:t>_v</w:t>
      </w:r>
      <w:r w:rsidR="00386D79">
        <w:rPr>
          <w:rFonts w:eastAsiaTheme="minorEastAsia"/>
          <w:lang w:val="en-US" w:eastAsia="zh-CN"/>
        </w:rPr>
        <w:t>104</w:t>
      </w:r>
    </w:p>
    <w:p w14:paraId="27220A73" w14:textId="40E866AF" w:rsidR="002A19C0" w:rsidRDefault="003D0AB5" w:rsidP="00682778">
      <w:pPr>
        <w:pStyle w:val="3gpptxt"/>
        <w:jc w:val="both"/>
        <w:rPr>
          <w:rFonts w:eastAsiaTheme="minorEastAsia"/>
          <w:lang w:val="en-US" w:eastAsia="zh-CN"/>
        </w:rPr>
      </w:pPr>
      <w:r>
        <w:rPr>
          <w:rFonts w:eastAsiaTheme="minorEastAsia" w:hint="eastAsia"/>
          <w:lang w:val="en-US" w:eastAsia="zh-CN"/>
        </w:rPr>
        <w:t>[</w:t>
      </w:r>
      <w:r w:rsidR="0005192D">
        <w:rPr>
          <w:rFonts w:eastAsiaTheme="minorEastAsia"/>
          <w:lang w:val="en-US" w:eastAsia="zh-CN"/>
        </w:rPr>
        <w:t>3</w:t>
      </w:r>
      <w:r>
        <w:rPr>
          <w:rFonts w:eastAsiaTheme="minorEastAsia"/>
          <w:lang w:val="en-US" w:eastAsia="zh-CN"/>
        </w:rPr>
        <w:t>]</w:t>
      </w:r>
      <w:r>
        <w:rPr>
          <w:rFonts w:eastAsiaTheme="minorEastAsia"/>
          <w:lang w:val="en-US" w:eastAsia="zh-CN"/>
        </w:rPr>
        <w:tab/>
      </w:r>
      <w:r w:rsidRPr="00105204">
        <w:rPr>
          <w:rFonts w:eastAsiaTheme="minorEastAsia"/>
          <w:lang w:val="en-US" w:eastAsia="zh-CN"/>
        </w:rPr>
        <w:t>Draft_Minutes_report_RAN1#122</w:t>
      </w:r>
      <w:r w:rsidR="00BD376D">
        <w:rPr>
          <w:rFonts w:eastAsiaTheme="minorEastAsia"/>
          <w:lang w:val="en-US" w:eastAsia="zh-CN"/>
        </w:rPr>
        <w:t>_v100</w:t>
      </w:r>
    </w:p>
    <w:p w14:paraId="4B4A8374" w14:textId="40411137" w:rsidR="0005192D" w:rsidRDefault="0005192D" w:rsidP="0005192D">
      <w:pPr>
        <w:pStyle w:val="3gpptxt"/>
        <w:jc w:val="both"/>
        <w:rPr>
          <w:lang w:val="en-US"/>
        </w:rPr>
      </w:pPr>
      <w:r>
        <w:t>[4]</w:t>
      </w:r>
      <w:r>
        <w:tab/>
      </w:r>
      <w:r>
        <w:rPr>
          <w:lang w:val="en-US"/>
        </w:rPr>
        <w:t>TR 38.769 v2.0.0, Study on solutions for ambient IoT (Internet of Things), 2024-12</w:t>
      </w:r>
      <w:r w:rsidRPr="3F3B2338">
        <w:rPr>
          <w:lang w:val="en-US"/>
        </w:rPr>
        <w:t>.</w:t>
      </w:r>
    </w:p>
    <w:p w14:paraId="67929584" w14:textId="41D86EDE" w:rsidR="00626055" w:rsidRDefault="00626055" w:rsidP="00682778">
      <w:pPr>
        <w:pStyle w:val="3gpptxt"/>
        <w:jc w:val="both"/>
        <w:rPr>
          <w:rFonts w:eastAsiaTheme="minorEastAsia"/>
          <w:lang w:val="en-US" w:eastAsia="zh-CN"/>
        </w:rPr>
      </w:pPr>
      <w:r>
        <w:rPr>
          <w:rFonts w:eastAsiaTheme="minorEastAsia" w:hint="eastAsia"/>
          <w:lang w:val="en-US" w:eastAsia="zh-CN"/>
        </w:rPr>
        <w:t>[5]</w:t>
      </w:r>
      <w:r>
        <w:rPr>
          <w:rFonts w:eastAsiaTheme="minorEastAsia"/>
          <w:lang w:val="en-US" w:eastAsia="zh-CN"/>
        </w:rPr>
        <w:tab/>
      </w:r>
      <w:r>
        <w:rPr>
          <w:rFonts w:eastAsiaTheme="minorEastAsia" w:hint="eastAsia"/>
          <w:lang w:val="en-US" w:eastAsia="zh-CN"/>
        </w:rPr>
        <w:t xml:space="preserve">TR 38.291, </w:t>
      </w:r>
      <w:r w:rsidR="00682778" w:rsidRPr="00682778">
        <w:rPr>
          <w:rFonts w:eastAsiaTheme="minorEastAsia"/>
          <w:lang w:val="en-US" w:eastAsia="zh-CN"/>
        </w:rPr>
        <w:t>Ambient IoT Physical layer</w:t>
      </w:r>
      <w:r w:rsidR="00682778">
        <w:rPr>
          <w:rFonts w:eastAsiaTheme="minorEastAsia" w:hint="eastAsia"/>
          <w:lang w:val="en-US" w:eastAsia="zh-CN"/>
        </w:rPr>
        <w:t xml:space="preserve"> </w:t>
      </w:r>
      <w:r w:rsidR="00682778" w:rsidRPr="00682778">
        <w:rPr>
          <w:rFonts w:eastAsiaTheme="minorEastAsia"/>
          <w:lang w:val="en-US" w:eastAsia="zh-CN"/>
        </w:rPr>
        <w:t>(Release 19)</w:t>
      </w:r>
      <w:r w:rsidR="00682778">
        <w:rPr>
          <w:rFonts w:eastAsiaTheme="minorEastAsia" w:hint="eastAsia"/>
          <w:lang w:val="en-US" w:eastAsia="zh-CN"/>
        </w:rPr>
        <w:t xml:space="preserve">, </w:t>
      </w:r>
      <w:r w:rsidR="00A018BF" w:rsidRPr="00A018BF">
        <w:rPr>
          <w:rFonts w:eastAsiaTheme="minorEastAsia"/>
          <w:lang w:val="en-US" w:eastAsia="zh-CN"/>
        </w:rPr>
        <w:t>V19.0.0 (2025-06)</w:t>
      </w:r>
      <w:r w:rsidR="00A018BF">
        <w:rPr>
          <w:rFonts w:eastAsiaTheme="minorEastAsia" w:hint="eastAsia"/>
          <w:lang w:val="en-US" w:eastAsia="zh-CN"/>
        </w:rPr>
        <w:t>.</w:t>
      </w:r>
    </w:p>
    <w:p w14:paraId="5B7FBF99" w14:textId="2C8612EF" w:rsidR="00550D26" w:rsidRPr="001F27FF" w:rsidRDefault="00550D26" w:rsidP="006838EA">
      <w:pPr>
        <w:pStyle w:val="3gpptxt"/>
        <w:jc w:val="both"/>
        <w:rPr>
          <w:rFonts w:eastAsiaTheme="minorEastAsia"/>
          <w:lang w:val="en-US" w:eastAsia="zh-CN"/>
        </w:rPr>
      </w:pPr>
    </w:p>
    <w:sectPr w:rsidR="00550D26" w:rsidRPr="001F27FF" w:rsidSect="005D10D5">
      <w:headerReference w:type="default" r:id="rId10"/>
      <w:footerReference w:type="default" r:id="rId11"/>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F0DF3" w14:textId="77777777" w:rsidR="00C7671A" w:rsidRDefault="00C7671A" w:rsidP="005D10D5">
      <w:pPr>
        <w:spacing w:after="0"/>
      </w:pPr>
      <w:r>
        <w:separator/>
      </w:r>
    </w:p>
  </w:endnote>
  <w:endnote w:type="continuationSeparator" w:id="0">
    <w:p w14:paraId="4B000EED" w14:textId="77777777" w:rsidR="00C7671A" w:rsidRDefault="00C7671A" w:rsidP="005D10D5">
      <w:pPr>
        <w:spacing w:after="0"/>
      </w:pPr>
      <w:r>
        <w:continuationSeparator/>
      </w:r>
    </w:p>
  </w:endnote>
  <w:endnote w:type="continuationNotice" w:id="1">
    <w:p w14:paraId="084AD75D" w14:textId="77777777" w:rsidR="00C7671A" w:rsidRDefault="00C76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End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AB3D2" w14:textId="77777777" w:rsidR="00C7671A" w:rsidRDefault="00C7671A" w:rsidP="005D10D5">
      <w:pPr>
        <w:spacing w:after="0"/>
      </w:pPr>
      <w:r>
        <w:separator/>
      </w:r>
    </w:p>
  </w:footnote>
  <w:footnote w:type="continuationSeparator" w:id="0">
    <w:p w14:paraId="073FEC02" w14:textId="77777777" w:rsidR="00C7671A" w:rsidRDefault="00C7671A" w:rsidP="005D10D5">
      <w:pPr>
        <w:spacing w:after="0"/>
      </w:pPr>
      <w:r>
        <w:continuationSeparator/>
      </w:r>
    </w:p>
  </w:footnote>
  <w:footnote w:type="continuationNotice" w:id="1">
    <w:p w14:paraId="512077BD" w14:textId="77777777" w:rsidR="00C7671A" w:rsidRDefault="00C767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8E1827"/>
    <w:multiLevelType w:val="hybridMultilevel"/>
    <w:tmpl w:val="89B6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1F2276"/>
    <w:multiLevelType w:val="multilevel"/>
    <w:tmpl w:val="614AECCC"/>
    <w:lvl w:ilvl="0">
      <w:start w:val="10"/>
      <w:numFmt w:val="decimal"/>
      <w:lvlText w:val="%1"/>
      <w:lvlJc w:val="left"/>
      <w:pPr>
        <w:ind w:left="460" w:hanging="460"/>
      </w:pPr>
      <w:rPr>
        <w:rFonts w:eastAsia="等线" w:hint="default"/>
      </w:rPr>
    </w:lvl>
    <w:lvl w:ilvl="1">
      <w:start w:val="1"/>
      <w:numFmt w:val="decimal"/>
      <w:lvlText w:val="%1.%2"/>
      <w:lvlJc w:val="left"/>
      <w:pPr>
        <w:ind w:left="460" w:hanging="4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1080" w:hanging="108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440" w:hanging="144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800" w:hanging="1800"/>
      </w:pPr>
      <w:rPr>
        <w:rFonts w:eastAsia="等线" w:hint="default"/>
      </w:rPr>
    </w:lvl>
    <w:lvl w:ilvl="8">
      <w:start w:val="1"/>
      <w:numFmt w:val="decimal"/>
      <w:lvlText w:val="%1.%2.%3.%4.%5.%6.%7.%8.%9"/>
      <w:lvlJc w:val="left"/>
      <w:pPr>
        <w:ind w:left="1800" w:hanging="1800"/>
      </w:pPr>
      <w:rPr>
        <w:rFonts w:eastAsia="等线" w:hint="default"/>
      </w:rPr>
    </w:lvl>
  </w:abstractNum>
  <w:abstractNum w:abstractNumId="13"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6"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5CB3FFA"/>
    <w:multiLevelType w:val="hybridMultilevel"/>
    <w:tmpl w:val="B4B4143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18121C89"/>
    <w:multiLevelType w:val="hybridMultilevel"/>
    <w:tmpl w:val="BA001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1574D7A"/>
    <w:multiLevelType w:val="hybridMultilevel"/>
    <w:tmpl w:val="2A68253C"/>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1F73552"/>
    <w:multiLevelType w:val="hybridMultilevel"/>
    <w:tmpl w:val="9E70BC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4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45" w15:restartNumberingAfterBreak="0">
    <w:nsid w:val="60835CBA"/>
    <w:multiLevelType w:val="hybridMultilevel"/>
    <w:tmpl w:val="073ABF36"/>
    <w:lvl w:ilvl="0" w:tplc="00B227BA">
      <w:start w:val="1"/>
      <w:numFmt w:val="bullet"/>
      <w:lvlText w:val=""/>
      <w:lvlJc w:val="left"/>
      <w:pPr>
        <w:tabs>
          <w:tab w:val="num" w:pos="720"/>
        </w:tabs>
        <w:ind w:left="720" w:hanging="360"/>
      </w:pPr>
      <w:rPr>
        <w:rFonts w:ascii="Wingdings" w:hAnsi="Wingdings" w:hint="default"/>
      </w:rPr>
    </w:lvl>
    <w:lvl w:ilvl="1" w:tplc="577EE1F6">
      <w:numFmt w:val="bullet"/>
      <w:lvlText w:val=""/>
      <w:lvlJc w:val="left"/>
      <w:pPr>
        <w:tabs>
          <w:tab w:val="num" w:pos="1440"/>
        </w:tabs>
        <w:ind w:left="1440" w:hanging="360"/>
      </w:pPr>
      <w:rPr>
        <w:rFonts w:ascii="Wingdings" w:hAnsi="Wingdings" w:hint="default"/>
      </w:rPr>
    </w:lvl>
    <w:lvl w:ilvl="2" w:tplc="1B747B14" w:tentative="1">
      <w:start w:val="1"/>
      <w:numFmt w:val="bullet"/>
      <w:lvlText w:val=""/>
      <w:lvlJc w:val="left"/>
      <w:pPr>
        <w:tabs>
          <w:tab w:val="num" w:pos="2160"/>
        </w:tabs>
        <w:ind w:left="2160" w:hanging="360"/>
      </w:pPr>
      <w:rPr>
        <w:rFonts w:ascii="Wingdings" w:hAnsi="Wingdings" w:hint="default"/>
      </w:rPr>
    </w:lvl>
    <w:lvl w:ilvl="3" w:tplc="193C7892" w:tentative="1">
      <w:start w:val="1"/>
      <w:numFmt w:val="bullet"/>
      <w:lvlText w:val=""/>
      <w:lvlJc w:val="left"/>
      <w:pPr>
        <w:tabs>
          <w:tab w:val="num" w:pos="2880"/>
        </w:tabs>
        <w:ind w:left="2880" w:hanging="360"/>
      </w:pPr>
      <w:rPr>
        <w:rFonts w:ascii="Wingdings" w:hAnsi="Wingdings" w:hint="default"/>
      </w:rPr>
    </w:lvl>
    <w:lvl w:ilvl="4" w:tplc="F0BCFB04" w:tentative="1">
      <w:start w:val="1"/>
      <w:numFmt w:val="bullet"/>
      <w:lvlText w:val=""/>
      <w:lvlJc w:val="left"/>
      <w:pPr>
        <w:tabs>
          <w:tab w:val="num" w:pos="3600"/>
        </w:tabs>
        <w:ind w:left="3600" w:hanging="360"/>
      </w:pPr>
      <w:rPr>
        <w:rFonts w:ascii="Wingdings" w:hAnsi="Wingdings" w:hint="default"/>
      </w:rPr>
    </w:lvl>
    <w:lvl w:ilvl="5" w:tplc="7F42833C" w:tentative="1">
      <w:start w:val="1"/>
      <w:numFmt w:val="bullet"/>
      <w:lvlText w:val=""/>
      <w:lvlJc w:val="left"/>
      <w:pPr>
        <w:tabs>
          <w:tab w:val="num" w:pos="4320"/>
        </w:tabs>
        <w:ind w:left="4320" w:hanging="360"/>
      </w:pPr>
      <w:rPr>
        <w:rFonts w:ascii="Wingdings" w:hAnsi="Wingdings" w:hint="default"/>
      </w:rPr>
    </w:lvl>
    <w:lvl w:ilvl="6" w:tplc="3D0EA6BE" w:tentative="1">
      <w:start w:val="1"/>
      <w:numFmt w:val="bullet"/>
      <w:lvlText w:val=""/>
      <w:lvlJc w:val="left"/>
      <w:pPr>
        <w:tabs>
          <w:tab w:val="num" w:pos="5040"/>
        </w:tabs>
        <w:ind w:left="5040" w:hanging="360"/>
      </w:pPr>
      <w:rPr>
        <w:rFonts w:ascii="Wingdings" w:hAnsi="Wingdings" w:hint="default"/>
      </w:rPr>
    </w:lvl>
    <w:lvl w:ilvl="7" w:tplc="45C61B1C" w:tentative="1">
      <w:start w:val="1"/>
      <w:numFmt w:val="bullet"/>
      <w:lvlText w:val=""/>
      <w:lvlJc w:val="left"/>
      <w:pPr>
        <w:tabs>
          <w:tab w:val="num" w:pos="5760"/>
        </w:tabs>
        <w:ind w:left="5760" w:hanging="360"/>
      </w:pPr>
      <w:rPr>
        <w:rFonts w:ascii="Wingdings" w:hAnsi="Wingdings" w:hint="default"/>
      </w:rPr>
    </w:lvl>
    <w:lvl w:ilvl="8" w:tplc="8844168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DA64C2"/>
    <w:multiLevelType w:val="hybridMultilevel"/>
    <w:tmpl w:val="C7E8CC1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6EE80A2B"/>
    <w:multiLevelType w:val="hybridMultilevel"/>
    <w:tmpl w:val="EE329A0A"/>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7D197E5B"/>
    <w:multiLevelType w:val="hybridMultilevel"/>
    <w:tmpl w:val="79C61014"/>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4"/>
  </w:num>
  <w:num w:numId="3">
    <w:abstractNumId w:val="13"/>
  </w:num>
  <w:num w:numId="4">
    <w:abstractNumId w:val="42"/>
  </w:num>
  <w:num w:numId="5">
    <w:abstractNumId w:val="23"/>
  </w:num>
  <w:num w:numId="6">
    <w:abstractNumId w:val="32"/>
  </w:num>
  <w:num w:numId="7">
    <w:abstractNumId w:val="15"/>
  </w:num>
  <w:num w:numId="8">
    <w:abstractNumId w:val="14"/>
  </w:num>
  <w:num w:numId="9">
    <w:abstractNumId w:val="7"/>
  </w:num>
  <w:num w:numId="10">
    <w:abstractNumId w:val="27"/>
  </w:num>
  <w:num w:numId="11">
    <w:abstractNumId w:val="49"/>
  </w:num>
  <w:num w:numId="12">
    <w:abstractNumId w:val="11"/>
  </w:num>
  <w:num w:numId="13">
    <w:abstractNumId w:val="26"/>
  </w:num>
  <w:num w:numId="14">
    <w:abstractNumId w:val="8"/>
  </w:num>
  <w:num w:numId="15">
    <w:abstractNumId w:val="18"/>
  </w:num>
  <w:num w:numId="16">
    <w:abstractNumId w:val="47"/>
  </w:num>
  <w:num w:numId="17">
    <w:abstractNumId w:val="9"/>
  </w:num>
  <w:num w:numId="18">
    <w:abstractNumId w:val="41"/>
  </w:num>
  <w:num w:numId="19">
    <w:abstractNumId w:val="0"/>
  </w:num>
  <w:num w:numId="20">
    <w:abstractNumId w:val="30"/>
  </w:num>
  <w:num w:numId="21">
    <w:abstractNumId w:val="53"/>
  </w:num>
  <w:num w:numId="22">
    <w:abstractNumId w:val="29"/>
  </w:num>
  <w:num w:numId="23">
    <w:abstractNumId w:val="46"/>
  </w:num>
  <w:num w:numId="24">
    <w:abstractNumId w:val="2"/>
  </w:num>
  <w:num w:numId="25">
    <w:abstractNumId w:val="4"/>
  </w:num>
  <w:num w:numId="26">
    <w:abstractNumId w:val="22"/>
  </w:num>
  <w:num w:numId="27">
    <w:abstractNumId w:val="21"/>
  </w:num>
  <w:num w:numId="28">
    <w:abstractNumId w:val="31"/>
  </w:num>
  <w:num w:numId="29">
    <w:abstractNumId w:val="43"/>
  </w:num>
  <w:num w:numId="30">
    <w:abstractNumId w:val="6"/>
  </w:num>
  <w:num w:numId="31">
    <w:abstractNumId w:val="28"/>
  </w:num>
  <w:num w:numId="32">
    <w:abstractNumId w:val="5"/>
  </w:num>
  <w:num w:numId="33">
    <w:abstractNumId w:val="35"/>
  </w:num>
  <w:num w:numId="34">
    <w:abstractNumId w:val="38"/>
  </w:num>
  <w:num w:numId="35">
    <w:abstractNumId w:val="1"/>
  </w:num>
  <w:num w:numId="36">
    <w:abstractNumId w:val="16"/>
  </w:num>
  <w:num w:numId="37">
    <w:abstractNumId w:val="17"/>
  </w:num>
  <w:num w:numId="38">
    <w:abstractNumId w:val="48"/>
  </w:num>
  <w:num w:numId="39">
    <w:abstractNumId w:val="52"/>
  </w:num>
  <w:num w:numId="40">
    <w:abstractNumId w:val="48"/>
  </w:num>
  <w:num w:numId="41">
    <w:abstractNumId w:val="34"/>
  </w:num>
  <w:num w:numId="42">
    <w:abstractNumId w:val="33"/>
  </w:num>
  <w:num w:numId="43">
    <w:abstractNumId w:val="19"/>
  </w:num>
  <w:num w:numId="44">
    <w:abstractNumId w:val="51"/>
  </w:num>
  <w:num w:numId="45">
    <w:abstractNumId w:val="37"/>
  </w:num>
  <w:num w:numId="46">
    <w:abstractNumId w:val="25"/>
  </w:num>
  <w:num w:numId="47">
    <w:abstractNumId w:val="24"/>
  </w:num>
  <w:num w:numId="48">
    <w:abstractNumId w:val="20"/>
  </w:num>
  <w:num w:numId="49">
    <w:abstractNumId w:val="10"/>
  </w:num>
  <w:num w:numId="50">
    <w:abstractNumId w:val="45"/>
  </w:num>
  <w:num w:numId="51">
    <w:abstractNumId w:val="48"/>
  </w:num>
  <w:num w:numId="52">
    <w:abstractNumId w:val="36"/>
  </w:num>
  <w:num w:numId="53">
    <w:abstractNumId w:val="50"/>
  </w:num>
  <w:num w:numId="54">
    <w:abstractNumId w:val="12"/>
  </w:num>
  <w:num w:numId="55">
    <w:abstractNumId w:val="39"/>
  </w:num>
  <w:num w:numId="56">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1116"/>
    <w:rsid w:val="000017EB"/>
    <w:rsid w:val="000039A1"/>
    <w:rsid w:val="00006234"/>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720F"/>
    <w:rsid w:val="00017936"/>
    <w:rsid w:val="00017999"/>
    <w:rsid w:val="00022AB4"/>
    <w:rsid w:val="00023276"/>
    <w:rsid w:val="000248D9"/>
    <w:rsid w:val="00025BD1"/>
    <w:rsid w:val="00025DC7"/>
    <w:rsid w:val="00030184"/>
    <w:rsid w:val="00030461"/>
    <w:rsid w:val="000322BF"/>
    <w:rsid w:val="00034BC1"/>
    <w:rsid w:val="00035690"/>
    <w:rsid w:val="00041018"/>
    <w:rsid w:val="00042EEC"/>
    <w:rsid w:val="000447EC"/>
    <w:rsid w:val="00044B62"/>
    <w:rsid w:val="000452EC"/>
    <w:rsid w:val="00047C0D"/>
    <w:rsid w:val="0005126E"/>
    <w:rsid w:val="0005192D"/>
    <w:rsid w:val="0005354B"/>
    <w:rsid w:val="000535CB"/>
    <w:rsid w:val="00055B92"/>
    <w:rsid w:val="00056F08"/>
    <w:rsid w:val="00057050"/>
    <w:rsid w:val="00057A98"/>
    <w:rsid w:val="000607DC"/>
    <w:rsid w:val="00060C84"/>
    <w:rsid w:val="00063A92"/>
    <w:rsid w:val="00067C3C"/>
    <w:rsid w:val="00070896"/>
    <w:rsid w:val="000715B8"/>
    <w:rsid w:val="00073702"/>
    <w:rsid w:val="00074452"/>
    <w:rsid w:val="00074B9E"/>
    <w:rsid w:val="00074C5B"/>
    <w:rsid w:val="00075702"/>
    <w:rsid w:val="0007777D"/>
    <w:rsid w:val="00077CD0"/>
    <w:rsid w:val="000802BA"/>
    <w:rsid w:val="00081C6E"/>
    <w:rsid w:val="0008272A"/>
    <w:rsid w:val="0008487A"/>
    <w:rsid w:val="00084F9A"/>
    <w:rsid w:val="000857AC"/>
    <w:rsid w:val="000860D7"/>
    <w:rsid w:val="0008754F"/>
    <w:rsid w:val="00090C30"/>
    <w:rsid w:val="000916E9"/>
    <w:rsid w:val="000916F4"/>
    <w:rsid w:val="00091DF8"/>
    <w:rsid w:val="00092CF4"/>
    <w:rsid w:val="0009563F"/>
    <w:rsid w:val="00095AC0"/>
    <w:rsid w:val="00095FCF"/>
    <w:rsid w:val="000964A8"/>
    <w:rsid w:val="0009729A"/>
    <w:rsid w:val="00097535"/>
    <w:rsid w:val="000A031F"/>
    <w:rsid w:val="000A1D70"/>
    <w:rsid w:val="000A1F23"/>
    <w:rsid w:val="000A2333"/>
    <w:rsid w:val="000A3497"/>
    <w:rsid w:val="000A534A"/>
    <w:rsid w:val="000A7CFD"/>
    <w:rsid w:val="000B0095"/>
    <w:rsid w:val="000B1B09"/>
    <w:rsid w:val="000B4ADF"/>
    <w:rsid w:val="000B52EE"/>
    <w:rsid w:val="000B6F06"/>
    <w:rsid w:val="000B6F29"/>
    <w:rsid w:val="000C0933"/>
    <w:rsid w:val="000C2A67"/>
    <w:rsid w:val="000C2B6D"/>
    <w:rsid w:val="000C631E"/>
    <w:rsid w:val="000D0A8A"/>
    <w:rsid w:val="000D3E36"/>
    <w:rsid w:val="000D3EB3"/>
    <w:rsid w:val="000D5ECD"/>
    <w:rsid w:val="000D6BB8"/>
    <w:rsid w:val="000D6E44"/>
    <w:rsid w:val="000D7704"/>
    <w:rsid w:val="000D7A35"/>
    <w:rsid w:val="000E0592"/>
    <w:rsid w:val="000E0D26"/>
    <w:rsid w:val="000E383B"/>
    <w:rsid w:val="000E42C7"/>
    <w:rsid w:val="000E49A9"/>
    <w:rsid w:val="000E7330"/>
    <w:rsid w:val="000E73FF"/>
    <w:rsid w:val="000E78A8"/>
    <w:rsid w:val="000F07B8"/>
    <w:rsid w:val="000F0AA2"/>
    <w:rsid w:val="000F0C00"/>
    <w:rsid w:val="000F19C1"/>
    <w:rsid w:val="000F2075"/>
    <w:rsid w:val="000F2A65"/>
    <w:rsid w:val="000F2E42"/>
    <w:rsid w:val="000F31AE"/>
    <w:rsid w:val="000F365E"/>
    <w:rsid w:val="000F4B2A"/>
    <w:rsid w:val="000F5E3F"/>
    <w:rsid w:val="000F624C"/>
    <w:rsid w:val="000F665D"/>
    <w:rsid w:val="000F7394"/>
    <w:rsid w:val="000F7877"/>
    <w:rsid w:val="0010025E"/>
    <w:rsid w:val="00100CA9"/>
    <w:rsid w:val="001011E7"/>
    <w:rsid w:val="0010124B"/>
    <w:rsid w:val="00101C9A"/>
    <w:rsid w:val="00102D38"/>
    <w:rsid w:val="001036B5"/>
    <w:rsid w:val="00104FC0"/>
    <w:rsid w:val="001052BA"/>
    <w:rsid w:val="001053F0"/>
    <w:rsid w:val="00105759"/>
    <w:rsid w:val="0010746B"/>
    <w:rsid w:val="00107F44"/>
    <w:rsid w:val="0011260A"/>
    <w:rsid w:val="00112BB1"/>
    <w:rsid w:val="00113727"/>
    <w:rsid w:val="001137F9"/>
    <w:rsid w:val="00113A52"/>
    <w:rsid w:val="0011402B"/>
    <w:rsid w:val="001160D0"/>
    <w:rsid w:val="00116719"/>
    <w:rsid w:val="00117A10"/>
    <w:rsid w:val="00120621"/>
    <w:rsid w:val="001214B7"/>
    <w:rsid w:val="00123A4D"/>
    <w:rsid w:val="00123BDB"/>
    <w:rsid w:val="001250E0"/>
    <w:rsid w:val="001254B5"/>
    <w:rsid w:val="00126528"/>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D6E"/>
    <w:rsid w:val="00145008"/>
    <w:rsid w:val="001470CF"/>
    <w:rsid w:val="00151C42"/>
    <w:rsid w:val="001520CF"/>
    <w:rsid w:val="001524F3"/>
    <w:rsid w:val="0015436B"/>
    <w:rsid w:val="00154C9A"/>
    <w:rsid w:val="00154EB2"/>
    <w:rsid w:val="00155313"/>
    <w:rsid w:val="00157370"/>
    <w:rsid w:val="00157ED0"/>
    <w:rsid w:val="0016002F"/>
    <w:rsid w:val="00161BC9"/>
    <w:rsid w:val="00161FB4"/>
    <w:rsid w:val="0016357B"/>
    <w:rsid w:val="00163759"/>
    <w:rsid w:val="00166EDA"/>
    <w:rsid w:val="0016766A"/>
    <w:rsid w:val="001713A3"/>
    <w:rsid w:val="001716A2"/>
    <w:rsid w:val="00173AF6"/>
    <w:rsid w:val="00175C6F"/>
    <w:rsid w:val="00175F8D"/>
    <w:rsid w:val="00176416"/>
    <w:rsid w:val="0017673F"/>
    <w:rsid w:val="00177D17"/>
    <w:rsid w:val="00177E6A"/>
    <w:rsid w:val="001806F4"/>
    <w:rsid w:val="00180A2C"/>
    <w:rsid w:val="001817E9"/>
    <w:rsid w:val="001830B4"/>
    <w:rsid w:val="00183C9A"/>
    <w:rsid w:val="00183D69"/>
    <w:rsid w:val="001876B8"/>
    <w:rsid w:val="001906CE"/>
    <w:rsid w:val="00190CFF"/>
    <w:rsid w:val="001910C2"/>
    <w:rsid w:val="00194690"/>
    <w:rsid w:val="00196A94"/>
    <w:rsid w:val="001978AC"/>
    <w:rsid w:val="001A3EA7"/>
    <w:rsid w:val="001A70D8"/>
    <w:rsid w:val="001B0034"/>
    <w:rsid w:val="001B1484"/>
    <w:rsid w:val="001B1D5B"/>
    <w:rsid w:val="001B1D76"/>
    <w:rsid w:val="001B2578"/>
    <w:rsid w:val="001B2710"/>
    <w:rsid w:val="001B2ADE"/>
    <w:rsid w:val="001B495D"/>
    <w:rsid w:val="001B601A"/>
    <w:rsid w:val="001B7879"/>
    <w:rsid w:val="001C1651"/>
    <w:rsid w:val="001C1920"/>
    <w:rsid w:val="001C1D91"/>
    <w:rsid w:val="001C2B86"/>
    <w:rsid w:val="001C2BC1"/>
    <w:rsid w:val="001C2C39"/>
    <w:rsid w:val="001C399B"/>
    <w:rsid w:val="001C43E7"/>
    <w:rsid w:val="001C45BD"/>
    <w:rsid w:val="001C4881"/>
    <w:rsid w:val="001C53D7"/>
    <w:rsid w:val="001C5B0F"/>
    <w:rsid w:val="001C75D1"/>
    <w:rsid w:val="001D2313"/>
    <w:rsid w:val="001D37B3"/>
    <w:rsid w:val="001D41F4"/>
    <w:rsid w:val="001D550B"/>
    <w:rsid w:val="001D6753"/>
    <w:rsid w:val="001D7737"/>
    <w:rsid w:val="001E2F44"/>
    <w:rsid w:val="001E3652"/>
    <w:rsid w:val="001E37E0"/>
    <w:rsid w:val="001E5C6F"/>
    <w:rsid w:val="001E6C8D"/>
    <w:rsid w:val="001E6FF0"/>
    <w:rsid w:val="001E701E"/>
    <w:rsid w:val="001E7748"/>
    <w:rsid w:val="001F00A4"/>
    <w:rsid w:val="001F0108"/>
    <w:rsid w:val="001F1126"/>
    <w:rsid w:val="001F1E21"/>
    <w:rsid w:val="001F1F07"/>
    <w:rsid w:val="001F22AF"/>
    <w:rsid w:val="001F27FF"/>
    <w:rsid w:val="001F373D"/>
    <w:rsid w:val="001F410D"/>
    <w:rsid w:val="0020234D"/>
    <w:rsid w:val="0020459B"/>
    <w:rsid w:val="0020576D"/>
    <w:rsid w:val="00207122"/>
    <w:rsid w:val="002076BD"/>
    <w:rsid w:val="00210E2D"/>
    <w:rsid w:val="00212E5A"/>
    <w:rsid w:val="00214DC4"/>
    <w:rsid w:val="002150DF"/>
    <w:rsid w:val="002156A5"/>
    <w:rsid w:val="002160AA"/>
    <w:rsid w:val="00217CB3"/>
    <w:rsid w:val="00217E04"/>
    <w:rsid w:val="00221A93"/>
    <w:rsid w:val="002234CB"/>
    <w:rsid w:val="00223D5F"/>
    <w:rsid w:val="00224074"/>
    <w:rsid w:val="00224CEB"/>
    <w:rsid w:val="0022516F"/>
    <w:rsid w:val="00225E17"/>
    <w:rsid w:val="00230605"/>
    <w:rsid w:val="002320CE"/>
    <w:rsid w:val="00233E12"/>
    <w:rsid w:val="002347A7"/>
    <w:rsid w:val="00236A79"/>
    <w:rsid w:val="00237AAC"/>
    <w:rsid w:val="00237BDF"/>
    <w:rsid w:val="00237D73"/>
    <w:rsid w:val="00240795"/>
    <w:rsid w:val="00240CD3"/>
    <w:rsid w:val="002412F8"/>
    <w:rsid w:val="00242398"/>
    <w:rsid w:val="00242D00"/>
    <w:rsid w:val="0024466F"/>
    <w:rsid w:val="00244B00"/>
    <w:rsid w:val="0024502B"/>
    <w:rsid w:val="002514BD"/>
    <w:rsid w:val="00251BAD"/>
    <w:rsid w:val="00252962"/>
    <w:rsid w:val="002534E7"/>
    <w:rsid w:val="002538C9"/>
    <w:rsid w:val="00254B72"/>
    <w:rsid w:val="00256579"/>
    <w:rsid w:val="0025658E"/>
    <w:rsid w:val="0025724F"/>
    <w:rsid w:val="00257996"/>
    <w:rsid w:val="0026085C"/>
    <w:rsid w:val="00260E08"/>
    <w:rsid w:val="00261BEB"/>
    <w:rsid w:val="00261CFC"/>
    <w:rsid w:val="0026256D"/>
    <w:rsid w:val="00265258"/>
    <w:rsid w:val="00265911"/>
    <w:rsid w:val="00266784"/>
    <w:rsid w:val="0026739F"/>
    <w:rsid w:val="00267A1A"/>
    <w:rsid w:val="002707A7"/>
    <w:rsid w:val="0027156B"/>
    <w:rsid w:val="00272C5A"/>
    <w:rsid w:val="00272DE9"/>
    <w:rsid w:val="00273A17"/>
    <w:rsid w:val="0027631D"/>
    <w:rsid w:val="00276B91"/>
    <w:rsid w:val="00277EFF"/>
    <w:rsid w:val="0028033C"/>
    <w:rsid w:val="002809B0"/>
    <w:rsid w:val="00282DA2"/>
    <w:rsid w:val="00283254"/>
    <w:rsid w:val="00283840"/>
    <w:rsid w:val="00284151"/>
    <w:rsid w:val="00284178"/>
    <w:rsid w:val="00287387"/>
    <w:rsid w:val="00287E85"/>
    <w:rsid w:val="00290F3D"/>
    <w:rsid w:val="00292277"/>
    <w:rsid w:val="0029320D"/>
    <w:rsid w:val="00295BAB"/>
    <w:rsid w:val="002967CD"/>
    <w:rsid w:val="00296CCF"/>
    <w:rsid w:val="002A0502"/>
    <w:rsid w:val="002A07EC"/>
    <w:rsid w:val="002A107F"/>
    <w:rsid w:val="002A19C0"/>
    <w:rsid w:val="002A2D62"/>
    <w:rsid w:val="002A5402"/>
    <w:rsid w:val="002A63BD"/>
    <w:rsid w:val="002A6668"/>
    <w:rsid w:val="002A6D06"/>
    <w:rsid w:val="002A796B"/>
    <w:rsid w:val="002B1F7E"/>
    <w:rsid w:val="002B1FC8"/>
    <w:rsid w:val="002B2811"/>
    <w:rsid w:val="002B5FE5"/>
    <w:rsid w:val="002B6A43"/>
    <w:rsid w:val="002B7BCC"/>
    <w:rsid w:val="002B7FFD"/>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D0696"/>
    <w:rsid w:val="002D2C61"/>
    <w:rsid w:val="002D4695"/>
    <w:rsid w:val="002E006D"/>
    <w:rsid w:val="002E1121"/>
    <w:rsid w:val="002E4548"/>
    <w:rsid w:val="002E4A77"/>
    <w:rsid w:val="002E5C51"/>
    <w:rsid w:val="002E701D"/>
    <w:rsid w:val="002E79E0"/>
    <w:rsid w:val="002F12CE"/>
    <w:rsid w:val="002F1ABA"/>
    <w:rsid w:val="002F2117"/>
    <w:rsid w:val="002F2541"/>
    <w:rsid w:val="002F4163"/>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3829"/>
    <w:rsid w:val="00316369"/>
    <w:rsid w:val="00316E40"/>
    <w:rsid w:val="00317AB5"/>
    <w:rsid w:val="003200DB"/>
    <w:rsid w:val="0032228B"/>
    <w:rsid w:val="00322C01"/>
    <w:rsid w:val="00323119"/>
    <w:rsid w:val="0032460D"/>
    <w:rsid w:val="0032538E"/>
    <w:rsid w:val="003258A4"/>
    <w:rsid w:val="00326B50"/>
    <w:rsid w:val="00331EC2"/>
    <w:rsid w:val="00332546"/>
    <w:rsid w:val="00332F31"/>
    <w:rsid w:val="00333E47"/>
    <w:rsid w:val="0033523B"/>
    <w:rsid w:val="00335525"/>
    <w:rsid w:val="00336B64"/>
    <w:rsid w:val="003379A9"/>
    <w:rsid w:val="00337E03"/>
    <w:rsid w:val="00337FDB"/>
    <w:rsid w:val="00341515"/>
    <w:rsid w:val="00342361"/>
    <w:rsid w:val="00344570"/>
    <w:rsid w:val="00345674"/>
    <w:rsid w:val="00346039"/>
    <w:rsid w:val="0034656D"/>
    <w:rsid w:val="00346570"/>
    <w:rsid w:val="00347032"/>
    <w:rsid w:val="003474C1"/>
    <w:rsid w:val="00350C10"/>
    <w:rsid w:val="00351912"/>
    <w:rsid w:val="00351CBF"/>
    <w:rsid w:val="00353BDD"/>
    <w:rsid w:val="00354A45"/>
    <w:rsid w:val="00355D4F"/>
    <w:rsid w:val="003562F3"/>
    <w:rsid w:val="003564BB"/>
    <w:rsid w:val="00360AA2"/>
    <w:rsid w:val="0036116E"/>
    <w:rsid w:val="00361D20"/>
    <w:rsid w:val="00361EEA"/>
    <w:rsid w:val="00362845"/>
    <w:rsid w:val="00362DA1"/>
    <w:rsid w:val="00363DF8"/>
    <w:rsid w:val="00363EB1"/>
    <w:rsid w:val="003659C2"/>
    <w:rsid w:val="00365DCE"/>
    <w:rsid w:val="00365FF2"/>
    <w:rsid w:val="00366AD8"/>
    <w:rsid w:val="00367829"/>
    <w:rsid w:val="00370C3A"/>
    <w:rsid w:val="00372E59"/>
    <w:rsid w:val="00373F33"/>
    <w:rsid w:val="00376C0D"/>
    <w:rsid w:val="00377927"/>
    <w:rsid w:val="003803C8"/>
    <w:rsid w:val="003806EB"/>
    <w:rsid w:val="003817CC"/>
    <w:rsid w:val="00382BD1"/>
    <w:rsid w:val="00386122"/>
    <w:rsid w:val="0038623D"/>
    <w:rsid w:val="00386D79"/>
    <w:rsid w:val="0039157D"/>
    <w:rsid w:val="00391779"/>
    <w:rsid w:val="0039191D"/>
    <w:rsid w:val="00393453"/>
    <w:rsid w:val="003939D3"/>
    <w:rsid w:val="003939F3"/>
    <w:rsid w:val="0039466B"/>
    <w:rsid w:val="003949EA"/>
    <w:rsid w:val="00397613"/>
    <w:rsid w:val="00397D5B"/>
    <w:rsid w:val="003A06E1"/>
    <w:rsid w:val="003A276A"/>
    <w:rsid w:val="003A2EF2"/>
    <w:rsid w:val="003A4707"/>
    <w:rsid w:val="003A4C33"/>
    <w:rsid w:val="003A54B9"/>
    <w:rsid w:val="003A5A51"/>
    <w:rsid w:val="003A6721"/>
    <w:rsid w:val="003B0CC5"/>
    <w:rsid w:val="003B26FC"/>
    <w:rsid w:val="003B29F5"/>
    <w:rsid w:val="003B4267"/>
    <w:rsid w:val="003B4322"/>
    <w:rsid w:val="003B511B"/>
    <w:rsid w:val="003B5153"/>
    <w:rsid w:val="003B55C0"/>
    <w:rsid w:val="003C2515"/>
    <w:rsid w:val="003C28B8"/>
    <w:rsid w:val="003C2B19"/>
    <w:rsid w:val="003C3414"/>
    <w:rsid w:val="003C3A0F"/>
    <w:rsid w:val="003C40C9"/>
    <w:rsid w:val="003C497A"/>
    <w:rsid w:val="003C5B19"/>
    <w:rsid w:val="003C5FC6"/>
    <w:rsid w:val="003C6345"/>
    <w:rsid w:val="003C6570"/>
    <w:rsid w:val="003D0585"/>
    <w:rsid w:val="003D0AB5"/>
    <w:rsid w:val="003D0EAD"/>
    <w:rsid w:val="003D0ED3"/>
    <w:rsid w:val="003D22D5"/>
    <w:rsid w:val="003D379A"/>
    <w:rsid w:val="003D499C"/>
    <w:rsid w:val="003D4C8C"/>
    <w:rsid w:val="003D57DB"/>
    <w:rsid w:val="003D5BCA"/>
    <w:rsid w:val="003D741F"/>
    <w:rsid w:val="003E06B8"/>
    <w:rsid w:val="003E1041"/>
    <w:rsid w:val="003E10F9"/>
    <w:rsid w:val="003E1B78"/>
    <w:rsid w:val="003E2FA4"/>
    <w:rsid w:val="003E41C7"/>
    <w:rsid w:val="003E49A6"/>
    <w:rsid w:val="003E71AF"/>
    <w:rsid w:val="003E7A54"/>
    <w:rsid w:val="003F048A"/>
    <w:rsid w:val="003F0C13"/>
    <w:rsid w:val="003F0C57"/>
    <w:rsid w:val="003F277B"/>
    <w:rsid w:val="003F3EF6"/>
    <w:rsid w:val="004006A6"/>
    <w:rsid w:val="00404582"/>
    <w:rsid w:val="00404950"/>
    <w:rsid w:val="004060E4"/>
    <w:rsid w:val="00406AA4"/>
    <w:rsid w:val="004071AA"/>
    <w:rsid w:val="00410610"/>
    <w:rsid w:val="00410831"/>
    <w:rsid w:val="00410A40"/>
    <w:rsid w:val="00410BAC"/>
    <w:rsid w:val="004138E2"/>
    <w:rsid w:val="004139B4"/>
    <w:rsid w:val="00414F6C"/>
    <w:rsid w:val="004168D3"/>
    <w:rsid w:val="00421C57"/>
    <w:rsid w:val="00422107"/>
    <w:rsid w:val="00424B43"/>
    <w:rsid w:val="004256D8"/>
    <w:rsid w:val="00425817"/>
    <w:rsid w:val="004268DC"/>
    <w:rsid w:val="00427E6A"/>
    <w:rsid w:val="0043048C"/>
    <w:rsid w:val="004312AC"/>
    <w:rsid w:val="004319E9"/>
    <w:rsid w:val="004346BE"/>
    <w:rsid w:val="00436433"/>
    <w:rsid w:val="00436EB7"/>
    <w:rsid w:val="00440D8B"/>
    <w:rsid w:val="00442271"/>
    <w:rsid w:val="00445B33"/>
    <w:rsid w:val="00446339"/>
    <w:rsid w:val="0044639A"/>
    <w:rsid w:val="004469FE"/>
    <w:rsid w:val="00452A2E"/>
    <w:rsid w:val="00453BDF"/>
    <w:rsid w:val="00455479"/>
    <w:rsid w:val="0045547F"/>
    <w:rsid w:val="00455C50"/>
    <w:rsid w:val="00455CDF"/>
    <w:rsid w:val="00456F5F"/>
    <w:rsid w:val="00456F88"/>
    <w:rsid w:val="004575CE"/>
    <w:rsid w:val="00457CB1"/>
    <w:rsid w:val="0046071E"/>
    <w:rsid w:val="00460E63"/>
    <w:rsid w:val="0046302A"/>
    <w:rsid w:val="00463AA9"/>
    <w:rsid w:val="0046414B"/>
    <w:rsid w:val="004645C2"/>
    <w:rsid w:val="0046694F"/>
    <w:rsid w:val="00467160"/>
    <w:rsid w:val="00467BAA"/>
    <w:rsid w:val="004700F3"/>
    <w:rsid w:val="00470E5C"/>
    <w:rsid w:val="00470EA7"/>
    <w:rsid w:val="004730FE"/>
    <w:rsid w:val="00473187"/>
    <w:rsid w:val="004738A6"/>
    <w:rsid w:val="004742AB"/>
    <w:rsid w:val="004744D6"/>
    <w:rsid w:val="00475732"/>
    <w:rsid w:val="00476452"/>
    <w:rsid w:val="00477682"/>
    <w:rsid w:val="00484446"/>
    <w:rsid w:val="004851ED"/>
    <w:rsid w:val="00486CDC"/>
    <w:rsid w:val="0049040E"/>
    <w:rsid w:val="0049155B"/>
    <w:rsid w:val="00491EB9"/>
    <w:rsid w:val="004924D9"/>
    <w:rsid w:val="00493478"/>
    <w:rsid w:val="00494045"/>
    <w:rsid w:val="00494CE2"/>
    <w:rsid w:val="00494DB3"/>
    <w:rsid w:val="00495E9A"/>
    <w:rsid w:val="00496D7E"/>
    <w:rsid w:val="004A0B66"/>
    <w:rsid w:val="004A1690"/>
    <w:rsid w:val="004A59A7"/>
    <w:rsid w:val="004A5ACB"/>
    <w:rsid w:val="004A5D2F"/>
    <w:rsid w:val="004A66B0"/>
    <w:rsid w:val="004A6F44"/>
    <w:rsid w:val="004A7E3A"/>
    <w:rsid w:val="004B1827"/>
    <w:rsid w:val="004B37CF"/>
    <w:rsid w:val="004B3B74"/>
    <w:rsid w:val="004B3DA1"/>
    <w:rsid w:val="004B5342"/>
    <w:rsid w:val="004B54F7"/>
    <w:rsid w:val="004B703A"/>
    <w:rsid w:val="004C05F8"/>
    <w:rsid w:val="004C1FA8"/>
    <w:rsid w:val="004C74A1"/>
    <w:rsid w:val="004C7E05"/>
    <w:rsid w:val="004C7FB3"/>
    <w:rsid w:val="004D04EE"/>
    <w:rsid w:val="004D1343"/>
    <w:rsid w:val="004D211F"/>
    <w:rsid w:val="004D282D"/>
    <w:rsid w:val="004D34D2"/>
    <w:rsid w:val="004D397C"/>
    <w:rsid w:val="004D425A"/>
    <w:rsid w:val="004D6719"/>
    <w:rsid w:val="004D6738"/>
    <w:rsid w:val="004D6B85"/>
    <w:rsid w:val="004E054F"/>
    <w:rsid w:val="004E1E6C"/>
    <w:rsid w:val="004E385A"/>
    <w:rsid w:val="004E6449"/>
    <w:rsid w:val="004E6D61"/>
    <w:rsid w:val="004E6E04"/>
    <w:rsid w:val="004E71E9"/>
    <w:rsid w:val="004F20A9"/>
    <w:rsid w:val="004F3E43"/>
    <w:rsid w:val="004F563E"/>
    <w:rsid w:val="004F77C4"/>
    <w:rsid w:val="00502FFA"/>
    <w:rsid w:val="005044CA"/>
    <w:rsid w:val="0050586C"/>
    <w:rsid w:val="00505AEF"/>
    <w:rsid w:val="00505ED3"/>
    <w:rsid w:val="00506419"/>
    <w:rsid w:val="005076FA"/>
    <w:rsid w:val="005109FA"/>
    <w:rsid w:val="00510AA6"/>
    <w:rsid w:val="005114E7"/>
    <w:rsid w:val="00513C21"/>
    <w:rsid w:val="00513CA2"/>
    <w:rsid w:val="00513CCC"/>
    <w:rsid w:val="0051543A"/>
    <w:rsid w:val="0051713A"/>
    <w:rsid w:val="00517F2F"/>
    <w:rsid w:val="00520242"/>
    <w:rsid w:val="005212AF"/>
    <w:rsid w:val="00523F1F"/>
    <w:rsid w:val="00525421"/>
    <w:rsid w:val="0052616F"/>
    <w:rsid w:val="00527091"/>
    <w:rsid w:val="00527522"/>
    <w:rsid w:val="0053377B"/>
    <w:rsid w:val="00533A11"/>
    <w:rsid w:val="005358D2"/>
    <w:rsid w:val="00535B5F"/>
    <w:rsid w:val="00535E83"/>
    <w:rsid w:val="00536B1E"/>
    <w:rsid w:val="00540CD5"/>
    <w:rsid w:val="00541178"/>
    <w:rsid w:val="00541669"/>
    <w:rsid w:val="005416E7"/>
    <w:rsid w:val="005422DE"/>
    <w:rsid w:val="00544363"/>
    <w:rsid w:val="00545791"/>
    <w:rsid w:val="00547F4C"/>
    <w:rsid w:val="00550D26"/>
    <w:rsid w:val="005542FE"/>
    <w:rsid w:val="005543E7"/>
    <w:rsid w:val="00554C6A"/>
    <w:rsid w:val="00555B2E"/>
    <w:rsid w:val="005563C5"/>
    <w:rsid w:val="005569BA"/>
    <w:rsid w:val="0055702E"/>
    <w:rsid w:val="00557567"/>
    <w:rsid w:val="005600BD"/>
    <w:rsid w:val="00560A49"/>
    <w:rsid w:val="005611F8"/>
    <w:rsid w:val="005623F3"/>
    <w:rsid w:val="00562710"/>
    <w:rsid w:val="00562A5A"/>
    <w:rsid w:val="00563A0F"/>
    <w:rsid w:val="00563FEA"/>
    <w:rsid w:val="00566E28"/>
    <w:rsid w:val="00567106"/>
    <w:rsid w:val="0057078A"/>
    <w:rsid w:val="00570C24"/>
    <w:rsid w:val="005712E8"/>
    <w:rsid w:val="00571D02"/>
    <w:rsid w:val="00571D54"/>
    <w:rsid w:val="00571FC6"/>
    <w:rsid w:val="00572A29"/>
    <w:rsid w:val="005731E5"/>
    <w:rsid w:val="005746FC"/>
    <w:rsid w:val="005773EC"/>
    <w:rsid w:val="0057786D"/>
    <w:rsid w:val="00580223"/>
    <w:rsid w:val="00581929"/>
    <w:rsid w:val="00581FCE"/>
    <w:rsid w:val="0059222A"/>
    <w:rsid w:val="005924C7"/>
    <w:rsid w:val="00593987"/>
    <w:rsid w:val="00593BBA"/>
    <w:rsid w:val="00593C56"/>
    <w:rsid w:val="00594006"/>
    <w:rsid w:val="005950B9"/>
    <w:rsid w:val="00595944"/>
    <w:rsid w:val="00596A2A"/>
    <w:rsid w:val="005A1CC9"/>
    <w:rsid w:val="005A257F"/>
    <w:rsid w:val="005B0960"/>
    <w:rsid w:val="005B2E60"/>
    <w:rsid w:val="005B2ECE"/>
    <w:rsid w:val="005B35FE"/>
    <w:rsid w:val="005B3774"/>
    <w:rsid w:val="005B57AF"/>
    <w:rsid w:val="005B5877"/>
    <w:rsid w:val="005B635C"/>
    <w:rsid w:val="005B6739"/>
    <w:rsid w:val="005B6DD6"/>
    <w:rsid w:val="005C1543"/>
    <w:rsid w:val="005C248D"/>
    <w:rsid w:val="005C332D"/>
    <w:rsid w:val="005C3617"/>
    <w:rsid w:val="005C3E21"/>
    <w:rsid w:val="005C4C0F"/>
    <w:rsid w:val="005C4F80"/>
    <w:rsid w:val="005C5E9D"/>
    <w:rsid w:val="005C70F7"/>
    <w:rsid w:val="005C7199"/>
    <w:rsid w:val="005C74D4"/>
    <w:rsid w:val="005D0E50"/>
    <w:rsid w:val="005D10D5"/>
    <w:rsid w:val="005D1ADB"/>
    <w:rsid w:val="005D25E5"/>
    <w:rsid w:val="005D266B"/>
    <w:rsid w:val="005D3089"/>
    <w:rsid w:val="005D4420"/>
    <w:rsid w:val="005D7C96"/>
    <w:rsid w:val="005E07C8"/>
    <w:rsid w:val="005E0CF8"/>
    <w:rsid w:val="005E0E0E"/>
    <w:rsid w:val="005E0EDB"/>
    <w:rsid w:val="005E4673"/>
    <w:rsid w:val="005E4CAF"/>
    <w:rsid w:val="005E6776"/>
    <w:rsid w:val="005E6BB1"/>
    <w:rsid w:val="005E6F03"/>
    <w:rsid w:val="005E74EB"/>
    <w:rsid w:val="005E7CB3"/>
    <w:rsid w:val="005F1242"/>
    <w:rsid w:val="005F210F"/>
    <w:rsid w:val="005F3363"/>
    <w:rsid w:val="005F3748"/>
    <w:rsid w:val="005F3D2B"/>
    <w:rsid w:val="00600276"/>
    <w:rsid w:val="006003AC"/>
    <w:rsid w:val="0060131A"/>
    <w:rsid w:val="00601B7E"/>
    <w:rsid w:val="00602FF0"/>
    <w:rsid w:val="0060329C"/>
    <w:rsid w:val="00604B32"/>
    <w:rsid w:val="00605157"/>
    <w:rsid w:val="00606FD4"/>
    <w:rsid w:val="0060727B"/>
    <w:rsid w:val="0061332B"/>
    <w:rsid w:val="00613D74"/>
    <w:rsid w:val="0061498D"/>
    <w:rsid w:val="00614AF1"/>
    <w:rsid w:val="00614CD5"/>
    <w:rsid w:val="00615ED1"/>
    <w:rsid w:val="006173BA"/>
    <w:rsid w:val="00617AE0"/>
    <w:rsid w:val="006220BB"/>
    <w:rsid w:val="006228C7"/>
    <w:rsid w:val="00622956"/>
    <w:rsid w:val="00622CD0"/>
    <w:rsid w:val="00623A66"/>
    <w:rsid w:val="00626055"/>
    <w:rsid w:val="00630861"/>
    <w:rsid w:val="00631634"/>
    <w:rsid w:val="00631768"/>
    <w:rsid w:val="00633292"/>
    <w:rsid w:val="00635925"/>
    <w:rsid w:val="00635C41"/>
    <w:rsid w:val="00637100"/>
    <w:rsid w:val="0064447A"/>
    <w:rsid w:val="006454FB"/>
    <w:rsid w:val="006462DE"/>
    <w:rsid w:val="00651CED"/>
    <w:rsid w:val="00651DCC"/>
    <w:rsid w:val="006530E0"/>
    <w:rsid w:val="00653348"/>
    <w:rsid w:val="00657D40"/>
    <w:rsid w:val="006618F4"/>
    <w:rsid w:val="00661D70"/>
    <w:rsid w:val="006632AA"/>
    <w:rsid w:val="00663834"/>
    <w:rsid w:val="00663D37"/>
    <w:rsid w:val="00664C0F"/>
    <w:rsid w:val="00666BEE"/>
    <w:rsid w:val="00667314"/>
    <w:rsid w:val="00667A7B"/>
    <w:rsid w:val="00667CC2"/>
    <w:rsid w:val="00670779"/>
    <w:rsid w:val="0067077A"/>
    <w:rsid w:val="006734BF"/>
    <w:rsid w:val="006742CF"/>
    <w:rsid w:val="006747EF"/>
    <w:rsid w:val="00675D04"/>
    <w:rsid w:val="00677630"/>
    <w:rsid w:val="006802ED"/>
    <w:rsid w:val="006815E0"/>
    <w:rsid w:val="00682778"/>
    <w:rsid w:val="00682B0D"/>
    <w:rsid w:val="00683073"/>
    <w:rsid w:val="006838EA"/>
    <w:rsid w:val="006841FA"/>
    <w:rsid w:val="00684441"/>
    <w:rsid w:val="00685C90"/>
    <w:rsid w:val="006871AE"/>
    <w:rsid w:val="00691B16"/>
    <w:rsid w:val="00691BF7"/>
    <w:rsid w:val="0069398F"/>
    <w:rsid w:val="00693FA5"/>
    <w:rsid w:val="00694FAC"/>
    <w:rsid w:val="006967B1"/>
    <w:rsid w:val="00696D6D"/>
    <w:rsid w:val="006971C4"/>
    <w:rsid w:val="006976F6"/>
    <w:rsid w:val="00697BC6"/>
    <w:rsid w:val="00697D8F"/>
    <w:rsid w:val="006A0351"/>
    <w:rsid w:val="006A3B3C"/>
    <w:rsid w:val="006A7A90"/>
    <w:rsid w:val="006B2B04"/>
    <w:rsid w:val="006B2BC3"/>
    <w:rsid w:val="006B3191"/>
    <w:rsid w:val="006B41AE"/>
    <w:rsid w:val="006B52A1"/>
    <w:rsid w:val="006B53DC"/>
    <w:rsid w:val="006B6925"/>
    <w:rsid w:val="006B6EC9"/>
    <w:rsid w:val="006C177C"/>
    <w:rsid w:val="006C2D9B"/>
    <w:rsid w:val="006C3C90"/>
    <w:rsid w:val="006C50BC"/>
    <w:rsid w:val="006C5B1D"/>
    <w:rsid w:val="006C5BBF"/>
    <w:rsid w:val="006C6A5D"/>
    <w:rsid w:val="006C7DDE"/>
    <w:rsid w:val="006C7EE5"/>
    <w:rsid w:val="006D0CC4"/>
    <w:rsid w:val="006D1104"/>
    <w:rsid w:val="006D1167"/>
    <w:rsid w:val="006D174B"/>
    <w:rsid w:val="006D190A"/>
    <w:rsid w:val="006D1BC6"/>
    <w:rsid w:val="006D1C51"/>
    <w:rsid w:val="006D2E23"/>
    <w:rsid w:val="006D3547"/>
    <w:rsid w:val="006D3781"/>
    <w:rsid w:val="006D4AF9"/>
    <w:rsid w:val="006D5A73"/>
    <w:rsid w:val="006E1A3A"/>
    <w:rsid w:val="006E200A"/>
    <w:rsid w:val="006E23F9"/>
    <w:rsid w:val="006E2AE7"/>
    <w:rsid w:val="006E3034"/>
    <w:rsid w:val="006E4FC3"/>
    <w:rsid w:val="006E5A31"/>
    <w:rsid w:val="006E77BB"/>
    <w:rsid w:val="006F1B3D"/>
    <w:rsid w:val="006F2A8F"/>
    <w:rsid w:val="006F2D85"/>
    <w:rsid w:val="006F2E69"/>
    <w:rsid w:val="006F3F18"/>
    <w:rsid w:val="007005FD"/>
    <w:rsid w:val="007017A0"/>
    <w:rsid w:val="00701A75"/>
    <w:rsid w:val="00701DBB"/>
    <w:rsid w:val="0070241B"/>
    <w:rsid w:val="00702431"/>
    <w:rsid w:val="0070258F"/>
    <w:rsid w:val="00702EEE"/>
    <w:rsid w:val="00703C1A"/>
    <w:rsid w:val="00704DC3"/>
    <w:rsid w:val="00704FE4"/>
    <w:rsid w:val="00705F4D"/>
    <w:rsid w:val="007062FB"/>
    <w:rsid w:val="00710CC3"/>
    <w:rsid w:val="007111C4"/>
    <w:rsid w:val="00711779"/>
    <w:rsid w:val="007134E5"/>
    <w:rsid w:val="00713644"/>
    <w:rsid w:val="00715DBD"/>
    <w:rsid w:val="007171CE"/>
    <w:rsid w:val="0071798C"/>
    <w:rsid w:val="00717E45"/>
    <w:rsid w:val="007247DA"/>
    <w:rsid w:val="00724AB4"/>
    <w:rsid w:val="00724E9E"/>
    <w:rsid w:val="00725CA5"/>
    <w:rsid w:val="00727FAF"/>
    <w:rsid w:val="00731180"/>
    <w:rsid w:val="007318C4"/>
    <w:rsid w:val="00731F2C"/>
    <w:rsid w:val="00734A9D"/>
    <w:rsid w:val="00736087"/>
    <w:rsid w:val="007362EB"/>
    <w:rsid w:val="00736B02"/>
    <w:rsid w:val="0073751C"/>
    <w:rsid w:val="00737D27"/>
    <w:rsid w:val="007429F8"/>
    <w:rsid w:val="0074361D"/>
    <w:rsid w:val="007445BB"/>
    <w:rsid w:val="00747650"/>
    <w:rsid w:val="00751B33"/>
    <w:rsid w:val="007539A7"/>
    <w:rsid w:val="00754849"/>
    <w:rsid w:val="00754FF4"/>
    <w:rsid w:val="007555E4"/>
    <w:rsid w:val="007563B2"/>
    <w:rsid w:val="0075685A"/>
    <w:rsid w:val="0075698F"/>
    <w:rsid w:val="007609FD"/>
    <w:rsid w:val="007642C0"/>
    <w:rsid w:val="00764521"/>
    <w:rsid w:val="00764FA0"/>
    <w:rsid w:val="007658DE"/>
    <w:rsid w:val="00767BA5"/>
    <w:rsid w:val="0077049D"/>
    <w:rsid w:val="00770DA9"/>
    <w:rsid w:val="00771204"/>
    <w:rsid w:val="00771DCC"/>
    <w:rsid w:val="00772466"/>
    <w:rsid w:val="00773C4A"/>
    <w:rsid w:val="0077412B"/>
    <w:rsid w:val="00775566"/>
    <w:rsid w:val="00776190"/>
    <w:rsid w:val="007763F5"/>
    <w:rsid w:val="00782B4D"/>
    <w:rsid w:val="00782D22"/>
    <w:rsid w:val="00782FFF"/>
    <w:rsid w:val="00785408"/>
    <w:rsid w:val="0078548A"/>
    <w:rsid w:val="007856D8"/>
    <w:rsid w:val="00785800"/>
    <w:rsid w:val="007871C4"/>
    <w:rsid w:val="00791126"/>
    <w:rsid w:val="00791523"/>
    <w:rsid w:val="00792045"/>
    <w:rsid w:val="007926C7"/>
    <w:rsid w:val="00792772"/>
    <w:rsid w:val="00792AB5"/>
    <w:rsid w:val="00795816"/>
    <w:rsid w:val="0079585B"/>
    <w:rsid w:val="00796058"/>
    <w:rsid w:val="007A1544"/>
    <w:rsid w:val="007A229D"/>
    <w:rsid w:val="007A29E6"/>
    <w:rsid w:val="007A2CE6"/>
    <w:rsid w:val="007A30D3"/>
    <w:rsid w:val="007A402F"/>
    <w:rsid w:val="007A4A92"/>
    <w:rsid w:val="007A5A51"/>
    <w:rsid w:val="007A5C10"/>
    <w:rsid w:val="007A61A1"/>
    <w:rsid w:val="007B0C24"/>
    <w:rsid w:val="007B17ED"/>
    <w:rsid w:val="007B3289"/>
    <w:rsid w:val="007B3BBB"/>
    <w:rsid w:val="007B5B58"/>
    <w:rsid w:val="007B64AE"/>
    <w:rsid w:val="007B6FEB"/>
    <w:rsid w:val="007B75CF"/>
    <w:rsid w:val="007B78CB"/>
    <w:rsid w:val="007C1347"/>
    <w:rsid w:val="007C1C4C"/>
    <w:rsid w:val="007C1DDB"/>
    <w:rsid w:val="007C42E8"/>
    <w:rsid w:val="007C4997"/>
    <w:rsid w:val="007C4DA8"/>
    <w:rsid w:val="007C5FA3"/>
    <w:rsid w:val="007C6BB9"/>
    <w:rsid w:val="007D0913"/>
    <w:rsid w:val="007D1EA6"/>
    <w:rsid w:val="007D2CFD"/>
    <w:rsid w:val="007D3EB1"/>
    <w:rsid w:val="007D4667"/>
    <w:rsid w:val="007D7701"/>
    <w:rsid w:val="007E3669"/>
    <w:rsid w:val="007E39EA"/>
    <w:rsid w:val="007E3A51"/>
    <w:rsid w:val="007E3B0B"/>
    <w:rsid w:val="007E4A98"/>
    <w:rsid w:val="007E4FD3"/>
    <w:rsid w:val="007E5865"/>
    <w:rsid w:val="007E5B63"/>
    <w:rsid w:val="007E7937"/>
    <w:rsid w:val="007F083A"/>
    <w:rsid w:val="007F0F60"/>
    <w:rsid w:val="007F179D"/>
    <w:rsid w:val="007F2148"/>
    <w:rsid w:val="007F2733"/>
    <w:rsid w:val="007F290A"/>
    <w:rsid w:val="007F3C26"/>
    <w:rsid w:val="007F53AC"/>
    <w:rsid w:val="007F5CC7"/>
    <w:rsid w:val="007F5D09"/>
    <w:rsid w:val="007F6CF6"/>
    <w:rsid w:val="007F6E4F"/>
    <w:rsid w:val="007F7058"/>
    <w:rsid w:val="007F7169"/>
    <w:rsid w:val="007F7921"/>
    <w:rsid w:val="00800BE1"/>
    <w:rsid w:val="00801AD8"/>
    <w:rsid w:val="008026C1"/>
    <w:rsid w:val="00802EDB"/>
    <w:rsid w:val="00802F5C"/>
    <w:rsid w:val="008059C5"/>
    <w:rsid w:val="00807BDA"/>
    <w:rsid w:val="00811863"/>
    <w:rsid w:val="00812B42"/>
    <w:rsid w:val="00813581"/>
    <w:rsid w:val="00813813"/>
    <w:rsid w:val="0081667F"/>
    <w:rsid w:val="00820F05"/>
    <w:rsid w:val="008216EC"/>
    <w:rsid w:val="00821D0C"/>
    <w:rsid w:val="00822436"/>
    <w:rsid w:val="0082357F"/>
    <w:rsid w:val="0082403D"/>
    <w:rsid w:val="008251CF"/>
    <w:rsid w:val="0082527B"/>
    <w:rsid w:val="008253DA"/>
    <w:rsid w:val="008263EF"/>
    <w:rsid w:val="00826C6B"/>
    <w:rsid w:val="00826D0D"/>
    <w:rsid w:val="00827D3E"/>
    <w:rsid w:val="008313F4"/>
    <w:rsid w:val="008315B3"/>
    <w:rsid w:val="0083226A"/>
    <w:rsid w:val="008331EC"/>
    <w:rsid w:val="00833409"/>
    <w:rsid w:val="00833E08"/>
    <w:rsid w:val="00834593"/>
    <w:rsid w:val="00834649"/>
    <w:rsid w:val="00834DA6"/>
    <w:rsid w:val="0083519F"/>
    <w:rsid w:val="00835B12"/>
    <w:rsid w:val="00837FE7"/>
    <w:rsid w:val="00842BF6"/>
    <w:rsid w:val="00842F54"/>
    <w:rsid w:val="00843591"/>
    <w:rsid w:val="00844AC1"/>
    <w:rsid w:val="0084516F"/>
    <w:rsid w:val="00845B64"/>
    <w:rsid w:val="00854F5B"/>
    <w:rsid w:val="00857031"/>
    <w:rsid w:val="008573DE"/>
    <w:rsid w:val="0085760B"/>
    <w:rsid w:val="00862275"/>
    <w:rsid w:val="00862D78"/>
    <w:rsid w:val="00862DF7"/>
    <w:rsid w:val="008638A9"/>
    <w:rsid w:val="00863C3F"/>
    <w:rsid w:val="00867E56"/>
    <w:rsid w:val="00870993"/>
    <w:rsid w:val="00871B50"/>
    <w:rsid w:val="008720FB"/>
    <w:rsid w:val="00873058"/>
    <w:rsid w:val="00877502"/>
    <w:rsid w:val="00877D4B"/>
    <w:rsid w:val="00881670"/>
    <w:rsid w:val="00881D0A"/>
    <w:rsid w:val="00882E8D"/>
    <w:rsid w:val="008904F0"/>
    <w:rsid w:val="008906A2"/>
    <w:rsid w:val="00890FE1"/>
    <w:rsid w:val="00891A58"/>
    <w:rsid w:val="00891B80"/>
    <w:rsid w:val="00892F43"/>
    <w:rsid w:val="00893D93"/>
    <w:rsid w:val="00893FF4"/>
    <w:rsid w:val="00894FDC"/>
    <w:rsid w:val="00895ED7"/>
    <w:rsid w:val="008A03AA"/>
    <w:rsid w:val="008A2A30"/>
    <w:rsid w:val="008A2F9C"/>
    <w:rsid w:val="008A3A6C"/>
    <w:rsid w:val="008A62D3"/>
    <w:rsid w:val="008A7D9F"/>
    <w:rsid w:val="008B0688"/>
    <w:rsid w:val="008B07FB"/>
    <w:rsid w:val="008B1EEC"/>
    <w:rsid w:val="008B4D5D"/>
    <w:rsid w:val="008B665A"/>
    <w:rsid w:val="008B77B3"/>
    <w:rsid w:val="008B7C3E"/>
    <w:rsid w:val="008C190E"/>
    <w:rsid w:val="008C24AD"/>
    <w:rsid w:val="008C42EE"/>
    <w:rsid w:val="008C4F0E"/>
    <w:rsid w:val="008C531B"/>
    <w:rsid w:val="008C55A7"/>
    <w:rsid w:val="008D1F48"/>
    <w:rsid w:val="008D6F2C"/>
    <w:rsid w:val="008D780F"/>
    <w:rsid w:val="008D7B8F"/>
    <w:rsid w:val="008D7CFB"/>
    <w:rsid w:val="008D7EFE"/>
    <w:rsid w:val="008E11FC"/>
    <w:rsid w:val="008E1AAE"/>
    <w:rsid w:val="008E1F67"/>
    <w:rsid w:val="008E2501"/>
    <w:rsid w:val="008E36C8"/>
    <w:rsid w:val="008E3C49"/>
    <w:rsid w:val="008E479F"/>
    <w:rsid w:val="008E5F6D"/>
    <w:rsid w:val="008E603B"/>
    <w:rsid w:val="008E7654"/>
    <w:rsid w:val="008E785F"/>
    <w:rsid w:val="008F1B02"/>
    <w:rsid w:val="008F5F5F"/>
    <w:rsid w:val="008F6136"/>
    <w:rsid w:val="008F6EC6"/>
    <w:rsid w:val="008F77E1"/>
    <w:rsid w:val="008F78A0"/>
    <w:rsid w:val="00901054"/>
    <w:rsid w:val="00901453"/>
    <w:rsid w:val="00902A86"/>
    <w:rsid w:val="0090387D"/>
    <w:rsid w:val="0091064C"/>
    <w:rsid w:val="00910BD2"/>
    <w:rsid w:val="00913386"/>
    <w:rsid w:val="00913CA3"/>
    <w:rsid w:val="00915B64"/>
    <w:rsid w:val="00915DA6"/>
    <w:rsid w:val="00916775"/>
    <w:rsid w:val="009168CC"/>
    <w:rsid w:val="009174CC"/>
    <w:rsid w:val="009176A8"/>
    <w:rsid w:val="00920F43"/>
    <w:rsid w:val="009238D4"/>
    <w:rsid w:val="00923A81"/>
    <w:rsid w:val="00925727"/>
    <w:rsid w:val="0092603F"/>
    <w:rsid w:val="00926983"/>
    <w:rsid w:val="00927AE5"/>
    <w:rsid w:val="00927DBE"/>
    <w:rsid w:val="00930439"/>
    <w:rsid w:val="009306CA"/>
    <w:rsid w:val="00933223"/>
    <w:rsid w:val="0093361A"/>
    <w:rsid w:val="00933C2A"/>
    <w:rsid w:val="0093408C"/>
    <w:rsid w:val="009358F5"/>
    <w:rsid w:val="00935FFE"/>
    <w:rsid w:val="0093668E"/>
    <w:rsid w:val="00937630"/>
    <w:rsid w:val="00940221"/>
    <w:rsid w:val="00940749"/>
    <w:rsid w:val="00940AE7"/>
    <w:rsid w:val="00940FD4"/>
    <w:rsid w:val="00941E92"/>
    <w:rsid w:val="009427E8"/>
    <w:rsid w:val="00943E66"/>
    <w:rsid w:val="009451DE"/>
    <w:rsid w:val="009453F6"/>
    <w:rsid w:val="00945876"/>
    <w:rsid w:val="009463A9"/>
    <w:rsid w:val="0094798E"/>
    <w:rsid w:val="00950D67"/>
    <w:rsid w:val="00951F3B"/>
    <w:rsid w:val="00952E2C"/>
    <w:rsid w:val="0095351F"/>
    <w:rsid w:val="00953612"/>
    <w:rsid w:val="00953A7B"/>
    <w:rsid w:val="00953B52"/>
    <w:rsid w:val="00955273"/>
    <w:rsid w:val="0095594E"/>
    <w:rsid w:val="00956A0C"/>
    <w:rsid w:val="00957154"/>
    <w:rsid w:val="00960B88"/>
    <w:rsid w:val="00963EF3"/>
    <w:rsid w:val="00963F6D"/>
    <w:rsid w:val="00965609"/>
    <w:rsid w:val="009678BF"/>
    <w:rsid w:val="00967B4F"/>
    <w:rsid w:val="00970629"/>
    <w:rsid w:val="00970ED5"/>
    <w:rsid w:val="0097103D"/>
    <w:rsid w:val="009713A6"/>
    <w:rsid w:val="00972D1C"/>
    <w:rsid w:val="00973825"/>
    <w:rsid w:val="0097501A"/>
    <w:rsid w:val="00976B3D"/>
    <w:rsid w:val="0098274C"/>
    <w:rsid w:val="00982772"/>
    <w:rsid w:val="009827F2"/>
    <w:rsid w:val="009838A7"/>
    <w:rsid w:val="00984298"/>
    <w:rsid w:val="00984EFF"/>
    <w:rsid w:val="009858D3"/>
    <w:rsid w:val="00985901"/>
    <w:rsid w:val="00986DD9"/>
    <w:rsid w:val="00987F73"/>
    <w:rsid w:val="00990A70"/>
    <w:rsid w:val="00991997"/>
    <w:rsid w:val="00992FA2"/>
    <w:rsid w:val="00992FFE"/>
    <w:rsid w:val="00993377"/>
    <w:rsid w:val="009936FC"/>
    <w:rsid w:val="00994807"/>
    <w:rsid w:val="009961B3"/>
    <w:rsid w:val="00997621"/>
    <w:rsid w:val="00997CC9"/>
    <w:rsid w:val="009A06B2"/>
    <w:rsid w:val="009A15ED"/>
    <w:rsid w:val="009A36ED"/>
    <w:rsid w:val="009A4BCA"/>
    <w:rsid w:val="009A5186"/>
    <w:rsid w:val="009A5754"/>
    <w:rsid w:val="009A7895"/>
    <w:rsid w:val="009B2140"/>
    <w:rsid w:val="009B2D90"/>
    <w:rsid w:val="009B3292"/>
    <w:rsid w:val="009B4762"/>
    <w:rsid w:val="009B631C"/>
    <w:rsid w:val="009B6E15"/>
    <w:rsid w:val="009B7247"/>
    <w:rsid w:val="009B7E1D"/>
    <w:rsid w:val="009C1382"/>
    <w:rsid w:val="009C1E91"/>
    <w:rsid w:val="009C4320"/>
    <w:rsid w:val="009C7410"/>
    <w:rsid w:val="009C7786"/>
    <w:rsid w:val="009D5725"/>
    <w:rsid w:val="009D5BB4"/>
    <w:rsid w:val="009D6D00"/>
    <w:rsid w:val="009D7467"/>
    <w:rsid w:val="009D77A6"/>
    <w:rsid w:val="009E2D41"/>
    <w:rsid w:val="009E3634"/>
    <w:rsid w:val="009E3D2A"/>
    <w:rsid w:val="009E52DA"/>
    <w:rsid w:val="009E621D"/>
    <w:rsid w:val="009E6737"/>
    <w:rsid w:val="009E7879"/>
    <w:rsid w:val="009F019B"/>
    <w:rsid w:val="009F1253"/>
    <w:rsid w:val="009F38FE"/>
    <w:rsid w:val="009F6F80"/>
    <w:rsid w:val="00A018BF"/>
    <w:rsid w:val="00A04884"/>
    <w:rsid w:val="00A07458"/>
    <w:rsid w:val="00A07679"/>
    <w:rsid w:val="00A079F5"/>
    <w:rsid w:val="00A104E7"/>
    <w:rsid w:val="00A10971"/>
    <w:rsid w:val="00A11545"/>
    <w:rsid w:val="00A15778"/>
    <w:rsid w:val="00A20F69"/>
    <w:rsid w:val="00A214FD"/>
    <w:rsid w:val="00A223B7"/>
    <w:rsid w:val="00A22A74"/>
    <w:rsid w:val="00A25671"/>
    <w:rsid w:val="00A26620"/>
    <w:rsid w:val="00A3129B"/>
    <w:rsid w:val="00A31887"/>
    <w:rsid w:val="00A35C51"/>
    <w:rsid w:val="00A3662F"/>
    <w:rsid w:val="00A37220"/>
    <w:rsid w:val="00A37BA6"/>
    <w:rsid w:val="00A408CE"/>
    <w:rsid w:val="00A40B8E"/>
    <w:rsid w:val="00A41A20"/>
    <w:rsid w:val="00A43742"/>
    <w:rsid w:val="00A43AB2"/>
    <w:rsid w:val="00A44147"/>
    <w:rsid w:val="00A47336"/>
    <w:rsid w:val="00A479FE"/>
    <w:rsid w:val="00A512A6"/>
    <w:rsid w:val="00A5273A"/>
    <w:rsid w:val="00A52C25"/>
    <w:rsid w:val="00A54B84"/>
    <w:rsid w:val="00A54D18"/>
    <w:rsid w:val="00A57A0D"/>
    <w:rsid w:val="00A610F8"/>
    <w:rsid w:val="00A6120C"/>
    <w:rsid w:val="00A619E7"/>
    <w:rsid w:val="00A6214F"/>
    <w:rsid w:val="00A643E3"/>
    <w:rsid w:val="00A65C30"/>
    <w:rsid w:val="00A65EEC"/>
    <w:rsid w:val="00A6697A"/>
    <w:rsid w:val="00A67275"/>
    <w:rsid w:val="00A67A70"/>
    <w:rsid w:val="00A67A77"/>
    <w:rsid w:val="00A70AF4"/>
    <w:rsid w:val="00A70FAB"/>
    <w:rsid w:val="00A72639"/>
    <w:rsid w:val="00A73D61"/>
    <w:rsid w:val="00A744C8"/>
    <w:rsid w:val="00A76F8C"/>
    <w:rsid w:val="00A8128E"/>
    <w:rsid w:val="00A816CD"/>
    <w:rsid w:val="00A81A6F"/>
    <w:rsid w:val="00A81CF9"/>
    <w:rsid w:val="00A82D86"/>
    <w:rsid w:val="00A83457"/>
    <w:rsid w:val="00A93737"/>
    <w:rsid w:val="00A951C0"/>
    <w:rsid w:val="00A95BBF"/>
    <w:rsid w:val="00AA21E4"/>
    <w:rsid w:val="00AA2A38"/>
    <w:rsid w:val="00AA3647"/>
    <w:rsid w:val="00AA488C"/>
    <w:rsid w:val="00AA4DA6"/>
    <w:rsid w:val="00AA5071"/>
    <w:rsid w:val="00AA5512"/>
    <w:rsid w:val="00AA5CCF"/>
    <w:rsid w:val="00AA7BC0"/>
    <w:rsid w:val="00AA7F1C"/>
    <w:rsid w:val="00AB4778"/>
    <w:rsid w:val="00AB55B2"/>
    <w:rsid w:val="00AB6E2B"/>
    <w:rsid w:val="00AB7525"/>
    <w:rsid w:val="00AC0E33"/>
    <w:rsid w:val="00AC1332"/>
    <w:rsid w:val="00AC30BD"/>
    <w:rsid w:val="00AC3ED4"/>
    <w:rsid w:val="00AC6099"/>
    <w:rsid w:val="00AC6BF4"/>
    <w:rsid w:val="00AD2AF5"/>
    <w:rsid w:val="00AD3BAB"/>
    <w:rsid w:val="00AD4212"/>
    <w:rsid w:val="00AD5179"/>
    <w:rsid w:val="00AD5545"/>
    <w:rsid w:val="00AD59FA"/>
    <w:rsid w:val="00AD5A06"/>
    <w:rsid w:val="00AD64FD"/>
    <w:rsid w:val="00AD6CFA"/>
    <w:rsid w:val="00AE24B9"/>
    <w:rsid w:val="00AE455F"/>
    <w:rsid w:val="00AE5A94"/>
    <w:rsid w:val="00AE60A5"/>
    <w:rsid w:val="00AE7E6B"/>
    <w:rsid w:val="00AF36C1"/>
    <w:rsid w:val="00AF3A7B"/>
    <w:rsid w:val="00AF4A28"/>
    <w:rsid w:val="00B00202"/>
    <w:rsid w:val="00B00B67"/>
    <w:rsid w:val="00B01F61"/>
    <w:rsid w:val="00B02D4A"/>
    <w:rsid w:val="00B02E11"/>
    <w:rsid w:val="00B0306E"/>
    <w:rsid w:val="00B044D3"/>
    <w:rsid w:val="00B04E44"/>
    <w:rsid w:val="00B05AFB"/>
    <w:rsid w:val="00B07203"/>
    <w:rsid w:val="00B13244"/>
    <w:rsid w:val="00B146B0"/>
    <w:rsid w:val="00B15FBE"/>
    <w:rsid w:val="00B16ECE"/>
    <w:rsid w:val="00B22367"/>
    <w:rsid w:val="00B2367C"/>
    <w:rsid w:val="00B236A8"/>
    <w:rsid w:val="00B2390D"/>
    <w:rsid w:val="00B25C64"/>
    <w:rsid w:val="00B26FB3"/>
    <w:rsid w:val="00B306EC"/>
    <w:rsid w:val="00B32D63"/>
    <w:rsid w:val="00B32EBD"/>
    <w:rsid w:val="00B35F9F"/>
    <w:rsid w:val="00B37E59"/>
    <w:rsid w:val="00B4143C"/>
    <w:rsid w:val="00B42579"/>
    <w:rsid w:val="00B42E74"/>
    <w:rsid w:val="00B43BC3"/>
    <w:rsid w:val="00B44196"/>
    <w:rsid w:val="00B444E6"/>
    <w:rsid w:val="00B44BE5"/>
    <w:rsid w:val="00B44D66"/>
    <w:rsid w:val="00B4529E"/>
    <w:rsid w:val="00B45F98"/>
    <w:rsid w:val="00B45FD9"/>
    <w:rsid w:val="00B47589"/>
    <w:rsid w:val="00B47727"/>
    <w:rsid w:val="00B4784F"/>
    <w:rsid w:val="00B47B50"/>
    <w:rsid w:val="00B5071D"/>
    <w:rsid w:val="00B5152D"/>
    <w:rsid w:val="00B53BD8"/>
    <w:rsid w:val="00B550F8"/>
    <w:rsid w:val="00B6134F"/>
    <w:rsid w:val="00B62098"/>
    <w:rsid w:val="00B6394D"/>
    <w:rsid w:val="00B63FB5"/>
    <w:rsid w:val="00B64678"/>
    <w:rsid w:val="00B67841"/>
    <w:rsid w:val="00B679EC"/>
    <w:rsid w:val="00B71155"/>
    <w:rsid w:val="00B7159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7EE"/>
    <w:rsid w:val="00B924DC"/>
    <w:rsid w:val="00B9691B"/>
    <w:rsid w:val="00B96991"/>
    <w:rsid w:val="00B96B87"/>
    <w:rsid w:val="00B96D9C"/>
    <w:rsid w:val="00B972B5"/>
    <w:rsid w:val="00B97DD7"/>
    <w:rsid w:val="00BA2008"/>
    <w:rsid w:val="00BA3889"/>
    <w:rsid w:val="00BA3E1F"/>
    <w:rsid w:val="00BA4045"/>
    <w:rsid w:val="00BA770D"/>
    <w:rsid w:val="00BB263E"/>
    <w:rsid w:val="00BB2B51"/>
    <w:rsid w:val="00BB2CE5"/>
    <w:rsid w:val="00BB35E3"/>
    <w:rsid w:val="00BB3CD9"/>
    <w:rsid w:val="00BB40CB"/>
    <w:rsid w:val="00BB4997"/>
    <w:rsid w:val="00BB4B2B"/>
    <w:rsid w:val="00BB55C4"/>
    <w:rsid w:val="00BB64E1"/>
    <w:rsid w:val="00BC1151"/>
    <w:rsid w:val="00BC1478"/>
    <w:rsid w:val="00BC1E13"/>
    <w:rsid w:val="00BC1F93"/>
    <w:rsid w:val="00BC25E9"/>
    <w:rsid w:val="00BC35C8"/>
    <w:rsid w:val="00BC37BF"/>
    <w:rsid w:val="00BC3D6E"/>
    <w:rsid w:val="00BC44F5"/>
    <w:rsid w:val="00BC4A70"/>
    <w:rsid w:val="00BC6FA6"/>
    <w:rsid w:val="00BD1EEB"/>
    <w:rsid w:val="00BD318A"/>
    <w:rsid w:val="00BD376D"/>
    <w:rsid w:val="00BD3E36"/>
    <w:rsid w:val="00BD71E2"/>
    <w:rsid w:val="00BD7BF4"/>
    <w:rsid w:val="00BE13CB"/>
    <w:rsid w:val="00BE32FC"/>
    <w:rsid w:val="00BE4B56"/>
    <w:rsid w:val="00BE61BB"/>
    <w:rsid w:val="00BE6855"/>
    <w:rsid w:val="00BE6AA6"/>
    <w:rsid w:val="00BE7015"/>
    <w:rsid w:val="00BE7210"/>
    <w:rsid w:val="00BF1A30"/>
    <w:rsid w:val="00BF2F72"/>
    <w:rsid w:val="00BF3152"/>
    <w:rsid w:val="00BF32FF"/>
    <w:rsid w:val="00BF4670"/>
    <w:rsid w:val="00BF6D6D"/>
    <w:rsid w:val="00C00E64"/>
    <w:rsid w:val="00C03022"/>
    <w:rsid w:val="00C03779"/>
    <w:rsid w:val="00C04032"/>
    <w:rsid w:val="00C05C59"/>
    <w:rsid w:val="00C05C5D"/>
    <w:rsid w:val="00C06645"/>
    <w:rsid w:val="00C073BD"/>
    <w:rsid w:val="00C0772C"/>
    <w:rsid w:val="00C10D13"/>
    <w:rsid w:val="00C12686"/>
    <w:rsid w:val="00C1366F"/>
    <w:rsid w:val="00C13A7B"/>
    <w:rsid w:val="00C15E85"/>
    <w:rsid w:val="00C202BF"/>
    <w:rsid w:val="00C228C6"/>
    <w:rsid w:val="00C22ABE"/>
    <w:rsid w:val="00C33498"/>
    <w:rsid w:val="00C34D18"/>
    <w:rsid w:val="00C35844"/>
    <w:rsid w:val="00C37ADC"/>
    <w:rsid w:val="00C404F7"/>
    <w:rsid w:val="00C43ADC"/>
    <w:rsid w:val="00C44D53"/>
    <w:rsid w:val="00C4580D"/>
    <w:rsid w:val="00C54140"/>
    <w:rsid w:val="00C543BF"/>
    <w:rsid w:val="00C545B6"/>
    <w:rsid w:val="00C55821"/>
    <w:rsid w:val="00C567D0"/>
    <w:rsid w:val="00C56C6F"/>
    <w:rsid w:val="00C579B8"/>
    <w:rsid w:val="00C60823"/>
    <w:rsid w:val="00C62FAA"/>
    <w:rsid w:val="00C6337B"/>
    <w:rsid w:val="00C639EE"/>
    <w:rsid w:val="00C64741"/>
    <w:rsid w:val="00C65746"/>
    <w:rsid w:val="00C67BF8"/>
    <w:rsid w:val="00C67EBA"/>
    <w:rsid w:val="00C704A6"/>
    <w:rsid w:val="00C71FB1"/>
    <w:rsid w:val="00C721F8"/>
    <w:rsid w:val="00C732E5"/>
    <w:rsid w:val="00C73FFC"/>
    <w:rsid w:val="00C74234"/>
    <w:rsid w:val="00C7511C"/>
    <w:rsid w:val="00C7671A"/>
    <w:rsid w:val="00C77DE1"/>
    <w:rsid w:val="00C8053E"/>
    <w:rsid w:val="00C81B12"/>
    <w:rsid w:val="00C82330"/>
    <w:rsid w:val="00C8289A"/>
    <w:rsid w:val="00C82C90"/>
    <w:rsid w:val="00C830A2"/>
    <w:rsid w:val="00C834E2"/>
    <w:rsid w:val="00C85A42"/>
    <w:rsid w:val="00C875A5"/>
    <w:rsid w:val="00C90C2E"/>
    <w:rsid w:val="00C91B79"/>
    <w:rsid w:val="00C92A8C"/>
    <w:rsid w:val="00C92E31"/>
    <w:rsid w:val="00C92F12"/>
    <w:rsid w:val="00C95502"/>
    <w:rsid w:val="00CA0C62"/>
    <w:rsid w:val="00CA0FF3"/>
    <w:rsid w:val="00CA133D"/>
    <w:rsid w:val="00CA2624"/>
    <w:rsid w:val="00CA2870"/>
    <w:rsid w:val="00CA2EC4"/>
    <w:rsid w:val="00CA3B98"/>
    <w:rsid w:val="00CA6BA0"/>
    <w:rsid w:val="00CB0EEB"/>
    <w:rsid w:val="00CB1406"/>
    <w:rsid w:val="00CB21F6"/>
    <w:rsid w:val="00CB489A"/>
    <w:rsid w:val="00CB6762"/>
    <w:rsid w:val="00CB7F15"/>
    <w:rsid w:val="00CC1D04"/>
    <w:rsid w:val="00CC2387"/>
    <w:rsid w:val="00CC32A6"/>
    <w:rsid w:val="00CC3E98"/>
    <w:rsid w:val="00CC587D"/>
    <w:rsid w:val="00CC7134"/>
    <w:rsid w:val="00CD0350"/>
    <w:rsid w:val="00CD096B"/>
    <w:rsid w:val="00CD13EC"/>
    <w:rsid w:val="00CD4B54"/>
    <w:rsid w:val="00CD69E0"/>
    <w:rsid w:val="00CD6D33"/>
    <w:rsid w:val="00CD7D00"/>
    <w:rsid w:val="00CE1665"/>
    <w:rsid w:val="00CE255B"/>
    <w:rsid w:val="00CE35DE"/>
    <w:rsid w:val="00CE4C05"/>
    <w:rsid w:val="00CE7E82"/>
    <w:rsid w:val="00CF041C"/>
    <w:rsid w:val="00CF1FC6"/>
    <w:rsid w:val="00CF3442"/>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58"/>
    <w:rsid w:val="00D10D4D"/>
    <w:rsid w:val="00D13040"/>
    <w:rsid w:val="00D15755"/>
    <w:rsid w:val="00D1596F"/>
    <w:rsid w:val="00D178E4"/>
    <w:rsid w:val="00D205D0"/>
    <w:rsid w:val="00D21710"/>
    <w:rsid w:val="00D227F7"/>
    <w:rsid w:val="00D22F76"/>
    <w:rsid w:val="00D23028"/>
    <w:rsid w:val="00D2320C"/>
    <w:rsid w:val="00D268E3"/>
    <w:rsid w:val="00D26B3A"/>
    <w:rsid w:val="00D26DB1"/>
    <w:rsid w:val="00D273BE"/>
    <w:rsid w:val="00D30408"/>
    <w:rsid w:val="00D30796"/>
    <w:rsid w:val="00D308F3"/>
    <w:rsid w:val="00D32882"/>
    <w:rsid w:val="00D32AF8"/>
    <w:rsid w:val="00D333EF"/>
    <w:rsid w:val="00D3357B"/>
    <w:rsid w:val="00D36B58"/>
    <w:rsid w:val="00D36BCC"/>
    <w:rsid w:val="00D3761B"/>
    <w:rsid w:val="00D42642"/>
    <w:rsid w:val="00D43F0D"/>
    <w:rsid w:val="00D464F0"/>
    <w:rsid w:val="00D4739A"/>
    <w:rsid w:val="00D5052A"/>
    <w:rsid w:val="00D51E7F"/>
    <w:rsid w:val="00D5283B"/>
    <w:rsid w:val="00D5508D"/>
    <w:rsid w:val="00D568C2"/>
    <w:rsid w:val="00D608F4"/>
    <w:rsid w:val="00D61CEE"/>
    <w:rsid w:val="00D6211D"/>
    <w:rsid w:val="00D642A6"/>
    <w:rsid w:val="00D64F92"/>
    <w:rsid w:val="00D65316"/>
    <w:rsid w:val="00D660A4"/>
    <w:rsid w:val="00D66936"/>
    <w:rsid w:val="00D66F6D"/>
    <w:rsid w:val="00D6769C"/>
    <w:rsid w:val="00D679EC"/>
    <w:rsid w:val="00D70F0B"/>
    <w:rsid w:val="00D71966"/>
    <w:rsid w:val="00D71CFD"/>
    <w:rsid w:val="00D71E69"/>
    <w:rsid w:val="00D72553"/>
    <w:rsid w:val="00D72DE8"/>
    <w:rsid w:val="00D735D5"/>
    <w:rsid w:val="00D74074"/>
    <w:rsid w:val="00D74803"/>
    <w:rsid w:val="00D74AEA"/>
    <w:rsid w:val="00D763EB"/>
    <w:rsid w:val="00D76D8F"/>
    <w:rsid w:val="00D8034B"/>
    <w:rsid w:val="00D813B2"/>
    <w:rsid w:val="00D838C1"/>
    <w:rsid w:val="00D838D8"/>
    <w:rsid w:val="00D8745C"/>
    <w:rsid w:val="00D87CAA"/>
    <w:rsid w:val="00D90255"/>
    <w:rsid w:val="00D909BE"/>
    <w:rsid w:val="00D9254F"/>
    <w:rsid w:val="00D92C0E"/>
    <w:rsid w:val="00D93628"/>
    <w:rsid w:val="00D946FA"/>
    <w:rsid w:val="00D9523F"/>
    <w:rsid w:val="00D95A85"/>
    <w:rsid w:val="00D974EC"/>
    <w:rsid w:val="00DA0083"/>
    <w:rsid w:val="00DA034F"/>
    <w:rsid w:val="00DA20AD"/>
    <w:rsid w:val="00DA3EFD"/>
    <w:rsid w:val="00DA4BEA"/>
    <w:rsid w:val="00DA52DF"/>
    <w:rsid w:val="00DA55F5"/>
    <w:rsid w:val="00DA6164"/>
    <w:rsid w:val="00DA7C09"/>
    <w:rsid w:val="00DB229C"/>
    <w:rsid w:val="00DB360F"/>
    <w:rsid w:val="00DB3F30"/>
    <w:rsid w:val="00DB5845"/>
    <w:rsid w:val="00DB7B3F"/>
    <w:rsid w:val="00DC05C1"/>
    <w:rsid w:val="00DC0D17"/>
    <w:rsid w:val="00DC11B9"/>
    <w:rsid w:val="00DC14E0"/>
    <w:rsid w:val="00DC3C92"/>
    <w:rsid w:val="00DC422C"/>
    <w:rsid w:val="00DC6F44"/>
    <w:rsid w:val="00DD0343"/>
    <w:rsid w:val="00DD139D"/>
    <w:rsid w:val="00DD1A5B"/>
    <w:rsid w:val="00DD1C1A"/>
    <w:rsid w:val="00DD263A"/>
    <w:rsid w:val="00DD27F6"/>
    <w:rsid w:val="00DD3FBD"/>
    <w:rsid w:val="00DD43A4"/>
    <w:rsid w:val="00DD55BC"/>
    <w:rsid w:val="00DE06BE"/>
    <w:rsid w:val="00DE16D9"/>
    <w:rsid w:val="00DE1BA0"/>
    <w:rsid w:val="00DE24AA"/>
    <w:rsid w:val="00DE2E22"/>
    <w:rsid w:val="00DE2E29"/>
    <w:rsid w:val="00DE3227"/>
    <w:rsid w:val="00DE4179"/>
    <w:rsid w:val="00DE6A1F"/>
    <w:rsid w:val="00DE6BD3"/>
    <w:rsid w:val="00DF07C1"/>
    <w:rsid w:val="00DF0A87"/>
    <w:rsid w:val="00DF1329"/>
    <w:rsid w:val="00DF304E"/>
    <w:rsid w:val="00DF313F"/>
    <w:rsid w:val="00DF3595"/>
    <w:rsid w:val="00DF560F"/>
    <w:rsid w:val="00DF6674"/>
    <w:rsid w:val="00DF6DC1"/>
    <w:rsid w:val="00DF7BC7"/>
    <w:rsid w:val="00E0092E"/>
    <w:rsid w:val="00E015F2"/>
    <w:rsid w:val="00E01B1D"/>
    <w:rsid w:val="00E02D46"/>
    <w:rsid w:val="00E034DD"/>
    <w:rsid w:val="00E0457C"/>
    <w:rsid w:val="00E04FF5"/>
    <w:rsid w:val="00E05BC2"/>
    <w:rsid w:val="00E05D57"/>
    <w:rsid w:val="00E05E97"/>
    <w:rsid w:val="00E10738"/>
    <w:rsid w:val="00E11E3D"/>
    <w:rsid w:val="00E12616"/>
    <w:rsid w:val="00E1316F"/>
    <w:rsid w:val="00E1323F"/>
    <w:rsid w:val="00E1383A"/>
    <w:rsid w:val="00E13841"/>
    <w:rsid w:val="00E14881"/>
    <w:rsid w:val="00E154FC"/>
    <w:rsid w:val="00E1566E"/>
    <w:rsid w:val="00E15BBF"/>
    <w:rsid w:val="00E1611A"/>
    <w:rsid w:val="00E1644B"/>
    <w:rsid w:val="00E16E8E"/>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2AF4"/>
    <w:rsid w:val="00E3318D"/>
    <w:rsid w:val="00E34057"/>
    <w:rsid w:val="00E34126"/>
    <w:rsid w:val="00E34E93"/>
    <w:rsid w:val="00E35E15"/>
    <w:rsid w:val="00E364E5"/>
    <w:rsid w:val="00E376D1"/>
    <w:rsid w:val="00E426A8"/>
    <w:rsid w:val="00E428FE"/>
    <w:rsid w:val="00E42AD1"/>
    <w:rsid w:val="00E43C14"/>
    <w:rsid w:val="00E445A8"/>
    <w:rsid w:val="00E446A3"/>
    <w:rsid w:val="00E4503B"/>
    <w:rsid w:val="00E47E79"/>
    <w:rsid w:val="00E51A28"/>
    <w:rsid w:val="00E53202"/>
    <w:rsid w:val="00E5339F"/>
    <w:rsid w:val="00E5354D"/>
    <w:rsid w:val="00E55AD4"/>
    <w:rsid w:val="00E56414"/>
    <w:rsid w:val="00E567D6"/>
    <w:rsid w:val="00E569A9"/>
    <w:rsid w:val="00E57A7B"/>
    <w:rsid w:val="00E60481"/>
    <w:rsid w:val="00E60BDF"/>
    <w:rsid w:val="00E60CDD"/>
    <w:rsid w:val="00E61308"/>
    <w:rsid w:val="00E61DFE"/>
    <w:rsid w:val="00E61F0B"/>
    <w:rsid w:val="00E642F2"/>
    <w:rsid w:val="00E66392"/>
    <w:rsid w:val="00E66A55"/>
    <w:rsid w:val="00E66D44"/>
    <w:rsid w:val="00E670EC"/>
    <w:rsid w:val="00E67A31"/>
    <w:rsid w:val="00E711A2"/>
    <w:rsid w:val="00E716A6"/>
    <w:rsid w:val="00E7209C"/>
    <w:rsid w:val="00E72A16"/>
    <w:rsid w:val="00E72D30"/>
    <w:rsid w:val="00E745DE"/>
    <w:rsid w:val="00E75343"/>
    <w:rsid w:val="00E8094B"/>
    <w:rsid w:val="00E80968"/>
    <w:rsid w:val="00E81397"/>
    <w:rsid w:val="00E82DCC"/>
    <w:rsid w:val="00E83865"/>
    <w:rsid w:val="00E84FDF"/>
    <w:rsid w:val="00E8565B"/>
    <w:rsid w:val="00E85F97"/>
    <w:rsid w:val="00E87BE7"/>
    <w:rsid w:val="00E9301A"/>
    <w:rsid w:val="00E9584D"/>
    <w:rsid w:val="00EA1C4E"/>
    <w:rsid w:val="00EA2696"/>
    <w:rsid w:val="00EA364F"/>
    <w:rsid w:val="00EA41BC"/>
    <w:rsid w:val="00EA4E33"/>
    <w:rsid w:val="00EA5D7C"/>
    <w:rsid w:val="00EA74D9"/>
    <w:rsid w:val="00EB0F4E"/>
    <w:rsid w:val="00EB1558"/>
    <w:rsid w:val="00EB3087"/>
    <w:rsid w:val="00EB5199"/>
    <w:rsid w:val="00EC0710"/>
    <w:rsid w:val="00EC17DB"/>
    <w:rsid w:val="00EC6D2C"/>
    <w:rsid w:val="00EC705A"/>
    <w:rsid w:val="00EC792A"/>
    <w:rsid w:val="00ED18D0"/>
    <w:rsid w:val="00ED3C84"/>
    <w:rsid w:val="00ED3DCB"/>
    <w:rsid w:val="00ED6E0F"/>
    <w:rsid w:val="00ED7A1C"/>
    <w:rsid w:val="00EE07DE"/>
    <w:rsid w:val="00EE0DB3"/>
    <w:rsid w:val="00EE2586"/>
    <w:rsid w:val="00EE2F41"/>
    <w:rsid w:val="00EE423E"/>
    <w:rsid w:val="00EE734C"/>
    <w:rsid w:val="00EF06A9"/>
    <w:rsid w:val="00EF14DD"/>
    <w:rsid w:val="00EF1812"/>
    <w:rsid w:val="00EF2206"/>
    <w:rsid w:val="00EF389B"/>
    <w:rsid w:val="00EF3E33"/>
    <w:rsid w:val="00EF3EE6"/>
    <w:rsid w:val="00EF413F"/>
    <w:rsid w:val="00EF5A0B"/>
    <w:rsid w:val="00F0002B"/>
    <w:rsid w:val="00F005BB"/>
    <w:rsid w:val="00F01250"/>
    <w:rsid w:val="00F0192F"/>
    <w:rsid w:val="00F05541"/>
    <w:rsid w:val="00F06C2F"/>
    <w:rsid w:val="00F11210"/>
    <w:rsid w:val="00F1392A"/>
    <w:rsid w:val="00F156A1"/>
    <w:rsid w:val="00F213C6"/>
    <w:rsid w:val="00F22040"/>
    <w:rsid w:val="00F2396F"/>
    <w:rsid w:val="00F23E19"/>
    <w:rsid w:val="00F24863"/>
    <w:rsid w:val="00F25414"/>
    <w:rsid w:val="00F27CA2"/>
    <w:rsid w:val="00F32616"/>
    <w:rsid w:val="00F35AA4"/>
    <w:rsid w:val="00F365A7"/>
    <w:rsid w:val="00F42250"/>
    <w:rsid w:val="00F42C13"/>
    <w:rsid w:val="00F434DA"/>
    <w:rsid w:val="00F43D6B"/>
    <w:rsid w:val="00F45E3F"/>
    <w:rsid w:val="00F475CB"/>
    <w:rsid w:val="00F47A76"/>
    <w:rsid w:val="00F47F56"/>
    <w:rsid w:val="00F53265"/>
    <w:rsid w:val="00F560F5"/>
    <w:rsid w:val="00F56E6E"/>
    <w:rsid w:val="00F57763"/>
    <w:rsid w:val="00F61050"/>
    <w:rsid w:val="00F61B21"/>
    <w:rsid w:val="00F63311"/>
    <w:rsid w:val="00F645E4"/>
    <w:rsid w:val="00F64AC0"/>
    <w:rsid w:val="00F64CA0"/>
    <w:rsid w:val="00F64D2A"/>
    <w:rsid w:val="00F66208"/>
    <w:rsid w:val="00F67E2A"/>
    <w:rsid w:val="00F7022C"/>
    <w:rsid w:val="00F708AA"/>
    <w:rsid w:val="00F717D1"/>
    <w:rsid w:val="00F73370"/>
    <w:rsid w:val="00F7497C"/>
    <w:rsid w:val="00F75DA9"/>
    <w:rsid w:val="00F818DA"/>
    <w:rsid w:val="00F8281D"/>
    <w:rsid w:val="00F82C3E"/>
    <w:rsid w:val="00F83ECE"/>
    <w:rsid w:val="00F843C7"/>
    <w:rsid w:val="00F84430"/>
    <w:rsid w:val="00F85D32"/>
    <w:rsid w:val="00F86822"/>
    <w:rsid w:val="00F875AF"/>
    <w:rsid w:val="00F90E0F"/>
    <w:rsid w:val="00F9158B"/>
    <w:rsid w:val="00F932F5"/>
    <w:rsid w:val="00F94558"/>
    <w:rsid w:val="00F94EFD"/>
    <w:rsid w:val="00F960CF"/>
    <w:rsid w:val="00F966B0"/>
    <w:rsid w:val="00F96A9D"/>
    <w:rsid w:val="00F96BB3"/>
    <w:rsid w:val="00FA1ABC"/>
    <w:rsid w:val="00FA202E"/>
    <w:rsid w:val="00FA2147"/>
    <w:rsid w:val="00FA252A"/>
    <w:rsid w:val="00FA2BBC"/>
    <w:rsid w:val="00FA472E"/>
    <w:rsid w:val="00FA7061"/>
    <w:rsid w:val="00FB2BC8"/>
    <w:rsid w:val="00FB2BF4"/>
    <w:rsid w:val="00FB2F88"/>
    <w:rsid w:val="00FC0516"/>
    <w:rsid w:val="00FC5C17"/>
    <w:rsid w:val="00FD4EA8"/>
    <w:rsid w:val="00FD587C"/>
    <w:rsid w:val="00FD63E2"/>
    <w:rsid w:val="00FD78EB"/>
    <w:rsid w:val="00FE1004"/>
    <w:rsid w:val="00FE19E5"/>
    <w:rsid w:val="00FE1CAC"/>
    <w:rsid w:val="00FE335D"/>
    <w:rsid w:val="00FE4516"/>
    <w:rsid w:val="00FF0135"/>
    <w:rsid w:val="00FF2861"/>
    <w:rsid w:val="00FF2BEB"/>
    <w:rsid w:val="00FF3C6A"/>
    <w:rsid w:val="00FF4F54"/>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46"/>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character" w:customStyle="1" w:styleId="52">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87CAA"/>
    <w:rPr>
      <w:rFonts w:eastAsia="宋体"/>
      <w:lang w:eastAsia="ja-JP"/>
    </w:rPr>
  </w:style>
  <w:style w:type="table" w:customStyle="1" w:styleId="11">
    <w:name w:val="表（文字列）1"/>
    <w:basedOn w:val="a1"/>
    <w:next w:val="a8"/>
    <w:uiPriority w:val="99"/>
    <w:qFormat/>
    <w:rsid w:val="0042581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34</TotalTime>
  <Pages>7</Pages>
  <Words>3095</Words>
  <Characters>16384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Ji;Yun Liu;Tingting Fan</dc:creator>
  <cp:keywords/>
  <dc:description/>
  <cp:lastModifiedBy>NEC-LIU Yun</cp:lastModifiedBy>
  <cp:revision>19</cp:revision>
  <dcterms:created xsi:type="dcterms:W3CDTF">2025-11-06T02:47:00Z</dcterms:created>
  <dcterms:modified xsi:type="dcterms:W3CDTF">2025-11-06T05:06:00Z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