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449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6140D6" w14:paraId="50FFF716" w14:textId="77777777" w:rsidTr="004E308C">
        <w:trPr>
          <w:cantSplit/>
        </w:trPr>
        <w:tc>
          <w:tcPr>
            <w:tcW w:w="6487" w:type="dxa"/>
            <w:vAlign w:val="center"/>
          </w:tcPr>
          <w:p w14:paraId="34B0F708" w14:textId="77777777" w:rsidR="009F6520" w:rsidRPr="004E308C" w:rsidRDefault="009F6520" w:rsidP="004E308C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4E308C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0401B817" w14:textId="77777777" w:rsidR="009F6520" w:rsidRPr="006140D6" w:rsidRDefault="00DA70C7" w:rsidP="004E308C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6140D6">
              <w:rPr>
                <w:noProof/>
              </w:rPr>
              <w:drawing>
                <wp:inline distT="0" distB="0" distL="0" distR="0" wp14:anchorId="5D6585DE" wp14:editId="1C4CE582">
                  <wp:extent cx="533400" cy="5334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590" cy="537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6140D6" w14:paraId="73366682" w14:textId="77777777" w:rsidTr="004E308C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6B6F1B2" w14:textId="0BE6D377" w:rsidR="000069D4" w:rsidRPr="004E308C" w:rsidRDefault="00F1713B" w:rsidP="004E308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i/>
                <w:iCs/>
                <w:sz w:val="20"/>
              </w:rPr>
            </w:pPr>
            <w:r w:rsidRPr="004E308C">
              <w:rPr>
                <w:rFonts w:ascii="Verdana" w:hAnsi="Verdana" w:cs="Times New Roman Bold"/>
                <w:i/>
                <w:iCs/>
                <w:sz w:val="20"/>
              </w:rPr>
              <w:t>Meetings of Working Party 5D</w:t>
            </w:r>
            <w:r w:rsidRPr="004E308C">
              <w:rPr>
                <w:rFonts w:ascii="Verdana" w:hAnsi="Verdana" w:cs="Times New Roman Bold"/>
                <w:i/>
                <w:iCs/>
                <w:sz w:val="20"/>
              </w:rPr>
              <w:br/>
              <w:t>Kobe, Japan, 24 June – 3 July 2025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362DFF4" w14:textId="77777777" w:rsidR="000069D4" w:rsidRPr="006140D6" w:rsidRDefault="000069D4" w:rsidP="004E308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6140D6" w14:paraId="69703404" w14:textId="77777777" w:rsidTr="004E308C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9078563" w14:textId="77777777" w:rsidR="000069D4" w:rsidRPr="006140D6" w:rsidRDefault="000069D4" w:rsidP="004E308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094D9B2" w14:textId="77777777" w:rsidR="000069D4" w:rsidRPr="006140D6" w:rsidRDefault="000069D4" w:rsidP="004E308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6140D6" w14:paraId="5BCD7E79" w14:textId="77777777" w:rsidTr="004E308C">
        <w:trPr>
          <w:cantSplit/>
        </w:trPr>
        <w:tc>
          <w:tcPr>
            <w:tcW w:w="6487" w:type="dxa"/>
            <w:vMerge w:val="restart"/>
          </w:tcPr>
          <w:p w14:paraId="108859B2" w14:textId="3F5B1C2B" w:rsidR="00DA70C7" w:rsidRPr="00B87BFD" w:rsidRDefault="00B87BFD" w:rsidP="004E308C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B87BFD">
              <w:rPr>
                <w:rFonts w:ascii="Verdana" w:hAnsi="Verdana"/>
                <w:sz w:val="20"/>
                <w:lang w:val="fr-FR"/>
              </w:rPr>
              <w:t>Source: Document 5D/TEMP/30</w:t>
            </w:r>
            <w:r>
              <w:rPr>
                <w:rFonts w:ascii="Verdana" w:hAnsi="Verdana"/>
                <w:sz w:val="20"/>
                <w:lang w:val="fr-FR"/>
              </w:rPr>
              <w:t>5</w:t>
            </w:r>
            <w:r w:rsidRPr="00B87BFD">
              <w:rPr>
                <w:rFonts w:ascii="Verdana" w:hAnsi="Verdana"/>
                <w:sz w:val="20"/>
                <w:lang w:val="fr-FR"/>
              </w:rPr>
              <w:t>(Rev.1)</w:t>
            </w:r>
          </w:p>
        </w:tc>
        <w:tc>
          <w:tcPr>
            <w:tcW w:w="3402" w:type="dxa"/>
          </w:tcPr>
          <w:p w14:paraId="59E5B13E" w14:textId="4D13E230" w:rsidR="000069D4" w:rsidRPr="006140D6" w:rsidRDefault="00B87BFD" w:rsidP="004E308C">
            <w:pPr>
              <w:pStyle w:val="DocData"/>
              <w:framePr w:hSpace="0" w:wrap="auto" w:hAnchor="text" w:yAlign="inline"/>
            </w:pPr>
            <w:r>
              <w:t>21 July 2025</w:t>
            </w:r>
          </w:p>
        </w:tc>
      </w:tr>
      <w:tr w:rsidR="000069D4" w:rsidRPr="006140D6" w14:paraId="2E92EDE7" w14:textId="77777777" w:rsidTr="004E308C">
        <w:trPr>
          <w:cantSplit/>
        </w:trPr>
        <w:tc>
          <w:tcPr>
            <w:tcW w:w="6487" w:type="dxa"/>
            <w:vMerge/>
          </w:tcPr>
          <w:p w14:paraId="7579D7D2" w14:textId="77777777" w:rsidR="000069D4" w:rsidRPr="006140D6" w:rsidRDefault="000069D4" w:rsidP="004E308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E599AC2" w14:textId="192061D1" w:rsidR="000069D4" w:rsidRPr="006140D6" w:rsidRDefault="000069D4" w:rsidP="004E308C">
            <w:pPr>
              <w:pStyle w:val="DocData"/>
              <w:framePr w:hSpace="0" w:wrap="auto" w:hAnchor="text" w:yAlign="inline"/>
            </w:pPr>
          </w:p>
        </w:tc>
      </w:tr>
      <w:tr w:rsidR="000069D4" w:rsidRPr="006140D6" w14:paraId="337F055C" w14:textId="77777777" w:rsidTr="004E308C">
        <w:trPr>
          <w:cantSplit/>
        </w:trPr>
        <w:tc>
          <w:tcPr>
            <w:tcW w:w="6487" w:type="dxa"/>
            <w:vMerge/>
          </w:tcPr>
          <w:p w14:paraId="55BD8032" w14:textId="77777777" w:rsidR="000069D4" w:rsidRPr="006140D6" w:rsidRDefault="000069D4" w:rsidP="004E308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61EBF0BA" w14:textId="77777777" w:rsidR="000069D4" w:rsidRPr="006140D6" w:rsidRDefault="00DA70C7" w:rsidP="004E308C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6140D6">
              <w:rPr>
                <w:rFonts w:eastAsia="SimSun"/>
              </w:rPr>
              <w:t>English only</w:t>
            </w:r>
          </w:p>
        </w:tc>
      </w:tr>
      <w:tr w:rsidR="00967264" w:rsidRPr="006140D6" w14:paraId="55BB9E88" w14:textId="77777777" w:rsidTr="004E308C">
        <w:trPr>
          <w:cantSplit/>
        </w:trPr>
        <w:tc>
          <w:tcPr>
            <w:tcW w:w="9889" w:type="dxa"/>
            <w:gridSpan w:val="2"/>
          </w:tcPr>
          <w:p w14:paraId="2AFD6294" w14:textId="4443F593" w:rsidR="00967264" w:rsidRPr="006140D6" w:rsidRDefault="00B87BFD" w:rsidP="004E308C">
            <w:pPr>
              <w:pStyle w:val="Source"/>
            </w:pPr>
            <w:bookmarkStart w:id="5" w:name="dsource" w:colFirst="0" w:colLast="0"/>
            <w:bookmarkEnd w:id="4"/>
            <w:r>
              <w:t>ITU-R Working Party 5D</w:t>
            </w:r>
          </w:p>
        </w:tc>
      </w:tr>
      <w:tr w:rsidR="00967264" w:rsidRPr="006140D6" w14:paraId="1CD3E90F" w14:textId="77777777" w:rsidTr="004E308C">
        <w:trPr>
          <w:cantSplit/>
        </w:trPr>
        <w:tc>
          <w:tcPr>
            <w:tcW w:w="9889" w:type="dxa"/>
            <w:gridSpan w:val="2"/>
          </w:tcPr>
          <w:p w14:paraId="19BDAE49" w14:textId="6928834D" w:rsidR="00967264" w:rsidRPr="006140D6" w:rsidRDefault="00376279" w:rsidP="004E308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6140D6">
              <w:rPr>
                <w:lang w:eastAsia="zh-CN"/>
              </w:rPr>
              <w:t xml:space="preserve">LIAISON STATEMENT TO EXTERNAL ORGANIZATIONS </w:t>
            </w:r>
            <w:r w:rsidRPr="006140D6">
              <w:rPr>
                <w:lang w:eastAsia="zh-CN"/>
              </w:rPr>
              <w:br/>
              <w:t xml:space="preserve">ON THE SCHEDULE FOR UPDATING </w:t>
            </w:r>
            <w:r w:rsidRPr="006140D6">
              <w:rPr>
                <w:lang w:eastAsia="zh-CN"/>
              </w:rPr>
              <w:br/>
              <w:t>RECOMMENDATION ITU-R M.2150 TO REVISION 4</w:t>
            </w:r>
          </w:p>
        </w:tc>
      </w:tr>
      <w:tr w:rsidR="00967264" w:rsidRPr="006140D6" w14:paraId="15A61D1D" w14:textId="77777777" w:rsidTr="004E308C">
        <w:trPr>
          <w:cantSplit/>
        </w:trPr>
        <w:tc>
          <w:tcPr>
            <w:tcW w:w="9889" w:type="dxa"/>
            <w:gridSpan w:val="2"/>
          </w:tcPr>
          <w:p w14:paraId="08A0A351" w14:textId="63286EE5" w:rsidR="00967264" w:rsidRPr="006140D6" w:rsidRDefault="00967264" w:rsidP="004E308C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bookmarkEnd w:id="7"/>
    <w:p w14:paraId="6C77F21B" w14:textId="0A23D91D" w:rsidR="004E308C" w:rsidRPr="00A079D3" w:rsidRDefault="004E308C" w:rsidP="004E308C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25190</w:t>
      </w:r>
      <w:r>
        <w:rPr>
          <w:rFonts w:ascii="Arial" w:hAnsi="Arial" w:cs="Arial"/>
          <w:b/>
          <w:sz w:val="28"/>
          <w:szCs w:val="28"/>
        </w:rPr>
        <w:t>9</w:t>
      </w:r>
    </w:p>
    <w:p w14:paraId="508FF15D" w14:textId="77777777" w:rsidR="004E308C" w:rsidRPr="00A079D3" w:rsidRDefault="004E308C" w:rsidP="004E308C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 w:rsidRPr="00E33256">
        <w:rPr>
          <w:rFonts w:ascii="Arial" w:hAnsi="Arial" w:cs="Arial"/>
          <w:b/>
          <w:sz w:val="28"/>
          <w:szCs w:val="28"/>
        </w:rPr>
        <w:t>Beijing, China, September 15-18, 2025</w:t>
      </w:r>
    </w:p>
    <w:p w14:paraId="3E4664DB" w14:textId="77777777" w:rsidR="004E308C" w:rsidRDefault="004E308C" w:rsidP="008D12C8">
      <w:pPr>
        <w:pStyle w:val="Headingb"/>
        <w:spacing w:before="0"/>
      </w:pPr>
    </w:p>
    <w:p w14:paraId="2D26F6B3" w14:textId="2DC0BB92" w:rsidR="00376279" w:rsidRPr="006140D6" w:rsidRDefault="00376279" w:rsidP="008D12C8">
      <w:pPr>
        <w:pStyle w:val="Headingb"/>
        <w:spacing w:before="0"/>
      </w:pPr>
      <w:r w:rsidRPr="006140D6">
        <w:t>Introduction</w:t>
      </w:r>
    </w:p>
    <w:p w14:paraId="4AD2F1B1" w14:textId="4F214261" w:rsidR="00376279" w:rsidRPr="006140D6" w:rsidRDefault="00376279" w:rsidP="00B87BFD">
      <w:pPr>
        <w:ind w:right="-142"/>
        <w:jc w:val="both"/>
      </w:pPr>
      <w:r w:rsidRPr="006140D6">
        <w:t xml:space="preserve">Working Party (WP) 5D thanks the relevant </w:t>
      </w:r>
      <w:r w:rsidR="006140D6" w:rsidRPr="006140D6">
        <w:t xml:space="preserve">external organizations </w:t>
      </w:r>
      <w:r w:rsidRPr="006140D6">
        <w:t xml:space="preserve">for their work in regard to Recommendation </w:t>
      </w:r>
      <w:r w:rsidRPr="006140D6">
        <w:rPr>
          <w:color w:val="000000"/>
          <w:szCs w:val="24"/>
        </w:rPr>
        <w:t>ITU-R M.2150 – “</w:t>
      </w:r>
      <w:r w:rsidRPr="006140D6">
        <w:rPr>
          <w:i/>
          <w:color w:val="000000"/>
          <w:szCs w:val="24"/>
        </w:rPr>
        <w:t>Detailed specifications of the terrestrial radio interfaces of International Mobile Telecommunications-2020 (IMT-2020)”</w:t>
      </w:r>
      <w:r w:rsidRPr="006140D6">
        <w:t>.</w:t>
      </w:r>
    </w:p>
    <w:p w14:paraId="198EE3C7" w14:textId="5868FF91" w:rsidR="00376279" w:rsidRPr="006140D6" w:rsidRDefault="00376279" w:rsidP="00B87BFD">
      <w:pPr>
        <w:jc w:val="both"/>
        <w:rPr>
          <w:i/>
          <w:iCs/>
        </w:rPr>
      </w:pPr>
      <w:r w:rsidRPr="006140D6">
        <w:rPr>
          <w:szCs w:val="24"/>
        </w:rPr>
        <w:t xml:space="preserve">As formally announced in ITU-R </w:t>
      </w:r>
      <w:bookmarkStart w:id="8" w:name="_Hlk71470838"/>
      <w:r w:rsidRPr="006140D6">
        <w:rPr>
          <w:bCs/>
        </w:rPr>
        <w:t xml:space="preserve">Circular Letter </w:t>
      </w:r>
      <w:hyperlink r:id="rId8" w:history="1">
        <w:r w:rsidRPr="00B87BFD">
          <w:rPr>
            <w:rStyle w:val="Hyperlink"/>
            <w:bCs/>
          </w:rPr>
          <w:t>5/LCCE/</w:t>
        </w:r>
        <w:r w:rsidR="00B87BFD" w:rsidRPr="00B87BFD">
          <w:rPr>
            <w:rStyle w:val="Hyperlink"/>
            <w:bCs/>
          </w:rPr>
          <w:t>121</w:t>
        </w:r>
        <w:bookmarkEnd w:id="8"/>
      </w:hyperlink>
      <w:r w:rsidRPr="00B87BFD">
        <w:rPr>
          <w:rFonts w:eastAsia="Malgun Gothic"/>
          <w:i/>
          <w:iCs/>
        </w:rPr>
        <w:t xml:space="preserve">, </w:t>
      </w:r>
      <w:r w:rsidRPr="00B87BFD">
        <w:rPr>
          <w:szCs w:val="24"/>
        </w:rPr>
        <w:t>WP</w:t>
      </w:r>
      <w:r w:rsidRPr="006140D6">
        <w:rPr>
          <w:szCs w:val="24"/>
        </w:rPr>
        <w:t xml:space="preserve"> 5D wishes to inform the relevant </w:t>
      </w:r>
      <w:r w:rsidR="006140D6" w:rsidRPr="006140D6">
        <w:rPr>
          <w:szCs w:val="24"/>
        </w:rPr>
        <w:t xml:space="preserve">external organizations </w:t>
      </w:r>
      <w:r w:rsidRPr="006140D6">
        <w:rPr>
          <w:szCs w:val="24"/>
        </w:rPr>
        <w:t xml:space="preserve">that it is commencing the cycle for the development of the Revision </w:t>
      </w:r>
      <w:r w:rsidRPr="006140D6">
        <w:rPr>
          <w:szCs w:val="24"/>
          <w:lang w:eastAsia="ja-JP"/>
        </w:rPr>
        <w:t>4</w:t>
      </w:r>
      <w:r w:rsidRPr="006140D6">
        <w:rPr>
          <w:szCs w:val="24"/>
        </w:rPr>
        <w:t xml:space="preserve"> of Recommendation ITU-R M.2150</w:t>
      </w:r>
      <w:r w:rsidRPr="006140D6">
        <w:rPr>
          <w:color w:val="000000"/>
          <w:szCs w:val="24"/>
        </w:rPr>
        <w:t xml:space="preserve"> </w:t>
      </w:r>
      <w:r w:rsidRPr="006140D6">
        <w:rPr>
          <w:szCs w:val="24"/>
        </w:rPr>
        <w:t xml:space="preserve">and provides </w:t>
      </w:r>
      <w:r w:rsidRPr="006140D6">
        <w:t xml:space="preserve">a detailed schedule for Revision </w:t>
      </w:r>
      <w:r w:rsidRPr="006140D6">
        <w:rPr>
          <w:lang w:eastAsia="ja-JP"/>
        </w:rPr>
        <w:t>4</w:t>
      </w:r>
      <w:r w:rsidRPr="006140D6">
        <w:t xml:space="preserve"> of Recommendation ITU</w:t>
      </w:r>
      <w:r w:rsidRPr="006140D6">
        <w:noBreakHyphen/>
        <w:t>R M.2150</w:t>
      </w:r>
      <w:r w:rsidRPr="006140D6">
        <w:rPr>
          <w:rStyle w:val="FootnoteReference"/>
        </w:rPr>
        <w:footnoteReference w:id="1"/>
      </w:r>
      <w:r w:rsidRPr="006140D6">
        <w:t>.</w:t>
      </w:r>
    </w:p>
    <w:p w14:paraId="19C4FFEB" w14:textId="77777777" w:rsidR="00376279" w:rsidRPr="006140D6" w:rsidRDefault="00376279" w:rsidP="00B87BFD">
      <w:pPr>
        <w:pStyle w:val="Headingb"/>
        <w:jc w:val="both"/>
      </w:pPr>
      <w:r w:rsidRPr="006140D6">
        <w:t>Background</w:t>
      </w:r>
    </w:p>
    <w:p w14:paraId="359A9DCF" w14:textId="0A1C1F35" w:rsidR="00376279" w:rsidRPr="006140D6" w:rsidRDefault="00376279" w:rsidP="00B87BFD">
      <w:pPr>
        <w:jc w:val="both"/>
      </w:pPr>
      <w:r w:rsidRPr="006140D6">
        <w:t xml:space="preserve">This liaison provides guidance on the revision procedure and the detailed step-by-step schedule to </w:t>
      </w:r>
      <w:r w:rsidR="006140D6" w:rsidRPr="006140D6">
        <w:t xml:space="preserve">external organizations </w:t>
      </w:r>
      <w:r w:rsidRPr="006140D6">
        <w:t>regarding updates of the terrestrial radio interfaces in the development of Revision </w:t>
      </w:r>
      <w:r w:rsidRPr="006140D6">
        <w:rPr>
          <w:lang w:eastAsia="ja-JP"/>
        </w:rPr>
        <w:t>4</w:t>
      </w:r>
      <w:r w:rsidRPr="006140D6">
        <w:rPr>
          <w:szCs w:val="24"/>
        </w:rPr>
        <w:t xml:space="preserve"> </w:t>
      </w:r>
      <w:r w:rsidRPr="006140D6">
        <w:t>of Recommendation ITU-R M.2150 “</w:t>
      </w:r>
      <w:r w:rsidRPr="006140D6">
        <w:rPr>
          <w:i/>
          <w:color w:val="000000"/>
          <w:szCs w:val="24"/>
        </w:rPr>
        <w:t>Detailed specifications of the terrestrial radio interfaces of International Mobile Telecommunications-2020 (IMT-2020)”.</w:t>
      </w:r>
    </w:p>
    <w:p w14:paraId="07A4D3F6" w14:textId="77777777" w:rsidR="00376279" w:rsidRPr="006140D6" w:rsidRDefault="00376279" w:rsidP="005F77AA">
      <w:pPr>
        <w:pStyle w:val="Headingb"/>
      </w:pPr>
      <w:r w:rsidRPr="006140D6">
        <w:t>Procedure</w:t>
      </w:r>
    </w:p>
    <w:p w14:paraId="59643BF6" w14:textId="77777777" w:rsidR="00376279" w:rsidRPr="006140D6" w:rsidRDefault="00376279" w:rsidP="00B87BFD">
      <w:pPr>
        <w:jc w:val="both"/>
      </w:pPr>
      <w:r w:rsidRPr="006140D6">
        <w:t xml:space="preserve">The procedure outlined in document </w:t>
      </w:r>
      <w:hyperlink r:id="rId9" w:history="1">
        <w:r w:rsidRPr="006140D6">
          <w:rPr>
            <w:color w:val="0000FF"/>
            <w:u w:val="single"/>
          </w:rPr>
          <w:t>IMT-2020/57</w:t>
        </w:r>
      </w:hyperlink>
      <w:r w:rsidRPr="006140D6">
        <w:t xml:space="preserve"> </w:t>
      </w:r>
      <w:r w:rsidRPr="006140D6">
        <w:rPr>
          <w:i/>
          <w:szCs w:val="24"/>
        </w:rPr>
        <w:t>Procedure for the development of draft revisions</w:t>
      </w:r>
      <w:r w:rsidRPr="006140D6">
        <w:rPr>
          <w:b/>
          <w:i/>
          <w:szCs w:val="24"/>
        </w:rPr>
        <w:t xml:space="preserve"> </w:t>
      </w:r>
      <w:r w:rsidRPr="006140D6">
        <w:rPr>
          <w:i/>
          <w:szCs w:val="24"/>
        </w:rPr>
        <w:t xml:space="preserve">of Recommendation ITU-R M.2150 </w:t>
      </w:r>
      <w:r w:rsidRPr="006140D6">
        <w:t xml:space="preserve">applies to the development of Revision </w:t>
      </w:r>
      <w:r w:rsidRPr="006140D6">
        <w:rPr>
          <w:lang w:eastAsia="ja-JP"/>
        </w:rPr>
        <w:t>4</w:t>
      </w:r>
      <w:r w:rsidRPr="006140D6">
        <w:t>.</w:t>
      </w:r>
    </w:p>
    <w:p w14:paraId="755D4406" w14:textId="77777777" w:rsidR="00376279" w:rsidRPr="006140D6" w:rsidRDefault="00376279" w:rsidP="00B87BFD">
      <w:pPr>
        <w:pStyle w:val="Headingb"/>
        <w:jc w:val="both"/>
      </w:pPr>
      <w:r w:rsidRPr="006140D6">
        <w:t>Schedule</w:t>
      </w:r>
    </w:p>
    <w:p w14:paraId="16079D75" w14:textId="1102887F" w:rsidR="00376279" w:rsidRPr="006140D6" w:rsidRDefault="00376279" w:rsidP="00B87BFD">
      <w:pPr>
        <w:jc w:val="both"/>
        <w:rPr>
          <w:bCs/>
          <w:color w:val="000000"/>
        </w:rPr>
      </w:pPr>
      <w:r w:rsidRPr="006140D6">
        <w:t xml:space="preserve">For the Revision </w:t>
      </w:r>
      <w:r w:rsidRPr="006140D6">
        <w:rPr>
          <w:lang w:eastAsia="ja-JP"/>
        </w:rPr>
        <w:t>4</w:t>
      </w:r>
      <w:r w:rsidRPr="006140D6">
        <w:t xml:space="preserve"> of Recommendation</w:t>
      </w:r>
      <w:r w:rsidRPr="006140D6">
        <w:rPr>
          <w:b/>
        </w:rPr>
        <w:t xml:space="preserve"> </w:t>
      </w:r>
      <w:r w:rsidRPr="006140D6">
        <w:rPr>
          <w:color w:val="000000"/>
          <w:szCs w:val="24"/>
        </w:rPr>
        <w:t>ITU-R M.2150, a completion date of the WP 5D meeting</w:t>
      </w:r>
      <w:r w:rsidR="00B87BFD">
        <w:rPr>
          <w:color w:val="000000"/>
          <w:szCs w:val="24"/>
        </w:rPr>
        <w:t> </w:t>
      </w:r>
      <w:r w:rsidRPr="006140D6">
        <w:rPr>
          <w:color w:val="000000"/>
          <w:szCs w:val="24"/>
          <w:lang w:eastAsia="ja-JP"/>
        </w:rPr>
        <w:t>#55</w:t>
      </w:r>
      <w:r w:rsidRPr="006140D6">
        <w:rPr>
          <w:color w:val="000000"/>
          <w:szCs w:val="24"/>
        </w:rPr>
        <w:t xml:space="preserve">, currently planned for </w:t>
      </w:r>
      <w:r w:rsidRPr="006140D6">
        <w:rPr>
          <w:color w:val="000000"/>
          <w:szCs w:val="24"/>
          <w:lang w:eastAsia="ja-JP"/>
        </w:rPr>
        <w:t xml:space="preserve">June </w:t>
      </w:r>
      <w:r w:rsidRPr="006140D6">
        <w:rPr>
          <w:color w:val="000000"/>
          <w:szCs w:val="24"/>
        </w:rPr>
        <w:t>202</w:t>
      </w:r>
      <w:r w:rsidRPr="006140D6">
        <w:rPr>
          <w:color w:val="000000"/>
          <w:szCs w:val="24"/>
          <w:lang w:eastAsia="ja-JP"/>
        </w:rPr>
        <w:t>7</w:t>
      </w:r>
      <w:r w:rsidRPr="006140D6">
        <w:rPr>
          <w:bCs/>
          <w:color w:val="000000"/>
          <w:lang w:eastAsia="ja-JP"/>
        </w:rPr>
        <w:t>,</w:t>
      </w:r>
      <w:r w:rsidRPr="006140D6">
        <w:rPr>
          <w:bCs/>
          <w:color w:val="000000"/>
        </w:rPr>
        <w:t xml:space="preserve"> has been chosen. </w:t>
      </w:r>
    </w:p>
    <w:p w14:paraId="3D304DF9" w14:textId="117A3A89" w:rsidR="00376279" w:rsidRPr="006140D6" w:rsidRDefault="00376279" w:rsidP="00B87BFD">
      <w:pPr>
        <w:jc w:val="both"/>
        <w:rPr>
          <w:szCs w:val="24"/>
          <w:lang w:eastAsia="ja-JP"/>
        </w:rPr>
      </w:pPr>
      <w:r w:rsidRPr="006140D6">
        <w:lastRenderedPageBreak/>
        <w:t>Working Party 5D announces that the first formal meeting in the meeting cycle (</w:t>
      </w:r>
      <w:r w:rsidRPr="006140D6">
        <w:rPr>
          <w:i/>
        </w:rPr>
        <w:t>“Meeting Z”</w:t>
      </w:r>
      <w:r w:rsidRPr="006140D6">
        <w:t xml:space="preserve">) of the development of Revision </w:t>
      </w:r>
      <w:r w:rsidRPr="006140D6">
        <w:rPr>
          <w:lang w:eastAsia="ja-JP"/>
        </w:rPr>
        <w:t>4</w:t>
      </w:r>
      <w:r w:rsidRPr="006140D6">
        <w:t xml:space="preserve"> of Recommendation ITU-R M.2150 will be WP 5D meeting </w:t>
      </w:r>
      <w:r w:rsidRPr="006140D6">
        <w:rPr>
          <w:lang w:eastAsia="ja-JP"/>
        </w:rPr>
        <w:t>#51</w:t>
      </w:r>
      <w:r w:rsidRPr="006140D6">
        <w:t>, which is scheduled for 3-12 February 2026</w:t>
      </w:r>
      <w:r w:rsidRPr="006140D6">
        <w:rPr>
          <w:lang w:eastAsia="ja-JP"/>
        </w:rPr>
        <w:t>.</w:t>
      </w:r>
    </w:p>
    <w:p w14:paraId="012C1357" w14:textId="014B5A99" w:rsidR="00376279" w:rsidRPr="00B87BFD" w:rsidRDefault="00376279" w:rsidP="00B87BFD">
      <w:pPr>
        <w:jc w:val="both"/>
        <w:rPr>
          <w:spacing w:val="-4"/>
        </w:rPr>
      </w:pPr>
      <w:r w:rsidRPr="006140D6">
        <w:rPr>
          <w:spacing w:val="-4"/>
        </w:rPr>
        <w:t xml:space="preserve">The detailed timeline for the Revision </w:t>
      </w:r>
      <w:r w:rsidRPr="006140D6">
        <w:rPr>
          <w:spacing w:val="-4"/>
          <w:lang w:eastAsia="ja-JP"/>
        </w:rPr>
        <w:t>4</w:t>
      </w:r>
      <w:r w:rsidRPr="006140D6">
        <w:rPr>
          <w:spacing w:val="-4"/>
        </w:rPr>
        <w:t xml:space="preserve"> of </w:t>
      </w:r>
      <w:r w:rsidRPr="006140D6">
        <w:rPr>
          <w:spacing w:val="-4"/>
          <w:lang w:eastAsia="zh-CN"/>
        </w:rPr>
        <w:t xml:space="preserve">Recommendation </w:t>
      </w:r>
      <w:r w:rsidRPr="006140D6">
        <w:rPr>
          <w:color w:val="000000"/>
          <w:spacing w:val="-4"/>
          <w:szCs w:val="24"/>
        </w:rPr>
        <w:t>ITU-R M.2150</w:t>
      </w:r>
      <w:r w:rsidRPr="006140D6">
        <w:rPr>
          <w:spacing w:val="-4"/>
        </w:rPr>
        <w:t xml:space="preserve"> which accommodates the currently planned/anticipated schedule of meetings for WP 5D and Study Group 5 through the 202</w:t>
      </w:r>
      <w:r w:rsidRPr="006140D6">
        <w:rPr>
          <w:spacing w:val="-4"/>
          <w:lang w:eastAsia="ja-JP"/>
        </w:rPr>
        <w:t>5</w:t>
      </w:r>
      <w:r w:rsidRPr="006140D6">
        <w:rPr>
          <w:spacing w:val="-4"/>
        </w:rPr>
        <w:t xml:space="preserve"> and 202</w:t>
      </w:r>
      <w:r w:rsidRPr="006140D6">
        <w:rPr>
          <w:spacing w:val="-4"/>
          <w:lang w:eastAsia="ja-JP"/>
        </w:rPr>
        <w:t>7</w:t>
      </w:r>
      <w:r w:rsidR="00B87BFD">
        <w:rPr>
          <w:spacing w:val="-4"/>
          <w:lang w:eastAsia="ja-JP"/>
        </w:rPr>
        <w:t xml:space="preserve"> </w:t>
      </w:r>
      <w:r w:rsidRPr="006140D6">
        <w:rPr>
          <w:spacing w:val="-4"/>
        </w:rPr>
        <w:t>time frame and some milestone activities/</w:t>
      </w:r>
      <w:r w:rsidRPr="00B87BFD">
        <w:rPr>
          <w:spacing w:val="-4"/>
        </w:rPr>
        <w:t>actions may be found in Document </w:t>
      </w:r>
      <w:hyperlink r:id="rId10" w:history="1">
        <w:r w:rsidRPr="00B87BFD">
          <w:rPr>
            <w:rStyle w:val="Hyperlink"/>
            <w:spacing w:val="-4"/>
          </w:rPr>
          <w:t>IMT</w:t>
        </w:r>
        <w:r w:rsidRPr="00B87BFD">
          <w:rPr>
            <w:rStyle w:val="Hyperlink"/>
            <w:spacing w:val="-4"/>
          </w:rPr>
          <w:noBreakHyphen/>
          <w:t>2020/</w:t>
        </w:r>
        <w:r w:rsidRPr="00B87BFD">
          <w:rPr>
            <w:rStyle w:val="Hyperlink"/>
            <w:spacing w:val="-4"/>
            <w:lang w:eastAsia="ja-JP"/>
          </w:rPr>
          <w:t>98</w:t>
        </w:r>
      </w:hyperlink>
      <w:r w:rsidR="0066613D">
        <w:rPr>
          <w:i/>
          <w:spacing w:val="-4"/>
          <w:szCs w:val="24"/>
        </w:rPr>
        <w:t xml:space="preserve"> S</w:t>
      </w:r>
      <w:r w:rsidRPr="00B87BFD">
        <w:rPr>
          <w:i/>
          <w:spacing w:val="-4"/>
          <w:szCs w:val="24"/>
        </w:rPr>
        <w:t xml:space="preserve">chedule for Revision </w:t>
      </w:r>
      <w:r w:rsidRPr="00B87BFD">
        <w:rPr>
          <w:i/>
          <w:spacing w:val="-4"/>
          <w:szCs w:val="24"/>
          <w:lang w:eastAsia="ja-JP"/>
        </w:rPr>
        <w:t>4</w:t>
      </w:r>
      <w:r w:rsidRPr="00B87BFD">
        <w:rPr>
          <w:i/>
          <w:spacing w:val="-4"/>
          <w:szCs w:val="24"/>
        </w:rPr>
        <w:t xml:space="preserve"> of Recommendation ITU-R M.2150</w:t>
      </w:r>
      <w:r w:rsidRPr="00B87BFD">
        <w:rPr>
          <w:i/>
          <w:spacing w:val="-4"/>
        </w:rPr>
        <w:t>.</w:t>
      </w:r>
      <w:r w:rsidRPr="00B87BFD">
        <w:rPr>
          <w:spacing w:val="-4"/>
        </w:rPr>
        <w:t xml:space="preserve"> For convenience it is also enclosed to this liaison as </w:t>
      </w:r>
      <w:r w:rsidRPr="00B87BFD">
        <w:rPr>
          <w:i/>
          <w:spacing w:val="-4"/>
        </w:rPr>
        <w:t>Attachment</w:t>
      </w:r>
      <w:r w:rsidRPr="00B87BFD">
        <w:rPr>
          <w:spacing w:val="-4"/>
        </w:rPr>
        <w:t xml:space="preserve">. </w:t>
      </w:r>
    </w:p>
    <w:p w14:paraId="12EEA7D5" w14:textId="765F0B08" w:rsidR="00376279" w:rsidRPr="00B87BFD" w:rsidRDefault="00376279" w:rsidP="00B87BFD">
      <w:pPr>
        <w:jc w:val="both"/>
      </w:pPr>
      <w:r w:rsidRPr="00B87BFD">
        <w:t>The dates in Document IMT-2020/</w:t>
      </w:r>
      <w:r w:rsidRPr="00B87BFD">
        <w:rPr>
          <w:lang w:eastAsia="ja-JP"/>
        </w:rPr>
        <w:t>98</w:t>
      </w:r>
      <w:r w:rsidRPr="00B87BFD">
        <w:t xml:space="preserve"> were developed considering not only the WP 5D and Study Group</w:t>
      </w:r>
      <w:r w:rsidR="006140D6" w:rsidRPr="00B87BFD">
        <w:t> </w:t>
      </w:r>
      <w:r w:rsidRPr="00B87BFD">
        <w:t xml:space="preserve">5 dates but also with a view towards coordinating with the understood planned dates of the relevant </w:t>
      </w:r>
      <w:r w:rsidR="006140D6" w:rsidRPr="00B87BFD">
        <w:t xml:space="preserve">external organizations </w:t>
      </w:r>
      <w:r w:rsidRPr="00B87BFD">
        <w:t>to the extent they were known</w:t>
      </w:r>
      <w:r w:rsidRPr="00B87BFD">
        <w:rPr>
          <w:rStyle w:val="FootnoteReference"/>
        </w:rPr>
        <w:footnoteReference w:id="2"/>
      </w:r>
      <w:r w:rsidRPr="00B87BFD">
        <w:t>.</w:t>
      </w:r>
    </w:p>
    <w:p w14:paraId="68A944D5" w14:textId="5E7755E7" w:rsidR="00376279" w:rsidRPr="00B87BFD" w:rsidRDefault="00376279" w:rsidP="00B87BFD">
      <w:pPr>
        <w:jc w:val="both"/>
      </w:pPr>
      <w:r w:rsidRPr="00B87BFD">
        <w:t>Some adjustment of these dates might be required to accommodate availability of facilities at specific venues in conjunction with the scheduling of the ITU-R WP 5D and Study Group</w:t>
      </w:r>
      <w:r w:rsidR="006140D6" w:rsidRPr="00B87BFD">
        <w:t> </w:t>
      </w:r>
      <w:r w:rsidRPr="00B87BFD">
        <w:t xml:space="preserve">5 meetings. Every effort will be made to keep these dates as listed. </w:t>
      </w:r>
    </w:p>
    <w:p w14:paraId="40C29C66" w14:textId="4D22A133" w:rsidR="00376279" w:rsidRPr="006140D6" w:rsidRDefault="00376279" w:rsidP="00B87BFD">
      <w:pPr>
        <w:jc w:val="both"/>
      </w:pPr>
      <w:r w:rsidRPr="00B87BFD">
        <w:t>As appropriate, Document IMT-2020/</w:t>
      </w:r>
      <w:r w:rsidRPr="00B87BFD">
        <w:rPr>
          <w:lang w:eastAsia="ja-JP"/>
        </w:rPr>
        <w:t>98</w:t>
      </w:r>
      <w:r w:rsidRPr="00B87BFD">
        <w:t xml:space="preserve"> may be updated to accommodate such date changes and further correspondence with the </w:t>
      </w:r>
      <w:r w:rsidR="006140D6" w:rsidRPr="00B87BFD">
        <w:t xml:space="preserve">external organization </w:t>
      </w:r>
      <w:r w:rsidRPr="00B87BFD">
        <w:t>could be forthcoming</w:t>
      </w:r>
      <w:r w:rsidRPr="006140D6">
        <w:t xml:space="preserve"> throughout the update cycle as warranted by the circumstances.</w:t>
      </w:r>
    </w:p>
    <w:p w14:paraId="04F6BE57" w14:textId="10D17D5E" w:rsidR="00376279" w:rsidRPr="006140D6" w:rsidRDefault="00376279" w:rsidP="00B87BFD">
      <w:pPr>
        <w:jc w:val="both"/>
        <w:rPr>
          <w:szCs w:val="24"/>
        </w:rPr>
      </w:pPr>
      <w:r w:rsidRPr="006140D6">
        <w:rPr>
          <w:rFonts w:eastAsia="SimSun"/>
          <w:szCs w:val="24"/>
          <w:lang w:eastAsia="zh-CN"/>
        </w:rPr>
        <w:t xml:space="preserve">The </w:t>
      </w:r>
      <w:r w:rsidRPr="006140D6">
        <w:rPr>
          <w:rFonts w:eastAsia="Malgun Gothic"/>
        </w:rPr>
        <w:t>Radiocommunication Bureau has established a “</w:t>
      </w:r>
      <w:hyperlink r:id="rId11" w:history="1">
        <w:r w:rsidRPr="006140D6">
          <w:rPr>
            <w:rStyle w:val="Hyperlink"/>
            <w:rFonts w:eastAsia="Malgun Gothic"/>
            <w:i/>
            <w:iCs/>
          </w:rPr>
          <w:t xml:space="preserve">Web page for the revision of </w:t>
        </w:r>
        <w:r w:rsidRPr="006140D6">
          <w:rPr>
            <w:rStyle w:val="Hyperlink"/>
            <w:i/>
            <w:iCs/>
            <w:lang w:eastAsia="zh-CN"/>
          </w:rPr>
          <w:t>IMT-2020 Rec.</w:t>
        </w:r>
        <w:r w:rsidR="006140D6" w:rsidRPr="006140D6">
          <w:rPr>
            <w:rStyle w:val="Hyperlink"/>
            <w:i/>
            <w:iCs/>
            <w:lang w:eastAsia="zh-CN"/>
          </w:rPr>
          <w:t> </w:t>
        </w:r>
        <w:r w:rsidRPr="006140D6">
          <w:rPr>
            <w:rStyle w:val="Hyperlink"/>
            <w:i/>
            <w:iCs/>
            <w:lang w:eastAsia="zh-CN"/>
          </w:rPr>
          <w:t>ITU-R M.2150</w:t>
        </w:r>
      </w:hyperlink>
      <w:r w:rsidRPr="006140D6">
        <w:rPr>
          <w:rFonts w:eastAsia="Malgun Gothic"/>
        </w:rPr>
        <w:t>”</w:t>
      </w:r>
      <w:bookmarkStart w:id="9" w:name="_Hlk71294218"/>
      <w:r w:rsidRPr="006140D6">
        <w:rPr>
          <w:rFonts w:eastAsia="Malgun Gothic"/>
        </w:rPr>
        <w:t xml:space="preserve"> </w:t>
      </w:r>
      <w:bookmarkEnd w:id="9"/>
      <w:r w:rsidRPr="006140D6">
        <w:rPr>
          <w:szCs w:val="24"/>
        </w:rPr>
        <w:t>which may be updated dynamically to provide additional information</w:t>
      </w:r>
      <w:r w:rsidRPr="006140D6">
        <w:rPr>
          <w:rFonts w:eastAsia="Malgun Gothic"/>
        </w:rPr>
        <w:t xml:space="preserve">  on the revision activities and to facilitate the development of update and new proposals and the work (if necessary) of the evaluation groups.</w:t>
      </w:r>
    </w:p>
    <w:p w14:paraId="08F0B573" w14:textId="44BDE15D" w:rsidR="00376279" w:rsidRPr="006140D6" w:rsidRDefault="00376279" w:rsidP="00B87BFD">
      <w:pPr>
        <w:spacing w:after="240"/>
        <w:jc w:val="both"/>
      </w:pPr>
      <w:r w:rsidRPr="006140D6">
        <w:t>W</w:t>
      </w:r>
      <w:r w:rsidR="006140D6" w:rsidRPr="006140D6">
        <w:t xml:space="preserve">orking </w:t>
      </w:r>
      <w:r w:rsidRPr="006140D6">
        <w:t>P</w:t>
      </w:r>
      <w:r w:rsidR="006140D6" w:rsidRPr="006140D6">
        <w:t>arty</w:t>
      </w:r>
      <w:r w:rsidRPr="006140D6">
        <w:t xml:space="preserve"> 5D looks forward to the continued cooperation with the </w:t>
      </w:r>
      <w:r w:rsidR="006140D6" w:rsidRPr="006140D6">
        <w:t xml:space="preserve">external organizations </w:t>
      </w:r>
      <w:r w:rsidRPr="006140D6">
        <w:t>in the on-going work on the IMT-2020 terrestrial radio interfaces.</w:t>
      </w:r>
    </w:p>
    <w:tbl>
      <w:tblPr>
        <w:tblStyle w:val="TableGrid"/>
        <w:tblW w:w="9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29"/>
      </w:tblGrid>
      <w:tr w:rsidR="00376279" w:rsidRPr="006140D6" w14:paraId="09576E1C" w14:textId="77777777" w:rsidTr="00D379D7">
        <w:tc>
          <w:tcPr>
            <w:tcW w:w="4678" w:type="dxa"/>
          </w:tcPr>
          <w:p w14:paraId="156DA5D7" w14:textId="77777777" w:rsidR="00376279" w:rsidRPr="006140D6" w:rsidRDefault="00376279" w:rsidP="0085762D">
            <w:pPr>
              <w:spacing w:after="120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</w:rPr>
              <w:t>Status:</w:t>
            </w:r>
            <w:r w:rsidRPr="006140D6">
              <w:rPr>
                <w:b/>
                <w:bCs/>
              </w:rPr>
              <w:tab/>
            </w:r>
            <w:r w:rsidRPr="006140D6">
              <w:t>For information and action</w:t>
            </w:r>
            <w:r w:rsidRPr="006140D6">
              <w:rPr>
                <w:lang w:eastAsia="ja-JP"/>
              </w:rPr>
              <w:t>, if any</w:t>
            </w:r>
          </w:p>
        </w:tc>
        <w:tc>
          <w:tcPr>
            <w:tcW w:w="4629" w:type="dxa"/>
          </w:tcPr>
          <w:p w14:paraId="2A7FF143" w14:textId="77777777" w:rsidR="00376279" w:rsidRPr="006140D6" w:rsidRDefault="00376279" w:rsidP="0085762D">
            <w:pPr>
              <w:spacing w:after="120"/>
              <w:rPr>
                <w:b/>
                <w:bCs/>
              </w:rPr>
            </w:pPr>
          </w:p>
        </w:tc>
      </w:tr>
      <w:tr w:rsidR="00376279" w:rsidRPr="00DE1FB6" w14:paraId="3EFF892F" w14:textId="77777777" w:rsidTr="00D379D7">
        <w:tc>
          <w:tcPr>
            <w:tcW w:w="4678" w:type="dxa"/>
          </w:tcPr>
          <w:p w14:paraId="7A27E8AF" w14:textId="22D6C9DC" w:rsidR="00376279" w:rsidRPr="006140D6" w:rsidRDefault="00376279" w:rsidP="0085762D">
            <w:pPr>
              <w:ind w:left="1134" w:hanging="1134"/>
              <w:rPr>
                <w:sz w:val="22"/>
                <w:szCs w:val="22"/>
              </w:rPr>
            </w:pPr>
            <w:r w:rsidRPr="006140D6">
              <w:rPr>
                <w:b/>
                <w:bCs/>
              </w:rPr>
              <w:t>Contact:</w:t>
            </w:r>
            <w:r w:rsidRPr="006140D6">
              <w:tab/>
            </w:r>
            <w:r w:rsidRPr="006140D6">
              <w:rPr>
                <w:szCs w:val="24"/>
              </w:rPr>
              <w:t>Uwe Löwenstein</w:t>
            </w:r>
            <w:r w:rsidRPr="006140D6">
              <w:br/>
              <w:t>Counsellor, ITU-R</w:t>
            </w:r>
            <w:r w:rsidR="00CB1BCE">
              <w:t xml:space="preserve"> SG 5</w:t>
            </w:r>
          </w:p>
        </w:tc>
        <w:tc>
          <w:tcPr>
            <w:tcW w:w="4629" w:type="dxa"/>
          </w:tcPr>
          <w:p w14:paraId="68166A79" w14:textId="77777777" w:rsidR="00376279" w:rsidRPr="00B87BFD" w:rsidRDefault="00376279" w:rsidP="00753E3A">
            <w:pPr>
              <w:rPr>
                <w:sz w:val="22"/>
                <w:szCs w:val="22"/>
                <w:lang w:val="fr-FR"/>
              </w:rPr>
            </w:pPr>
            <w:r w:rsidRPr="00B87BFD">
              <w:rPr>
                <w:b/>
                <w:bCs/>
                <w:lang w:val="fr-FR"/>
              </w:rPr>
              <w:t>E-mail:</w:t>
            </w:r>
            <w:r w:rsidRPr="00B87BFD">
              <w:rPr>
                <w:lang w:val="fr-FR"/>
              </w:rPr>
              <w:t xml:space="preserve"> </w:t>
            </w:r>
            <w:r w:rsidRPr="00B87BFD">
              <w:rPr>
                <w:lang w:val="fr-FR"/>
              </w:rPr>
              <w:tab/>
            </w:r>
            <w:hyperlink r:id="rId12" w:history="1">
              <w:r w:rsidRPr="00B87BFD">
                <w:rPr>
                  <w:rStyle w:val="Hyperlink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6301783E" w14:textId="5E82707D" w:rsidR="008D12C8" w:rsidRDefault="00376279" w:rsidP="00F338B3">
      <w:pPr>
        <w:spacing w:before="360"/>
        <w:rPr>
          <w:lang w:val="fr-FR"/>
        </w:rPr>
      </w:pPr>
      <w:r w:rsidRPr="00587E92">
        <w:rPr>
          <w:b/>
          <w:bCs/>
          <w:lang w:val="fr-FR"/>
        </w:rPr>
        <w:t>Attachment:</w:t>
      </w:r>
      <w:r w:rsidRPr="00587E92">
        <w:rPr>
          <w:lang w:val="fr-FR"/>
        </w:rPr>
        <w:tab/>
      </w:r>
      <w:r w:rsidR="00EB67F2" w:rsidRPr="00EB67F2">
        <w:rPr>
          <w:lang w:val="fr-FR"/>
        </w:rPr>
        <w:t>IMT.2020-C-0098.docx</w:t>
      </w:r>
    </w:p>
    <w:p w14:paraId="7FCE9ECF" w14:textId="5AA3B8EB" w:rsidR="008D12C8" w:rsidRDefault="008D12C8" w:rsidP="00F338B3">
      <w:pPr>
        <w:spacing w:before="360"/>
        <w:rPr>
          <w:lang w:val="fr-FR"/>
        </w:rPr>
      </w:pPr>
    </w:p>
    <w:p w14:paraId="5FE5AF7A" w14:textId="0F976612" w:rsidR="00376279" w:rsidRPr="006140D6" w:rsidRDefault="00D379D7" w:rsidP="00351A42">
      <w:pPr>
        <w:pStyle w:val="Headingb"/>
        <w:spacing w:after="240"/>
      </w:pPr>
      <w:r>
        <w:lastRenderedPageBreak/>
        <w:t>D</w:t>
      </w:r>
      <w:r w:rsidR="00376279" w:rsidRPr="006140D6">
        <w:t>istribution:</w:t>
      </w:r>
    </w:p>
    <w:p w14:paraId="07EB5E8A" w14:textId="77777777" w:rsidR="00376279" w:rsidRPr="006140D6" w:rsidRDefault="00376279" w:rsidP="00351A42">
      <w:pPr>
        <w:pStyle w:val="Tabletitle"/>
        <w:numPr>
          <w:ilvl w:val="0"/>
          <w:numId w:val="18"/>
        </w:numPr>
        <w:ind w:left="426"/>
        <w:jc w:val="left"/>
        <w:rPr>
          <w:lang w:eastAsia="zh-CN"/>
        </w:rPr>
      </w:pPr>
      <w:bookmarkStart w:id="10" w:name="_Hlk72249242"/>
      <w:r w:rsidRPr="006140D6">
        <w:rPr>
          <w:lang w:eastAsia="zh-CN"/>
        </w:rPr>
        <w:t xml:space="preserve">GCS Proponents and Transposing Organizations of Recommendation </w:t>
      </w:r>
      <w:r w:rsidRPr="006140D6">
        <w:rPr>
          <w:lang w:eastAsia="ja-JP"/>
        </w:rPr>
        <w:t xml:space="preserve">ITU-R </w:t>
      </w:r>
      <w:r w:rsidRPr="006140D6">
        <w:rPr>
          <w:lang w:eastAsia="zh-CN"/>
        </w:rPr>
        <w:t xml:space="preserve">M.2150 Revision </w:t>
      </w:r>
      <w:r w:rsidRPr="006140D6">
        <w:rPr>
          <w:lang w:eastAsia="ja-JP"/>
        </w:rPr>
        <w:t>3</w:t>
      </w: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4253"/>
        <w:gridCol w:w="4110"/>
      </w:tblGrid>
      <w:tr w:rsidR="00376279" w:rsidRPr="006140D6" w14:paraId="15ECE993" w14:textId="77777777" w:rsidTr="00D379D7">
        <w:trPr>
          <w:jc w:val="center"/>
        </w:trPr>
        <w:tc>
          <w:tcPr>
            <w:tcW w:w="1838" w:type="dxa"/>
            <w:noWrap/>
          </w:tcPr>
          <w:p w14:paraId="6B9678D8" w14:textId="77777777" w:rsidR="00376279" w:rsidRPr="006140D6" w:rsidRDefault="00376279" w:rsidP="006140D6">
            <w:pPr>
              <w:pStyle w:val="Tablehead"/>
              <w:keepLines/>
              <w:rPr>
                <w:lang w:eastAsia="ja-JP"/>
              </w:rPr>
            </w:pPr>
            <w:r w:rsidRPr="006140D6">
              <w:rPr>
                <w:lang w:eastAsia="ja-JP"/>
              </w:rPr>
              <w:t>RIT/SRIT</w:t>
            </w:r>
          </w:p>
        </w:tc>
        <w:tc>
          <w:tcPr>
            <w:tcW w:w="4253" w:type="dxa"/>
            <w:noWrap/>
          </w:tcPr>
          <w:p w14:paraId="06A6F6D3" w14:textId="77777777" w:rsidR="00376279" w:rsidRPr="006140D6" w:rsidRDefault="00376279" w:rsidP="006140D6">
            <w:pPr>
              <w:pStyle w:val="Tablehead"/>
              <w:keepLines/>
              <w:rPr>
                <w:lang w:eastAsia="ja-JP"/>
              </w:rPr>
            </w:pPr>
            <w:r w:rsidRPr="006140D6">
              <w:rPr>
                <w:lang w:eastAsia="ja-JP"/>
              </w:rPr>
              <w:t>GCS Proponents</w:t>
            </w:r>
          </w:p>
        </w:tc>
        <w:tc>
          <w:tcPr>
            <w:tcW w:w="4110" w:type="dxa"/>
            <w:noWrap/>
          </w:tcPr>
          <w:p w14:paraId="4E57B5F9" w14:textId="77777777" w:rsidR="00376279" w:rsidRPr="006140D6" w:rsidRDefault="00376279" w:rsidP="006140D6">
            <w:pPr>
              <w:pStyle w:val="Tablehead"/>
              <w:keepLines/>
              <w:rPr>
                <w:lang w:eastAsia="ja-JP"/>
              </w:rPr>
            </w:pPr>
            <w:r w:rsidRPr="006140D6">
              <w:rPr>
                <w:lang w:eastAsia="ja-JP"/>
              </w:rPr>
              <w:t>Transposing Organizations</w:t>
            </w:r>
          </w:p>
        </w:tc>
      </w:tr>
      <w:tr w:rsidR="00376279" w:rsidRPr="006140D6" w14:paraId="7078A241" w14:textId="77777777" w:rsidTr="00D379D7">
        <w:trPr>
          <w:jc w:val="center"/>
        </w:trPr>
        <w:tc>
          <w:tcPr>
            <w:tcW w:w="1838" w:type="dxa"/>
            <w:noWrap/>
          </w:tcPr>
          <w:p w14:paraId="3CC97742" w14:textId="77777777" w:rsidR="00376279" w:rsidRPr="006140D6" w:rsidRDefault="00376279" w:rsidP="006140D6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“3GPP 5G-SRIT”</w:t>
            </w:r>
          </w:p>
        </w:tc>
        <w:tc>
          <w:tcPr>
            <w:tcW w:w="4253" w:type="dxa"/>
            <w:noWrap/>
          </w:tcPr>
          <w:p w14:paraId="17F0E410" w14:textId="3EDA2CC6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eastAsia="ja-JP"/>
              </w:rPr>
            </w:pPr>
            <w:r w:rsidRPr="00231C2E">
              <w:rPr>
                <w:sz w:val="18"/>
                <w:szCs w:val="18"/>
                <w:lang w:eastAsia="ja-JP"/>
              </w:rPr>
              <w:t>ARIB, ATIS, CCSA, ETSI, TSDSI, TTA, TTC</w:t>
            </w:r>
          </w:p>
        </w:tc>
        <w:tc>
          <w:tcPr>
            <w:tcW w:w="4110" w:type="dxa"/>
            <w:noWrap/>
          </w:tcPr>
          <w:p w14:paraId="0F69FF6D" w14:textId="4F78169E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eastAsia="ja-JP"/>
              </w:rPr>
            </w:pPr>
            <w:r w:rsidRPr="00231C2E">
              <w:rPr>
                <w:sz w:val="18"/>
                <w:szCs w:val="18"/>
                <w:lang w:eastAsia="ja-JP"/>
              </w:rPr>
              <w:t>ARIB, ATIS, CCSA, ETSI, TSDSI, TTA, TTC</w:t>
            </w:r>
          </w:p>
        </w:tc>
      </w:tr>
      <w:tr w:rsidR="00376279" w:rsidRPr="006140D6" w14:paraId="5DECA3C3" w14:textId="77777777" w:rsidTr="00D379D7">
        <w:trPr>
          <w:jc w:val="center"/>
        </w:trPr>
        <w:tc>
          <w:tcPr>
            <w:tcW w:w="1838" w:type="dxa"/>
            <w:noWrap/>
          </w:tcPr>
          <w:p w14:paraId="5EF59784" w14:textId="77777777" w:rsidR="00376279" w:rsidRPr="006140D6" w:rsidRDefault="00376279" w:rsidP="006140D6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“3GPP 5G-RIT”</w:t>
            </w:r>
          </w:p>
        </w:tc>
        <w:tc>
          <w:tcPr>
            <w:tcW w:w="4253" w:type="dxa"/>
            <w:noWrap/>
          </w:tcPr>
          <w:p w14:paraId="0EC27F31" w14:textId="1EE54361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eastAsia="ja-JP"/>
              </w:rPr>
            </w:pPr>
            <w:r w:rsidRPr="00231C2E">
              <w:rPr>
                <w:sz w:val="18"/>
                <w:szCs w:val="18"/>
                <w:lang w:eastAsia="ja-JP"/>
              </w:rPr>
              <w:t>ARIB, ATIS, CCSA, ETSI, TSDSI, TTA, TTC</w:t>
            </w:r>
          </w:p>
        </w:tc>
        <w:tc>
          <w:tcPr>
            <w:tcW w:w="4110" w:type="dxa"/>
            <w:noWrap/>
          </w:tcPr>
          <w:p w14:paraId="56964547" w14:textId="4D087B0C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eastAsia="ja-JP"/>
              </w:rPr>
            </w:pPr>
            <w:r w:rsidRPr="00231C2E">
              <w:rPr>
                <w:sz w:val="18"/>
                <w:szCs w:val="18"/>
                <w:lang w:eastAsia="ja-JP"/>
              </w:rPr>
              <w:t>ARIB, ATIS, CCSA, ETSI, TSDSI, TTA, TTC</w:t>
            </w:r>
          </w:p>
        </w:tc>
      </w:tr>
      <w:tr w:rsidR="00376279" w:rsidRPr="006140D6" w14:paraId="1E452D04" w14:textId="77777777" w:rsidTr="00D379D7">
        <w:trPr>
          <w:jc w:val="center"/>
        </w:trPr>
        <w:tc>
          <w:tcPr>
            <w:tcW w:w="1838" w:type="dxa"/>
            <w:noWrap/>
          </w:tcPr>
          <w:p w14:paraId="5A534A0D" w14:textId="77777777" w:rsidR="00376279" w:rsidRPr="006140D6" w:rsidRDefault="00376279" w:rsidP="006140D6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“5Gi”</w:t>
            </w:r>
          </w:p>
        </w:tc>
        <w:tc>
          <w:tcPr>
            <w:tcW w:w="4253" w:type="dxa"/>
            <w:noWrap/>
          </w:tcPr>
          <w:p w14:paraId="484CC93C" w14:textId="77777777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lang w:eastAsia="ja-JP"/>
              </w:rPr>
            </w:pPr>
            <w:r w:rsidRPr="00231C2E">
              <w:rPr>
                <w:lang w:eastAsia="ja-JP"/>
              </w:rPr>
              <w:t>TSDSI</w:t>
            </w:r>
          </w:p>
        </w:tc>
        <w:tc>
          <w:tcPr>
            <w:tcW w:w="4110" w:type="dxa"/>
            <w:noWrap/>
          </w:tcPr>
          <w:p w14:paraId="44D0EDF2" w14:textId="77777777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lang w:eastAsia="ja-JP"/>
              </w:rPr>
            </w:pPr>
            <w:r w:rsidRPr="00231C2E">
              <w:rPr>
                <w:lang w:eastAsia="ja-JP"/>
              </w:rPr>
              <w:t>TSDSI</w:t>
            </w:r>
          </w:p>
        </w:tc>
      </w:tr>
      <w:tr w:rsidR="00376279" w:rsidRPr="006140D6" w14:paraId="22D04B4C" w14:textId="77777777" w:rsidTr="00D379D7">
        <w:trPr>
          <w:jc w:val="center"/>
        </w:trPr>
        <w:tc>
          <w:tcPr>
            <w:tcW w:w="1838" w:type="dxa"/>
            <w:noWrap/>
          </w:tcPr>
          <w:p w14:paraId="5EDCAC99" w14:textId="77777777" w:rsidR="00376279" w:rsidRPr="006140D6" w:rsidRDefault="00376279" w:rsidP="006140D6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“DECT 5G-SRIT”</w:t>
            </w:r>
          </w:p>
        </w:tc>
        <w:tc>
          <w:tcPr>
            <w:tcW w:w="4253" w:type="dxa"/>
            <w:noWrap/>
          </w:tcPr>
          <w:p w14:paraId="52D6419F" w14:textId="77777777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lang w:eastAsia="ja-JP"/>
              </w:rPr>
            </w:pPr>
            <w:r w:rsidRPr="00231C2E">
              <w:rPr>
                <w:lang w:eastAsia="ja-JP"/>
              </w:rPr>
              <w:t>ETSI</w:t>
            </w:r>
          </w:p>
        </w:tc>
        <w:tc>
          <w:tcPr>
            <w:tcW w:w="4110" w:type="dxa"/>
            <w:noWrap/>
          </w:tcPr>
          <w:p w14:paraId="00A05B04" w14:textId="77777777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lang w:eastAsia="ja-JP"/>
              </w:rPr>
            </w:pPr>
            <w:r w:rsidRPr="00231C2E">
              <w:rPr>
                <w:lang w:eastAsia="ja-JP"/>
              </w:rPr>
              <w:t>ETSI</w:t>
            </w:r>
          </w:p>
        </w:tc>
      </w:tr>
    </w:tbl>
    <w:p w14:paraId="2BE567D9" w14:textId="77777777" w:rsidR="00376279" w:rsidRPr="006140D6" w:rsidRDefault="00376279" w:rsidP="006140D6">
      <w:pPr>
        <w:pStyle w:val="Tablefin"/>
        <w:keepNext/>
        <w:keepLines/>
      </w:pPr>
    </w:p>
    <w:p w14:paraId="5D8E9AAB" w14:textId="0B876611" w:rsidR="00CB1BCE" w:rsidRPr="006140D6" w:rsidRDefault="00351A42" w:rsidP="00351A42">
      <w:pPr>
        <w:pStyle w:val="Tabletitle"/>
        <w:numPr>
          <w:ilvl w:val="0"/>
          <w:numId w:val="18"/>
        </w:numPr>
        <w:ind w:left="426"/>
        <w:jc w:val="left"/>
        <w:rPr>
          <w:lang w:eastAsia="zh-CN"/>
        </w:rPr>
      </w:pPr>
      <w:r w:rsidRPr="00351A42">
        <w:rPr>
          <w:lang w:eastAsia="zh-CN"/>
        </w:rPr>
        <w:t>Other relevant external organizations</w:t>
      </w:r>
      <w:r>
        <w:rPr>
          <w:lang w:eastAsia="zh-CN"/>
        </w:rPr>
        <w:t>:</w:t>
      </w:r>
      <w:r w:rsidRPr="00351A42">
        <w:rPr>
          <w:rFonts w:ascii="Times New Roman" w:hAnsi="Times New Roman"/>
          <w:b w:val="0"/>
          <w:bCs/>
          <w:lang w:eastAsia="zh-CN"/>
        </w:rPr>
        <w:t xml:space="preserve"> </w:t>
      </w:r>
      <w:r w:rsidR="00231C2E">
        <w:rPr>
          <w:rFonts w:ascii="Times New Roman" w:hAnsi="Times New Roman"/>
          <w:b w:val="0"/>
          <w:bCs/>
          <w:lang w:eastAsia="zh-CN"/>
        </w:rPr>
        <w:t xml:space="preserve">3GPP, IEEE, </w:t>
      </w:r>
      <w:r w:rsidRPr="00351A42">
        <w:rPr>
          <w:rFonts w:ascii="Times New Roman" w:hAnsi="Times New Roman"/>
          <w:b w:val="0"/>
          <w:bCs/>
          <w:lang w:eastAsia="zh-CN"/>
        </w:rPr>
        <w:t xml:space="preserve">ITRI, </w:t>
      </w:r>
      <w:r w:rsidR="00DE1FB6">
        <w:rPr>
          <w:rFonts w:ascii="Times New Roman" w:hAnsi="Times New Roman"/>
          <w:b w:val="0"/>
          <w:bCs/>
          <w:lang w:eastAsia="zh-CN"/>
        </w:rPr>
        <w:t xml:space="preserve">TIA, </w:t>
      </w:r>
      <w:r w:rsidRPr="00351A42">
        <w:rPr>
          <w:rFonts w:ascii="Times New Roman" w:hAnsi="Times New Roman"/>
          <w:b w:val="0"/>
          <w:bCs/>
          <w:lang w:eastAsia="zh-CN"/>
        </w:rPr>
        <w:t>WiMAX Forum, DECT Forum and Nufront.</w:t>
      </w:r>
    </w:p>
    <w:bookmarkEnd w:id="10"/>
    <w:p w14:paraId="2A06C002" w14:textId="77777777" w:rsidR="00376279" w:rsidRPr="006140D6" w:rsidRDefault="00376279">
      <w:pPr>
        <w:jc w:val="center"/>
      </w:pPr>
      <w:r w:rsidRPr="006140D6">
        <w:t>______________</w:t>
      </w:r>
    </w:p>
    <w:sectPr w:rsidR="00376279" w:rsidRPr="006140D6" w:rsidSect="00D379D7">
      <w:headerReference w:type="default" r:id="rId13"/>
      <w:pgSz w:w="11907" w:h="16834" w:code="9"/>
      <w:pgMar w:top="1418" w:right="1559" w:bottom="993" w:left="1134" w:header="720" w:footer="720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9600F" w14:textId="77777777" w:rsidR="006F6049" w:rsidRDefault="006F6049">
      <w:r>
        <w:separator/>
      </w:r>
    </w:p>
  </w:endnote>
  <w:endnote w:type="continuationSeparator" w:id="0">
    <w:p w14:paraId="547F68FE" w14:textId="77777777" w:rsidR="006F6049" w:rsidRDefault="006F6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C6764" w14:textId="77777777" w:rsidR="006F6049" w:rsidRDefault="006F6049">
      <w:r>
        <w:t>____________________</w:t>
      </w:r>
    </w:p>
  </w:footnote>
  <w:footnote w:type="continuationSeparator" w:id="0">
    <w:p w14:paraId="7064C65E" w14:textId="77777777" w:rsidR="006F6049" w:rsidRDefault="006F6049">
      <w:r>
        <w:continuationSeparator/>
      </w:r>
    </w:p>
  </w:footnote>
  <w:footnote w:id="1">
    <w:p w14:paraId="566E5DAB" w14:textId="0D7E9D25" w:rsidR="00376279" w:rsidRPr="001739B5" w:rsidRDefault="00376279" w:rsidP="00B87BFD">
      <w:pPr>
        <w:pStyle w:val="FootnoteText"/>
        <w:spacing w:after="120"/>
        <w:ind w:left="284" w:hanging="284"/>
        <w:rPr>
          <w:lang w:val="en-US"/>
        </w:rPr>
      </w:pPr>
      <w:r>
        <w:rPr>
          <w:rStyle w:val="FootnoteReference"/>
        </w:rPr>
        <w:footnoteRef/>
      </w:r>
      <w:r>
        <w:tab/>
      </w:r>
      <w:r w:rsidRPr="00467A2F">
        <w:t xml:space="preserve">Separately, ITU-R and WP 5D is engaged in completion of Revision </w:t>
      </w:r>
      <w:r>
        <w:rPr>
          <w:rFonts w:hint="eastAsia"/>
          <w:lang w:eastAsia="ja-JP"/>
        </w:rPr>
        <w:t xml:space="preserve">3 </w:t>
      </w:r>
      <w:r w:rsidRPr="00467A2F">
        <w:t>of M.2150 by the end of year 202</w:t>
      </w:r>
      <w:r>
        <w:rPr>
          <w:rFonts w:hint="eastAsia"/>
          <w:lang w:eastAsia="ja-JP"/>
        </w:rPr>
        <w:t>5</w:t>
      </w:r>
      <w:r w:rsidRPr="00467A2F">
        <w:t xml:space="preserve">. The Revision </w:t>
      </w:r>
      <w:r>
        <w:rPr>
          <w:rFonts w:hint="eastAsia"/>
          <w:lang w:eastAsia="ja-JP"/>
        </w:rPr>
        <w:t xml:space="preserve">3 </w:t>
      </w:r>
      <w:r w:rsidRPr="00467A2F">
        <w:t>is not the subject of this liaison.</w:t>
      </w:r>
    </w:p>
  </w:footnote>
  <w:footnote w:id="2">
    <w:p w14:paraId="630C3B9E" w14:textId="77777777" w:rsidR="00376279" w:rsidRPr="001739B5" w:rsidRDefault="00376279" w:rsidP="00CB1BCE">
      <w:pPr>
        <w:pStyle w:val="FootnoteText"/>
        <w:ind w:left="284" w:hanging="284"/>
        <w:rPr>
          <w:lang w:val="en-US"/>
        </w:rPr>
      </w:pPr>
      <w:r>
        <w:rPr>
          <w:rStyle w:val="FootnoteReference"/>
        </w:rPr>
        <w:footnoteRef/>
      </w:r>
      <w:r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rPr>
          <w:rFonts w:hint="eastAsia"/>
          <w:lang w:eastAsia="ja-JP"/>
        </w:rPr>
        <w:t>5</w:t>
      </w:r>
      <w:r w:rsidRPr="005F77AA">
        <w:t xml:space="preserve"> </w:t>
      </w:r>
      <w:r>
        <w:t xml:space="preserve">to </w:t>
      </w:r>
      <w:r w:rsidRPr="005F77AA">
        <w:t>202</w:t>
      </w:r>
      <w:r>
        <w:rPr>
          <w:rFonts w:hint="eastAsia"/>
          <w:lang w:eastAsia="ja-JP"/>
        </w:rPr>
        <w:t>7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55CF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E0EE6B3" w14:textId="5E2DDE4F" w:rsidR="00FA124A" w:rsidRDefault="00376279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305</w:t>
    </w:r>
    <w:r w:rsidR="00E521C9">
      <w:rPr>
        <w:lang w:val="en-US"/>
      </w:rPr>
      <w:t>(Rev.1)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E067F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AF2D1B"/>
    <w:multiLevelType w:val="hybridMultilevel"/>
    <w:tmpl w:val="617066E2"/>
    <w:lvl w:ilvl="0" w:tplc="DA626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82827"/>
    <w:multiLevelType w:val="hybridMultilevel"/>
    <w:tmpl w:val="35CC2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82587"/>
    <w:multiLevelType w:val="hybridMultilevel"/>
    <w:tmpl w:val="2E5E1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4158E"/>
    <w:multiLevelType w:val="multilevel"/>
    <w:tmpl w:val="7CE263C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5D707CC"/>
    <w:multiLevelType w:val="hybridMultilevel"/>
    <w:tmpl w:val="AC76DB0A"/>
    <w:lvl w:ilvl="0" w:tplc="021C51C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F01494"/>
    <w:multiLevelType w:val="hybridMultilevel"/>
    <w:tmpl w:val="47145A1E"/>
    <w:lvl w:ilvl="0" w:tplc="8FD0C4B4">
      <w:start w:val="1"/>
      <w:numFmt w:val="decimal"/>
      <w:pStyle w:val="NewHeading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F3985"/>
    <w:multiLevelType w:val="hybridMultilevel"/>
    <w:tmpl w:val="217E2C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3049437">
    <w:abstractNumId w:val="9"/>
  </w:num>
  <w:num w:numId="2" w16cid:durableId="676734606">
    <w:abstractNumId w:val="7"/>
  </w:num>
  <w:num w:numId="3" w16cid:durableId="2129157898">
    <w:abstractNumId w:val="6"/>
  </w:num>
  <w:num w:numId="4" w16cid:durableId="1307320633">
    <w:abstractNumId w:val="5"/>
  </w:num>
  <w:num w:numId="5" w16cid:durableId="1521430746">
    <w:abstractNumId w:val="4"/>
  </w:num>
  <w:num w:numId="6" w16cid:durableId="205800910">
    <w:abstractNumId w:val="8"/>
  </w:num>
  <w:num w:numId="7" w16cid:durableId="2072187920">
    <w:abstractNumId w:val="3"/>
  </w:num>
  <w:num w:numId="8" w16cid:durableId="887498985">
    <w:abstractNumId w:val="2"/>
  </w:num>
  <w:num w:numId="9" w16cid:durableId="220219422">
    <w:abstractNumId w:val="1"/>
  </w:num>
  <w:num w:numId="10" w16cid:durableId="2024698775">
    <w:abstractNumId w:val="0"/>
  </w:num>
  <w:num w:numId="11" w16cid:durableId="192883875">
    <w:abstractNumId w:val="11"/>
  </w:num>
  <w:num w:numId="12" w16cid:durableId="877006260">
    <w:abstractNumId w:val="16"/>
  </w:num>
  <w:num w:numId="13" w16cid:durableId="253049155">
    <w:abstractNumId w:val="10"/>
  </w:num>
  <w:num w:numId="14" w16cid:durableId="2040426366">
    <w:abstractNumId w:val="13"/>
  </w:num>
  <w:num w:numId="15" w16cid:durableId="439033562">
    <w:abstractNumId w:val="14"/>
  </w:num>
  <w:num w:numId="16" w16cid:durableId="1776899429">
    <w:abstractNumId w:val="15"/>
  </w:num>
  <w:num w:numId="17" w16cid:durableId="782966935">
    <w:abstractNumId w:val="17"/>
  </w:num>
  <w:num w:numId="18" w16cid:durableId="1231561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D4"/>
    <w:rsid w:val="000069D4"/>
    <w:rsid w:val="000174AD"/>
    <w:rsid w:val="0003359F"/>
    <w:rsid w:val="00033DA3"/>
    <w:rsid w:val="00047A1D"/>
    <w:rsid w:val="000604B9"/>
    <w:rsid w:val="000A7D55"/>
    <w:rsid w:val="000C12C8"/>
    <w:rsid w:val="000C2E8E"/>
    <w:rsid w:val="000C6642"/>
    <w:rsid w:val="000E0E7C"/>
    <w:rsid w:val="000F1B4B"/>
    <w:rsid w:val="00120A45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1F4DEB"/>
    <w:rsid w:val="00202DC1"/>
    <w:rsid w:val="002116EE"/>
    <w:rsid w:val="0021246A"/>
    <w:rsid w:val="00216512"/>
    <w:rsid w:val="00225C62"/>
    <w:rsid w:val="002309D8"/>
    <w:rsid w:val="00231C2E"/>
    <w:rsid w:val="00236F21"/>
    <w:rsid w:val="00245D90"/>
    <w:rsid w:val="00292E24"/>
    <w:rsid w:val="002A7FE2"/>
    <w:rsid w:val="002E1B4F"/>
    <w:rsid w:val="002F2E67"/>
    <w:rsid w:val="002F7CB3"/>
    <w:rsid w:val="003008A1"/>
    <w:rsid w:val="00315546"/>
    <w:rsid w:val="00330567"/>
    <w:rsid w:val="0033475F"/>
    <w:rsid w:val="00351A42"/>
    <w:rsid w:val="003546C9"/>
    <w:rsid w:val="00357E87"/>
    <w:rsid w:val="00376279"/>
    <w:rsid w:val="00386A9D"/>
    <w:rsid w:val="00391081"/>
    <w:rsid w:val="003B2789"/>
    <w:rsid w:val="003C13CE"/>
    <w:rsid w:val="003C697E"/>
    <w:rsid w:val="003E2518"/>
    <w:rsid w:val="003E7CEF"/>
    <w:rsid w:val="004151EF"/>
    <w:rsid w:val="00416612"/>
    <w:rsid w:val="00461255"/>
    <w:rsid w:val="004B1EF7"/>
    <w:rsid w:val="004B3FAD"/>
    <w:rsid w:val="004B62D2"/>
    <w:rsid w:val="004C5749"/>
    <w:rsid w:val="004E308C"/>
    <w:rsid w:val="00501DCA"/>
    <w:rsid w:val="005055F9"/>
    <w:rsid w:val="00513A47"/>
    <w:rsid w:val="00525549"/>
    <w:rsid w:val="005408DF"/>
    <w:rsid w:val="00562BE9"/>
    <w:rsid w:val="00573344"/>
    <w:rsid w:val="00583F9B"/>
    <w:rsid w:val="00587E92"/>
    <w:rsid w:val="005B0D29"/>
    <w:rsid w:val="005E5C10"/>
    <w:rsid w:val="005F2C78"/>
    <w:rsid w:val="006023F7"/>
    <w:rsid w:val="00602F6C"/>
    <w:rsid w:val="006140D6"/>
    <w:rsid w:val="006144E4"/>
    <w:rsid w:val="0064350D"/>
    <w:rsid w:val="006462CD"/>
    <w:rsid w:val="00650299"/>
    <w:rsid w:val="0065538F"/>
    <w:rsid w:val="00655FC5"/>
    <w:rsid w:val="0066613D"/>
    <w:rsid w:val="00692C23"/>
    <w:rsid w:val="006A2958"/>
    <w:rsid w:val="006D57F2"/>
    <w:rsid w:val="006E4BD4"/>
    <w:rsid w:val="006E67F8"/>
    <w:rsid w:val="006F189B"/>
    <w:rsid w:val="006F6049"/>
    <w:rsid w:val="007219E1"/>
    <w:rsid w:val="007258E7"/>
    <w:rsid w:val="00752869"/>
    <w:rsid w:val="00790403"/>
    <w:rsid w:val="007936D0"/>
    <w:rsid w:val="007A429D"/>
    <w:rsid w:val="007B0293"/>
    <w:rsid w:val="007B2A95"/>
    <w:rsid w:val="007B76B9"/>
    <w:rsid w:val="007D1BC8"/>
    <w:rsid w:val="007F6D48"/>
    <w:rsid w:val="0080538C"/>
    <w:rsid w:val="00814E0A"/>
    <w:rsid w:val="00816DF8"/>
    <w:rsid w:val="00817EC3"/>
    <w:rsid w:val="00822581"/>
    <w:rsid w:val="008309DD"/>
    <w:rsid w:val="0083227A"/>
    <w:rsid w:val="008355FE"/>
    <w:rsid w:val="0084573E"/>
    <w:rsid w:val="00857E5D"/>
    <w:rsid w:val="00866900"/>
    <w:rsid w:val="00876A8A"/>
    <w:rsid w:val="008810D9"/>
    <w:rsid w:val="00881AF6"/>
    <w:rsid w:val="00881BA1"/>
    <w:rsid w:val="0088436B"/>
    <w:rsid w:val="008C2302"/>
    <w:rsid w:val="008C26B8"/>
    <w:rsid w:val="008D12C8"/>
    <w:rsid w:val="008F208F"/>
    <w:rsid w:val="008F501B"/>
    <w:rsid w:val="009143AF"/>
    <w:rsid w:val="009250F5"/>
    <w:rsid w:val="00967264"/>
    <w:rsid w:val="00982084"/>
    <w:rsid w:val="00990DEB"/>
    <w:rsid w:val="00995963"/>
    <w:rsid w:val="009B5BC3"/>
    <w:rsid w:val="009B61EB"/>
    <w:rsid w:val="009C185B"/>
    <w:rsid w:val="009C2064"/>
    <w:rsid w:val="009D1697"/>
    <w:rsid w:val="009D3C31"/>
    <w:rsid w:val="009D7E1A"/>
    <w:rsid w:val="009E01CC"/>
    <w:rsid w:val="009F377F"/>
    <w:rsid w:val="009F3A46"/>
    <w:rsid w:val="009F6520"/>
    <w:rsid w:val="00A014F8"/>
    <w:rsid w:val="00A5173C"/>
    <w:rsid w:val="00A61AEF"/>
    <w:rsid w:val="00AD2345"/>
    <w:rsid w:val="00AF173A"/>
    <w:rsid w:val="00AF63E7"/>
    <w:rsid w:val="00B066A4"/>
    <w:rsid w:val="00B07A13"/>
    <w:rsid w:val="00B36882"/>
    <w:rsid w:val="00B4279B"/>
    <w:rsid w:val="00B457AC"/>
    <w:rsid w:val="00B45E20"/>
    <w:rsid w:val="00B45FC9"/>
    <w:rsid w:val="00B76F35"/>
    <w:rsid w:val="00B81138"/>
    <w:rsid w:val="00B87BFD"/>
    <w:rsid w:val="00BA7F9C"/>
    <w:rsid w:val="00BC3109"/>
    <w:rsid w:val="00BC7CCF"/>
    <w:rsid w:val="00BE470B"/>
    <w:rsid w:val="00C57A91"/>
    <w:rsid w:val="00C84847"/>
    <w:rsid w:val="00C97097"/>
    <w:rsid w:val="00CB1BCE"/>
    <w:rsid w:val="00CB5D0A"/>
    <w:rsid w:val="00CC01C2"/>
    <w:rsid w:val="00CD56AE"/>
    <w:rsid w:val="00CF21F2"/>
    <w:rsid w:val="00CF3EDC"/>
    <w:rsid w:val="00CF7BA7"/>
    <w:rsid w:val="00D02712"/>
    <w:rsid w:val="00D046A7"/>
    <w:rsid w:val="00D201AB"/>
    <w:rsid w:val="00D214D0"/>
    <w:rsid w:val="00D379D7"/>
    <w:rsid w:val="00D64F42"/>
    <w:rsid w:val="00D65412"/>
    <w:rsid w:val="00D6546B"/>
    <w:rsid w:val="00D729AB"/>
    <w:rsid w:val="00DA70C7"/>
    <w:rsid w:val="00DB178B"/>
    <w:rsid w:val="00DB5341"/>
    <w:rsid w:val="00DC17D3"/>
    <w:rsid w:val="00DD4BED"/>
    <w:rsid w:val="00DE1FB6"/>
    <w:rsid w:val="00DE39F0"/>
    <w:rsid w:val="00DF0AF3"/>
    <w:rsid w:val="00DF7E9F"/>
    <w:rsid w:val="00E27D7E"/>
    <w:rsid w:val="00E31D5B"/>
    <w:rsid w:val="00E42E13"/>
    <w:rsid w:val="00E445D3"/>
    <w:rsid w:val="00E5081B"/>
    <w:rsid w:val="00E521C9"/>
    <w:rsid w:val="00E56D5C"/>
    <w:rsid w:val="00E6257C"/>
    <w:rsid w:val="00E62B11"/>
    <w:rsid w:val="00E63C59"/>
    <w:rsid w:val="00EA39FF"/>
    <w:rsid w:val="00EB1A69"/>
    <w:rsid w:val="00EB67F2"/>
    <w:rsid w:val="00EF0549"/>
    <w:rsid w:val="00F1713B"/>
    <w:rsid w:val="00F25662"/>
    <w:rsid w:val="00F730B4"/>
    <w:rsid w:val="00F81C80"/>
    <w:rsid w:val="00F97843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BAC197"/>
  <w15:docId w15:val="{6238C44B-F999-4C79-9086-A351131FD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link w:val="EquationlegendChar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link w:val="RecNoChar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link w:val="Rectitle0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link w:val="TableNo0"/>
    <w:qFormat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qFormat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qFormat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qFormat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nhideWhenUsed/>
    <w:qFormat/>
    <w:rsid w:val="00EB1A69"/>
    <w:rPr>
      <w:color w:val="0000FF" w:themeColor="hyperlink"/>
      <w:u w:val="single"/>
    </w:rPr>
  </w:style>
  <w:style w:type="character" w:customStyle="1" w:styleId="href">
    <w:name w:val="href"/>
    <w:basedOn w:val="DefaultParagraphFont"/>
    <w:rsid w:val="00EB1A69"/>
  </w:style>
  <w:style w:type="paragraph" w:customStyle="1" w:styleId="HeadingSum">
    <w:name w:val="Heading_Sum"/>
    <w:basedOn w:val="Headingb"/>
    <w:next w:val="Normal"/>
    <w:autoRedefine/>
    <w:rsid w:val="00EB1A6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both"/>
    </w:pPr>
    <w:rPr>
      <w:rFonts w:ascii="Times New Roman" w:eastAsia="MS Mincho" w:hAnsi="Times New Roman" w:cs="Times New Roman"/>
      <w:sz w:val="22"/>
      <w:lang w:val="es-ES_tradnl" w:eastAsia="en-US"/>
    </w:rPr>
  </w:style>
  <w:style w:type="paragraph" w:customStyle="1" w:styleId="Summary">
    <w:name w:val="Summary"/>
    <w:basedOn w:val="Normal"/>
    <w:next w:val="Normalaftertitle"/>
    <w:autoRedefine/>
    <w:rsid w:val="00EB1A6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120"/>
      <w:jc w:val="both"/>
    </w:pPr>
    <w:rPr>
      <w:rFonts w:eastAsia="MS Mincho"/>
      <w:sz w:val="22"/>
      <w:lang w:val="es-ES_tradnl"/>
    </w:rPr>
  </w:style>
  <w:style w:type="character" w:customStyle="1" w:styleId="HeadingbChar">
    <w:name w:val="Heading_b Char"/>
    <w:link w:val="Headingb"/>
    <w:qFormat/>
    <w:locked/>
    <w:rsid w:val="00EB1A69"/>
    <w:rPr>
      <w:rFonts w:ascii="Times New Roman Bold" w:hAnsi="Times New Roman Bold" w:cs="Times New Roman Bold"/>
      <w:b/>
      <w:sz w:val="24"/>
      <w:lang w:val="en-GB"/>
    </w:rPr>
  </w:style>
  <w:style w:type="character" w:customStyle="1" w:styleId="NormalaftertitleChar">
    <w:name w:val="Normal_after_title Char"/>
    <w:link w:val="Normalaftertitle"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Rectitle0">
    <w:name w:val="Rec_title Знак"/>
    <w:link w:val="Rectitle"/>
    <w:locked/>
    <w:rsid w:val="00EB1A69"/>
    <w:rPr>
      <w:rFonts w:ascii="Times New Roman Bold" w:hAnsi="Times New Roman Bold"/>
      <w:b/>
      <w:sz w:val="28"/>
      <w:lang w:val="en-GB" w:eastAsia="en-US"/>
    </w:rPr>
  </w:style>
  <w:style w:type="character" w:customStyle="1" w:styleId="RecNoChar">
    <w:name w:val="Rec_No Char"/>
    <w:link w:val="RecNo"/>
    <w:locked/>
    <w:rsid w:val="00EB1A69"/>
    <w:rPr>
      <w:rFonts w:ascii="Times New Roman" w:hAnsi="Times New Roman"/>
      <w:caps/>
      <w:sz w:val="28"/>
      <w:lang w:val="en-GB" w:eastAsia="en-US"/>
    </w:rPr>
  </w:style>
  <w:style w:type="paragraph" w:customStyle="1" w:styleId="AnnexNoTitle">
    <w:name w:val="Annex_NoTitle"/>
    <w:basedOn w:val="Normal"/>
    <w:next w:val="Normalaftertitle"/>
    <w:link w:val="AnnexNoTitleChar"/>
    <w:qFormat/>
    <w:rsid w:val="00EB1A69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  <w:outlineLvl w:val="0"/>
    </w:pPr>
    <w:rPr>
      <w:rFonts w:eastAsia="MS Mincho"/>
      <w:b/>
      <w:sz w:val="28"/>
      <w:lang w:val="fr-FR"/>
    </w:rPr>
  </w:style>
  <w:style w:type="character" w:customStyle="1" w:styleId="TabletextChar">
    <w:name w:val="Table_text Char"/>
    <w:link w:val="Tabletext"/>
    <w:qFormat/>
    <w:locked/>
    <w:rsid w:val="00EB1A69"/>
    <w:rPr>
      <w:rFonts w:ascii="Times New Roman" w:hAnsi="Times New Roman"/>
      <w:lang w:val="en-GB" w:eastAsia="en-US"/>
    </w:rPr>
  </w:style>
  <w:style w:type="character" w:customStyle="1" w:styleId="AnnexNoTitleChar">
    <w:name w:val="Annex_NoTitle Char"/>
    <w:link w:val="AnnexNoTitle"/>
    <w:locked/>
    <w:rsid w:val="00EB1A69"/>
    <w:rPr>
      <w:rFonts w:ascii="Times New Roman" w:eastAsia="MS Mincho" w:hAnsi="Times New Roman"/>
      <w:b/>
      <w:sz w:val="28"/>
      <w:lang w:val="fr-FR" w:eastAsia="en-US"/>
    </w:rPr>
  </w:style>
  <w:style w:type="character" w:customStyle="1" w:styleId="TabletitleChar">
    <w:name w:val="Table_title Char"/>
    <w:link w:val="Tabletitle"/>
    <w:locked/>
    <w:rsid w:val="00EB1A69"/>
    <w:rPr>
      <w:rFonts w:ascii="Times New Roman Bold" w:hAnsi="Times New Roman Bold"/>
      <w:b/>
      <w:lang w:val="en-GB" w:eastAsia="en-US"/>
    </w:rPr>
  </w:style>
  <w:style w:type="character" w:customStyle="1" w:styleId="TableNo0">
    <w:name w:val="Table_No Знак"/>
    <w:link w:val="TableNo"/>
    <w:locked/>
    <w:rsid w:val="00EB1A69"/>
    <w:rPr>
      <w:rFonts w:ascii="Times New Roman" w:hAnsi="Times New Roman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sid w:val="00EB1A69"/>
    <w:rPr>
      <w:rFonts w:ascii="Times New Roman Bold" w:hAnsi="Times New Roman Bold" w:cs="Times New Roman Bold"/>
      <w:b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EB1A6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B1A69"/>
    <w:rPr>
      <w:rFonts w:ascii="Times New Roman" w:eastAsia="MS Mincho" w:hAnsi="Times New Roman"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qFormat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Tabletitle0">
    <w:name w:val="Table_title Знак"/>
    <w:qFormat/>
    <w:locked/>
    <w:rsid w:val="00EB1A69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ocked/>
    <w:rsid w:val="00EB1A69"/>
    <w:rPr>
      <w:rFonts w:ascii="Times New Roman" w:hAnsi="Times New Roman"/>
      <w:caps/>
      <w:lang w:val="en-GB" w:eastAsia="en-US"/>
    </w:rPr>
  </w:style>
  <w:style w:type="table" w:styleId="TableGrid">
    <w:name w:val="Table Grid"/>
    <w:basedOn w:val="TableNormal"/>
    <w:qFormat/>
    <w:rsid w:val="00EB1A69"/>
    <w:rPr>
      <w:rFonts w:ascii="Calibri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nexNoChar">
    <w:name w:val="Annex_No Char"/>
    <w:link w:val="AnnexNo"/>
    <w:qFormat/>
    <w:rsid w:val="00EB1A69"/>
    <w:rPr>
      <w:rFonts w:ascii="Times New Roman" w:hAnsi="Times New Roman"/>
      <w:caps/>
      <w:sz w:val="28"/>
      <w:lang w:val="en-GB" w:eastAsia="en-US"/>
    </w:rPr>
  </w:style>
  <w:style w:type="paragraph" w:customStyle="1" w:styleId="Hading2">
    <w:name w:val="Hading 2"/>
    <w:basedOn w:val="Normal"/>
    <w:rsid w:val="00EB1A69"/>
    <w:pPr>
      <w:keepNext/>
      <w:keepLines/>
      <w:spacing w:before="200"/>
      <w:ind w:left="1134" w:hanging="1134"/>
      <w:outlineLvl w:val="1"/>
    </w:pPr>
    <w:rPr>
      <w:rFonts w:eastAsia="Batang"/>
      <w:b/>
    </w:rPr>
  </w:style>
  <w:style w:type="character" w:styleId="FollowedHyperlink">
    <w:name w:val="FollowedHyperlink"/>
    <w:basedOn w:val="DefaultParagraphFont"/>
    <w:semiHidden/>
    <w:unhideWhenUsed/>
    <w:rsid w:val="00EB1A69"/>
    <w:rPr>
      <w:color w:val="800080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B1A6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B1A69"/>
    <w:rPr>
      <w:rFonts w:ascii="Times New Roman" w:hAnsi="Times New Roman"/>
      <w:b/>
      <w:sz w:val="28"/>
      <w:lang w:val="en-GB" w:eastAsia="en-US"/>
    </w:rPr>
  </w:style>
  <w:style w:type="paragraph" w:customStyle="1" w:styleId="NewTitle">
    <w:name w:val="NewTitle"/>
    <w:basedOn w:val="Title"/>
    <w:link w:val="NewTitleChar"/>
    <w:rsid w:val="00EB1A69"/>
    <w:pPr>
      <w:jc w:val="center"/>
    </w:pPr>
    <w:rPr>
      <w:b/>
      <w:sz w:val="36"/>
    </w:rPr>
  </w:style>
  <w:style w:type="paragraph" w:customStyle="1" w:styleId="NewHeading1">
    <w:name w:val="NewHeading1"/>
    <w:basedOn w:val="Heading1"/>
    <w:link w:val="NewHeading1Char"/>
    <w:rsid w:val="00EB1A69"/>
    <w:pPr>
      <w:numPr>
        <w:numId w:val="12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line="259" w:lineRule="auto"/>
      <w:ind w:left="360"/>
      <w:textAlignment w:val="auto"/>
    </w:pPr>
    <w:rPr>
      <w:rFonts w:asciiTheme="majorHAnsi" w:eastAsiaTheme="majorEastAsia" w:hAnsiTheme="majorHAnsi" w:cstheme="majorBidi"/>
      <w:sz w:val="22"/>
      <w:szCs w:val="32"/>
    </w:rPr>
  </w:style>
  <w:style w:type="character" w:customStyle="1" w:styleId="NewTitleChar">
    <w:name w:val="NewTitle Char"/>
    <w:basedOn w:val="TitleChar"/>
    <w:link w:val="NewTitle"/>
    <w:rsid w:val="00EB1A69"/>
    <w:rPr>
      <w:rFonts w:asciiTheme="majorHAnsi" w:eastAsiaTheme="majorEastAsia" w:hAnsiTheme="majorHAnsi" w:cstheme="majorBidi"/>
      <w:b/>
      <w:spacing w:val="-10"/>
      <w:kern w:val="28"/>
      <w:sz w:val="36"/>
      <w:szCs w:val="56"/>
      <w:lang w:eastAsia="en-US"/>
    </w:rPr>
  </w:style>
  <w:style w:type="paragraph" w:styleId="ListParagraph">
    <w:name w:val="List Paragraph"/>
    <w:basedOn w:val="Normal"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NewHeading1Char">
    <w:name w:val="NewHeading1 Char"/>
    <w:basedOn w:val="Heading1Char"/>
    <w:link w:val="NewHeading1"/>
    <w:rsid w:val="00EB1A69"/>
    <w:rPr>
      <w:rFonts w:asciiTheme="majorHAnsi" w:eastAsiaTheme="majorEastAsia" w:hAnsiTheme="majorHAnsi" w:cstheme="majorBidi"/>
      <w:b/>
      <w:sz w:val="22"/>
      <w:szCs w:val="32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B1A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/>
      <w:textAlignment w:val="auto"/>
    </w:pPr>
    <w:rPr>
      <w:rFonts w:asciiTheme="minorHAnsi" w:eastAsiaTheme="minorHAnsi" w:hAnsiTheme="minorHAnsi" w:cstheme="minorBidi"/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1A69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1A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1A69"/>
    <w:rPr>
      <w:rFonts w:asciiTheme="minorHAnsi" w:eastAsiaTheme="minorHAnsi" w:hAnsiTheme="minorHAnsi" w:cstheme="minorBidi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EB1A69"/>
    <w:rPr>
      <w:color w:val="2B579A"/>
      <w:shd w:val="clear" w:color="auto" w:fill="E6E6E6"/>
    </w:rPr>
  </w:style>
  <w:style w:type="paragraph" w:styleId="Caption">
    <w:name w:val="caption"/>
    <w:basedOn w:val="Normal"/>
    <w:next w:val="Normal"/>
    <w:uiPriority w:val="35"/>
    <w:unhideWhenUsed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/>
      <w:textAlignment w:val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val="en-US"/>
    </w:rPr>
  </w:style>
  <w:style w:type="character" w:styleId="Emphasis">
    <w:name w:val="Emphasis"/>
    <w:basedOn w:val="DefaultParagraphFont"/>
    <w:uiPriority w:val="20"/>
    <w:qFormat/>
    <w:rsid w:val="00EB1A69"/>
    <w:rPr>
      <w:i/>
      <w:iCs/>
    </w:rPr>
  </w:style>
  <w:style w:type="character" w:customStyle="1" w:styleId="cf01">
    <w:name w:val="cf01"/>
    <w:basedOn w:val="DefaultParagraphFont"/>
    <w:rsid w:val="00EB1A69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EB1A69"/>
  </w:style>
  <w:style w:type="character" w:customStyle="1" w:styleId="eop">
    <w:name w:val="eop"/>
    <w:basedOn w:val="DefaultParagraphFont"/>
    <w:rsid w:val="00EB1A69"/>
  </w:style>
  <w:style w:type="character" w:customStyle="1" w:styleId="EquationlegendChar">
    <w:name w:val="Equation_legend Char"/>
    <w:link w:val="Equationlegend"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fontstyle01">
    <w:name w:val="fontstyle01"/>
    <w:basedOn w:val="DefaultParagraphFont"/>
    <w:rsid w:val="00EB1A6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网格型1"/>
    <w:basedOn w:val="TableNormal"/>
    <w:next w:val="TableGrid"/>
    <w:rsid w:val="00EB1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9"/>
    <w:rsid w:val="00EB1A69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B1A69"/>
    <w:rPr>
      <w:rFonts w:ascii="Times New Roman" w:hAnsi="Times New Roman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0-SG05-CIR-0121/e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uwe.loewenstein@itu.i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en/ITU-R/study-groups/rsg5/rwp5d/imt-2020/Pages/submission-eval-4th-release.asp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R15-IMT.2020-C-0098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5-IMT.2020-C-0057/en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Docs\MissionsOutsideUIT\Denver%20SG3WPs\TEMP\PE_BR_TEMP_US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PE_BR_TEMP_USA.dotx</Template>
  <TotalTime>46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JK</cp:lastModifiedBy>
  <cp:revision>9</cp:revision>
  <cp:lastPrinted>2008-02-21T14:04:00Z</cp:lastPrinted>
  <dcterms:created xsi:type="dcterms:W3CDTF">2025-07-03T04:24:00Z</dcterms:created>
  <dcterms:modified xsi:type="dcterms:W3CDTF">2025-08-11T20:43:00Z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