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CT4 132</w:t>
        <w:tab/>
        <w:t>C4-255034</w:t>
      </w:r>
    </w:p>
    <w:p>
      <w:pPr>
        <w:pStyle w:val="LSHeader"/>
      </w:pPr>
      <w:r>
        <w:t>Dallas, US, 17 - 21 November, 2025</w:t>
      </w:r>
      <w:r>
        <w:br/>
      </w:r>
    </w:p>
    <w:p w14:paraId="56757586" w14:textId="77777777" w:rsidR="007D6C44" w:rsidRDefault="00D20335" w:rsidP="007D6C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3GPP TSG-WG SA2 Meeting #1</w:t>
      </w:r>
      <w:r w:rsidR="009E06CF">
        <w:rPr>
          <w:rFonts w:cs="Arial"/>
          <w:b/>
          <w:noProof/>
          <w:sz w:val="24"/>
        </w:rPr>
        <w:t>71</w:t>
      </w:r>
      <w:r w:rsidR="007D6C44">
        <w:rPr>
          <w:rFonts w:cs="Arial"/>
          <w:b/>
          <w:noProof/>
          <w:sz w:val="24"/>
        </w:rPr>
        <w:tab/>
      </w:r>
      <w:r w:rsidR="00521016" w:rsidRPr="00521016">
        <w:rPr>
          <w:rFonts w:cs="Arial"/>
          <w:b/>
          <w:noProof/>
          <w:sz w:val="24"/>
        </w:rPr>
        <w:t>S2-2509321</w:t>
      </w:r>
    </w:p>
    <w:p w14:paraId="732A8432" w14:textId="77777777" w:rsidR="007D6C44" w:rsidRDefault="009E06CF" w:rsidP="007D6C4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9E06CF">
        <w:rPr>
          <w:rFonts w:cs="Arial"/>
          <w:b/>
          <w:noProof/>
          <w:sz w:val="24"/>
        </w:rPr>
        <w:t>13 - 17 October, 2025, Wuhan, China</w:t>
      </w:r>
    </w:p>
    <w:p w14:paraId="411E6F4B" w14:textId="77777777" w:rsidR="007D6C44" w:rsidRPr="007D6C44" w:rsidRDefault="007D6C44" w:rsidP="007D6C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7A07746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9315C">
        <w:rPr>
          <w:rFonts w:ascii="Arial" w:hAnsi="Arial" w:cs="Arial"/>
          <w:b/>
          <w:sz w:val="22"/>
          <w:szCs w:val="22"/>
        </w:rPr>
        <w:t xml:space="preserve">Reply </w:t>
      </w:r>
      <w:r w:rsidR="0085457A">
        <w:rPr>
          <w:rFonts w:ascii="Arial" w:hAnsi="Arial" w:cs="Arial"/>
          <w:b/>
          <w:sz w:val="22"/>
          <w:szCs w:val="22"/>
        </w:rPr>
        <w:t xml:space="preserve">to </w:t>
      </w:r>
      <w:r w:rsidR="0085457A" w:rsidRPr="0085457A">
        <w:rPr>
          <w:rFonts w:ascii="Arial" w:hAnsi="Arial" w:cs="Arial"/>
          <w:b/>
          <w:sz w:val="22"/>
          <w:szCs w:val="22"/>
        </w:rPr>
        <w:t>Reply LS on removal of support of PWS over satellite NG-RAN in Rel-17 and 18</w:t>
      </w:r>
    </w:p>
    <w:p w14:paraId="720C88E6" w14:textId="77777777" w:rsidR="00B97703" w:rsidRPr="00B97703" w:rsidRDefault="00B97703" w:rsidP="00C83A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57A" w:rsidRPr="0085457A">
        <w:rPr>
          <w:rFonts w:ascii="Arial" w:hAnsi="Arial" w:cs="Arial"/>
          <w:b/>
          <w:bCs/>
          <w:sz w:val="22"/>
          <w:szCs w:val="22"/>
        </w:rPr>
        <w:t>Reply LS on removal of support of PWS over satellite NG-RAN in Rel-17 and 18</w:t>
      </w:r>
      <w:r w:rsidR="000736D6" w:rsidRPr="000736D6">
        <w:rPr>
          <w:rFonts w:ascii="Arial" w:hAnsi="Arial" w:cs="Arial"/>
          <w:b/>
          <w:bCs/>
          <w:sz w:val="22"/>
          <w:szCs w:val="22"/>
        </w:rPr>
        <w:t xml:space="preserve"> </w:t>
      </w:r>
      <w:r w:rsidR="00CD3484">
        <w:rPr>
          <w:rFonts w:ascii="Arial" w:hAnsi="Arial" w:cs="Arial"/>
          <w:b/>
          <w:bCs/>
          <w:sz w:val="22"/>
          <w:szCs w:val="22"/>
        </w:rPr>
        <w:t>(</w:t>
      </w:r>
      <w:r w:rsidR="0085457A" w:rsidRPr="0085457A">
        <w:rPr>
          <w:rFonts w:ascii="Arial" w:hAnsi="Arial" w:cs="Arial"/>
          <w:b/>
          <w:bCs/>
          <w:sz w:val="22"/>
          <w:szCs w:val="22"/>
        </w:rPr>
        <w:t>CP-252246</w:t>
      </w:r>
      <w:r w:rsidR="000736D6">
        <w:rPr>
          <w:rFonts w:ascii="Arial" w:hAnsi="Arial" w:cs="Arial"/>
          <w:b/>
          <w:bCs/>
          <w:sz w:val="22"/>
          <w:szCs w:val="22"/>
        </w:rPr>
        <w:t>/</w:t>
      </w:r>
      <w:r w:rsidR="0085457A" w:rsidRPr="0085457A">
        <w:t xml:space="preserve"> </w:t>
      </w:r>
      <w:r w:rsidR="0085457A" w:rsidRPr="0085457A">
        <w:rPr>
          <w:rFonts w:ascii="Arial" w:hAnsi="Arial" w:cs="Arial"/>
          <w:b/>
          <w:bCs/>
          <w:sz w:val="22"/>
          <w:szCs w:val="22"/>
        </w:rPr>
        <w:t>S2-2508164</w:t>
      </w:r>
      <w:r w:rsidR="00CD3484">
        <w:rPr>
          <w:rFonts w:ascii="Arial" w:hAnsi="Arial" w:cs="Arial"/>
          <w:b/>
          <w:bCs/>
          <w:sz w:val="22"/>
          <w:szCs w:val="22"/>
        </w:rPr>
        <w:t>)</w:t>
      </w:r>
    </w:p>
    <w:p w14:paraId="65ECE2E7" w14:textId="77777777" w:rsidR="00B97703" w:rsidRPr="004E3939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4EFA">
        <w:rPr>
          <w:rFonts w:ascii="Arial" w:hAnsi="Arial" w:cs="Arial"/>
          <w:b/>
          <w:bCs/>
          <w:sz w:val="22"/>
          <w:szCs w:val="22"/>
        </w:rPr>
        <w:t>Rel-1</w:t>
      </w:r>
      <w:r w:rsidR="00DE1DD9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4BC9A1CB" w14:textId="77777777" w:rsidR="00B97703" w:rsidRPr="00B97703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57A" w:rsidRPr="0085457A">
        <w:rPr>
          <w:rFonts w:ascii="Arial" w:hAnsi="Arial" w:cs="Arial"/>
          <w:b/>
          <w:bCs/>
          <w:sz w:val="22"/>
          <w:szCs w:val="22"/>
        </w:rPr>
        <w:t>5GSAT_ARCH</w:t>
      </w:r>
    </w:p>
    <w:p w14:paraId="1150B57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4EBCCB" w14:textId="77777777" w:rsidR="00B97703" w:rsidRPr="004E3939" w:rsidRDefault="004E3939" w:rsidP="000F4E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F2830">
        <w:rPr>
          <w:rFonts w:ascii="Arial" w:hAnsi="Arial" w:cs="Arial"/>
          <w:b/>
          <w:sz w:val="22"/>
          <w:szCs w:val="22"/>
        </w:rPr>
        <w:t>SA2</w:t>
      </w:r>
    </w:p>
    <w:p w14:paraId="47ADAFC8" w14:textId="77777777" w:rsidR="00B97703" w:rsidRPr="004E3939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57A" w:rsidRPr="0085457A">
        <w:rPr>
          <w:rFonts w:ascii="Arial" w:hAnsi="Arial" w:cs="Arial"/>
          <w:b/>
          <w:bCs/>
          <w:sz w:val="22"/>
          <w:szCs w:val="22"/>
        </w:rPr>
        <w:t>CT</w:t>
      </w:r>
      <w:r w:rsidR="0085457A">
        <w:rPr>
          <w:rFonts w:ascii="Arial" w:hAnsi="Arial" w:cs="Arial"/>
          <w:b/>
          <w:bCs/>
          <w:sz w:val="22"/>
          <w:szCs w:val="22"/>
        </w:rPr>
        <w:t xml:space="preserve">, </w:t>
      </w:r>
      <w:r w:rsidR="0085457A" w:rsidRPr="0085457A">
        <w:rPr>
          <w:rFonts w:ascii="Arial" w:hAnsi="Arial" w:cs="Arial"/>
          <w:b/>
          <w:bCs/>
          <w:sz w:val="22"/>
          <w:szCs w:val="22"/>
        </w:rPr>
        <w:t>RAN</w:t>
      </w:r>
    </w:p>
    <w:p w14:paraId="6D3D650B" w14:textId="77777777" w:rsidR="00B97703" w:rsidRDefault="00B97703" w:rsidP="000F4EFA">
      <w:pPr>
        <w:spacing w:after="60"/>
        <w:ind w:left="1985" w:hanging="1985"/>
        <w:rPr>
          <w:rFonts w:ascii="Arial" w:hAnsi="Arial" w:cs="Arial"/>
          <w:bCs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  <w:r w:rsidR="0085457A" w:rsidRPr="0085457A">
        <w:rPr>
          <w:rFonts w:ascii="Arial" w:hAnsi="Arial" w:cs="Arial"/>
          <w:b/>
          <w:bCs/>
          <w:sz w:val="22"/>
          <w:szCs w:val="22"/>
        </w:rPr>
        <w:t>CT1, SA, SA1, RAN3, RAN2, SA2, CT4, CT6</w:t>
      </w:r>
    </w:p>
    <w:p w14:paraId="675A4B95" w14:textId="77777777" w:rsidR="00B97703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2830">
        <w:rPr>
          <w:rFonts w:ascii="Arial" w:hAnsi="Arial" w:cs="Arial"/>
          <w:b/>
          <w:bCs/>
          <w:sz w:val="22"/>
          <w:szCs w:val="22"/>
        </w:rPr>
        <w:t>Lalith Kumar</w:t>
      </w:r>
    </w:p>
    <w:p w14:paraId="0E128540" w14:textId="77777777" w:rsidR="00B97703" w:rsidRPr="004E3939" w:rsidRDefault="00B97703" w:rsidP="00BF28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F2830">
        <w:rPr>
          <w:rFonts w:ascii="Arial" w:hAnsi="Arial" w:cs="Arial"/>
          <w:b/>
          <w:bCs/>
          <w:sz w:val="22"/>
          <w:szCs w:val="22"/>
        </w:rPr>
        <w:t>lalith.kumar@samsung.com</w:t>
      </w:r>
    </w:p>
    <w:p w14:paraId="778E8DD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2E538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EA89E38" w14:textId="77777777" w:rsidR="00B97703" w:rsidRPr="00E16D2C" w:rsidRDefault="00B97703" w:rsidP="006E753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040EF9">
        <w:rPr>
          <w:rFonts w:ascii="Arial" w:hAnsi="Arial" w:cs="Arial"/>
          <w:b/>
        </w:rPr>
        <w:t xml:space="preserve"> </w:t>
      </w:r>
      <w:r w:rsidR="00FC3D8F">
        <w:rPr>
          <w:rFonts w:ascii="Arial" w:hAnsi="Arial" w:cs="Arial"/>
          <w:b/>
        </w:rPr>
        <w:t>CR#</w:t>
      </w:r>
      <w:r w:rsidR="00327B64" w:rsidRPr="00327B64">
        <w:rPr>
          <w:rFonts w:ascii="Arial" w:hAnsi="Arial" w:cs="Arial"/>
          <w:b/>
        </w:rPr>
        <w:t>3947</w:t>
      </w:r>
      <w:r w:rsidR="00327B64">
        <w:rPr>
          <w:rFonts w:ascii="Arial" w:hAnsi="Arial" w:cs="Arial"/>
          <w:b/>
        </w:rPr>
        <w:t>, CR#</w:t>
      </w:r>
      <w:r w:rsidR="00327B64" w:rsidRPr="00327B64">
        <w:rPr>
          <w:rFonts w:ascii="Arial" w:hAnsi="Arial" w:cs="Arial"/>
          <w:b/>
        </w:rPr>
        <w:t>3948</w:t>
      </w:r>
    </w:p>
    <w:p w14:paraId="45CA8098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B40E2E" w14:textId="77777777" w:rsidR="00B9315C" w:rsidRDefault="0098186A" w:rsidP="00B9315C">
      <w:pPr>
        <w:jc w:val="both"/>
        <w:rPr>
          <w:rFonts w:ascii="Arial" w:hAnsi="Arial" w:cs="Arial"/>
        </w:rPr>
      </w:pPr>
      <w:r w:rsidRPr="00A37B91">
        <w:rPr>
          <w:rFonts w:ascii="Arial" w:hAnsi="Arial" w:cs="Arial"/>
        </w:rPr>
        <w:t xml:space="preserve">SA2 </w:t>
      </w:r>
      <w:r w:rsidR="00B9315C">
        <w:rPr>
          <w:rFonts w:ascii="Arial" w:hAnsi="Arial" w:cs="Arial"/>
        </w:rPr>
        <w:t xml:space="preserve">thanks </w:t>
      </w:r>
      <w:r w:rsidR="0085457A">
        <w:rPr>
          <w:rFonts w:ascii="Arial" w:hAnsi="Arial" w:cs="Arial"/>
        </w:rPr>
        <w:t>CT</w:t>
      </w:r>
      <w:r w:rsidR="00B9315C">
        <w:rPr>
          <w:rFonts w:ascii="Arial" w:hAnsi="Arial" w:cs="Arial"/>
        </w:rPr>
        <w:t xml:space="preserve"> for the</w:t>
      </w:r>
      <w:r w:rsidR="00CD3484">
        <w:rPr>
          <w:rFonts w:ascii="Arial" w:hAnsi="Arial" w:cs="Arial"/>
        </w:rPr>
        <w:t>ir</w:t>
      </w:r>
      <w:r w:rsidR="00B9315C">
        <w:rPr>
          <w:rFonts w:ascii="Arial" w:hAnsi="Arial" w:cs="Arial"/>
        </w:rPr>
        <w:t xml:space="preserve"> LS in </w:t>
      </w:r>
      <w:r w:rsidR="0085457A" w:rsidRPr="0085457A">
        <w:rPr>
          <w:rFonts w:ascii="Arial" w:hAnsi="Arial" w:cs="Arial"/>
        </w:rPr>
        <w:t>CP-252246/ S2-2508164</w:t>
      </w:r>
      <w:r w:rsidR="00B9315C">
        <w:rPr>
          <w:rFonts w:ascii="Arial" w:hAnsi="Arial" w:cs="Arial"/>
        </w:rPr>
        <w:t>.</w:t>
      </w:r>
    </w:p>
    <w:p w14:paraId="0A90AEB7" w14:textId="77777777" w:rsidR="00805FCF" w:rsidRDefault="00B9315C" w:rsidP="00B931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has agreed attached C</w:t>
      </w:r>
      <w:r w:rsidR="00CD3484">
        <w:rPr>
          <w:rFonts w:ascii="Arial" w:hAnsi="Arial" w:cs="Arial"/>
        </w:rPr>
        <w:t>R</w:t>
      </w:r>
      <w:r w:rsidR="0085457A">
        <w:rPr>
          <w:rFonts w:ascii="Arial" w:hAnsi="Arial" w:cs="Arial"/>
        </w:rPr>
        <w:t>s</w:t>
      </w:r>
      <w:r w:rsidR="00CD3484">
        <w:rPr>
          <w:rFonts w:ascii="Arial" w:hAnsi="Arial" w:cs="Arial"/>
        </w:rPr>
        <w:t xml:space="preserve"> to align with </w:t>
      </w:r>
      <w:r w:rsidR="0085457A">
        <w:rPr>
          <w:rFonts w:ascii="Arial" w:hAnsi="Arial" w:cs="Arial"/>
        </w:rPr>
        <w:t>CT</w:t>
      </w:r>
      <w:r w:rsidR="00CD3484">
        <w:rPr>
          <w:rFonts w:ascii="Arial" w:hAnsi="Arial" w:cs="Arial"/>
        </w:rPr>
        <w:t xml:space="preserve"> </w:t>
      </w:r>
      <w:r w:rsidR="00B550C1">
        <w:rPr>
          <w:rFonts w:ascii="Arial" w:hAnsi="Arial" w:cs="Arial"/>
        </w:rPr>
        <w:t xml:space="preserve">and </w:t>
      </w:r>
      <w:r w:rsidR="0085457A">
        <w:rPr>
          <w:rFonts w:ascii="Arial" w:hAnsi="Arial" w:cs="Arial"/>
        </w:rPr>
        <w:t>RAN</w:t>
      </w:r>
      <w:r w:rsidR="00B550C1">
        <w:rPr>
          <w:rFonts w:ascii="Arial" w:hAnsi="Arial" w:cs="Arial"/>
        </w:rPr>
        <w:t xml:space="preserve"> </w:t>
      </w:r>
      <w:r w:rsidR="00CD3484">
        <w:rPr>
          <w:rFonts w:ascii="Arial" w:hAnsi="Arial" w:cs="Arial"/>
        </w:rPr>
        <w:t>agreements.</w:t>
      </w:r>
    </w:p>
    <w:p w14:paraId="6B8B583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BC3A5CB" w14:textId="77777777" w:rsidR="00B97703" w:rsidRDefault="00B97703" w:rsidP="00BC27E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5457A" w:rsidRPr="0085457A">
        <w:rPr>
          <w:rFonts w:ascii="Arial" w:hAnsi="Arial" w:cs="Arial"/>
          <w:b/>
          <w:bCs/>
          <w:sz w:val="22"/>
          <w:szCs w:val="22"/>
        </w:rPr>
        <w:t>CT</w:t>
      </w:r>
      <w:r w:rsidR="0085457A">
        <w:rPr>
          <w:rFonts w:ascii="Arial" w:hAnsi="Arial" w:cs="Arial"/>
          <w:b/>
          <w:bCs/>
          <w:sz w:val="22"/>
          <w:szCs w:val="22"/>
        </w:rPr>
        <w:t xml:space="preserve">, </w:t>
      </w:r>
      <w:r w:rsidR="0085457A" w:rsidRPr="0085457A">
        <w:rPr>
          <w:rFonts w:ascii="Arial" w:hAnsi="Arial" w:cs="Arial"/>
          <w:b/>
          <w:bCs/>
          <w:sz w:val="22"/>
          <w:szCs w:val="22"/>
        </w:rPr>
        <w:t>RAN</w:t>
      </w:r>
    </w:p>
    <w:p w14:paraId="7BBC53F4" w14:textId="77777777" w:rsidR="00F143D7" w:rsidRDefault="00B97703" w:rsidP="00F143D7">
      <w:pPr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02EDB779" w14:textId="77777777" w:rsidR="00F56A3F" w:rsidRPr="00556C99" w:rsidRDefault="00DE1DD9" w:rsidP="00497F68">
      <w:pPr>
        <w:numPr>
          <w:ilvl w:val="0"/>
          <w:numId w:val="7"/>
        </w:numPr>
      </w:pPr>
      <w:r>
        <w:t>SA2 kindly asks</w:t>
      </w:r>
      <w:r w:rsidR="00050067">
        <w:t xml:space="preserve"> </w:t>
      </w:r>
      <w:r w:rsidR="0098186A">
        <w:t xml:space="preserve">to </w:t>
      </w:r>
      <w:r w:rsidR="00B9315C">
        <w:t xml:space="preserve">take </w:t>
      </w:r>
      <w:r w:rsidR="00CD3484">
        <w:t>above</w:t>
      </w:r>
      <w:r w:rsidR="00B9315C">
        <w:t xml:space="preserve"> information into account</w:t>
      </w:r>
      <w:r w:rsidR="00D96B2C" w:rsidRPr="00556C99">
        <w:t>.</w:t>
      </w:r>
    </w:p>
    <w:p w14:paraId="74A44BE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C02FF">
        <w:rPr>
          <w:rFonts w:cs="Arial"/>
          <w:szCs w:val="36"/>
        </w:rPr>
        <w:t>SA</w:t>
      </w:r>
      <w:r w:rsidR="001C02F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020BC2" w14:textId="77777777" w:rsidR="002C54F7" w:rsidRDefault="002C54F7" w:rsidP="002C54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</w:t>
      </w:r>
      <w:r w:rsidR="000213FB">
        <w:rPr>
          <w:rFonts w:ascii="Arial" w:hAnsi="Arial" w:cs="Arial"/>
          <w:bCs/>
        </w:rPr>
        <w:t>17</w:t>
      </w:r>
      <w:r w:rsidR="00625C2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="00625C24">
        <w:rPr>
          <w:rFonts w:ascii="Arial" w:hAnsi="Arial" w:cs="Arial"/>
          <w:bCs/>
        </w:rPr>
        <w:t>17</w:t>
      </w:r>
      <w:r w:rsidRPr="009F25BB">
        <w:rPr>
          <w:rFonts w:ascii="Arial" w:hAnsi="Arial" w:cs="Arial"/>
          <w:bCs/>
          <w:vertAlign w:val="superscript"/>
        </w:rPr>
        <w:t>th</w:t>
      </w:r>
      <w:r w:rsidR="00CA08EC">
        <w:rPr>
          <w:rFonts w:ascii="Arial" w:hAnsi="Arial" w:cs="Arial"/>
          <w:bCs/>
        </w:rPr>
        <w:t xml:space="preserve"> to </w:t>
      </w:r>
      <w:r w:rsidR="00625C24">
        <w:rPr>
          <w:rFonts w:ascii="Arial" w:hAnsi="Arial" w:cs="Arial"/>
          <w:bCs/>
        </w:rPr>
        <w:t>11</w:t>
      </w:r>
      <w:r w:rsidR="00B9315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25C24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</w:t>
      </w:r>
      <w:r w:rsidR="00B9315C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625C24" w:rsidRPr="00625C24">
        <w:rPr>
          <w:rFonts w:ascii="Arial" w:hAnsi="Arial" w:cs="Arial"/>
          <w:bCs/>
        </w:rPr>
        <w:t>Dallas, US</w:t>
      </w:r>
    </w:p>
    <w:p w14:paraId="0F89ECAB" w14:textId="77777777" w:rsidR="00B80220" w:rsidRDefault="000213FB" w:rsidP="007D60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</w:t>
      </w:r>
      <w:r w:rsidR="00625C24">
        <w:rPr>
          <w:rFonts w:ascii="Arial" w:hAnsi="Arial" w:cs="Arial"/>
          <w:bCs/>
        </w:rPr>
        <w:t>3</w:t>
      </w:r>
      <w:r w:rsidR="00683127" w:rsidRPr="00683127">
        <w:rPr>
          <w:rFonts w:ascii="Arial" w:hAnsi="Arial" w:cs="Arial"/>
          <w:bCs/>
        </w:rPr>
        <w:tab/>
      </w:r>
      <w:r w:rsidR="00625C24">
        <w:rPr>
          <w:rFonts w:ascii="Arial" w:hAnsi="Arial" w:cs="Arial"/>
          <w:bCs/>
        </w:rPr>
        <w:t>9</w:t>
      </w:r>
      <w:r w:rsidR="00683127" w:rsidRPr="00683127">
        <w:rPr>
          <w:rFonts w:ascii="Arial" w:hAnsi="Arial" w:cs="Arial"/>
          <w:bCs/>
          <w:vertAlign w:val="superscript"/>
        </w:rPr>
        <w:t>th</w:t>
      </w:r>
      <w:r w:rsidR="00683127">
        <w:rPr>
          <w:rFonts w:ascii="Arial" w:hAnsi="Arial" w:cs="Arial"/>
          <w:bCs/>
        </w:rPr>
        <w:t xml:space="preserve"> to </w:t>
      </w:r>
      <w:r>
        <w:rPr>
          <w:rFonts w:ascii="Arial" w:hAnsi="Arial" w:cs="Arial"/>
          <w:bCs/>
        </w:rPr>
        <w:t>1</w:t>
      </w:r>
      <w:r w:rsidR="00625C24">
        <w:rPr>
          <w:rFonts w:ascii="Arial" w:hAnsi="Arial" w:cs="Arial"/>
          <w:bCs/>
        </w:rPr>
        <w:t>3</w:t>
      </w:r>
      <w:r>
        <w:rPr>
          <w:rFonts w:ascii="Arial" w:hAnsi="Arial" w:cs="Arial"/>
          <w:bCs/>
          <w:vertAlign w:val="superscript"/>
        </w:rPr>
        <w:t>th</w:t>
      </w:r>
      <w:r w:rsidR="006831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="00B9315C">
        <w:rPr>
          <w:rFonts w:ascii="Arial" w:hAnsi="Arial" w:cs="Arial"/>
          <w:bCs/>
        </w:rPr>
        <w:t xml:space="preserve"> 2025</w:t>
      </w:r>
      <w:r w:rsidR="00683127">
        <w:rPr>
          <w:rFonts w:ascii="Arial" w:hAnsi="Arial" w:cs="Arial"/>
          <w:bCs/>
        </w:rPr>
        <w:tab/>
      </w:r>
      <w:r w:rsidR="00625C24">
        <w:rPr>
          <w:rFonts w:ascii="Arial" w:hAnsi="Arial" w:cs="Arial"/>
          <w:bCs/>
        </w:rPr>
        <w:t>India</w:t>
      </w:r>
      <w:r w:rsidRPr="000213FB">
        <w:rPr>
          <w:rFonts w:ascii="Arial" w:hAnsi="Arial" w:cs="Arial"/>
          <w:bCs/>
        </w:rPr>
        <w:t xml:space="preserve">, </w:t>
      </w:r>
      <w:r w:rsidR="00625C24">
        <w:rPr>
          <w:rFonts w:ascii="Arial" w:hAnsi="Arial" w:cs="Arial"/>
          <w:bCs/>
        </w:rPr>
        <w:t>IN</w:t>
      </w:r>
    </w:p>
    <w:p w14:paraId="394911C5" w14:textId="77777777" w:rsidR="007D601C" w:rsidRDefault="007D601C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D60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DB3C9" w14:textId="77777777" w:rsidR="004822B4" w:rsidRDefault="004822B4">
      <w:pPr>
        <w:spacing w:after="0"/>
      </w:pPr>
      <w:r>
        <w:separator/>
      </w:r>
    </w:p>
  </w:endnote>
  <w:endnote w:type="continuationSeparator" w:id="0">
    <w:p w14:paraId="481200C5" w14:textId="77777777" w:rsidR="004822B4" w:rsidRDefault="004822B4">
      <w:pPr>
        <w:spacing w:after="0"/>
      </w:pPr>
      <w:r>
        <w:continuationSeparator/>
      </w:r>
    </w:p>
  </w:endnote>
  <w:endnote w:type="continuationNotice" w:id="1">
    <w:p w14:paraId="22473B45" w14:textId="77777777" w:rsidR="004822B4" w:rsidRDefault="004822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6BFD5" w14:textId="77777777" w:rsidR="004822B4" w:rsidRDefault="004822B4">
      <w:pPr>
        <w:spacing w:after="0"/>
      </w:pPr>
      <w:r>
        <w:separator/>
      </w:r>
    </w:p>
  </w:footnote>
  <w:footnote w:type="continuationSeparator" w:id="0">
    <w:p w14:paraId="2218FF50" w14:textId="77777777" w:rsidR="004822B4" w:rsidRDefault="004822B4">
      <w:pPr>
        <w:spacing w:after="0"/>
      </w:pPr>
      <w:r>
        <w:continuationSeparator/>
      </w:r>
    </w:p>
  </w:footnote>
  <w:footnote w:type="continuationNotice" w:id="1">
    <w:p w14:paraId="1878A2AB" w14:textId="77777777" w:rsidR="004822B4" w:rsidRDefault="004822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CD4404"/>
    <w:multiLevelType w:val="hybridMultilevel"/>
    <w:tmpl w:val="35B0FBBC"/>
    <w:lvl w:ilvl="0" w:tplc="40B499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C33DE8"/>
    <w:multiLevelType w:val="hybridMultilevel"/>
    <w:tmpl w:val="5534264C"/>
    <w:lvl w:ilvl="0" w:tplc="D1D67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3111C7C"/>
    <w:multiLevelType w:val="hybridMultilevel"/>
    <w:tmpl w:val="F114168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34220258">
    <w:abstractNumId w:val="5"/>
  </w:num>
  <w:num w:numId="2" w16cid:durableId="369653407">
    <w:abstractNumId w:val="4"/>
  </w:num>
  <w:num w:numId="3" w16cid:durableId="337000423">
    <w:abstractNumId w:val="3"/>
  </w:num>
  <w:num w:numId="4" w16cid:durableId="1771969624">
    <w:abstractNumId w:val="0"/>
  </w:num>
  <w:num w:numId="5" w16cid:durableId="4780127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838031641">
    <w:abstractNumId w:val="6"/>
  </w:num>
  <w:num w:numId="7" w16cid:durableId="54417711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D21"/>
    <w:rsid w:val="00012193"/>
    <w:rsid w:val="0001543E"/>
    <w:rsid w:val="00017F23"/>
    <w:rsid w:val="000213FB"/>
    <w:rsid w:val="000352E6"/>
    <w:rsid w:val="0003717C"/>
    <w:rsid w:val="00040EF9"/>
    <w:rsid w:val="00050067"/>
    <w:rsid w:val="00052481"/>
    <w:rsid w:val="000527B9"/>
    <w:rsid w:val="000736D6"/>
    <w:rsid w:val="000757FF"/>
    <w:rsid w:val="0007778B"/>
    <w:rsid w:val="000902A0"/>
    <w:rsid w:val="000953FC"/>
    <w:rsid w:val="000B540C"/>
    <w:rsid w:val="000B7E06"/>
    <w:rsid w:val="000C4C62"/>
    <w:rsid w:val="000D5B4E"/>
    <w:rsid w:val="000D5EE9"/>
    <w:rsid w:val="000F4EFA"/>
    <w:rsid w:val="000F5675"/>
    <w:rsid w:val="000F6242"/>
    <w:rsid w:val="0011598B"/>
    <w:rsid w:val="00115A30"/>
    <w:rsid w:val="00115E8D"/>
    <w:rsid w:val="00120D99"/>
    <w:rsid w:val="00143FE3"/>
    <w:rsid w:val="00150D3B"/>
    <w:rsid w:val="0016083D"/>
    <w:rsid w:val="00161EEC"/>
    <w:rsid w:val="001627DC"/>
    <w:rsid w:val="0016312A"/>
    <w:rsid w:val="001808E6"/>
    <w:rsid w:val="00185F6E"/>
    <w:rsid w:val="001A15F2"/>
    <w:rsid w:val="001B784E"/>
    <w:rsid w:val="001C02FF"/>
    <w:rsid w:val="001C1483"/>
    <w:rsid w:val="001C3CC1"/>
    <w:rsid w:val="001C704F"/>
    <w:rsid w:val="001C726D"/>
    <w:rsid w:val="001D1A39"/>
    <w:rsid w:val="001D76D2"/>
    <w:rsid w:val="001E6616"/>
    <w:rsid w:val="001F2CF7"/>
    <w:rsid w:val="002124C3"/>
    <w:rsid w:val="00220E63"/>
    <w:rsid w:val="0022282F"/>
    <w:rsid w:val="002372C8"/>
    <w:rsid w:val="00237CC0"/>
    <w:rsid w:val="00240AD6"/>
    <w:rsid w:val="0025450E"/>
    <w:rsid w:val="00254ECB"/>
    <w:rsid w:val="002550FF"/>
    <w:rsid w:val="00256AB0"/>
    <w:rsid w:val="002613C1"/>
    <w:rsid w:val="002675A7"/>
    <w:rsid w:val="002677AA"/>
    <w:rsid w:val="002710DA"/>
    <w:rsid w:val="002767DA"/>
    <w:rsid w:val="002A245C"/>
    <w:rsid w:val="002A3D7D"/>
    <w:rsid w:val="002A6E64"/>
    <w:rsid w:val="002B79B2"/>
    <w:rsid w:val="002C05E1"/>
    <w:rsid w:val="002C54F7"/>
    <w:rsid w:val="002E5CD4"/>
    <w:rsid w:val="002F1940"/>
    <w:rsid w:val="002F4301"/>
    <w:rsid w:val="002F4426"/>
    <w:rsid w:val="00310879"/>
    <w:rsid w:val="00327B64"/>
    <w:rsid w:val="00344CD0"/>
    <w:rsid w:val="00352BD6"/>
    <w:rsid w:val="0035561E"/>
    <w:rsid w:val="00362AC1"/>
    <w:rsid w:val="00367649"/>
    <w:rsid w:val="00373E63"/>
    <w:rsid w:val="00383545"/>
    <w:rsid w:val="00390E52"/>
    <w:rsid w:val="003B1D6E"/>
    <w:rsid w:val="003C5A0D"/>
    <w:rsid w:val="003D6B17"/>
    <w:rsid w:val="004168B0"/>
    <w:rsid w:val="004276F3"/>
    <w:rsid w:val="00430B16"/>
    <w:rsid w:val="00433500"/>
    <w:rsid w:val="00433F71"/>
    <w:rsid w:val="004376BA"/>
    <w:rsid w:val="0044314A"/>
    <w:rsid w:val="00457713"/>
    <w:rsid w:val="00460165"/>
    <w:rsid w:val="0046511B"/>
    <w:rsid w:val="004671EB"/>
    <w:rsid w:val="00467F13"/>
    <w:rsid w:val="004822B4"/>
    <w:rsid w:val="0048702A"/>
    <w:rsid w:val="00497F68"/>
    <w:rsid w:val="004A2498"/>
    <w:rsid w:val="004A37C9"/>
    <w:rsid w:val="004B1FBD"/>
    <w:rsid w:val="004C0D26"/>
    <w:rsid w:val="004C5EE3"/>
    <w:rsid w:val="004D41FC"/>
    <w:rsid w:val="004D4462"/>
    <w:rsid w:val="004D7303"/>
    <w:rsid w:val="004E3939"/>
    <w:rsid w:val="004E6694"/>
    <w:rsid w:val="004F3DC0"/>
    <w:rsid w:val="005017AA"/>
    <w:rsid w:val="005109B1"/>
    <w:rsid w:val="005127AF"/>
    <w:rsid w:val="00521016"/>
    <w:rsid w:val="00556C99"/>
    <w:rsid w:val="005616A9"/>
    <w:rsid w:val="0056562F"/>
    <w:rsid w:val="00570A14"/>
    <w:rsid w:val="00574C5C"/>
    <w:rsid w:val="005A429B"/>
    <w:rsid w:val="005B14BF"/>
    <w:rsid w:val="005B229B"/>
    <w:rsid w:val="005B4C32"/>
    <w:rsid w:val="005B546F"/>
    <w:rsid w:val="005D1606"/>
    <w:rsid w:val="005D3416"/>
    <w:rsid w:val="005E2627"/>
    <w:rsid w:val="005E3151"/>
    <w:rsid w:val="005E4684"/>
    <w:rsid w:val="005F43B8"/>
    <w:rsid w:val="005F68E3"/>
    <w:rsid w:val="0062375A"/>
    <w:rsid w:val="00625C24"/>
    <w:rsid w:val="0062790C"/>
    <w:rsid w:val="006563EB"/>
    <w:rsid w:val="00657057"/>
    <w:rsid w:val="00661DF1"/>
    <w:rsid w:val="00664AE0"/>
    <w:rsid w:val="006667BE"/>
    <w:rsid w:val="006716C6"/>
    <w:rsid w:val="00683127"/>
    <w:rsid w:val="006A0B0A"/>
    <w:rsid w:val="006A0CDF"/>
    <w:rsid w:val="006A43DD"/>
    <w:rsid w:val="006C116E"/>
    <w:rsid w:val="006E7538"/>
    <w:rsid w:val="006E7878"/>
    <w:rsid w:val="006F0D1E"/>
    <w:rsid w:val="006F18D2"/>
    <w:rsid w:val="006F57FB"/>
    <w:rsid w:val="007040FF"/>
    <w:rsid w:val="00714D6A"/>
    <w:rsid w:val="00717A41"/>
    <w:rsid w:val="007410FC"/>
    <w:rsid w:val="007469E5"/>
    <w:rsid w:val="007531DC"/>
    <w:rsid w:val="00753F87"/>
    <w:rsid w:val="00774563"/>
    <w:rsid w:val="00774EFB"/>
    <w:rsid w:val="00797F7D"/>
    <w:rsid w:val="007A2179"/>
    <w:rsid w:val="007B02DD"/>
    <w:rsid w:val="007C04BF"/>
    <w:rsid w:val="007C4B09"/>
    <w:rsid w:val="007C6FF5"/>
    <w:rsid w:val="007D0284"/>
    <w:rsid w:val="007D194B"/>
    <w:rsid w:val="007D601C"/>
    <w:rsid w:val="007D6C44"/>
    <w:rsid w:val="007F4F92"/>
    <w:rsid w:val="007F6174"/>
    <w:rsid w:val="00800891"/>
    <w:rsid w:val="00805FCF"/>
    <w:rsid w:val="00811B01"/>
    <w:rsid w:val="00814DB9"/>
    <w:rsid w:val="00817208"/>
    <w:rsid w:val="00823C41"/>
    <w:rsid w:val="0085457A"/>
    <w:rsid w:val="00855C94"/>
    <w:rsid w:val="00864C46"/>
    <w:rsid w:val="00865DE8"/>
    <w:rsid w:val="0087179E"/>
    <w:rsid w:val="008736EA"/>
    <w:rsid w:val="00877F5A"/>
    <w:rsid w:val="008919B6"/>
    <w:rsid w:val="008C0D40"/>
    <w:rsid w:val="008C18BF"/>
    <w:rsid w:val="008C5CB7"/>
    <w:rsid w:val="008D772F"/>
    <w:rsid w:val="008F3038"/>
    <w:rsid w:val="008F5D9A"/>
    <w:rsid w:val="009016FE"/>
    <w:rsid w:val="0090623A"/>
    <w:rsid w:val="00913AD6"/>
    <w:rsid w:val="009157D5"/>
    <w:rsid w:val="009260C9"/>
    <w:rsid w:val="00954305"/>
    <w:rsid w:val="00954B2B"/>
    <w:rsid w:val="00956A44"/>
    <w:rsid w:val="00957B03"/>
    <w:rsid w:val="00966940"/>
    <w:rsid w:val="00972355"/>
    <w:rsid w:val="00975016"/>
    <w:rsid w:val="009772CE"/>
    <w:rsid w:val="0098186A"/>
    <w:rsid w:val="00983EF9"/>
    <w:rsid w:val="0098537E"/>
    <w:rsid w:val="00986375"/>
    <w:rsid w:val="00990F8D"/>
    <w:rsid w:val="00994EEA"/>
    <w:rsid w:val="0099764C"/>
    <w:rsid w:val="009A7A3A"/>
    <w:rsid w:val="009B3AB1"/>
    <w:rsid w:val="009C7783"/>
    <w:rsid w:val="009D2BE7"/>
    <w:rsid w:val="009E06CF"/>
    <w:rsid w:val="009E4EF0"/>
    <w:rsid w:val="009F25BB"/>
    <w:rsid w:val="00A01538"/>
    <w:rsid w:val="00A24CBB"/>
    <w:rsid w:val="00A36534"/>
    <w:rsid w:val="00A40899"/>
    <w:rsid w:val="00A479CA"/>
    <w:rsid w:val="00A515CA"/>
    <w:rsid w:val="00A55AE4"/>
    <w:rsid w:val="00A65AEA"/>
    <w:rsid w:val="00A72A2E"/>
    <w:rsid w:val="00A77289"/>
    <w:rsid w:val="00A9079A"/>
    <w:rsid w:val="00A92389"/>
    <w:rsid w:val="00A949B7"/>
    <w:rsid w:val="00A9535E"/>
    <w:rsid w:val="00AB6128"/>
    <w:rsid w:val="00AB779B"/>
    <w:rsid w:val="00AD21B1"/>
    <w:rsid w:val="00AE3B96"/>
    <w:rsid w:val="00AF4BD7"/>
    <w:rsid w:val="00B04C2A"/>
    <w:rsid w:val="00B149B5"/>
    <w:rsid w:val="00B4232B"/>
    <w:rsid w:val="00B550C1"/>
    <w:rsid w:val="00B60DE3"/>
    <w:rsid w:val="00B669D2"/>
    <w:rsid w:val="00B80220"/>
    <w:rsid w:val="00B92A8F"/>
    <w:rsid w:val="00B9315C"/>
    <w:rsid w:val="00B97703"/>
    <w:rsid w:val="00BA2740"/>
    <w:rsid w:val="00BB5E17"/>
    <w:rsid w:val="00BC27ED"/>
    <w:rsid w:val="00BF2830"/>
    <w:rsid w:val="00BF691D"/>
    <w:rsid w:val="00C01E4A"/>
    <w:rsid w:val="00C0315F"/>
    <w:rsid w:val="00C0670E"/>
    <w:rsid w:val="00C1054C"/>
    <w:rsid w:val="00C144E7"/>
    <w:rsid w:val="00C327B0"/>
    <w:rsid w:val="00C6266C"/>
    <w:rsid w:val="00C65844"/>
    <w:rsid w:val="00C82985"/>
    <w:rsid w:val="00C83A1A"/>
    <w:rsid w:val="00C87EBB"/>
    <w:rsid w:val="00C914A2"/>
    <w:rsid w:val="00C9494D"/>
    <w:rsid w:val="00C94E99"/>
    <w:rsid w:val="00C96E9E"/>
    <w:rsid w:val="00CA08EC"/>
    <w:rsid w:val="00CA277C"/>
    <w:rsid w:val="00CC1032"/>
    <w:rsid w:val="00CC189D"/>
    <w:rsid w:val="00CD3484"/>
    <w:rsid w:val="00CD42EC"/>
    <w:rsid w:val="00CF0D6C"/>
    <w:rsid w:val="00D154CC"/>
    <w:rsid w:val="00D20335"/>
    <w:rsid w:val="00D24739"/>
    <w:rsid w:val="00D24CFA"/>
    <w:rsid w:val="00D410A4"/>
    <w:rsid w:val="00D422DF"/>
    <w:rsid w:val="00D44BBE"/>
    <w:rsid w:val="00D47F72"/>
    <w:rsid w:val="00D80EC1"/>
    <w:rsid w:val="00D81E2C"/>
    <w:rsid w:val="00D84E7E"/>
    <w:rsid w:val="00D96B2C"/>
    <w:rsid w:val="00DA4F49"/>
    <w:rsid w:val="00DA6369"/>
    <w:rsid w:val="00DB67A6"/>
    <w:rsid w:val="00DD077D"/>
    <w:rsid w:val="00DD354D"/>
    <w:rsid w:val="00DE1DD9"/>
    <w:rsid w:val="00DF4B67"/>
    <w:rsid w:val="00E03BFD"/>
    <w:rsid w:val="00E13B1B"/>
    <w:rsid w:val="00E169DB"/>
    <w:rsid w:val="00E16D2C"/>
    <w:rsid w:val="00E26F13"/>
    <w:rsid w:val="00E30D89"/>
    <w:rsid w:val="00E37194"/>
    <w:rsid w:val="00E41B22"/>
    <w:rsid w:val="00E43018"/>
    <w:rsid w:val="00E46391"/>
    <w:rsid w:val="00E46ADC"/>
    <w:rsid w:val="00E55645"/>
    <w:rsid w:val="00E566B2"/>
    <w:rsid w:val="00E6399F"/>
    <w:rsid w:val="00E70734"/>
    <w:rsid w:val="00E738B3"/>
    <w:rsid w:val="00E80987"/>
    <w:rsid w:val="00EA010E"/>
    <w:rsid w:val="00EA35F6"/>
    <w:rsid w:val="00EA6EF7"/>
    <w:rsid w:val="00EB281A"/>
    <w:rsid w:val="00EC7F43"/>
    <w:rsid w:val="00ED23B8"/>
    <w:rsid w:val="00EF27A8"/>
    <w:rsid w:val="00EF4E71"/>
    <w:rsid w:val="00F00A86"/>
    <w:rsid w:val="00F067A7"/>
    <w:rsid w:val="00F11F64"/>
    <w:rsid w:val="00F143D7"/>
    <w:rsid w:val="00F32239"/>
    <w:rsid w:val="00F40B8A"/>
    <w:rsid w:val="00F42C33"/>
    <w:rsid w:val="00F473CC"/>
    <w:rsid w:val="00F50967"/>
    <w:rsid w:val="00F5106F"/>
    <w:rsid w:val="00F56A3F"/>
    <w:rsid w:val="00F61216"/>
    <w:rsid w:val="00F71EE7"/>
    <w:rsid w:val="00F7290F"/>
    <w:rsid w:val="00F8019A"/>
    <w:rsid w:val="00F82669"/>
    <w:rsid w:val="00F90E11"/>
    <w:rsid w:val="00F948CD"/>
    <w:rsid w:val="00FA2DA7"/>
    <w:rsid w:val="00FA6E70"/>
    <w:rsid w:val="00FB006B"/>
    <w:rsid w:val="00FB6571"/>
    <w:rsid w:val="00FC3D8F"/>
    <w:rsid w:val="00FE7DB5"/>
    <w:rsid w:val="00FF4AD9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,"/>
  <w:listSeparator w:val=";"/>
  <w14:docId w14:val="482AAE73"/>
  <w15:chartTrackingRefBased/>
  <w15:docId w15:val="{FB57D49B-0B0D-473C-9AC4-973467DA4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A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9A7A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A7A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A7A3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A7A3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A7A3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A7A3A"/>
    <w:pPr>
      <w:outlineLvl w:val="5"/>
    </w:pPr>
  </w:style>
  <w:style w:type="paragraph" w:styleId="Heading7">
    <w:name w:val="heading 7"/>
    <w:basedOn w:val="H6"/>
    <w:next w:val="Normal"/>
    <w:qFormat/>
    <w:rsid w:val="009A7A3A"/>
    <w:pPr>
      <w:outlineLvl w:val="6"/>
    </w:pPr>
  </w:style>
  <w:style w:type="paragraph" w:styleId="Heading8">
    <w:name w:val="heading 8"/>
    <w:basedOn w:val="Heading1"/>
    <w:next w:val="Normal"/>
    <w:qFormat/>
    <w:rsid w:val="009A7A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7A3A"/>
    <w:pPr>
      <w:outlineLvl w:val="8"/>
    </w:pPr>
  </w:style>
  <w:style w:type="character" w:default="1" w:styleId="DefaultParagraphFont">
    <w:name w:val="Default Paragraph Font"/>
    <w:semiHidden/>
    <w:rsid w:val="009A7A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7A3A"/>
  </w:style>
  <w:style w:type="paragraph" w:styleId="Header">
    <w:name w:val="header"/>
    <w:link w:val="HeaderChar"/>
    <w:rsid w:val="009A7A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rsid w:val="009A7A3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A7A3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9A7A3A"/>
    <w:pPr>
      <w:spacing w:before="180"/>
      <w:ind w:left="2693" w:hanging="2693"/>
    </w:pPr>
    <w:rPr>
      <w:b/>
    </w:rPr>
  </w:style>
  <w:style w:type="paragraph" w:styleId="TOC1">
    <w:name w:val="toc 1"/>
    <w:semiHidden/>
    <w:rsid w:val="009A7A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A7A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9A7A3A"/>
    <w:pPr>
      <w:ind w:left="1701" w:hanging="1701"/>
    </w:pPr>
  </w:style>
  <w:style w:type="paragraph" w:styleId="TOC4">
    <w:name w:val="toc 4"/>
    <w:basedOn w:val="TOC3"/>
    <w:semiHidden/>
    <w:rsid w:val="009A7A3A"/>
    <w:pPr>
      <w:ind w:left="1418" w:hanging="1418"/>
    </w:pPr>
  </w:style>
  <w:style w:type="paragraph" w:styleId="TOC3">
    <w:name w:val="toc 3"/>
    <w:basedOn w:val="TOC2"/>
    <w:semiHidden/>
    <w:rsid w:val="009A7A3A"/>
    <w:pPr>
      <w:ind w:left="1134" w:hanging="1134"/>
    </w:pPr>
  </w:style>
  <w:style w:type="paragraph" w:styleId="TOC2">
    <w:name w:val="toc 2"/>
    <w:basedOn w:val="TOC1"/>
    <w:semiHidden/>
    <w:rsid w:val="009A7A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7A3A"/>
    <w:pPr>
      <w:ind w:left="284"/>
    </w:pPr>
  </w:style>
  <w:style w:type="paragraph" w:styleId="Index1">
    <w:name w:val="index 1"/>
    <w:basedOn w:val="Normal"/>
    <w:semiHidden/>
    <w:rsid w:val="009A7A3A"/>
    <w:pPr>
      <w:keepLines/>
      <w:spacing w:after="0"/>
    </w:pPr>
  </w:style>
  <w:style w:type="paragraph" w:customStyle="1" w:styleId="ZH">
    <w:name w:val="ZH"/>
    <w:rsid w:val="009A7A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A7A3A"/>
    <w:pPr>
      <w:outlineLvl w:val="9"/>
    </w:pPr>
  </w:style>
  <w:style w:type="paragraph" w:styleId="ListNumber2">
    <w:name w:val="List Number 2"/>
    <w:basedOn w:val="ListNumber"/>
    <w:rsid w:val="009A7A3A"/>
    <w:pPr>
      <w:ind w:left="851"/>
    </w:pPr>
  </w:style>
  <w:style w:type="character" w:styleId="FootnoteReference">
    <w:name w:val="footnote reference"/>
    <w:basedOn w:val="DefaultParagraphFont"/>
    <w:semiHidden/>
    <w:rsid w:val="009A7A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A7A3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9A7A3A"/>
    <w:rPr>
      <w:b/>
    </w:rPr>
  </w:style>
  <w:style w:type="paragraph" w:customStyle="1" w:styleId="TAC">
    <w:name w:val="TAC"/>
    <w:basedOn w:val="TAL"/>
    <w:rsid w:val="009A7A3A"/>
    <w:pPr>
      <w:jc w:val="center"/>
    </w:pPr>
  </w:style>
  <w:style w:type="paragraph" w:customStyle="1" w:styleId="TF">
    <w:name w:val="TF"/>
    <w:basedOn w:val="TH"/>
    <w:rsid w:val="009A7A3A"/>
    <w:pPr>
      <w:keepNext w:val="0"/>
      <w:spacing w:before="0" w:after="240"/>
    </w:pPr>
  </w:style>
  <w:style w:type="paragraph" w:customStyle="1" w:styleId="NO">
    <w:name w:val="NO"/>
    <w:basedOn w:val="Normal"/>
    <w:rsid w:val="009A7A3A"/>
    <w:pPr>
      <w:keepLines/>
      <w:ind w:left="1135" w:hanging="851"/>
    </w:pPr>
  </w:style>
  <w:style w:type="paragraph" w:styleId="TOC9">
    <w:name w:val="toc 9"/>
    <w:basedOn w:val="TOC8"/>
    <w:semiHidden/>
    <w:rsid w:val="009A7A3A"/>
    <w:pPr>
      <w:ind w:left="1418" w:hanging="1418"/>
    </w:pPr>
  </w:style>
  <w:style w:type="paragraph" w:customStyle="1" w:styleId="EX">
    <w:name w:val="EX"/>
    <w:basedOn w:val="Normal"/>
    <w:rsid w:val="009A7A3A"/>
    <w:pPr>
      <w:keepLines/>
      <w:ind w:left="1702" w:hanging="1418"/>
    </w:pPr>
  </w:style>
  <w:style w:type="paragraph" w:customStyle="1" w:styleId="FP">
    <w:name w:val="FP"/>
    <w:basedOn w:val="Normal"/>
    <w:rsid w:val="009A7A3A"/>
    <w:pPr>
      <w:spacing w:after="0"/>
    </w:pPr>
  </w:style>
  <w:style w:type="paragraph" w:customStyle="1" w:styleId="LD">
    <w:name w:val="LD"/>
    <w:rsid w:val="009A7A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A7A3A"/>
    <w:pPr>
      <w:spacing w:after="0"/>
    </w:pPr>
  </w:style>
  <w:style w:type="paragraph" w:customStyle="1" w:styleId="EW">
    <w:name w:val="EW"/>
    <w:basedOn w:val="EX"/>
    <w:rsid w:val="009A7A3A"/>
    <w:pPr>
      <w:spacing w:after="0"/>
    </w:pPr>
  </w:style>
  <w:style w:type="paragraph" w:styleId="TOC6">
    <w:name w:val="toc 6"/>
    <w:basedOn w:val="TOC5"/>
    <w:next w:val="Normal"/>
    <w:semiHidden/>
    <w:rsid w:val="009A7A3A"/>
    <w:pPr>
      <w:ind w:left="1985" w:hanging="1985"/>
    </w:pPr>
  </w:style>
  <w:style w:type="paragraph" w:styleId="TOC7">
    <w:name w:val="toc 7"/>
    <w:basedOn w:val="TOC6"/>
    <w:next w:val="Normal"/>
    <w:semiHidden/>
    <w:rsid w:val="009A7A3A"/>
    <w:pPr>
      <w:ind w:left="2268" w:hanging="2268"/>
    </w:pPr>
  </w:style>
  <w:style w:type="paragraph" w:styleId="ListBullet2">
    <w:name w:val="List Bullet 2"/>
    <w:basedOn w:val="ListBullet"/>
    <w:rsid w:val="009A7A3A"/>
    <w:pPr>
      <w:ind w:left="851"/>
    </w:pPr>
  </w:style>
  <w:style w:type="paragraph" w:styleId="ListBullet3">
    <w:name w:val="List Bullet 3"/>
    <w:basedOn w:val="ListBullet2"/>
    <w:rsid w:val="009A7A3A"/>
    <w:pPr>
      <w:ind w:left="1135"/>
    </w:pPr>
  </w:style>
  <w:style w:type="paragraph" w:styleId="ListNumber">
    <w:name w:val="List Number"/>
    <w:basedOn w:val="List"/>
    <w:rsid w:val="009A7A3A"/>
  </w:style>
  <w:style w:type="paragraph" w:customStyle="1" w:styleId="EQ">
    <w:name w:val="EQ"/>
    <w:basedOn w:val="Normal"/>
    <w:next w:val="Normal"/>
    <w:rsid w:val="009A7A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A7A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7A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7A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A7A3A"/>
    <w:pPr>
      <w:jc w:val="right"/>
    </w:pPr>
  </w:style>
  <w:style w:type="paragraph" w:customStyle="1" w:styleId="H6">
    <w:name w:val="H6"/>
    <w:basedOn w:val="Heading5"/>
    <w:next w:val="Normal"/>
    <w:rsid w:val="009A7A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7A3A"/>
    <w:pPr>
      <w:ind w:left="851" w:hanging="851"/>
    </w:pPr>
  </w:style>
  <w:style w:type="paragraph" w:customStyle="1" w:styleId="TAL">
    <w:name w:val="TAL"/>
    <w:basedOn w:val="Normal"/>
    <w:rsid w:val="009A7A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A7A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A7A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A7A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A7A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A7A3A"/>
    <w:pPr>
      <w:framePr w:wrap="notBeside" w:y="16161"/>
    </w:pPr>
  </w:style>
  <w:style w:type="character" w:customStyle="1" w:styleId="ZGSM">
    <w:name w:val="ZGSM"/>
    <w:rsid w:val="009A7A3A"/>
  </w:style>
  <w:style w:type="paragraph" w:styleId="List2">
    <w:name w:val="List 2"/>
    <w:basedOn w:val="List"/>
    <w:rsid w:val="009A7A3A"/>
    <w:pPr>
      <w:ind w:left="851"/>
    </w:pPr>
  </w:style>
  <w:style w:type="paragraph" w:customStyle="1" w:styleId="ZG">
    <w:name w:val="ZG"/>
    <w:rsid w:val="009A7A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A7A3A"/>
    <w:pPr>
      <w:ind w:left="1135"/>
    </w:pPr>
  </w:style>
  <w:style w:type="paragraph" w:styleId="List4">
    <w:name w:val="List 4"/>
    <w:basedOn w:val="List3"/>
    <w:rsid w:val="009A7A3A"/>
    <w:pPr>
      <w:ind w:left="1418"/>
    </w:pPr>
  </w:style>
  <w:style w:type="paragraph" w:styleId="List5">
    <w:name w:val="List 5"/>
    <w:basedOn w:val="List4"/>
    <w:rsid w:val="009A7A3A"/>
    <w:pPr>
      <w:ind w:left="1702"/>
    </w:pPr>
  </w:style>
  <w:style w:type="paragraph" w:customStyle="1" w:styleId="EditorsNote">
    <w:name w:val="Editor's Note"/>
    <w:basedOn w:val="NO"/>
    <w:rsid w:val="009A7A3A"/>
    <w:rPr>
      <w:color w:val="FF0000"/>
    </w:rPr>
  </w:style>
  <w:style w:type="paragraph" w:styleId="List">
    <w:name w:val="List"/>
    <w:basedOn w:val="Normal"/>
    <w:rsid w:val="009A7A3A"/>
    <w:pPr>
      <w:ind w:left="568" w:hanging="284"/>
    </w:pPr>
  </w:style>
  <w:style w:type="paragraph" w:styleId="ListBullet">
    <w:name w:val="List Bullet"/>
    <w:basedOn w:val="List"/>
    <w:rsid w:val="009A7A3A"/>
  </w:style>
  <w:style w:type="paragraph" w:styleId="ListBullet4">
    <w:name w:val="List Bullet 4"/>
    <w:basedOn w:val="ListBullet3"/>
    <w:rsid w:val="009A7A3A"/>
    <w:pPr>
      <w:ind w:left="1418"/>
    </w:pPr>
  </w:style>
  <w:style w:type="paragraph" w:styleId="ListBullet5">
    <w:name w:val="List Bullet 5"/>
    <w:basedOn w:val="ListBullet4"/>
    <w:rsid w:val="009A7A3A"/>
    <w:pPr>
      <w:ind w:left="1702"/>
    </w:pPr>
  </w:style>
  <w:style w:type="paragraph" w:customStyle="1" w:styleId="B2">
    <w:name w:val="B2"/>
    <w:basedOn w:val="List2"/>
    <w:rsid w:val="009A7A3A"/>
  </w:style>
  <w:style w:type="paragraph" w:customStyle="1" w:styleId="B3">
    <w:name w:val="B3"/>
    <w:basedOn w:val="List3"/>
    <w:rsid w:val="009A7A3A"/>
  </w:style>
  <w:style w:type="paragraph" w:customStyle="1" w:styleId="B4">
    <w:name w:val="B4"/>
    <w:basedOn w:val="List4"/>
    <w:rsid w:val="009A7A3A"/>
  </w:style>
  <w:style w:type="paragraph" w:customStyle="1" w:styleId="B5">
    <w:name w:val="B5"/>
    <w:basedOn w:val="List5"/>
    <w:rsid w:val="009A7A3A"/>
  </w:style>
  <w:style w:type="paragraph" w:customStyle="1" w:styleId="ZTD">
    <w:name w:val="ZTD"/>
    <w:basedOn w:val="ZB"/>
    <w:rsid w:val="009A7A3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7D6C44"/>
    <w:rPr>
      <w:rFonts w:ascii="Arial" w:eastAsia="Times New Roman" w:hAnsi="Arial"/>
      <w:b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6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23003-j40.</cp:lastModifiedBy>
  <cp:revision>2</cp:revision>
  <cp:lastPrinted>2002-04-23T07:10:00Z</cp:lastPrinted>
  <dcterms:created xsi:type="dcterms:W3CDTF">2025-11-05T08:57:00Z</dcterms:created>
  <dcterms:modified xsi:type="dcterms:W3CDTF">2025-11-05T08:57:00Z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