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CA5056" w14:textId="5CCB92FB" w:rsidR="00B652AC" w:rsidRPr="00A4356C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#158</w:t>
      </w:r>
      <w:r w:rsidRPr="00A4356C">
        <w:rPr>
          <w:b/>
          <w:noProof/>
          <w:sz w:val="24"/>
        </w:rPr>
        <w:tab/>
      </w:r>
      <w:r>
        <w:rPr>
          <w:b/>
          <w:noProof/>
          <w:sz w:val="24"/>
        </w:rPr>
        <w:t>C1-25</w:t>
      </w:r>
      <w:r w:rsidR="00E543F6">
        <w:rPr>
          <w:b/>
          <w:noProof/>
          <w:sz w:val="24"/>
        </w:rPr>
        <w:t>7124</w:t>
      </w:r>
    </w:p>
    <w:p w14:paraId="3D789423" w14:textId="7BF3CEB6" w:rsidR="00B652AC" w:rsidRDefault="00FE68B0" w:rsidP="00B652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5D7D296" w14:textId="77777777" w:rsidR="00B652AC" w:rsidRPr="00FE68B0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68814C6B" w14:textId="77777777" w:rsidR="00FE68B0" w:rsidRPr="00FE68B0" w:rsidRDefault="00FE68B0" w:rsidP="00FE68B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3GPP TSG-CT WG3 Meeting #144</w:t>
      </w:r>
      <w:r w:rsidRPr="00FE68B0">
        <w:rPr>
          <w:b/>
          <w:noProof/>
          <w:color w:val="D9D9D9" w:themeColor="background1" w:themeShade="D9"/>
          <w:sz w:val="24"/>
        </w:rPr>
        <w:tab/>
        <w:t>C3-255038</w:t>
      </w:r>
    </w:p>
    <w:p w14:paraId="435DA227" w14:textId="77777777" w:rsidR="00FE68B0" w:rsidRPr="00FE68B0" w:rsidRDefault="00FE68B0" w:rsidP="00FE68B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Dallas, US; 17 – 21 November, 2025</w:t>
      </w:r>
      <w:r w:rsidRPr="00FE68B0">
        <w:rPr>
          <w:b/>
          <w:noProof/>
          <w:color w:val="D9D9D9" w:themeColor="background1" w:themeShade="D9"/>
          <w:sz w:val="24"/>
        </w:rPr>
        <w:tab/>
      </w:r>
    </w:p>
    <w:p w14:paraId="7A22809D" w14:textId="77777777" w:rsidR="00FE68B0" w:rsidRPr="00FE68B0" w:rsidRDefault="00FE68B0" w:rsidP="00FE68B0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</w:p>
    <w:p w14:paraId="53B6B675" w14:textId="37EBF469" w:rsidR="00B652AC" w:rsidRPr="00FE68B0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3GPP TSG-CT WG3 Meeting #132</w:t>
      </w:r>
      <w:r w:rsidRPr="00FE68B0">
        <w:rPr>
          <w:b/>
          <w:noProof/>
          <w:color w:val="D9D9D9" w:themeColor="background1" w:themeShade="D9"/>
          <w:sz w:val="24"/>
        </w:rPr>
        <w:tab/>
        <w:t>C4-25</w:t>
      </w:r>
      <w:r w:rsidR="00E62272" w:rsidRPr="00FE68B0">
        <w:rPr>
          <w:b/>
          <w:noProof/>
          <w:color w:val="D9D9D9" w:themeColor="background1" w:themeShade="D9"/>
          <w:sz w:val="24"/>
        </w:rPr>
        <w:t>5198</w:t>
      </w:r>
    </w:p>
    <w:p w14:paraId="23828AE9" w14:textId="013B7834" w:rsidR="00B652AC" w:rsidRPr="00FE68B0" w:rsidRDefault="00B652AC" w:rsidP="00B652AC">
      <w:pPr>
        <w:pStyle w:val="CRCoverPage"/>
        <w:tabs>
          <w:tab w:val="right" w:pos="9639"/>
        </w:tabs>
        <w:spacing w:after="0"/>
        <w:rPr>
          <w:b/>
          <w:noProof/>
          <w:color w:val="D9D9D9" w:themeColor="background1" w:themeShade="D9"/>
          <w:sz w:val="24"/>
        </w:rPr>
      </w:pPr>
      <w:r w:rsidRPr="00FE68B0">
        <w:rPr>
          <w:b/>
          <w:noProof/>
          <w:color w:val="D9D9D9" w:themeColor="background1" w:themeShade="D9"/>
          <w:sz w:val="24"/>
        </w:rPr>
        <w:t>Dallas, US; 17 – 21 November, 2025</w:t>
      </w:r>
    </w:p>
    <w:p w14:paraId="52CFA543" w14:textId="77777777" w:rsidR="00BC2B52" w:rsidRPr="00FE68B0" w:rsidRDefault="00BC2B52" w:rsidP="00BC2B52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 w:cs="Arial"/>
          <w:b/>
          <w:color w:val="D9D9D9" w:themeColor="background1" w:themeShade="D9"/>
          <w:sz w:val="24"/>
          <w:lang w:eastAsia="zh-CN"/>
        </w:rPr>
      </w:pPr>
    </w:p>
    <w:p w14:paraId="6B417959" w14:textId="245AB95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 xml:space="preserve">Huawei, </w:t>
      </w:r>
      <w:proofErr w:type="spellStart"/>
      <w:r w:rsidR="00F94831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  <w:proofErr w:type="spellEnd"/>
    </w:p>
    <w:p w14:paraId="49D92DA3" w14:textId="5B180C4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F9451E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5A2C4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>Study on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the</w:t>
      </w:r>
      <w:r w:rsidR="001C134F" w:rsidRPr="001C134F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B4124">
        <w:rPr>
          <w:rFonts w:ascii="Arial" w:eastAsia="Batang" w:hAnsi="Arial" w:cs="Arial"/>
          <w:b/>
          <w:sz w:val="24"/>
          <w:szCs w:val="24"/>
          <w:lang w:eastAsia="zh-CN"/>
        </w:rPr>
        <w:t>Protocol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for 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>AI Agent</w:t>
      </w:r>
      <w:r w:rsidR="00686C4F">
        <w:rPr>
          <w:rFonts w:ascii="Arial" w:eastAsia="Batang" w:hAnsi="Arial" w:cs="Arial"/>
          <w:b/>
          <w:sz w:val="24"/>
          <w:szCs w:val="24"/>
          <w:lang w:eastAsia="zh-CN"/>
        </w:rPr>
        <w:t xml:space="preserve"> and 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>AI</w:t>
      </w:r>
      <w:r w:rsidR="009B115A">
        <w:rPr>
          <w:rFonts w:ascii="Arial" w:eastAsia="Batang" w:hAnsi="Arial" w:cs="Arial"/>
          <w:b/>
          <w:sz w:val="24"/>
          <w:szCs w:val="24"/>
          <w:lang w:eastAsia="zh-CN"/>
        </w:rPr>
        <w:t xml:space="preserve"> framework</w:t>
      </w:r>
      <w:r w:rsidR="0025566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1760F">
        <w:rPr>
          <w:rFonts w:ascii="Arial" w:eastAsia="Batang" w:hAnsi="Arial" w:cs="Arial"/>
          <w:b/>
          <w:sz w:val="24"/>
          <w:szCs w:val="24"/>
          <w:lang w:eastAsia="zh-CN"/>
        </w:rPr>
        <w:t>in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 xml:space="preserve"> the </w:t>
      </w:r>
      <w:r w:rsidR="003131BF">
        <w:rPr>
          <w:rFonts w:ascii="Arial" w:eastAsia="Batang" w:hAnsi="Arial" w:cs="Arial"/>
          <w:b/>
          <w:sz w:val="24"/>
          <w:szCs w:val="24"/>
          <w:lang w:eastAsia="zh-CN"/>
        </w:rPr>
        <w:t>6</w:t>
      </w:r>
      <w:r w:rsidR="00B74116">
        <w:rPr>
          <w:rFonts w:ascii="Arial" w:eastAsia="Batang" w:hAnsi="Arial" w:cs="Arial"/>
          <w:b/>
          <w:sz w:val="24"/>
          <w:szCs w:val="24"/>
          <w:lang w:eastAsia="zh-CN"/>
        </w:rPr>
        <w:t>G System</w:t>
      </w:r>
    </w:p>
    <w:p w14:paraId="66ACF610" w14:textId="1B261DF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468BC60" w14:textId="3323187C" w:rsidR="001E489F" w:rsidRDefault="001E489F" w:rsidP="00FE68B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97CDC" w:rsidRPr="00597CDC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 xml:space="preserve"> (CT1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A30B93" w:rsidRPr="00664641">
        <w:rPr>
          <w:rFonts w:ascii="Arial" w:hAnsi="Arial" w:hint="eastAsia"/>
          <w:b/>
          <w:sz w:val="24"/>
          <w:szCs w:val="24"/>
          <w:lang w:val="en-US" w:eastAsia="zh-CN"/>
        </w:rPr>
        <w:t xml:space="preserve"> </w:t>
      </w:r>
      <w:r w:rsidR="00374B0D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 xml:space="preserve"> (CT3</w:t>
      </w:r>
      <w:r w:rsidR="00C17BAD">
        <w:rPr>
          <w:rFonts w:ascii="Arial" w:eastAsia="Batang" w:hAnsi="Arial"/>
          <w:b/>
          <w:sz w:val="24"/>
          <w:szCs w:val="24"/>
          <w:lang w:val="en-US" w:eastAsia="zh-CN"/>
        </w:rPr>
        <w:t>) /</w:t>
      </w:r>
      <w:r w:rsidR="00A30B93" w:rsidRPr="00664641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374B0D" w:rsidRPr="00374B0D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  <w:r w:rsidR="00FE68B0">
        <w:rPr>
          <w:rFonts w:ascii="Arial" w:eastAsia="Batang" w:hAnsi="Arial"/>
          <w:b/>
          <w:sz w:val="24"/>
          <w:szCs w:val="24"/>
          <w:lang w:val="en-US" w:eastAsia="zh-CN"/>
        </w:rPr>
        <w:t xml:space="preserve"> (CT4</w:t>
      </w:r>
      <w:bookmarkStart w:id="0" w:name="_GoBack"/>
      <w:bookmarkEnd w:id="0"/>
      <w:r w:rsidR="00A30B93" w:rsidRPr="001B4ABD">
        <w:rPr>
          <w:rFonts w:ascii="Arial" w:eastAsia="Batang" w:hAnsi="Arial"/>
          <w:b/>
          <w:sz w:val="24"/>
          <w:szCs w:val="24"/>
          <w:lang w:val="en-US" w:eastAsia="zh-CN"/>
        </w:rPr>
        <w:t>)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B5ADC52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1C134F">
        <w:rPr>
          <w:lang w:eastAsia="ja-JP"/>
        </w:rPr>
        <w:t xml:space="preserve">Study </w:t>
      </w:r>
      <w:r w:rsidR="00895C94" w:rsidRPr="00895C94">
        <w:rPr>
          <w:lang w:eastAsia="ja-JP"/>
        </w:rPr>
        <w:t xml:space="preserve">on the 3GPP </w:t>
      </w:r>
      <w:r w:rsidR="00AF3AAB" w:rsidRPr="00AF3AAB">
        <w:rPr>
          <w:lang w:eastAsia="ja-JP"/>
        </w:rPr>
        <w:t xml:space="preserve">Protocol for </w:t>
      </w:r>
      <w:r w:rsidR="009B115A" w:rsidRPr="009B115A">
        <w:rPr>
          <w:lang w:eastAsia="ja-JP"/>
        </w:rPr>
        <w:t>AI Agent</w:t>
      </w:r>
      <w:r w:rsidR="00167A6B">
        <w:rPr>
          <w:lang w:eastAsia="ja-JP"/>
        </w:rPr>
        <w:t xml:space="preserve"> and </w:t>
      </w:r>
      <w:r w:rsidR="009B115A" w:rsidRPr="009B115A">
        <w:rPr>
          <w:lang w:eastAsia="ja-JP"/>
        </w:rPr>
        <w:t>AI framework</w:t>
      </w:r>
      <w:r w:rsidR="00895C94" w:rsidRPr="00895C94">
        <w:rPr>
          <w:lang w:eastAsia="ja-JP"/>
        </w:rPr>
        <w:t xml:space="preserve"> </w:t>
      </w:r>
      <w:r w:rsidR="00B1760F">
        <w:rPr>
          <w:lang w:eastAsia="ja-JP"/>
        </w:rPr>
        <w:t>in</w:t>
      </w:r>
      <w:r w:rsidR="00895C94" w:rsidRPr="00895C94">
        <w:rPr>
          <w:lang w:eastAsia="ja-JP"/>
        </w:rPr>
        <w:t xml:space="preserve"> the </w:t>
      </w:r>
      <w:r w:rsidR="003131BF">
        <w:rPr>
          <w:lang w:eastAsia="ja-JP"/>
        </w:rPr>
        <w:t>6</w:t>
      </w:r>
      <w:r w:rsidR="00895C94" w:rsidRPr="00895C94">
        <w:rPr>
          <w:lang w:eastAsia="ja-JP"/>
        </w:rPr>
        <w:t>G System</w:t>
      </w:r>
    </w:p>
    <w:p w14:paraId="4520DCE2" w14:textId="774A07E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D97E37">
        <w:rPr>
          <w:lang w:eastAsia="ja-JP"/>
        </w:rPr>
        <w:t>FS_</w:t>
      </w:r>
      <w:r w:rsidR="007D29E0">
        <w:rPr>
          <w:lang w:eastAsia="ja-JP"/>
        </w:rPr>
        <w:t>6G</w:t>
      </w:r>
      <w:r w:rsidR="00A91F88">
        <w:rPr>
          <w:lang w:eastAsia="ja-JP"/>
        </w:rPr>
        <w:t>_</w:t>
      </w:r>
      <w:r w:rsidR="00EB4124">
        <w:rPr>
          <w:lang w:eastAsia="ja-JP"/>
        </w:rPr>
        <w:t>AP</w:t>
      </w:r>
      <w:r w:rsidR="00E41F57">
        <w:rPr>
          <w:lang w:eastAsia="ja-JP"/>
        </w:rPr>
        <w:t>-CT</w:t>
      </w:r>
    </w:p>
    <w:p w14:paraId="15B1DB90" w14:textId="28B2E120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DC1F6D" w:rsidRPr="00DC1F6D">
        <w:rPr>
          <w:highlight w:val="yellow"/>
          <w:lang w:eastAsia="ja-JP"/>
        </w:rPr>
        <w:t>XXXXXXXX</w:t>
      </w:r>
    </w:p>
    <w:p w14:paraId="6340F223" w14:textId="4DCB6F4C" w:rsidR="001E489F" w:rsidRDefault="001E489F" w:rsidP="001E489F">
      <w:pPr>
        <w:pStyle w:val="Guidance"/>
      </w:pPr>
    </w:p>
    <w:p w14:paraId="4D9605DA" w14:textId="0ED8905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5875D6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3E3D506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24FB9DC" w:rsidR="001E489F" w:rsidRDefault="007907E1" w:rsidP="005875D6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Heading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6BB8A88" w:rsidR="007861B8" w:rsidRPr="009A5F94" w:rsidRDefault="009A5F94" w:rsidP="005875D6">
            <w:pPr>
              <w:pStyle w:val="TAC"/>
              <w:rPr>
                <w:b/>
                <w:bCs/>
              </w:rPr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92"/>
        <w:gridCol w:w="992"/>
        <w:gridCol w:w="5919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A08F6">
        <w:trPr>
          <w:cantSplit/>
          <w:jc w:val="center"/>
        </w:trPr>
        <w:tc>
          <w:tcPr>
            <w:tcW w:w="1410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919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A08F6">
        <w:trPr>
          <w:cantSplit/>
          <w:jc w:val="center"/>
        </w:trPr>
        <w:tc>
          <w:tcPr>
            <w:tcW w:w="1410" w:type="dxa"/>
          </w:tcPr>
          <w:p w14:paraId="68BCEFEC" w14:textId="46D85D1D" w:rsidR="001E489F" w:rsidRDefault="00113C47" w:rsidP="005875D6">
            <w:pPr>
              <w:pStyle w:val="TAL"/>
            </w:pPr>
            <w:r>
              <w:t>N/A</w:t>
            </w:r>
          </w:p>
        </w:tc>
        <w:tc>
          <w:tcPr>
            <w:tcW w:w="992" w:type="dxa"/>
          </w:tcPr>
          <w:p w14:paraId="334D300A" w14:textId="092A9489" w:rsidR="001E489F" w:rsidRDefault="001E489F" w:rsidP="005875D6">
            <w:pPr>
              <w:pStyle w:val="TAL"/>
            </w:pPr>
          </w:p>
        </w:tc>
        <w:tc>
          <w:tcPr>
            <w:tcW w:w="992" w:type="dxa"/>
          </w:tcPr>
          <w:p w14:paraId="3338BA6A" w14:textId="6BC895E0" w:rsidR="001E489F" w:rsidRDefault="001E489F" w:rsidP="005875D6">
            <w:pPr>
              <w:pStyle w:val="TAL"/>
            </w:pPr>
          </w:p>
        </w:tc>
        <w:tc>
          <w:tcPr>
            <w:tcW w:w="5919" w:type="dxa"/>
          </w:tcPr>
          <w:p w14:paraId="225432A0" w14:textId="3BF2C6FC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470A5184" w:rsidR="0045620A" w:rsidRDefault="0045620A" w:rsidP="0045620A">
            <w:pPr>
              <w:pStyle w:val="TAL"/>
            </w:pPr>
            <w:r w:rsidRPr="00B662D0">
              <w:t>1050110</w:t>
            </w:r>
          </w:p>
        </w:tc>
        <w:tc>
          <w:tcPr>
            <w:tcW w:w="3326" w:type="dxa"/>
          </w:tcPr>
          <w:p w14:paraId="3AC061FD" w14:textId="6EE189AD" w:rsidR="0045620A" w:rsidRDefault="0045620A" w:rsidP="0045620A">
            <w:pPr>
              <w:pStyle w:val="TAL"/>
            </w:pPr>
            <w:r w:rsidRPr="00B662D0">
              <w:t>Study on 6G Use Cases and Service Requirements</w:t>
            </w:r>
          </w:p>
        </w:tc>
        <w:tc>
          <w:tcPr>
            <w:tcW w:w="5099" w:type="dxa"/>
          </w:tcPr>
          <w:p w14:paraId="017BF4B1" w14:textId="700DCDD8" w:rsidR="0045620A" w:rsidRPr="0045620A" w:rsidRDefault="0045620A" w:rsidP="0045620A">
            <w:pPr>
              <w:pStyle w:val="TAL"/>
            </w:pPr>
            <w:r w:rsidRPr="0045620A">
              <w:t>Stage 1 study on 6G use cases and service requirements</w:t>
            </w:r>
            <w:r w:rsidR="0062147B">
              <w:t>.</w:t>
            </w:r>
          </w:p>
        </w:tc>
      </w:tr>
      <w:tr w:rsidR="00520EE1" w14:paraId="1BBF3FCC" w14:textId="77777777" w:rsidTr="005875D6">
        <w:trPr>
          <w:cantSplit/>
          <w:jc w:val="center"/>
        </w:trPr>
        <w:tc>
          <w:tcPr>
            <w:tcW w:w="1101" w:type="dxa"/>
          </w:tcPr>
          <w:p w14:paraId="1E345207" w14:textId="6B6D9518" w:rsidR="00520EE1" w:rsidRPr="00B662D0" w:rsidRDefault="006A4CB5" w:rsidP="00520EE1">
            <w:pPr>
              <w:pStyle w:val="TAL"/>
            </w:pPr>
            <w:r w:rsidRPr="0062147B">
              <w:t>1080057</w:t>
            </w:r>
          </w:p>
        </w:tc>
        <w:tc>
          <w:tcPr>
            <w:tcW w:w="3326" w:type="dxa"/>
          </w:tcPr>
          <w:p w14:paraId="583BA152" w14:textId="431DCA6D" w:rsidR="00520EE1" w:rsidRPr="00B662D0" w:rsidRDefault="006A4CB5" w:rsidP="00520EE1">
            <w:pPr>
              <w:pStyle w:val="TAL"/>
            </w:pPr>
            <w:r w:rsidRPr="009F71BD">
              <w:rPr>
                <w:lang w:eastAsia="ja-JP"/>
              </w:rPr>
              <w:t>Study on Architecture for 6G System</w:t>
            </w:r>
          </w:p>
        </w:tc>
        <w:tc>
          <w:tcPr>
            <w:tcW w:w="5099" w:type="dxa"/>
          </w:tcPr>
          <w:p w14:paraId="02A8AB46" w14:textId="449B5F09" w:rsidR="00520EE1" w:rsidRPr="0045620A" w:rsidRDefault="006A4CB5" w:rsidP="00520EE1">
            <w:pPr>
              <w:pStyle w:val="TAL"/>
            </w:pPr>
            <w:r>
              <w:rPr>
                <w:lang w:eastAsia="ja-JP"/>
              </w:rPr>
              <w:t>S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age 2 </w:t>
            </w:r>
            <w:r w:rsidR="00520EE1" w:rsidRPr="009F71BD">
              <w:rPr>
                <w:lang w:eastAsia="ja-JP"/>
              </w:rPr>
              <w:t>Study on Architecture for 6G System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06C09D8" w14:textId="585B501D" w:rsidR="007A788A" w:rsidRDefault="007A788A" w:rsidP="007A788A">
      <w:r>
        <w:t>With the</w:t>
      </w:r>
      <w:r w:rsidR="00577219">
        <w:t xml:space="preserve"> capability to</w:t>
      </w:r>
      <w:r>
        <w:t xml:space="preserve"> support </w:t>
      </w:r>
      <w:r w:rsidRPr="007A788A">
        <w:t xml:space="preserve">more complex communication scenarios and </w:t>
      </w:r>
      <w:r w:rsidR="00577219">
        <w:t>handle</w:t>
      </w:r>
      <w:r w:rsidRPr="007A788A">
        <w:t xml:space="preserve"> high</w:t>
      </w:r>
      <w:r w:rsidR="00577219">
        <w:t>-volume</w:t>
      </w:r>
      <w:r w:rsidRPr="007A788A">
        <w:t xml:space="preserve"> data exchange and processing, optimizing the service experience for end users and improving network efficiency in an automated, real-time and flexible manner</w:t>
      </w:r>
      <w:r w:rsidR="00D3743B">
        <w:t>,</w:t>
      </w:r>
      <w:r w:rsidR="00D3743B" w:rsidRPr="00D3743B">
        <w:t xml:space="preserve"> </w:t>
      </w:r>
      <w:r w:rsidR="00D3743B">
        <w:t xml:space="preserve">the </w:t>
      </w:r>
      <w:r w:rsidR="004206D3" w:rsidRPr="004206D3">
        <w:t>Artificial Intelligence</w:t>
      </w:r>
      <w:r w:rsidR="004206D3">
        <w:t xml:space="preserve"> (</w:t>
      </w:r>
      <w:r w:rsidR="00D3743B">
        <w:t>AI</w:t>
      </w:r>
      <w:r w:rsidR="004206D3">
        <w:t>)</w:t>
      </w:r>
      <w:r w:rsidR="00D3743B">
        <w:t xml:space="preserve"> related functions</w:t>
      </w:r>
      <w:r w:rsidRPr="007A788A">
        <w:t xml:space="preserve"> ha</w:t>
      </w:r>
      <w:r w:rsidR="004E574C">
        <w:rPr>
          <w:rFonts w:hint="eastAsia"/>
          <w:lang w:eastAsia="zh-CN"/>
        </w:rPr>
        <w:t>ve</w:t>
      </w:r>
      <w:r>
        <w:t xml:space="preserve"> been </w:t>
      </w:r>
      <w:r w:rsidR="004E574C">
        <w:t xml:space="preserve">specified </w:t>
      </w:r>
      <w:r>
        <w:t>in 5G</w:t>
      </w:r>
      <w:r w:rsidR="00D10C32">
        <w:t xml:space="preserve"> </w:t>
      </w:r>
      <w:r w:rsidR="00177C1A">
        <w:t>system</w:t>
      </w:r>
      <w:r w:rsidRPr="007A788A">
        <w:t>.</w:t>
      </w:r>
    </w:p>
    <w:p w14:paraId="1A6178AB" w14:textId="4A81C264" w:rsidR="007A788A" w:rsidRDefault="007A788A" w:rsidP="007A788A">
      <w:r w:rsidRPr="007A788A">
        <w:t xml:space="preserve">As </w:t>
      </w:r>
      <w:r w:rsidR="00D61178">
        <w:t>diverse types</w:t>
      </w:r>
      <w:r w:rsidRPr="007A788A">
        <w:t xml:space="preserve"> of intelligent terminals </w:t>
      </w:r>
      <w:r w:rsidR="00D61178">
        <w:t>connect to</w:t>
      </w:r>
      <w:r w:rsidRPr="007A788A">
        <w:t xml:space="preserve"> the network, further evolution of mobile networks towards intelligence has become an inevitable trend. </w:t>
      </w:r>
      <w:r w:rsidR="00D61178">
        <w:t>Within 3GPP, t</w:t>
      </w:r>
      <w:r w:rsidRPr="007A788A">
        <w:t>here is consensus that the next generation mobile network natively supports AI</w:t>
      </w:r>
      <w:r w:rsidR="00856FBE">
        <w:t>. For instance</w:t>
      </w:r>
      <w:r w:rsidR="00D5591F">
        <w:t>,</w:t>
      </w:r>
      <w:r w:rsidRPr="007A788A">
        <w:t xml:space="preserve"> </w:t>
      </w:r>
      <w:r w:rsidR="00D5591F">
        <w:t>t</w:t>
      </w:r>
      <w:r w:rsidRPr="007A788A">
        <w:t>he us</w:t>
      </w:r>
      <w:r w:rsidR="00856FBE">
        <w:t>e cases and requirements for</w:t>
      </w:r>
      <w:r w:rsidR="00D5591F">
        <w:t xml:space="preserve"> </w:t>
      </w:r>
      <w:r w:rsidR="00856FBE" w:rsidRPr="00F9618C">
        <w:t>"</w:t>
      </w:r>
      <w:r w:rsidR="00D5591F">
        <w:t>AI for</w:t>
      </w:r>
      <w:r w:rsidRPr="007A788A">
        <w:t xml:space="preserve"> network</w:t>
      </w:r>
      <w:r w:rsidR="00856FBE" w:rsidRPr="00F9618C">
        <w:t>"</w:t>
      </w:r>
      <w:r w:rsidRPr="007A788A">
        <w:t xml:space="preserve"> and </w:t>
      </w:r>
      <w:r w:rsidR="00856FBE" w:rsidRPr="00F9618C">
        <w:t>"</w:t>
      </w:r>
      <w:r w:rsidRPr="007A788A">
        <w:t>network for AI</w:t>
      </w:r>
      <w:r w:rsidR="00856FBE" w:rsidRPr="00F9618C">
        <w:t>"</w:t>
      </w:r>
      <w:r w:rsidRPr="007A788A">
        <w:t xml:space="preserve"> have been </w:t>
      </w:r>
      <w:r w:rsidR="00856FBE">
        <w:t>explored</w:t>
      </w:r>
      <w:r w:rsidRPr="007A788A">
        <w:t xml:space="preserve"> in </w:t>
      </w:r>
      <w:r w:rsidR="00FB646B">
        <w:t xml:space="preserve">3GPP </w:t>
      </w:r>
      <w:r w:rsidRPr="007A788A">
        <w:t xml:space="preserve">SA1 </w:t>
      </w:r>
      <w:r w:rsidR="00D5591F">
        <w:t xml:space="preserve">TR </w:t>
      </w:r>
      <w:r w:rsidRPr="007A788A">
        <w:t>22.870.</w:t>
      </w:r>
    </w:p>
    <w:p w14:paraId="7DA7DF16" w14:textId="3BECDAD2" w:rsidR="00FB646B" w:rsidRPr="007A788A" w:rsidRDefault="00FB646B" w:rsidP="007A788A">
      <w:pPr>
        <w:rPr>
          <w:lang w:eastAsia="zh-CN"/>
        </w:rPr>
      </w:pPr>
      <w:r>
        <w:rPr>
          <w:rFonts w:hint="eastAsia"/>
          <w:lang w:eastAsia="zh-CN"/>
        </w:rPr>
        <w:t>3</w:t>
      </w:r>
      <w:r>
        <w:rPr>
          <w:lang w:eastAsia="zh-CN"/>
        </w:rPr>
        <w:t xml:space="preserve">GPP SA2 </w:t>
      </w:r>
      <w:r>
        <w:t>is currently working on the system architecture for 6G</w:t>
      </w:r>
      <w:r w:rsidR="00ED3BB8">
        <w:t xml:space="preserve"> system, </w:t>
      </w:r>
      <w:r w:rsidR="00AE2875">
        <w:t>e.g. WT#</w:t>
      </w:r>
      <w:r w:rsidR="00AE2875" w:rsidRPr="00A96052">
        <w:t>3</w:t>
      </w:r>
      <w:r w:rsidR="00AE2875">
        <w:t xml:space="preserve"> support of AI Agent</w:t>
      </w:r>
      <w:r w:rsidR="004206D3">
        <w:t xml:space="preserve"> and AI framework</w:t>
      </w:r>
      <w:r w:rsidR="00AE2875">
        <w:t xml:space="preserve">, </w:t>
      </w:r>
      <w:r w:rsidR="00ED3BB8">
        <w:t xml:space="preserve">as indicated in the </w:t>
      </w:r>
      <w:r w:rsidR="00C553F1">
        <w:t>3GPP TR 23.801-01.</w:t>
      </w:r>
    </w:p>
    <w:p w14:paraId="32BE78C8" w14:textId="6760DDB9" w:rsidR="00D5591F" w:rsidRDefault="00D5591F" w:rsidP="00D5591F">
      <w:r w:rsidRPr="00D5591F">
        <w:t xml:space="preserve">It is </w:t>
      </w:r>
      <w:r w:rsidR="00856FBE">
        <w:t>important to</w:t>
      </w:r>
      <w:r w:rsidRPr="00D5591F">
        <w:t xml:space="preserve"> not</w:t>
      </w:r>
      <w:r w:rsidR="00856FBE">
        <w:t>e</w:t>
      </w:r>
      <w:r w:rsidRPr="00D5591F">
        <w:t xml:space="preserve"> that the global industry has already </w:t>
      </w:r>
      <w:r>
        <w:t xml:space="preserve">started the research and practical application on </w:t>
      </w:r>
      <w:r w:rsidRPr="00D5591F">
        <w:t>protocols</w:t>
      </w:r>
      <w:r>
        <w:t xml:space="preserve"> for </w:t>
      </w:r>
      <w:r w:rsidR="00856FBE" w:rsidRPr="00856FBE">
        <w:t>AI</w:t>
      </w:r>
      <w:r w:rsidR="00E93F56" w:rsidRPr="00E93F56">
        <w:t xml:space="preserve"> </w:t>
      </w:r>
      <w:r w:rsidR="00E93F56">
        <w:t>Agent</w:t>
      </w:r>
      <w:r w:rsidR="00856FBE" w:rsidRPr="00856FBE">
        <w:t xml:space="preserve"> communication</w:t>
      </w:r>
      <w:r w:rsidRPr="00D5591F">
        <w:t xml:space="preserve">. These industry practices provide </w:t>
      </w:r>
      <w:r w:rsidR="00A85718">
        <w:t xml:space="preserve">valuable input for </w:t>
      </w:r>
      <w:r w:rsidRPr="00D5591F">
        <w:t>3GPP that can be used for reference</w:t>
      </w:r>
      <w:r w:rsidR="00A85718">
        <w:t xml:space="preserve">, </w:t>
      </w:r>
      <w:r w:rsidR="00A85718" w:rsidRPr="00A85718">
        <w:t>highlighting the need for standardization to prevent fragmentation in the protocol ecosystem</w:t>
      </w:r>
      <w:r w:rsidRPr="00D5591F">
        <w:t>.</w:t>
      </w:r>
    </w:p>
    <w:p w14:paraId="293AA72B" w14:textId="54C14B68" w:rsidR="001E489F" w:rsidRPr="006C2E80" w:rsidRDefault="00D81F0B" w:rsidP="00131003">
      <w:r>
        <w:t>The expected work in CT</w:t>
      </w:r>
      <w:r w:rsidR="00D5591F">
        <w:t xml:space="preserve"> WG</w:t>
      </w:r>
      <w:r w:rsidR="00F77B54">
        <w:t>s</w:t>
      </w:r>
      <w:r>
        <w:t xml:space="preserve"> </w:t>
      </w:r>
      <w:r w:rsidR="00316371">
        <w:t xml:space="preserve">within this study item </w:t>
      </w:r>
      <w:r>
        <w:t xml:space="preserve">will include </w:t>
      </w:r>
      <w:r w:rsidR="00C13049">
        <w:t>the</w:t>
      </w:r>
      <w:r>
        <w:t xml:space="preserve"> </w:t>
      </w:r>
      <w:r w:rsidR="00316371">
        <w:t xml:space="preserve">analysis and </w:t>
      </w:r>
      <w:r w:rsidR="00C13049">
        <w:t xml:space="preserve">study on the </w:t>
      </w:r>
      <w:r>
        <w:t xml:space="preserve">stage 3 protocol </w:t>
      </w:r>
      <w:r w:rsidR="00C13049">
        <w:t xml:space="preserve">requirements, </w:t>
      </w:r>
      <w:r>
        <w:t xml:space="preserve">selection and </w:t>
      </w:r>
      <w:r w:rsidR="00C13049">
        <w:t>interface design</w:t>
      </w:r>
      <w:r w:rsidR="008079F0">
        <w:t xml:space="preserve"> for </w:t>
      </w:r>
      <w:r w:rsidR="00C13049">
        <w:t xml:space="preserve">the </w:t>
      </w:r>
      <w:r w:rsidR="009B115A" w:rsidRPr="009B115A">
        <w:t>AI Agent</w:t>
      </w:r>
      <w:r w:rsidR="00C13049">
        <w:t xml:space="preserve"> and </w:t>
      </w:r>
      <w:r w:rsidR="009B115A" w:rsidRPr="009B115A">
        <w:t>AI framework</w:t>
      </w:r>
      <w:r w:rsidR="008079F0">
        <w:t xml:space="preserve"> in</w:t>
      </w:r>
      <w:r>
        <w:t xml:space="preserve"> the </w:t>
      </w:r>
      <w:r w:rsidR="007D29E0">
        <w:t>6G</w:t>
      </w:r>
      <w:r>
        <w:t xml:space="preserve"> system.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0BB1E040" w14:textId="30808817" w:rsidR="00760E93" w:rsidRDefault="00BE4A3A" w:rsidP="000F1DEE">
      <w:pPr>
        <w:jc w:val="both"/>
      </w:pPr>
      <w:r>
        <w:t xml:space="preserve">The objective of this study item is to </w:t>
      </w:r>
      <w:r w:rsidR="007C62AC">
        <w:t>study</w:t>
      </w:r>
      <w:r>
        <w:t xml:space="preserve"> the </w:t>
      </w:r>
      <w:r w:rsidR="007C62AC">
        <w:t xml:space="preserve">candidate </w:t>
      </w:r>
      <w:r>
        <w:t>stage 3 protocol</w:t>
      </w:r>
      <w:r>
        <w:rPr>
          <w:lang w:val="en-US"/>
        </w:rPr>
        <w:t xml:space="preserve"> </w:t>
      </w:r>
      <w:r w:rsidR="00543197">
        <w:rPr>
          <w:lang w:val="en-US"/>
        </w:rPr>
        <w:t xml:space="preserve">for </w:t>
      </w:r>
      <w:r w:rsidR="009B115A" w:rsidRPr="009B115A">
        <w:rPr>
          <w:lang w:val="en-US"/>
        </w:rPr>
        <w:t>AI Agent</w:t>
      </w:r>
      <w:r w:rsidR="00B254C1">
        <w:rPr>
          <w:lang w:val="en-US"/>
        </w:rPr>
        <w:t xml:space="preserve"> and </w:t>
      </w:r>
      <w:r w:rsidR="009B115A" w:rsidRPr="009B115A">
        <w:rPr>
          <w:lang w:val="en-US"/>
        </w:rPr>
        <w:t>AI framework</w:t>
      </w:r>
      <w:r>
        <w:rPr>
          <w:lang w:val="en-US"/>
        </w:rPr>
        <w:t xml:space="preserve"> in the </w:t>
      </w:r>
      <w:r w:rsidR="007D29E0">
        <w:rPr>
          <w:lang w:eastAsia="ja-JP"/>
        </w:rPr>
        <w:t>6G</w:t>
      </w:r>
      <w:r>
        <w:rPr>
          <w:lang w:val="en-US"/>
        </w:rPr>
        <w:t xml:space="preserve"> System</w:t>
      </w:r>
      <w:r w:rsidR="008C3EAF">
        <w:rPr>
          <w:lang w:val="en-US"/>
        </w:rPr>
        <w:t xml:space="preserve"> to support the use cases </w:t>
      </w:r>
      <w:r w:rsidR="00762041">
        <w:rPr>
          <w:lang w:val="en-US"/>
        </w:rPr>
        <w:t xml:space="preserve">as </w:t>
      </w:r>
      <w:r w:rsidR="005740E1">
        <w:rPr>
          <w:lang w:val="en-US"/>
        </w:rPr>
        <w:t>defined</w:t>
      </w:r>
      <w:r w:rsidR="00FA2F92" w:rsidRPr="00FA2F92">
        <w:t xml:space="preserve"> in </w:t>
      </w:r>
      <w:bookmarkStart w:id="1" w:name="specType1"/>
      <w:r w:rsidR="00C55DC4">
        <w:t xml:space="preserve">3GPP </w:t>
      </w:r>
      <w:r w:rsidR="00FA2F92" w:rsidRPr="00FA2F92">
        <w:t>TR</w:t>
      </w:r>
      <w:bookmarkEnd w:id="1"/>
      <w:r w:rsidR="00FA2F92" w:rsidRPr="00FA2F92">
        <w:t xml:space="preserve"> </w:t>
      </w:r>
      <w:bookmarkStart w:id="2" w:name="specNumber"/>
      <w:r w:rsidR="00FA2F92" w:rsidRPr="00FA2F92">
        <w:t>22.8</w:t>
      </w:r>
      <w:bookmarkEnd w:id="2"/>
      <w:r w:rsidR="00FA2F92" w:rsidRPr="00FA2F92">
        <w:rPr>
          <w:rFonts w:hint="eastAsia"/>
        </w:rPr>
        <w:t>70</w:t>
      </w:r>
      <w:r w:rsidR="00762041">
        <w:t xml:space="preserve">, and the stage 2 requirements as defined in </w:t>
      </w:r>
      <w:r w:rsidR="00C55DC4">
        <w:t xml:space="preserve">3GPP </w:t>
      </w:r>
      <w:r w:rsidR="00762041">
        <w:t>TR 23.801-01</w:t>
      </w:r>
      <w:r>
        <w:t>.</w:t>
      </w:r>
    </w:p>
    <w:p w14:paraId="02DB7976" w14:textId="7E9CAB3A" w:rsidR="00B615A4" w:rsidRDefault="000F1DEE" w:rsidP="000F1DEE">
      <w:pPr>
        <w:jc w:val="both"/>
        <w:rPr>
          <w:lang w:eastAsia="zh-CN"/>
        </w:rPr>
      </w:pPr>
      <w:r>
        <w:t>T</w:t>
      </w:r>
      <w:r w:rsidR="00B615A4" w:rsidRPr="0068211D">
        <w:t xml:space="preserve">he </w:t>
      </w:r>
      <w:r w:rsidR="00760E93">
        <w:rPr>
          <w:rFonts w:hint="eastAsia"/>
          <w:lang w:eastAsia="zh-CN"/>
        </w:rPr>
        <w:t>identified</w:t>
      </w:r>
      <w:r w:rsidR="00760E93">
        <w:t xml:space="preserve"> </w:t>
      </w:r>
      <w:r w:rsidR="00B615A4">
        <w:t xml:space="preserve">areas of </w:t>
      </w:r>
      <w:r w:rsidR="00760E93">
        <w:t xml:space="preserve">the </w:t>
      </w:r>
      <w:r w:rsidR="00307E41">
        <w:t xml:space="preserve">stage 3 </w:t>
      </w:r>
      <w:r w:rsidR="00B615A4">
        <w:t>work will include</w:t>
      </w:r>
      <w:r w:rsidR="00B57EA4">
        <w:t xml:space="preserve"> </w:t>
      </w:r>
      <w:r w:rsidR="00B615A4" w:rsidRPr="0068211D">
        <w:t xml:space="preserve">(non-exhaustive, </w:t>
      </w:r>
      <w:r w:rsidR="003F037B">
        <w:t>will be updated</w:t>
      </w:r>
      <w:r w:rsidR="00B615A4" w:rsidRPr="0068211D">
        <w:t xml:space="preserve"> based </w:t>
      </w:r>
      <w:r w:rsidR="00B615A4">
        <w:t xml:space="preserve">on </w:t>
      </w:r>
      <w:r w:rsidR="00712554">
        <w:t xml:space="preserve">stage </w:t>
      </w:r>
      <w:r w:rsidR="00B615A4">
        <w:t>2)</w:t>
      </w:r>
      <w:r w:rsidR="00B615A4">
        <w:rPr>
          <w:rFonts w:hint="eastAsia"/>
          <w:lang w:eastAsia="zh-CN"/>
        </w:rPr>
        <w:t>:</w:t>
      </w:r>
    </w:p>
    <w:p w14:paraId="5DEF37B3" w14:textId="5B61BA78" w:rsidR="003647FD" w:rsidRDefault="003647FD" w:rsidP="003647F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lastRenderedPageBreak/>
        <w:t>WT#</w:t>
      </w:r>
      <w:r w:rsidRPr="008F30FD">
        <w:rPr>
          <w:rFonts w:hint="eastAsia"/>
          <w:lang w:val="en-US" w:eastAsia="zh-CN"/>
        </w:rPr>
        <w:t>1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F278A7" w:rsidRPr="00CE4EF8">
        <w:rPr>
          <w:lang w:val="en-US" w:eastAsia="zh-CN"/>
        </w:rPr>
        <w:t xml:space="preserve">the </w:t>
      </w:r>
      <w:r w:rsidR="000B143B" w:rsidRPr="00CE4EF8">
        <w:rPr>
          <w:lang w:val="en-US" w:eastAsia="zh-CN"/>
        </w:rPr>
        <w:t xml:space="preserve">protocol </w:t>
      </w:r>
      <w:r w:rsidR="008402EA" w:rsidRPr="00CE4EF8">
        <w:rPr>
          <w:lang w:val="en-US" w:eastAsia="zh-CN"/>
        </w:rPr>
        <w:t>requirements</w:t>
      </w:r>
      <w:r w:rsidR="008402EA">
        <w:rPr>
          <w:lang w:val="en-US" w:eastAsia="zh-CN"/>
        </w:rPr>
        <w:t xml:space="preserve"> </w:t>
      </w:r>
      <w:r w:rsidR="000B143B">
        <w:t xml:space="preserve">for </w:t>
      </w:r>
      <w:r w:rsidR="000B143B" w:rsidRPr="009865F8">
        <w:t>AI Agent</w:t>
      </w:r>
      <w:r w:rsidR="00A74C74">
        <w:t xml:space="preserve"> and </w:t>
      </w:r>
      <w:r w:rsidR="00E6516D" w:rsidRPr="009865F8">
        <w:t xml:space="preserve">AI </w:t>
      </w:r>
      <w:r w:rsidR="00E6516D">
        <w:t>framework</w:t>
      </w:r>
      <w:r w:rsidRPr="008F30FD">
        <w:rPr>
          <w:rFonts w:hint="eastAsia"/>
          <w:lang w:val="en-US" w:eastAsia="zh-CN"/>
        </w:rPr>
        <w:t>:</w:t>
      </w:r>
    </w:p>
    <w:p w14:paraId="0A4C7B42" w14:textId="469E9D56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1.1.</w:t>
      </w:r>
      <w:r>
        <w:rPr>
          <w:lang w:val="en-US" w:eastAsia="zh-CN"/>
        </w:rPr>
        <w:tab/>
      </w:r>
      <w:r>
        <w:rPr>
          <w:lang w:val="en-US"/>
        </w:rPr>
        <w:t xml:space="preserve">the interfaces for the 6G </w:t>
      </w:r>
      <w:r w:rsidR="00B93A9D">
        <w:rPr>
          <w:lang w:val="en-US"/>
        </w:rPr>
        <w:t xml:space="preserve">AI </w:t>
      </w:r>
      <w:r>
        <w:rPr>
          <w:lang w:val="en-US"/>
        </w:rPr>
        <w:t>use cases and requirements,</w:t>
      </w:r>
      <w:r w:rsidRPr="00A06C8B">
        <w:rPr>
          <w:lang w:val="en-US" w:eastAsia="zh-CN"/>
        </w:rPr>
        <w:t xml:space="preserve"> </w:t>
      </w:r>
      <w:r>
        <w:rPr>
          <w:lang w:val="en-US"/>
        </w:rPr>
        <w:t xml:space="preserve">including </w:t>
      </w:r>
      <w:r>
        <w:t xml:space="preserve">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>
        <w:t>AI A</w:t>
      </w:r>
      <w:r w:rsidRPr="00F51F8E">
        <w:t xml:space="preserve">gent </w:t>
      </w:r>
      <w:r>
        <w:t>on UE</w:t>
      </w:r>
      <w:r w:rsidRPr="00CB0DE1">
        <w:rPr>
          <w:lang w:eastAsia="zh-CN"/>
        </w:rPr>
        <w:t xml:space="preserve"> </w:t>
      </w:r>
      <w:r w:rsidRPr="00CB0DE1">
        <w:rPr>
          <w:rFonts w:hint="eastAsia"/>
          <w:lang w:eastAsia="zh-CN"/>
        </w:rPr>
        <w:t>via</w:t>
      </w:r>
      <w:r w:rsidRPr="00CB0DE1">
        <w:rPr>
          <w:lang w:eastAsia="zh-CN"/>
        </w:rPr>
        <w:t xml:space="preserve"> operator</w:t>
      </w:r>
      <w:r w:rsidRPr="00CB0DE1">
        <w:rPr>
          <w:rFonts w:hint="eastAsia"/>
          <w:lang w:eastAsia="zh-CN"/>
        </w:rPr>
        <w:t>s</w:t>
      </w:r>
      <w:r w:rsidRPr="00CB0DE1">
        <w:rPr>
          <w:lang w:eastAsia="zh-CN"/>
        </w:rPr>
        <w:t>’ network</w:t>
      </w:r>
      <w:r>
        <w:t>, between AI Agent</w:t>
      </w:r>
      <w:r w:rsidRPr="00F51F8E">
        <w:t xml:space="preserve"> </w:t>
      </w:r>
      <w:r>
        <w:t>on UE and AI Agent</w:t>
      </w:r>
      <w:r w:rsidRPr="00F51F8E">
        <w:t xml:space="preserve"> </w:t>
      </w:r>
      <w:r>
        <w:t xml:space="preserve">in core network, between </w:t>
      </w:r>
      <w:r w:rsidRPr="009865F8">
        <w:t>AI Agent</w:t>
      </w:r>
      <w:r>
        <w:t>s within core network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and between AI Agent in the network and the </w:t>
      </w:r>
      <w:r w:rsidR="0009617D">
        <w:rPr>
          <w:lang w:eastAsia="zh-CN"/>
        </w:rPr>
        <w:t>3</w:t>
      </w:r>
      <w:r w:rsidR="0009617D" w:rsidRPr="00A90535">
        <w:rPr>
          <w:vertAlign w:val="superscript"/>
          <w:lang w:eastAsia="zh-CN"/>
        </w:rPr>
        <w:t>rd</w:t>
      </w:r>
      <w:r w:rsidR="0009617D">
        <w:rPr>
          <w:lang w:eastAsia="zh-CN"/>
        </w:rPr>
        <w:t xml:space="preserve"> party </w:t>
      </w:r>
      <w:r>
        <w:rPr>
          <w:lang w:eastAsia="zh-CN"/>
        </w:rPr>
        <w:t>AI agent</w:t>
      </w:r>
      <w:r>
        <w:rPr>
          <w:lang w:val="en-US" w:eastAsia="zh-CN"/>
        </w:rPr>
        <w:t>;</w:t>
      </w:r>
    </w:p>
    <w:p w14:paraId="33214781" w14:textId="2E4FE36A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1.2.</w:t>
      </w:r>
      <w:r w:rsidRPr="005B50E9">
        <w:rPr>
          <w:rFonts w:hint="eastAsia"/>
          <w:lang w:val="en-US" w:eastAsia="zh-CN"/>
        </w:rPr>
        <w:tab/>
      </w:r>
      <w:r w:rsidRPr="004206D3">
        <w:rPr>
          <w:lang w:val="en-US" w:eastAsia="ko-KR"/>
        </w:rPr>
        <w:t>the communication characteristics and protocol requirements of these interfaces</w:t>
      </w:r>
      <w:r>
        <w:rPr>
          <w:lang w:val="en-US" w:eastAsia="zh-CN"/>
        </w:rPr>
        <w:t>; and</w:t>
      </w:r>
    </w:p>
    <w:p w14:paraId="078EBF45" w14:textId="56399E5B" w:rsidR="00BA453E" w:rsidRP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1.3.</w:t>
      </w:r>
      <w:r>
        <w:rPr>
          <w:lang w:val="en-US" w:eastAsia="zh-CN"/>
        </w:rPr>
        <w:tab/>
      </w:r>
      <w:r>
        <w:rPr>
          <w:lang w:val="en-US" w:eastAsia="ko-KR"/>
        </w:rPr>
        <w:t>the interoperability with 5G CN AI/ML framework</w:t>
      </w:r>
      <w:r>
        <w:rPr>
          <w:lang w:val="en-US" w:eastAsia="zh-CN"/>
        </w:rPr>
        <w:t>.</w:t>
      </w:r>
    </w:p>
    <w:p w14:paraId="7A9F0CC0" w14:textId="469E25B2" w:rsidR="00E6516D" w:rsidRDefault="00E6516D" w:rsidP="00E6516D">
      <w:pPr>
        <w:pStyle w:val="B1"/>
        <w:rPr>
          <w:lang w:val="en-US" w:eastAsia="zh-CN"/>
        </w:rPr>
      </w:pPr>
      <w:r w:rsidRPr="008F30FD">
        <w:rPr>
          <w:lang w:val="en-US" w:eastAsia="zh-CN"/>
        </w:rPr>
        <w:t>WT#</w:t>
      </w:r>
      <w:r>
        <w:rPr>
          <w:lang w:val="en-US" w:eastAsia="zh-CN"/>
        </w:rPr>
        <w:t>2</w:t>
      </w:r>
      <w:r w:rsidRPr="008F30FD">
        <w:rPr>
          <w:lang w:val="en-US" w:eastAsia="zh-CN"/>
        </w:rPr>
        <w:t>: s</w:t>
      </w:r>
      <w:r w:rsidRPr="008F30FD">
        <w:rPr>
          <w:rFonts w:hint="eastAsia"/>
          <w:lang w:val="en-US" w:eastAsia="zh-CN"/>
        </w:rPr>
        <w:t xml:space="preserve">tudy on </w:t>
      </w:r>
      <w:r w:rsidR="00970EB2">
        <w:rPr>
          <w:lang w:val="en-US" w:eastAsia="zh-CN"/>
        </w:rPr>
        <w:t xml:space="preserve">the </w:t>
      </w:r>
      <w:r w:rsidRPr="00CE4EF8">
        <w:rPr>
          <w:lang w:val="en-US" w:eastAsia="zh-CN"/>
        </w:rPr>
        <w:t xml:space="preserve">protocol </w:t>
      </w:r>
      <w:r w:rsidRPr="00CE4EF8">
        <w:t>selection and interface design</w:t>
      </w:r>
      <w:r>
        <w:t xml:space="preserve"> for </w:t>
      </w:r>
      <w:r w:rsidR="008402EA">
        <w:t>AI Agent</w:t>
      </w:r>
      <w:r w:rsidR="00A74C74">
        <w:t xml:space="preserve"> and </w:t>
      </w:r>
      <w:r w:rsidRPr="009865F8">
        <w:t xml:space="preserve">AI </w:t>
      </w:r>
      <w:r>
        <w:t>framework</w:t>
      </w:r>
      <w:r w:rsidRPr="008F30FD">
        <w:rPr>
          <w:rFonts w:hint="eastAsia"/>
          <w:lang w:val="en-US" w:eastAsia="zh-CN"/>
        </w:rPr>
        <w:t>:</w:t>
      </w:r>
    </w:p>
    <w:p w14:paraId="58C3228B" w14:textId="41CA0A1C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2.1.</w:t>
      </w:r>
      <w:r>
        <w:rPr>
          <w:lang w:val="en-US" w:eastAsia="zh-CN"/>
        </w:rPr>
        <w:tab/>
        <w:t>the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key aspects/mechanisms</w:t>
      </w:r>
      <w:r w:rsidRPr="007E3B08">
        <w:rPr>
          <w:rFonts w:hint="eastAsia"/>
          <w:lang w:val="en-US" w:eastAsia="ko-KR"/>
        </w:rPr>
        <w:t xml:space="preserve"> </w:t>
      </w:r>
      <w:r>
        <w:rPr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the </w:t>
      </w:r>
      <w:r>
        <w:rPr>
          <w:lang w:val="en-US" w:eastAsia="zh-CN"/>
        </w:rPr>
        <w:t>candidate protocols</w:t>
      </w:r>
      <w:r>
        <w:rPr>
          <w:lang w:val="en-US"/>
        </w:rPr>
        <w:t xml:space="preserve">, </w:t>
      </w:r>
      <w:r>
        <w:t>including the AI A</w:t>
      </w:r>
      <w:r w:rsidRPr="00701605">
        <w:t xml:space="preserve">gent communication protocols and frameworks from </w:t>
      </w:r>
      <w:r>
        <w:t>other SDOs</w:t>
      </w:r>
      <w:r w:rsidRPr="00701605">
        <w:t xml:space="preserve"> (e.g., IETF)</w:t>
      </w:r>
      <w:r w:rsidR="00C86BC1" w:rsidRPr="00C86BC1">
        <w:t xml:space="preserve"> </w:t>
      </w:r>
      <w:r w:rsidR="00C86BC1">
        <w:t>and the industry</w:t>
      </w:r>
      <w:r>
        <w:rPr>
          <w:lang w:val="en-US" w:eastAsia="zh-CN"/>
        </w:rPr>
        <w:t>;</w:t>
      </w:r>
    </w:p>
    <w:p w14:paraId="511100D7" w14:textId="40AA6892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2.2.</w:t>
      </w:r>
      <w:r>
        <w:rPr>
          <w:lang w:val="en-US" w:eastAsia="zh-CN"/>
        </w:rPr>
        <w:tab/>
      </w:r>
      <w:r>
        <w:rPr>
          <w:lang w:val="en-US"/>
        </w:rPr>
        <w:t>the</w:t>
      </w:r>
      <w:r w:rsidRPr="001654A5">
        <w:rPr>
          <w:lang w:eastAsia="zh-CN"/>
        </w:rPr>
        <w:t xml:space="preserve"> AI capabilities</w:t>
      </w:r>
      <w:r>
        <w:rPr>
          <w:lang w:eastAsia="zh-CN"/>
        </w:rPr>
        <w:t xml:space="preserve"> related </w:t>
      </w:r>
      <w:r>
        <w:rPr>
          <w:lang w:val="en-US"/>
        </w:rPr>
        <w:t xml:space="preserve">communications </w:t>
      </w:r>
      <w:r>
        <w:rPr>
          <w:lang w:eastAsia="zh-CN"/>
        </w:rPr>
        <w:t>in</w:t>
      </w:r>
      <w:r w:rsidRPr="001654A5">
        <w:rPr>
          <w:lang w:eastAsia="zh-CN"/>
        </w:rPr>
        <w:t xml:space="preserve"> the 6G CN, e.g. ML model </w:t>
      </w:r>
      <w:r>
        <w:rPr>
          <w:lang w:eastAsia="zh-CN"/>
        </w:rPr>
        <w:t xml:space="preserve">provisioning, </w:t>
      </w:r>
      <w:r w:rsidRPr="001654A5">
        <w:rPr>
          <w:lang w:eastAsia="zh-CN"/>
        </w:rPr>
        <w:t>inferencing, training and monitoring</w:t>
      </w:r>
      <w:r>
        <w:rPr>
          <w:lang w:val="en-US" w:eastAsia="zh-CN"/>
        </w:rPr>
        <w:t>; and</w:t>
      </w:r>
    </w:p>
    <w:p w14:paraId="145A29D9" w14:textId="7711D3FD" w:rsidR="00BA453E" w:rsidRDefault="00BA453E" w:rsidP="002E3DA1">
      <w:pPr>
        <w:pStyle w:val="B3"/>
        <w:ind w:left="851"/>
        <w:rPr>
          <w:lang w:val="en-US" w:eastAsia="zh-CN"/>
        </w:rPr>
      </w:pPr>
      <w:r>
        <w:rPr>
          <w:lang w:val="en-US" w:eastAsia="zh-CN"/>
        </w:rPr>
        <w:t>2.3.</w:t>
      </w:r>
      <w:r w:rsidRPr="005B50E9">
        <w:rPr>
          <w:rFonts w:hint="eastAsia"/>
          <w:lang w:val="en-US" w:eastAsia="zh-CN"/>
        </w:rPr>
        <w:tab/>
      </w:r>
      <w:r>
        <w:rPr>
          <w:lang w:eastAsia="zh-CN"/>
        </w:rPr>
        <w:t xml:space="preserve">the interoperability with 5G CN </w:t>
      </w:r>
      <w:r>
        <w:rPr>
          <w:lang w:val="en-US" w:eastAsia="ko-KR"/>
        </w:rPr>
        <w:t>AI</w:t>
      </w:r>
      <w:r w:rsidRPr="001654A5">
        <w:rPr>
          <w:lang w:eastAsia="zh-CN"/>
        </w:rPr>
        <w:t>/ML</w:t>
      </w:r>
      <w:r>
        <w:rPr>
          <w:lang w:val="en-US" w:eastAsia="ko-KR"/>
        </w:rPr>
        <w:t xml:space="preserve"> framework</w:t>
      </w:r>
      <w:r w:rsidR="002E3DA1">
        <w:rPr>
          <w:lang w:val="en-US" w:eastAsia="ko-KR"/>
        </w:rPr>
        <w:t>.</w:t>
      </w:r>
    </w:p>
    <w:p w14:paraId="09D09DD7" w14:textId="27AA6E53" w:rsidR="00B57EA4" w:rsidRDefault="00B615A4" w:rsidP="00B615A4">
      <w:r w:rsidRPr="0068211D">
        <w:t>For CT1</w:t>
      </w:r>
      <w:r w:rsidR="009865F8">
        <w:t xml:space="preserve">, </w:t>
      </w:r>
      <w:r w:rsidR="009865F8" w:rsidRPr="0068211D">
        <w:t>the expected work includes</w:t>
      </w:r>
      <w:r w:rsidR="009F71A7">
        <w:t xml:space="preserve"> the study on</w:t>
      </w:r>
      <w:r w:rsidR="009865F8">
        <w:t>:</w:t>
      </w:r>
    </w:p>
    <w:p w14:paraId="799C6F82" w14:textId="70981FBA" w:rsidR="00B57EA4" w:rsidRDefault="009865F8" w:rsidP="00737E2B">
      <w:pPr>
        <w:pStyle w:val="B2"/>
        <w:numPr>
          <w:ilvl w:val="0"/>
          <w:numId w:val="17"/>
        </w:numPr>
      </w:pPr>
      <w:r>
        <w:rPr>
          <w:lang w:val="en-US"/>
        </w:rPr>
        <w:t>the</w:t>
      </w:r>
      <w:r w:rsidR="00D7762A">
        <w:rPr>
          <w:lang w:val="en-US"/>
        </w:rPr>
        <w:t xml:space="preserve"> </w:t>
      </w:r>
      <w:r>
        <w:t>protocol</w:t>
      </w:r>
      <w:r w:rsidR="00D7762A" w:rsidRPr="00D7762A">
        <w:t xml:space="preserve"> </w:t>
      </w:r>
      <w:r w:rsidR="006E3414">
        <w:t>requirements</w:t>
      </w:r>
      <w:r w:rsidR="009005EB">
        <w:t xml:space="preserve"> and</w:t>
      </w:r>
      <w:r w:rsidR="006E3414">
        <w:t xml:space="preserve"> </w:t>
      </w:r>
      <w:r w:rsidR="00D7762A">
        <w:t xml:space="preserve">interface </w:t>
      </w:r>
      <w:r w:rsidR="000A015A">
        <w:t>design</w:t>
      </w:r>
      <w:r>
        <w:t xml:space="preserve"> for the </w:t>
      </w:r>
      <w:r>
        <w:rPr>
          <w:rFonts w:eastAsia="Times New Roman"/>
        </w:rPr>
        <w:t xml:space="preserve">communication </w:t>
      </w:r>
      <w:r w:rsidRPr="00F51F8E">
        <w:t xml:space="preserve">between </w:t>
      </w:r>
      <w:r w:rsidR="00701605">
        <w:t>AI A</w:t>
      </w:r>
      <w:r w:rsidRPr="00F51F8E">
        <w:t xml:space="preserve">gent </w:t>
      </w:r>
      <w:r w:rsidR="00701605">
        <w:t>on UE</w:t>
      </w:r>
      <w:r w:rsidR="009F71A7">
        <w:t xml:space="preserve"> </w:t>
      </w:r>
      <w:r w:rsidR="009F71A7" w:rsidRPr="00CB0DE1">
        <w:rPr>
          <w:rFonts w:hint="eastAsia"/>
          <w:lang w:eastAsia="zh-CN"/>
        </w:rPr>
        <w:t>via</w:t>
      </w:r>
      <w:r w:rsidR="009F71A7" w:rsidRPr="00CB0DE1">
        <w:rPr>
          <w:lang w:eastAsia="zh-CN"/>
        </w:rPr>
        <w:t xml:space="preserve"> operator</w:t>
      </w:r>
      <w:r w:rsidR="009F71A7" w:rsidRPr="00CB0DE1">
        <w:rPr>
          <w:rFonts w:hint="eastAsia"/>
          <w:lang w:eastAsia="zh-CN"/>
        </w:rPr>
        <w:t>s</w:t>
      </w:r>
      <w:r w:rsidR="009F71A7" w:rsidRPr="00CB0DE1">
        <w:rPr>
          <w:lang w:eastAsia="zh-CN"/>
        </w:rPr>
        <w:t>’ network</w:t>
      </w:r>
      <w:r w:rsidR="00EC18BF">
        <w:t xml:space="preserve">, and </w:t>
      </w:r>
      <w:r w:rsidR="00EC18BF">
        <w:rPr>
          <w:rFonts w:eastAsia="Times New Roman"/>
        </w:rPr>
        <w:t xml:space="preserve">communication </w:t>
      </w:r>
      <w:r w:rsidR="00EC18BF" w:rsidRPr="00F51F8E">
        <w:t xml:space="preserve">between </w:t>
      </w:r>
      <w:r w:rsidR="00EC18BF">
        <w:t>AI Agent</w:t>
      </w:r>
      <w:r w:rsidR="00EC18BF" w:rsidRPr="00F51F8E">
        <w:t xml:space="preserve"> </w:t>
      </w:r>
      <w:r w:rsidR="00EC18BF">
        <w:t xml:space="preserve">on UE and </w:t>
      </w:r>
      <w:r w:rsidR="006F520B">
        <w:t>AI Agent</w:t>
      </w:r>
      <w:r w:rsidR="006F520B" w:rsidRPr="00F51F8E">
        <w:t xml:space="preserve"> </w:t>
      </w:r>
      <w:r w:rsidR="006F520B">
        <w:t>in the core network</w:t>
      </w:r>
      <w:r w:rsidR="00E96EF2">
        <w:t>.</w:t>
      </w:r>
    </w:p>
    <w:p w14:paraId="0BAE21F6" w14:textId="712EE2B0" w:rsidR="009865F8" w:rsidRDefault="00BE4A3A" w:rsidP="00E74954">
      <w:pPr>
        <w:pStyle w:val="B1"/>
        <w:ind w:left="0" w:firstLine="0"/>
        <w:rPr>
          <w:lang w:val="en-US"/>
        </w:rPr>
      </w:pPr>
      <w:r>
        <w:rPr>
          <w:lang w:val="en-US"/>
        </w:rPr>
        <w:t>For CT3</w:t>
      </w:r>
      <w:r w:rsidR="00177760">
        <w:rPr>
          <w:lang w:val="en-US"/>
        </w:rPr>
        <w:t xml:space="preserve">,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rPr>
          <w:lang w:val="en-US"/>
        </w:rPr>
        <w:t>:</w:t>
      </w:r>
    </w:p>
    <w:p w14:paraId="78D70B4E" w14:textId="7B6E20CD" w:rsidR="00B56C13" w:rsidRDefault="00B56C13" w:rsidP="009865F8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="00D7762A" w:rsidRPr="00D7762A">
        <w:t xml:space="preserve"> </w:t>
      </w:r>
      <w:r w:rsidR="00E96EF2">
        <w:t>common</w:t>
      </w:r>
      <w:r w:rsidR="009865F8">
        <w:t xml:space="preserve"> protocol</w:t>
      </w:r>
      <w:r w:rsidR="00B50007">
        <w:t xml:space="preserve"> </w:t>
      </w:r>
      <w:r w:rsidR="006E3414">
        <w:t xml:space="preserve">requirements and </w:t>
      </w:r>
      <w:r w:rsidR="00B80928">
        <w:t xml:space="preserve">interface </w:t>
      </w:r>
      <w:r w:rsidR="006E3414">
        <w:t>design</w:t>
      </w:r>
      <w:r w:rsidR="00E96EF2">
        <w:t xml:space="preserve"> (e.g., </w:t>
      </w:r>
      <w:r w:rsidR="00E96EF2">
        <w:rPr>
          <w:lang w:val="en-US"/>
        </w:rPr>
        <w:t xml:space="preserve">information elements </w:t>
      </w:r>
      <w:r w:rsidR="00E96EF2">
        <w:t xml:space="preserve">encoding formats, protocol primitives, </w:t>
      </w:r>
      <w:r w:rsidR="00E96EF2" w:rsidRPr="00FA2F92">
        <w:t>architectural styles</w:t>
      </w:r>
      <w:r w:rsidR="00E96EF2">
        <w:t>, etc.)</w:t>
      </w:r>
      <w:r w:rsidR="00D7762A" w:rsidRPr="009865F8">
        <w:t xml:space="preserve"> </w:t>
      </w:r>
      <w:r w:rsidR="00B50007" w:rsidRPr="009865F8">
        <w:t xml:space="preserve">for </w:t>
      </w:r>
      <w:r w:rsidR="003B1063" w:rsidRPr="009865F8">
        <w:t xml:space="preserve">the </w:t>
      </w:r>
      <w:r w:rsidR="00B50007" w:rsidRPr="009865F8">
        <w:t>AI Agent</w:t>
      </w:r>
      <w:r w:rsidR="00D833C4">
        <w:t xml:space="preserve"> and </w:t>
      </w:r>
      <w:r w:rsidR="004F6629">
        <w:t>AI</w:t>
      </w:r>
      <w:r w:rsidR="00B50007">
        <w:t xml:space="preserve"> framework in the</w:t>
      </w:r>
      <w:r w:rsidR="009865F8">
        <w:t xml:space="preserve"> core network;</w:t>
      </w:r>
    </w:p>
    <w:p w14:paraId="49140933" w14:textId="72A02269" w:rsidR="00E96EF2" w:rsidRDefault="00E96EF2" w:rsidP="00E96EF2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9005EB">
        <w:t>requirements</w:t>
      </w:r>
      <w:r w:rsidR="00B46769">
        <w:t xml:space="preserve"> and</w:t>
      </w:r>
      <w:r w:rsidR="009005EB">
        <w:t xml:space="preserve"> </w:t>
      </w:r>
      <w:r>
        <w:t xml:space="preserve">interface design </w:t>
      </w:r>
      <w:r w:rsidRPr="009865F8">
        <w:t xml:space="preserve">for the </w:t>
      </w:r>
      <w:r w:rsidR="000A015A">
        <w:rPr>
          <w:lang w:eastAsia="zh-CN"/>
        </w:rPr>
        <w:t>communication between</w:t>
      </w:r>
      <w:r w:rsidR="00A90535">
        <w:rPr>
          <w:lang w:eastAsia="zh-CN"/>
        </w:rPr>
        <w:t xml:space="preserve"> </w:t>
      </w:r>
      <w:r w:rsidR="000A015A">
        <w:rPr>
          <w:lang w:eastAsia="zh-CN"/>
        </w:rPr>
        <w:t>AI Ag</w:t>
      </w:r>
      <w:r w:rsidR="00A90535">
        <w:rPr>
          <w:lang w:eastAsia="zh-CN"/>
        </w:rPr>
        <w:t>ent</w:t>
      </w:r>
      <w:r w:rsidR="000A015A">
        <w:rPr>
          <w:lang w:eastAsia="zh-CN"/>
        </w:rPr>
        <w:t xml:space="preserve"> in the network</w:t>
      </w:r>
      <w:r w:rsidR="00A90535">
        <w:rPr>
          <w:lang w:eastAsia="zh-CN"/>
        </w:rPr>
        <w:t xml:space="preserve"> and</w:t>
      </w:r>
      <w:r w:rsidR="000A015A">
        <w:rPr>
          <w:lang w:eastAsia="zh-CN"/>
        </w:rPr>
        <w:t xml:space="preserve"> </w:t>
      </w:r>
      <w:r w:rsidR="00DE4CEA">
        <w:rPr>
          <w:lang w:eastAsia="zh-CN"/>
        </w:rPr>
        <w:t>the 3</w:t>
      </w:r>
      <w:r w:rsidR="00DE4CEA" w:rsidRPr="00A90535">
        <w:rPr>
          <w:vertAlign w:val="superscript"/>
          <w:lang w:eastAsia="zh-CN"/>
        </w:rPr>
        <w:t>rd</w:t>
      </w:r>
      <w:r w:rsidR="00DE4CEA">
        <w:rPr>
          <w:lang w:eastAsia="zh-CN"/>
        </w:rPr>
        <w:t xml:space="preserve"> party </w:t>
      </w:r>
      <w:r w:rsidR="00A90535">
        <w:rPr>
          <w:lang w:eastAsia="zh-CN"/>
        </w:rPr>
        <w:t>AI agent</w:t>
      </w:r>
      <w:r>
        <w:t>.</w:t>
      </w:r>
    </w:p>
    <w:p w14:paraId="5621F231" w14:textId="59BE249B" w:rsidR="00EC7150" w:rsidRDefault="00EC7150" w:rsidP="00EC7150">
      <w:pPr>
        <w:pStyle w:val="B2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r>
        <w:t xml:space="preserve">For CT3 and CT4, </w:t>
      </w:r>
      <w:r w:rsidRPr="0068211D">
        <w:t>the expected work includes</w:t>
      </w:r>
      <w:r w:rsidRPr="00F45E0A">
        <w:t xml:space="preserve"> </w:t>
      </w:r>
      <w:r>
        <w:t>the study on</w:t>
      </w:r>
      <w:r>
        <w:rPr>
          <w:lang w:val="en-US"/>
        </w:rPr>
        <w:t>:</w:t>
      </w:r>
    </w:p>
    <w:p w14:paraId="6E8F31A9" w14:textId="7D29D4A3" w:rsidR="00EC7150" w:rsidRDefault="00EC7150" w:rsidP="00EC7150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>
        <w:t xml:space="preserve">protocol </w:t>
      </w:r>
      <w:r w:rsidR="008712D7">
        <w:t>requirements</w:t>
      </w:r>
      <w:r w:rsidR="00B46769">
        <w:t xml:space="preserve"> and </w:t>
      </w:r>
      <w:r>
        <w:t>interface design</w:t>
      </w:r>
      <w:r w:rsidRPr="009865F8">
        <w:t xml:space="preserve"> for the </w:t>
      </w:r>
      <w:r>
        <w:rPr>
          <w:lang w:eastAsia="zh-CN"/>
        </w:rPr>
        <w:t xml:space="preserve">communication between </w:t>
      </w:r>
      <w:r w:rsidRPr="009865F8">
        <w:t>AI Agent</w:t>
      </w:r>
      <w:r w:rsidR="001D6F81">
        <w:t>s</w:t>
      </w:r>
      <w:r>
        <w:t xml:space="preserve"> </w:t>
      </w:r>
      <w:r w:rsidR="00E00D5E">
        <w:t>with</w:t>
      </w:r>
      <w:r>
        <w:t>in the core network.</w:t>
      </w:r>
    </w:p>
    <w:p w14:paraId="6F554463" w14:textId="739D2736" w:rsidR="00EC7150" w:rsidRDefault="00EC7150" w:rsidP="00CB511E">
      <w:pPr>
        <w:pStyle w:val="B2"/>
        <w:overflowPunct/>
        <w:autoSpaceDE/>
        <w:autoSpaceDN/>
        <w:adjustRightInd/>
        <w:ind w:left="0" w:firstLine="567"/>
        <w:textAlignment w:val="auto"/>
      </w:pPr>
      <w:r>
        <w:rPr>
          <w:rFonts w:hint="eastAsia"/>
          <w:lang w:eastAsia="zh-CN"/>
        </w:rPr>
        <w:t>N</w:t>
      </w:r>
      <w:r>
        <w:rPr>
          <w:lang w:eastAsia="zh-CN"/>
        </w:rPr>
        <w:t>OTE:</w:t>
      </w:r>
      <w:r>
        <w:rPr>
          <w:lang w:eastAsia="zh-CN"/>
        </w:rPr>
        <w:tab/>
        <w:t>The</w:t>
      </w:r>
      <w:r w:rsidRPr="00C271E0">
        <w:rPr>
          <w:lang w:eastAsia="zh-CN"/>
        </w:rPr>
        <w:t xml:space="preserve"> </w:t>
      </w:r>
      <w:r w:rsidR="00BE0311" w:rsidRPr="00C271E0">
        <w:rPr>
          <w:lang w:eastAsia="zh-CN"/>
        </w:rPr>
        <w:t xml:space="preserve">exact </w:t>
      </w:r>
      <w:r>
        <w:rPr>
          <w:lang w:eastAsia="zh-CN"/>
        </w:rPr>
        <w:t xml:space="preserve">work split between CT3 and CT4 will </w:t>
      </w:r>
      <w:r w:rsidR="000A7705">
        <w:rPr>
          <w:lang w:eastAsia="zh-CN"/>
        </w:rPr>
        <w:t>depend</w:t>
      </w:r>
      <w:r>
        <w:rPr>
          <w:lang w:eastAsia="zh-CN"/>
        </w:rPr>
        <w:t xml:space="preserve"> on stage 2.</w:t>
      </w:r>
    </w:p>
    <w:p w14:paraId="1AE82E4E" w14:textId="6A2C9EAE" w:rsidR="009865F8" w:rsidRDefault="00B57EA4" w:rsidP="00B57EA4">
      <w:r w:rsidRPr="00B57EA4">
        <w:t>For CT</w:t>
      </w:r>
      <w:r>
        <w:t>4</w:t>
      </w:r>
      <w:r w:rsidRPr="00B57EA4">
        <w:t>,</w:t>
      </w:r>
      <w:r w:rsidR="009865F8" w:rsidRPr="009865F8">
        <w:rPr>
          <w:lang w:val="en-US"/>
        </w:rPr>
        <w:t xml:space="preserve"> </w:t>
      </w:r>
      <w:r w:rsidR="009865F8" w:rsidRPr="0068211D">
        <w:t>the expected work includes</w:t>
      </w:r>
      <w:r w:rsidR="00F45E0A" w:rsidRPr="00F45E0A">
        <w:t xml:space="preserve"> </w:t>
      </w:r>
      <w:r w:rsidR="00F45E0A">
        <w:t>the study on</w:t>
      </w:r>
      <w:r w:rsidR="009865F8">
        <w:t>:</w:t>
      </w:r>
    </w:p>
    <w:p w14:paraId="0AA8A71E" w14:textId="13430C3E" w:rsidR="00EC18BF" w:rsidRDefault="00036DAB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CB0DE1">
        <w:rPr>
          <w:szCs w:val="24"/>
          <w:lang w:val="en-US" w:eastAsia="zh-CN"/>
        </w:rPr>
        <w:t xml:space="preserve">the </w:t>
      </w:r>
      <w:r>
        <w:rPr>
          <w:szCs w:val="24"/>
          <w:lang w:val="en-US" w:eastAsia="zh-CN"/>
        </w:rPr>
        <w:t xml:space="preserve">user plane protocol </w:t>
      </w:r>
      <w:r w:rsidR="00F045E7">
        <w:rPr>
          <w:szCs w:val="24"/>
          <w:lang w:val="en-US" w:eastAsia="zh-CN"/>
        </w:rPr>
        <w:t>bet</w:t>
      </w:r>
      <w:r w:rsidR="00DE43DB">
        <w:rPr>
          <w:szCs w:val="24"/>
          <w:lang w:val="en-US" w:eastAsia="zh-CN"/>
        </w:rPr>
        <w:t>w</w:t>
      </w:r>
      <w:r w:rsidR="00F045E7">
        <w:rPr>
          <w:szCs w:val="24"/>
          <w:lang w:val="en-US" w:eastAsia="zh-CN"/>
        </w:rPr>
        <w:t xml:space="preserve">een RAN and UPF </w:t>
      </w:r>
      <w:r>
        <w:rPr>
          <w:szCs w:val="24"/>
          <w:lang w:val="en-US" w:eastAsia="zh-CN"/>
        </w:rPr>
        <w:t>for the AI Agent</w:t>
      </w:r>
      <w:r w:rsidR="0077490E" w:rsidRPr="0077490E">
        <w:rPr>
          <w:szCs w:val="24"/>
          <w:lang w:val="en-US" w:eastAsia="zh-CN"/>
        </w:rPr>
        <w:t xml:space="preserve"> </w:t>
      </w:r>
      <w:r w:rsidR="0077490E">
        <w:rPr>
          <w:szCs w:val="24"/>
          <w:lang w:val="en-US" w:eastAsia="zh-CN"/>
        </w:rPr>
        <w:t>traffic transmission</w:t>
      </w:r>
      <w:r w:rsidR="00EC18BF">
        <w:t>;</w:t>
      </w:r>
    </w:p>
    <w:p w14:paraId="72AD4E7C" w14:textId="454C76FB" w:rsidR="00B57EA4" w:rsidRDefault="00EC18BF" w:rsidP="00F37254">
      <w:pPr>
        <w:pStyle w:val="B2"/>
        <w:numPr>
          <w:ilvl w:val="0"/>
          <w:numId w:val="13"/>
        </w:numPr>
        <w:overflowPunct/>
        <w:autoSpaceDE/>
        <w:autoSpaceDN/>
        <w:adjustRightInd/>
        <w:textAlignment w:val="auto"/>
      </w:pPr>
      <w:r w:rsidRPr="009865F8">
        <w:t>the</w:t>
      </w:r>
      <w:r w:rsidRPr="00D7762A">
        <w:t xml:space="preserve"> </w:t>
      </w:r>
      <w:r w:rsidR="002F2CFD">
        <w:t>discovery and authorization</w:t>
      </w:r>
      <w:r w:rsidR="000A015A">
        <w:t xml:space="preserve"> of the </w:t>
      </w:r>
      <w:r w:rsidR="00A7655E">
        <w:rPr>
          <w:lang w:eastAsia="zh-CN"/>
        </w:rPr>
        <w:t xml:space="preserve">network </w:t>
      </w:r>
      <w:r w:rsidR="000A015A">
        <w:rPr>
          <w:lang w:eastAsia="zh-CN"/>
        </w:rPr>
        <w:t>AI Agent</w:t>
      </w:r>
      <w:r w:rsidR="0038543A">
        <w:rPr>
          <w:lang w:eastAsia="zh-CN"/>
        </w:rPr>
        <w:t>(s)</w:t>
      </w:r>
      <w:r w:rsidR="009865F8">
        <w:t>.</w:t>
      </w:r>
    </w:p>
    <w:p w14:paraId="296BD865" w14:textId="17545495" w:rsidR="00831854" w:rsidRDefault="00831854" w:rsidP="00831854">
      <w:r w:rsidRPr="009B115A">
        <w:t xml:space="preserve">The work of this study </w:t>
      </w:r>
      <w:r>
        <w:t>may</w:t>
      </w:r>
      <w:r w:rsidRPr="009B115A">
        <w:t xml:space="preserve"> be documented in </w:t>
      </w:r>
      <w:r>
        <w:t>several</w:t>
      </w:r>
      <w:r w:rsidRPr="009B115A">
        <w:t xml:space="preserve"> TR</w:t>
      </w:r>
      <w:r>
        <w:t>s</w:t>
      </w:r>
      <w:r w:rsidRPr="009B115A">
        <w:t xml:space="preserve">. The complete or partial conclusions of this study could form the basis </w:t>
      </w:r>
      <w:r>
        <w:t>for</w:t>
      </w:r>
      <w:r w:rsidRPr="009B115A">
        <w:t xml:space="preserve"> the normative work</w:t>
      </w:r>
      <w:r>
        <w:t>.</w:t>
      </w:r>
    </w:p>
    <w:p w14:paraId="45BD6CAB" w14:textId="6CE2A8A1" w:rsidR="007861B8" w:rsidRPr="00914265" w:rsidRDefault="001E489F" w:rsidP="00914265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E5019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E5019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E5019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E5019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E5019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E5019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E5019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E5019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2C641BE8" w14:textId="77777777" w:rsidTr="00896DF5">
        <w:trPr>
          <w:cantSplit/>
          <w:jc w:val="center"/>
        </w:trPr>
        <w:tc>
          <w:tcPr>
            <w:tcW w:w="704" w:type="dxa"/>
          </w:tcPr>
          <w:p w14:paraId="26E66A91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093091A" w14:textId="72B7D12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.</w:t>
            </w:r>
            <w:r>
              <w:rPr>
                <w:rFonts w:asciiTheme="majorBidi" w:hAnsiTheme="majorBidi" w:cstheme="majorBidi"/>
                <w:iCs/>
                <w:sz w:val="20"/>
              </w:rPr>
              <w:t>x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53D10EC6" w14:textId="27D49A0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>Study on Protocol for</w:t>
            </w:r>
            <w:r w:rsidRPr="00EF036E">
              <w:rPr>
                <w:rFonts w:asciiTheme="majorBidi" w:hAnsiTheme="majorBidi" w:cstheme="majorBidi"/>
                <w:iCs/>
                <w:sz w:val="20"/>
              </w:rPr>
              <w:t xml:space="preserve">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1630A42A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631697C0" w14:textId="77777777" w:rsidR="00EF036E" w:rsidRPr="003041B2" w:rsidRDefault="00EF036E" w:rsidP="001E5019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4C89F4D" w14:textId="1D63EEDF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</w:p>
          <w:p w14:paraId="4F944528" w14:textId="77777777" w:rsidR="00EF036E" w:rsidRPr="003041B2" w:rsidRDefault="00EF036E" w:rsidP="001E5019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900A8AA" w14:textId="2856AAA9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1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Pr="00BE13B0">
              <w:rPr>
                <w:rFonts w:asciiTheme="majorBidi" w:hAnsiTheme="majorBidi" w:cstheme="majorBidi"/>
                <w:sz w:val="20"/>
              </w:rPr>
              <w:t>rotocol</w:t>
            </w:r>
            <w:r w:rsidR="004E10C3">
              <w:rPr>
                <w:rFonts w:asciiTheme="majorBidi" w:hAnsiTheme="majorBidi" w:cstheme="majorBidi"/>
                <w:sz w:val="20"/>
              </w:rPr>
              <w:t xml:space="preserve"> </w:t>
            </w:r>
            <w:r w:rsidRPr="00BE13B0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39535920" w14:textId="77777777" w:rsidR="001D5F8B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062DF6DC" w14:textId="7FFAC69B" w:rsidR="001D5F8B" w:rsidRPr="001D5F8B" w:rsidRDefault="001D5F8B" w:rsidP="002D6D82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2D6D82">
              <w:rPr>
                <w:rFonts w:asciiTheme="majorBidi" w:hAnsiTheme="majorBidi" w:cstheme="majorBidi" w:hint="eastAsia"/>
                <w:sz w:val="20"/>
                <w:lang w:eastAsia="zh-CN"/>
              </w:rPr>
              <w:t>T</w:t>
            </w:r>
            <w:r w:rsidRPr="002D6D82">
              <w:rPr>
                <w:rFonts w:asciiTheme="majorBidi" w:hAnsiTheme="majorBidi" w:cstheme="majorBidi"/>
                <w:sz w:val="20"/>
                <w:lang w:eastAsia="zh-CN"/>
              </w:rPr>
              <w:t>BD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7B394AC5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0BEE2526" w14:textId="5FF6728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4A13D049" w14:textId="1DD2A906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CT WG3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</w:t>
            </w:r>
            <w:r w:rsidR="00F9691D">
              <w:rPr>
                <w:rFonts w:asciiTheme="majorBidi" w:hAnsiTheme="majorBidi" w:cstheme="majorBidi"/>
                <w:iCs/>
                <w:sz w:val="20"/>
              </w:rPr>
              <w:t xml:space="preserve">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752A642C" w14:textId="6581E7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7651DC26" w14:textId="43A1B189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2D24BEDF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CT3</w:t>
            </w:r>
          </w:p>
          <w:p w14:paraId="75BB2C47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5F24910" w14:textId="0E54682D" w:rsidR="00BE13B0" w:rsidRDefault="00EF036E" w:rsidP="00BE13B0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WG3 aspects of 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protocol for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4E10C3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4E10C3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BE13B0" w:rsidRPr="00BE13B0">
              <w:rPr>
                <w:rFonts w:asciiTheme="majorBidi" w:hAnsiTheme="majorBidi" w:cstheme="majorBidi"/>
                <w:sz w:val="20"/>
              </w:rPr>
              <w:t>.</w:t>
            </w:r>
          </w:p>
          <w:p w14:paraId="74DF377D" w14:textId="77777777" w:rsidR="008A4BA9" w:rsidRDefault="008A4BA9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  <w:p w14:paraId="3D779ADC" w14:textId="3260AEBF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  <w:r>
              <w:rPr>
                <w:rFonts w:asciiTheme="majorBidi" w:hAnsiTheme="majorBidi" w:cstheme="majorBidi" w:hint="eastAsia"/>
                <w:sz w:val="20"/>
                <w:lang w:eastAsia="zh-CN"/>
              </w:rPr>
              <w:t>TBD</w:t>
            </w:r>
          </w:p>
        </w:tc>
      </w:tr>
      <w:tr w:rsidR="00EF036E" w:rsidRPr="00251D80" w14:paraId="749F7C1C" w14:textId="77777777" w:rsidTr="00896DF5">
        <w:trPr>
          <w:cantSplit/>
          <w:jc w:val="center"/>
        </w:trPr>
        <w:tc>
          <w:tcPr>
            <w:tcW w:w="704" w:type="dxa"/>
          </w:tcPr>
          <w:p w14:paraId="45A8F9AA" w14:textId="0FE3B54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TR</w:t>
            </w:r>
          </w:p>
        </w:tc>
        <w:tc>
          <w:tcPr>
            <w:tcW w:w="992" w:type="dxa"/>
          </w:tcPr>
          <w:p w14:paraId="7E7ED867" w14:textId="2DAF209E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29.</w:t>
            </w:r>
            <w:r>
              <w:rPr>
                <w:rFonts w:asciiTheme="majorBidi" w:hAnsiTheme="majorBidi" w:cstheme="majorBidi"/>
                <w:iCs/>
                <w:sz w:val="20"/>
              </w:rPr>
              <w:t>8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>xx</w:t>
            </w:r>
          </w:p>
        </w:tc>
        <w:tc>
          <w:tcPr>
            <w:tcW w:w="2552" w:type="dxa"/>
          </w:tcPr>
          <w:p w14:paraId="6340EBF7" w14:textId="3029F25C" w:rsidR="00EF036E" w:rsidRPr="003041B2" w:rsidRDefault="00EF036E" w:rsidP="00F9691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 WG</w:t>
            </w:r>
            <w:r>
              <w:rPr>
                <w:rFonts w:asciiTheme="majorBidi" w:hAnsiTheme="majorBidi" w:cstheme="majorBidi"/>
                <w:iCs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iCs/>
                <w:sz w:val="20"/>
              </w:rPr>
              <w:t xml:space="preserve"> Aspects of the 6G System Phase 1; </w:t>
            </w:r>
            <w:r>
              <w:rPr>
                <w:rFonts w:asciiTheme="majorBidi" w:hAnsiTheme="majorBidi" w:cstheme="majorBidi"/>
                <w:iCs/>
                <w:sz w:val="20"/>
              </w:rPr>
              <w:t xml:space="preserve">Study on Protocol for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DC3B4E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9B115A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</w:p>
        </w:tc>
        <w:tc>
          <w:tcPr>
            <w:tcW w:w="1134" w:type="dxa"/>
          </w:tcPr>
          <w:p w14:paraId="4CA94902" w14:textId="6A4EDA4F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41B2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992" w:type="dxa"/>
          </w:tcPr>
          <w:p w14:paraId="1562A93F" w14:textId="6E19E84E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 w:rsidRPr="003041B2">
              <w:rPr>
                <w:rFonts w:asciiTheme="majorBidi" w:hAnsiTheme="majorBidi" w:cstheme="majorBidi"/>
                <w:i w:val="0"/>
                <w:iCs/>
              </w:rPr>
              <w:t>CT#116 (June 2027)</w:t>
            </w:r>
          </w:p>
        </w:tc>
        <w:tc>
          <w:tcPr>
            <w:tcW w:w="3039" w:type="dxa"/>
          </w:tcPr>
          <w:p w14:paraId="72F1EFD8" w14:textId="13226B28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CT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</w:p>
          <w:p w14:paraId="468B26E2" w14:textId="77777777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421CA470" w14:textId="3D211F36" w:rsidR="00BE13B0" w:rsidRDefault="00EF036E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 w:rsidRPr="003041B2">
              <w:rPr>
                <w:rFonts w:asciiTheme="majorBidi" w:hAnsiTheme="majorBidi" w:cstheme="majorBidi"/>
                <w:sz w:val="20"/>
              </w:rPr>
              <w:t>This T</w:t>
            </w:r>
            <w:r>
              <w:rPr>
                <w:rFonts w:asciiTheme="majorBidi" w:hAnsiTheme="majorBidi" w:cstheme="majorBidi"/>
                <w:sz w:val="20"/>
              </w:rPr>
              <w:t>R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will define the CT WG</w:t>
            </w:r>
            <w:r>
              <w:rPr>
                <w:rFonts w:asciiTheme="majorBidi" w:hAnsiTheme="majorBidi" w:cstheme="majorBidi"/>
                <w:sz w:val="20"/>
              </w:rPr>
              <w:t>4</w:t>
            </w:r>
            <w:r w:rsidRPr="003041B2">
              <w:rPr>
                <w:rFonts w:asciiTheme="majorBidi" w:hAnsiTheme="majorBidi" w:cstheme="majorBidi"/>
                <w:sz w:val="20"/>
              </w:rPr>
              <w:t xml:space="preserve"> aspects of </w:t>
            </w:r>
            <w:r w:rsidR="004E10C3">
              <w:rPr>
                <w:rFonts w:asciiTheme="majorBidi" w:hAnsiTheme="majorBidi" w:cstheme="majorBidi"/>
                <w:sz w:val="20"/>
              </w:rPr>
              <w:t>p</w:t>
            </w:r>
            <w:r w:rsidR="007665E4" w:rsidRPr="00BE13B0">
              <w:rPr>
                <w:rFonts w:asciiTheme="majorBidi" w:hAnsiTheme="majorBidi" w:cstheme="majorBidi"/>
                <w:sz w:val="20"/>
              </w:rPr>
              <w:t xml:space="preserve">rotocol </w:t>
            </w:r>
            <w:r w:rsidR="007665E4">
              <w:rPr>
                <w:rFonts w:asciiTheme="majorBidi" w:hAnsiTheme="majorBidi" w:cstheme="majorBidi"/>
                <w:sz w:val="20"/>
              </w:rPr>
              <w:t xml:space="preserve">for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Agent</w:t>
            </w:r>
            <w:r w:rsidR="008A2BE6">
              <w:rPr>
                <w:rFonts w:asciiTheme="majorBidi" w:hAnsiTheme="majorBidi" w:cstheme="majorBidi"/>
                <w:iCs/>
                <w:sz w:val="20"/>
              </w:rPr>
              <w:t xml:space="preserve"> and </w:t>
            </w:r>
            <w:r w:rsidR="008A2BE6" w:rsidRPr="009B115A">
              <w:rPr>
                <w:rFonts w:asciiTheme="majorBidi" w:hAnsiTheme="majorBidi" w:cstheme="majorBidi"/>
                <w:iCs/>
                <w:sz w:val="20"/>
              </w:rPr>
              <w:t>AI framework</w:t>
            </w:r>
            <w:r w:rsidR="007665E4">
              <w:rPr>
                <w:rFonts w:asciiTheme="majorBidi" w:hAnsiTheme="majorBidi" w:cstheme="majorBidi"/>
                <w:sz w:val="20"/>
              </w:rPr>
              <w:t>.</w:t>
            </w:r>
          </w:p>
          <w:p w14:paraId="5FDD285D" w14:textId="77777777" w:rsidR="001D5F8B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</w:p>
          <w:p w14:paraId="05038F5C" w14:textId="5E068DEA" w:rsidR="001D5F8B" w:rsidRPr="003041B2" w:rsidRDefault="001D5F8B" w:rsidP="00EF036E">
            <w:pPr>
              <w:pStyle w:val="TAL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TBD</w:t>
            </w: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BC55C75" w:rsidR="001E489F" w:rsidRPr="0000528D" w:rsidRDefault="00EC3ED3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0880A85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E085626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0DDD4BC" w:rsidR="001E489F" w:rsidRPr="0000528D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D3EABB4" w:rsidR="001E489F" w:rsidRPr="006C2E80" w:rsidRDefault="00EB4124" w:rsidP="001E489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BD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7D5A85E" w:rsidR="001E489F" w:rsidRPr="00557B2E" w:rsidRDefault="002F3915" w:rsidP="001E489F">
      <w: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CB4D49F" w:rsidR="001E489F" w:rsidRPr="00557B2E" w:rsidRDefault="0035107C" w:rsidP="001E489F">
      <w:r>
        <w:t>SA3 for security aspects.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2E9D2957" w14:textId="704DC0E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9C95D49" w:rsidR="001E489F" w:rsidRDefault="004F4D17" w:rsidP="005875D6">
            <w:pPr>
              <w:pStyle w:val="TAL"/>
            </w:pPr>
            <w:r>
              <w:t>Huawei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887B650" w:rsidR="001E489F" w:rsidRDefault="004F4D17" w:rsidP="005875D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C293440" w:rsidR="001E489F" w:rsidRDefault="00E5203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1583EFF" w:rsidR="001E489F" w:rsidRDefault="00D7665C" w:rsidP="005875D6">
            <w:pPr>
              <w:pStyle w:val="TAL"/>
              <w:rPr>
                <w:lang w:eastAsia="zh-CN"/>
              </w:rPr>
            </w:pPr>
            <w:r w:rsidRPr="00D7665C">
              <w:rPr>
                <w:lang w:eastAsia="zh-CN"/>
              </w:rPr>
              <w:t>China Unicom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0506E7" w:rsidR="001E489F" w:rsidRDefault="00D67EF4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</w:t>
            </w:r>
            <w:r>
              <w:rPr>
                <w:lang w:eastAsia="zh-CN"/>
              </w:rPr>
              <w:t>A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1206D79" w:rsidR="001E489F" w:rsidRDefault="001E489F" w:rsidP="005875D6">
            <w:pPr>
              <w:pStyle w:val="TAL"/>
            </w:pPr>
          </w:p>
        </w:tc>
      </w:tr>
      <w:tr w:rsidR="00570B92" w14:paraId="21A80346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AAF5E5" w14:textId="0414B312" w:rsidR="00570B92" w:rsidRDefault="00570B92" w:rsidP="005875D6">
            <w:pPr>
              <w:pStyle w:val="TAL"/>
            </w:pPr>
          </w:p>
        </w:tc>
      </w:tr>
      <w:tr w:rsidR="00570B92" w14:paraId="2E644AB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34DF38" w14:textId="2926739C" w:rsidR="00570B92" w:rsidRDefault="00570B92" w:rsidP="005875D6">
            <w:pPr>
              <w:pStyle w:val="TAL"/>
            </w:pPr>
          </w:p>
        </w:tc>
      </w:tr>
      <w:tr w:rsidR="00570B92" w14:paraId="3109DFD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83741A" w14:textId="432DF8BF" w:rsidR="00570B92" w:rsidRDefault="00570B92" w:rsidP="005875D6">
            <w:pPr>
              <w:pStyle w:val="TAL"/>
            </w:pPr>
          </w:p>
        </w:tc>
      </w:tr>
      <w:tr w:rsidR="00570B92" w14:paraId="251BFDC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CB98B25" w14:textId="55AC7F64" w:rsidR="00570B92" w:rsidRDefault="00570B92" w:rsidP="005875D6">
            <w:pPr>
              <w:pStyle w:val="TAL"/>
            </w:pPr>
          </w:p>
        </w:tc>
      </w:tr>
      <w:tr w:rsidR="005136D5" w14:paraId="1D49669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0CE211" w14:textId="0B5CFB62" w:rsidR="005136D5" w:rsidRDefault="005136D5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E8C2F8" w14:textId="77777777" w:rsidR="0006621D" w:rsidRDefault="0006621D">
      <w:r>
        <w:separator/>
      </w:r>
    </w:p>
  </w:endnote>
  <w:endnote w:type="continuationSeparator" w:id="0">
    <w:p w14:paraId="282CA6F9" w14:textId="77777777" w:rsidR="0006621D" w:rsidRDefault="00066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964153" w14:textId="77777777" w:rsidR="0006621D" w:rsidRDefault="0006621D">
      <w:r>
        <w:separator/>
      </w:r>
    </w:p>
  </w:footnote>
  <w:footnote w:type="continuationSeparator" w:id="0">
    <w:p w14:paraId="7B6ACD3A" w14:textId="77777777" w:rsidR="0006621D" w:rsidRDefault="000662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B4F3F32"/>
    <w:multiLevelType w:val="hybridMultilevel"/>
    <w:tmpl w:val="693C90A2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2"/>
  </w:num>
  <w:num w:numId="11">
    <w:abstractNumId w:val="1"/>
  </w:num>
  <w:num w:numId="12">
    <w:abstractNumId w:val="0"/>
  </w:num>
  <w:num w:numId="13">
    <w:abstractNumId w:val="13"/>
  </w:num>
  <w:num w:numId="14">
    <w:abstractNumId w:val="15"/>
  </w:num>
  <w:num w:numId="15">
    <w:abstractNumId w:val="16"/>
  </w:num>
  <w:num w:numId="16">
    <w:abstractNumId w:val="10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28D"/>
    <w:rsid w:val="00005E54"/>
    <w:rsid w:val="000100D7"/>
    <w:rsid w:val="00011C1A"/>
    <w:rsid w:val="00015FB3"/>
    <w:rsid w:val="00016DF7"/>
    <w:rsid w:val="0002191A"/>
    <w:rsid w:val="0003016C"/>
    <w:rsid w:val="00030CD4"/>
    <w:rsid w:val="000344A1"/>
    <w:rsid w:val="000345F0"/>
    <w:rsid w:val="00036DAB"/>
    <w:rsid w:val="0004015F"/>
    <w:rsid w:val="00040F0A"/>
    <w:rsid w:val="00042051"/>
    <w:rsid w:val="00046686"/>
    <w:rsid w:val="00046FDD"/>
    <w:rsid w:val="000475F1"/>
    <w:rsid w:val="00050925"/>
    <w:rsid w:val="00054884"/>
    <w:rsid w:val="000553FA"/>
    <w:rsid w:val="0005594E"/>
    <w:rsid w:val="00057E1E"/>
    <w:rsid w:val="0006095F"/>
    <w:rsid w:val="0006182E"/>
    <w:rsid w:val="0006619D"/>
    <w:rsid w:val="0006621D"/>
    <w:rsid w:val="000726EB"/>
    <w:rsid w:val="00072A7C"/>
    <w:rsid w:val="0007741A"/>
    <w:rsid w:val="000775E7"/>
    <w:rsid w:val="0007775C"/>
    <w:rsid w:val="000817BF"/>
    <w:rsid w:val="000908E0"/>
    <w:rsid w:val="00091BFB"/>
    <w:rsid w:val="000931A3"/>
    <w:rsid w:val="00094F23"/>
    <w:rsid w:val="0009617D"/>
    <w:rsid w:val="000967F4"/>
    <w:rsid w:val="000A015A"/>
    <w:rsid w:val="000A6432"/>
    <w:rsid w:val="000A7705"/>
    <w:rsid w:val="000B143B"/>
    <w:rsid w:val="000B1FB5"/>
    <w:rsid w:val="000C2BF7"/>
    <w:rsid w:val="000C7870"/>
    <w:rsid w:val="000D0BFE"/>
    <w:rsid w:val="000D6D78"/>
    <w:rsid w:val="000E0429"/>
    <w:rsid w:val="000E0437"/>
    <w:rsid w:val="000E0DF2"/>
    <w:rsid w:val="000E2225"/>
    <w:rsid w:val="000E3C28"/>
    <w:rsid w:val="000E407E"/>
    <w:rsid w:val="000E4221"/>
    <w:rsid w:val="000E667C"/>
    <w:rsid w:val="000F1DEE"/>
    <w:rsid w:val="000F2C70"/>
    <w:rsid w:val="000F3874"/>
    <w:rsid w:val="000F6E51"/>
    <w:rsid w:val="00102A24"/>
    <w:rsid w:val="0010578D"/>
    <w:rsid w:val="00113C47"/>
    <w:rsid w:val="0011458C"/>
    <w:rsid w:val="00116822"/>
    <w:rsid w:val="001207CB"/>
    <w:rsid w:val="001244C2"/>
    <w:rsid w:val="00124CB3"/>
    <w:rsid w:val="0013100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3675"/>
    <w:rsid w:val="00165650"/>
    <w:rsid w:val="00166A1B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92528"/>
    <w:rsid w:val="00192B41"/>
    <w:rsid w:val="0019338C"/>
    <w:rsid w:val="00193EA6"/>
    <w:rsid w:val="0019493E"/>
    <w:rsid w:val="001949DD"/>
    <w:rsid w:val="00197E4A"/>
    <w:rsid w:val="001A31EF"/>
    <w:rsid w:val="001A3E7E"/>
    <w:rsid w:val="001B01F1"/>
    <w:rsid w:val="001B2414"/>
    <w:rsid w:val="001B2900"/>
    <w:rsid w:val="001B3230"/>
    <w:rsid w:val="001B5421"/>
    <w:rsid w:val="001B650D"/>
    <w:rsid w:val="001C134F"/>
    <w:rsid w:val="001C2AA1"/>
    <w:rsid w:val="001C2AB6"/>
    <w:rsid w:val="001C4D9B"/>
    <w:rsid w:val="001D0B09"/>
    <w:rsid w:val="001D560E"/>
    <w:rsid w:val="001D5F8B"/>
    <w:rsid w:val="001D6F81"/>
    <w:rsid w:val="001E40A8"/>
    <w:rsid w:val="001E489F"/>
    <w:rsid w:val="001E6729"/>
    <w:rsid w:val="001F7653"/>
    <w:rsid w:val="0020022E"/>
    <w:rsid w:val="00204023"/>
    <w:rsid w:val="002070CB"/>
    <w:rsid w:val="002143E2"/>
    <w:rsid w:val="002147CD"/>
    <w:rsid w:val="00221438"/>
    <w:rsid w:val="002240FB"/>
    <w:rsid w:val="00224E6D"/>
    <w:rsid w:val="002267A4"/>
    <w:rsid w:val="00231C12"/>
    <w:rsid w:val="002336A6"/>
    <w:rsid w:val="002336BF"/>
    <w:rsid w:val="00235F9B"/>
    <w:rsid w:val="00236BBA"/>
    <w:rsid w:val="00236D1F"/>
    <w:rsid w:val="002407FF"/>
    <w:rsid w:val="00241A03"/>
    <w:rsid w:val="00243051"/>
    <w:rsid w:val="0024385D"/>
    <w:rsid w:val="00245247"/>
    <w:rsid w:val="00250F58"/>
    <w:rsid w:val="00253892"/>
    <w:rsid w:val="002541D3"/>
    <w:rsid w:val="0025566B"/>
    <w:rsid w:val="00256429"/>
    <w:rsid w:val="002570A1"/>
    <w:rsid w:val="0026253E"/>
    <w:rsid w:val="00272D61"/>
    <w:rsid w:val="00274FEF"/>
    <w:rsid w:val="00276B19"/>
    <w:rsid w:val="0028625F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D139D"/>
    <w:rsid w:val="002D31BF"/>
    <w:rsid w:val="002D5049"/>
    <w:rsid w:val="002D6D82"/>
    <w:rsid w:val="002E01F3"/>
    <w:rsid w:val="002E0B87"/>
    <w:rsid w:val="002E397B"/>
    <w:rsid w:val="002E3AE2"/>
    <w:rsid w:val="002E3DA1"/>
    <w:rsid w:val="002E5718"/>
    <w:rsid w:val="002F2CFD"/>
    <w:rsid w:val="002F3177"/>
    <w:rsid w:val="002F3915"/>
    <w:rsid w:val="002F7CCB"/>
    <w:rsid w:val="00300278"/>
    <w:rsid w:val="00301992"/>
    <w:rsid w:val="003041B2"/>
    <w:rsid w:val="003057FD"/>
    <w:rsid w:val="00307E41"/>
    <w:rsid w:val="003101C6"/>
    <w:rsid w:val="00310E70"/>
    <w:rsid w:val="003119C8"/>
    <w:rsid w:val="003127AD"/>
    <w:rsid w:val="003131BF"/>
    <w:rsid w:val="00313537"/>
    <w:rsid w:val="00313F3E"/>
    <w:rsid w:val="00316371"/>
    <w:rsid w:val="00320536"/>
    <w:rsid w:val="00325E33"/>
    <w:rsid w:val="003275E6"/>
    <w:rsid w:val="0033484C"/>
    <w:rsid w:val="00334DB6"/>
    <w:rsid w:val="00335B12"/>
    <w:rsid w:val="00343B78"/>
    <w:rsid w:val="00350C94"/>
    <w:rsid w:val="0035107C"/>
    <w:rsid w:val="00354553"/>
    <w:rsid w:val="0035708C"/>
    <w:rsid w:val="003647FD"/>
    <w:rsid w:val="00364BBE"/>
    <w:rsid w:val="003715B7"/>
    <w:rsid w:val="00374A3E"/>
    <w:rsid w:val="00374B0D"/>
    <w:rsid w:val="00376C60"/>
    <w:rsid w:val="00383D08"/>
    <w:rsid w:val="0038543A"/>
    <w:rsid w:val="00392C87"/>
    <w:rsid w:val="00395009"/>
    <w:rsid w:val="003A5DC5"/>
    <w:rsid w:val="003A5FFA"/>
    <w:rsid w:val="003A67E1"/>
    <w:rsid w:val="003A7108"/>
    <w:rsid w:val="003B1063"/>
    <w:rsid w:val="003B2166"/>
    <w:rsid w:val="003B352A"/>
    <w:rsid w:val="003B628A"/>
    <w:rsid w:val="003C69D5"/>
    <w:rsid w:val="003D1266"/>
    <w:rsid w:val="003D4593"/>
    <w:rsid w:val="003D5F2D"/>
    <w:rsid w:val="003E2151"/>
    <w:rsid w:val="003E29F7"/>
    <w:rsid w:val="003E2C8B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4008D7"/>
    <w:rsid w:val="0040145D"/>
    <w:rsid w:val="00411339"/>
    <w:rsid w:val="004131BD"/>
    <w:rsid w:val="004159BE"/>
    <w:rsid w:val="00416CEA"/>
    <w:rsid w:val="004206D3"/>
    <w:rsid w:val="00421AFD"/>
    <w:rsid w:val="004234A4"/>
    <w:rsid w:val="004246F2"/>
    <w:rsid w:val="00425C90"/>
    <w:rsid w:val="00432048"/>
    <w:rsid w:val="00433BB6"/>
    <w:rsid w:val="00442C65"/>
    <w:rsid w:val="0044334E"/>
    <w:rsid w:val="00451122"/>
    <w:rsid w:val="004518DB"/>
    <w:rsid w:val="0045620A"/>
    <w:rsid w:val="004562FC"/>
    <w:rsid w:val="00461A89"/>
    <w:rsid w:val="00476ACD"/>
    <w:rsid w:val="00477EBC"/>
    <w:rsid w:val="00482246"/>
    <w:rsid w:val="00484421"/>
    <w:rsid w:val="00486C8D"/>
    <w:rsid w:val="00491391"/>
    <w:rsid w:val="004A01BD"/>
    <w:rsid w:val="004A07DF"/>
    <w:rsid w:val="004A0A73"/>
    <w:rsid w:val="004A180A"/>
    <w:rsid w:val="004A661C"/>
    <w:rsid w:val="004B4211"/>
    <w:rsid w:val="004C19C1"/>
    <w:rsid w:val="004C4C9B"/>
    <w:rsid w:val="004C5E99"/>
    <w:rsid w:val="004D2FA0"/>
    <w:rsid w:val="004E1010"/>
    <w:rsid w:val="004E10C3"/>
    <w:rsid w:val="004E574C"/>
    <w:rsid w:val="004F4172"/>
    <w:rsid w:val="004F4D17"/>
    <w:rsid w:val="004F6629"/>
    <w:rsid w:val="0050202A"/>
    <w:rsid w:val="00506CBE"/>
    <w:rsid w:val="00507903"/>
    <w:rsid w:val="005136D5"/>
    <w:rsid w:val="0051701A"/>
    <w:rsid w:val="0052032E"/>
    <w:rsid w:val="00520EE1"/>
    <w:rsid w:val="00521896"/>
    <w:rsid w:val="00522A80"/>
    <w:rsid w:val="00531CF2"/>
    <w:rsid w:val="00535A39"/>
    <w:rsid w:val="00543197"/>
    <w:rsid w:val="00544D8F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E0D"/>
    <w:rsid w:val="0057401B"/>
    <w:rsid w:val="005740E1"/>
    <w:rsid w:val="00577219"/>
    <w:rsid w:val="00577727"/>
    <w:rsid w:val="005777AF"/>
    <w:rsid w:val="00585798"/>
    <w:rsid w:val="00586562"/>
    <w:rsid w:val="00590614"/>
    <w:rsid w:val="00590B24"/>
    <w:rsid w:val="00593DC4"/>
    <w:rsid w:val="0059529B"/>
    <w:rsid w:val="005954DD"/>
    <w:rsid w:val="005974AD"/>
    <w:rsid w:val="00597CDC"/>
    <w:rsid w:val="005A08F6"/>
    <w:rsid w:val="005A2C43"/>
    <w:rsid w:val="005A3249"/>
    <w:rsid w:val="005A48E1"/>
    <w:rsid w:val="005A6ABC"/>
    <w:rsid w:val="005A74A1"/>
    <w:rsid w:val="005B1577"/>
    <w:rsid w:val="005B2109"/>
    <w:rsid w:val="005B35A2"/>
    <w:rsid w:val="005C0061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32BB"/>
    <w:rsid w:val="005E5142"/>
    <w:rsid w:val="005E7235"/>
    <w:rsid w:val="005F041C"/>
    <w:rsid w:val="005F2E94"/>
    <w:rsid w:val="005F4B34"/>
    <w:rsid w:val="00607F58"/>
    <w:rsid w:val="0061143F"/>
    <w:rsid w:val="00616E18"/>
    <w:rsid w:val="00617CF1"/>
    <w:rsid w:val="00620287"/>
    <w:rsid w:val="00620E2F"/>
    <w:rsid w:val="0062147B"/>
    <w:rsid w:val="00621496"/>
    <w:rsid w:val="0062151C"/>
    <w:rsid w:val="00623AED"/>
    <w:rsid w:val="0062580F"/>
    <w:rsid w:val="00632157"/>
    <w:rsid w:val="00633971"/>
    <w:rsid w:val="00633F18"/>
    <w:rsid w:val="006341C6"/>
    <w:rsid w:val="0064121E"/>
    <w:rsid w:val="00642894"/>
    <w:rsid w:val="006467A6"/>
    <w:rsid w:val="006552BC"/>
    <w:rsid w:val="00657A74"/>
    <w:rsid w:val="00660354"/>
    <w:rsid w:val="006606DB"/>
    <w:rsid w:val="0066206E"/>
    <w:rsid w:val="00664A7D"/>
    <w:rsid w:val="00665B9B"/>
    <w:rsid w:val="006709F6"/>
    <w:rsid w:val="0067616E"/>
    <w:rsid w:val="00684BCB"/>
    <w:rsid w:val="00686C4F"/>
    <w:rsid w:val="00690725"/>
    <w:rsid w:val="00693606"/>
    <w:rsid w:val="00693D70"/>
    <w:rsid w:val="00695FBA"/>
    <w:rsid w:val="006975AE"/>
    <w:rsid w:val="00697AFC"/>
    <w:rsid w:val="006A0B88"/>
    <w:rsid w:val="006A0E66"/>
    <w:rsid w:val="006A1A15"/>
    <w:rsid w:val="006A32D1"/>
    <w:rsid w:val="006A3CF5"/>
    <w:rsid w:val="006A4CB5"/>
    <w:rsid w:val="006B4BC6"/>
    <w:rsid w:val="006C1A00"/>
    <w:rsid w:val="006C4EA7"/>
    <w:rsid w:val="006D03E2"/>
    <w:rsid w:val="006D0A8E"/>
    <w:rsid w:val="006D3D3C"/>
    <w:rsid w:val="006D3D54"/>
    <w:rsid w:val="006E0D1B"/>
    <w:rsid w:val="006E1274"/>
    <w:rsid w:val="006E1A49"/>
    <w:rsid w:val="006E3414"/>
    <w:rsid w:val="006E3A55"/>
    <w:rsid w:val="006E5AEF"/>
    <w:rsid w:val="006F1B00"/>
    <w:rsid w:val="006F2C8D"/>
    <w:rsid w:val="006F2EEB"/>
    <w:rsid w:val="006F4B7A"/>
    <w:rsid w:val="006F520B"/>
    <w:rsid w:val="00700A59"/>
    <w:rsid w:val="00701605"/>
    <w:rsid w:val="00701619"/>
    <w:rsid w:val="00704211"/>
    <w:rsid w:val="00710142"/>
    <w:rsid w:val="00712554"/>
    <w:rsid w:val="00712E81"/>
    <w:rsid w:val="00715590"/>
    <w:rsid w:val="0072063D"/>
    <w:rsid w:val="00723919"/>
    <w:rsid w:val="007261D3"/>
    <w:rsid w:val="00733E86"/>
    <w:rsid w:val="00737E2B"/>
    <w:rsid w:val="00740865"/>
    <w:rsid w:val="0074596C"/>
    <w:rsid w:val="00745F4F"/>
    <w:rsid w:val="007506FD"/>
    <w:rsid w:val="00750D12"/>
    <w:rsid w:val="0075464C"/>
    <w:rsid w:val="00756BBB"/>
    <w:rsid w:val="00760E93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A62"/>
    <w:rsid w:val="00781F2F"/>
    <w:rsid w:val="00783C0E"/>
    <w:rsid w:val="007861B8"/>
    <w:rsid w:val="00787383"/>
    <w:rsid w:val="007907E1"/>
    <w:rsid w:val="00791B51"/>
    <w:rsid w:val="007952D7"/>
    <w:rsid w:val="00795318"/>
    <w:rsid w:val="00795AD1"/>
    <w:rsid w:val="007A3637"/>
    <w:rsid w:val="007A788A"/>
    <w:rsid w:val="007B5456"/>
    <w:rsid w:val="007B5F65"/>
    <w:rsid w:val="007B7230"/>
    <w:rsid w:val="007C62AC"/>
    <w:rsid w:val="007C71E7"/>
    <w:rsid w:val="007C767B"/>
    <w:rsid w:val="007D29E0"/>
    <w:rsid w:val="007D3C7C"/>
    <w:rsid w:val="007D46E1"/>
    <w:rsid w:val="007D687A"/>
    <w:rsid w:val="007E1BA0"/>
    <w:rsid w:val="007E59B3"/>
    <w:rsid w:val="007E6F26"/>
    <w:rsid w:val="007F1AF1"/>
    <w:rsid w:val="007F2297"/>
    <w:rsid w:val="007F55EC"/>
    <w:rsid w:val="007F6574"/>
    <w:rsid w:val="007F7100"/>
    <w:rsid w:val="00805F49"/>
    <w:rsid w:val="008079F0"/>
    <w:rsid w:val="00812D71"/>
    <w:rsid w:val="00815C54"/>
    <w:rsid w:val="00820955"/>
    <w:rsid w:val="00821349"/>
    <w:rsid w:val="0082633D"/>
    <w:rsid w:val="00831057"/>
    <w:rsid w:val="00831854"/>
    <w:rsid w:val="00837EF8"/>
    <w:rsid w:val="008402EA"/>
    <w:rsid w:val="0084119C"/>
    <w:rsid w:val="00850CD4"/>
    <w:rsid w:val="00854A49"/>
    <w:rsid w:val="00856FBE"/>
    <w:rsid w:val="008578D0"/>
    <w:rsid w:val="008624DE"/>
    <w:rsid w:val="008634EB"/>
    <w:rsid w:val="00866945"/>
    <w:rsid w:val="00870603"/>
    <w:rsid w:val="008712D7"/>
    <w:rsid w:val="00875D86"/>
    <w:rsid w:val="00876BD5"/>
    <w:rsid w:val="00880F7D"/>
    <w:rsid w:val="00882F61"/>
    <w:rsid w:val="008835F1"/>
    <w:rsid w:val="008928E2"/>
    <w:rsid w:val="00895C94"/>
    <w:rsid w:val="00896DF5"/>
    <w:rsid w:val="00897C84"/>
    <w:rsid w:val="008A06BE"/>
    <w:rsid w:val="008A2393"/>
    <w:rsid w:val="008A2BE6"/>
    <w:rsid w:val="008A4BA9"/>
    <w:rsid w:val="008A56FD"/>
    <w:rsid w:val="008B27C5"/>
    <w:rsid w:val="008C3EAF"/>
    <w:rsid w:val="008C7BDC"/>
    <w:rsid w:val="008D3DA6"/>
    <w:rsid w:val="008D5DA3"/>
    <w:rsid w:val="008E070E"/>
    <w:rsid w:val="008E4E75"/>
    <w:rsid w:val="008E569B"/>
    <w:rsid w:val="008E70F7"/>
    <w:rsid w:val="008E7432"/>
    <w:rsid w:val="008F18A6"/>
    <w:rsid w:val="008F1D3B"/>
    <w:rsid w:val="008F7444"/>
    <w:rsid w:val="008F7A15"/>
    <w:rsid w:val="009005EB"/>
    <w:rsid w:val="009007E4"/>
    <w:rsid w:val="00903439"/>
    <w:rsid w:val="00905B60"/>
    <w:rsid w:val="00907F03"/>
    <w:rsid w:val="0091321C"/>
    <w:rsid w:val="00913788"/>
    <w:rsid w:val="0091399A"/>
    <w:rsid w:val="00914265"/>
    <w:rsid w:val="00917B34"/>
    <w:rsid w:val="009225BD"/>
    <w:rsid w:val="00922D75"/>
    <w:rsid w:val="00924702"/>
    <w:rsid w:val="00926791"/>
    <w:rsid w:val="009307F2"/>
    <w:rsid w:val="0093661C"/>
    <w:rsid w:val="00937C36"/>
    <w:rsid w:val="00940736"/>
    <w:rsid w:val="00941253"/>
    <w:rsid w:val="00945C68"/>
    <w:rsid w:val="0095038B"/>
    <w:rsid w:val="00950CF7"/>
    <w:rsid w:val="0095454C"/>
    <w:rsid w:val="00960A44"/>
    <w:rsid w:val="00960BC5"/>
    <w:rsid w:val="009700B8"/>
    <w:rsid w:val="00970864"/>
    <w:rsid w:val="00970EB2"/>
    <w:rsid w:val="009736D5"/>
    <w:rsid w:val="00975180"/>
    <w:rsid w:val="009768C3"/>
    <w:rsid w:val="00977C43"/>
    <w:rsid w:val="0098195A"/>
    <w:rsid w:val="009865F8"/>
    <w:rsid w:val="00990EEE"/>
    <w:rsid w:val="00996533"/>
    <w:rsid w:val="009A0093"/>
    <w:rsid w:val="009A3833"/>
    <w:rsid w:val="009A5CAD"/>
    <w:rsid w:val="009A5F57"/>
    <w:rsid w:val="009A5F94"/>
    <w:rsid w:val="009A62E2"/>
    <w:rsid w:val="009B110B"/>
    <w:rsid w:val="009B115A"/>
    <w:rsid w:val="009B13F0"/>
    <w:rsid w:val="009B196A"/>
    <w:rsid w:val="009B7164"/>
    <w:rsid w:val="009B7A65"/>
    <w:rsid w:val="009C0A40"/>
    <w:rsid w:val="009C560B"/>
    <w:rsid w:val="009C7186"/>
    <w:rsid w:val="009D0915"/>
    <w:rsid w:val="009D5E48"/>
    <w:rsid w:val="009D6D9F"/>
    <w:rsid w:val="009E0B41"/>
    <w:rsid w:val="009E1910"/>
    <w:rsid w:val="009E5DBA"/>
    <w:rsid w:val="009F06B6"/>
    <w:rsid w:val="009F6047"/>
    <w:rsid w:val="009F6120"/>
    <w:rsid w:val="009F71A7"/>
    <w:rsid w:val="00A002E2"/>
    <w:rsid w:val="00A03D2A"/>
    <w:rsid w:val="00A0426C"/>
    <w:rsid w:val="00A105E9"/>
    <w:rsid w:val="00A10ADB"/>
    <w:rsid w:val="00A10C6F"/>
    <w:rsid w:val="00A118C3"/>
    <w:rsid w:val="00A144AB"/>
    <w:rsid w:val="00A151A1"/>
    <w:rsid w:val="00A17F01"/>
    <w:rsid w:val="00A24557"/>
    <w:rsid w:val="00A248B2"/>
    <w:rsid w:val="00A2652B"/>
    <w:rsid w:val="00A267D7"/>
    <w:rsid w:val="00A275D3"/>
    <w:rsid w:val="00A27A64"/>
    <w:rsid w:val="00A30B93"/>
    <w:rsid w:val="00A37F80"/>
    <w:rsid w:val="00A46B3F"/>
    <w:rsid w:val="00A46F30"/>
    <w:rsid w:val="00A61169"/>
    <w:rsid w:val="00A63024"/>
    <w:rsid w:val="00A63730"/>
    <w:rsid w:val="00A6500D"/>
    <w:rsid w:val="00A65602"/>
    <w:rsid w:val="00A71CA1"/>
    <w:rsid w:val="00A742E5"/>
    <w:rsid w:val="00A74C74"/>
    <w:rsid w:val="00A7655E"/>
    <w:rsid w:val="00A81A4A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74E"/>
    <w:rsid w:val="00AC0B54"/>
    <w:rsid w:val="00AD26CD"/>
    <w:rsid w:val="00AD324E"/>
    <w:rsid w:val="00AD4F1D"/>
    <w:rsid w:val="00AD5B51"/>
    <w:rsid w:val="00AD7B78"/>
    <w:rsid w:val="00AE2875"/>
    <w:rsid w:val="00AF3461"/>
    <w:rsid w:val="00AF3AAB"/>
    <w:rsid w:val="00AF4118"/>
    <w:rsid w:val="00B00077"/>
    <w:rsid w:val="00B03107"/>
    <w:rsid w:val="00B10820"/>
    <w:rsid w:val="00B16E03"/>
    <w:rsid w:val="00B1749C"/>
    <w:rsid w:val="00B1760F"/>
    <w:rsid w:val="00B219B3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3DA4"/>
    <w:rsid w:val="00B45C31"/>
    <w:rsid w:val="00B46769"/>
    <w:rsid w:val="00B47534"/>
    <w:rsid w:val="00B50007"/>
    <w:rsid w:val="00B50B89"/>
    <w:rsid w:val="00B52AFB"/>
    <w:rsid w:val="00B5557E"/>
    <w:rsid w:val="00B56C13"/>
    <w:rsid w:val="00B57EA4"/>
    <w:rsid w:val="00B615A4"/>
    <w:rsid w:val="00B616A3"/>
    <w:rsid w:val="00B63284"/>
    <w:rsid w:val="00B652AC"/>
    <w:rsid w:val="00B662D0"/>
    <w:rsid w:val="00B74116"/>
    <w:rsid w:val="00B74F81"/>
    <w:rsid w:val="00B75CE0"/>
    <w:rsid w:val="00B80928"/>
    <w:rsid w:val="00B8100E"/>
    <w:rsid w:val="00B84B54"/>
    <w:rsid w:val="00B92B0A"/>
    <w:rsid w:val="00B92C7D"/>
    <w:rsid w:val="00B93A9D"/>
    <w:rsid w:val="00B93BB2"/>
    <w:rsid w:val="00B9697B"/>
    <w:rsid w:val="00B978B8"/>
    <w:rsid w:val="00BA10EF"/>
    <w:rsid w:val="00BA453E"/>
    <w:rsid w:val="00BA46C7"/>
    <w:rsid w:val="00BA4DA4"/>
    <w:rsid w:val="00BA7153"/>
    <w:rsid w:val="00BB6D15"/>
    <w:rsid w:val="00BB7B45"/>
    <w:rsid w:val="00BC137E"/>
    <w:rsid w:val="00BC2B52"/>
    <w:rsid w:val="00BC2E5F"/>
    <w:rsid w:val="00BC3C3C"/>
    <w:rsid w:val="00BC481E"/>
    <w:rsid w:val="00BC5AF6"/>
    <w:rsid w:val="00BC7141"/>
    <w:rsid w:val="00BD3369"/>
    <w:rsid w:val="00BD3E51"/>
    <w:rsid w:val="00BE0311"/>
    <w:rsid w:val="00BE13B0"/>
    <w:rsid w:val="00BE3E87"/>
    <w:rsid w:val="00BE4A3A"/>
    <w:rsid w:val="00BF0A84"/>
    <w:rsid w:val="00BF11E6"/>
    <w:rsid w:val="00BF1953"/>
    <w:rsid w:val="00BF4326"/>
    <w:rsid w:val="00BF6EFA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7BAD"/>
    <w:rsid w:val="00C205B6"/>
    <w:rsid w:val="00C21FD2"/>
    <w:rsid w:val="00C2214E"/>
    <w:rsid w:val="00C247CD"/>
    <w:rsid w:val="00C2519B"/>
    <w:rsid w:val="00C271E0"/>
    <w:rsid w:val="00C278EB"/>
    <w:rsid w:val="00C30F87"/>
    <w:rsid w:val="00C359A8"/>
    <w:rsid w:val="00C372B2"/>
    <w:rsid w:val="00C3782E"/>
    <w:rsid w:val="00C404D1"/>
    <w:rsid w:val="00C42176"/>
    <w:rsid w:val="00C42344"/>
    <w:rsid w:val="00C505EB"/>
    <w:rsid w:val="00C52914"/>
    <w:rsid w:val="00C52B31"/>
    <w:rsid w:val="00C553F1"/>
    <w:rsid w:val="00C5567D"/>
    <w:rsid w:val="00C55DC4"/>
    <w:rsid w:val="00C63F06"/>
    <w:rsid w:val="00C6590B"/>
    <w:rsid w:val="00C66D2D"/>
    <w:rsid w:val="00C7131F"/>
    <w:rsid w:val="00C714F4"/>
    <w:rsid w:val="00C76753"/>
    <w:rsid w:val="00C80088"/>
    <w:rsid w:val="00C8586A"/>
    <w:rsid w:val="00C86BC1"/>
    <w:rsid w:val="00CA2B4F"/>
    <w:rsid w:val="00CA3CDD"/>
    <w:rsid w:val="00CA5DB0"/>
    <w:rsid w:val="00CB3439"/>
    <w:rsid w:val="00CB36E6"/>
    <w:rsid w:val="00CB511E"/>
    <w:rsid w:val="00CB5D13"/>
    <w:rsid w:val="00CC084E"/>
    <w:rsid w:val="00CC58ED"/>
    <w:rsid w:val="00CD5477"/>
    <w:rsid w:val="00CE4EF8"/>
    <w:rsid w:val="00CF5304"/>
    <w:rsid w:val="00D0018D"/>
    <w:rsid w:val="00D0135E"/>
    <w:rsid w:val="00D0342C"/>
    <w:rsid w:val="00D04851"/>
    <w:rsid w:val="00D10C32"/>
    <w:rsid w:val="00D145EC"/>
    <w:rsid w:val="00D161D2"/>
    <w:rsid w:val="00D23602"/>
    <w:rsid w:val="00D2714B"/>
    <w:rsid w:val="00D355FB"/>
    <w:rsid w:val="00D3743B"/>
    <w:rsid w:val="00D40EED"/>
    <w:rsid w:val="00D43C0B"/>
    <w:rsid w:val="00D44A74"/>
    <w:rsid w:val="00D452E2"/>
    <w:rsid w:val="00D51CAD"/>
    <w:rsid w:val="00D5591F"/>
    <w:rsid w:val="00D57922"/>
    <w:rsid w:val="00D57CD2"/>
    <w:rsid w:val="00D57E66"/>
    <w:rsid w:val="00D61178"/>
    <w:rsid w:val="00D6249D"/>
    <w:rsid w:val="00D63E5B"/>
    <w:rsid w:val="00D65ED4"/>
    <w:rsid w:val="00D67EF4"/>
    <w:rsid w:val="00D73350"/>
    <w:rsid w:val="00D740FE"/>
    <w:rsid w:val="00D7665C"/>
    <w:rsid w:val="00D7762A"/>
    <w:rsid w:val="00D81F0B"/>
    <w:rsid w:val="00D82231"/>
    <w:rsid w:val="00D824A3"/>
    <w:rsid w:val="00D83337"/>
    <w:rsid w:val="00D833C4"/>
    <w:rsid w:val="00D8756E"/>
    <w:rsid w:val="00D87A0D"/>
    <w:rsid w:val="00D938DD"/>
    <w:rsid w:val="00D95EAB"/>
    <w:rsid w:val="00D974EA"/>
    <w:rsid w:val="00D97E37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3B4E"/>
    <w:rsid w:val="00DC4726"/>
    <w:rsid w:val="00DD0AAB"/>
    <w:rsid w:val="00DD3C66"/>
    <w:rsid w:val="00DD40D2"/>
    <w:rsid w:val="00DE43DB"/>
    <w:rsid w:val="00DE4CEA"/>
    <w:rsid w:val="00DE5BBF"/>
    <w:rsid w:val="00DF01BE"/>
    <w:rsid w:val="00E00D5E"/>
    <w:rsid w:val="00E013A9"/>
    <w:rsid w:val="00E03A99"/>
    <w:rsid w:val="00E0409D"/>
    <w:rsid w:val="00E041CD"/>
    <w:rsid w:val="00E04972"/>
    <w:rsid w:val="00E05427"/>
    <w:rsid w:val="00E06534"/>
    <w:rsid w:val="00E126A5"/>
    <w:rsid w:val="00E1463F"/>
    <w:rsid w:val="00E173A7"/>
    <w:rsid w:val="00E178EC"/>
    <w:rsid w:val="00E233B0"/>
    <w:rsid w:val="00E23509"/>
    <w:rsid w:val="00E34AA9"/>
    <w:rsid w:val="00E363A9"/>
    <w:rsid w:val="00E413E0"/>
    <w:rsid w:val="00E41F57"/>
    <w:rsid w:val="00E44364"/>
    <w:rsid w:val="00E46CF9"/>
    <w:rsid w:val="00E52031"/>
    <w:rsid w:val="00E523E7"/>
    <w:rsid w:val="00E52F9E"/>
    <w:rsid w:val="00E53AE3"/>
    <w:rsid w:val="00E543F6"/>
    <w:rsid w:val="00E54B29"/>
    <w:rsid w:val="00E5574A"/>
    <w:rsid w:val="00E5723D"/>
    <w:rsid w:val="00E62272"/>
    <w:rsid w:val="00E6345E"/>
    <w:rsid w:val="00E64FB2"/>
    <w:rsid w:val="00E6516D"/>
    <w:rsid w:val="00E67B7D"/>
    <w:rsid w:val="00E72D99"/>
    <w:rsid w:val="00E74954"/>
    <w:rsid w:val="00E7608F"/>
    <w:rsid w:val="00E807A3"/>
    <w:rsid w:val="00E81E2C"/>
    <w:rsid w:val="00E82FBF"/>
    <w:rsid w:val="00E913F7"/>
    <w:rsid w:val="00E93F56"/>
    <w:rsid w:val="00E9596B"/>
    <w:rsid w:val="00E96EF2"/>
    <w:rsid w:val="00E974EF"/>
    <w:rsid w:val="00EA662E"/>
    <w:rsid w:val="00EA7B9D"/>
    <w:rsid w:val="00EB2C78"/>
    <w:rsid w:val="00EB4124"/>
    <w:rsid w:val="00EB5D2F"/>
    <w:rsid w:val="00EC10EC"/>
    <w:rsid w:val="00EC18BF"/>
    <w:rsid w:val="00EC3ED3"/>
    <w:rsid w:val="00EC456C"/>
    <w:rsid w:val="00EC7150"/>
    <w:rsid w:val="00ED0FCD"/>
    <w:rsid w:val="00ED166C"/>
    <w:rsid w:val="00ED2C08"/>
    <w:rsid w:val="00ED3611"/>
    <w:rsid w:val="00ED3BB8"/>
    <w:rsid w:val="00ED5C8C"/>
    <w:rsid w:val="00ED5FA6"/>
    <w:rsid w:val="00ED6080"/>
    <w:rsid w:val="00EE0176"/>
    <w:rsid w:val="00EE3C36"/>
    <w:rsid w:val="00EF036E"/>
    <w:rsid w:val="00EF0942"/>
    <w:rsid w:val="00EF291F"/>
    <w:rsid w:val="00F0216E"/>
    <w:rsid w:val="00F0218C"/>
    <w:rsid w:val="00F0251A"/>
    <w:rsid w:val="00F0393B"/>
    <w:rsid w:val="00F045E7"/>
    <w:rsid w:val="00F05E0A"/>
    <w:rsid w:val="00F1272D"/>
    <w:rsid w:val="00F12AE6"/>
    <w:rsid w:val="00F15D08"/>
    <w:rsid w:val="00F177F7"/>
    <w:rsid w:val="00F278A7"/>
    <w:rsid w:val="00F30527"/>
    <w:rsid w:val="00F313DD"/>
    <w:rsid w:val="00F37254"/>
    <w:rsid w:val="00F376F5"/>
    <w:rsid w:val="00F378BE"/>
    <w:rsid w:val="00F43120"/>
    <w:rsid w:val="00F44FF2"/>
    <w:rsid w:val="00F45E0A"/>
    <w:rsid w:val="00F45FF9"/>
    <w:rsid w:val="00F506A1"/>
    <w:rsid w:val="00F621D9"/>
    <w:rsid w:val="00F6402A"/>
    <w:rsid w:val="00F64378"/>
    <w:rsid w:val="00F67FC3"/>
    <w:rsid w:val="00F763A4"/>
    <w:rsid w:val="00F77B54"/>
    <w:rsid w:val="00F80D67"/>
    <w:rsid w:val="00F81CF2"/>
    <w:rsid w:val="00F82A04"/>
    <w:rsid w:val="00F83DF3"/>
    <w:rsid w:val="00F85CEA"/>
    <w:rsid w:val="00F9105C"/>
    <w:rsid w:val="00F941B8"/>
    <w:rsid w:val="00F9451E"/>
    <w:rsid w:val="00F94831"/>
    <w:rsid w:val="00F9691D"/>
    <w:rsid w:val="00F97587"/>
    <w:rsid w:val="00FA2F92"/>
    <w:rsid w:val="00FA5FA5"/>
    <w:rsid w:val="00FA6721"/>
    <w:rsid w:val="00FA7365"/>
    <w:rsid w:val="00FA79A7"/>
    <w:rsid w:val="00FB646B"/>
    <w:rsid w:val="00FC078B"/>
    <w:rsid w:val="00FC5858"/>
    <w:rsid w:val="00FC5DCA"/>
    <w:rsid w:val="00FC5DD1"/>
    <w:rsid w:val="00FC5EEF"/>
    <w:rsid w:val="00FC643D"/>
    <w:rsid w:val="00FD1DAF"/>
    <w:rsid w:val="00FE0B73"/>
    <w:rsid w:val="00FE3DCC"/>
    <w:rsid w:val="00FE53C8"/>
    <w:rsid w:val="00FE5FB7"/>
    <w:rsid w:val="00FE68B0"/>
    <w:rsid w:val="00FE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qFormat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Hyperlink">
    <w:name w:val="Hyperlink"/>
    <w:basedOn w:val="DefaultParagraphFont"/>
    <w:rsid w:val="00E807A3"/>
    <w:rPr>
      <w:color w:val="0563C1" w:themeColor="hyperlink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0409D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0409D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E0409D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113C47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952D7"/>
    <w:rPr>
      <w:rFonts w:ascii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7952D7"/>
  </w:style>
  <w:style w:type="character" w:customStyle="1" w:styleId="B2Char">
    <w:name w:val="B2 Char"/>
    <w:link w:val="B2"/>
    <w:qFormat/>
    <w:rsid w:val="002143E2"/>
  </w:style>
  <w:style w:type="character" w:styleId="Emphasis">
    <w:name w:val="Emphasis"/>
    <w:basedOn w:val="DefaultParagraphFont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rsid w:val="00BC2B52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Huawei_CHV_1</cp:lastModifiedBy>
  <cp:revision>2</cp:revision>
  <cp:lastPrinted>2001-04-23T09:30:00Z</cp:lastPrinted>
  <dcterms:created xsi:type="dcterms:W3CDTF">2025-11-10T07:56:00Z</dcterms:created>
  <dcterms:modified xsi:type="dcterms:W3CDTF">2025-11-10T07:56:00Z</dcterms:modified>
</cp:coreProperties>
</file>