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57AB1" w14:textId="738CA603" w:rsidR="00852233" w:rsidRDefault="00852233" w:rsidP="00852233">
      <w:pPr>
        <w:pStyle w:val="CRCoverPage"/>
        <w:tabs>
          <w:tab w:val="right" w:pos="9639"/>
        </w:tabs>
        <w:spacing w:after="0"/>
        <w:rPr>
          <w:b/>
          <w:i/>
          <w:noProof/>
          <w:sz w:val="28"/>
        </w:rPr>
      </w:pPr>
      <w:bookmarkStart w:id="0" w:name="_Hlk145491888"/>
      <w:r>
        <w:rPr>
          <w:b/>
          <w:noProof/>
          <w:sz w:val="24"/>
        </w:rPr>
        <w:t>3GPP TSG-CT WG1 Meeting #157</w:t>
      </w:r>
      <w:r>
        <w:rPr>
          <w:b/>
          <w:i/>
          <w:noProof/>
          <w:sz w:val="28"/>
        </w:rPr>
        <w:tab/>
      </w:r>
      <w:r w:rsidR="003345F3" w:rsidRPr="003345F3">
        <w:rPr>
          <w:b/>
          <w:noProof/>
          <w:sz w:val="24"/>
        </w:rPr>
        <w:t>C1-256150</w:t>
      </w:r>
    </w:p>
    <w:bookmarkEnd w:id="0"/>
    <w:p w14:paraId="6C8094EA" w14:textId="77777777" w:rsidR="00852233" w:rsidRPr="00E75B39" w:rsidRDefault="00852233" w:rsidP="00852233">
      <w:pPr>
        <w:pStyle w:val="CRCoverPage"/>
        <w:outlineLvl w:val="0"/>
        <w:rPr>
          <w:b/>
          <w:noProof/>
          <w:sz w:val="24"/>
        </w:rPr>
      </w:pPr>
      <w:r w:rsidRPr="00E44508">
        <w:rPr>
          <w:rFonts w:cs="Arial"/>
          <w:b/>
          <w:noProof/>
          <w:sz w:val="24"/>
          <w:szCs w:val="24"/>
        </w:rPr>
        <w:t>Sophia-Antipolis</w:t>
      </w:r>
      <w:r w:rsidRPr="00221571">
        <w:rPr>
          <w:rFonts w:cs="Arial"/>
          <w:b/>
          <w:noProof/>
          <w:sz w:val="24"/>
          <w:szCs w:val="24"/>
        </w:rPr>
        <w:t>,</w:t>
      </w:r>
      <w:r>
        <w:rPr>
          <w:rFonts w:cs="Arial"/>
          <w:b/>
          <w:noProof/>
          <w:sz w:val="24"/>
          <w:szCs w:val="24"/>
        </w:rPr>
        <w:t xml:space="preserve"> </w:t>
      </w:r>
      <w:r w:rsidRPr="00E44508">
        <w:rPr>
          <w:rFonts w:cs="Arial"/>
          <w:b/>
          <w:noProof/>
          <w:sz w:val="24"/>
          <w:szCs w:val="24"/>
        </w:rPr>
        <w:t>France</w:t>
      </w:r>
      <w:r>
        <w:rPr>
          <w:rFonts w:cs="Arial"/>
          <w:b/>
          <w:noProof/>
          <w:sz w:val="24"/>
          <w:szCs w:val="24"/>
        </w:rPr>
        <w:t>,</w:t>
      </w:r>
      <w:r w:rsidRPr="00221571">
        <w:rPr>
          <w:rFonts w:cs="Arial"/>
          <w:b/>
          <w:noProof/>
          <w:sz w:val="24"/>
          <w:szCs w:val="24"/>
        </w:rPr>
        <w:t xml:space="preserve"> </w:t>
      </w:r>
      <w:r>
        <w:rPr>
          <w:rFonts w:cs="Arial"/>
          <w:b/>
          <w:noProof/>
          <w:sz w:val="24"/>
          <w:szCs w:val="24"/>
        </w:rPr>
        <w:t>13-</w:t>
      </w:r>
      <w:r>
        <w:rPr>
          <w:b/>
          <w:noProof/>
          <w:sz w:val="24"/>
        </w:rPr>
        <w:t>17 October 2025</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D022BC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52233">
        <w:rPr>
          <w:rFonts w:ascii="Arial" w:eastAsia="Batang" w:hAnsi="Arial"/>
          <w:b/>
          <w:sz w:val="24"/>
          <w:szCs w:val="24"/>
          <w:lang w:val="en-US" w:eastAsia="zh-CN"/>
        </w:rPr>
        <w:t>Ericsson</w:t>
      </w:r>
    </w:p>
    <w:p w14:paraId="49D92DA3" w14:textId="499C3C4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852233">
        <w:rPr>
          <w:rFonts w:ascii="Arial" w:eastAsia="Batang" w:hAnsi="Arial" w:cs="Arial"/>
          <w:b/>
          <w:sz w:val="24"/>
          <w:szCs w:val="24"/>
          <w:lang w:eastAsia="zh-CN"/>
        </w:rPr>
        <w:t xml:space="preserve"> </w:t>
      </w:r>
      <w:r w:rsidR="00043634" w:rsidRPr="00043634">
        <w:rPr>
          <w:rFonts w:ascii="Arial" w:eastAsia="Batang" w:hAnsi="Arial" w:cs="Arial"/>
          <w:b/>
          <w:sz w:val="24"/>
          <w:szCs w:val="24"/>
          <w:lang w:eastAsia="zh-CN"/>
        </w:rPr>
        <w:t xml:space="preserve">SID on </w:t>
      </w:r>
      <w:r w:rsidR="00EC0501" w:rsidRPr="00EC0501">
        <w:rPr>
          <w:rFonts w:ascii="Arial" w:eastAsia="Batang" w:hAnsi="Arial" w:cs="Arial"/>
          <w:b/>
          <w:sz w:val="24"/>
          <w:szCs w:val="24"/>
          <w:lang w:eastAsia="zh-CN"/>
        </w:rPr>
        <w:t>identifying 5G NAS protocol limitations and solutions for avoiding them for 6G</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109842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52233">
        <w:rPr>
          <w:rFonts w:ascii="Arial" w:eastAsia="Batang" w:hAnsi="Arial"/>
          <w:b/>
          <w:sz w:val="24"/>
          <w:szCs w:val="24"/>
          <w:lang w:val="en-US" w:eastAsia="zh-CN"/>
        </w:rPr>
        <w:t>19.2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AC1548F"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C027D2">
        <w:rPr>
          <w:lang w:eastAsia="ja-JP"/>
        </w:rPr>
        <w:t>Study</w:t>
      </w:r>
      <w:r w:rsidR="00852233" w:rsidRPr="00852233">
        <w:rPr>
          <w:lang w:eastAsia="ja-JP"/>
        </w:rPr>
        <w:t xml:space="preserve"> on </w:t>
      </w:r>
      <w:r w:rsidR="00215B31" w:rsidRPr="00215B31">
        <w:rPr>
          <w:lang w:eastAsia="ja-JP"/>
        </w:rPr>
        <w:t>identify</w:t>
      </w:r>
      <w:r w:rsidR="00215B31">
        <w:rPr>
          <w:lang w:eastAsia="ja-JP"/>
        </w:rPr>
        <w:t>ing</w:t>
      </w:r>
      <w:r w:rsidR="00215B31" w:rsidRPr="00215B31">
        <w:rPr>
          <w:lang w:eastAsia="ja-JP"/>
        </w:rPr>
        <w:t xml:space="preserve"> 5G NAS protocol </w:t>
      </w:r>
      <w:r w:rsidR="00EC0501" w:rsidRPr="00215B31">
        <w:rPr>
          <w:lang w:eastAsia="ja-JP"/>
        </w:rPr>
        <w:t>limitation</w:t>
      </w:r>
      <w:r w:rsidR="00EC0501">
        <w:rPr>
          <w:lang w:eastAsia="ja-JP"/>
        </w:rPr>
        <w:t>s</w:t>
      </w:r>
      <w:r w:rsidR="00EC0501" w:rsidRPr="00215B31">
        <w:rPr>
          <w:lang w:eastAsia="ja-JP"/>
        </w:rPr>
        <w:t xml:space="preserve"> </w:t>
      </w:r>
      <w:r w:rsidR="00215B31">
        <w:rPr>
          <w:lang w:eastAsia="ja-JP"/>
        </w:rPr>
        <w:t xml:space="preserve">and </w:t>
      </w:r>
      <w:r w:rsidR="00C027D2">
        <w:rPr>
          <w:lang w:eastAsia="ja-JP"/>
        </w:rPr>
        <w:t xml:space="preserve">solutions for </w:t>
      </w:r>
      <w:r w:rsidR="007063DE">
        <w:rPr>
          <w:lang w:eastAsia="ja-JP"/>
        </w:rPr>
        <w:t>avoiding</w:t>
      </w:r>
      <w:r w:rsidR="00215B31">
        <w:rPr>
          <w:lang w:eastAsia="ja-JP"/>
        </w:rPr>
        <w:t xml:space="preserve"> them for</w:t>
      </w:r>
      <w:r w:rsidR="00215B31" w:rsidRPr="00215B31">
        <w:rPr>
          <w:lang w:eastAsia="ja-JP"/>
        </w:rPr>
        <w:t xml:space="preserve"> 6G</w:t>
      </w:r>
    </w:p>
    <w:p w14:paraId="4520DCE2" w14:textId="456E372A"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852233">
        <w:rPr>
          <w:lang w:eastAsia="ja-JP"/>
        </w:rPr>
        <w:t>FS_6G_</w:t>
      </w:r>
      <w:r w:rsidR="00215B31">
        <w:rPr>
          <w:lang w:eastAsia="ja-JP"/>
        </w:rPr>
        <w:t>5N</w:t>
      </w:r>
      <w:r w:rsidR="00DF3595">
        <w:rPr>
          <w:lang w:eastAsia="ja-JP"/>
        </w:rPr>
        <w:t>P</w:t>
      </w:r>
      <w:r w:rsidR="00215B31">
        <w:rPr>
          <w:lang w:eastAsia="ja-JP"/>
        </w:rPr>
        <w:t>L</w:t>
      </w:r>
      <w:r w:rsidR="00AC6C20">
        <w:rPr>
          <w:lang w:eastAsia="ja-JP"/>
        </w:rPr>
        <w:t>A</w:t>
      </w:r>
    </w:p>
    <w:p w14:paraId="15B1DB90" w14:textId="47752418"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C32DAE" w:rsidRPr="00C32DAE">
        <w:rPr>
          <w:highlight w:val="yellow"/>
          <w:lang w:eastAsia="ja-JP"/>
        </w:rPr>
        <w:t>TBD</w:t>
      </w:r>
    </w:p>
    <w:p w14:paraId="4D9605DA" w14:textId="40C22B7D"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852233">
        <w:rPr>
          <w:lang w:eastAsia="ja-JP"/>
        </w:rPr>
        <w:t>20</w:t>
      </w:r>
    </w:p>
    <w:p w14:paraId="6042014B" w14:textId="6D11362F" w:rsidR="001E489F" w:rsidRPr="00852233" w:rsidRDefault="001E489F" w:rsidP="00852233">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CCBE702" w:rsidR="001E489F" w:rsidRDefault="00852233" w:rsidP="005875D6">
            <w:pPr>
              <w:pStyle w:val="TAC"/>
            </w:pPr>
            <w:r>
              <w:t>x</w:t>
            </w:r>
          </w:p>
        </w:tc>
        <w:tc>
          <w:tcPr>
            <w:tcW w:w="850" w:type="dxa"/>
            <w:tcBorders>
              <w:top w:val="nil"/>
            </w:tcBorders>
          </w:tcPr>
          <w:p w14:paraId="04045F0B" w14:textId="71FAD457" w:rsidR="001E489F" w:rsidRDefault="001E489F" w:rsidP="005875D6">
            <w:pPr>
              <w:pStyle w:val="TAC"/>
            </w:pPr>
          </w:p>
        </w:tc>
        <w:tc>
          <w:tcPr>
            <w:tcW w:w="851" w:type="dxa"/>
            <w:tcBorders>
              <w:top w:val="nil"/>
            </w:tcBorders>
          </w:tcPr>
          <w:p w14:paraId="36BEDBE0" w14:textId="4610414C" w:rsidR="001E489F" w:rsidRDefault="00852233"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0CCD31D" w:rsidR="001E489F" w:rsidRDefault="001E489F" w:rsidP="005875D6">
            <w:pPr>
              <w:pStyle w:val="TAC"/>
            </w:pPr>
          </w:p>
        </w:tc>
        <w:tc>
          <w:tcPr>
            <w:tcW w:w="850" w:type="dxa"/>
          </w:tcPr>
          <w:p w14:paraId="35CFDED4" w14:textId="517AE047" w:rsidR="001E489F" w:rsidRDefault="00215B31"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8A5C923" w:rsidR="001E489F" w:rsidRDefault="00852233"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858A77A" w:rsidR="001E489F" w:rsidRDefault="00852233"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0B223D54"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B976B80" w:rsidR="007861B8" w:rsidRDefault="00852233"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7839649" w:rsidR="001E489F" w:rsidRDefault="00852233"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1FB5CF83" w:rsidR="001E489F" w:rsidRPr="006C2E80" w:rsidRDefault="001E489F" w:rsidP="00852233">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52E52A9" w:rsidR="001E489F" w:rsidRDefault="00852233" w:rsidP="005875D6">
            <w:pPr>
              <w:pStyle w:val="TAL"/>
            </w:pPr>
            <w:r w:rsidRPr="00852233">
              <w:t>1050110</w:t>
            </w:r>
          </w:p>
        </w:tc>
        <w:tc>
          <w:tcPr>
            <w:tcW w:w="3326" w:type="dxa"/>
          </w:tcPr>
          <w:p w14:paraId="3AC061FD" w14:textId="54D85908" w:rsidR="001E489F" w:rsidRDefault="00852233" w:rsidP="005875D6">
            <w:pPr>
              <w:pStyle w:val="TAL"/>
            </w:pPr>
            <w:r w:rsidRPr="00852233">
              <w:t>Study on 6G Use Cases and Service Requirements</w:t>
            </w:r>
          </w:p>
        </w:tc>
        <w:tc>
          <w:tcPr>
            <w:tcW w:w="5099" w:type="dxa"/>
          </w:tcPr>
          <w:p w14:paraId="017BF4B1" w14:textId="5185C022" w:rsidR="001E489F" w:rsidRPr="00852233" w:rsidRDefault="00852233" w:rsidP="00852233">
            <w:r w:rsidRPr="00852233">
              <w:t xml:space="preserve">Study of 6GS </w:t>
            </w:r>
            <w:r>
              <w:t xml:space="preserve">stage-1 </w:t>
            </w:r>
            <w:r w:rsidRPr="00852233">
              <w:t>requirements</w:t>
            </w:r>
          </w:p>
        </w:tc>
      </w:tr>
      <w:tr w:rsidR="00852233" w14:paraId="57E91262" w14:textId="77777777" w:rsidTr="005875D6">
        <w:trPr>
          <w:cantSplit/>
          <w:jc w:val="center"/>
        </w:trPr>
        <w:tc>
          <w:tcPr>
            <w:tcW w:w="1101" w:type="dxa"/>
          </w:tcPr>
          <w:p w14:paraId="708A9E6B" w14:textId="373C497C" w:rsidR="00852233" w:rsidRPr="00852233" w:rsidRDefault="00852233" w:rsidP="005875D6">
            <w:pPr>
              <w:pStyle w:val="TAL"/>
            </w:pPr>
            <w:r w:rsidRPr="00852233">
              <w:t>1080057</w:t>
            </w:r>
          </w:p>
        </w:tc>
        <w:tc>
          <w:tcPr>
            <w:tcW w:w="3326" w:type="dxa"/>
          </w:tcPr>
          <w:p w14:paraId="10EC7153" w14:textId="515B3DF0" w:rsidR="00852233" w:rsidRPr="00852233" w:rsidRDefault="00852233" w:rsidP="005875D6">
            <w:pPr>
              <w:pStyle w:val="TAL"/>
            </w:pPr>
            <w:r w:rsidRPr="00852233">
              <w:t>Study on Architecture for 6G System</w:t>
            </w:r>
          </w:p>
        </w:tc>
        <w:tc>
          <w:tcPr>
            <w:tcW w:w="5099" w:type="dxa"/>
          </w:tcPr>
          <w:p w14:paraId="59C439C5" w14:textId="3AB58B78" w:rsidR="00852233" w:rsidRPr="00852233" w:rsidRDefault="00852233" w:rsidP="00852233">
            <w:r w:rsidRPr="00852233">
              <w:t xml:space="preserve">Study of 6GS </w:t>
            </w:r>
            <w:r>
              <w:t xml:space="preserve">stage-2 </w:t>
            </w:r>
            <w:r w:rsidRPr="00852233">
              <w:t>requirements</w:t>
            </w:r>
            <w:r>
              <w:t xml:space="preserve"> in SA2's remit</w:t>
            </w:r>
          </w:p>
        </w:tc>
      </w:tr>
      <w:tr w:rsidR="006639F2" w14:paraId="746D18C8" w14:textId="77777777" w:rsidTr="005875D6">
        <w:trPr>
          <w:cantSplit/>
          <w:jc w:val="center"/>
        </w:trPr>
        <w:tc>
          <w:tcPr>
            <w:tcW w:w="1101" w:type="dxa"/>
          </w:tcPr>
          <w:p w14:paraId="4E46E26F" w14:textId="76EB4403" w:rsidR="006639F2" w:rsidRPr="00852233" w:rsidRDefault="00215B31" w:rsidP="005875D6">
            <w:pPr>
              <w:pStyle w:val="TAL"/>
            </w:pPr>
            <w:r w:rsidRPr="00215B31">
              <w:t>750025</w:t>
            </w:r>
          </w:p>
        </w:tc>
        <w:tc>
          <w:tcPr>
            <w:tcW w:w="3326" w:type="dxa"/>
          </w:tcPr>
          <w:p w14:paraId="10698EAC" w14:textId="744CA773" w:rsidR="006639F2" w:rsidRPr="00852233" w:rsidRDefault="00215B31" w:rsidP="005875D6">
            <w:pPr>
              <w:pStyle w:val="TAL"/>
            </w:pPr>
            <w:r w:rsidRPr="00215B31">
              <w:t>CT aspects of 5G System - Phase 1</w:t>
            </w:r>
          </w:p>
        </w:tc>
        <w:tc>
          <w:tcPr>
            <w:tcW w:w="5099" w:type="dxa"/>
          </w:tcPr>
          <w:p w14:paraId="3C9327DD" w14:textId="7132C742" w:rsidR="006639F2" w:rsidRPr="00852233" w:rsidRDefault="00215B31" w:rsidP="00852233">
            <w:r>
              <w:t>5GS NAS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2927ADDF" w:rsidR="001E489F" w:rsidRPr="00852233" w:rsidRDefault="00852233" w:rsidP="00852233">
      <w:r>
        <w:t>none</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699640EB" w14:textId="63552FF1" w:rsidR="006639F2" w:rsidRDefault="00215B31" w:rsidP="006639F2">
      <w:r>
        <w:t xml:space="preserve">Between Rel-15 and Rel-19, 5GS NAS has significantly evolved. As new features are added, limitation of 5GS NAS protocol </w:t>
      </w:r>
      <w:r w:rsidR="001B53E5">
        <w:t xml:space="preserve">has </w:t>
      </w:r>
      <w:r>
        <w:t>bec</w:t>
      </w:r>
      <w:r w:rsidR="001B53E5">
        <w:t>a</w:t>
      </w:r>
      <w:r>
        <w:t>me visible. The following limitations of 5GS NAS protocol were identified:</w:t>
      </w:r>
    </w:p>
    <w:p w14:paraId="59E35EEC" w14:textId="067774F4" w:rsidR="007063DE" w:rsidRDefault="009A3050" w:rsidP="006639F2">
      <w:r>
        <w:t>1)</w:t>
      </w:r>
      <w:r w:rsidR="00B14E7A">
        <w:tab/>
      </w:r>
      <w:r>
        <w:t>limitations</w:t>
      </w:r>
      <w:r w:rsidR="007063DE">
        <w:t xml:space="preserve"> related to message coding:</w:t>
      </w:r>
    </w:p>
    <w:p w14:paraId="61609A9F" w14:textId="197A40F0" w:rsidR="00215B31" w:rsidRDefault="00215B31" w:rsidP="005D2670">
      <w:pPr>
        <w:pStyle w:val="B1"/>
      </w:pPr>
      <w:r>
        <w:t>-</w:t>
      </w:r>
      <w:r>
        <w:tab/>
      </w:r>
      <w:r w:rsidR="001B53E5">
        <w:t xml:space="preserve">IEIs for type 6 IEs </w:t>
      </w:r>
      <w:r w:rsidR="005D2670">
        <w:t xml:space="preserve">without "comprehension required" </w:t>
      </w:r>
      <w:r w:rsidR="001B53E5">
        <w:t>were exhausted for some NAS messages (</w:t>
      </w:r>
      <w:r w:rsidR="005D2670">
        <w:t>e.g. REGISTRATION ACCEPT)</w:t>
      </w:r>
      <w:r w:rsidR="002941EE">
        <w:t>.</w:t>
      </w:r>
    </w:p>
    <w:p w14:paraId="1C075FC2" w14:textId="276A1412" w:rsidR="005D2670" w:rsidRDefault="005D2670" w:rsidP="005D2670">
      <w:pPr>
        <w:pStyle w:val="B1"/>
      </w:pPr>
      <w:r>
        <w:t>-</w:t>
      </w:r>
      <w:r>
        <w:tab/>
      </w:r>
      <w:r w:rsidRPr="005D2670">
        <w:t xml:space="preserve">IEIs for type 1 IEs </w:t>
      </w:r>
      <w:r>
        <w:t xml:space="preserve">are </w:t>
      </w:r>
      <w:r w:rsidRPr="005D2670">
        <w:t>not far from</w:t>
      </w:r>
      <w:r>
        <w:t xml:space="preserve"> being </w:t>
      </w:r>
      <w:r w:rsidRPr="005D2670">
        <w:t xml:space="preserve">exhausted in </w:t>
      </w:r>
      <w:r>
        <w:t>CONFIGURATION UPDATE COMMAND (7</w:t>
      </w:r>
      <w:r w:rsidRPr="005D2670">
        <w:t xml:space="preserve"> values out of 8 available values used</w:t>
      </w:r>
      <w:r>
        <w:t>)</w:t>
      </w:r>
      <w:r w:rsidR="007255CB">
        <w:t>,</w:t>
      </w:r>
      <w:r>
        <w:t xml:space="preserve"> </w:t>
      </w:r>
      <w:r w:rsidRPr="005D2670">
        <w:t xml:space="preserve">REGISTRATION </w:t>
      </w:r>
      <w:r>
        <w:t xml:space="preserve">REQUEST </w:t>
      </w:r>
      <w:r w:rsidRPr="005D2670">
        <w:t xml:space="preserve">(5 values out of 8 available values </w:t>
      </w:r>
      <w:r w:rsidR="00656066">
        <w:t>assigned</w:t>
      </w:r>
      <w:r w:rsidRPr="005D2670">
        <w:t>)</w:t>
      </w:r>
      <w:r>
        <w:t xml:space="preserve">, </w:t>
      </w:r>
      <w:r w:rsidR="007255CB">
        <w:t xml:space="preserve">and </w:t>
      </w:r>
      <w:r>
        <w:t xml:space="preserve">REGISTRATION </w:t>
      </w:r>
      <w:r w:rsidRPr="005D2670">
        <w:t xml:space="preserve">ACCEPT (5 values out of 8 available values </w:t>
      </w:r>
      <w:r w:rsidR="00656066">
        <w:t>assigned</w:t>
      </w:r>
      <w:r w:rsidRPr="005D2670">
        <w:t>)</w:t>
      </w:r>
      <w:r>
        <w:t>.</w:t>
      </w:r>
    </w:p>
    <w:p w14:paraId="47F883CD" w14:textId="5142B4C1" w:rsidR="007063DE" w:rsidRDefault="009A3050" w:rsidP="007063DE">
      <w:r>
        <w:t>2)</w:t>
      </w:r>
      <w:r w:rsidR="00B14E7A">
        <w:tab/>
      </w:r>
      <w:r>
        <w:t>limitations</w:t>
      </w:r>
      <w:r w:rsidR="007063DE">
        <w:t xml:space="preserve"> related to IE coding:</w:t>
      </w:r>
    </w:p>
    <w:p w14:paraId="7D6B57D3" w14:textId="2F4FAE33" w:rsidR="005D2670" w:rsidRDefault="005D2670" w:rsidP="005D2670">
      <w:pPr>
        <w:pStyle w:val="B1"/>
      </w:pPr>
      <w:r>
        <w:t>-</w:t>
      </w:r>
      <w:r>
        <w:tab/>
        <w:t>values of the t</w:t>
      </w:r>
      <w:r w:rsidRPr="005D2670">
        <w:t xml:space="preserve">ype of identity field of the 5GS mobile identity IE </w:t>
      </w:r>
      <w:r>
        <w:t xml:space="preserve">were </w:t>
      </w:r>
      <w:r w:rsidRPr="005D2670">
        <w:t>exhausted</w:t>
      </w:r>
      <w:r>
        <w:t>. Similarly, the t</w:t>
      </w:r>
      <w:r w:rsidRPr="005D2670">
        <w:t xml:space="preserve">ype of identity </w:t>
      </w:r>
      <w:r>
        <w:t xml:space="preserve">field </w:t>
      </w:r>
      <w:r w:rsidRPr="005D2670">
        <w:t xml:space="preserve">of </w:t>
      </w:r>
      <w:r>
        <w:t xml:space="preserve">the </w:t>
      </w:r>
      <w:r w:rsidRPr="005D2670">
        <w:t xml:space="preserve">5GS identity type </w:t>
      </w:r>
      <w:r>
        <w:t xml:space="preserve">IE is </w:t>
      </w:r>
      <w:r w:rsidRPr="005D2670">
        <w:t xml:space="preserve">nearly exhausted (7 values out of 8 available values </w:t>
      </w:r>
      <w:r w:rsidR="00656066">
        <w:t>assigned</w:t>
      </w:r>
      <w:r w:rsidRPr="005D2670">
        <w:t>)</w:t>
      </w:r>
      <w:r>
        <w:t>.</w:t>
      </w:r>
    </w:p>
    <w:p w14:paraId="27D5EF82" w14:textId="59C2C7BE" w:rsidR="007255CB" w:rsidRDefault="007255CB" w:rsidP="005D2670">
      <w:pPr>
        <w:pStyle w:val="B1"/>
      </w:pPr>
      <w:r>
        <w:t>-</w:t>
      </w:r>
      <w:r>
        <w:tab/>
        <w:t>values of the p</w:t>
      </w:r>
      <w:r w:rsidRPr="007255CB">
        <w:t xml:space="preserve">ayload container type </w:t>
      </w:r>
      <w:r>
        <w:t xml:space="preserve">field </w:t>
      </w:r>
      <w:r w:rsidRPr="007255CB">
        <w:t xml:space="preserve">of the Payload container type IE </w:t>
      </w:r>
      <w:r>
        <w:t xml:space="preserve">are </w:t>
      </w:r>
      <w:r w:rsidRPr="005D2670">
        <w:t>not far from</w:t>
      </w:r>
      <w:r>
        <w:t xml:space="preserve"> being </w:t>
      </w:r>
      <w:r w:rsidRPr="005D2670">
        <w:t xml:space="preserve">exhausted </w:t>
      </w:r>
      <w:r w:rsidRPr="007255CB">
        <w:t xml:space="preserve">(13 values out of 16 available values </w:t>
      </w:r>
      <w:r w:rsidR="00656066">
        <w:t>assigned)</w:t>
      </w:r>
      <w:r w:rsidR="007F26FE">
        <w:t>.</w:t>
      </w:r>
    </w:p>
    <w:p w14:paraId="163136E2" w14:textId="2075AE59" w:rsidR="007255CB" w:rsidRDefault="007255CB" w:rsidP="005D2670">
      <w:pPr>
        <w:pStyle w:val="B1"/>
      </w:pPr>
      <w:r>
        <w:t>-</w:t>
      </w:r>
      <w:r>
        <w:tab/>
        <w:t>values of the r</w:t>
      </w:r>
      <w:r w:rsidRPr="007255CB">
        <w:t xml:space="preserve">equest type </w:t>
      </w:r>
      <w:r>
        <w:t xml:space="preserve">field </w:t>
      </w:r>
      <w:r w:rsidRPr="007255CB">
        <w:t xml:space="preserve">of </w:t>
      </w:r>
      <w:r>
        <w:t xml:space="preserve">the </w:t>
      </w:r>
      <w:r w:rsidRPr="007255CB">
        <w:t xml:space="preserve">Request type IE </w:t>
      </w:r>
      <w:r>
        <w:t xml:space="preserve">are </w:t>
      </w:r>
      <w:r w:rsidRPr="005D2670">
        <w:t>not far from</w:t>
      </w:r>
      <w:r>
        <w:t xml:space="preserve"> being </w:t>
      </w:r>
      <w:r w:rsidRPr="005D2670">
        <w:t>exhausted</w:t>
      </w:r>
      <w:r w:rsidRPr="007255CB">
        <w:t xml:space="preserve"> (6 values out of 8 available values </w:t>
      </w:r>
      <w:r w:rsidR="00656066">
        <w:t>assigned</w:t>
      </w:r>
      <w:r w:rsidRPr="007255CB">
        <w:t>)</w:t>
      </w:r>
      <w:r w:rsidR="007F26FE">
        <w:t>.</w:t>
      </w:r>
    </w:p>
    <w:p w14:paraId="7DD8F14B" w14:textId="0AC9D610" w:rsidR="004A6AF4" w:rsidRDefault="00982EF7" w:rsidP="004A6AF4">
      <w:r>
        <w:t>3</w:t>
      </w:r>
      <w:r w:rsidR="009A3050">
        <w:t>)</w:t>
      </w:r>
      <w:r w:rsidR="00B14E7A">
        <w:tab/>
      </w:r>
      <w:r w:rsidR="009A3050">
        <w:t xml:space="preserve">limitations related to </w:t>
      </w:r>
      <w:r w:rsidR="004A6AF4">
        <w:t>inconsistent design for exchange for information, when the information is expected to be generated or consumed by entity other than the MM management entity (i.e. AMF) and where the MM management entity transparent passes the information</w:t>
      </w:r>
    </w:p>
    <w:p w14:paraId="02A6487D" w14:textId="5DAE5C81" w:rsidR="004A6AF4" w:rsidRDefault="004A6AF4" w:rsidP="004A6AF4">
      <w:pPr>
        <w:pStyle w:val="B1"/>
      </w:pPr>
      <w:r>
        <w:t>-</w:t>
      </w:r>
      <w:r>
        <w:tab/>
        <w:t>for SMS, UPDS, LCS, ... a protocol is defined between the UE and the endpoint</w:t>
      </w:r>
      <w:r w:rsidR="007F26FE">
        <w:t>.</w:t>
      </w:r>
    </w:p>
    <w:p w14:paraId="3E295B50" w14:textId="051FA858" w:rsidR="004A6AF4" w:rsidRDefault="004A6AF4" w:rsidP="004A6AF4">
      <w:pPr>
        <w:pStyle w:val="B1"/>
      </w:pPr>
      <w:r>
        <w:t>-</w:t>
      </w:r>
      <w:r>
        <w:tab/>
        <w:t>for CP-SOR and UPU, solely an IE is passed between the UE and the endpoint</w:t>
      </w:r>
      <w:r w:rsidR="007F26FE">
        <w:t>.</w:t>
      </w:r>
    </w:p>
    <w:p w14:paraId="644CAA27" w14:textId="71673181" w:rsidR="000F51FC" w:rsidRDefault="00982EF7" w:rsidP="000F51FC">
      <w:r>
        <w:t>4</w:t>
      </w:r>
      <w:r w:rsidR="009A3050">
        <w:t>)</w:t>
      </w:r>
      <w:r w:rsidR="00B14E7A">
        <w:tab/>
      </w:r>
      <w:r w:rsidR="009A3050">
        <w:t xml:space="preserve">limitations related to </w:t>
      </w:r>
      <w:r w:rsidR="002222D5">
        <w:t xml:space="preserve">missing </w:t>
      </w:r>
      <w:r w:rsidR="000F51FC">
        <w:t>definition</w:t>
      </w:r>
      <w:r w:rsidR="002222D5">
        <w:t>s</w:t>
      </w:r>
    </w:p>
    <w:p w14:paraId="4D042332" w14:textId="22C87ACD" w:rsidR="000F51FC" w:rsidRDefault="000F51FC" w:rsidP="000F51FC">
      <w:pPr>
        <w:pStyle w:val="B1"/>
      </w:pPr>
      <w:r>
        <w:t>-</w:t>
      </w:r>
      <w:r>
        <w:tab/>
        <w:t>2</w:t>
      </w:r>
      <w:r w:rsidR="005051CB">
        <w:t>4</w:t>
      </w:r>
      <w:r>
        <w:t>.</w:t>
      </w:r>
      <w:r w:rsidR="005051CB">
        <w:t>5</w:t>
      </w:r>
      <w:r>
        <w:t xml:space="preserve">01 </w:t>
      </w:r>
      <w:r w:rsidR="002222D5">
        <w:t xml:space="preserve">expects the UE to performs some actions when served by </w:t>
      </w:r>
      <w:r>
        <w:t>"satellite NG-RAN access technology" but does not specify how the UE determines an NG-RAN cell is of "satellite NG-RAN access technology"</w:t>
      </w:r>
      <w:r w:rsidR="002222D5">
        <w:t xml:space="preserve"> or not</w:t>
      </w:r>
      <w:r>
        <w:t>.</w:t>
      </w:r>
    </w:p>
    <w:p w14:paraId="36ECE62F" w14:textId="6D7B2826" w:rsidR="004A6AF4" w:rsidRDefault="00982EF7" w:rsidP="004A6AF4">
      <w:r>
        <w:t>5</w:t>
      </w:r>
      <w:r w:rsidR="009A3050">
        <w:t>)</w:t>
      </w:r>
      <w:r w:rsidR="00B14E7A">
        <w:tab/>
      </w:r>
      <w:r w:rsidR="009A3050">
        <w:t xml:space="preserve">limitations due to </w:t>
      </w:r>
      <w:r w:rsidR="00476F6A">
        <w:t xml:space="preserve">conflicts of some procedure collisions are not </w:t>
      </w:r>
      <w:r w:rsidR="009A3050">
        <w:t xml:space="preserve">handled </w:t>
      </w:r>
      <w:r w:rsidR="00476F6A">
        <w:t>consistent</w:t>
      </w:r>
      <w:r w:rsidR="009A3050">
        <w:t>ly</w:t>
      </w:r>
    </w:p>
    <w:p w14:paraId="7A89F8FA" w14:textId="508222CC" w:rsidR="00476F6A" w:rsidRDefault="00476F6A" w:rsidP="00476F6A">
      <w:pPr>
        <w:pStyle w:val="B1"/>
      </w:pPr>
      <w:r>
        <w:t>-</w:t>
      </w:r>
      <w:r>
        <w:tab/>
        <w:t>when UE-requested PDU session modification procedure collides with network-requested PDU session modification procedure, then network ignores PDU SESSION MOD</w:t>
      </w:r>
      <w:r w:rsidR="00B71449">
        <w:t>I</w:t>
      </w:r>
      <w:r>
        <w:t>FICAT</w:t>
      </w:r>
      <w:r w:rsidR="00667B56">
        <w:t>I</w:t>
      </w:r>
      <w:r>
        <w:t>ON REQUEST except the URSP rule enforcement reports IE and proceeds with the network-requested PDU session modification procedure</w:t>
      </w:r>
      <w:r w:rsidR="007F26FE">
        <w:t>.</w:t>
      </w:r>
    </w:p>
    <w:p w14:paraId="50DF56EA" w14:textId="3C451374" w:rsidR="00181EA6" w:rsidRDefault="00982EF7" w:rsidP="004A6AF4">
      <w:r>
        <w:t>6</w:t>
      </w:r>
      <w:r w:rsidR="007F751F">
        <w:t>)</w:t>
      </w:r>
      <w:r w:rsidR="00B14E7A">
        <w:tab/>
      </w:r>
      <w:r w:rsidR="00181EA6" w:rsidRPr="00505FB5">
        <w:t xml:space="preserve">coordination between 5GMM and 5GSM </w:t>
      </w:r>
      <w:r w:rsidR="00505FB5" w:rsidRPr="00505FB5">
        <w:t xml:space="preserve">protocols </w:t>
      </w:r>
      <w:r w:rsidR="00505FB5">
        <w:t xml:space="preserve">in TS 24.501 subclause 4.2, </w:t>
      </w:r>
      <w:r w:rsidR="00505FB5" w:rsidRPr="00505FB5">
        <w:t xml:space="preserve">abnormal case for PDU session establishment in </w:t>
      </w:r>
      <w:r w:rsidR="00505FB5">
        <w:t xml:space="preserve">TS </w:t>
      </w:r>
      <w:r w:rsidR="00505FB5" w:rsidRPr="00505FB5">
        <w:t xml:space="preserve">24.501 subclause 6.4.1.6 h) </w:t>
      </w:r>
      <w:r w:rsidR="00505FB5">
        <w:t xml:space="preserve">and abnormal case of UL NAS TRANSPORT message handling in TS </w:t>
      </w:r>
      <w:r w:rsidR="00505FB5" w:rsidRPr="00505FB5">
        <w:t>24.501 subclause 5.4.5.2.5</w:t>
      </w:r>
      <w:r w:rsidR="00505FB5">
        <w:t xml:space="preserve"> a) 12), p</w:t>
      </w:r>
      <w:r w:rsidR="00505FB5" w:rsidRPr="00505FB5">
        <w:t xml:space="preserve">revent completion of PDU sessione establishment procedure </w:t>
      </w:r>
      <w:r w:rsidR="00181EA6" w:rsidRPr="00505FB5">
        <w:t xml:space="preserve">when the UE is moved </w:t>
      </w:r>
      <w:r w:rsidR="00505FB5" w:rsidRPr="00505FB5">
        <w:t>from 5GMM-CONNECT</w:t>
      </w:r>
      <w:r w:rsidR="00FE4350">
        <w:t>E</w:t>
      </w:r>
      <w:r w:rsidR="00505FB5" w:rsidRPr="00505FB5">
        <w:t xml:space="preserve">D </w:t>
      </w:r>
      <w:r w:rsidR="00181EA6" w:rsidRPr="00505FB5">
        <w:t>to 5GMM-IDLE while PDU session establishment procedure is in progress</w:t>
      </w:r>
      <w:r w:rsidR="00505FB5" w:rsidRPr="00505FB5">
        <w:t>.</w:t>
      </w:r>
    </w:p>
    <w:p w14:paraId="6AD5A7B5" w14:textId="77777777" w:rsidR="00505FB5" w:rsidRDefault="00505FB5" w:rsidP="004A6AF4"/>
    <w:p w14:paraId="11EFC0B1" w14:textId="092E229D" w:rsidR="007063DE" w:rsidRDefault="002936E8" w:rsidP="002936E8">
      <w:r>
        <w:t>Further limitation of 5GS NAS protocol can be identified.</w:t>
      </w:r>
    </w:p>
    <w:p w14:paraId="1675C5FC" w14:textId="102CDCD3" w:rsidR="00215B31" w:rsidRDefault="002936E8" w:rsidP="006639F2">
      <w:r>
        <w:t>The limitation of 5GS NAS protocol should be avoided in 6G.</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020717CA" w14:textId="77777777" w:rsidR="00B14E7A" w:rsidRDefault="0078440F" w:rsidP="0078440F">
      <w:r>
        <w:t xml:space="preserve">Objective of </w:t>
      </w:r>
      <w:r w:rsidR="00AB4E60">
        <w:t>this</w:t>
      </w:r>
      <w:r>
        <w:t xml:space="preserve"> SID is to</w:t>
      </w:r>
      <w:r w:rsidR="00B14E7A">
        <w:t>:</w:t>
      </w:r>
    </w:p>
    <w:p w14:paraId="5E640B98" w14:textId="77777777" w:rsidR="00B14E7A" w:rsidRDefault="00B14E7A" w:rsidP="0078440F">
      <w:pPr>
        <w:rPr>
          <w:lang w:eastAsia="ja-JP"/>
        </w:rPr>
      </w:pPr>
      <w:r>
        <w:t>1)</w:t>
      </w:r>
      <w:r>
        <w:tab/>
      </w:r>
      <w:r w:rsidR="002936E8">
        <w:t xml:space="preserve">identify limitations of </w:t>
      </w:r>
      <w:r w:rsidR="002936E8">
        <w:rPr>
          <w:lang w:eastAsia="ja-JP"/>
        </w:rPr>
        <w:t>5GS NAS protocol</w:t>
      </w:r>
      <w:r>
        <w:rPr>
          <w:lang w:eastAsia="ja-JP"/>
        </w:rPr>
        <w:t>;</w:t>
      </w:r>
      <w:r w:rsidR="002936E8">
        <w:rPr>
          <w:lang w:eastAsia="ja-JP"/>
        </w:rPr>
        <w:t xml:space="preserve"> and</w:t>
      </w:r>
    </w:p>
    <w:p w14:paraId="0FA42C32" w14:textId="5A76643F" w:rsidR="001E489F" w:rsidRDefault="00B14E7A" w:rsidP="0078440F">
      <w:r>
        <w:rPr>
          <w:lang w:eastAsia="ja-JP"/>
        </w:rPr>
        <w:t>2)</w:t>
      </w:r>
      <w:r>
        <w:rPr>
          <w:lang w:eastAsia="ja-JP"/>
        </w:rPr>
        <w:tab/>
      </w:r>
      <w:r w:rsidR="002936E8">
        <w:rPr>
          <w:lang w:eastAsia="ja-JP"/>
        </w:rPr>
        <w:t>identify solutions which can be used to avoid those limitations in 6G.</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5F872BD1" w:rsidR="001E489F" w:rsidRPr="00E10367" w:rsidRDefault="001E489F" w:rsidP="005875D6">
            <w:pPr>
              <w:pStyle w:val="TAH"/>
            </w:pPr>
            <w:r w:rsidRPr="009C6095">
              <w:t>New specifications</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AD4DF2" w14:paraId="1B661970" w14:textId="77777777" w:rsidTr="005875D6">
        <w:trPr>
          <w:cantSplit/>
          <w:jc w:val="center"/>
        </w:trPr>
        <w:tc>
          <w:tcPr>
            <w:tcW w:w="1617" w:type="dxa"/>
          </w:tcPr>
          <w:p w14:paraId="3432BB32" w14:textId="5490B514" w:rsidR="00AD4DF2" w:rsidRPr="00AD4DF2" w:rsidRDefault="001E489F" w:rsidP="00AD4DF2">
            <w:r w:rsidRPr="00AD4DF2">
              <w:t>Internal TR</w:t>
            </w:r>
          </w:p>
          <w:p w14:paraId="194449B4" w14:textId="708A5ACA" w:rsidR="001E489F" w:rsidRPr="00AD4DF2" w:rsidRDefault="001E489F" w:rsidP="00AD4DF2"/>
        </w:tc>
        <w:tc>
          <w:tcPr>
            <w:tcW w:w="1134" w:type="dxa"/>
          </w:tcPr>
          <w:p w14:paraId="1581EDBA" w14:textId="084C4C00" w:rsidR="001E489F" w:rsidRPr="00AD4DF2" w:rsidRDefault="00AD4DF2" w:rsidP="00AD4DF2">
            <w:r w:rsidRPr="00AD4DF2">
              <w:t>23.8xx</w:t>
            </w:r>
          </w:p>
        </w:tc>
        <w:tc>
          <w:tcPr>
            <w:tcW w:w="2409" w:type="dxa"/>
          </w:tcPr>
          <w:p w14:paraId="3489ADFF" w14:textId="20323A74" w:rsidR="001E489F" w:rsidRPr="00AD4DF2" w:rsidRDefault="00AD4DF2" w:rsidP="00AD4DF2">
            <w:r w:rsidRPr="00AD4DF2">
              <w:t xml:space="preserve">Study on </w:t>
            </w:r>
            <w:r w:rsidR="00EC0501" w:rsidRPr="00EC0501">
              <w:rPr>
                <w:lang w:eastAsia="ja-JP"/>
              </w:rPr>
              <w:t>identifying 5G NAS protocol limitations and solutions for avoiding them for 6G</w:t>
            </w:r>
          </w:p>
        </w:tc>
        <w:tc>
          <w:tcPr>
            <w:tcW w:w="993" w:type="dxa"/>
          </w:tcPr>
          <w:p w14:paraId="060C3F75" w14:textId="49D37651" w:rsidR="001E489F" w:rsidRPr="00AD4DF2" w:rsidRDefault="00B34411" w:rsidP="00B34411">
            <w:r>
              <w:t>CT#113 (Sep 2026)</w:t>
            </w:r>
          </w:p>
        </w:tc>
        <w:tc>
          <w:tcPr>
            <w:tcW w:w="1074" w:type="dxa"/>
          </w:tcPr>
          <w:p w14:paraId="3CC87817" w14:textId="7489B426" w:rsidR="001E489F" w:rsidRPr="00AD4DF2" w:rsidRDefault="00B34411" w:rsidP="00AD4DF2">
            <w:r>
              <w:t>CT#113 (Sep 2026)</w:t>
            </w:r>
          </w:p>
        </w:tc>
        <w:tc>
          <w:tcPr>
            <w:tcW w:w="2186" w:type="dxa"/>
          </w:tcPr>
          <w:p w14:paraId="71B3D7AE" w14:textId="10DCFF29" w:rsidR="001E489F" w:rsidRPr="00AD4DF2" w:rsidRDefault="00AD4DF2" w:rsidP="00AD4DF2">
            <w:r>
              <w:t>Sedlacek, Ivo, Ericsson, ivo &lt;dot&gt; sedlacek &lt;at&gt; ericsson &lt;dot&gt; com</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5FA8D5DA" w:rsidR="001E489F" w:rsidRPr="00C50F7C" w:rsidRDefault="001E489F" w:rsidP="005875D6">
            <w:pPr>
              <w:pStyle w:val="TAH"/>
            </w:pPr>
            <w:r>
              <w:t xml:space="preserve">Impacted </w:t>
            </w:r>
            <w:r w:rsidRPr="006E1FDA">
              <w:t xml:space="preserve">existing </w:t>
            </w:r>
            <w:r>
              <w:t>TS/TR</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9AA262C"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1941BADB"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6371A131"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935790D"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7934A844" w:rsidR="001E489F" w:rsidRPr="00B34411" w:rsidRDefault="00B34411" w:rsidP="00B34411">
      <w:r w:rsidRPr="00B34411">
        <w:t>Sedlacek, Ivo, Ericsson, ivo &lt;dot&gt; sedlacek &lt;at&gt; ericsson &lt;dot&gt; 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4B989754" w:rsidR="001E489F" w:rsidRPr="00557B2E" w:rsidRDefault="00B34411" w:rsidP="001E489F">
      <w:r w:rsidRPr="00B34411">
        <w:t>CT1</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55B9D0F7" w14:textId="01E82864" w:rsidR="00D863FA" w:rsidRDefault="00D863FA" w:rsidP="00D863FA">
      <w:r>
        <w:t>Potentially, SA3 for security issues.</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0AC0B07E" w:rsidR="001E489F" w:rsidRDefault="00B34411" w:rsidP="005875D6">
            <w:pPr>
              <w:pStyle w:val="TAL"/>
            </w:pPr>
            <w:r>
              <w:t>Ericsson</w:t>
            </w:r>
          </w:p>
        </w:tc>
      </w:tr>
      <w:tr w:rsidR="001E489F" w14:paraId="2C5796E3" w14:textId="77777777" w:rsidTr="005875D6">
        <w:trPr>
          <w:cantSplit/>
          <w:jc w:val="center"/>
        </w:trPr>
        <w:tc>
          <w:tcPr>
            <w:tcW w:w="5029" w:type="dxa"/>
          </w:tcPr>
          <w:p w14:paraId="3ABE29D5" w14:textId="70BC81FC" w:rsidR="001E489F" w:rsidRDefault="007B4B5C" w:rsidP="005875D6">
            <w:pPr>
              <w:pStyle w:val="TAL"/>
            </w:pPr>
            <w:r>
              <w:t>Verizon</w:t>
            </w:r>
          </w:p>
        </w:tc>
      </w:tr>
      <w:tr w:rsidR="001E489F" w14:paraId="5425D30D" w14:textId="77777777" w:rsidTr="005875D6">
        <w:trPr>
          <w:cantSplit/>
          <w:jc w:val="center"/>
        </w:trPr>
        <w:tc>
          <w:tcPr>
            <w:tcW w:w="5029" w:type="dxa"/>
          </w:tcPr>
          <w:p w14:paraId="37445962" w14:textId="77777777" w:rsidR="001E489F" w:rsidRDefault="001E489F" w:rsidP="005875D6">
            <w:pPr>
              <w:pStyle w:val="TAL"/>
            </w:pPr>
          </w:p>
        </w:tc>
      </w:tr>
      <w:tr w:rsidR="001E489F" w14:paraId="0E49C138" w14:textId="77777777" w:rsidTr="005875D6">
        <w:trPr>
          <w:cantSplit/>
          <w:jc w:val="center"/>
        </w:trPr>
        <w:tc>
          <w:tcPr>
            <w:tcW w:w="5029" w:type="dxa"/>
          </w:tcPr>
          <w:p w14:paraId="4A1E7A61" w14:textId="77777777" w:rsidR="001E489F" w:rsidRDefault="001E489F" w:rsidP="005875D6">
            <w:pPr>
              <w:pStyle w:val="TAL"/>
            </w:pPr>
          </w:p>
        </w:tc>
      </w:tr>
      <w:tr w:rsidR="001E489F" w14:paraId="3EDE7FDD" w14:textId="77777777" w:rsidTr="005875D6">
        <w:trPr>
          <w:cantSplit/>
          <w:jc w:val="center"/>
        </w:trPr>
        <w:tc>
          <w:tcPr>
            <w:tcW w:w="5029" w:type="dxa"/>
          </w:tcPr>
          <w:p w14:paraId="3E863CFD" w14:textId="77777777" w:rsidR="001E489F" w:rsidRDefault="001E489F" w:rsidP="005875D6">
            <w:pPr>
              <w:pStyle w:val="TAL"/>
            </w:pP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684AA" w14:textId="77777777" w:rsidR="0050376E" w:rsidRDefault="0050376E">
      <w:r>
        <w:separator/>
      </w:r>
    </w:p>
  </w:endnote>
  <w:endnote w:type="continuationSeparator" w:id="0">
    <w:p w14:paraId="66BF45CC" w14:textId="77777777" w:rsidR="0050376E" w:rsidRDefault="00503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64CD7" w14:textId="77777777" w:rsidR="0050376E" w:rsidRDefault="0050376E">
      <w:r>
        <w:separator/>
      </w:r>
    </w:p>
  </w:footnote>
  <w:footnote w:type="continuationSeparator" w:id="0">
    <w:p w14:paraId="553249B0" w14:textId="77777777" w:rsidR="0050376E" w:rsidRDefault="005037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21AA"/>
    <w:rsid w:val="00043634"/>
    <w:rsid w:val="00046686"/>
    <w:rsid w:val="00046FDD"/>
    <w:rsid w:val="000475F1"/>
    <w:rsid w:val="00050925"/>
    <w:rsid w:val="00054884"/>
    <w:rsid w:val="0005594E"/>
    <w:rsid w:val="00057E1E"/>
    <w:rsid w:val="0006182E"/>
    <w:rsid w:val="00062C0F"/>
    <w:rsid w:val="0006619D"/>
    <w:rsid w:val="000726EB"/>
    <w:rsid w:val="00072A7C"/>
    <w:rsid w:val="000775E7"/>
    <w:rsid w:val="0007775C"/>
    <w:rsid w:val="00091BFB"/>
    <w:rsid w:val="00094F23"/>
    <w:rsid w:val="000967F4"/>
    <w:rsid w:val="00097BAB"/>
    <w:rsid w:val="000A6432"/>
    <w:rsid w:val="000D4C5D"/>
    <w:rsid w:val="000D6D78"/>
    <w:rsid w:val="000E0429"/>
    <w:rsid w:val="000E0437"/>
    <w:rsid w:val="000F51FC"/>
    <w:rsid w:val="000F6E51"/>
    <w:rsid w:val="00102A24"/>
    <w:rsid w:val="00105A96"/>
    <w:rsid w:val="001207CB"/>
    <w:rsid w:val="001244C2"/>
    <w:rsid w:val="00124B0E"/>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1EA6"/>
    <w:rsid w:val="00192528"/>
    <w:rsid w:val="00192B41"/>
    <w:rsid w:val="0019338C"/>
    <w:rsid w:val="00193625"/>
    <w:rsid w:val="00193EA6"/>
    <w:rsid w:val="00197E4A"/>
    <w:rsid w:val="001A31EF"/>
    <w:rsid w:val="001A3E7E"/>
    <w:rsid w:val="001B01F1"/>
    <w:rsid w:val="001B2414"/>
    <w:rsid w:val="001B53E5"/>
    <w:rsid w:val="001B5421"/>
    <w:rsid w:val="001B650D"/>
    <w:rsid w:val="001C4D9B"/>
    <w:rsid w:val="001D0B09"/>
    <w:rsid w:val="001E489F"/>
    <w:rsid w:val="001E6729"/>
    <w:rsid w:val="001F7653"/>
    <w:rsid w:val="00203861"/>
    <w:rsid w:val="002070CB"/>
    <w:rsid w:val="00215B31"/>
    <w:rsid w:val="00221438"/>
    <w:rsid w:val="002222D5"/>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36E8"/>
    <w:rsid w:val="002941EE"/>
    <w:rsid w:val="00295D61"/>
    <w:rsid w:val="00297C1F"/>
    <w:rsid w:val="002B074C"/>
    <w:rsid w:val="002B2FE7"/>
    <w:rsid w:val="002B34EA"/>
    <w:rsid w:val="002B5361"/>
    <w:rsid w:val="002C1BA4"/>
    <w:rsid w:val="002C1E82"/>
    <w:rsid w:val="002C47B8"/>
    <w:rsid w:val="002E397B"/>
    <w:rsid w:val="002E3AE2"/>
    <w:rsid w:val="002F7CCB"/>
    <w:rsid w:val="00301992"/>
    <w:rsid w:val="003057FD"/>
    <w:rsid w:val="003101C6"/>
    <w:rsid w:val="00310E70"/>
    <w:rsid w:val="00313F3E"/>
    <w:rsid w:val="00320536"/>
    <w:rsid w:val="00325E33"/>
    <w:rsid w:val="003275E6"/>
    <w:rsid w:val="003345F3"/>
    <w:rsid w:val="00354553"/>
    <w:rsid w:val="00364344"/>
    <w:rsid w:val="003715B7"/>
    <w:rsid w:val="00371663"/>
    <w:rsid w:val="00376C60"/>
    <w:rsid w:val="00392C87"/>
    <w:rsid w:val="003A5FFA"/>
    <w:rsid w:val="003A67E1"/>
    <w:rsid w:val="003A7108"/>
    <w:rsid w:val="003B2166"/>
    <w:rsid w:val="003C03BB"/>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6F6A"/>
    <w:rsid w:val="00477EBC"/>
    <w:rsid w:val="00482246"/>
    <w:rsid w:val="00484421"/>
    <w:rsid w:val="00491391"/>
    <w:rsid w:val="004A01BD"/>
    <w:rsid w:val="004A0A73"/>
    <w:rsid w:val="004A180A"/>
    <w:rsid w:val="004A3275"/>
    <w:rsid w:val="004A661C"/>
    <w:rsid w:val="004A6AF4"/>
    <w:rsid w:val="004B2413"/>
    <w:rsid w:val="004C4C9B"/>
    <w:rsid w:val="004C6BED"/>
    <w:rsid w:val="004D2FA0"/>
    <w:rsid w:val="004E1010"/>
    <w:rsid w:val="004F4172"/>
    <w:rsid w:val="0050202A"/>
    <w:rsid w:val="0050376E"/>
    <w:rsid w:val="005051CB"/>
    <w:rsid w:val="00505FB5"/>
    <w:rsid w:val="00507903"/>
    <w:rsid w:val="0052032E"/>
    <w:rsid w:val="00521896"/>
    <w:rsid w:val="00522A80"/>
    <w:rsid w:val="00526453"/>
    <w:rsid w:val="00535A39"/>
    <w:rsid w:val="00544D8F"/>
    <w:rsid w:val="0055026B"/>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670"/>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5511D"/>
    <w:rsid w:val="00656066"/>
    <w:rsid w:val="00656513"/>
    <w:rsid w:val="00657A00"/>
    <w:rsid w:val="00660354"/>
    <w:rsid w:val="006606DB"/>
    <w:rsid w:val="006639F2"/>
    <w:rsid w:val="00665B9B"/>
    <w:rsid w:val="00667B56"/>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63DE"/>
    <w:rsid w:val="00710142"/>
    <w:rsid w:val="00712E81"/>
    <w:rsid w:val="00715590"/>
    <w:rsid w:val="00723919"/>
    <w:rsid w:val="007255CB"/>
    <w:rsid w:val="007261D3"/>
    <w:rsid w:val="00726D64"/>
    <w:rsid w:val="00733E86"/>
    <w:rsid w:val="007411B9"/>
    <w:rsid w:val="00744889"/>
    <w:rsid w:val="0074596C"/>
    <w:rsid w:val="00750D12"/>
    <w:rsid w:val="00756BBB"/>
    <w:rsid w:val="00761952"/>
    <w:rsid w:val="00761B9B"/>
    <w:rsid w:val="00762474"/>
    <w:rsid w:val="0076439E"/>
    <w:rsid w:val="007814A8"/>
    <w:rsid w:val="00781A62"/>
    <w:rsid w:val="00781F2F"/>
    <w:rsid w:val="00783C0E"/>
    <w:rsid w:val="0078440F"/>
    <w:rsid w:val="007861B8"/>
    <w:rsid w:val="00787383"/>
    <w:rsid w:val="00791B51"/>
    <w:rsid w:val="00795AD1"/>
    <w:rsid w:val="007B4B5C"/>
    <w:rsid w:val="007B5456"/>
    <w:rsid w:val="007B5F65"/>
    <w:rsid w:val="007C56AF"/>
    <w:rsid w:val="007C767B"/>
    <w:rsid w:val="007D3C7C"/>
    <w:rsid w:val="007D687A"/>
    <w:rsid w:val="007E038E"/>
    <w:rsid w:val="007E1BA0"/>
    <w:rsid w:val="007E7EC4"/>
    <w:rsid w:val="007F0059"/>
    <w:rsid w:val="007F2297"/>
    <w:rsid w:val="007F26FE"/>
    <w:rsid w:val="007F55EC"/>
    <w:rsid w:val="007F6574"/>
    <w:rsid w:val="007F7100"/>
    <w:rsid w:val="007F751F"/>
    <w:rsid w:val="00831057"/>
    <w:rsid w:val="00837EF8"/>
    <w:rsid w:val="0084119C"/>
    <w:rsid w:val="00850CD4"/>
    <w:rsid w:val="00852233"/>
    <w:rsid w:val="00854A49"/>
    <w:rsid w:val="008578D0"/>
    <w:rsid w:val="008624DE"/>
    <w:rsid w:val="008634EB"/>
    <w:rsid w:val="00866945"/>
    <w:rsid w:val="00876BD5"/>
    <w:rsid w:val="00887630"/>
    <w:rsid w:val="00897C84"/>
    <w:rsid w:val="008A06BE"/>
    <w:rsid w:val="008A56FD"/>
    <w:rsid w:val="008D3DA6"/>
    <w:rsid w:val="008D5DA3"/>
    <w:rsid w:val="008E0196"/>
    <w:rsid w:val="008E70F7"/>
    <w:rsid w:val="008F1D3B"/>
    <w:rsid w:val="008F3D3C"/>
    <w:rsid w:val="008F3DE5"/>
    <w:rsid w:val="008F7444"/>
    <w:rsid w:val="008F7A15"/>
    <w:rsid w:val="009069F0"/>
    <w:rsid w:val="0091321C"/>
    <w:rsid w:val="00913788"/>
    <w:rsid w:val="0091399A"/>
    <w:rsid w:val="00920C11"/>
    <w:rsid w:val="00922D75"/>
    <w:rsid w:val="00926791"/>
    <w:rsid w:val="00930BAD"/>
    <w:rsid w:val="0093661C"/>
    <w:rsid w:val="00940736"/>
    <w:rsid w:val="00941253"/>
    <w:rsid w:val="0095038B"/>
    <w:rsid w:val="00950CF7"/>
    <w:rsid w:val="00960A44"/>
    <w:rsid w:val="00970864"/>
    <w:rsid w:val="009736D5"/>
    <w:rsid w:val="009768C3"/>
    <w:rsid w:val="00977C43"/>
    <w:rsid w:val="0098195A"/>
    <w:rsid w:val="00982EF7"/>
    <w:rsid w:val="00990EEE"/>
    <w:rsid w:val="00996533"/>
    <w:rsid w:val="009A0093"/>
    <w:rsid w:val="009A3050"/>
    <w:rsid w:val="009A3833"/>
    <w:rsid w:val="009A5F57"/>
    <w:rsid w:val="009A62E2"/>
    <w:rsid w:val="009B110B"/>
    <w:rsid w:val="009B13F0"/>
    <w:rsid w:val="009B196A"/>
    <w:rsid w:val="009B1A59"/>
    <w:rsid w:val="009B1CF9"/>
    <w:rsid w:val="009D5E48"/>
    <w:rsid w:val="009D6D9F"/>
    <w:rsid w:val="009E0B41"/>
    <w:rsid w:val="009E1910"/>
    <w:rsid w:val="009E5DBA"/>
    <w:rsid w:val="009F6047"/>
    <w:rsid w:val="00A03D2A"/>
    <w:rsid w:val="00A10ADB"/>
    <w:rsid w:val="00A144AB"/>
    <w:rsid w:val="00A151A1"/>
    <w:rsid w:val="00A17F01"/>
    <w:rsid w:val="00A17F99"/>
    <w:rsid w:val="00A24557"/>
    <w:rsid w:val="00A248B2"/>
    <w:rsid w:val="00A267D7"/>
    <w:rsid w:val="00A27A64"/>
    <w:rsid w:val="00A37F80"/>
    <w:rsid w:val="00A46B3F"/>
    <w:rsid w:val="00A46F30"/>
    <w:rsid w:val="00A61169"/>
    <w:rsid w:val="00A63024"/>
    <w:rsid w:val="00A65602"/>
    <w:rsid w:val="00A82557"/>
    <w:rsid w:val="00A82FCC"/>
    <w:rsid w:val="00A8479D"/>
    <w:rsid w:val="00A906A4"/>
    <w:rsid w:val="00A97953"/>
    <w:rsid w:val="00AA574E"/>
    <w:rsid w:val="00AB4E60"/>
    <w:rsid w:val="00AC6C20"/>
    <w:rsid w:val="00AD324E"/>
    <w:rsid w:val="00AD4DF2"/>
    <w:rsid w:val="00AD5B51"/>
    <w:rsid w:val="00AD7B78"/>
    <w:rsid w:val="00AF4118"/>
    <w:rsid w:val="00B00077"/>
    <w:rsid w:val="00B007F3"/>
    <w:rsid w:val="00B016D6"/>
    <w:rsid w:val="00B03107"/>
    <w:rsid w:val="00B10820"/>
    <w:rsid w:val="00B14E7A"/>
    <w:rsid w:val="00B16E03"/>
    <w:rsid w:val="00B1749C"/>
    <w:rsid w:val="00B30214"/>
    <w:rsid w:val="00B34411"/>
    <w:rsid w:val="00B3526C"/>
    <w:rsid w:val="00B376E0"/>
    <w:rsid w:val="00B43DA4"/>
    <w:rsid w:val="00B45C31"/>
    <w:rsid w:val="00B47534"/>
    <w:rsid w:val="00B50B89"/>
    <w:rsid w:val="00B52AFB"/>
    <w:rsid w:val="00B5557E"/>
    <w:rsid w:val="00B63284"/>
    <w:rsid w:val="00B71449"/>
    <w:rsid w:val="00B75CE0"/>
    <w:rsid w:val="00B84B54"/>
    <w:rsid w:val="00B92B0A"/>
    <w:rsid w:val="00B92C7D"/>
    <w:rsid w:val="00B93BB2"/>
    <w:rsid w:val="00B9697B"/>
    <w:rsid w:val="00BA46C7"/>
    <w:rsid w:val="00BA4DA4"/>
    <w:rsid w:val="00BB58D9"/>
    <w:rsid w:val="00BB6D15"/>
    <w:rsid w:val="00BB7B45"/>
    <w:rsid w:val="00BC137E"/>
    <w:rsid w:val="00BC2E5F"/>
    <w:rsid w:val="00BC3C3C"/>
    <w:rsid w:val="00BC481E"/>
    <w:rsid w:val="00BC5AF6"/>
    <w:rsid w:val="00BD3369"/>
    <w:rsid w:val="00BD3E51"/>
    <w:rsid w:val="00BE3E87"/>
    <w:rsid w:val="00BF0A84"/>
    <w:rsid w:val="00BF4326"/>
    <w:rsid w:val="00BF64F6"/>
    <w:rsid w:val="00C027D2"/>
    <w:rsid w:val="00C03706"/>
    <w:rsid w:val="00C03F46"/>
    <w:rsid w:val="00C11CEF"/>
    <w:rsid w:val="00C159BC"/>
    <w:rsid w:val="00C15A54"/>
    <w:rsid w:val="00C2214E"/>
    <w:rsid w:val="00C247CD"/>
    <w:rsid w:val="00C2519B"/>
    <w:rsid w:val="00C2724E"/>
    <w:rsid w:val="00C278EB"/>
    <w:rsid w:val="00C32DAE"/>
    <w:rsid w:val="00C3782E"/>
    <w:rsid w:val="00C404D1"/>
    <w:rsid w:val="00C42176"/>
    <w:rsid w:val="00C42344"/>
    <w:rsid w:val="00C505EB"/>
    <w:rsid w:val="00C52914"/>
    <w:rsid w:val="00C5567D"/>
    <w:rsid w:val="00C63F06"/>
    <w:rsid w:val="00C6590B"/>
    <w:rsid w:val="00C7131F"/>
    <w:rsid w:val="00C76753"/>
    <w:rsid w:val="00C8586A"/>
    <w:rsid w:val="00CA2B4F"/>
    <w:rsid w:val="00CA5B48"/>
    <w:rsid w:val="00CA5DB0"/>
    <w:rsid w:val="00CC084E"/>
    <w:rsid w:val="00CC58ED"/>
    <w:rsid w:val="00CC7720"/>
    <w:rsid w:val="00CD21BB"/>
    <w:rsid w:val="00D0135E"/>
    <w:rsid w:val="00D06C51"/>
    <w:rsid w:val="00D145EC"/>
    <w:rsid w:val="00D355FB"/>
    <w:rsid w:val="00D43C0B"/>
    <w:rsid w:val="00D44A74"/>
    <w:rsid w:val="00D57CD2"/>
    <w:rsid w:val="00D57E66"/>
    <w:rsid w:val="00D73350"/>
    <w:rsid w:val="00D82231"/>
    <w:rsid w:val="00D84A03"/>
    <w:rsid w:val="00D863FA"/>
    <w:rsid w:val="00D8756E"/>
    <w:rsid w:val="00D938DD"/>
    <w:rsid w:val="00D95EAB"/>
    <w:rsid w:val="00D974EA"/>
    <w:rsid w:val="00DA133E"/>
    <w:rsid w:val="00DA29AC"/>
    <w:rsid w:val="00DA329A"/>
    <w:rsid w:val="00DB521B"/>
    <w:rsid w:val="00DB7D46"/>
    <w:rsid w:val="00DC0F52"/>
    <w:rsid w:val="00DC4726"/>
    <w:rsid w:val="00DD0AAB"/>
    <w:rsid w:val="00DD3C66"/>
    <w:rsid w:val="00DD40D2"/>
    <w:rsid w:val="00DE5BBF"/>
    <w:rsid w:val="00DF01BE"/>
    <w:rsid w:val="00DF0CCA"/>
    <w:rsid w:val="00DF3595"/>
    <w:rsid w:val="00E013A9"/>
    <w:rsid w:val="00E03A99"/>
    <w:rsid w:val="00E041CD"/>
    <w:rsid w:val="00E06534"/>
    <w:rsid w:val="00E126A5"/>
    <w:rsid w:val="00E1463F"/>
    <w:rsid w:val="00E14BBD"/>
    <w:rsid w:val="00E34AA9"/>
    <w:rsid w:val="00E363A9"/>
    <w:rsid w:val="00E413E0"/>
    <w:rsid w:val="00E53AE3"/>
    <w:rsid w:val="00E551E2"/>
    <w:rsid w:val="00E5574A"/>
    <w:rsid w:val="00E57C21"/>
    <w:rsid w:val="00E64FB2"/>
    <w:rsid w:val="00E67B7D"/>
    <w:rsid w:val="00E81E2C"/>
    <w:rsid w:val="00E82FBF"/>
    <w:rsid w:val="00E93D38"/>
    <w:rsid w:val="00EA662E"/>
    <w:rsid w:val="00EB2BFA"/>
    <w:rsid w:val="00EB5D2F"/>
    <w:rsid w:val="00EC0501"/>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51B26"/>
    <w:rsid w:val="00F56B04"/>
    <w:rsid w:val="00F64378"/>
    <w:rsid w:val="00F67FC3"/>
    <w:rsid w:val="00F763A4"/>
    <w:rsid w:val="00F80D67"/>
    <w:rsid w:val="00F81CF2"/>
    <w:rsid w:val="00F82A04"/>
    <w:rsid w:val="00F83DF3"/>
    <w:rsid w:val="00F93BBB"/>
    <w:rsid w:val="00F941B8"/>
    <w:rsid w:val="00FA083D"/>
    <w:rsid w:val="00FA5FA5"/>
    <w:rsid w:val="00FA6721"/>
    <w:rsid w:val="00FA7365"/>
    <w:rsid w:val="00FA79A7"/>
    <w:rsid w:val="00FC643D"/>
    <w:rsid w:val="00FD1DAF"/>
    <w:rsid w:val="00FE3478"/>
    <w:rsid w:val="00FE3DCC"/>
    <w:rsid w:val="00FE4350"/>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091972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468660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3220647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526618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1</Pages>
  <Words>813</Words>
  <Characters>4638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 User, R00</cp:lastModifiedBy>
  <cp:revision>6</cp:revision>
  <cp:lastPrinted>2001-04-23T09:30:00Z</cp:lastPrinted>
  <dcterms:created xsi:type="dcterms:W3CDTF">2025-10-06T06:42:00Z</dcterms:created>
  <dcterms:modified xsi:type="dcterms:W3CDTF">2025-10-06T12:00:00Z</dcterms:modified>
</cp:coreProperties>
</file>