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0C4C2" w14:textId="1C388DF6" w:rsidR="009113E8" w:rsidRPr="00D82A0C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 w:rsidRPr="00D82A0C">
        <w:rPr>
          <w:bCs/>
          <w:sz w:val="24"/>
          <w:szCs w:val="24"/>
        </w:rPr>
        <w:t>3GPP 6G Workshop</w:t>
      </w:r>
      <w:r w:rsidRPr="00D82A0C">
        <w:rPr>
          <w:bCs/>
          <w:sz w:val="24"/>
          <w:szCs w:val="24"/>
        </w:rPr>
        <w:tab/>
        <w:t xml:space="preserve">                                                                               6GWS-25</w:t>
      </w:r>
      <w:r w:rsidR="00265A9D">
        <w:rPr>
          <w:bCs/>
          <w:sz w:val="24"/>
          <w:szCs w:val="24"/>
        </w:rPr>
        <w:t>0186</w:t>
      </w:r>
      <w:r w:rsidRPr="00D82A0C">
        <w:rPr>
          <w:bCs/>
          <w:sz w:val="24"/>
          <w:szCs w:val="24"/>
        </w:rPr>
        <w:br/>
      </w:r>
      <w:r w:rsidRPr="00D82A0C">
        <w:rPr>
          <w:rFonts w:eastAsia="Batang" w:cs="Arial"/>
          <w:color w:val="000000"/>
          <w:sz w:val="24"/>
          <w:szCs w:val="24"/>
        </w:rPr>
        <w:t>Incheon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Korea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March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 </w:t>
      </w:r>
      <w:r w:rsidRPr="00D82A0C">
        <w:rPr>
          <w:rFonts w:eastAsia="Batang" w:cs="Arial"/>
          <w:color w:val="000000"/>
          <w:sz w:val="24"/>
          <w:szCs w:val="24"/>
        </w:rPr>
        <w:t>10</w:t>
      </w:r>
      <w:r w:rsidR="00F42EDE" w:rsidRPr="00D82A0C">
        <w:rPr>
          <w:rFonts w:eastAsia="Batang" w:cs="Arial"/>
          <w:color w:val="000000"/>
          <w:sz w:val="24"/>
          <w:szCs w:val="24"/>
        </w:rPr>
        <w:t>-1</w:t>
      </w:r>
      <w:r w:rsidRPr="00D82A0C">
        <w:rPr>
          <w:rFonts w:eastAsia="Batang" w:cs="Arial"/>
          <w:color w:val="000000"/>
          <w:sz w:val="24"/>
          <w:szCs w:val="24"/>
        </w:rPr>
        <w:t>4</w:t>
      </w:r>
      <w:r w:rsidR="00F42EDE" w:rsidRPr="00D82A0C">
        <w:rPr>
          <w:rFonts w:eastAsia="Batang" w:cs="Arial"/>
          <w:color w:val="000000"/>
          <w:sz w:val="24"/>
          <w:szCs w:val="24"/>
        </w:rPr>
        <w:t>, 202</w:t>
      </w:r>
      <w:r w:rsidRPr="00D82A0C">
        <w:rPr>
          <w:rFonts w:eastAsia="Batang" w:cs="Arial"/>
          <w:color w:val="000000"/>
          <w:sz w:val="24"/>
          <w:szCs w:val="24"/>
        </w:rPr>
        <w:t>5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6EE67510" w14:textId="4EFF47A8" w:rsidR="009113E8" w:rsidRPr="00D82A0C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82A0C">
        <w:rPr>
          <w:rFonts w:cs="Arial"/>
          <w:b/>
          <w:bCs/>
          <w:sz w:val="24"/>
        </w:rPr>
        <w:t>Agenda item:</w:t>
      </w:r>
      <w:r w:rsidRPr="00D82A0C">
        <w:rPr>
          <w:rFonts w:cs="Arial"/>
          <w:b/>
          <w:bCs/>
          <w:sz w:val="24"/>
        </w:rPr>
        <w:tab/>
      </w:r>
      <w:r w:rsidR="00C548D7" w:rsidRPr="00C548D7">
        <w:rPr>
          <w:rFonts w:cs="Arial"/>
          <w:b/>
          <w:bCs/>
          <w:sz w:val="24"/>
        </w:rPr>
        <w:t>5 - Vision &amp; priorities for next generation system architecture, core networks and protocols</w:t>
      </w:r>
    </w:p>
    <w:p w14:paraId="1A25E54B" w14:textId="73C32CA9" w:rsidR="009113E8" w:rsidRPr="00D82A0C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Source:</w:t>
      </w:r>
      <w:r w:rsidRPr="00D82A0C">
        <w:rPr>
          <w:rFonts w:ascii="Arial" w:hAnsi="Arial" w:cs="Arial"/>
          <w:b/>
          <w:bCs/>
          <w:sz w:val="24"/>
        </w:rPr>
        <w:tab/>
      </w:r>
      <w:r w:rsidR="00C548D7">
        <w:rPr>
          <w:rFonts w:ascii="Arial" w:hAnsi="Arial" w:cs="Arial"/>
          <w:b/>
          <w:bCs/>
          <w:sz w:val="24"/>
        </w:rPr>
        <w:t>Reliance Jio</w:t>
      </w:r>
    </w:p>
    <w:p w14:paraId="3ADA391A" w14:textId="235352E3" w:rsidR="009113E8" w:rsidRPr="00D82A0C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2A77EE">
        <w:rPr>
          <w:rFonts w:ascii="Arial" w:hAnsi="Arial" w:cs="Arial"/>
          <w:b/>
          <w:bCs/>
          <w:sz w:val="24"/>
        </w:rPr>
        <w:t xml:space="preserve">An Initial approach to </w:t>
      </w:r>
      <w:r w:rsidR="00C7465E">
        <w:rPr>
          <w:rFonts w:ascii="Arial" w:hAnsi="Arial" w:cs="Arial"/>
          <w:b/>
          <w:bCs/>
          <w:sz w:val="24"/>
        </w:rPr>
        <w:t>6G Core Network S</w:t>
      </w:r>
      <w:r w:rsidR="00295BA9" w:rsidRPr="00D82A0C">
        <w:rPr>
          <w:rFonts w:ascii="Arial" w:hAnsi="Arial" w:cs="Arial"/>
          <w:b/>
          <w:bCs/>
          <w:sz w:val="24"/>
        </w:rPr>
        <w:t>tandard</w:t>
      </w:r>
      <w:r w:rsidR="00E07DCA" w:rsidRPr="00D82A0C">
        <w:rPr>
          <w:rFonts w:ascii="Arial" w:hAnsi="Arial" w:cs="Arial"/>
          <w:b/>
          <w:bCs/>
          <w:sz w:val="24"/>
        </w:rPr>
        <w:t>s</w:t>
      </w:r>
    </w:p>
    <w:p w14:paraId="60CD5F87" w14:textId="2BF93F40" w:rsidR="009113E8" w:rsidRPr="00D82A0C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>Endorsement</w:t>
      </w: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046DD2CB" w14:textId="77777777" w:rsidR="00EC1224" w:rsidRDefault="00735907" w:rsidP="009E1AC1">
      <w:pPr>
        <w:pStyle w:val="BodyText"/>
        <w:spacing w:line="259" w:lineRule="auto"/>
        <w:ind w:right="110"/>
        <w:jc w:val="both"/>
        <w:rPr>
          <w:lang w:val="en-IN"/>
        </w:rPr>
      </w:pPr>
      <w:r>
        <w:t xml:space="preserve">India has embarked on a rapid 5G deployment, but monetization remains an issue. </w:t>
      </w:r>
      <w:r>
        <w:rPr>
          <w:lang w:val="en-IN"/>
        </w:rPr>
        <w:t>The i</w:t>
      </w:r>
      <w:r w:rsidRPr="00EF3BA4">
        <w:rPr>
          <w:lang w:val="en-IN"/>
        </w:rPr>
        <w:t>nitial</w:t>
      </w:r>
      <w:r>
        <w:rPr>
          <w:lang w:val="en-IN"/>
        </w:rPr>
        <w:t xml:space="preserve"> </w:t>
      </w:r>
      <w:r w:rsidRPr="00EF3BA4">
        <w:rPr>
          <w:lang w:val="en-IN"/>
        </w:rPr>
        <w:t xml:space="preserve">expectation </w:t>
      </w:r>
      <w:r>
        <w:rPr>
          <w:lang w:val="en-IN"/>
        </w:rPr>
        <w:t xml:space="preserve">that the 5G deployment in the </w:t>
      </w:r>
      <w:r w:rsidRPr="00EF3BA4">
        <w:rPr>
          <w:lang w:val="en-IN"/>
        </w:rPr>
        <w:t>enterprise segment</w:t>
      </w:r>
      <w:r>
        <w:rPr>
          <w:lang w:val="en-IN"/>
        </w:rPr>
        <w:t xml:space="preserve"> would lead to revenue growth has not materialized. </w:t>
      </w:r>
    </w:p>
    <w:p w14:paraId="0A2B82AA" w14:textId="0AA1E39F" w:rsidR="00735907" w:rsidRDefault="002B0CF1" w:rsidP="009E1AC1">
      <w:pPr>
        <w:pStyle w:val="BodyText"/>
        <w:spacing w:line="259" w:lineRule="auto"/>
        <w:ind w:right="110"/>
        <w:jc w:val="both"/>
        <w:rPr>
          <w:lang w:val="en-IN"/>
        </w:rPr>
      </w:pPr>
      <w:r>
        <w:rPr>
          <w:lang w:val="en-IN"/>
        </w:rPr>
        <w:t>Specifically,</w:t>
      </w:r>
      <w:r w:rsidR="000854FD">
        <w:rPr>
          <w:lang w:val="en-IN"/>
        </w:rPr>
        <w:t xml:space="preserve"> from a core network perspective not much “Functional” difference was seen between the LTE Core and the 5G NR Core network (keeping some cloudification </w:t>
      </w:r>
      <w:r w:rsidR="00CD1CF2">
        <w:rPr>
          <w:lang w:val="en-IN"/>
        </w:rPr>
        <w:t>aspects apart, which arguably is “engineering”</w:t>
      </w:r>
      <w:r w:rsidR="000854FD">
        <w:rPr>
          <w:lang w:val="en-IN"/>
        </w:rPr>
        <w:t>)</w:t>
      </w:r>
      <w:r w:rsidR="00AB2F9F">
        <w:rPr>
          <w:lang w:val="en-IN"/>
        </w:rPr>
        <w:t>.</w:t>
      </w:r>
    </w:p>
    <w:p w14:paraId="1C513F91" w14:textId="0D56EA90" w:rsidR="00E235FE" w:rsidRDefault="0081158E" w:rsidP="0081158E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CDD6A23" wp14:editId="54C811C5">
            <wp:extent cx="5041425" cy="1746116"/>
            <wp:effectExtent l="0" t="0" r="6985" b="6985"/>
            <wp:docPr id="9129785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084" cy="1750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75E30" w14:textId="77777777" w:rsidR="00EC1224" w:rsidRDefault="00EC1224" w:rsidP="0081158E">
      <w:pPr>
        <w:jc w:val="center"/>
        <w:rPr>
          <w:b/>
          <w:bCs/>
        </w:rPr>
      </w:pPr>
    </w:p>
    <w:p w14:paraId="69932255" w14:textId="183FC44D" w:rsidR="00EC1224" w:rsidRDefault="00EC1224" w:rsidP="0081158E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7DA6ECF" wp14:editId="5FA18EAE">
            <wp:extent cx="3271303" cy="1765465"/>
            <wp:effectExtent l="0" t="0" r="5715" b="6350"/>
            <wp:docPr id="31772118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0389" cy="1775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8115B" w14:textId="77777777" w:rsidR="00EC1224" w:rsidRDefault="00EC1224" w:rsidP="00EC1224">
      <w:r w:rsidRPr="00D82A0C">
        <w:t>A</w:t>
      </w:r>
      <w:r>
        <w:t>t</w:t>
      </w:r>
      <w:r w:rsidRPr="00D82A0C">
        <w:t xml:space="preserve"> </w:t>
      </w:r>
      <w:r>
        <w:t xml:space="preserve">the onset of </w:t>
      </w:r>
      <w:r w:rsidRPr="00D82A0C">
        <w:t xml:space="preserve">6G standardization </w:t>
      </w:r>
      <w:r>
        <w:t xml:space="preserve">activities, </w:t>
      </w:r>
      <w:r w:rsidRPr="00D82A0C">
        <w:t xml:space="preserve">the 3GPP community has </w:t>
      </w:r>
      <w:r>
        <w:t xml:space="preserve">an </w:t>
      </w:r>
      <w:r w:rsidRPr="00D82A0C">
        <w:t xml:space="preserve">opportunity to </w:t>
      </w:r>
      <w:r>
        <w:t>look at the real priorities that can be viewed as truly enabling innovation and providing opportunities for differentiation in next generation services.</w:t>
      </w:r>
    </w:p>
    <w:p w14:paraId="12205638" w14:textId="175B89FD" w:rsidR="004E053F" w:rsidRPr="00D82A0C" w:rsidRDefault="00841FA0" w:rsidP="00841FA0">
      <w:pPr>
        <w:pStyle w:val="Heading1"/>
      </w:pPr>
      <w:r w:rsidRPr="00D82A0C">
        <w:t>2</w:t>
      </w:r>
      <w:r w:rsidRPr="00D82A0C">
        <w:tab/>
      </w:r>
      <w:r w:rsidR="00295BA9" w:rsidRPr="00D82A0C">
        <w:t>Proposal</w:t>
      </w:r>
    </w:p>
    <w:p w14:paraId="0E187EF5" w14:textId="77777777" w:rsidR="00D96CAE" w:rsidRDefault="00D96CAE" w:rsidP="00D96CAE">
      <w:r w:rsidRPr="00D82A0C">
        <w:t xml:space="preserve">The contributing companies </w:t>
      </w:r>
      <w:bookmarkStart w:id="0" w:name="_Hlk527071819"/>
      <w:r w:rsidRPr="00D82A0C">
        <w:t xml:space="preserve">propose to endorse </w:t>
      </w:r>
      <w:r>
        <w:t xml:space="preserve">the below </w:t>
      </w:r>
      <w:r w:rsidRPr="00D82A0C">
        <w:t>principle in 3GPP</w:t>
      </w:r>
      <w:r>
        <w:t>:</w:t>
      </w:r>
    </w:p>
    <w:p w14:paraId="5CCB2637" w14:textId="64E0BDA8" w:rsidR="00D96CAE" w:rsidRDefault="00D96CAE" w:rsidP="00D96CAE">
      <w:pPr>
        <w:jc w:val="both"/>
        <w:rPr>
          <w:b/>
          <w:bCs/>
        </w:rPr>
      </w:pPr>
      <w:r>
        <w:rPr>
          <w:b/>
          <w:bCs/>
        </w:rPr>
        <w:t xml:space="preserve">The 6G Core Networks </w:t>
      </w:r>
      <w:r w:rsidR="00EA1880">
        <w:rPr>
          <w:b/>
          <w:bCs/>
        </w:rPr>
        <w:t xml:space="preserve">is </w:t>
      </w:r>
      <w:r>
        <w:rPr>
          <w:b/>
          <w:bCs/>
        </w:rPr>
        <w:t>capa</w:t>
      </w:r>
      <w:r w:rsidR="00EA1880">
        <w:rPr>
          <w:b/>
          <w:bCs/>
        </w:rPr>
        <w:t xml:space="preserve">ble of </w:t>
      </w:r>
      <w:r>
        <w:rPr>
          <w:b/>
          <w:bCs/>
        </w:rPr>
        <w:t xml:space="preserve">independent </w:t>
      </w:r>
      <w:r w:rsidR="00EA1880">
        <w:rPr>
          <w:b/>
          <w:bCs/>
        </w:rPr>
        <w:t xml:space="preserve">evolution from the RAN and the same </w:t>
      </w:r>
      <w:r w:rsidR="00060AB9">
        <w:rPr>
          <w:b/>
          <w:bCs/>
        </w:rPr>
        <w:t>shall be basis for the core network standardisation.</w:t>
      </w:r>
      <w:r w:rsidR="00174D00">
        <w:rPr>
          <w:b/>
          <w:bCs/>
        </w:rPr>
        <w:t xml:space="preserve"> Explore a leaner Core Network Stack.</w:t>
      </w:r>
    </w:p>
    <w:p w14:paraId="7CF786A4" w14:textId="57AE4365" w:rsidR="006531BE" w:rsidRDefault="00043478" w:rsidP="00D96CAE">
      <w:pPr>
        <w:jc w:val="both"/>
        <w:rPr>
          <w:b/>
          <w:bCs/>
          <w:lang w:val="en-IN"/>
        </w:rPr>
      </w:pPr>
      <w:r>
        <w:rPr>
          <w:b/>
          <w:bCs/>
          <w:lang w:val="en-IN"/>
        </w:rPr>
        <w:lastRenderedPageBreak/>
        <w:t xml:space="preserve">Provision for initial 6G deployment using the existing 5G core network, subsequently </w:t>
      </w:r>
      <w:r w:rsidR="002E3F05">
        <w:rPr>
          <w:b/>
          <w:bCs/>
          <w:lang w:val="en-IN"/>
        </w:rPr>
        <w:t>t</w:t>
      </w:r>
      <w:r w:rsidR="00C93FDF">
        <w:rPr>
          <w:b/>
          <w:bCs/>
          <w:lang w:val="en-IN"/>
        </w:rPr>
        <w:t>he 6G Core Network shall evolve as a</w:t>
      </w:r>
      <w:r w:rsidR="00F713B1">
        <w:rPr>
          <w:b/>
          <w:bCs/>
          <w:lang w:val="en-IN"/>
        </w:rPr>
        <w:t xml:space="preserve"> </w:t>
      </w:r>
      <w:r w:rsidR="00B942E3">
        <w:rPr>
          <w:b/>
          <w:bCs/>
          <w:lang w:val="en-IN"/>
        </w:rPr>
        <w:t xml:space="preserve">platform for </w:t>
      </w:r>
      <w:r w:rsidR="0099417F">
        <w:rPr>
          <w:b/>
          <w:bCs/>
          <w:lang w:val="en-IN"/>
        </w:rPr>
        <w:t xml:space="preserve">hosting </w:t>
      </w:r>
      <w:r w:rsidR="006B1E79">
        <w:rPr>
          <w:b/>
          <w:bCs/>
          <w:lang w:val="en-IN"/>
        </w:rPr>
        <w:t xml:space="preserve">Cloude </w:t>
      </w:r>
      <w:r w:rsidR="0099417F">
        <w:rPr>
          <w:b/>
          <w:bCs/>
          <w:lang w:val="en-IN"/>
        </w:rPr>
        <w:t xml:space="preserve">Data and Application </w:t>
      </w:r>
      <w:r w:rsidR="006B1E79">
        <w:rPr>
          <w:b/>
          <w:bCs/>
          <w:lang w:val="en-IN"/>
        </w:rPr>
        <w:t xml:space="preserve">services </w:t>
      </w:r>
      <w:r w:rsidR="0099417F">
        <w:rPr>
          <w:b/>
          <w:bCs/>
          <w:lang w:val="en-IN"/>
        </w:rPr>
        <w:t>as well.</w:t>
      </w:r>
    </w:p>
    <w:p w14:paraId="058607C5" w14:textId="0FB33674" w:rsidR="00896C0B" w:rsidRDefault="00896C0B" w:rsidP="00D96CAE">
      <w:pPr>
        <w:jc w:val="both"/>
        <w:rPr>
          <w:lang w:val="fr-FR" w:eastAsia="zh-CN"/>
        </w:rPr>
      </w:pPr>
      <w:r>
        <w:rPr>
          <w:b/>
          <w:bCs/>
          <w:lang w:val="en-IN"/>
        </w:rPr>
        <w:t xml:space="preserve">Explore the possibility of </w:t>
      </w:r>
      <w:r w:rsidR="006B10F0">
        <w:rPr>
          <w:b/>
          <w:bCs/>
          <w:lang w:val="en-IN"/>
        </w:rPr>
        <w:t xml:space="preserve">an integrated Core / </w:t>
      </w:r>
      <w:r>
        <w:rPr>
          <w:b/>
          <w:bCs/>
          <w:lang w:val="en-IN"/>
        </w:rPr>
        <w:t xml:space="preserve">IMS platform </w:t>
      </w:r>
      <w:r w:rsidR="006B10F0">
        <w:rPr>
          <w:b/>
          <w:bCs/>
          <w:lang w:val="en-IN"/>
        </w:rPr>
        <w:t>approach</w:t>
      </w:r>
      <w:r w:rsidR="00244BC3">
        <w:rPr>
          <w:b/>
          <w:bCs/>
          <w:lang w:val="en-IN"/>
        </w:rPr>
        <w:t xml:space="preserve"> or explore a broader set of </w:t>
      </w:r>
      <w:r w:rsidR="001B0397">
        <w:rPr>
          <w:b/>
          <w:bCs/>
          <w:lang w:val="en-IN"/>
        </w:rPr>
        <w:t>functionalities</w:t>
      </w:r>
      <w:r w:rsidR="00244BC3">
        <w:rPr>
          <w:b/>
          <w:bCs/>
          <w:lang w:val="en-IN"/>
        </w:rPr>
        <w:t xml:space="preserve"> in IMS</w:t>
      </w:r>
      <w:r w:rsidR="00272975">
        <w:rPr>
          <w:b/>
          <w:bCs/>
          <w:lang w:val="en-IN"/>
        </w:rPr>
        <w:t xml:space="preserve"> to justify any further investments in IMS.</w:t>
      </w:r>
    </w:p>
    <w:p w14:paraId="598F5A39" w14:textId="318CA9E4" w:rsidR="00D96CAE" w:rsidRPr="00D82A0C" w:rsidRDefault="00D96CAE" w:rsidP="00D96CAE">
      <w:pPr>
        <w:jc w:val="both"/>
      </w:pPr>
      <w:r>
        <w:t>We</w:t>
      </w:r>
      <w:r w:rsidRPr="00D82A0C">
        <w:t xml:space="preserve"> propose that 3GPP, </w:t>
      </w:r>
      <w:r>
        <w:t xml:space="preserve">endorse the above as </w:t>
      </w:r>
      <w:r w:rsidR="00D14238">
        <w:t>items</w:t>
      </w:r>
      <w:r>
        <w:t xml:space="preserve"> for further work.</w:t>
      </w:r>
      <w:r w:rsidRPr="00D82A0C">
        <w:rPr>
          <w:lang w:eastAsia="zh-CN"/>
        </w:rPr>
        <w:t xml:space="preserve"> </w:t>
      </w:r>
    </w:p>
    <w:bookmarkEnd w:id="0"/>
    <w:p w14:paraId="0F5BEB5C" w14:textId="77777777" w:rsidR="00F107D0" w:rsidRPr="00D82A0C" w:rsidRDefault="00F107D0" w:rsidP="007B24F2">
      <w:pPr>
        <w:pStyle w:val="Heading1"/>
      </w:pPr>
      <w:r w:rsidRPr="00D82A0C">
        <w:t>References</w:t>
      </w:r>
    </w:p>
    <w:p w14:paraId="5FFACB46" w14:textId="28A4C9CA" w:rsidR="00A924DD" w:rsidRPr="00F268F7" w:rsidRDefault="000803FA" w:rsidP="00FC03DE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  <w:r w:rsidRPr="00D82A0C">
        <w:rPr>
          <w:lang w:val="en-GB"/>
        </w:rPr>
        <w:t>None.</w:t>
      </w:r>
      <w:r>
        <w:rPr>
          <w:lang w:val="en-GB"/>
        </w:rPr>
        <w:t xml:space="preserve"> </w:t>
      </w:r>
    </w:p>
    <w:sectPr w:rsidR="00A924DD" w:rsidRPr="00F268F7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2D685" w14:textId="77777777" w:rsidR="00256081" w:rsidRDefault="00256081" w:rsidP="000B02AA">
      <w:pPr>
        <w:spacing w:after="0"/>
      </w:pPr>
      <w:r>
        <w:separator/>
      </w:r>
    </w:p>
  </w:endnote>
  <w:endnote w:type="continuationSeparator" w:id="0">
    <w:p w14:paraId="7B1D844B" w14:textId="77777777" w:rsidR="00256081" w:rsidRDefault="00256081" w:rsidP="000B02AA">
      <w:pPr>
        <w:spacing w:after="0"/>
      </w:pPr>
      <w:r>
        <w:continuationSeparator/>
      </w:r>
    </w:p>
  </w:endnote>
  <w:endnote w:type="continuationNotice" w:id="1">
    <w:p w14:paraId="7DD14C8E" w14:textId="77777777" w:rsidR="00256081" w:rsidRDefault="002560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Segoe UI&quot;,sans-serif">
    <w:altName w:val="Cambria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D9FFF" w14:textId="77777777" w:rsidR="00256081" w:rsidRDefault="00256081" w:rsidP="000B02AA">
      <w:pPr>
        <w:spacing w:after="0"/>
      </w:pPr>
      <w:r>
        <w:separator/>
      </w:r>
    </w:p>
  </w:footnote>
  <w:footnote w:type="continuationSeparator" w:id="0">
    <w:p w14:paraId="54F21F6C" w14:textId="77777777" w:rsidR="00256081" w:rsidRDefault="00256081" w:rsidP="000B02AA">
      <w:pPr>
        <w:spacing w:after="0"/>
      </w:pPr>
      <w:r>
        <w:continuationSeparator/>
      </w:r>
    </w:p>
  </w:footnote>
  <w:footnote w:type="continuationNotice" w:id="1">
    <w:p w14:paraId="5AF483C9" w14:textId="77777777" w:rsidR="00256081" w:rsidRDefault="002560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5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27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356755">
    <w:abstractNumId w:val="31"/>
  </w:num>
  <w:num w:numId="2" w16cid:durableId="1893498044">
    <w:abstractNumId w:val="23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4"/>
  </w:num>
  <w:num w:numId="6" w16cid:durableId="1928418654">
    <w:abstractNumId w:val="17"/>
  </w:num>
  <w:num w:numId="7" w16cid:durableId="1397626829">
    <w:abstractNumId w:val="15"/>
  </w:num>
  <w:num w:numId="8" w16cid:durableId="1811634362">
    <w:abstractNumId w:val="3"/>
  </w:num>
  <w:num w:numId="9" w16cid:durableId="165439012">
    <w:abstractNumId w:val="16"/>
  </w:num>
  <w:num w:numId="10" w16cid:durableId="925112758">
    <w:abstractNumId w:val="13"/>
  </w:num>
  <w:num w:numId="11" w16cid:durableId="1982883852">
    <w:abstractNumId w:val="9"/>
  </w:num>
  <w:num w:numId="12" w16cid:durableId="1713963659">
    <w:abstractNumId w:val="10"/>
  </w:num>
  <w:num w:numId="13" w16cid:durableId="392195349">
    <w:abstractNumId w:val="26"/>
  </w:num>
  <w:num w:numId="14" w16cid:durableId="907886791">
    <w:abstractNumId w:val="14"/>
  </w:num>
  <w:num w:numId="15" w16cid:durableId="1349334821">
    <w:abstractNumId w:val="21"/>
  </w:num>
  <w:num w:numId="16" w16cid:durableId="910316298">
    <w:abstractNumId w:val="18"/>
  </w:num>
  <w:num w:numId="17" w16cid:durableId="532302943">
    <w:abstractNumId w:val="5"/>
  </w:num>
  <w:num w:numId="18" w16cid:durableId="347685683">
    <w:abstractNumId w:val="11"/>
  </w:num>
  <w:num w:numId="19" w16cid:durableId="522204254">
    <w:abstractNumId w:val="24"/>
  </w:num>
  <w:num w:numId="20" w16cid:durableId="1035891112">
    <w:abstractNumId w:val="4"/>
    <w:lvlOverride w:ilvl="0">
      <w:startOverride w:val="1"/>
    </w:lvlOverride>
  </w:num>
  <w:num w:numId="21" w16cid:durableId="839782563">
    <w:abstractNumId w:val="2"/>
  </w:num>
  <w:num w:numId="22" w16cid:durableId="940719697">
    <w:abstractNumId w:val="29"/>
  </w:num>
  <w:num w:numId="23" w16cid:durableId="441609187">
    <w:abstractNumId w:val="19"/>
  </w:num>
  <w:num w:numId="24" w16cid:durableId="1404520373">
    <w:abstractNumId w:val="28"/>
  </w:num>
  <w:num w:numId="25" w16cid:durableId="1129015607">
    <w:abstractNumId w:val="32"/>
  </w:num>
  <w:num w:numId="26" w16cid:durableId="2017462139">
    <w:abstractNumId w:val="20"/>
  </w:num>
  <w:num w:numId="27" w16cid:durableId="1334337678">
    <w:abstractNumId w:val="12"/>
  </w:num>
  <w:num w:numId="28" w16cid:durableId="73868475">
    <w:abstractNumId w:val="8"/>
  </w:num>
  <w:num w:numId="29" w16cid:durableId="1054230894">
    <w:abstractNumId w:val="6"/>
  </w:num>
  <w:num w:numId="30" w16cid:durableId="482624087">
    <w:abstractNumId w:val="30"/>
  </w:num>
  <w:num w:numId="31" w16cid:durableId="1152988531">
    <w:abstractNumId w:val="7"/>
  </w:num>
  <w:num w:numId="32" w16cid:durableId="322323067">
    <w:abstractNumId w:val="22"/>
  </w:num>
  <w:num w:numId="33" w16cid:durableId="236593756">
    <w:abstractNumId w:val="27"/>
  </w:num>
  <w:num w:numId="34" w16cid:durableId="1402764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2F"/>
    <w:rsid w:val="0000358A"/>
    <w:rsid w:val="00003615"/>
    <w:rsid w:val="00003E97"/>
    <w:rsid w:val="00003EE3"/>
    <w:rsid w:val="00004FB6"/>
    <w:rsid w:val="00005353"/>
    <w:rsid w:val="00005383"/>
    <w:rsid w:val="00005468"/>
    <w:rsid w:val="000057FF"/>
    <w:rsid w:val="00005D49"/>
    <w:rsid w:val="000065F6"/>
    <w:rsid w:val="00006BE5"/>
    <w:rsid w:val="0000765F"/>
    <w:rsid w:val="0001004B"/>
    <w:rsid w:val="0001027F"/>
    <w:rsid w:val="00011479"/>
    <w:rsid w:val="00012818"/>
    <w:rsid w:val="00012DFE"/>
    <w:rsid w:val="00013BA7"/>
    <w:rsid w:val="00013EF8"/>
    <w:rsid w:val="000147B7"/>
    <w:rsid w:val="00014C44"/>
    <w:rsid w:val="00016035"/>
    <w:rsid w:val="00016237"/>
    <w:rsid w:val="00016798"/>
    <w:rsid w:val="00017114"/>
    <w:rsid w:val="00017390"/>
    <w:rsid w:val="00017975"/>
    <w:rsid w:val="00020DD2"/>
    <w:rsid w:val="0002151D"/>
    <w:rsid w:val="00021915"/>
    <w:rsid w:val="00021FC4"/>
    <w:rsid w:val="00022F08"/>
    <w:rsid w:val="00023F58"/>
    <w:rsid w:val="00023FCA"/>
    <w:rsid w:val="00025A46"/>
    <w:rsid w:val="00025DCF"/>
    <w:rsid w:val="000264CA"/>
    <w:rsid w:val="000265DF"/>
    <w:rsid w:val="000271D0"/>
    <w:rsid w:val="000308E1"/>
    <w:rsid w:val="00030ED1"/>
    <w:rsid w:val="000311E6"/>
    <w:rsid w:val="0003142A"/>
    <w:rsid w:val="0003187E"/>
    <w:rsid w:val="0003264B"/>
    <w:rsid w:val="00032EC4"/>
    <w:rsid w:val="00033397"/>
    <w:rsid w:val="00033B29"/>
    <w:rsid w:val="00034234"/>
    <w:rsid w:val="000352A7"/>
    <w:rsid w:val="00036384"/>
    <w:rsid w:val="00036C34"/>
    <w:rsid w:val="00040095"/>
    <w:rsid w:val="00040985"/>
    <w:rsid w:val="00042B6D"/>
    <w:rsid w:val="00043478"/>
    <w:rsid w:val="000439E0"/>
    <w:rsid w:val="000447A7"/>
    <w:rsid w:val="00044DAF"/>
    <w:rsid w:val="00045A34"/>
    <w:rsid w:val="00046008"/>
    <w:rsid w:val="0004627B"/>
    <w:rsid w:val="000462BF"/>
    <w:rsid w:val="00046A48"/>
    <w:rsid w:val="00046B12"/>
    <w:rsid w:val="0004794B"/>
    <w:rsid w:val="00047D62"/>
    <w:rsid w:val="00050192"/>
    <w:rsid w:val="00050BE4"/>
    <w:rsid w:val="00050C0C"/>
    <w:rsid w:val="00051A6C"/>
    <w:rsid w:val="00052DFF"/>
    <w:rsid w:val="000538DD"/>
    <w:rsid w:val="00053B88"/>
    <w:rsid w:val="000551D6"/>
    <w:rsid w:val="0005651F"/>
    <w:rsid w:val="000569E8"/>
    <w:rsid w:val="00056F76"/>
    <w:rsid w:val="00057363"/>
    <w:rsid w:val="00057B0E"/>
    <w:rsid w:val="000603D8"/>
    <w:rsid w:val="00060999"/>
    <w:rsid w:val="00060AB9"/>
    <w:rsid w:val="000612C6"/>
    <w:rsid w:val="00062B3D"/>
    <w:rsid w:val="00063A13"/>
    <w:rsid w:val="00064098"/>
    <w:rsid w:val="00064200"/>
    <w:rsid w:val="000647D0"/>
    <w:rsid w:val="000650FD"/>
    <w:rsid w:val="00066FFB"/>
    <w:rsid w:val="000672F4"/>
    <w:rsid w:val="00070C55"/>
    <w:rsid w:val="00070F8B"/>
    <w:rsid w:val="000710C4"/>
    <w:rsid w:val="00071289"/>
    <w:rsid w:val="00071B0F"/>
    <w:rsid w:val="00071DE5"/>
    <w:rsid w:val="0007266B"/>
    <w:rsid w:val="0007425A"/>
    <w:rsid w:val="0007460F"/>
    <w:rsid w:val="00074DF5"/>
    <w:rsid w:val="0007526E"/>
    <w:rsid w:val="00075C93"/>
    <w:rsid w:val="00075E36"/>
    <w:rsid w:val="00076026"/>
    <w:rsid w:val="0007657A"/>
    <w:rsid w:val="00077B33"/>
    <w:rsid w:val="00077C2D"/>
    <w:rsid w:val="00077F67"/>
    <w:rsid w:val="000803FA"/>
    <w:rsid w:val="00080512"/>
    <w:rsid w:val="00080BFE"/>
    <w:rsid w:val="0008183D"/>
    <w:rsid w:val="00081B90"/>
    <w:rsid w:val="00081EB3"/>
    <w:rsid w:val="00082643"/>
    <w:rsid w:val="00083827"/>
    <w:rsid w:val="0008444A"/>
    <w:rsid w:val="00084543"/>
    <w:rsid w:val="0008461E"/>
    <w:rsid w:val="000854FD"/>
    <w:rsid w:val="00085722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A0C01"/>
    <w:rsid w:val="000A0D45"/>
    <w:rsid w:val="000A163D"/>
    <w:rsid w:val="000A19E0"/>
    <w:rsid w:val="000A1A2E"/>
    <w:rsid w:val="000A276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B02AA"/>
    <w:rsid w:val="000B0B03"/>
    <w:rsid w:val="000B3C6F"/>
    <w:rsid w:val="000B3EA4"/>
    <w:rsid w:val="000B4344"/>
    <w:rsid w:val="000B45B4"/>
    <w:rsid w:val="000B48A2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2156"/>
    <w:rsid w:val="000C263A"/>
    <w:rsid w:val="000C26E9"/>
    <w:rsid w:val="000C2AC4"/>
    <w:rsid w:val="000C3E8E"/>
    <w:rsid w:val="000C4535"/>
    <w:rsid w:val="000C47C7"/>
    <w:rsid w:val="000C482A"/>
    <w:rsid w:val="000C4E7A"/>
    <w:rsid w:val="000C522B"/>
    <w:rsid w:val="000C711C"/>
    <w:rsid w:val="000C76FC"/>
    <w:rsid w:val="000D024F"/>
    <w:rsid w:val="000D2FA5"/>
    <w:rsid w:val="000D3E2B"/>
    <w:rsid w:val="000D41E1"/>
    <w:rsid w:val="000D56C3"/>
    <w:rsid w:val="000D58AB"/>
    <w:rsid w:val="000D5FB7"/>
    <w:rsid w:val="000D70AF"/>
    <w:rsid w:val="000D7323"/>
    <w:rsid w:val="000E0D41"/>
    <w:rsid w:val="000E0DFE"/>
    <w:rsid w:val="000E13D1"/>
    <w:rsid w:val="000E22B9"/>
    <w:rsid w:val="000E320D"/>
    <w:rsid w:val="000E3990"/>
    <w:rsid w:val="000E46D2"/>
    <w:rsid w:val="000E63C9"/>
    <w:rsid w:val="000E66E3"/>
    <w:rsid w:val="000F03AB"/>
    <w:rsid w:val="000F30EE"/>
    <w:rsid w:val="000F3390"/>
    <w:rsid w:val="000F34EC"/>
    <w:rsid w:val="000F3CA0"/>
    <w:rsid w:val="000F4292"/>
    <w:rsid w:val="000F4C5C"/>
    <w:rsid w:val="000F4D45"/>
    <w:rsid w:val="000F6B66"/>
    <w:rsid w:val="000F7BCC"/>
    <w:rsid w:val="000F7BE9"/>
    <w:rsid w:val="001008AF"/>
    <w:rsid w:val="001012AF"/>
    <w:rsid w:val="00101C48"/>
    <w:rsid w:val="00101F16"/>
    <w:rsid w:val="00101F66"/>
    <w:rsid w:val="00104072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A3"/>
    <w:rsid w:val="00107256"/>
    <w:rsid w:val="001078AA"/>
    <w:rsid w:val="001110EC"/>
    <w:rsid w:val="001112C8"/>
    <w:rsid w:val="001118B0"/>
    <w:rsid w:val="00112281"/>
    <w:rsid w:val="001133CF"/>
    <w:rsid w:val="00113860"/>
    <w:rsid w:val="001144E0"/>
    <w:rsid w:val="001148F3"/>
    <w:rsid w:val="00115C8B"/>
    <w:rsid w:val="00115C95"/>
    <w:rsid w:val="00115D93"/>
    <w:rsid w:val="0011607A"/>
    <w:rsid w:val="001160AE"/>
    <w:rsid w:val="00116745"/>
    <w:rsid w:val="00116FFE"/>
    <w:rsid w:val="0011703D"/>
    <w:rsid w:val="00117279"/>
    <w:rsid w:val="001178DD"/>
    <w:rsid w:val="00117AD8"/>
    <w:rsid w:val="0012144B"/>
    <w:rsid w:val="001216D9"/>
    <w:rsid w:val="00121CB1"/>
    <w:rsid w:val="00122105"/>
    <w:rsid w:val="001223B5"/>
    <w:rsid w:val="00122B43"/>
    <w:rsid w:val="00123183"/>
    <w:rsid w:val="00124633"/>
    <w:rsid w:val="00125238"/>
    <w:rsid w:val="001254F6"/>
    <w:rsid w:val="00125792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3149"/>
    <w:rsid w:val="001339FB"/>
    <w:rsid w:val="00133E70"/>
    <w:rsid w:val="00135555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4C5"/>
    <w:rsid w:val="00146570"/>
    <w:rsid w:val="00146A0D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E06"/>
    <w:rsid w:val="0016030C"/>
    <w:rsid w:val="001612D7"/>
    <w:rsid w:val="001620E9"/>
    <w:rsid w:val="00162C59"/>
    <w:rsid w:val="00164813"/>
    <w:rsid w:val="00164FCD"/>
    <w:rsid w:val="00165D97"/>
    <w:rsid w:val="00166168"/>
    <w:rsid w:val="001662F0"/>
    <w:rsid w:val="0016710D"/>
    <w:rsid w:val="0016770B"/>
    <w:rsid w:val="001678E8"/>
    <w:rsid w:val="00170439"/>
    <w:rsid w:val="001710F5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4D00"/>
    <w:rsid w:val="00175347"/>
    <w:rsid w:val="00175E8B"/>
    <w:rsid w:val="00175F90"/>
    <w:rsid w:val="001769F9"/>
    <w:rsid w:val="00176A0A"/>
    <w:rsid w:val="00176A3B"/>
    <w:rsid w:val="00176CE8"/>
    <w:rsid w:val="00177F20"/>
    <w:rsid w:val="001808D9"/>
    <w:rsid w:val="00180BCB"/>
    <w:rsid w:val="001819A7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9EE"/>
    <w:rsid w:val="00185BBF"/>
    <w:rsid w:val="00186E59"/>
    <w:rsid w:val="00187E23"/>
    <w:rsid w:val="00190442"/>
    <w:rsid w:val="00190B9B"/>
    <w:rsid w:val="00191DDA"/>
    <w:rsid w:val="0019287C"/>
    <w:rsid w:val="001929F0"/>
    <w:rsid w:val="00192A3C"/>
    <w:rsid w:val="00193D97"/>
    <w:rsid w:val="001949E3"/>
    <w:rsid w:val="00194CD0"/>
    <w:rsid w:val="00194D46"/>
    <w:rsid w:val="001957E7"/>
    <w:rsid w:val="0019688D"/>
    <w:rsid w:val="001971E7"/>
    <w:rsid w:val="001972FE"/>
    <w:rsid w:val="001A0249"/>
    <w:rsid w:val="001A108B"/>
    <w:rsid w:val="001A10B4"/>
    <w:rsid w:val="001A116A"/>
    <w:rsid w:val="001A12E6"/>
    <w:rsid w:val="001A232E"/>
    <w:rsid w:val="001A256A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397"/>
    <w:rsid w:val="001B0409"/>
    <w:rsid w:val="001B0890"/>
    <w:rsid w:val="001B1E45"/>
    <w:rsid w:val="001B1EAC"/>
    <w:rsid w:val="001B1ED6"/>
    <w:rsid w:val="001B2428"/>
    <w:rsid w:val="001B244F"/>
    <w:rsid w:val="001B2BBF"/>
    <w:rsid w:val="001B3657"/>
    <w:rsid w:val="001B469B"/>
    <w:rsid w:val="001B49C9"/>
    <w:rsid w:val="001B5166"/>
    <w:rsid w:val="001B5581"/>
    <w:rsid w:val="001B590A"/>
    <w:rsid w:val="001B5AAE"/>
    <w:rsid w:val="001B5B19"/>
    <w:rsid w:val="001B5C2E"/>
    <w:rsid w:val="001B5C9F"/>
    <w:rsid w:val="001B5CD5"/>
    <w:rsid w:val="001B73C5"/>
    <w:rsid w:val="001C0AA8"/>
    <w:rsid w:val="001C0C01"/>
    <w:rsid w:val="001C230E"/>
    <w:rsid w:val="001C2399"/>
    <w:rsid w:val="001C248C"/>
    <w:rsid w:val="001C2578"/>
    <w:rsid w:val="001C292F"/>
    <w:rsid w:val="001C430C"/>
    <w:rsid w:val="001C43AA"/>
    <w:rsid w:val="001C445F"/>
    <w:rsid w:val="001C52C7"/>
    <w:rsid w:val="001C741C"/>
    <w:rsid w:val="001C7A9B"/>
    <w:rsid w:val="001C7BD7"/>
    <w:rsid w:val="001D0702"/>
    <w:rsid w:val="001D29FE"/>
    <w:rsid w:val="001D4BBB"/>
    <w:rsid w:val="001D4F23"/>
    <w:rsid w:val="001D56D3"/>
    <w:rsid w:val="001D6C25"/>
    <w:rsid w:val="001D760B"/>
    <w:rsid w:val="001D7F65"/>
    <w:rsid w:val="001E0D10"/>
    <w:rsid w:val="001E0FD3"/>
    <w:rsid w:val="001E29FE"/>
    <w:rsid w:val="001E3180"/>
    <w:rsid w:val="001E4806"/>
    <w:rsid w:val="001E4912"/>
    <w:rsid w:val="001E532C"/>
    <w:rsid w:val="001E617A"/>
    <w:rsid w:val="001E6457"/>
    <w:rsid w:val="001E6AB2"/>
    <w:rsid w:val="001F01B8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C81"/>
    <w:rsid w:val="001F3172"/>
    <w:rsid w:val="001F3331"/>
    <w:rsid w:val="001F35CF"/>
    <w:rsid w:val="001F40CC"/>
    <w:rsid w:val="001F4C0D"/>
    <w:rsid w:val="001F6748"/>
    <w:rsid w:val="001F6F10"/>
    <w:rsid w:val="001F7022"/>
    <w:rsid w:val="001F71EA"/>
    <w:rsid w:val="001F7831"/>
    <w:rsid w:val="00200005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E5E"/>
    <w:rsid w:val="002072CC"/>
    <w:rsid w:val="00210858"/>
    <w:rsid w:val="00210EA9"/>
    <w:rsid w:val="0021215E"/>
    <w:rsid w:val="002128CC"/>
    <w:rsid w:val="00213C24"/>
    <w:rsid w:val="00213D46"/>
    <w:rsid w:val="00213E0C"/>
    <w:rsid w:val="00214C3F"/>
    <w:rsid w:val="00215C17"/>
    <w:rsid w:val="002160C0"/>
    <w:rsid w:val="00220FFB"/>
    <w:rsid w:val="00221212"/>
    <w:rsid w:val="002212EA"/>
    <w:rsid w:val="002217E6"/>
    <w:rsid w:val="0022289E"/>
    <w:rsid w:val="002237EF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8C3"/>
    <w:rsid w:val="0022791B"/>
    <w:rsid w:val="002304DC"/>
    <w:rsid w:val="00231108"/>
    <w:rsid w:val="002312F7"/>
    <w:rsid w:val="002316B5"/>
    <w:rsid w:val="00231D81"/>
    <w:rsid w:val="0023436B"/>
    <w:rsid w:val="00235955"/>
    <w:rsid w:val="00235D53"/>
    <w:rsid w:val="00236209"/>
    <w:rsid w:val="002376EB"/>
    <w:rsid w:val="00240892"/>
    <w:rsid w:val="00240B3B"/>
    <w:rsid w:val="00241641"/>
    <w:rsid w:val="002419D9"/>
    <w:rsid w:val="00241A04"/>
    <w:rsid w:val="0024207F"/>
    <w:rsid w:val="00243816"/>
    <w:rsid w:val="00243D46"/>
    <w:rsid w:val="00244BC3"/>
    <w:rsid w:val="0024583E"/>
    <w:rsid w:val="00246142"/>
    <w:rsid w:val="00246857"/>
    <w:rsid w:val="0024777E"/>
    <w:rsid w:val="00247836"/>
    <w:rsid w:val="002501D4"/>
    <w:rsid w:val="0025120C"/>
    <w:rsid w:val="002516BD"/>
    <w:rsid w:val="00251EDF"/>
    <w:rsid w:val="00252BEF"/>
    <w:rsid w:val="0025381A"/>
    <w:rsid w:val="002540C7"/>
    <w:rsid w:val="002544C3"/>
    <w:rsid w:val="00254E8E"/>
    <w:rsid w:val="00255014"/>
    <w:rsid w:val="0025526B"/>
    <w:rsid w:val="002557B4"/>
    <w:rsid w:val="00255B91"/>
    <w:rsid w:val="00256081"/>
    <w:rsid w:val="002567AF"/>
    <w:rsid w:val="00257040"/>
    <w:rsid w:val="00260943"/>
    <w:rsid w:val="002613B4"/>
    <w:rsid w:val="00261B7F"/>
    <w:rsid w:val="00262ED1"/>
    <w:rsid w:val="00263AAB"/>
    <w:rsid w:val="00264382"/>
    <w:rsid w:val="002644FF"/>
    <w:rsid w:val="0026591C"/>
    <w:rsid w:val="00265A9D"/>
    <w:rsid w:val="00265E79"/>
    <w:rsid w:val="0026675C"/>
    <w:rsid w:val="00266BF3"/>
    <w:rsid w:val="00266C27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297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D5D"/>
    <w:rsid w:val="00276C43"/>
    <w:rsid w:val="00277256"/>
    <w:rsid w:val="0027743A"/>
    <w:rsid w:val="0027745C"/>
    <w:rsid w:val="002774FA"/>
    <w:rsid w:val="0027754D"/>
    <w:rsid w:val="00277BDD"/>
    <w:rsid w:val="00280BE7"/>
    <w:rsid w:val="002811B9"/>
    <w:rsid w:val="00281B51"/>
    <w:rsid w:val="00281E00"/>
    <w:rsid w:val="002820BD"/>
    <w:rsid w:val="00282BD6"/>
    <w:rsid w:val="00283130"/>
    <w:rsid w:val="00283990"/>
    <w:rsid w:val="002855BF"/>
    <w:rsid w:val="00286643"/>
    <w:rsid w:val="00286B13"/>
    <w:rsid w:val="0028712E"/>
    <w:rsid w:val="00287A4E"/>
    <w:rsid w:val="00287A80"/>
    <w:rsid w:val="002913F1"/>
    <w:rsid w:val="002914B5"/>
    <w:rsid w:val="00291C97"/>
    <w:rsid w:val="00292B91"/>
    <w:rsid w:val="0029305F"/>
    <w:rsid w:val="002937F9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444A"/>
    <w:rsid w:val="002A4559"/>
    <w:rsid w:val="002A58D7"/>
    <w:rsid w:val="002A5B39"/>
    <w:rsid w:val="002A7216"/>
    <w:rsid w:val="002A7579"/>
    <w:rsid w:val="002A77EE"/>
    <w:rsid w:val="002B085E"/>
    <w:rsid w:val="002B08FC"/>
    <w:rsid w:val="002B0CF1"/>
    <w:rsid w:val="002B14C8"/>
    <w:rsid w:val="002B271A"/>
    <w:rsid w:val="002B2935"/>
    <w:rsid w:val="002B3830"/>
    <w:rsid w:val="002B5B8A"/>
    <w:rsid w:val="002B5E5F"/>
    <w:rsid w:val="002B6724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F8C"/>
    <w:rsid w:val="002C6AD5"/>
    <w:rsid w:val="002C6D17"/>
    <w:rsid w:val="002C6D41"/>
    <w:rsid w:val="002C7356"/>
    <w:rsid w:val="002C7DE0"/>
    <w:rsid w:val="002D0488"/>
    <w:rsid w:val="002D2403"/>
    <w:rsid w:val="002D246E"/>
    <w:rsid w:val="002D266C"/>
    <w:rsid w:val="002D281A"/>
    <w:rsid w:val="002D3263"/>
    <w:rsid w:val="002D3B8F"/>
    <w:rsid w:val="002D3F37"/>
    <w:rsid w:val="002D4B89"/>
    <w:rsid w:val="002D5715"/>
    <w:rsid w:val="002D740D"/>
    <w:rsid w:val="002D775D"/>
    <w:rsid w:val="002E08D7"/>
    <w:rsid w:val="002E0BFD"/>
    <w:rsid w:val="002E119D"/>
    <w:rsid w:val="002E14EC"/>
    <w:rsid w:val="002E16F0"/>
    <w:rsid w:val="002E385E"/>
    <w:rsid w:val="002E3DE6"/>
    <w:rsid w:val="002E3F05"/>
    <w:rsid w:val="002E3F6C"/>
    <w:rsid w:val="002E5329"/>
    <w:rsid w:val="002E5708"/>
    <w:rsid w:val="002E6AB1"/>
    <w:rsid w:val="002E7D17"/>
    <w:rsid w:val="002F021A"/>
    <w:rsid w:val="002F0A30"/>
    <w:rsid w:val="002F0D22"/>
    <w:rsid w:val="002F1024"/>
    <w:rsid w:val="002F1184"/>
    <w:rsid w:val="002F1637"/>
    <w:rsid w:val="002F16A0"/>
    <w:rsid w:val="002F225E"/>
    <w:rsid w:val="002F32AC"/>
    <w:rsid w:val="002F39FE"/>
    <w:rsid w:val="002F4D01"/>
    <w:rsid w:val="002F5976"/>
    <w:rsid w:val="002F7AFB"/>
    <w:rsid w:val="003011B2"/>
    <w:rsid w:val="0030158F"/>
    <w:rsid w:val="00301E42"/>
    <w:rsid w:val="0030237C"/>
    <w:rsid w:val="00302A1F"/>
    <w:rsid w:val="0030371D"/>
    <w:rsid w:val="00303EDF"/>
    <w:rsid w:val="0030506D"/>
    <w:rsid w:val="00305DEB"/>
    <w:rsid w:val="00306A85"/>
    <w:rsid w:val="00306F94"/>
    <w:rsid w:val="003108BF"/>
    <w:rsid w:val="00310C8B"/>
    <w:rsid w:val="0031193C"/>
    <w:rsid w:val="003122CD"/>
    <w:rsid w:val="003124D1"/>
    <w:rsid w:val="003144A0"/>
    <w:rsid w:val="0031462E"/>
    <w:rsid w:val="00314B4A"/>
    <w:rsid w:val="00315464"/>
    <w:rsid w:val="00315964"/>
    <w:rsid w:val="00316632"/>
    <w:rsid w:val="00316BDB"/>
    <w:rsid w:val="00316DF2"/>
    <w:rsid w:val="003171EB"/>
    <w:rsid w:val="003172DC"/>
    <w:rsid w:val="00317FB1"/>
    <w:rsid w:val="00321910"/>
    <w:rsid w:val="00321EA2"/>
    <w:rsid w:val="003223A2"/>
    <w:rsid w:val="003225A1"/>
    <w:rsid w:val="003227AE"/>
    <w:rsid w:val="003230CC"/>
    <w:rsid w:val="00323696"/>
    <w:rsid w:val="00324F5C"/>
    <w:rsid w:val="003257D5"/>
    <w:rsid w:val="00325E3E"/>
    <w:rsid w:val="00326069"/>
    <w:rsid w:val="003268C5"/>
    <w:rsid w:val="003308DA"/>
    <w:rsid w:val="00330D98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7E7"/>
    <w:rsid w:val="0033494A"/>
    <w:rsid w:val="003350FF"/>
    <w:rsid w:val="0033558E"/>
    <w:rsid w:val="00335793"/>
    <w:rsid w:val="00336086"/>
    <w:rsid w:val="00336C96"/>
    <w:rsid w:val="003372F6"/>
    <w:rsid w:val="00337304"/>
    <w:rsid w:val="00343005"/>
    <w:rsid w:val="00343839"/>
    <w:rsid w:val="00345698"/>
    <w:rsid w:val="00345EE6"/>
    <w:rsid w:val="003465A3"/>
    <w:rsid w:val="00347363"/>
    <w:rsid w:val="00347F22"/>
    <w:rsid w:val="003501F3"/>
    <w:rsid w:val="003502BF"/>
    <w:rsid w:val="003503E3"/>
    <w:rsid w:val="00350A42"/>
    <w:rsid w:val="00350F04"/>
    <w:rsid w:val="00351B90"/>
    <w:rsid w:val="00351C20"/>
    <w:rsid w:val="0035419F"/>
    <w:rsid w:val="0035462D"/>
    <w:rsid w:val="003549AD"/>
    <w:rsid w:val="00354E6B"/>
    <w:rsid w:val="003550D2"/>
    <w:rsid w:val="003558DB"/>
    <w:rsid w:val="0035703D"/>
    <w:rsid w:val="00357350"/>
    <w:rsid w:val="00360520"/>
    <w:rsid w:val="00360DD5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B18"/>
    <w:rsid w:val="00370105"/>
    <w:rsid w:val="00371923"/>
    <w:rsid w:val="00371BED"/>
    <w:rsid w:val="00371C63"/>
    <w:rsid w:val="00372BB5"/>
    <w:rsid w:val="003735DC"/>
    <w:rsid w:val="00373976"/>
    <w:rsid w:val="003740C5"/>
    <w:rsid w:val="003746A8"/>
    <w:rsid w:val="00374F46"/>
    <w:rsid w:val="00375799"/>
    <w:rsid w:val="00376494"/>
    <w:rsid w:val="0037653C"/>
    <w:rsid w:val="00376F5D"/>
    <w:rsid w:val="00377203"/>
    <w:rsid w:val="003777F7"/>
    <w:rsid w:val="00377D00"/>
    <w:rsid w:val="00377FA0"/>
    <w:rsid w:val="00380B2E"/>
    <w:rsid w:val="00381E93"/>
    <w:rsid w:val="00382523"/>
    <w:rsid w:val="00382973"/>
    <w:rsid w:val="00382B40"/>
    <w:rsid w:val="0038350A"/>
    <w:rsid w:val="00384F65"/>
    <w:rsid w:val="003857DF"/>
    <w:rsid w:val="00386152"/>
    <w:rsid w:val="00387804"/>
    <w:rsid w:val="0039045C"/>
    <w:rsid w:val="003906BA"/>
    <w:rsid w:val="00391A9B"/>
    <w:rsid w:val="003921EE"/>
    <w:rsid w:val="003932F5"/>
    <w:rsid w:val="00393A9C"/>
    <w:rsid w:val="00393D94"/>
    <w:rsid w:val="003946BB"/>
    <w:rsid w:val="00395D4D"/>
    <w:rsid w:val="00395E59"/>
    <w:rsid w:val="00396AD1"/>
    <w:rsid w:val="00396FE0"/>
    <w:rsid w:val="0039744A"/>
    <w:rsid w:val="00397849"/>
    <w:rsid w:val="00397FBE"/>
    <w:rsid w:val="003A1931"/>
    <w:rsid w:val="003A23B2"/>
    <w:rsid w:val="003A28D7"/>
    <w:rsid w:val="003A2DD3"/>
    <w:rsid w:val="003A313B"/>
    <w:rsid w:val="003A4A0F"/>
    <w:rsid w:val="003A5FB2"/>
    <w:rsid w:val="003A6411"/>
    <w:rsid w:val="003A76A2"/>
    <w:rsid w:val="003A7B57"/>
    <w:rsid w:val="003B0966"/>
    <w:rsid w:val="003B098B"/>
    <w:rsid w:val="003B2E96"/>
    <w:rsid w:val="003B3255"/>
    <w:rsid w:val="003B3D64"/>
    <w:rsid w:val="003B3FFD"/>
    <w:rsid w:val="003B5124"/>
    <w:rsid w:val="003B5AB2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A5D"/>
    <w:rsid w:val="003C5C29"/>
    <w:rsid w:val="003C5E82"/>
    <w:rsid w:val="003C5F5A"/>
    <w:rsid w:val="003C6592"/>
    <w:rsid w:val="003C6654"/>
    <w:rsid w:val="003C6BCA"/>
    <w:rsid w:val="003C745B"/>
    <w:rsid w:val="003C75A5"/>
    <w:rsid w:val="003D0712"/>
    <w:rsid w:val="003D0745"/>
    <w:rsid w:val="003D1968"/>
    <w:rsid w:val="003D1A73"/>
    <w:rsid w:val="003D1D7F"/>
    <w:rsid w:val="003D228B"/>
    <w:rsid w:val="003D2D3C"/>
    <w:rsid w:val="003D32AB"/>
    <w:rsid w:val="003D3E83"/>
    <w:rsid w:val="003D4949"/>
    <w:rsid w:val="003D4ADC"/>
    <w:rsid w:val="003D5615"/>
    <w:rsid w:val="003D59F6"/>
    <w:rsid w:val="003D60E9"/>
    <w:rsid w:val="003D6136"/>
    <w:rsid w:val="003D710A"/>
    <w:rsid w:val="003E084C"/>
    <w:rsid w:val="003E16BE"/>
    <w:rsid w:val="003E2BE7"/>
    <w:rsid w:val="003E33BA"/>
    <w:rsid w:val="003E3FD9"/>
    <w:rsid w:val="003E4486"/>
    <w:rsid w:val="003E56CA"/>
    <w:rsid w:val="003E5CA4"/>
    <w:rsid w:val="003E6219"/>
    <w:rsid w:val="003E6514"/>
    <w:rsid w:val="003E68F9"/>
    <w:rsid w:val="003E7482"/>
    <w:rsid w:val="003E7BDC"/>
    <w:rsid w:val="003F02A8"/>
    <w:rsid w:val="003F10E0"/>
    <w:rsid w:val="003F11ED"/>
    <w:rsid w:val="003F1397"/>
    <w:rsid w:val="003F26D4"/>
    <w:rsid w:val="003F29B0"/>
    <w:rsid w:val="003F29FA"/>
    <w:rsid w:val="003F2B05"/>
    <w:rsid w:val="003F2D3C"/>
    <w:rsid w:val="003F2FF2"/>
    <w:rsid w:val="003F4B0F"/>
    <w:rsid w:val="003F5E15"/>
    <w:rsid w:val="003F6DF5"/>
    <w:rsid w:val="003F72CC"/>
    <w:rsid w:val="0040015C"/>
    <w:rsid w:val="0040020B"/>
    <w:rsid w:val="00400E7A"/>
    <w:rsid w:val="00401394"/>
    <w:rsid w:val="00401855"/>
    <w:rsid w:val="004023DB"/>
    <w:rsid w:val="0040257C"/>
    <w:rsid w:val="00402D77"/>
    <w:rsid w:val="00403B4F"/>
    <w:rsid w:val="004043C7"/>
    <w:rsid w:val="004053AC"/>
    <w:rsid w:val="00405791"/>
    <w:rsid w:val="00406042"/>
    <w:rsid w:val="004062DC"/>
    <w:rsid w:val="0040630E"/>
    <w:rsid w:val="00406E19"/>
    <w:rsid w:val="00407806"/>
    <w:rsid w:val="00407914"/>
    <w:rsid w:val="00407AAA"/>
    <w:rsid w:val="00410043"/>
    <w:rsid w:val="0041079E"/>
    <w:rsid w:val="004107A6"/>
    <w:rsid w:val="00410FF8"/>
    <w:rsid w:val="0041114A"/>
    <w:rsid w:val="00411480"/>
    <w:rsid w:val="00411A33"/>
    <w:rsid w:val="00411BA8"/>
    <w:rsid w:val="00411DB2"/>
    <w:rsid w:val="00412C38"/>
    <w:rsid w:val="00413952"/>
    <w:rsid w:val="00414983"/>
    <w:rsid w:val="00414B2D"/>
    <w:rsid w:val="00414DD2"/>
    <w:rsid w:val="00415F3E"/>
    <w:rsid w:val="00415FDF"/>
    <w:rsid w:val="004160D9"/>
    <w:rsid w:val="00416785"/>
    <w:rsid w:val="00416CDA"/>
    <w:rsid w:val="00416F1F"/>
    <w:rsid w:val="00417036"/>
    <w:rsid w:val="00417856"/>
    <w:rsid w:val="00417D7A"/>
    <w:rsid w:val="00420AB1"/>
    <w:rsid w:val="00420D2C"/>
    <w:rsid w:val="00421504"/>
    <w:rsid w:val="00421EEF"/>
    <w:rsid w:val="0042246F"/>
    <w:rsid w:val="00422948"/>
    <w:rsid w:val="00423B05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2839"/>
    <w:rsid w:val="00432CC0"/>
    <w:rsid w:val="0043457E"/>
    <w:rsid w:val="004354D5"/>
    <w:rsid w:val="004359C8"/>
    <w:rsid w:val="00435BA2"/>
    <w:rsid w:val="00435E81"/>
    <w:rsid w:val="0043613E"/>
    <w:rsid w:val="00436792"/>
    <w:rsid w:val="004376D1"/>
    <w:rsid w:val="00440460"/>
    <w:rsid w:val="0044059F"/>
    <w:rsid w:val="0044065D"/>
    <w:rsid w:val="004407D8"/>
    <w:rsid w:val="00440A26"/>
    <w:rsid w:val="004412DE"/>
    <w:rsid w:val="00442163"/>
    <w:rsid w:val="0044260D"/>
    <w:rsid w:val="00443101"/>
    <w:rsid w:val="004434B5"/>
    <w:rsid w:val="00444CA1"/>
    <w:rsid w:val="00445BF7"/>
    <w:rsid w:val="00446937"/>
    <w:rsid w:val="00446A6F"/>
    <w:rsid w:val="00447390"/>
    <w:rsid w:val="00450AFC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E1E"/>
    <w:rsid w:val="00455198"/>
    <w:rsid w:val="004562E4"/>
    <w:rsid w:val="00457732"/>
    <w:rsid w:val="004602CE"/>
    <w:rsid w:val="00460414"/>
    <w:rsid w:val="00461170"/>
    <w:rsid w:val="00461B81"/>
    <w:rsid w:val="0046353E"/>
    <w:rsid w:val="00463BC7"/>
    <w:rsid w:val="0046542D"/>
    <w:rsid w:val="00465752"/>
    <w:rsid w:val="00465A72"/>
    <w:rsid w:val="0046616F"/>
    <w:rsid w:val="00466E3A"/>
    <w:rsid w:val="00466EE5"/>
    <w:rsid w:val="0046744B"/>
    <w:rsid w:val="0047067B"/>
    <w:rsid w:val="00470B0D"/>
    <w:rsid w:val="004710E7"/>
    <w:rsid w:val="0047121F"/>
    <w:rsid w:val="004723A6"/>
    <w:rsid w:val="00473877"/>
    <w:rsid w:val="00474953"/>
    <w:rsid w:val="00474ABF"/>
    <w:rsid w:val="004758B7"/>
    <w:rsid w:val="00477455"/>
    <w:rsid w:val="00477576"/>
    <w:rsid w:val="00477CF1"/>
    <w:rsid w:val="00477F0A"/>
    <w:rsid w:val="0048036B"/>
    <w:rsid w:val="004822ED"/>
    <w:rsid w:val="00482870"/>
    <w:rsid w:val="004829DF"/>
    <w:rsid w:val="00482A5E"/>
    <w:rsid w:val="00483FCE"/>
    <w:rsid w:val="0048478F"/>
    <w:rsid w:val="0048479A"/>
    <w:rsid w:val="00485602"/>
    <w:rsid w:val="00485699"/>
    <w:rsid w:val="00486496"/>
    <w:rsid w:val="004868DF"/>
    <w:rsid w:val="0048761A"/>
    <w:rsid w:val="00487FB8"/>
    <w:rsid w:val="00490A0D"/>
    <w:rsid w:val="00491C3C"/>
    <w:rsid w:val="00492E13"/>
    <w:rsid w:val="00493278"/>
    <w:rsid w:val="00493545"/>
    <w:rsid w:val="00494A1A"/>
    <w:rsid w:val="00494AE7"/>
    <w:rsid w:val="00495070"/>
    <w:rsid w:val="00495709"/>
    <w:rsid w:val="00497AE9"/>
    <w:rsid w:val="004A0CCA"/>
    <w:rsid w:val="004A2946"/>
    <w:rsid w:val="004A3BCC"/>
    <w:rsid w:val="004A48A7"/>
    <w:rsid w:val="004A4AD1"/>
    <w:rsid w:val="004A515C"/>
    <w:rsid w:val="004A5F74"/>
    <w:rsid w:val="004A64AA"/>
    <w:rsid w:val="004A6D5B"/>
    <w:rsid w:val="004A7A4F"/>
    <w:rsid w:val="004A7CCA"/>
    <w:rsid w:val="004A7D19"/>
    <w:rsid w:val="004B0368"/>
    <w:rsid w:val="004B098F"/>
    <w:rsid w:val="004B0BD3"/>
    <w:rsid w:val="004B2088"/>
    <w:rsid w:val="004B2AAA"/>
    <w:rsid w:val="004B2E44"/>
    <w:rsid w:val="004B31D3"/>
    <w:rsid w:val="004B3B5B"/>
    <w:rsid w:val="004B554C"/>
    <w:rsid w:val="004B57D6"/>
    <w:rsid w:val="004B5ADF"/>
    <w:rsid w:val="004B60D2"/>
    <w:rsid w:val="004B68FF"/>
    <w:rsid w:val="004B724F"/>
    <w:rsid w:val="004B733B"/>
    <w:rsid w:val="004C0C8F"/>
    <w:rsid w:val="004C102B"/>
    <w:rsid w:val="004C301C"/>
    <w:rsid w:val="004C4187"/>
    <w:rsid w:val="004C4256"/>
    <w:rsid w:val="004C68FE"/>
    <w:rsid w:val="004C69B9"/>
    <w:rsid w:val="004C7E5B"/>
    <w:rsid w:val="004C7F70"/>
    <w:rsid w:val="004D16BF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458"/>
    <w:rsid w:val="004D6A0A"/>
    <w:rsid w:val="004D6A4F"/>
    <w:rsid w:val="004D75B6"/>
    <w:rsid w:val="004D7D55"/>
    <w:rsid w:val="004E053F"/>
    <w:rsid w:val="004E09C3"/>
    <w:rsid w:val="004E1727"/>
    <w:rsid w:val="004E18C3"/>
    <w:rsid w:val="004E1F45"/>
    <w:rsid w:val="004E213A"/>
    <w:rsid w:val="004E2A6A"/>
    <w:rsid w:val="004E2DE2"/>
    <w:rsid w:val="004E2DFC"/>
    <w:rsid w:val="004E2F7A"/>
    <w:rsid w:val="004E4D65"/>
    <w:rsid w:val="004E4D6B"/>
    <w:rsid w:val="004E6A1F"/>
    <w:rsid w:val="004E6E6D"/>
    <w:rsid w:val="004F01BB"/>
    <w:rsid w:val="004F041A"/>
    <w:rsid w:val="004F2408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31C"/>
    <w:rsid w:val="004F7625"/>
    <w:rsid w:val="004F7F4D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458A"/>
    <w:rsid w:val="0050469C"/>
    <w:rsid w:val="00504A16"/>
    <w:rsid w:val="00505283"/>
    <w:rsid w:val="005054AF"/>
    <w:rsid w:val="00505CD0"/>
    <w:rsid w:val="00506354"/>
    <w:rsid w:val="005064CF"/>
    <w:rsid w:val="00506787"/>
    <w:rsid w:val="00506D5D"/>
    <w:rsid w:val="0051020F"/>
    <w:rsid w:val="005108DB"/>
    <w:rsid w:val="00511174"/>
    <w:rsid w:val="0051342B"/>
    <w:rsid w:val="00514346"/>
    <w:rsid w:val="00516B09"/>
    <w:rsid w:val="00517129"/>
    <w:rsid w:val="00517356"/>
    <w:rsid w:val="00520055"/>
    <w:rsid w:val="00520E9C"/>
    <w:rsid w:val="0052173B"/>
    <w:rsid w:val="005233DF"/>
    <w:rsid w:val="00523EAF"/>
    <w:rsid w:val="005250A2"/>
    <w:rsid w:val="00525125"/>
    <w:rsid w:val="00525DDC"/>
    <w:rsid w:val="00526AD6"/>
    <w:rsid w:val="00526CC0"/>
    <w:rsid w:val="00526EEC"/>
    <w:rsid w:val="005278E9"/>
    <w:rsid w:val="005279F6"/>
    <w:rsid w:val="00527A33"/>
    <w:rsid w:val="00527D7F"/>
    <w:rsid w:val="00527F52"/>
    <w:rsid w:val="005302BA"/>
    <w:rsid w:val="00530340"/>
    <w:rsid w:val="005316EC"/>
    <w:rsid w:val="005321E5"/>
    <w:rsid w:val="005327C2"/>
    <w:rsid w:val="005333E6"/>
    <w:rsid w:val="0053387A"/>
    <w:rsid w:val="005342DE"/>
    <w:rsid w:val="005346A7"/>
    <w:rsid w:val="00534DA0"/>
    <w:rsid w:val="00536D15"/>
    <w:rsid w:val="0053724A"/>
    <w:rsid w:val="00540B87"/>
    <w:rsid w:val="0054117C"/>
    <w:rsid w:val="00541D6B"/>
    <w:rsid w:val="0054317E"/>
    <w:rsid w:val="00543195"/>
    <w:rsid w:val="00543E6C"/>
    <w:rsid w:val="00546581"/>
    <w:rsid w:val="00547884"/>
    <w:rsid w:val="00547A33"/>
    <w:rsid w:val="00547D54"/>
    <w:rsid w:val="00550229"/>
    <w:rsid w:val="0055193A"/>
    <w:rsid w:val="00552BB4"/>
    <w:rsid w:val="00552DBA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F5"/>
    <w:rsid w:val="00561258"/>
    <w:rsid w:val="005615EF"/>
    <w:rsid w:val="005616F4"/>
    <w:rsid w:val="00561E97"/>
    <w:rsid w:val="00562200"/>
    <w:rsid w:val="005639E6"/>
    <w:rsid w:val="00563D0A"/>
    <w:rsid w:val="00564CB5"/>
    <w:rsid w:val="00564CFB"/>
    <w:rsid w:val="00565087"/>
    <w:rsid w:val="0056573F"/>
    <w:rsid w:val="005663AA"/>
    <w:rsid w:val="005679A1"/>
    <w:rsid w:val="00567DF4"/>
    <w:rsid w:val="00567F13"/>
    <w:rsid w:val="0057124B"/>
    <w:rsid w:val="005717D5"/>
    <w:rsid w:val="00571B3F"/>
    <w:rsid w:val="00572094"/>
    <w:rsid w:val="0057284B"/>
    <w:rsid w:val="00573169"/>
    <w:rsid w:val="00573EAC"/>
    <w:rsid w:val="005742DF"/>
    <w:rsid w:val="005767E3"/>
    <w:rsid w:val="00576B51"/>
    <w:rsid w:val="00576FD7"/>
    <w:rsid w:val="00577C89"/>
    <w:rsid w:val="005804EE"/>
    <w:rsid w:val="00580B30"/>
    <w:rsid w:val="00580B41"/>
    <w:rsid w:val="005811C3"/>
    <w:rsid w:val="00581A82"/>
    <w:rsid w:val="00582B8C"/>
    <w:rsid w:val="00582CBF"/>
    <w:rsid w:val="005833A2"/>
    <w:rsid w:val="00583D7A"/>
    <w:rsid w:val="00585B7F"/>
    <w:rsid w:val="00586365"/>
    <w:rsid w:val="00587E01"/>
    <w:rsid w:val="005903EC"/>
    <w:rsid w:val="00590B7D"/>
    <w:rsid w:val="00591F5F"/>
    <w:rsid w:val="0059507F"/>
    <w:rsid w:val="00595612"/>
    <w:rsid w:val="00597168"/>
    <w:rsid w:val="005972E1"/>
    <w:rsid w:val="00597520"/>
    <w:rsid w:val="00597AF9"/>
    <w:rsid w:val="00597CA3"/>
    <w:rsid w:val="00597D29"/>
    <w:rsid w:val="005A01D6"/>
    <w:rsid w:val="005A2F12"/>
    <w:rsid w:val="005A2FB8"/>
    <w:rsid w:val="005A3702"/>
    <w:rsid w:val="005A386E"/>
    <w:rsid w:val="005A3B09"/>
    <w:rsid w:val="005A4BD5"/>
    <w:rsid w:val="005A4E4C"/>
    <w:rsid w:val="005A50D0"/>
    <w:rsid w:val="005A5D4B"/>
    <w:rsid w:val="005A63BA"/>
    <w:rsid w:val="005A6C9C"/>
    <w:rsid w:val="005A6EAA"/>
    <w:rsid w:val="005A76CF"/>
    <w:rsid w:val="005A7DE2"/>
    <w:rsid w:val="005B01C9"/>
    <w:rsid w:val="005B0645"/>
    <w:rsid w:val="005B1617"/>
    <w:rsid w:val="005B1E17"/>
    <w:rsid w:val="005B2915"/>
    <w:rsid w:val="005B2D96"/>
    <w:rsid w:val="005B39C4"/>
    <w:rsid w:val="005B3AD7"/>
    <w:rsid w:val="005B3BFB"/>
    <w:rsid w:val="005B4152"/>
    <w:rsid w:val="005B42F8"/>
    <w:rsid w:val="005B4512"/>
    <w:rsid w:val="005B53C1"/>
    <w:rsid w:val="005B5963"/>
    <w:rsid w:val="005B5FD4"/>
    <w:rsid w:val="005B65B1"/>
    <w:rsid w:val="005B7935"/>
    <w:rsid w:val="005B79D8"/>
    <w:rsid w:val="005C04AE"/>
    <w:rsid w:val="005C1F30"/>
    <w:rsid w:val="005C2003"/>
    <w:rsid w:val="005C2768"/>
    <w:rsid w:val="005C3451"/>
    <w:rsid w:val="005C4BB4"/>
    <w:rsid w:val="005C6585"/>
    <w:rsid w:val="005C6BFE"/>
    <w:rsid w:val="005D08A4"/>
    <w:rsid w:val="005D1BD4"/>
    <w:rsid w:val="005D2CB0"/>
    <w:rsid w:val="005D2FCF"/>
    <w:rsid w:val="005D3903"/>
    <w:rsid w:val="005D56F9"/>
    <w:rsid w:val="005D63C8"/>
    <w:rsid w:val="005D63DE"/>
    <w:rsid w:val="005D6E92"/>
    <w:rsid w:val="005D7CA3"/>
    <w:rsid w:val="005E0FFB"/>
    <w:rsid w:val="005E17B7"/>
    <w:rsid w:val="005E3058"/>
    <w:rsid w:val="005E3940"/>
    <w:rsid w:val="005E48C0"/>
    <w:rsid w:val="005E5447"/>
    <w:rsid w:val="005E567E"/>
    <w:rsid w:val="005E64B7"/>
    <w:rsid w:val="005E67C0"/>
    <w:rsid w:val="005E6C85"/>
    <w:rsid w:val="005E78CA"/>
    <w:rsid w:val="005E7EE7"/>
    <w:rsid w:val="005F096B"/>
    <w:rsid w:val="005F0E63"/>
    <w:rsid w:val="005F1B07"/>
    <w:rsid w:val="005F1DA0"/>
    <w:rsid w:val="005F3116"/>
    <w:rsid w:val="005F3218"/>
    <w:rsid w:val="005F45AB"/>
    <w:rsid w:val="005F4DF3"/>
    <w:rsid w:val="005F5671"/>
    <w:rsid w:val="005F5AF6"/>
    <w:rsid w:val="005F5C07"/>
    <w:rsid w:val="005F5FCD"/>
    <w:rsid w:val="005F6221"/>
    <w:rsid w:val="005F638D"/>
    <w:rsid w:val="005F672E"/>
    <w:rsid w:val="005F7D1E"/>
    <w:rsid w:val="0060088D"/>
    <w:rsid w:val="00600890"/>
    <w:rsid w:val="00601977"/>
    <w:rsid w:val="006029E9"/>
    <w:rsid w:val="00603623"/>
    <w:rsid w:val="006039C7"/>
    <w:rsid w:val="00603A4C"/>
    <w:rsid w:val="00603FCD"/>
    <w:rsid w:val="006053D3"/>
    <w:rsid w:val="006058F0"/>
    <w:rsid w:val="006059AF"/>
    <w:rsid w:val="00606479"/>
    <w:rsid w:val="006064C2"/>
    <w:rsid w:val="0060696D"/>
    <w:rsid w:val="00606AB3"/>
    <w:rsid w:val="006071F7"/>
    <w:rsid w:val="00607280"/>
    <w:rsid w:val="00607989"/>
    <w:rsid w:val="00607C1E"/>
    <w:rsid w:val="00610441"/>
    <w:rsid w:val="0061095D"/>
    <w:rsid w:val="00610F0B"/>
    <w:rsid w:val="00611566"/>
    <w:rsid w:val="00611BCE"/>
    <w:rsid w:val="0061208F"/>
    <w:rsid w:val="00612304"/>
    <w:rsid w:val="00613156"/>
    <w:rsid w:val="00613C63"/>
    <w:rsid w:val="006144E8"/>
    <w:rsid w:val="00614900"/>
    <w:rsid w:val="00614914"/>
    <w:rsid w:val="006152D6"/>
    <w:rsid w:val="00615FEA"/>
    <w:rsid w:val="0061614F"/>
    <w:rsid w:val="006167DB"/>
    <w:rsid w:val="006169D4"/>
    <w:rsid w:val="00617267"/>
    <w:rsid w:val="00617528"/>
    <w:rsid w:val="00620902"/>
    <w:rsid w:val="00620C71"/>
    <w:rsid w:val="006212B9"/>
    <w:rsid w:val="00621DDB"/>
    <w:rsid w:val="00622654"/>
    <w:rsid w:val="006229CB"/>
    <w:rsid w:val="00622F2A"/>
    <w:rsid w:val="00623204"/>
    <w:rsid w:val="00623702"/>
    <w:rsid w:val="006255AC"/>
    <w:rsid w:val="0062594C"/>
    <w:rsid w:val="00625B3C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1848"/>
    <w:rsid w:val="00631865"/>
    <w:rsid w:val="00633456"/>
    <w:rsid w:val="0063374E"/>
    <w:rsid w:val="00633E8A"/>
    <w:rsid w:val="00634568"/>
    <w:rsid w:val="00634969"/>
    <w:rsid w:val="00634BD7"/>
    <w:rsid w:val="00635910"/>
    <w:rsid w:val="00636149"/>
    <w:rsid w:val="00636588"/>
    <w:rsid w:val="00636795"/>
    <w:rsid w:val="00636B1D"/>
    <w:rsid w:val="00636E75"/>
    <w:rsid w:val="00637586"/>
    <w:rsid w:val="00637BA0"/>
    <w:rsid w:val="00641925"/>
    <w:rsid w:val="00642A34"/>
    <w:rsid w:val="00642E38"/>
    <w:rsid w:val="006438A7"/>
    <w:rsid w:val="006438C1"/>
    <w:rsid w:val="00643D84"/>
    <w:rsid w:val="00646D99"/>
    <w:rsid w:val="006518C5"/>
    <w:rsid w:val="00652E1C"/>
    <w:rsid w:val="006531BE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146A"/>
    <w:rsid w:val="0066443C"/>
    <w:rsid w:val="00664C6F"/>
    <w:rsid w:val="006658BE"/>
    <w:rsid w:val="00665E0D"/>
    <w:rsid w:val="00665FD4"/>
    <w:rsid w:val="006666DF"/>
    <w:rsid w:val="00666968"/>
    <w:rsid w:val="00666D63"/>
    <w:rsid w:val="0066700B"/>
    <w:rsid w:val="006672E2"/>
    <w:rsid w:val="00667DF4"/>
    <w:rsid w:val="0067031D"/>
    <w:rsid w:val="00670508"/>
    <w:rsid w:val="0067091A"/>
    <w:rsid w:val="006709D3"/>
    <w:rsid w:val="006710D8"/>
    <w:rsid w:val="00671B90"/>
    <w:rsid w:val="0067215C"/>
    <w:rsid w:val="00673641"/>
    <w:rsid w:val="0067383F"/>
    <w:rsid w:val="006738AB"/>
    <w:rsid w:val="00673A69"/>
    <w:rsid w:val="0067482F"/>
    <w:rsid w:val="006750AA"/>
    <w:rsid w:val="0067646B"/>
    <w:rsid w:val="0067678F"/>
    <w:rsid w:val="00676FE4"/>
    <w:rsid w:val="00677310"/>
    <w:rsid w:val="0068000A"/>
    <w:rsid w:val="006800CE"/>
    <w:rsid w:val="00681471"/>
    <w:rsid w:val="00681C2F"/>
    <w:rsid w:val="00681E2C"/>
    <w:rsid w:val="00682482"/>
    <w:rsid w:val="00683655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C7C"/>
    <w:rsid w:val="00692D84"/>
    <w:rsid w:val="00692ED3"/>
    <w:rsid w:val="00692F3D"/>
    <w:rsid w:val="0069313E"/>
    <w:rsid w:val="00693B72"/>
    <w:rsid w:val="0069434A"/>
    <w:rsid w:val="00694C6C"/>
    <w:rsid w:val="00695431"/>
    <w:rsid w:val="00695CE3"/>
    <w:rsid w:val="0069614D"/>
    <w:rsid w:val="00697BE1"/>
    <w:rsid w:val="00697C16"/>
    <w:rsid w:val="006A0AEA"/>
    <w:rsid w:val="006A1181"/>
    <w:rsid w:val="006A23F5"/>
    <w:rsid w:val="006A24E4"/>
    <w:rsid w:val="006A2827"/>
    <w:rsid w:val="006A45BF"/>
    <w:rsid w:val="006A4C0C"/>
    <w:rsid w:val="006A5561"/>
    <w:rsid w:val="006A7170"/>
    <w:rsid w:val="006A78AA"/>
    <w:rsid w:val="006A7A39"/>
    <w:rsid w:val="006B006A"/>
    <w:rsid w:val="006B03AF"/>
    <w:rsid w:val="006B10F0"/>
    <w:rsid w:val="006B12FD"/>
    <w:rsid w:val="006B1E79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68A1"/>
    <w:rsid w:val="006B6D5C"/>
    <w:rsid w:val="006B781F"/>
    <w:rsid w:val="006B784B"/>
    <w:rsid w:val="006C00EB"/>
    <w:rsid w:val="006C0668"/>
    <w:rsid w:val="006C06F5"/>
    <w:rsid w:val="006C10CA"/>
    <w:rsid w:val="006C199D"/>
    <w:rsid w:val="006C1CF4"/>
    <w:rsid w:val="006C3500"/>
    <w:rsid w:val="006C3F9D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BA"/>
    <w:rsid w:val="006D1E24"/>
    <w:rsid w:val="006D29BE"/>
    <w:rsid w:val="006D2ACA"/>
    <w:rsid w:val="006D391C"/>
    <w:rsid w:val="006D40E2"/>
    <w:rsid w:val="006D426D"/>
    <w:rsid w:val="006D540C"/>
    <w:rsid w:val="006D60B3"/>
    <w:rsid w:val="006D7EE9"/>
    <w:rsid w:val="006D7FF2"/>
    <w:rsid w:val="006E098B"/>
    <w:rsid w:val="006E37B6"/>
    <w:rsid w:val="006E3C93"/>
    <w:rsid w:val="006E4558"/>
    <w:rsid w:val="006E4BE2"/>
    <w:rsid w:val="006E56AC"/>
    <w:rsid w:val="006E6A9E"/>
    <w:rsid w:val="006F07BC"/>
    <w:rsid w:val="006F1B50"/>
    <w:rsid w:val="006F1DE4"/>
    <w:rsid w:val="006F210F"/>
    <w:rsid w:val="006F2D96"/>
    <w:rsid w:val="006F306E"/>
    <w:rsid w:val="006F3319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5632"/>
    <w:rsid w:val="00705C11"/>
    <w:rsid w:val="00705C66"/>
    <w:rsid w:val="00706A59"/>
    <w:rsid w:val="00707001"/>
    <w:rsid w:val="007070BC"/>
    <w:rsid w:val="007108AA"/>
    <w:rsid w:val="007125E0"/>
    <w:rsid w:val="007132CD"/>
    <w:rsid w:val="007138F6"/>
    <w:rsid w:val="00714407"/>
    <w:rsid w:val="00714B10"/>
    <w:rsid w:val="00714B12"/>
    <w:rsid w:val="00715126"/>
    <w:rsid w:val="00715D50"/>
    <w:rsid w:val="007163F8"/>
    <w:rsid w:val="00716771"/>
    <w:rsid w:val="007204E2"/>
    <w:rsid w:val="00720E4F"/>
    <w:rsid w:val="00721322"/>
    <w:rsid w:val="00721368"/>
    <w:rsid w:val="00721D4C"/>
    <w:rsid w:val="00722348"/>
    <w:rsid w:val="00722EF5"/>
    <w:rsid w:val="00723681"/>
    <w:rsid w:val="00723A87"/>
    <w:rsid w:val="00724661"/>
    <w:rsid w:val="007259AD"/>
    <w:rsid w:val="0072608F"/>
    <w:rsid w:val="007263E8"/>
    <w:rsid w:val="007300FB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2F23"/>
    <w:rsid w:val="007332DF"/>
    <w:rsid w:val="00733A0B"/>
    <w:rsid w:val="007346DE"/>
    <w:rsid w:val="0073477A"/>
    <w:rsid w:val="00734A5B"/>
    <w:rsid w:val="007351B9"/>
    <w:rsid w:val="0073526F"/>
    <w:rsid w:val="00735907"/>
    <w:rsid w:val="00735A82"/>
    <w:rsid w:val="0073730A"/>
    <w:rsid w:val="007404CB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8B6"/>
    <w:rsid w:val="00744E76"/>
    <w:rsid w:val="00745547"/>
    <w:rsid w:val="00746102"/>
    <w:rsid w:val="00746B2C"/>
    <w:rsid w:val="00747690"/>
    <w:rsid w:val="007501C1"/>
    <w:rsid w:val="00750386"/>
    <w:rsid w:val="00750783"/>
    <w:rsid w:val="007508E3"/>
    <w:rsid w:val="00750938"/>
    <w:rsid w:val="00750DAC"/>
    <w:rsid w:val="007512D2"/>
    <w:rsid w:val="007530E2"/>
    <w:rsid w:val="00753B04"/>
    <w:rsid w:val="007550D4"/>
    <w:rsid w:val="00755304"/>
    <w:rsid w:val="00757917"/>
    <w:rsid w:val="00757D40"/>
    <w:rsid w:val="00757DBF"/>
    <w:rsid w:val="00760755"/>
    <w:rsid w:val="00760F33"/>
    <w:rsid w:val="00760F5E"/>
    <w:rsid w:val="0076158F"/>
    <w:rsid w:val="00761A52"/>
    <w:rsid w:val="00761EE7"/>
    <w:rsid w:val="00762559"/>
    <w:rsid w:val="007632D1"/>
    <w:rsid w:val="00763AFA"/>
    <w:rsid w:val="007640DA"/>
    <w:rsid w:val="00764EB0"/>
    <w:rsid w:val="00765EA6"/>
    <w:rsid w:val="00765EF5"/>
    <w:rsid w:val="00766CF3"/>
    <w:rsid w:val="00766F4C"/>
    <w:rsid w:val="00770960"/>
    <w:rsid w:val="007714FD"/>
    <w:rsid w:val="0077262A"/>
    <w:rsid w:val="00772A4B"/>
    <w:rsid w:val="00772BBF"/>
    <w:rsid w:val="00773197"/>
    <w:rsid w:val="00773CF6"/>
    <w:rsid w:val="00773E87"/>
    <w:rsid w:val="00775373"/>
    <w:rsid w:val="007759F2"/>
    <w:rsid w:val="00775D41"/>
    <w:rsid w:val="00776402"/>
    <w:rsid w:val="00776859"/>
    <w:rsid w:val="00776914"/>
    <w:rsid w:val="00780717"/>
    <w:rsid w:val="0078107D"/>
    <w:rsid w:val="0078116B"/>
    <w:rsid w:val="00781C38"/>
    <w:rsid w:val="00781D12"/>
    <w:rsid w:val="00781F0F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AB5"/>
    <w:rsid w:val="00790782"/>
    <w:rsid w:val="00791718"/>
    <w:rsid w:val="00791A91"/>
    <w:rsid w:val="00791BE8"/>
    <w:rsid w:val="0079213D"/>
    <w:rsid w:val="00793B67"/>
    <w:rsid w:val="0079428D"/>
    <w:rsid w:val="00796BCB"/>
    <w:rsid w:val="00796D47"/>
    <w:rsid w:val="00797E07"/>
    <w:rsid w:val="007A0894"/>
    <w:rsid w:val="007A2156"/>
    <w:rsid w:val="007A24DD"/>
    <w:rsid w:val="007A3329"/>
    <w:rsid w:val="007A4648"/>
    <w:rsid w:val="007A4FB8"/>
    <w:rsid w:val="007A6A6E"/>
    <w:rsid w:val="007A6CA3"/>
    <w:rsid w:val="007A7C61"/>
    <w:rsid w:val="007A7D8E"/>
    <w:rsid w:val="007B02C7"/>
    <w:rsid w:val="007B18D8"/>
    <w:rsid w:val="007B2066"/>
    <w:rsid w:val="007B24F2"/>
    <w:rsid w:val="007B2646"/>
    <w:rsid w:val="007B2B97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B60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31BD"/>
    <w:rsid w:val="007C3B86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9E8"/>
    <w:rsid w:val="007D2075"/>
    <w:rsid w:val="007D3548"/>
    <w:rsid w:val="007D3948"/>
    <w:rsid w:val="007D4662"/>
    <w:rsid w:val="007D4F1D"/>
    <w:rsid w:val="007D5590"/>
    <w:rsid w:val="007D61FF"/>
    <w:rsid w:val="007D6D57"/>
    <w:rsid w:val="007E030C"/>
    <w:rsid w:val="007E0375"/>
    <w:rsid w:val="007E1CA9"/>
    <w:rsid w:val="007E28FA"/>
    <w:rsid w:val="007E2FB0"/>
    <w:rsid w:val="007E36AE"/>
    <w:rsid w:val="007E58F1"/>
    <w:rsid w:val="007E5C5F"/>
    <w:rsid w:val="007E5ED6"/>
    <w:rsid w:val="007E611E"/>
    <w:rsid w:val="007E72BF"/>
    <w:rsid w:val="007E7B83"/>
    <w:rsid w:val="007F0089"/>
    <w:rsid w:val="007F1792"/>
    <w:rsid w:val="007F1E2A"/>
    <w:rsid w:val="007F1E88"/>
    <w:rsid w:val="007F2175"/>
    <w:rsid w:val="007F23CD"/>
    <w:rsid w:val="007F2619"/>
    <w:rsid w:val="007F357D"/>
    <w:rsid w:val="007F431D"/>
    <w:rsid w:val="007F4B4B"/>
    <w:rsid w:val="007F50AF"/>
    <w:rsid w:val="007F52F7"/>
    <w:rsid w:val="007F5FEB"/>
    <w:rsid w:val="007F6ADC"/>
    <w:rsid w:val="007F6E54"/>
    <w:rsid w:val="007F6ECB"/>
    <w:rsid w:val="007F79EB"/>
    <w:rsid w:val="00800388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715"/>
    <w:rsid w:val="00804E10"/>
    <w:rsid w:val="00805081"/>
    <w:rsid w:val="00806615"/>
    <w:rsid w:val="00806BC0"/>
    <w:rsid w:val="008078E3"/>
    <w:rsid w:val="00807BD6"/>
    <w:rsid w:val="00807FBA"/>
    <w:rsid w:val="008113C2"/>
    <w:rsid w:val="0081158E"/>
    <w:rsid w:val="0081167B"/>
    <w:rsid w:val="008116C2"/>
    <w:rsid w:val="0081187B"/>
    <w:rsid w:val="00811983"/>
    <w:rsid w:val="00811A64"/>
    <w:rsid w:val="008125E2"/>
    <w:rsid w:val="00814328"/>
    <w:rsid w:val="008147F1"/>
    <w:rsid w:val="00814DA0"/>
    <w:rsid w:val="008154D2"/>
    <w:rsid w:val="00815F87"/>
    <w:rsid w:val="00816D03"/>
    <w:rsid w:val="00817790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F87"/>
    <w:rsid w:val="00827029"/>
    <w:rsid w:val="0083026E"/>
    <w:rsid w:val="008313F3"/>
    <w:rsid w:val="00832540"/>
    <w:rsid w:val="00832AA0"/>
    <w:rsid w:val="00832D4D"/>
    <w:rsid w:val="00833B39"/>
    <w:rsid w:val="00833E7C"/>
    <w:rsid w:val="0083540D"/>
    <w:rsid w:val="00835BC1"/>
    <w:rsid w:val="008365A6"/>
    <w:rsid w:val="00836DEC"/>
    <w:rsid w:val="00837188"/>
    <w:rsid w:val="00837610"/>
    <w:rsid w:val="00837983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957"/>
    <w:rsid w:val="00845D8E"/>
    <w:rsid w:val="00846CAC"/>
    <w:rsid w:val="00846E17"/>
    <w:rsid w:val="00847527"/>
    <w:rsid w:val="00847D93"/>
    <w:rsid w:val="00850012"/>
    <w:rsid w:val="00850220"/>
    <w:rsid w:val="008509E0"/>
    <w:rsid w:val="008512AA"/>
    <w:rsid w:val="00851312"/>
    <w:rsid w:val="00851AF0"/>
    <w:rsid w:val="00851FA7"/>
    <w:rsid w:val="008525ED"/>
    <w:rsid w:val="00852627"/>
    <w:rsid w:val="008529E5"/>
    <w:rsid w:val="0085432D"/>
    <w:rsid w:val="00855BAC"/>
    <w:rsid w:val="00856200"/>
    <w:rsid w:val="00856BCF"/>
    <w:rsid w:val="00856FDE"/>
    <w:rsid w:val="00857BF1"/>
    <w:rsid w:val="00860884"/>
    <w:rsid w:val="00860DF2"/>
    <w:rsid w:val="00861BB1"/>
    <w:rsid w:val="00861E16"/>
    <w:rsid w:val="00862674"/>
    <w:rsid w:val="008632EB"/>
    <w:rsid w:val="00863406"/>
    <w:rsid w:val="00864B0E"/>
    <w:rsid w:val="00864C99"/>
    <w:rsid w:val="0086508C"/>
    <w:rsid w:val="00866920"/>
    <w:rsid w:val="008672F3"/>
    <w:rsid w:val="0086779F"/>
    <w:rsid w:val="00871F7B"/>
    <w:rsid w:val="008725FB"/>
    <w:rsid w:val="00873135"/>
    <w:rsid w:val="00873A66"/>
    <w:rsid w:val="00873F39"/>
    <w:rsid w:val="00874761"/>
    <w:rsid w:val="00875C97"/>
    <w:rsid w:val="00875D74"/>
    <w:rsid w:val="008768CA"/>
    <w:rsid w:val="00877C19"/>
    <w:rsid w:val="00877E1B"/>
    <w:rsid w:val="00880559"/>
    <w:rsid w:val="00881314"/>
    <w:rsid w:val="00881472"/>
    <w:rsid w:val="0088155A"/>
    <w:rsid w:val="00883A48"/>
    <w:rsid w:val="00883C6E"/>
    <w:rsid w:val="00884E88"/>
    <w:rsid w:val="008858FE"/>
    <w:rsid w:val="00885B8B"/>
    <w:rsid w:val="008877C9"/>
    <w:rsid w:val="00887A0C"/>
    <w:rsid w:val="00887DA8"/>
    <w:rsid w:val="00890EBE"/>
    <w:rsid w:val="00891000"/>
    <w:rsid w:val="00894D40"/>
    <w:rsid w:val="008969D2"/>
    <w:rsid w:val="00896C0B"/>
    <w:rsid w:val="00896C7D"/>
    <w:rsid w:val="00896CB2"/>
    <w:rsid w:val="00897279"/>
    <w:rsid w:val="00897E0C"/>
    <w:rsid w:val="008A00BC"/>
    <w:rsid w:val="008A086B"/>
    <w:rsid w:val="008A0CAE"/>
    <w:rsid w:val="008A0D70"/>
    <w:rsid w:val="008A139D"/>
    <w:rsid w:val="008A1A94"/>
    <w:rsid w:val="008A1E3D"/>
    <w:rsid w:val="008A3775"/>
    <w:rsid w:val="008A3B55"/>
    <w:rsid w:val="008A3F8B"/>
    <w:rsid w:val="008A48E0"/>
    <w:rsid w:val="008A4CE1"/>
    <w:rsid w:val="008A5140"/>
    <w:rsid w:val="008A5838"/>
    <w:rsid w:val="008A60C6"/>
    <w:rsid w:val="008A6B57"/>
    <w:rsid w:val="008A7536"/>
    <w:rsid w:val="008A7640"/>
    <w:rsid w:val="008B005D"/>
    <w:rsid w:val="008B09E1"/>
    <w:rsid w:val="008B0CE4"/>
    <w:rsid w:val="008B1445"/>
    <w:rsid w:val="008B48A6"/>
    <w:rsid w:val="008B564B"/>
    <w:rsid w:val="008B7D96"/>
    <w:rsid w:val="008C019C"/>
    <w:rsid w:val="008C02FC"/>
    <w:rsid w:val="008C15FE"/>
    <w:rsid w:val="008C18E7"/>
    <w:rsid w:val="008C1B2A"/>
    <w:rsid w:val="008C26F3"/>
    <w:rsid w:val="008C2B8D"/>
    <w:rsid w:val="008C2E5F"/>
    <w:rsid w:val="008C37FF"/>
    <w:rsid w:val="008C5880"/>
    <w:rsid w:val="008C5973"/>
    <w:rsid w:val="008C5F96"/>
    <w:rsid w:val="008C6B4D"/>
    <w:rsid w:val="008D06DD"/>
    <w:rsid w:val="008D0C24"/>
    <w:rsid w:val="008D0E8C"/>
    <w:rsid w:val="008D10AE"/>
    <w:rsid w:val="008D1FFF"/>
    <w:rsid w:val="008D2118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CF4"/>
    <w:rsid w:val="008D72D9"/>
    <w:rsid w:val="008E0098"/>
    <w:rsid w:val="008E1343"/>
    <w:rsid w:val="008E2417"/>
    <w:rsid w:val="008E3162"/>
    <w:rsid w:val="008E39F0"/>
    <w:rsid w:val="008E4A4B"/>
    <w:rsid w:val="008E50C6"/>
    <w:rsid w:val="008E634D"/>
    <w:rsid w:val="008E7275"/>
    <w:rsid w:val="008E74A1"/>
    <w:rsid w:val="008E7798"/>
    <w:rsid w:val="008E7CEC"/>
    <w:rsid w:val="008F0525"/>
    <w:rsid w:val="008F109E"/>
    <w:rsid w:val="008F26C6"/>
    <w:rsid w:val="008F358D"/>
    <w:rsid w:val="008F37D0"/>
    <w:rsid w:val="008F3FE8"/>
    <w:rsid w:val="008F5100"/>
    <w:rsid w:val="008F525D"/>
    <w:rsid w:val="008F5E19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5096"/>
    <w:rsid w:val="009050E7"/>
    <w:rsid w:val="0090699A"/>
    <w:rsid w:val="009078B3"/>
    <w:rsid w:val="00910517"/>
    <w:rsid w:val="00910FDD"/>
    <w:rsid w:val="00911134"/>
    <w:rsid w:val="009113E8"/>
    <w:rsid w:val="0091169E"/>
    <w:rsid w:val="009120F1"/>
    <w:rsid w:val="0091298E"/>
    <w:rsid w:val="00912CE7"/>
    <w:rsid w:val="0091339C"/>
    <w:rsid w:val="009133F2"/>
    <w:rsid w:val="00914E3F"/>
    <w:rsid w:val="009150D6"/>
    <w:rsid w:val="009152A8"/>
    <w:rsid w:val="00915934"/>
    <w:rsid w:val="00916937"/>
    <w:rsid w:val="0091792B"/>
    <w:rsid w:val="009179C7"/>
    <w:rsid w:val="00917BC6"/>
    <w:rsid w:val="00920264"/>
    <w:rsid w:val="00920A0B"/>
    <w:rsid w:val="009211CE"/>
    <w:rsid w:val="00921B1F"/>
    <w:rsid w:val="00923C07"/>
    <w:rsid w:val="0092452C"/>
    <w:rsid w:val="009246B4"/>
    <w:rsid w:val="00924D13"/>
    <w:rsid w:val="009263B0"/>
    <w:rsid w:val="00930210"/>
    <w:rsid w:val="00930967"/>
    <w:rsid w:val="00930A06"/>
    <w:rsid w:val="00930F8C"/>
    <w:rsid w:val="00931D21"/>
    <w:rsid w:val="00932D94"/>
    <w:rsid w:val="0093362B"/>
    <w:rsid w:val="00934D4A"/>
    <w:rsid w:val="00936D97"/>
    <w:rsid w:val="00937020"/>
    <w:rsid w:val="0093765C"/>
    <w:rsid w:val="00942130"/>
    <w:rsid w:val="00942C34"/>
    <w:rsid w:val="00942EC2"/>
    <w:rsid w:val="00943150"/>
    <w:rsid w:val="00943ACC"/>
    <w:rsid w:val="00944787"/>
    <w:rsid w:val="009455E8"/>
    <w:rsid w:val="00946705"/>
    <w:rsid w:val="00950455"/>
    <w:rsid w:val="00950699"/>
    <w:rsid w:val="00951932"/>
    <w:rsid w:val="0095256D"/>
    <w:rsid w:val="00954944"/>
    <w:rsid w:val="00954A08"/>
    <w:rsid w:val="009553B3"/>
    <w:rsid w:val="009557D1"/>
    <w:rsid w:val="00955A98"/>
    <w:rsid w:val="00955D6D"/>
    <w:rsid w:val="00957888"/>
    <w:rsid w:val="0095796A"/>
    <w:rsid w:val="00957BD4"/>
    <w:rsid w:val="00960A33"/>
    <w:rsid w:val="00960FAE"/>
    <w:rsid w:val="00961B32"/>
    <w:rsid w:val="009639F1"/>
    <w:rsid w:val="00963EC7"/>
    <w:rsid w:val="009649A2"/>
    <w:rsid w:val="009653EA"/>
    <w:rsid w:val="0096580B"/>
    <w:rsid w:val="00967202"/>
    <w:rsid w:val="00970175"/>
    <w:rsid w:val="00970D14"/>
    <w:rsid w:val="0097181D"/>
    <w:rsid w:val="00971DF1"/>
    <w:rsid w:val="00972DFB"/>
    <w:rsid w:val="0097319D"/>
    <w:rsid w:val="00974BB0"/>
    <w:rsid w:val="00975090"/>
    <w:rsid w:val="00976939"/>
    <w:rsid w:val="00980232"/>
    <w:rsid w:val="00980767"/>
    <w:rsid w:val="00980EF0"/>
    <w:rsid w:val="009810F8"/>
    <w:rsid w:val="009825F9"/>
    <w:rsid w:val="0098274E"/>
    <w:rsid w:val="00983027"/>
    <w:rsid w:val="0098333C"/>
    <w:rsid w:val="0098343C"/>
    <w:rsid w:val="00984942"/>
    <w:rsid w:val="00984C55"/>
    <w:rsid w:val="00985469"/>
    <w:rsid w:val="00986394"/>
    <w:rsid w:val="009868E2"/>
    <w:rsid w:val="00987C28"/>
    <w:rsid w:val="00987F35"/>
    <w:rsid w:val="0099012B"/>
    <w:rsid w:val="0099089D"/>
    <w:rsid w:val="00990D19"/>
    <w:rsid w:val="00992592"/>
    <w:rsid w:val="00992A63"/>
    <w:rsid w:val="00992D71"/>
    <w:rsid w:val="009931D9"/>
    <w:rsid w:val="00993455"/>
    <w:rsid w:val="009939EA"/>
    <w:rsid w:val="0099417F"/>
    <w:rsid w:val="00994CD6"/>
    <w:rsid w:val="00995099"/>
    <w:rsid w:val="00995229"/>
    <w:rsid w:val="00995BC1"/>
    <w:rsid w:val="00996EA4"/>
    <w:rsid w:val="00997174"/>
    <w:rsid w:val="0099720F"/>
    <w:rsid w:val="009974FC"/>
    <w:rsid w:val="009A0522"/>
    <w:rsid w:val="009A18DD"/>
    <w:rsid w:val="009A2661"/>
    <w:rsid w:val="009A299A"/>
    <w:rsid w:val="009A3837"/>
    <w:rsid w:val="009A51B6"/>
    <w:rsid w:val="009A5436"/>
    <w:rsid w:val="009A5488"/>
    <w:rsid w:val="009A6A95"/>
    <w:rsid w:val="009A6DA4"/>
    <w:rsid w:val="009A75FB"/>
    <w:rsid w:val="009A7B12"/>
    <w:rsid w:val="009B07CD"/>
    <w:rsid w:val="009B089D"/>
    <w:rsid w:val="009B1DE9"/>
    <w:rsid w:val="009B2733"/>
    <w:rsid w:val="009B291B"/>
    <w:rsid w:val="009B3A40"/>
    <w:rsid w:val="009B3AFA"/>
    <w:rsid w:val="009B3DA2"/>
    <w:rsid w:val="009B54D4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C0621"/>
    <w:rsid w:val="009C11D8"/>
    <w:rsid w:val="009C171A"/>
    <w:rsid w:val="009C2013"/>
    <w:rsid w:val="009C2034"/>
    <w:rsid w:val="009C3EFE"/>
    <w:rsid w:val="009C4AEA"/>
    <w:rsid w:val="009C4BEF"/>
    <w:rsid w:val="009C4E97"/>
    <w:rsid w:val="009C5305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928"/>
    <w:rsid w:val="009D1BD2"/>
    <w:rsid w:val="009D36EF"/>
    <w:rsid w:val="009D3F00"/>
    <w:rsid w:val="009D464A"/>
    <w:rsid w:val="009D5EFC"/>
    <w:rsid w:val="009D6655"/>
    <w:rsid w:val="009D6EF6"/>
    <w:rsid w:val="009D73F4"/>
    <w:rsid w:val="009D7C1F"/>
    <w:rsid w:val="009E0645"/>
    <w:rsid w:val="009E0F80"/>
    <w:rsid w:val="009E13FC"/>
    <w:rsid w:val="009E16D4"/>
    <w:rsid w:val="009E1AC1"/>
    <w:rsid w:val="009E229B"/>
    <w:rsid w:val="009E35A7"/>
    <w:rsid w:val="009E3B84"/>
    <w:rsid w:val="009E4B8D"/>
    <w:rsid w:val="009E4E10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21E0"/>
    <w:rsid w:val="009F25CD"/>
    <w:rsid w:val="009F28E8"/>
    <w:rsid w:val="009F322D"/>
    <w:rsid w:val="009F3B33"/>
    <w:rsid w:val="009F4433"/>
    <w:rsid w:val="009F4F2C"/>
    <w:rsid w:val="009F540E"/>
    <w:rsid w:val="009F5862"/>
    <w:rsid w:val="009F58B7"/>
    <w:rsid w:val="009F5D6B"/>
    <w:rsid w:val="009F700F"/>
    <w:rsid w:val="009F7D56"/>
    <w:rsid w:val="00A00EC0"/>
    <w:rsid w:val="00A0106E"/>
    <w:rsid w:val="00A016C2"/>
    <w:rsid w:val="00A01D45"/>
    <w:rsid w:val="00A01EE5"/>
    <w:rsid w:val="00A02169"/>
    <w:rsid w:val="00A024A0"/>
    <w:rsid w:val="00A02D68"/>
    <w:rsid w:val="00A03040"/>
    <w:rsid w:val="00A0378C"/>
    <w:rsid w:val="00A05C04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A1E"/>
    <w:rsid w:val="00A16CF6"/>
    <w:rsid w:val="00A16D92"/>
    <w:rsid w:val="00A175BE"/>
    <w:rsid w:val="00A1799B"/>
    <w:rsid w:val="00A202B0"/>
    <w:rsid w:val="00A20B6B"/>
    <w:rsid w:val="00A21D31"/>
    <w:rsid w:val="00A22294"/>
    <w:rsid w:val="00A2428C"/>
    <w:rsid w:val="00A25C12"/>
    <w:rsid w:val="00A26122"/>
    <w:rsid w:val="00A266A9"/>
    <w:rsid w:val="00A26C57"/>
    <w:rsid w:val="00A26DE5"/>
    <w:rsid w:val="00A27024"/>
    <w:rsid w:val="00A27C5E"/>
    <w:rsid w:val="00A30675"/>
    <w:rsid w:val="00A316A8"/>
    <w:rsid w:val="00A32446"/>
    <w:rsid w:val="00A335F3"/>
    <w:rsid w:val="00A33738"/>
    <w:rsid w:val="00A33AE6"/>
    <w:rsid w:val="00A3513D"/>
    <w:rsid w:val="00A37B63"/>
    <w:rsid w:val="00A40E3B"/>
    <w:rsid w:val="00A42A35"/>
    <w:rsid w:val="00A43B21"/>
    <w:rsid w:val="00A43E12"/>
    <w:rsid w:val="00A44A3A"/>
    <w:rsid w:val="00A454D0"/>
    <w:rsid w:val="00A45EDA"/>
    <w:rsid w:val="00A47170"/>
    <w:rsid w:val="00A47D14"/>
    <w:rsid w:val="00A50247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585"/>
    <w:rsid w:val="00A577E1"/>
    <w:rsid w:val="00A60ED5"/>
    <w:rsid w:val="00A611E5"/>
    <w:rsid w:val="00A61A28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592"/>
    <w:rsid w:val="00A67A05"/>
    <w:rsid w:val="00A67EC2"/>
    <w:rsid w:val="00A70D84"/>
    <w:rsid w:val="00A70FDE"/>
    <w:rsid w:val="00A71659"/>
    <w:rsid w:val="00A71F9E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8DC"/>
    <w:rsid w:val="00A76FE6"/>
    <w:rsid w:val="00A77261"/>
    <w:rsid w:val="00A7761E"/>
    <w:rsid w:val="00A77838"/>
    <w:rsid w:val="00A77971"/>
    <w:rsid w:val="00A77A87"/>
    <w:rsid w:val="00A77D85"/>
    <w:rsid w:val="00A81D4A"/>
    <w:rsid w:val="00A81E00"/>
    <w:rsid w:val="00A8223F"/>
    <w:rsid w:val="00A822C0"/>
    <w:rsid w:val="00A822F8"/>
    <w:rsid w:val="00A82346"/>
    <w:rsid w:val="00A83066"/>
    <w:rsid w:val="00A838CE"/>
    <w:rsid w:val="00A83996"/>
    <w:rsid w:val="00A8479F"/>
    <w:rsid w:val="00A84972"/>
    <w:rsid w:val="00A84DA7"/>
    <w:rsid w:val="00A85AB2"/>
    <w:rsid w:val="00A8601B"/>
    <w:rsid w:val="00A861AB"/>
    <w:rsid w:val="00A861B3"/>
    <w:rsid w:val="00A86B03"/>
    <w:rsid w:val="00A8762F"/>
    <w:rsid w:val="00A90114"/>
    <w:rsid w:val="00A9056A"/>
    <w:rsid w:val="00A90AE8"/>
    <w:rsid w:val="00A90C87"/>
    <w:rsid w:val="00A914D4"/>
    <w:rsid w:val="00A916CD"/>
    <w:rsid w:val="00A924DD"/>
    <w:rsid w:val="00A925AE"/>
    <w:rsid w:val="00A92D48"/>
    <w:rsid w:val="00A948AD"/>
    <w:rsid w:val="00A95DBF"/>
    <w:rsid w:val="00A95E8D"/>
    <w:rsid w:val="00A9671C"/>
    <w:rsid w:val="00A96F54"/>
    <w:rsid w:val="00A97691"/>
    <w:rsid w:val="00AA07CC"/>
    <w:rsid w:val="00AA0DAE"/>
    <w:rsid w:val="00AA10A4"/>
    <w:rsid w:val="00AA3055"/>
    <w:rsid w:val="00AA3153"/>
    <w:rsid w:val="00AA34C0"/>
    <w:rsid w:val="00AA3CA7"/>
    <w:rsid w:val="00AA3D06"/>
    <w:rsid w:val="00AA4170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B93"/>
    <w:rsid w:val="00AB0201"/>
    <w:rsid w:val="00AB0D32"/>
    <w:rsid w:val="00AB1351"/>
    <w:rsid w:val="00AB13C8"/>
    <w:rsid w:val="00AB1440"/>
    <w:rsid w:val="00AB2830"/>
    <w:rsid w:val="00AB299A"/>
    <w:rsid w:val="00AB2F9F"/>
    <w:rsid w:val="00AB33AC"/>
    <w:rsid w:val="00AB3453"/>
    <w:rsid w:val="00AB3A60"/>
    <w:rsid w:val="00AB4050"/>
    <w:rsid w:val="00AB633F"/>
    <w:rsid w:val="00AB698C"/>
    <w:rsid w:val="00AB6E3E"/>
    <w:rsid w:val="00AB7613"/>
    <w:rsid w:val="00AC0739"/>
    <w:rsid w:val="00AC0D5B"/>
    <w:rsid w:val="00AC1168"/>
    <w:rsid w:val="00AC136E"/>
    <w:rsid w:val="00AC13FE"/>
    <w:rsid w:val="00AC15C7"/>
    <w:rsid w:val="00AC17D5"/>
    <w:rsid w:val="00AC1D6E"/>
    <w:rsid w:val="00AC23D6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50FD"/>
    <w:rsid w:val="00AC60B3"/>
    <w:rsid w:val="00AC6F58"/>
    <w:rsid w:val="00AD0458"/>
    <w:rsid w:val="00AD0735"/>
    <w:rsid w:val="00AD0951"/>
    <w:rsid w:val="00AD1B75"/>
    <w:rsid w:val="00AD1E7E"/>
    <w:rsid w:val="00AD22B9"/>
    <w:rsid w:val="00AD35E2"/>
    <w:rsid w:val="00AD3C36"/>
    <w:rsid w:val="00AD3FD4"/>
    <w:rsid w:val="00AD5C48"/>
    <w:rsid w:val="00AD67F3"/>
    <w:rsid w:val="00AD6E1F"/>
    <w:rsid w:val="00AD75C7"/>
    <w:rsid w:val="00AD7E76"/>
    <w:rsid w:val="00AE0F44"/>
    <w:rsid w:val="00AE1D35"/>
    <w:rsid w:val="00AE1F2E"/>
    <w:rsid w:val="00AE2AD4"/>
    <w:rsid w:val="00AE2EE1"/>
    <w:rsid w:val="00AE351A"/>
    <w:rsid w:val="00AE37CE"/>
    <w:rsid w:val="00AE3A99"/>
    <w:rsid w:val="00AE3EFA"/>
    <w:rsid w:val="00AE574C"/>
    <w:rsid w:val="00AE59BA"/>
    <w:rsid w:val="00AE618F"/>
    <w:rsid w:val="00AE6805"/>
    <w:rsid w:val="00AE6936"/>
    <w:rsid w:val="00AE710C"/>
    <w:rsid w:val="00AE7C52"/>
    <w:rsid w:val="00AF0E2D"/>
    <w:rsid w:val="00AF0F11"/>
    <w:rsid w:val="00AF13FB"/>
    <w:rsid w:val="00AF160F"/>
    <w:rsid w:val="00AF166C"/>
    <w:rsid w:val="00AF178C"/>
    <w:rsid w:val="00AF26CD"/>
    <w:rsid w:val="00AF2875"/>
    <w:rsid w:val="00AF407F"/>
    <w:rsid w:val="00AF4CEF"/>
    <w:rsid w:val="00AF5030"/>
    <w:rsid w:val="00AF5038"/>
    <w:rsid w:val="00AF53A1"/>
    <w:rsid w:val="00AF5CAD"/>
    <w:rsid w:val="00AF6EB8"/>
    <w:rsid w:val="00B0128C"/>
    <w:rsid w:val="00B01988"/>
    <w:rsid w:val="00B01BBB"/>
    <w:rsid w:val="00B025C7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612E"/>
    <w:rsid w:val="00B0672D"/>
    <w:rsid w:val="00B068B3"/>
    <w:rsid w:val="00B07A24"/>
    <w:rsid w:val="00B07BA2"/>
    <w:rsid w:val="00B10AD1"/>
    <w:rsid w:val="00B10F83"/>
    <w:rsid w:val="00B1135A"/>
    <w:rsid w:val="00B11762"/>
    <w:rsid w:val="00B12860"/>
    <w:rsid w:val="00B13205"/>
    <w:rsid w:val="00B1415B"/>
    <w:rsid w:val="00B14427"/>
    <w:rsid w:val="00B15449"/>
    <w:rsid w:val="00B1544A"/>
    <w:rsid w:val="00B15DF0"/>
    <w:rsid w:val="00B165F2"/>
    <w:rsid w:val="00B16C46"/>
    <w:rsid w:val="00B17332"/>
    <w:rsid w:val="00B1754C"/>
    <w:rsid w:val="00B17BEA"/>
    <w:rsid w:val="00B17CBA"/>
    <w:rsid w:val="00B17FA7"/>
    <w:rsid w:val="00B20CC4"/>
    <w:rsid w:val="00B21089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D02"/>
    <w:rsid w:val="00B2709D"/>
    <w:rsid w:val="00B3015A"/>
    <w:rsid w:val="00B3089D"/>
    <w:rsid w:val="00B3174E"/>
    <w:rsid w:val="00B32172"/>
    <w:rsid w:val="00B322CB"/>
    <w:rsid w:val="00B32E3E"/>
    <w:rsid w:val="00B32E97"/>
    <w:rsid w:val="00B33290"/>
    <w:rsid w:val="00B346F7"/>
    <w:rsid w:val="00B34BD4"/>
    <w:rsid w:val="00B353EA"/>
    <w:rsid w:val="00B3590B"/>
    <w:rsid w:val="00B35C67"/>
    <w:rsid w:val="00B366C5"/>
    <w:rsid w:val="00B36899"/>
    <w:rsid w:val="00B36CEA"/>
    <w:rsid w:val="00B36E58"/>
    <w:rsid w:val="00B37A6A"/>
    <w:rsid w:val="00B4070D"/>
    <w:rsid w:val="00B409A5"/>
    <w:rsid w:val="00B41093"/>
    <w:rsid w:val="00B415F0"/>
    <w:rsid w:val="00B424C6"/>
    <w:rsid w:val="00B4299E"/>
    <w:rsid w:val="00B43222"/>
    <w:rsid w:val="00B4322F"/>
    <w:rsid w:val="00B43867"/>
    <w:rsid w:val="00B44109"/>
    <w:rsid w:val="00B45106"/>
    <w:rsid w:val="00B46870"/>
    <w:rsid w:val="00B46BE0"/>
    <w:rsid w:val="00B46CE0"/>
    <w:rsid w:val="00B4796F"/>
    <w:rsid w:val="00B47FD1"/>
    <w:rsid w:val="00B5097D"/>
    <w:rsid w:val="00B51CFE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5ED0"/>
    <w:rsid w:val="00B56463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41FF"/>
    <w:rsid w:val="00B64398"/>
    <w:rsid w:val="00B65162"/>
    <w:rsid w:val="00B65DAC"/>
    <w:rsid w:val="00B65E54"/>
    <w:rsid w:val="00B66AB3"/>
    <w:rsid w:val="00B67C01"/>
    <w:rsid w:val="00B71340"/>
    <w:rsid w:val="00B7278D"/>
    <w:rsid w:val="00B72907"/>
    <w:rsid w:val="00B73DD4"/>
    <w:rsid w:val="00B7451C"/>
    <w:rsid w:val="00B7464D"/>
    <w:rsid w:val="00B754D8"/>
    <w:rsid w:val="00B756A9"/>
    <w:rsid w:val="00B7590F"/>
    <w:rsid w:val="00B777F1"/>
    <w:rsid w:val="00B779D0"/>
    <w:rsid w:val="00B80494"/>
    <w:rsid w:val="00B80826"/>
    <w:rsid w:val="00B817A9"/>
    <w:rsid w:val="00B8359D"/>
    <w:rsid w:val="00B84A71"/>
    <w:rsid w:val="00B850C1"/>
    <w:rsid w:val="00B8584E"/>
    <w:rsid w:val="00B863C2"/>
    <w:rsid w:val="00B86507"/>
    <w:rsid w:val="00B86E45"/>
    <w:rsid w:val="00B87683"/>
    <w:rsid w:val="00B90ADC"/>
    <w:rsid w:val="00B910CA"/>
    <w:rsid w:val="00B918B3"/>
    <w:rsid w:val="00B91A90"/>
    <w:rsid w:val="00B91CA7"/>
    <w:rsid w:val="00B936F3"/>
    <w:rsid w:val="00B93CB3"/>
    <w:rsid w:val="00B94080"/>
    <w:rsid w:val="00B942E3"/>
    <w:rsid w:val="00B94D15"/>
    <w:rsid w:val="00B9504F"/>
    <w:rsid w:val="00B95641"/>
    <w:rsid w:val="00B96121"/>
    <w:rsid w:val="00B9745D"/>
    <w:rsid w:val="00BA0729"/>
    <w:rsid w:val="00BA0D04"/>
    <w:rsid w:val="00BA1260"/>
    <w:rsid w:val="00BA1A3E"/>
    <w:rsid w:val="00BA22F1"/>
    <w:rsid w:val="00BA2D37"/>
    <w:rsid w:val="00BA2D9E"/>
    <w:rsid w:val="00BA44C9"/>
    <w:rsid w:val="00BA50E7"/>
    <w:rsid w:val="00BA560A"/>
    <w:rsid w:val="00BA59E9"/>
    <w:rsid w:val="00BA6263"/>
    <w:rsid w:val="00BA62F0"/>
    <w:rsid w:val="00BA62FD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94F"/>
    <w:rsid w:val="00BB4D07"/>
    <w:rsid w:val="00BB7B99"/>
    <w:rsid w:val="00BB7EF6"/>
    <w:rsid w:val="00BC0512"/>
    <w:rsid w:val="00BC2D1B"/>
    <w:rsid w:val="00BC2F8D"/>
    <w:rsid w:val="00BC34BD"/>
    <w:rsid w:val="00BC3FCC"/>
    <w:rsid w:val="00BC4310"/>
    <w:rsid w:val="00BC67CE"/>
    <w:rsid w:val="00BC6997"/>
    <w:rsid w:val="00BC7CC5"/>
    <w:rsid w:val="00BC7DD3"/>
    <w:rsid w:val="00BD1709"/>
    <w:rsid w:val="00BD2120"/>
    <w:rsid w:val="00BD2326"/>
    <w:rsid w:val="00BD3107"/>
    <w:rsid w:val="00BD3E49"/>
    <w:rsid w:val="00BD5851"/>
    <w:rsid w:val="00BD5933"/>
    <w:rsid w:val="00BD5A36"/>
    <w:rsid w:val="00BD76CB"/>
    <w:rsid w:val="00BD7E95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576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B21"/>
    <w:rsid w:val="00BF16EF"/>
    <w:rsid w:val="00BF1748"/>
    <w:rsid w:val="00BF24CD"/>
    <w:rsid w:val="00BF2559"/>
    <w:rsid w:val="00BF432D"/>
    <w:rsid w:val="00BF44EF"/>
    <w:rsid w:val="00BF4EA6"/>
    <w:rsid w:val="00BF5C50"/>
    <w:rsid w:val="00BF6519"/>
    <w:rsid w:val="00BF6584"/>
    <w:rsid w:val="00BF6CFA"/>
    <w:rsid w:val="00BF6D5C"/>
    <w:rsid w:val="00BF7324"/>
    <w:rsid w:val="00BF7ACF"/>
    <w:rsid w:val="00BF7F74"/>
    <w:rsid w:val="00C01ADE"/>
    <w:rsid w:val="00C01D48"/>
    <w:rsid w:val="00C03039"/>
    <w:rsid w:val="00C03945"/>
    <w:rsid w:val="00C05771"/>
    <w:rsid w:val="00C05E48"/>
    <w:rsid w:val="00C0604A"/>
    <w:rsid w:val="00C062DC"/>
    <w:rsid w:val="00C10B7F"/>
    <w:rsid w:val="00C10C27"/>
    <w:rsid w:val="00C1172F"/>
    <w:rsid w:val="00C11B62"/>
    <w:rsid w:val="00C11C84"/>
    <w:rsid w:val="00C12B51"/>
    <w:rsid w:val="00C139D2"/>
    <w:rsid w:val="00C13A3D"/>
    <w:rsid w:val="00C13EAA"/>
    <w:rsid w:val="00C1403F"/>
    <w:rsid w:val="00C16271"/>
    <w:rsid w:val="00C165CB"/>
    <w:rsid w:val="00C16686"/>
    <w:rsid w:val="00C167FB"/>
    <w:rsid w:val="00C170F4"/>
    <w:rsid w:val="00C20241"/>
    <w:rsid w:val="00C20551"/>
    <w:rsid w:val="00C212ED"/>
    <w:rsid w:val="00C21A7D"/>
    <w:rsid w:val="00C21FFD"/>
    <w:rsid w:val="00C22F1A"/>
    <w:rsid w:val="00C23190"/>
    <w:rsid w:val="00C2329D"/>
    <w:rsid w:val="00C23F6F"/>
    <w:rsid w:val="00C2458B"/>
    <w:rsid w:val="00C25653"/>
    <w:rsid w:val="00C2714D"/>
    <w:rsid w:val="00C27548"/>
    <w:rsid w:val="00C27E75"/>
    <w:rsid w:val="00C30F1A"/>
    <w:rsid w:val="00C3180D"/>
    <w:rsid w:val="00C31EDF"/>
    <w:rsid w:val="00C326FF"/>
    <w:rsid w:val="00C32CB8"/>
    <w:rsid w:val="00C33079"/>
    <w:rsid w:val="00C3326E"/>
    <w:rsid w:val="00C3377F"/>
    <w:rsid w:val="00C350BA"/>
    <w:rsid w:val="00C35241"/>
    <w:rsid w:val="00C364F2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94C"/>
    <w:rsid w:val="00C460A9"/>
    <w:rsid w:val="00C465DF"/>
    <w:rsid w:val="00C47123"/>
    <w:rsid w:val="00C47188"/>
    <w:rsid w:val="00C47975"/>
    <w:rsid w:val="00C479A8"/>
    <w:rsid w:val="00C504CF"/>
    <w:rsid w:val="00C50D95"/>
    <w:rsid w:val="00C51599"/>
    <w:rsid w:val="00C51C90"/>
    <w:rsid w:val="00C52030"/>
    <w:rsid w:val="00C525B8"/>
    <w:rsid w:val="00C543D2"/>
    <w:rsid w:val="00C548D7"/>
    <w:rsid w:val="00C54E41"/>
    <w:rsid w:val="00C552C1"/>
    <w:rsid w:val="00C5532D"/>
    <w:rsid w:val="00C55FA4"/>
    <w:rsid w:val="00C56444"/>
    <w:rsid w:val="00C57CD5"/>
    <w:rsid w:val="00C57E77"/>
    <w:rsid w:val="00C612F0"/>
    <w:rsid w:val="00C62A70"/>
    <w:rsid w:val="00C62C91"/>
    <w:rsid w:val="00C62CDF"/>
    <w:rsid w:val="00C63A02"/>
    <w:rsid w:val="00C63E70"/>
    <w:rsid w:val="00C64AF4"/>
    <w:rsid w:val="00C65C6C"/>
    <w:rsid w:val="00C66901"/>
    <w:rsid w:val="00C6732F"/>
    <w:rsid w:val="00C67A14"/>
    <w:rsid w:val="00C67B7A"/>
    <w:rsid w:val="00C67C49"/>
    <w:rsid w:val="00C702A5"/>
    <w:rsid w:val="00C703E6"/>
    <w:rsid w:val="00C7083E"/>
    <w:rsid w:val="00C71ABF"/>
    <w:rsid w:val="00C72D40"/>
    <w:rsid w:val="00C73CBA"/>
    <w:rsid w:val="00C7465E"/>
    <w:rsid w:val="00C74AB1"/>
    <w:rsid w:val="00C7627B"/>
    <w:rsid w:val="00C76AEB"/>
    <w:rsid w:val="00C7722F"/>
    <w:rsid w:val="00C77389"/>
    <w:rsid w:val="00C77630"/>
    <w:rsid w:val="00C77CFE"/>
    <w:rsid w:val="00C77FA2"/>
    <w:rsid w:val="00C806A7"/>
    <w:rsid w:val="00C82999"/>
    <w:rsid w:val="00C82AA5"/>
    <w:rsid w:val="00C82F75"/>
    <w:rsid w:val="00C8300B"/>
    <w:rsid w:val="00C83A13"/>
    <w:rsid w:val="00C85412"/>
    <w:rsid w:val="00C85773"/>
    <w:rsid w:val="00C85925"/>
    <w:rsid w:val="00C85B90"/>
    <w:rsid w:val="00C868C0"/>
    <w:rsid w:val="00C86A32"/>
    <w:rsid w:val="00C86EED"/>
    <w:rsid w:val="00C87295"/>
    <w:rsid w:val="00C91256"/>
    <w:rsid w:val="00C91631"/>
    <w:rsid w:val="00C91DDB"/>
    <w:rsid w:val="00C9224D"/>
    <w:rsid w:val="00C927BF"/>
    <w:rsid w:val="00C937E3"/>
    <w:rsid w:val="00C93887"/>
    <w:rsid w:val="00C938CA"/>
    <w:rsid w:val="00C93FDF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E72"/>
    <w:rsid w:val="00CA258E"/>
    <w:rsid w:val="00CA3848"/>
    <w:rsid w:val="00CA3D0C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801"/>
    <w:rsid w:val="00CC1097"/>
    <w:rsid w:val="00CC227D"/>
    <w:rsid w:val="00CC2D52"/>
    <w:rsid w:val="00CC390B"/>
    <w:rsid w:val="00CC5102"/>
    <w:rsid w:val="00CC51B8"/>
    <w:rsid w:val="00CC66ED"/>
    <w:rsid w:val="00CC6702"/>
    <w:rsid w:val="00CC703D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CF2"/>
    <w:rsid w:val="00CD1F31"/>
    <w:rsid w:val="00CD2EFC"/>
    <w:rsid w:val="00CD37BC"/>
    <w:rsid w:val="00CD4C7B"/>
    <w:rsid w:val="00CD521C"/>
    <w:rsid w:val="00CD6834"/>
    <w:rsid w:val="00CD6BA6"/>
    <w:rsid w:val="00CE1610"/>
    <w:rsid w:val="00CE168D"/>
    <w:rsid w:val="00CE16DB"/>
    <w:rsid w:val="00CE1C09"/>
    <w:rsid w:val="00CE1D02"/>
    <w:rsid w:val="00CE1E20"/>
    <w:rsid w:val="00CE2D2C"/>
    <w:rsid w:val="00CE2E39"/>
    <w:rsid w:val="00CE37F4"/>
    <w:rsid w:val="00CE382C"/>
    <w:rsid w:val="00CE3E11"/>
    <w:rsid w:val="00CE409C"/>
    <w:rsid w:val="00CE4812"/>
    <w:rsid w:val="00CE5023"/>
    <w:rsid w:val="00CE6D6E"/>
    <w:rsid w:val="00CE6EBC"/>
    <w:rsid w:val="00CE6EF7"/>
    <w:rsid w:val="00CE7377"/>
    <w:rsid w:val="00CE756F"/>
    <w:rsid w:val="00CF0526"/>
    <w:rsid w:val="00CF195E"/>
    <w:rsid w:val="00CF32AF"/>
    <w:rsid w:val="00CF331E"/>
    <w:rsid w:val="00CF347C"/>
    <w:rsid w:val="00CF3CE5"/>
    <w:rsid w:val="00CF4629"/>
    <w:rsid w:val="00CF69E0"/>
    <w:rsid w:val="00CF6D2C"/>
    <w:rsid w:val="00CF77AD"/>
    <w:rsid w:val="00CF7A08"/>
    <w:rsid w:val="00CF7DAE"/>
    <w:rsid w:val="00D01A37"/>
    <w:rsid w:val="00D01A6C"/>
    <w:rsid w:val="00D020C4"/>
    <w:rsid w:val="00D031CB"/>
    <w:rsid w:val="00D03A57"/>
    <w:rsid w:val="00D049D9"/>
    <w:rsid w:val="00D04A8F"/>
    <w:rsid w:val="00D04AB6"/>
    <w:rsid w:val="00D04BF6"/>
    <w:rsid w:val="00D050BF"/>
    <w:rsid w:val="00D059FC"/>
    <w:rsid w:val="00D06090"/>
    <w:rsid w:val="00D066F7"/>
    <w:rsid w:val="00D067AB"/>
    <w:rsid w:val="00D075B1"/>
    <w:rsid w:val="00D0799D"/>
    <w:rsid w:val="00D07BF2"/>
    <w:rsid w:val="00D07DF1"/>
    <w:rsid w:val="00D101AC"/>
    <w:rsid w:val="00D10235"/>
    <w:rsid w:val="00D10AD4"/>
    <w:rsid w:val="00D10FC1"/>
    <w:rsid w:val="00D12D52"/>
    <w:rsid w:val="00D13455"/>
    <w:rsid w:val="00D135E0"/>
    <w:rsid w:val="00D13AC8"/>
    <w:rsid w:val="00D14238"/>
    <w:rsid w:val="00D148B4"/>
    <w:rsid w:val="00D14C10"/>
    <w:rsid w:val="00D153C2"/>
    <w:rsid w:val="00D155D8"/>
    <w:rsid w:val="00D16295"/>
    <w:rsid w:val="00D16381"/>
    <w:rsid w:val="00D171EA"/>
    <w:rsid w:val="00D174D7"/>
    <w:rsid w:val="00D1756D"/>
    <w:rsid w:val="00D17754"/>
    <w:rsid w:val="00D17E65"/>
    <w:rsid w:val="00D2114A"/>
    <w:rsid w:val="00D24BC0"/>
    <w:rsid w:val="00D24CE4"/>
    <w:rsid w:val="00D24F81"/>
    <w:rsid w:val="00D25074"/>
    <w:rsid w:val="00D25464"/>
    <w:rsid w:val="00D25E96"/>
    <w:rsid w:val="00D27706"/>
    <w:rsid w:val="00D2793E"/>
    <w:rsid w:val="00D306C6"/>
    <w:rsid w:val="00D30729"/>
    <w:rsid w:val="00D3072D"/>
    <w:rsid w:val="00D30BEC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36A"/>
    <w:rsid w:val="00D352EF"/>
    <w:rsid w:val="00D353E3"/>
    <w:rsid w:val="00D36636"/>
    <w:rsid w:val="00D36939"/>
    <w:rsid w:val="00D37635"/>
    <w:rsid w:val="00D3774C"/>
    <w:rsid w:val="00D40608"/>
    <w:rsid w:val="00D40992"/>
    <w:rsid w:val="00D40C24"/>
    <w:rsid w:val="00D413EF"/>
    <w:rsid w:val="00D417B8"/>
    <w:rsid w:val="00D41A3F"/>
    <w:rsid w:val="00D429E2"/>
    <w:rsid w:val="00D43BAF"/>
    <w:rsid w:val="00D4533A"/>
    <w:rsid w:val="00D45A26"/>
    <w:rsid w:val="00D462AD"/>
    <w:rsid w:val="00D46614"/>
    <w:rsid w:val="00D5129F"/>
    <w:rsid w:val="00D51481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E59"/>
    <w:rsid w:val="00D66618"/>
    <w:rsid w:val="00D66DE6"/>
    <w:rsid w:val="00D66F58"/>
    <w:rsid w:val="00D7058A"/>
    <w:rsid w:val="00D70FC9"/>
    <w:rsid w:val="00D71D01"/>
    <w:rsid w:val="00D71EC1"/>
    <w:rsid w:val="00D72569"/>
    <w:rsid w:val="00D731A3"/>
    <w:rsid w:val="00D731F8"/>
    <w:rsid w:val="00D73838"/>
    <w:rsid w:val="00D738D6"/>
    <w:rsid w:val="00D73D3B"/>
    <w:rsid w:val="00D74F0F"/>
    <w:rsid w:val="00D75161"/>
    <w:rsid w:val="00D7592F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5D1"/>
    <w:rsid w:val="00D87863"/>
    <w:rsid w:val="00D87BD0"/>
    <w:rsid w:val="00D87E00"/>
    <w:rsid w:val="00D9023E"/>
    <w:rsid w:val="00D909F6"/>
    <w:rsid w:val="00D90A0F"/>
    <w:rsid w:val="00D9134D"/>
    <w:rsid w:val="00D91F0E"/>
    <w:rsid w:val="00D92E0B"/>
    <w:rsid w:val="00D936E3"/>
    <w:rsid w:val="00D93BF4"/>
    <w:rsid w:val="00D93DA1"/>
    <w:rsid w:val="00D948AB"/>
    <w:rsid w:val="00D95277"/>
    <w:rsid w:val="00D9603D"/>
    <w:rsid w:val="00D9629D"/>
    <w:rsid w:val="00D96CAE"/>
    <w:rsid w:val="00D96D11"/>
    <w:rsid w:val="00D9758B"/>
    <w:rsid w:val="00D9767F"/>
    <w:rsid w:val="00DA1914"/>
    <w:rsid w:val="00DA2673"/>
    <w:rsid w:val="00DA26C9"/>
    <w:rsid w:val="00DA2FCB"/>
    <w:rsid w:val="00DA3BA3"/>
    <w:rsid w:val="00DA3F00"/>
    <w:rsid w:val="00DA493E"/>
    <w:rsid w:val="00DA57E0"/>
    <w:rsid w:val="00DA59E4"/>
    <w:rsid w:val="00DA5A05"/>
    <w:rsid w:val="00DA61DA"/>
    <w:rsid w:val="00DA6358"/>
    <w:rsid w:val="00DA7880"/>
    <w:rsid w:val="00DA7A03"/>
    <w:rsid w:val="00DB009E"/>
    <w:rsid w:val="00DB0823"/>
    <w:rsid w:val="00DB089C"/>
    <w:rsid w:val="00DB1818"/>
    <w:rsid w:val="00DB3020"/>
    <w:rsid w:val="00DB42C1"/>
    <w:rsid w:val="00DB5B45"/>
    <w:rsid w:val="00DB73D9"/>
    <w:rsid w:val="00DB781B"/>
    <w:rsid w:val="00DC0B14"/>
    <w:rsid w:val="00DC0D17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D0116"/>
    <w:rsid w:val="00DD0722"/>
    <w:rsid w:val="00DD084A"/>
    <w:rsid w:val="00DD1418"/>
    <w:rsid w:val="00DD2B9E"/>
    <w:rsid w:val="00DD3709"/>
    <w:rsid w:val="00DD3B1E"/>
    <w:rsid w:val="00DD3DBB"/>
    <w:rsid w:val="00DD4211"/>
    <w:rsid w:val="00DD457A"/>
    <w:rsid w:val="00DD47BE"/>
    <w:rsid w:val="00DD4981"/>
    <w:rsid w:val="00DD66AC"/>
    <w:rsid w:val="00DD6A0E"/>
    <w:rsid w:val="00DD6C4C"/>
    <w:rsid w:val="00DD6C8E"/>
    <w:rsid w:val="00DD7182"/>
    <w:rsid w:val="00DD71E1"/>
    <w:rsid w:val="00DD71ED"/>
    <w:rsid w:val="00DD7F17"/>
    <w:rsid w:val="00DE00BF"/>
    <w:rsid w:val="00DE026E"/>
    <w:rsid w:val="00DE214C"/>
    <w:rsid w:val="00DE3132"/>
    <w:rsid w:val="00DE41D3"/>
    <w:rsid w:val="00DE620F"/>
    <w:rsid w:val="00DE6B4E"/>
    <w:rsid w:val="00DF06C9"/>
    <w:rsid w:val="00DF1369"/>
    <w:rsid w:val="00DF162E"/>
    <w:rsid w:val="00DF2A0E"/>
    <w:rsid w:val="00DF2B6A"/>
    <w:rsid w:val="00DF2D41"/>
    <w:rsid w:val="00DF2FBF"/>
    <w:rsid w:val="00DF4042"/>
    <w:rsid w:val="00DF4537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224B"/>
    <w:rsid w:val="00E023A1"/>
    <w:rsid w:val="00E02B6C"/>
    <w:rsid w:val="00E037EE"/>
    <w:rsid w:val="00E03AFA"/>
    <w:rsid w:val="00E05378"/>
    <w:rsid w:val="00E055C9"/>
    <w:rsid w:val="00E055FC"/>
    <w:rsid w:val="00E06FFD"/>
    <w:rsid w:val="00E079DE"/>
    <w:rsid w:val="00E07DCA"/>
    <w:rsid w:val="00E10968"/>
    <w:rsid w:val="00E11267"/>
    <w:rsid w:val="00E1148E"/>
    <w:rsid w:val="00E119E1"/>
    <w:rsid w:val="00E1283B"/>
    <w:rsid w:val="00E128B3"/>
    <w:rsid w:val="00E128E1"/>
    <w:rsid w:val="00E12BB4"/>
    <w:rsid w:val="00E12EBF"/>
    <w:rsid w:val="00E13191"/>
    <w:rsid w:val="00E1437C"/>
    <w:rsid w:val="00E149EB"/>
    <w:rsid w:val="00E15875"/>
    <w:rsid w:val="00E15965"/>
    <w:rsid w:val="00E15F47"/>
    <w:rsid w:val="00E16249"/>
    <w:rsid w:val="00E16A77"/>
    <w:rsid w:val="00E179DD"/>
    <w:rsid w:val="00E2036A"/>
    <w:rsid w:val="00E21859"/>
    <w:rsid w:val="00E22E24"/>
    <w:rsid w:val="00E23273"/>
    <w:rsid w:val="00E235FE"/>
    <w:rsid w:val="00E2371C"/>
    <w:rsid w:val="00E23AA4"/>
    <w:rsid w:val="00E23C9E"/>
    <w:rsid w:val="00E24B18"/>
    <w:rsid w:val="00E25E8E"/>
    <w:rsid w:val="00E266B5"/>
    <w:rsid w:val="00E269ED"/>
    <w:rsid w:val="00E26B34"/>
    <w:rsid w:val="00E26B3A"/>
    <w:rsid w:val="00E26CE3"/>
    <w:rsid w:val="00E275A0"/>
    <w:rsid w:val="00E275D4"/>
    <w:rsid w:val="00E30F66"/>
    <w:rsid w:val="00E31985"/>
    <w:rsid w:val="00E31DC1"/>
    <w:rsid w:val="00E32853"/>
    <w:rsid w:val="00E328CA"/>
    <w:rsid w:val="00E32A0C"/>
    <w:rsid w:val="00E33234"/>
    <w:rsid w:val="00E33411"/>
    <w:rsid w:val="00E3344B"/>
    <w:rsid w:val="00E33516"/>
    <w:rsid w:val="00E34915"/>
    <w:rsid w:val="00E34E44"/>
    <w:rsid w:val="00E35170"/>
    <w:rsid w:val="00E35A6E"/>
    <w:rsid w:val="00E3621C"/>
    <w:rsid w:val="00E36307"/>
    <w:rsid w:val="00E36FEF"/>
    <w:rsid w:val="00E370C7"/>
    <w:rsid w:val="00E37713"/>
    <w:rsid w:val="00E378B9"/>
    <w:rsid w:val="00E37C73"/>
    <w:rsid w:val="00E40C68"/>
    <w:rsid w:val="00E4108A"/>
    <w:rsid w:val="00E41A0B"/>
    <w:rsid w:val="00E42611"/>
    <w:rsid w:val="00E427E4"/>
    <w:rsid w:val="00E428E5"/>
    <w:rsid w:val="00E4434B"/>
    <w:rsid w:val="00E45256"/>
    <w:rsid w:val="00E469DF"/>
    <w:rsid w:val="00E500C9"/>
    <w:rsid w:val="00E53106"/>
    <w:rsid w:val="00E5324F"/>
    <w:rsid w:val="00E53643"/>
    <w:rsid w:val="00E541BD"/>
    <w:rsid w:val="00E54DE7"/>
    <w:rsid w:val="00E559F4"/>
    <w:rsid w:val="00E565BF"/>
    <w:rsid w:val="00E56673"/>
    <w:rsid w:val="00E56A33"/>
    <w:rsid w:val="00E60735"/>
    <w:rsid w:val="00E60D7B"/>
    <w:rsid w:val="00E60DEB"/>
    <w:rsid w:val="00E60E7F"/>
    <w:rsid w:val="00E611A4"/>
    <w:rsid w:val="00E61955"/>
    <w:rsid w:val="00E626B1"/>
    <w:rsid w:val="00E62835"/>
    <w:rsid w:val="00E628C1"/>
    <w:rsid w:val="00E6347E"/>
    <w:rsid w:val="00E658CF"/>
    <w:rsid w:val="00E659A5"/>
    <w:rsid w:val="00E66672"/>
    <w:rsid w:val="00E66999"/>
    <w:rsid w:val="00E66D33"/>
    <w:rsid w:val="00E6743D"/>
    <w:rsid w:val="00E674EF"/>
    <w:rsid w:val="00E67836"/>
    <w:rsid w:val="00E67B2E"/>
    <w:rsid w:val="00E70A68"/>
    <w:rsid w:val="00E70AAB"/>
    <w:rsid w:val="00E71444"/>
    <w:rsid w:val="00E71A20"/>
    <w:rsid w:val="00E71B31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7645"/>
    <w:rsid w:val="00E77A84"/>
    <w:rsid w:val="00E77F8D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71F"/>
    <w:rsid w:val="00E86A18"/>
    <w:rsid w:val="00E87874"/>
    <w:rsid w:val="00E906F5"/>
    <w:rsid w:val="00E924BA"/>
    <w:rsid w:val="00E928D3"/>
    <w:rsid w:val="00E92E18"/>
    <w:rsid w:val="00E94558"/>
    <w:rsid w:val="00E9491D"/>
    <w:rsid w:val="00E94CDE"/>
    <w:rsid w:val="00E95AC6"/>
    <w:rsid w:val="00E95E41"/>
    <w:rsid w:val="00E96BBE"/>
    <w:rsid w:val="00E97361"/>
    <w:rsid w:val="00E97376"/>
    <w:rsid w:val="00E97731"/>
    <w:rsid w:val="00E977CC"/>
    <w:rsid w:val="00EA0470"/>
    <w:rsid w:val="00EA0982"/>
    <w:rsid w:val="00EA0B4E"/>
    <w:rsid w:val="00EA1880"/>
    <w:rsid w:val="00EA1F26"/>
    <w:rsid w:val="00EA2576"/>
    <w:rsid w:val="00EA25C5"/>
    <w:rsid w:val="00EA3417"/>
    <w:rsid w:val="00EA3F11"/>
    <w:rsid w:val="00EA48D2"/>
    <w:rsid w:val="00EA5A37"/>
    <w:rsid w:val="00EA679A"/>
    <w:rsid w:val="00EA6F94"/>
    <w:rsid w:val="00EA7250"/>
    <w:rsid w:val="00EB0266"/>
    <w:rsid w:val="00EB04F4"/>
    <w:rsid w:val="00EB3492"/>
    <w:rsid w:val="00EB5A72"/>
    <w:rsid w:val="00EB6298"/>
    <w:rsid w:val="00EB6709"/>
    <w:rsid w:val="00EB7A39"/>
    <w:rsid w:val="00EC05C7"/>
    <w:rsid w:val="00EC0EA5"/>
    <w:rsid w:val="00EC1224"/>
    <w:rsid w:val="00EC139C"/>
    <w:rsid w:val="00EC1AD8"/>
    <w:rsid w:val="00EC1C66"/>
    <w:rsid w:val="00EC1D26"/>
    <w:rsid w:val="00EC2747"/>
    <w:rsid w:val="00EC36AA"/>
    <w:rsid w:val="00EC3BCD"/>
    <w:rsid w:val="00EC41A7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74AC"/>
    <w:rsid w:val="00EC75FB"/>
    <w:rsid w:val="00ED030F"/>
    <w:rsid w:val="00ED085B"/>
    <w:rsid w:val="00ED1E80"/>
    <w:rsid w:val="00ED26A3"/>
    <w:rsid w:val="00ED2FAF"/>
    <w:rsid w:val="00ED3728"/>
    <w:rsid w:val="00ED3763"/>
    <w:rsid w:val="00ED5D6E"/>
    <w:rsid w:val="00ED617C"/>
    <w:rsid w:val="00ED64C6"/>
    <w:rsid w:val="00ED6523"/>
    <w:rsid w:val="00ED673C"/>
    <w:rsid w:val="00ED7010"/>
    <w:rsid w:val="00ED70AF"/>
    <w:rsid w:val="00ED798D"/>
    <w:rsid w:val="00EE03A5"/>
    <w:rsid w:val="00EE11CE"/>
    <w:rsid w:val="00EE2AD9"/>
    <w:rsid w:val="00EE2C80"/>
    <w:rsid w:val="00EE2CEC"/>
    <w:rsid w:val="00EE2DC6"/>
    <w:rsid w:val="00EE2F29"/>
    <w:rsid w:val="00EE34E0"/>
    <w:rsid w:val="00EE3CB3"/>
    <w:rsid w:val="00EE3D53"/>
    <w:rsid w:val="00EE4CDF"/>
    <w:rsid w:val="00EE52C2"/>
    <w:rsid w:val="00EE58FB"/>
    <w:rsid w:val="00EE6114"/>
    <w:rsid w:val="00EE63D1"/>
    <w:rsid w:val="00EE6E5A"/>
    <w:rsid w:val="00EE7F40"/>
    <w:rsid w:val="00EF11D2"/>
    <w:rsid w:val="00EF1555"/>
    <w:rsid w:val="00EF2701"/>
    <w:rsid w:val="00EF27F1"/>
    <w:rsid w:val="00EF2B0B"/>
    <w:rsid w:val="00EF31DA"/>
    <w:rsid w:val="00EF35E0"/>
    <w:rsid w:val="00EF558F"/>
    <w:rsid w:val="00EF5617"/>
    <w:rsid w:val="00EF56E1"/>
    <w:rsid w:val="00EF5CB1"/>
    <w:rsid w:val="00EF6498"/>
    <w:rsid w:val="00EF74C9"/>
    <w:rsid w:val="00EF7755"/>
    <w:rsid w:val="00EF7FBA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787"/>
    <w:rsid w:val="00F107D0"/>
    <w:rsid w:val="00F112CC"/>
    <w:rsid w:val="00F119A2"/>
    <w:rsid w:val="00F1216B"/>
    <w:rsid w:val="00F1254A"/>
    <w:rsid w:val="00F14072"/>
    <w:rsid w:val="00F1409D"/>
    <w:rsid w:val="00F157A7"/>
    <w:rsid w:val="00F1674D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234"/>
    <w:rsid w:val="00F225B9"/>
    <w:rsid w:val="00F2270A"/>
    <w:rsid w:val="00F22841"/>
    <w:rsid w:val="00F23480"/>
    <w:rsid w:val="00F24B00"/>
    <w:rsid w:val="00F25624"/>
    <w:rsid w:val="00F2586C"/>
    <w:rsid w:val="00F268F7"/>
    <w:rsid w:val="00F2744A"/>
    <w:rsid w:val="00F27972"/>
    <w:rsid w:val="00F33334"/>
    <w:rsid w:val="00F334B7"/>
    <w:rsid w:val="00F3420B"/>
    <w:rsid w:val="00F34C2F"/>
    <w:rsid w:val="00F3581E"/>
    <w:rsid w:val="00F358BC"/>
    <w:rsid w:val="00F358E8"/>
    <w:rsid w:val="00F35AFE"/>
    <w:rsid w:val="00F3679B"/>
    <w:rsid w:val="00F37093"/>
    <w:rsid w:val="00F37681"/>
    <w:rsid w:val="00F37743"/>
    <w:rsid w:val="00F37850"/>
    <w:rsid w:val="00F4076B"/>
    <w:rsid w:val="00F42C3C"/>
    <w:rsid w:val="00F42E1F"/>
    <w:rsid w:val="00F42EDE"/>
    <w:rsid w:val="00F4396F"/>
    <w:rsid w:val="00F4455F"/>
    <w:rsid w:val="00F449B4"/>
    <w:rsid w:val="00F45432"/>
    <w:rsid w:val="00F457EF"/>
    <w:rsid w:val="00F45EE0"/>
    <w:rsid w:val="00F46212"/>
    <w:rsid w:val="00F46257"/>
    <w:rsid w:val="00F51887"/>
    <w:rsid w:val="00F52C17"/>
    <w:rsid w:val="00F5432B"/>
    <w:rsid w:val="00F547D4"/>
    <w:rsid w:val="00F54A3D"/>
    <w:rsid w:val="00F5506E"/>
    <w:rsid w:val="00F555F9"/>
    <w:rsid w:val="00F57F28"/>
    <w:rsid w:val="00F607D1"/>
    <w:rsid w:val="00F60BBE"/>
    <w:rsid w:val="00F615FC"/>
    <w:rsid w:val="00F63807"/>
    <w:rsid w:val="00F6430C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701D4"/>
    <w:rsid w:val="00F7124E"/>
    <w:rsid w:val="00F713B1"/>
    <w:rsid w:val="00F71DE0"/>
    <w:rsid w:val="00F71E87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F8F"/>
    <w:rsid w:val="00F77928"/>
    <w:rsid w:val="00F801FD"/>
    <w:rsid w:val="00F8057A"/>
    <w:rsid w:val="00F80FF4"/>
    <w:rsid w:val="00F81044"/>
    <w:rsid w:val="00F817D3"/>
    <w:rsid w:val="00F81848"/>
    <w:rsid w:val="00F81B23"/>
    <w:rsid w:val="00F82D0E"/>
    <w:rsid w:val="00F8499D"/>
    <w:rsid w:val="00F84D7B"/>
    <w:rsid w:val="00F864BB"/>
    <w:rsid w:val="00F877F7"/>
    <w:rsid w:val="00F90CF7"/>
    <w:rsid w:val="00F914DF"/>
    <w:rsid w:val="00F91559"/>
    <w:rsid w:val="00F92207"/>
    <w:rsid w:val="00F92557"/>
    <w:rsid w:val="00F93232"/>
    <w:rsid w:val="00F93416"/>
    <w:rsid w:val="00F93A72"/>
    <w:rsid w:val="00F95600"/>
    <w:rsid w:val="00F966D0"/>
    <w:rsid w:val="00FA0055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61E0"/>
    <w:rsid w:val="00FA6D7F"/>
    <w:rsid w:val="00FA75BC"/>
    <w:rsid w:val="00FA798C"/>
    <w:rsid w:val="00FB04CE"/>
    <w:rsid w:val="00FB1065"/>
    <w:rsid w:val="00FB2380"/>
    <w:rsid w:val="00FB29DA"/>
    <w:rsid w:val="00FB3F1F"/>
    <w:rsid w:val="00FB5AFC"/>
    <w:rsid w:val="00FB6285"/>
    <w:rsid w:val="00FB6D69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2286"/>
    <w:rsid w:val="00FC2675"/>
    <w:rsid w:val="00FC2CF4"/>
    <w:rsid w:val="00FC314E"/>
    <w:rsid w:val="00FC346E"/>
    <w:rsid w:val="00FC36D2"/>
    <w:rsid w:val="00FC3782"/>
    <w:rsid w:val="00FC3D0D"/>
    <w:rsid w:val="00FC4447"/>
    <w:rsid w:val="00FC4EC6"/>
    <w:rsid w:val="00FC64D8"/>
    <w:rsid w:val="00FC6E64"/>
    <w:rsid w:val="00FC7711"/>
    <w:rsid w:val="00FC7FD9"/>
    <w:rsid w:val="00FD0250"/>
    <w:rsid w:val="00FD0541"/>
    <w:rsid w:val="00FD059A"/>
    <w:rsid w:val="00FD090D"/>
    <w:rsid w:val="00FD1E67"/>
    <w:rsid w:val="00FD31D6"/>
    <w:rsid w:val="00FD3230"/>
    <w:rsid w:val="00FD3A52"/>
    <w:rsid w:val="00FD3CF5"/>
    <w:rsid w:val="00FD50D0"/>
    <w:rsid w:val="00FD6922"/>
    <w:rsid w:val="00FD6CCD"/>
    <w:rsid w:val="00FD708E"/>
    <w:rsid w:val="00FD751D"/>
    <w:rsid w:val="00FD7799"/>
    <w:rsid w:val="00FE0030"/>
    <w:rsid w:val="00FE0269"/>
    <w:rsid w:val="00FE0881"/>
    <w:rsid w:val="00FE0C70"/>
    <w:rsid w:val="00FE18A3"/>
    <w:rsid w:val="00FE1AFA"/>
    <w:rsid w:val="00FE26BF"/>
    <w:rsid w:val="00FE2D41"/>
    <w:rsid w:val="00FE3495"/>
    <w:rsid w:val="00FE4F17"/>
    <w:rsid w:val="00FE50B1"/>
    <w:rsid w:val="00FE562A"/>
    <w:rsid w:val="00FE5A02"/>
    <w:rsid w:val="00FE6117"/>
    <w:rsid w:val="00FE685D"/>
    <w:rsid w:val="00FE72A8"/>
    <w:rsid w:val="00FF0485"/>
    <w:rsid w:val="00FF0ACF"/>
    <w:rsid w:val="00FF1A76"/>
    <w:rsid w:val="00FF2031"/>
    <w:rsid w:val="00FF30DF"/>
    <w:rsid w:val="00FF3179"/>
    <w:rsid w:val="00FF3411"/>
    <w:rsid w:val="00FF350E"/>
    <w:rsid w:val="00FF388E"/>
    <w:rsid w:val="00FF433C"/>
    <w:rsid w:val="00FF45F2"/>
    <w:rsid w:val="00FF4921"/>
    <w:rsid w:val="00FF4999"/>
    <w:rsid w:val="00FF4C2F"/>
    <w:rsid w:val="00FF4EA0"/>
    <w:rsid w:val="00FF4F3B"/>
    <w:rsid w:val="00FF5235"/>
    <w:rsid w:val="00FF547B"/>
    <w:rsid w:val="00FF55A4"/>
    <w:rsid w:val="00FF59B2"/>
    <w:rsid w:val="00FF61EE"/>
    <w:rsid w:val="00FF6A07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D50AA003-B183-4199-993C-E3D72D86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RBI5PAMIO524-1616901215-36113</_dlc_DocId>
    <_dlc_DocIdUrl xmlns="71c5aaf6-e6ce-465b-b873-5148d2a4c105">
      <Url>https://nokia.sharepoint.com/sites/gxp/_layouts/15/DocIdRedir.aspx?ID=RBI5PAMIO524-1616901215-36113</Url>
      <Description>RBI5PAMIO524-1616901215-36113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0218A7-70BF-40EE-8A0F-590CFBC66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47</TotalTime>
  <Pages>2</Pages>
  <Words>254</Words>
  <Characters>1478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1729</CharactersWithSpaces>
  <SharedDoc>false</SharedDoc>
  <HLinks>
    <vt:vector size="18" baseType="variant">
      <vt:variant>
        <vt:i4>2555914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https://www.3gpp.org/ftp/tsg_sa/TSG_SA/TSGS_106_Madrid_2024-12/Docs/SP-241439.zip</vt:lpwstr>
      </vt:variant>
      <vt:variant>
        <vt:lpwstr/>
      </vt:variant>
      <vt:variant>
        <vt:i4>6750309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https://www.itu.int/rec/R-REC-M/recommendation.asp?lang=en&amp;parent=R-REC-M.2160</vt:lpwstr>
      </vt:variant>
      <vt:variant>
        <vt:lpwstr/>
      </vt:variant>
      <vt:variant>
        <vt:i4>4259917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https://www.itu.int/pub/R-REP-M.2516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Satish Jamadagni</cp:lastModifiedBy>
  <cp:revision>56</cp:revision>
  <cp:lastPrinted>2017-09-21T22:18:00Z</cp:lastPrinted>
  <dcterms:created xsi:type="dcterms:W3CDTF">2025-02-12T14:25:00Z</dcterms:created>
  <dcterms:modified xsi:type="dcterms:W3CDTF">2025-02-17T14:53:00Z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695a1424-774d-4160-aefc-9b40415d4568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1739268730</vt:lpwstr>
  </property>
</Properties>
</file>