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8AA2" w14:textId="76FB78DB" w:rsidR="00DD44E1" w:rsidRDefault="00DD44E1" w:rsidP="00DD44E1">
      <w:pPr>
        <w:keepLines/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#SP-110</w:t>
      </w:r>
      <w:r>
        <w:rPr>
          <w:rFonts w:ascii="Arial" w:hAnsi="Arial" w:cs="Arial"/>
          <w:b/>
          <w:sz w:val="24"/>
          <w:szCs w:val="28"/>
        </w:rPr>
        <w:tab/>
        <w:t>SP-25170</w:t>
      </w:r>
      <w:r w:rsidR="00A07BA5">
        <w:rPr>
          <w:rFonts w:ascii="Arial" w:hAnsi="Arial" w:cs="Arial"/>
          <w:b/>
          <w:sz w:val="24"/>
          <w:szCs w:val="28"/>
        </w:rPr>
        <w:t>4</w:t>
      </w:r>
    </w:p>
    <w:p w14:paraId="696CA90C" w14:textId="77777777" w:rsidR="00DD44E1" w:rsidRDefault="00DD44E1" w:rsidP="00DD44E1">
      <w:pPr>
        <w:keepLines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09 - 12 December, 2025, Baltimore, USA</w:t>
      </w:r>
    </w:p>
    <w:p w14:paraId="694FBD06" w14:textId="025747DD" w:rsidR="00DD44E1" w:rsidRPr="00DD44E1" w:rsidRDefault="00DD44E1" w:rsidP="00DD44E1">
      <w:pPr>
        <w:keepLines/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</w:p>
    <w:p w14:paraId="5C8A2169" w14:textId="33136CB1" w:rsidR="00BF5DF6" w:rsidRDefault="00DD44E1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3GPP TSG RAN Meeting #110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RP-25</w:t>
      </w:r>
      <w:r w:rsidR="00A03744" w:rsidRPr="00A03744">
        <w:rPr>
          <w:rFonts w:ascii="Arial" w:eastAsia="SimSun" w:hAnsi="Arial" w:cs="Arial"/>
          <w:b/>
          <w:sz w:val="28"/>
          <w:szCs w:val="28"/>
          <w:lang w:val="en-US" w:eastAsia="zh-CN"/>
        </w:rPr>
        <w:t>387</w:t>
      </w:r>
      <w:r w:rsidR="00DF4F3C">
        <w:rPr>
          <w:rFonts w:ascii="Arial" w:eastAsia="SimSun" w:hAnsi="Arial" w:cs="Arial"/>
          <w:b/>
          <w:sz w:val="28"/>
          <w:szCs w:val="28"/>
          <w:lang w:val="en-US" w:eastAsia="zh-CN"/>
        </w:rPr>
        <w:t>8</w:t>
      </w:r>
    </w:p>
    <w:p w14:paraId="3A30966E" w14:textId="77777777" w:rsidR="00BF5DF6" w:rsidRDefault="00DD44E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Baltimore, USA, December 8-11, 2025</w:t>
      </w:r>
    </w:p>
    <w:p w14:paraId="699AC760" w14:textId="6B7D92DC" w:rsidR="00614D73" w:rsidRPr="000B62F8" w:rsidRDefault="00614D73" w:rsidP="00614D73">
      <w:pPr>
        <w:spacing w:after="0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  <w:color w:val="0000FF"/>
        </w:rPr>
        <w:t>:</w:t>
      </w:r>
      <w:r>
        <w:rPr>
          <w:rFonts w:ascii="Arial" w:hAnsi="Arial" w:cs="Arial"/>
          <w:b/>
        </w:rPr>
        <w:tab/>
      </w:r>
      <w:r w:rsidR="00F36ED8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DRAFT LTI on NTN in TN spectrum</w:t>
      </w:r>
    </w:p>
    <w:p w14:paraId="7226BAC5" w14:textId="43771BF5" w:rsidR="00614D73" w:rsidRDefault="00614D73" w:rsidP="00614D73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CA212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SA</w:t>
      </w:r>
    </w:p>
    <w:p w14:paraId="3DE6BD63" w14:textId="78157D87" w:rsidR="00614D73" w:rsidRDefault="00614D73" w:rsidP="00614D73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Pr="00CA2128">
        <w:rPr>
          <w:rFonts w:ascii="Arial" w:hAnsi="Arial" w:cs="Arial"/>
          <w:bCs/>
        </w:rPr>
        <w:tab/>
      </w:r>
      <w:r w:rsidR="00F36ED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PCG</w:t>
      </w:r>
    </w:p>
    <w:p w14:paraId="71DF90B4" w14:textId="77777777" w:rsidR="00614D73" w:rsidRDefault="00614D73" w:rsidP="00614D73">
      <w:pPr>
        <w:spacing w:after="0"/>
        <w:rPr>
          <w:rFonts w:ascii="Arial" w:hAnsi="Arial" w:cs="Arial"/>
          <w:bCs/>
        </w:rPr>
      </w:pPr>
    </w:p>
    <w:p w14:paraId="28BF39A3" w14:textId="2E5E1C9B" w:rsidR="00614D73" w:rsidRPr="00101360" w:rsidRDefault="00614D73" w:rsidP="00614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Response to: </w:t>
      </w:r>
      <w:r>
        <w:rPr>
          <w:rFonts w:ascii="Arial" w:hAnsi="Arial" w:cs="Arial"/>
          <w:bCs/>
        </w:rPr>
        <w:tab/>
        <w:t>-</w:t>
      </w:r>
    </w:p>
    <w:p w14:paraId="4B12D996" w14:textId="6CC1D43D" w:rsidR="00614D73" w:rsidRPr="00CA2128" w:rsidRDefault="00614D73" w:rsidP="00614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  <w:bCs/>
        </w:rPr>
        <w:tab/>
        <w:t>ITU-R WP4C</w:t>
      </w:r>
      <w:r w:rsidR="00F36ED8">
        <w:rPr>
          <w:rFonts w:ascii="Arial" w:hAnsi="Arial" w:cs="Arial"/>
          <w:bCs/>
        </w:rPr>
        <w:t>, ITU-R</w:t>
      </w:r>
      <w:r>
        <w:rPr>
          <w:rFonts w:ascii="Arial" w:hAnsi="Arial" w:cs="Arial"/>
          <w:bCs/>
        </w:rPr>
        <w:t xml:space="preserve"> WP5D</w:t>
      </w:r>
    </w:p>
    <w:p w14:paraId="2D323240" w14:textId="41AB12D8" w:rsidR="00614D73" w:rsidRPr="00CA2128" w:rsidRDefault="00614D73" w:rsidP="00614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/>
        <w:rPr>
          <w:rFonts w:ascii="Arial" w:hAnsi="Arial" w:cs="Arial"/>
          <w:bCs/>
        </w:rPr>
      </w:pPr>
      <w:r w:rsidRPr="00CA2128">
        <w:rPr>
          <w:rFonts w:ascii="Arial" w:hAnsi="Arial" w:cs="Arial"/>
          <w:b/>
        </w:rPr>
        <w:t xml:space="preserve">Cc: </w:t>
      </w:r>
      <w:r w:rsidRPr="00CA2128">
        <w:rPr>
          <w:rFonts w:ascii="Arial" w:hAnsi="Arial" w:cs="Arial"/>
          <w:bCs/>
        </w:rPr>
        <w:tab/>
      </w:r>
      <w:r w:rsidR="00F36ED8" w:rsidRPr="00F36ED8">
        <w:rPr>
          <w:rFonts w:ascii="Arial" w:hAnsi="Arial" w:cs="Arial"/>
          <w:bCs/>
        </w:rPr>
        <w:t>ITU-R WP4A, ITU-R WP4B</w:t>
      </w:r>
    </w:p>
    <w:p w14:paraId="79BE8428" w14:textId="77777777" w:rsidR="00614D73" w:rsidRDefault="00614D73" w:rsidP="00614D73">
      <w:pPr>
        <w:spacing w:after="0"/>
        <w:rPr>
          <w:rFonts w:ascii="Arial" w:hAnsi="Arial" w:cs="Arial"/>
          <w:b/>
        </w:rPr>
      </w:pPr>
    </w:p>
    <w:p w14:paraId="16CD5D01" w14:textId="77777777" w:rsidR="00614D73" w:rsidRPr="00F42121" w:rsidRDefault="00614D73" w:rsidP="00614D73">
      <w:pPr>
        <w:tabs>
          <w:tab w:val="left" w:pos="2268"/>
        </w:tabs>
        <w:spacing w:after="0"/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F75BEB6" w14:textId="77777777" w:rsidR="00614D73" w:rsidRPr="00EF0635" w:rsidRDefault="00614D73" w:rsidP="00614D73">
      <w:pPr>
        <w:pStyle w:val="Heading4"/>
        <w:tabs>
          <w:tab w:val="left" w:pos="2268"/>
        </w:tabs>
        <w:spacing w:before="0" w:after="0"/>
        <w:ind w:left="0" w:firstLine="0"/>
        <w:rPr>
          <w:rFonts w:cs="Arial"/>
          <w:b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Cs/>
          <w:lang w:val="it-IT"/>
        </w:rPr>
        <w:tab/>
      </w:r>
      <w:r>
        <w:rPr>
          <w:rFonts w:cs="Arial"/>
          <w:bCs/>
          <w:lang w:val="it-IT"/>
        </w:rPr>
        <w:t>Giovanni Romano</w:t>
      </w:r>
    </w:p>
    <w:p w14:paraId="432233AB" w14:textId="77777777" w:rsidR="00614D73" w:rsidRDefault="00614D73" w:rsidP="00614D73">
      <w:pPr>
        <w:pStyle w:val="Heading7"/>
        <w:tabs>
          <w:tab w:val="left" w:pos="2268"/>
        </w:tabs>
        <w:spacing w:before="0" w:after="0"/>
        <w:ind w:left="0" w:firstLine="0"/>
        <w:rPr>
          <w:rFonts w:cs="Arial"/>
          <w:b/>
          <w:bCs/>
          <w:lang w:val="it-IT"/>
        </w:rPr>
      </w:pPr>
      <w:r w:rsidRPr="00266D5D">
        <w:rPr>
          <w:rFonts w:cs="Arial"/>
          <w:lang w:val="it-IT"/>
        </w:rPr>
        <w:t>E-mail Address:</w:t>
      </w:r>
      <w:r w:rsidRPr="00266D5D">
        <w:rPr>
          <w:rFonts w:cs="Arial"/>
          <w:bCs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711B9520" w14:textId="77777777" w:rsidR="00614D73" w:rsidRDefault="00614D73" w:rsidP="00614D73">
      <w:pPr>
        <w:spacing w:after="0"/>
        <w:rPr>
          <w:rFonts w:ascii="Arial" w:hAnsi="Arial" w:cs="Arial"/>
          <w:b/>
        </w:rPr>
      </w:pPr>
    </w:p>
    <w:p w14:paraId="537FFD21" w14:textId="55A4B023" w:rsidR="00614D73" w:rsidRPr="00F21985" w:rsidRDefault="00614D73" w:rsidP="00614D73">
      <w:pPr>
        <w:spacing w:after="0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01ECE00" w14:textId="09F42D1B" w:rsidR="00614D73" w:rsidRPr="00F21985" w:rsidRDefault="00614D73" w:rsidP="00614D73">
      <w:pPr>
        <w:spacing w:after="0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26</w:t>
      </w:r>
      <w:r w:rsidRPr="00B61F41">
        <w:rPr>
          <w:rFonts w:ascii="Arial" w:hAnsi="Arial" w:cs="Arial"/>
          <w:b/>
        </w:rPr>
        <w:t xml:space="preserve"> (16:00 hours UTC)</w:t>
      </w:r>
    </w:p>
    <w:p w14:paraId="68D1CF3B" w14:textId="46A8088E" w:rsidR="00614D73" w:rsidRDefault="00614D73" w:rsidP="00614D73">
      <w:pPr>
        <w:spacing w:after="0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540806BD" w14:textId="77777777" w:rsidR="00614D73" w:rsidRPr="00F21985" w:rsidRDefault="00614D73" w:rsidP="00614D73">
      <w:pPr>
        <w:tabs>
          <w:tab w:val="left" w:pos="567"/>
          <w:tab w:val="left" w:pos="1134"/>
        </w:tabs>
        <w:spacing w:after="0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2F7679C" w14:textId="77777777" w:rsidR="00614D73" w:rsidRPr="00D34F12" w:rsidRDefault="00614D73" w:rsidP="00614D73">
      <w:pPr>
        <w:tabs>
          <w:tab w:val="left" w:pos="567"/>
          <w:tab w:val="left" w:pos="1134"/>
        </w:tabs>
        <w:spacing w:after="0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784EBB89" w14:textId="77777777" w:rsidR="00614D73" w:rsidRPr="00F21985" w:rsidRDefault="00614D73" w:rsidP="00614D73">
      <w:pPr>
        <w:tabs>
          <w:tab w:val="left" w:pos="567"/>
          <w:tab w:val="left" w:pos="1134"/>
        </w:tabs>
        <w:spacing w:after="0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12250203" w14:textId="77777777" w:rsidR="00614D73" w:rsidRPr="00266D5D" w:rsidRDefault="00614D73" w:rsidP="00614D73">
      <w:pPr>
        <w:spacing w:after="0"/>
        <w:rPr>
          <w:rFonts w:ascii="Arial" w:hAnsi="Arial" w:cs="Arial"/>
          <w:b/>
          <w:lang w:val="it-IT"/>
        </w:rPr>
      </w:pPr>
    </w:p>
    <w:p w14:paraId="12A59144" w14:textId="77777777" w:rsidR="00614D73" w:rsidRPr="000B003C" w:rsidRDefault="00614D73" w:rsidP="00614D73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upper part before submission to ITU in case a. and b. (Art.51)] -----------------</w:t>
      </w:r>
    </w:p>
    <w:p w14:paraId="7507D944" w14:textId="77777777" w:rsidR="00BF5DF6" w:rsidRDefault="00BF5DF6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574EED20" w14:textId="77777777" w:rsidR="00BF5DF6" w:rsidRDefault="00DD44E1">
      <w:pPr>
        <w:numPr>
          <w:ilvl w:val="0"/>
          <w:numId w:val="1"/>
        </w:num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Overall Description:</w:t>
      </w:r>
    </w:p>
    <w:p w14:paraId="09EBBBC5" w14:textId="77777777" w:rsidR="00BF5DF6" w:rsidRDefault="00BF5DF6">
      <w:pPr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758AC38A" w14:textId="53ED05D8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During the RAN #110 meeting, 3GPP has received requests from operators to specify </w:t>
      </w:r>
      <w:r>
        <w:rPr>
          <w:rFonts w:ascii="Arial" w:eastAsia="DengXian" w:hAnsi="Arial" w:cs="Arial" w:hint="eastAsia"/>
          <w:lang w:val="en-US" w:eastAsia="zh-CN"/>
        </w:rPr>
        <w:t>the following</w:t>
      </w:r>
      <w:r>
        <w:rPr>
          <w:rFonts w:ascii="Arial" w:eastAsia="DengXian" w:hAnsi="Arial" w:cs="Arial"/>
          <w:lang w:val="en-US" w:eastAsia="zh-CN"/>
        </w:rPr>
        <w:t xml:space="preserve"> terrestrial</w:t>
      </w:r>
      <w:r>
        <w:rPr>
          <w:rFonts w:ascii="Arial" w:eastAsia="DengXian" w:hAnsi="Arial" w:cs="Arial" w:hint="eastAsia"/>
          <w:lang w:val="en-US" w:eastAsia="zh-CN"/>
        </w:rPr>
        <w:t xml:space="preserve"> IMT-band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 xml:space="preserve"> as new bands for NR-NTN (i.e.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non-terrestrial</w:t>
      </w:r>
      <w:r>
        <w:rPr>
          <w:rFonts w:ascii="Arial" w:eastAsia="DengXian" w:hAnsi="Arial" w:cs="Arial"/>
          <w:lang w:val="en-US" w:eastAsia="zh-CN"/>
        </w:rPr>
        <w:t>, satellite</w:t>
      </w:r>
      <w:r>
        <w:rPr>
          <w:rFonts w:ascii="Arial" w:eastAsia="DengXian" w:hAnsi="Arial" w:cs="Arial" w:hint="eastAsia"/>
          <w:lang w:val="en-US" w:eastAsia="zh-CN"/>
        </w:rPr>
        <w:t xml:space="preserve"> network defined in 3GPP 5G NR) deployment</w:t>
      </w:r>
      <w:r>
        <w:rPr>
          <w:rFonts w:ascii="Arial" w:eastAsia="DengXian" w:hAnsi="Arial" w:cs="Arial"/>
          <w:lang w:val="en-US" w:eastAsia="zh-CN"/>
        </w:rPr>
        <w:t>:</w:t>
      </w:r>
    </w:p>
    <w:p w14:paraId="677C882E" w14:textId="1BB6FEE7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Yu Mincho" w:hAnsi="Arial" w:cs="Arial"/>
          <w:color w:val="000000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n7 </w:t>
      </w:r>
      <w:r>
        <w:rPr>
          <w:rFonts w:ascii="Arial" w:eastAsia="Yu Mincho" w:hAnsi="Arial" w:cs="Arial"/>
          <w:color w:val="000000"/>
        </w:rPr>
        <w:t>FDD band with a UE transmitting at 2500 MHz - 2570 MHz and SAN transmitting at 2620 MHz - 2690 MHz (requested by Telstra in Australia) [</w:t>
      </w:r>
      <w:r w:rsidR="00C977D5" w:rsidRPr="00C977D5">
        <w:rPr>
          <w:rFonts w:ascii="Arial" w:eastAsia="Yu Mincho" w:hAnsi="Arial" w:cs="Arial"/>
          <w:color w:val="000000"/>
        </w:rPr>
        <w:t>RP</w:t>
      </w:r>
      <w:r w:rsidR="00C977D5" w:rsidRPr="00C977D5">
        <w:rPr>
          <w:rFonts w:ascii="Cambria Math" w:eastAsia="Yu Mincho" w:hAnsi="Cambria Math" w:cs="Cambria Math"/>
          <w:color w:val="000000"/>
        </w:rPr>
        <w:t>‑</w:t>
      </w:r>
      <w:r w:rsidR="00C977D5" w:rsidRPr="00C977D5">
        <w:rPr>
          <w:rFonts w:ascii="Arial" w:eastAsia="Yu Mincho" w:hAnsi="Arial" w:cs="Arial"/>
          <w:color w:val="000000"/>
        </w:rPr>
        <w:t>253861</w:t>
      </w:r>
      <w:r w:rsidR="00C977D5">
        <w:rPr>
          <w:rFonts w:ascii="Arial" w:eastAsia="Yu Mincho" w:hAnsi="Arial" w:cs="Arial"/>
          <w:color w:val="000000"/>
        </w:rPr>
        <w:t xml:space="preserve">, </w:t>
      </w:r>
      <w:r w:rsidR="00C977D5" w:rsidRPr="00C977D5">
        <w:rPr>
          <w:rFonts w:ascii="Arial" w:eastAsia="Yu Mincho" w:hAnsi="Arial" w:cs="Arial"/>
          <w:color w:val="000000"/>
        </w:rPr>
        <w:t>RP-253609</w:t>
      </w:r>
      <w:r w:rsidR="00C977D5">
        <w:rPr>
          <w:rFonts w:ascii="Arial" w:eastAsia="Yu Mincho" w:hAnsi="Arial" w:cs="Arial"/>
          <w:color w:val="000000"/>
        </w:rPr>
        <w:t>; NOTE: these documents were noted by RAN</w:t>
      </w:r>
      <w:r>
        <w:rPr>
          <w:rFonts w:ascii="Arial" w:eastAsia="Yu Mincho" w:hAnsi="Arial" w:cs="Arial"/>
          <w:color w:val="000000"/>
        </w:rPr>
        <w:t>]</w:t>
      </w:r>
    </w:p>
    <w:p w14:paraId="2F814113" w14:textId="6443ED25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n25 FDD band with </w:t>
      </w:r>
      <w:r>
        <w:rPr>
          <w:rFonts w:ascii="Arial" w:eastAsia="Yu Mincho" w:hAnsi="Arial" w:cs="Arial"/>
          <w:color w:val="000000"/>
        </w:rPr>
        <w:t>a UE transmitting at 1850 - 1915 MHz and SAN transmitting at 1930 - 1995 MHz (requested by T-Mobile USA and Rogers in Canada) [</w:t>
      </w:r>
      <w:r w:rsidR="00C977D5" w:rsidRPr="00C977D5">
        <w:rPr>
          <w:rFonts w:ascii="Arial" w:eastAsia="Yu Mincho" w:hAnsi="Arial" w:cs="Arial"/>
          <w:color w:val="000000"/>
        </w:rPr>
        <w:t>RP-253699</w:t>
      </w:r>
      <w:r w:rsidR="00C977D5">
        <w:rPr>
          <w:rFonts w:ascii="Arial" w:eastAsia="Yu Mincho" w:hAnsi="Arial" w:cs="Arial"/>
          <w:color w:val="000000"/>
        </w:rPr>
        <w:t xml:space="preserve">, </w:t>
      </w:r>
      <w:r w:rsidR="00C977D5" w:rsidRPr="00C977D5">
        <w:rPr>
          <w:rFonts w:ascii="Arial" w:eastAsia="Yu Mincho" w:hAnsi="Arial" w:cs="Arial"/>
          <w:color w:val="000000"/>
        </w:rPr>
        <w:t>RP-253700</w:t>
      </w:r>
      <w:r w:rsidR="00C977D5">
        <w:rPr>
          <w:rFonts w:ascii="Arial" w:eastAsia="Yu Mincho" w:hAnsi="Arial" w:cs="Arial"/>
          <w:color w:val="000000"/>
        </w:rPr>
        <w:t>; NOTE: these documents were noted by RAN</w:t>
      </w:r>
      <w:r>
        <w:rPr>
          <w:rFonts w:ascii="Arial" w:eastAsia="Yu Mincho" w:hAnsi="Arial" w:cs="Arial"/>
          <w:color w:val="000000"/>
        </w:rPr>
        <w:t>]</w:t>
      </w:r>
    </w:p>
    <w:p w14:paraId="4E7AB66B" w14:textId="23EE9137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To e</w:t>
      </w:r>
      <w:r w:rsidRPr="004C689D">
        <w:rPr>
          <w:rFonts w:ascii="Arial" w:eastAsia="DengXian" w:hAnsi="Arial" w:cs="Arial"/>
          <w:lang w:val="en-US" w:eastAsia="zh-CN"/>
        </w:rPr>
        <w:t>nsure consistency with ITU-R study parameters, methodology, and regulation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val="en-US" w:eastAsia="zh-CN"/>
        </w:rPr>
        <w:t xml:space="preserve">3GPP kindly asks </w:t>
      </w:r>
      <w:r w:rsidRPr="00CF72EF">
        <w:rPr>
          <w:rFonts w:ascii="Arial" w:eastAsia="DengXian" w:hAnsi="Arial" w:cs="Arial"/>
          <w:lang w:val="en-US" w:eastAsia="zh-CN"/>
        </w:rPr>
        <w:t xml:space="preserve">ITU-R WP4C </w:t>
      </w:r>
      <w:r>
        <w:rPr>
          <w:rFonts w:ascii="Arial" w:eastAsia="DengXian" w:hAnsi="Arial" w:cs="Arial"/>
          <w:lang w:val="en-US" w:eastAsia="zh-CN"/>
        </w:rPr>
        <w:t>and</w:t>
      </w:r>
      <w:r w:rsidRPr="00CF72EF">
        <w:rPr>
          <w:rFonts w:ascii="Arial" w:eastAsia="DengXian" w:hAnsi="Arial" w:cs="Arial"/>
          <w:lang w:val="en-US" w:eastAsia="zh-CN"/>
        </w:rPr>
        <w:t xml:space="preserve"> WP5D</w:t>
      </w:r>
      <w:r>
        <w:rPr>
          <w:rFonts w:ascii="Arial" w:eastAsia="DengXian" w:hAnsi="Arial" w:cs="Arial"/>
          <w:lang w:val="en-US" w:eastAsia="zh-CN"/>
        </w:rPr>
        <w:t xml:space="preserve"> to take this information into account and to provide guidance, if required, on any relevant aspect(s) in view of assignment and use of frequencies.</w:t>
      </w:r>
    </w:p>
    <w:p w14:paraId="54B512B1" w14:textId="5151A54D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3GPP kindly asks ITU-R WP4C</w:t>
      </w:r>
      <w:r w:rsidR="002B3336">
        <w:rPr>
          <w:rFonts w:ascii="Arial" w:eastAsia="DengXian" w:hAnsi="Arial" w:cs="Arial"/>
          <w:lang w:val="en-US" w:eastAsia="zh-CN"/>
        </w:rPr>
        <w:t xml:space="preserve"> and WP5D</w:t>
      </w:r>
      <w:r>
        <w:rPr>
          <w:rFonts w:ascii="Arial" w:eastAsia="DengXian" w:hAnsi="Arial" w:cs="Arial" w:hint="eastAsia"/>
          <w:lang w:val="en-US" w:eastAsia="zh-CN"/>
        </w:rPr>
        <w:t xml:space="preserve"> to clarify the status of technical studies under AI 1.13 and provide guidance (e.g., required aspects to be evaluated/verified and corresponding methodology(ies)) on </w:t>
      </w:r>
      <w:r>
        <w:rPr>
          <w:rFonts w:ascii="Arial" w:eastAsia="DengXian" w:hAnsi="Arial" w:cs="Arial"/>
          <w:lang w:val="en-US" w:eastAsia="zh-CN"/>
        </w:rPr>
        <w:t xml:space="preserve">the </w:t>
      </w:r>
      <w:r>
        <w:rPr>
          <w:rFonts w:ascii="Arial" w:eastAsia="DengXian" w:hAnsi="Arial" w:cs="Arial" w:hint="eastAsia"/>
          <w:lang w:val="en-US" w:eastAsia="zh-CN"/>
        </w:rPr>
        <w:t xml:space="preserve">future work in 3GPP, especially for the frequency </w:t>
      </w:r>
      <w:r>
        <w:rPr>
          <w:rFonts w:ascii="Arial" w:eastAsia="DengXian" w:hAnsi="Arial" w:cs="Arial"/>
          <w:lang w:val="en-US" w:eastAsia="zh-CN"/>
        </w:rPr>
        <w:t>bands</w:t>
      </w:r>
      <w:r>
        <w:rPr>
          <w:rFonts w:ascii="Arial" w:eastAsia="DengXian" w:hAnsi="Arial" w:cs="Arial" w:hint="eastAsia"/>
          <w:lang w:val="en-US" w:eastAsia="zh-CN"/>
        </w:rPr>
        <w:t xml:space="preserve"> mentioned above.</w:t>
      </w:r>
    </w:p>
    <w:p w14:paraId="26F7B31C" w14:textId="77777777" w:rsidR="004C689D" w:rsidRDefault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588EDA6C" w14:textId="77777777" w:rsidR="00BF5DF6" w:rsidRDefault="00DD44E1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lastRenderedPageBreak/>
        <w:t>2. Actions:</w:t>
      </w:r>
    </w:p>
    <w:p w14:paraId="27BED6ED" w14:textId="5982E0B6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 xml:space="preserve">3GPP TSG </w:t>
      </w:r>
      <w:r w:rsidR="00F36ED8">
        <w:rPr>
          <w:rFonts w:ascii="Arial" w:eastAsia="DengXian" w:hAnsi="Arial" w:cs="Arial"/>
          <w:bCs/>
          <w:lang w:eastAsia="zh-CN"/>
        </w:rPr>
        <w:t>SA</w:t>
      </w:r>
      <w:r w:rsidRPr="00B86C12">
        <w:rPr>
          <w:rFonts w:ascii="Arial" w:eastAsia="DengXian" w:hAnsi="Arial" w:cs="Arial"/>
          <w:bCs/>
          <w:lang w:eastAsia="zh-CN"/>
        </w:rPr>
        <w:t xml:space="preserve"> asks 3GPP </w:t>
      </w:r>
      <w:r w:rsidR="00F36ED8">
        <w:rPr>
          <w:rFonts w:ascii="Arial" w:eastAsia="DengXian" w:hAnsi="Arial" w:cs="Arial"/>
          <w:bCs/>
          <w:lang w:eastAsia="zh-CN"/>
        </w:rPr>
        <w:t>PCG</w:t>
      </w:r>
      <w:r w:rsidRPr="00B86C12">
        <w:rPr>
          <w:rFonts w:ascii="Arial" w:eastAsia="DengXian" w:hAnsi="Arial" w:cs="Arial"/>
          <w:bCs/>
          <w:lang w:eastAsia="zh-CN"/>
        </w:rPr>
        <w:t xml:space="preserve"> to review the attached </w:t>
      </w:r>
      <w:r w:rsidR="00F36ED8">
        <w:rPr>
          <w:rFonts w:ascii="Arial" w:eastAsia="DengXian" w:hAnsi="Arial" w:cs="Arial"/>
          <w:bCs/>
          <w:lang w:eastAsia="zh-CN"/>
        </w:rPr>
        <w:t xml:space="preserve">LS </w:t>
      </w:r>
      <w:r w:rsidRPr="00B86C12">
        <w:rPr>
          <w:rFonts w:ascii="Arial" w:eastAsia="DengXian" w:hAnsi="Arial" w:cs="Arial"/>
          <w:bCs/>
          <w:lang w:eastAsia="zh-CN"/>
        </w:rPr>
        <w:t xml:space="preserve">to ITU-R </w:t>
      </w:r>
      <w:r w:rsidR="00F36ED8">
        <w:rPr>
          <w:rFonts w:ascii="Arial" w:eastAsia="DengXian" w:hAnsi="Arial" w:cs="Arial"/>
          <w:bCs/>
          <w:lang w:eastAsia="zh-CN"/>
        </w:rPr>
        <w:t>groups.</w:t>
      </w:r>
    </w:p>
    <w:p w14:paraId="5F4812DE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</w:p>
    <w:p w14:paraId="6B08C781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It is reminded that before final submission to ITU-R, in footnote 1 of this document, the source PCG doc number has to be updated as soon as it is available.</w:t>
      </w:r>
    </w:p>
    <w:p w14:paraId="4ADA9F8A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</w:p>
    <w:p w14:paraId="40275EC1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Note that this document is to be submitted to multiple ITU-R Working Parties. The first to meet will be WP5D, with submission deadline January 22</w:t>
      </w:r>
      <w:r w:rsidRPr="00B86C12">
        <w:rPr>
          <w:rFonts w:ascii="Arial" w:eastAsia="DengXian" w:hAnsi="Arial" w:cs="Arial"/>
          <w:bCs/>
          <w:vertAlign w:val="superscript"/>
          <w:lang w:eastAsia="zh-CN"/>
        </w:rPr>
        <w:t>nd</w:t>
      </w:r>
      <w:r w:rsidRPr="00B86C12">
        <w:rPr>
          <w:rFonts w:ascii="Arial" w:eastAsia="DengXian" w:hAnsi="Arial" w:cs="Arial"/>
          <w:bCs/>
          <w:lang w:eastAsia="zh-CN"/>
        </w:rPr>
        <w:t>, 2026.</w:t>
      </w:r>
    </w:p>
    <w:p w14:paraId="3C6C7283" w14:textId="704B466B" w:rsidR="00A17206" w:rsidRP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eastAsia="zh-CN"/>
        </w:rPr>
      </w:pPr>
      <w:r w:rsidRPr="00D9189D">
        <w:rPr>
          <w:rFonts w:ascii="Arial" w:eastAsia="DengXian" w:hAnsi="Arial" w:cs="Arial"/>
          <w:b/>
          <w:lang w:eastAsia="zh-CN"/>
        </w:rPr>
        <w:t>PCG is asked to approve by correspondence the final document to be submitted to ITU-R</w:t>
      </w:r>
      <w:r w:rsidR="00F36ED8">
        <w:rPr>
          <w:rFonts w:ascii="Arial" w:eastAsia="DengXian" w:hAnsi="Arial" w:cs="Arial"/>
          <w:b/>
          <w:lang w:eastAsia="zh-CN"/>
        </w:rPr>
        <w:t xml:space="preserve"> groups</w:t>
      </w:r>
      <w:r w:rsidRPr="00D9189D">
        <w:rPr>
          <w:rFonts w:ascii="Arial" w:eastAsia="DengXian" w:hAnsi="Arial" w:cs="Arial"/>
          <w:b/>
          <w:lang w:eastAsia="zh-CN"/>
        </w:rPr>
        <w:t xml:space="preserve"> by January 16th</w:t>
      </w:r>
      <w:r w:rsidR="00F36ED8">
        <w:rPr>
          <w:rFonts w:ascii="Arial" w:eastAsia="DengXian" w:hAnsi="Arial" w:cs="Arial"/>
          <w:b/>
          <w:lang w:eastAsia="zh-CN"/>
        </w:rPr>
        <w:t>, 2026.</w:t>
      </w:r>
    </w:p>
    <w:p w14:paraId="2771EFFF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The final version of the document will be submitted to ITU-R WP5D by 3GPP Individual Members who also are ITU-R Members.</w:t>
      </w:r>
    </w:p>
    <w:p w14:paraId="5910CC66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747E38D2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2956D357" w14:textId="77777777" w:rsidR="00A17206" w:rsidRDefault="00A17206" w:rsidP="00A17206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02F67E9C" w14:textId="3C2160FE" w:rsidR="00A17206" w:rsidRDefault="00A17206" w:rsidP="00A17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Cs/>
          <w:sz w:val="22"/>
          <w:szCs w:val="22"/>
          <w:lang w:val="en-US" w:eastAsia="en-US"/>
        </w:rPr>
      </w:pPr>
      <w:r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Title: </w:t>
      </w:r>
      <w:r>
        <w:rPr>
          <w:rFonts w:ascii="Arial" w:eastAsia="Calibri" w:hAnsi="Arial" w:cs="Arial"/>
          <w:b/>
          <w:sz w:val="22"/>
          <w:szCs w:val="22"/>
          <w:lang w:val="en-US" w:eastAsia="en-US"/>
        </w:rPr>
        <w:tab/>
      </w:r>
      <w:r>
        <w:rPr>
          <w:rFonts w:ascii="Arial" w:hAnsi="Arial" w:cs="Arial"/>
          <w:bCs/>
          <w:sz w:val="22"/>
          <w:szCs w:val="22"/>
          <w:lang w:val="en-US" w:eastAsia="en-US"/>
        </w:rPr>
        <w:t xml:space="preserve">LS on </w:t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NTN in TN spectrum</w:t>
      </w:r>
    </w:p>
    <w:p w14:paraId="4563DD85" w14:textId="77777777" w:rsidR="00A17206" w:rsidRDefault="00A17206" w:rsidP="00A17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41589C2" w14:textId="3596EB83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Source: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  <w:t>3GPP</w:t>
      </w:r>
      <w:r w:rsidR="00EF55A2">
        <w:rPr>
          <w:rFonts w:ascii="Arial" w:hAnsi="Arial" w:cs="Arial"/>
          <w:b/>
          <w:bCs/>
          <w:sz w:val="22"/>
          <w:szCs w:val="22"/>
          <w:lang w:val="en-US" w:eastAsia="en-US"/>
        </w:rPr>
        <w:t xml:space="preserve"> </w:t>
      </w:r>
      <w:r w:rsidR="00EF55A2">
        <w:rPr>
          <w:rStyle w:val="FootnoteReference"/>
          <w:rFonts w:ascii="Arial" w:hAnsi="Arial" w:cs="Arial"/>
          <w:b w:val="0"/>
          <w:bCs/>
          <w:szCs w:val="22"/>
          <w:lang w:val="en-US" w:eastAsia="en-US"/>
        </w:rPr>
        <w:footnoteReference w:id="1"/>
      </w:r>
    </w:p>
    <w:p w14:paraId="0952C33A" w14:textId="77777777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47184330" w14:textId="77777777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To: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</w:r>
      <w:r>
        <w:rPr>
          <w:rFonts w:ascii="Arial" w:eastAsia="DengXian" w:hAnsi="Arial" w:cs="Arial" w:hint="eastAsia"/>
          <w:lang w:val="en-US" w:eastAsia="zh-CN"/>
        </w:rPr>
        <w:t>ITU-R WP4C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eastAsia="en-US"/>
        </w:rPr>
        <w:t>ITU-R WP5D</w:t>
      </w:r>
    </w:p>
    <w:p w14:paraId="08D66E58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  <w:r w:rsidRPr="00B86C12">
        <w:rPr>
          <w:rFonts w:ascii="Arial" w:hAnsi="Arial" w:cs="Arial"/>
          <w:b/>
          <w:sz w:val="22"/>
          <w:szCs w:val="22"/>
          <w:lang w:eastAsia="en-US"/>
        </w:rPr>
        <w:t>Cc:</w:t>
      </w:r>
      <w:r w:rsidRPr="00B86C12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  <w:r w:rsidRPr="00B86C12">
        <w:rPr>
          <w:rFonts w:ascii="Arial" w:hAnsi="Arial" w:cs="Arial"/>
          <w:bCs/>
          <w:sz w:val="22"/>
          <w:szCs w:val="22"/>
          <w:lang w:eastAsia="en-US"/>
        </w:rPr>
        <w:tab/>
      </w:r>
      <w:r>
        <w:rPr>
          <w:rFonts w:ascii="Arial" w:eastAsia="Calibri" w:hAnsi="Arial" w:cs="Arial"/>
          <w:bCs/>
          <w:sz w:val="22"/>
          <w:szCs w:val="22"/>
          <w:lang w:eastAsia="en-US"/>
        </w:rPr>
        <w:t>ITU-R WP4A, ITU-R WP4B</w:t>
      </w:r>
    </w:p>
    <w:p w14:paraId="2553DAA5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eastAsia="en-US"/>
        </w:rPr>
      </w:pPr>
    </w:p>
    <w:p w14:paraId="579328AC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During the RAN #110 meeting, 3GPP has received requests from operators to specify </w:t>
      </w:r>
      <w:r>
        <w:rPr>
          <w:rFonts w:ascii="Arial" w:eastAsia="DengXian" w:hAnsi="Arial" w:cs="Arial" w:hint="eastAsia"/>
          <w:lang w:val="en-US" w:eastAsia="zh-CN"/>
        </w:rPr>
        <w:t>the following</w:t>
      </w:r>
      <w:r>
        <w:rPr>
          <w:rFonts w:ascii="Arial" w:eastAsia="DengXian" w:hAnsi="Arial" w:cs="Arial"/>
          <w:lang w:val="en-US" w:eastAsia="zh-CN"/>
        </w:rPr>
        <w:t xml:space="preserve"> terrestrial</w:t>
      </w:r>
      <w:r>
        <w:rPr>
          <w:rFonts w:ascii="Arial" w:eastAsia="DengXian" w:hAnsi="Arial" w:cs="Arial" w:hint="eastAsia"/>
          <w:lang w:val="en-US" w:eastAsia="zh-CN"/>
        </w:rPr>
        <w:t xml:space="preserve"> IMT-band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 xml:space="preserve"> as new bands for NR-NTN (i.e.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non-terrestrial</w:t>
      </w:r>
      <w:r>
        <w:rPr>
          <w:rFonts w:ascii="Arial" w:eastAsia="DengXian" w:hAnsi="Arial" w:cs="Arial"/>
          <w:lang w:val="en-US" w:eastAsia="zh-CN"/>
        </w:rPr>
        <w:t>, satellite</w:t>
      </w:r>
      <w:r>
        <w:rPr>
          <w:rFonts w:ascii="Arial" w:eastAsia="DengXian" w:hAnsi="Arial" w:cs="Arial" w:hint="eastAsia"/>
          <w:lang w:val="en-US" w:eastAsia="zh-CN"/>
        </w:rPr>
        <w:t xml:space="preserve"> network defined in 3GPP 5G NR) deployment</w:t>
      </w:r>
      <w:r>
        <w:rPr>
          <w:rFonts w:ascii="Arial" w:eastAsia="DengXian" w:hAnsi="Arial" w:cs="Arial"/>
          <w:lang w:val="en-US" w:eastAsia="zh-CN"/>
        </w:rPr>
        <w:t>:</w:t>
      </w:r>
    </w:p>
    <w:p w14:paraId="438C2A0C" w14:textId="77777777" w:rsidR="00A17206" w:rsidRDefault="00A17206" w:rsidP="00A17206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Yu Mincho" w:hAnsi="Arial" w:cs="Arial"/>
          <w:color w:val="000000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n7 </w:t>
      </w:r>
      <w:r>
        <w:rPr>
          <w:rFonts w:ascii="Arial" w:eastAsia="Yu Mincho" w:hAnsi="Arial" w:cs="Arial"/>
          <w:color w:val="000000"/>
        </w:rPr>
        <w:t>FDD band with a UE transmitting at 2500 MHz - 2570 MHz and SAN transmitting at 2620 MHz - 2690 MHz (requested by Telstra in Australia) [</w:t>
      </w:r>
      <w:r w:rsidRPr="00C977D5">
        <w:rPr>
          <w:rFonts w:ascii="Arial" w:eastAsia="Yu Mincho" w:hAnsi="Arial" w:cs="Arial"/>
          <w:color w:val="000000"/>
        </w:rPr>
        <w:t>RP</w:t>
      </w:r>
      <w:r w:rsidRPr="00C977D5">
        <w:rPr>
          <w:rFonts w:ascii="Cambria Math" w:eastAsia="Yu Mincho" w:hAnsi="Cambria Math" w:cs="Cambria Math"/>
          <w:color w:val="000000"/>
        </w:rPr>
        <w:t>‑</w:t>
      </w:r>
      <w:r w:rsidRPr="00C977D5">
        <w:rPr>
          <w:rFonts w:ascii="Arial" w:eastAsia="Yu Mincho" w:hAnsi="Arial" w:cs="Arial"/>
          <w:color w:val="000000"/>
        </w:rPr>
        <w:t>253861</w:t>
      </w:r>
      <w:r>
        <w:rPr>
          <w:rFonts w:ascii="Arial" w:eastAsia="Yu Mincho" w:hAnsi="Arial" w:cs="Arial"/>
          <w:color w:val="000000"/>
        </w:rPr>
        <w:t xml:space="preserve">, </w:t>
      </w:r>
      <w:r w:rsidRPr="00C977D5">
        <w:rPr>
          <w:rFonts w:ascii="Arial" w:eastAsia="Yu Mincho" w:hAnsi="Arial" w:cs="Arial"/>
          <w:color w:val="000000"/>
        </w:rPr>
        <w:t>RP-253609</w:t>
      </w:r>
      <w:r>
        <w:rPr>
          <w:rFonts w:ascii="Arial" w:eastAsia="Yu Mincho" w:hAnsi="Arial" w:cs="Arial"/>
          <w:color w:val="000000"/>
        </w:rPr>
        <w:t>; NOTE: these documents were noted by RAN]</w:t>
      </w:r>
    </w:p>
    <w:p w14:paraId="7335E6D9" w14:textId="77777777" w:rsidR="00A17206" w:rsidRDefault="00A17206" w:rsidP="00A17206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n25 FDD band with </w:t>
      </w:r>
      <w:r>
        <w:rPr>
          <w:rFonts w:ascii="Arial" w:eastAsia="Yu Mincho" w:hAnsi="Arial" w:cs="Arial"/>
          <w:color w:val="000000"/>
        </w:rPr>
        <w:t>a UE transmitting at 1850 - 1915 MHz and SAN transmitting at 1930 - 1995 MHz (requested by T-Mobile USA and Rogers in Canada) [</w:t>
      </w:r>
      <w:r w:rsidRPr="00C977D5">
        <w:rPr>
          <w:rFonts w:ascii="Arial" w:eastAsia="Yu Mincho" w:hAnsi="Arial" w:cs="Arial"/>
          <w:color w:val="000000"/>
        </w:rPr>
        <w:t>RP-253699</w:t>
      </w:r>
      <w:r>
        <w:rPr>
          <w:rFonts w:ascii="Arial" w:eastAsia="Yu Mincho" w:hAnsi="Arial" w:cs="Arial"/>
          <w:color w:val="000000"/>
        </w:rPr>
        <w:t xml:space="preserve">, </w:t>
      </w:r>
      <w:r w:rsidRPr="00C977D5">
        <w:rPr>
          <w:rFonts w:ascii="Arial" w:eastAsia="Yu Mincho" w:hAnsi="Arial" w:cs="Arial"/>
          <w:color w:val="000000"/>
        </w:rPr>
        <w:t>RP-253700</w:t>
      </w:r>
      <w:r>
        <w:rPr>
          <w:rFonts w:ascii="Arial" w:eastAsia="Yu Mincho" w:hAnsi="Arial" w:cs="Arial"/>
          <w:color w:val="000000"/>
        </w:rPr>
        <w:t>; NOTE: these documents were noted by RAN]</w:t>
      </w:r>
    </w:p>
    <w:p w14:paraId="75E60086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To e</w:t>
      </w:r>
      <w:r w:rsidRPr="004C689D">
        <w:rPr>
          <w:rFonts w:ascii="Arial" w:eastAsia="DengXian" w:hAnsi="Arial" w:cs="Arial"/>
          <w:lang w:val="en-US" w:eastAsia="zh-CN"/>
        </w:rPr>
        <w:t>nsure consistency with ITU-R study parameters, methodology, and regulation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val="en-US" w:eastAsia="zh-CN"/>
        </w:rPr>
        <w:t xml:space="preserve">3GPP kindly asks </w:t>
      </w:r>
      <w:r w:rsidRPr="00CF72EF">
        <w:rPr>
          <w:rFonts w:ascii="Arial" w:eastAsia="DengXian" w:hAnsi="Arial" w:cs="Arial"/>
          <w:lang w:val="en-US" w:eastAsia="zh-CN"/>
        </w:rPr>
        <w:t xml:space="preserve">ITU-R WP4C </w:t>
      </w:r>
      <w:r>
        <w:rPr>
          <w:rFonts w:ascii="Arial" w:eastAsia="DengXian" w:hAnsi="Arial" w:cs="Arial"/>
          <w:lang w:val="en-US" w:eastAsia="zh-CN"/>
        </w:rPr>
        <w:t>and</w:t>
      </w:r>
      <w:r w:rsidRPr="00CF72EF">
        <w:rPr>
          <w:rFonts w:ascii="Arial" w:eastAsia="DengXian" w:hAnsi="Arial" w:cs="Arial"/>
          <w:lang w:val="en-US" w:eastAsia="zh-CN"/>
        </w:rPr>
        <w:t xml:space="preserve"> WP5D</w:t>
      </w:r>
      <w:r>
        <w:rPr>
          <w:rFonts w:ascii="Arial" w:eastAsia="DengXian" w:hAnsi="Arial" w:cs="Arial"/>
          <w:lang w:val="en-US" w:eastAsia="zh-CN"/>
        </w:rPr>
        <w:t xml:space="preserve"> to take this information into account and to provide guidance, if required, on any relevant aspect(s) in view of assignment and use of frequencies.</w:t>
      </w:r>
    </w:p>
    <w:p w14:paraId="13AF11E3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3GPP kindly asks ITU-R WP4C</w:t>
      </w:r>
      <w:r>
        <w:rPr>
          <w:rFonts w:ascii="Arial" w:eastAsia="DengXian" w:hAnsi="Arial" w:cs="Arial"/>
          <w:lang w:val="en-US" w:eastAsia="zh-CN"/>
        </w:rPr>
        <w:t xml:space="preserve"> and WP5D</w:t>
      </w:r>
      <w:r>
        <w:rPr>
          <w:rFonts w:ascii="Arial" w:eastAsia="DengXian" w:hAnsi="Arial" w:cs="Arial" w:hint="eastAsia"/>
          <w:lang w:val="en-US" w:eastAsia="zh-CN"/>
        </w:rPr>
        <w:t xml:space="preserve"> to clarify the status of technical studies under AI 1.13 and provide guidance (e.g., required aspects to be evaluated/verified and corresponding methodology(ies)) on </w:t>
      </w:r>
      <w:r>
        <w:rPr>
          <w:rFonts w:ascii="Arial" w:eastAsia="DengXian" w:hAnsi="Arial" w:cs="Arial"/>
          <w:lang w:val="en-US" w:eastAsia="zh-CN"/>
        </w:rPr>
        <w:t xml:space="preserve">the </w:t>
      </w:r>
      <w:r>
        <w:rPr>
          <w:rFonts w:ascii="Arial" w:eastAsia="DengXian" w:hAnsi="Arial" w:cs="Arial" w:hint="eastAsia"/>
          <w:lang w:val="en-US" w:eastAsia="zh-CN"/>
        </w:rPr>
        <w:t xml:space="preserve">future work in 3GPP, especially for the frequency </w:t>
      </w:r>
      <w:r>
        <w:rPr>
          <w:rFonts w:ascii="Arial" w:eastAsia="DengXian" w:hAnsi="Arial" w:cs="Arial"/>
          <w:lang w:val="en-US" w:eastAsia="zh-CN"/>
        </w:rPr>
        <w:t>bands</w:t>
      </w:r>
      <w:r>
        <w:rPr>
          <w:rFonts w:ascii="Arial" w:eastAsia="DengXian" w:hAnsi="Arial" w:cs="Arial" w:hint="eastAsia"/>
          <w:lang w:val="en-US" w:eastAsia="zh-CN"/>
        </w:rPr>
        <w:t xml:space="preserve"> mentioned above.</w:t>
      </w:r>
    </w:p>
    <w:p w14:paraId="213A6757" w14:textId="77777777" w:rsidR="00EF55A2" w:rsidRDefault="00EF55A2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sectPr w:rsidR="00EF55A2">
      <w:footerReference w:type="default" r:id="rId8"/>
      <w:pgSz w:w="11906" w:h="16838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98109" w14:textId="77777777" w:rsidR="00BF18F7" w:rsidRDefault="00BF18F7">
      <w:pPr>
        <w:spacing w:after="0"/>
      </w:pPr>
      <w:r>
        <w:separator/>
      </w:r>
    </w:p>
  </w:endnote>
  <w:endnote w:type="continuationSeparator" w:id="0">
    <w:p w14:paraId="6F0EBF09" w14:textId="77777777" w:rsidR="00BF18F7" w:rsidRDefault="00BF18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6B00B" w14:textId="77777777" w:rsidR="00BF5DF6" w:rsidRDefault="00DD44E1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26155" w14:textId="77777777" w:rsidR="00BF18F7" w:rsidRDefault="00BF18F7">
      <w:pPr>
        <w:spacing w:after="0"/>
      </w:pPr>
      <w:r>
        <w:separator/>
      </w:r>
    </w:p>
  </w:footnote>
  <w:footnote w:type="continuationSeparator" w:id="0">
    <w:p w14:paraId="4DFB49B4" w14:textId="77777777" w:rsidR="00BF18F7" w:rsidRDefault="00BF18F7">
      <w:pPr>
        <w:spacing w:after="0"/>
      </w:pPr>
      <w:r>
        <w:continuationSeparator/>
      </w:r>
    </w:p>
  </w:footnote>
  <w:footnote w:id="1">
    <w:p w14:paraId="79D5D149" w14:textId="6D034237" w:rsidR="00EF55A2" w:rsidRDefault="00EF55A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Pr="006240C3">
        <w:rPr>
          <w:highlight w:val="yellow"/>
          <w:lang w:eastAsia="ja-JP"/>
        </w:rPr>
        <w:t>PCG</w:t>
      </w:r>
      <w:r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ED689"/>
    <w:multiLevelType w:val="singleLevel"/>
    <w:tmpl w:val="163ED68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0F40DAE"/>
    <w:multiLevelType w:val="singleLevel"/>
    <w:tmpl w:val="60F40DA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837766177">
    <w:abstractNumId w:val="0"/>
  </w:num>
  <w:num w:numId="2" w16cid:durableId="1614441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25A6"/>
    <w:rsid w:val="00012A65"/>
    <w:rsid w:val="00013988"/>
    <w:rsid w:val="00013BBE"/>
    <w:rsid w:val="00014FE9"/>
    <w:rsid w:val="000153B1"/>
    <w:rsid w:val="000154AB"/>
    <w:rsid w:val="0001563D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200D4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356"/>
    <w:rsid w:val="000259D2"/>
    <w:rsid w:val="00025B47"/>
    <w:rsid w:val="00025CD5"/>
    <w:rsid w:val="00025FDA"/>
    <w:rsid w:val="0002616A"/>
    <w:rsid w:val="0002696B"/>
    <w:rsid w:val="00026AE7"/>
    <w:rsid w:val="00026E22"/>
    <w:rsid w:val="00026E97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B23"/>
    <w:rsid w:val="00044D68"/>
    <w:rsid w:val="00044DAF"/>
    <w:rsid w:val="000450CA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C83"/>
    <w:rsid w:val="000522AE"/>
    <w:rsid w:val="0005285F"/>
    <w:rsid w:val="000529FF"/>
    <w:rsid w:val="00052AE7"/>
    <w:rsid w:val="00052C1A"/>
    <w:rsid w:val="00053FE4"/>
    <w:rsid w:val="000541D0"/>
    <w:rsid w:val="00054747"/>
    <w:rsid w:val="0005480B"/>
    <w:rsid w:val="000560B4"/>
    <w:rsid w:val="000561FA"/>
    <w:rsid w:val="000562B5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82A"/>
    <w:rsid w:val="0007138E"/>
    <w:rsid w:val="000727B3"/>
    <w:rsid w:val="00072C76"/>
    <w:rsid w:val="00073079"/>
    <w:rsid w:val="00073617"/>
    <w:rsid w:val="00074371"/>
    <w:rsid w:val="000747DA"/>
    <w:rsid w:val="00074A22"/>
    <w:rsid w:val="00075259"/>
    <w:rsid w:val="00075305"/>
    <w:rsid w:val="0007545B"/>
    <w:rsid w:val="00075DAB"/>
    <w:rsid w:val="000761C7"/>
    <w:rsid w:val="00076BC4"/>
    <w:rsid w:val="000771BE"/>
    <w:rsid w:val="00077886"/>
    <w:rsid w:val="00077F31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6F2B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738D"/>
    <w:rsid w:val="0009758A"/>
    <w:rsid w:val="00097833"/>
    <w:rsid w:val="000A00AD"/>
    <w:rsid w:val="000A0294"/>
    <w:rsid w:val="000A0480"/>
    <w:rsid w:val="000A082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DF5"/>
    <w:rsid w:val="000A61B4"/>
    <w:rsid w:val="000A637E"/>
    <w:rsid w:val="000A76F5"/>
    <w:rsid w:val="000A773F"/>
    <w:rsid w:val="000A7BB9"/>
    <w:rsid w:val="000B005A"/>
    <w:rsid w:val="000B0787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4022"/>
    <w:rsid w:val="000B490D"/>
    <w:rsid w:val="000B4CCF"/>
    <w:rsid w:val="000B4FEA"/>
    <w:rsid w:val="000B5006"/>
    <w:rsid w:val="000B5812"/>
    <w:rsid w:val="000B5C1F"/>
    <w:rsid w:val="000B5E32"/>
    <w:rsid w:val="000B65A6"/>
    <w:rsid w:val="000B79F3"/>
    <w:rsid w:val="000B7D1A"/>
    <w:rsid w:val="000C0E1E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1AC"/>
    <w:rsid w:val="000E4B5E"/>
    <w:rsid w:val="000E5068"/>
    <w:rsid w:val="000E59B2"/>
    <w:rsid w:val="000E5C60"/>
    <w:rsid w:val="000E5E31"/>
    <w:rsid w:val="000E6354"/>
    <w:rsid w:val="000E66DE"/>
    <w:rsid w:val="000E678C"/>
    <w:rsid w:val="000E67E3"/>
    <w:rsid w:val="000E7EF1"/>
    <w:rsid w:val="000F0EA8"/>
    <w:rsid w:val="000F1992"/>
    <w:rsid w:val="000F1D03"/>
    <w:rsid w:val="000F1FEB"/>
    <w:rsid w:val="000F2829"/>
    <w:rsid w:val="000F2D35"/>
    <w:rsid w:val="000F3330"/>
    <w:rsid w:val="000F3FD7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4E7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5DBD"/>
    <w:rsid w:val="0010626D"/>
    <w:rsid w:val="00106EAA"/>
    <w:rsid w:val="0010757A"/>
    <w:rsid w:val="00107BFC"/>
    <w:rsid w:val="00110C11"/>
    <w:rsid w:val="00110CAD"/>
    <w:rsid w:val="00111161"/>
    <w:rsid w:val="001112AF"/>
    <w:rsid w:val="001113F6"/>
    <w:rsid w:val="0011164C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862"/>
    <w:rsid w:val="00126A02"/>
    <w:rsid w:val="0012774B"/>
    <w:rsid w:val="00127B9A"/>
    <w:rsid w:val="0013021E"/>
    <w:rsid w:val="00130877"/>
    <w:rsid w:val="00130B8A"/>
    <w:rsid w:val="00130F73"/>
    <w:rsid w:val="00131D4F"/>
    <w:rsid w:val="00131E98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3AB"/>
    <w:rsid w:val="0013642E"/>
    <w:rsid w:val="001370F6"/>
    <w:rsid w:val="001377A3"/>
    <w:rsid w:val="00137BBD"/>
    <w:rsid w:val="001405E2"/>
    <w:rsid w:val="001406F0"/>
    <w:rsid w:val="0014084F"/>
    <w:rsid w:val="00140899"/>
    <w:rsid w:val="00141273"/>
    <w:rsid w:val="00141954"/>
    <w:rsid w:val="00141C4A"/>
    <w:rsid w:val="00142154"/>
    <w:rsid w:val="001424DE"/>
    <w:rsid w:val="0014294A"/>
    <w:rsid w:val="001432F9"/>
    <w:rsid w:val="00143DC8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B0E"/>
    <w:rsid w:val="00147DE2"/>
    <w:rsid w:val="00147E3E"/>
    <w:rsid w:val="00150347"/>
    <w:rsid w:val="0015046B"/>
    <w:rsid w:val="001508B3"/>
    <w:rsid w:val="001508C1"/>
    <w:rsid w:val="0015100F"/>
    <w:rsid w:val="00151882"/>
    <w:rsid w:val="00151A42"/>
    <w:rsid w:val="00151FBB"/>
    <w:rsid w:val="001521C5"/>
    <w:rsid w:val="0015239C"/>
    <w:rsid w:val="00153089"/>
    <w:rsid w:val="0015322E"/>
    <w:rsid w:val="00153317"/>
    <w:rsid w:val="00153451"/>
    <w:rsid w:val="001536E6"/>
    <w:rsid w:val="00153A4A"/>
    <w:rsid w:val="00153CC4"/>
    <w:rsid w:val="001545B8"/>
    <w:rsid w:val="00154AC5"/>
    <w:rsid w:val="00154C13"/>
    <w:rsid w:val="00154EAA"/>
    <w:rsid w:val="00155421"/>
    <w:rsid w:val="00155742"/>
    <w:rsid w:val="00155EDC"/>
    <w:rsid w:val="0015609F"/>
    <w:rsid w:val="001560F9"/>
    <w:rsid w:val="001568B0"/>
    <w:rsid w:val="001569C5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992"/>
    <w:rsid w:val="001651BC"/>
    <w:rsid w:val="00166A30"/>
    <w:rsid w:val="00166E6B"/>
    <w:rsid w:val="00167017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C82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3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538D"/>
    <w:rsid w:val="00186210"/>
    <w:rsid w:val="00186C25"/>
    <w:rsid w:val="00187BD8"/>
    <w:rsid w:val="00187C3A"/>
    <w:rsid w:val="00187E53"/>
    <w:rsid w:val="001903E9"/>
    <w:rsid w:val="00190E20"/>
    <w:rsid w:val="001913EE"/>
    <w:rsid w:val="00191A2B"/>
    <w:rsid w:val="00192026"/>
    <w:rsid w:val="001929E5"/>
    <w:rsid w:val="00193702"/>
    <w:rsid w:val="0019371F"/>
    <w:rsid w:val="00193C73"/>
    <w:rsid w:val="00194002"/>
    <w:rsid w:val="00194887"/>
    <w:rsid w:val="00194A58"/>
    <w:rsid w:val="0019513D"/>
    <w:rsid w:val="00195CA2"/>
    <w:rsid w:val="00196277"/>
    <w:rsid w:val="001962D1"/>
    <w:rsid w:val="00197259"/>
    <w:rsid w:val="0019737D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274"/>
    <w:rsid w:val="001B08ED"/>
    <w:rsid w:val="001B09C1"/>
    <w:rsid w:val="001B140D"/>
    <w:rsid w:val="001B2679"/>
    <w:rsid w:val="001B36B4"/>
    <w:rsid w:val="001B3806"/>
    <w:rsid w:val="001B3B1B"/>
    <w:rsid w:val="001B500F"/>
    <w:rsid w:val="001B5520"/>
    <w:rsid w:val="001B5871"/>
    <w:rsid w:val="001B59B6"/>
    <w:rsid w:val="001B59BA"/>
    <w:rsid w:val="001B5EDA"/>
    <w:rsid w:val="001B6575"/>
    <w:rsid w:val="001B745B"/>
    <w:rsid w:val="001B787D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02C"/>
    <w:rsid w:val="001C3261"/>
    <w:rsid w:val="001C414C"/>
    <w:rsid w:val="001C4855"/>
    <w:rsid w:val="001C4BBD"/>
    <w:rsid w:val="001C5448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F7C"/>
    <w:rsid w:val="001D16B2"/>
    <w:rsid w:val="001D1DE4"/>
    <w:rsid w:val="001D2036"/>
    <w:rsid w:val="001D262A"/>
    <w:rsid w:val="001D26E6"/>
    <w:rsid w:val="001D2F35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D7B32"/>
    <w:rsid w:val="001D7FC3"/>
    <w:rsid w:val="001E02AA"/>
    <w:rsid w:val="001E046F"/>
    <w:rsid w:val="001E10D3"/>
    <w:rsid w:val="001E11D7"/>
    <w:rsid w:val="001E1843"/>
    <w:rsid w:val="001E1A58"/>
    <w:rsid w:val="001E21E8"/>
    <w:rsid w:val="001E2232"/>
    <w:rsid w:val="001E235C"/>
    <w:rsid w:val="001E25FC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0F6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6CC"/>
    <w:rsid w:val="00203AE7"/>
    <w:rsid w:val="00203DD3"/>
    <w:rsid w:val="0020425F"/>
    <w:rsid w:val="0020482A"/>
    <w:rsid w:val="00205250"/>
    <w:rsid w:val="00205819"/>
    <w:rsid w:val="00205926"/>
    <w:rsid w:val="00205935"/>
    <w:rsid w:val="00205C02"/>
    <w:rsid w:val="00205F6D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CF"/>
    <w:rsid w:val="00211D57"/>
    <w:rsid w:val="002129A8"/>
    <w:rsid w:val="00213123"/>
    <w:rsid w:val="0021330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4E62"/>
    <w:rsid w:val="00215186"/>
    <w:rsid w:val="00215A1D"/>
    <w:rsid w:val="00216143"/>
    <w:rsid w:val="00216A2E"/>
    <w:rsid w:val="00217230"/>
    <w:rsid w:val="0021724A"/>
    <w:rsid w:val="0021734B"/>
    <w:rsid w:val="00217374"/>
    <w:rsid w:val="00217388"/>
    <w:rsid w:val="002176CF"/>
    <w:rsid w:val="00217A03"/>
    <w:rsid w:val="002204DF"/>
    <w:rsid w:val="00221334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FF3"/>
    <w:rsid w:val="0022504D"/>
    <w:rsid w:val="00225253"/>
    <w:rsid w:val="002252F2"/>
    <w:rsid w:val="00225347"/>
    <w:rsid w:val="00225573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3EE9"/>
    <w:rsid w:val="0023413F"/>
    <w:rsid w:val="00235367"/>
    <w:rsid w:val="00235706"/>
    <w:rsid w:val="00235DB8"/>
    <w:rsid w:val="00235E9F"/>
    <w:rsid w:val="00235F30"/>
    <w:rsid w:val="00236354"/>
    <w:rsid w:val="00236398"/>
    <w:rsid w:val="0023642E"/>
    <w:rsid w:val="002365F4"/>
    <w:rsid w:val="00236873"/>
    <w:rsid w:val="00236F52"/>
    <w:rsid w:val="0023717B"/>
    <w:rsid w:val="002372E4"/>
    <w:rsid w:val="00237808"/>
    <w:rsid w:val="00240369"/>
    <w:rsid w:val="002408A7"/>
    <w:rsid w:val="00240BF1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831"/>
    <w:rsid w:val="00246596"/>
    <w:rsid w:val="002467B1"/>
    <w:rsid w:val="00246D3F"/>
    <w:rsid w:val="00247314"/>
    <w:rsid w:val="002475C7"/>
    <w:rsid w:val="00247698"/>
    <w:rsid w:val="002478AB"/>
    <w:rsid w:val="00247CAE"/>
    <w:rsid w:val="00247DA4"/>
    <w:rsid w:val="002504C8"/>
    <w:rsid w:val="002505E5"/>
    <w:rsid w:val="0025077D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65EE"/>
    <w:rsid w:val="00256805"/>
    <w:rsid w:val="00256A79"/>
    <w:rsid w:val="00256CCE"/>
    <w:rsid w:val="00256D60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295A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60E"/>
    <w:rsid w:val="00272BCC"/>
    <w:rsid w:val="002733EF"/>
    <w:rsid w:val="0027383F"/>
    <w:rsid w:val="00273CEA"/>
    <w:rsid w:val="00274892"/>
    <w:rsid w:val="00274D6C"/>
    <w:rsid w:val="00274D9C"/>
    <w:rsid w:val="00275507"/>
    <w:rsid w:val="00275560"/>
    <w:rsid w:val="002755EB"/>
    <w:rsid w:val="00275A1F"/>
    <w:rsid w:val="00276312"/>
    <w:rsid w:val="00276468"/>
    <w:rsid w:val="00276C4B"/>
    <w:rsid w:val="00276DB8"/>
    <w:rsid w:val="00276DD8"/>
    <w:rsid w:val="002772A8"/>
    <w:rsid w:val="00277371"/>
    <w:rsid w:val="002773C6"/>
    <w:rsid w:val="002774D4"/>
    <w:rsid w:val="0027781C"/>
    <w:rsid w:val="00277A7A"/>
    <w:rsid w:val="00277F56"/>
    <w:rsid w:val="002801CE"/>
    <w:rsid w:val="00280830"/>
    <w:rsid w:val="00281303"/>
    <w:rsid w:val="00282F1A"/>
    <w:rsid w:val="0028312B"/>
    <w:rsid w:val="002831FF"/>
    <w:rsid w:val="002857EB"/>
    <w:rsid w:val="00285B49"/>
    <w:rsid w:val="0028650A"/>
    <w:rsid w:val="00286903"/>
    <w:rsid w:val="00286B3D"/>
    <w:rsid w:val="00286BE5"/>
    <w:rsid w:val="00286E3F"/>
    <w:rsid w:val="0028706D"/>
    <w:rsid w:val="00287A05"/>
    <w:rsid w:val="00290214"/>
    <w:rsid w:val="002906A4"/>
    <w:rsid w:val="0029204C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0CF"/>
    <w:rsid w:val="002B0113"/>
    <w:rsid w:val="002B02B0"/>
    <w:rsid w:val="002B0387"/>
    <w:rsid w:val="002B076C"/>
    <w:rsid w:val="002B1156"/>
    <w:rsid w:val="002B117B"/>
    <w:rsid w:val="002B14B8"/>
    <w:rsid w:val="002B1FFC"/>
    <w:rsid w:val="002B2252"/>
    <w:rsid w:val="002B263D"/>
    <w:rsid w:val="002B2B25"/>
    <w:rsid w:val="002B3336"/>
    <w:rsid w:val="002B384E"/>
    <w:rsid w:val="002B3BB4"/>
    <w:rsid w:val="002B3CD6"/>
    <w:rsid w:val="002B3D5A"/>
    <w:rsid w:val="002B42CB"/>
    <w:rsid w:val="002B43FC"/>
    <w:rsid w:val="002B4630"/>
    <w:rsid w:val="002B4B72"/>
    <w:rsid w:val="002B511F"/>
    <w:rsid w:val="002B57FF"/>
    <w:rsid w:val="002B59D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610"/>
    <w:rsid w:val="002C18C0"/>
    <w:rsid w:val="002C1B6C"/>
    <w:rsid w:val="002C266A"/>
    <w:rsid w:val="002C2A26"/>
    <w:rsid w:val="002C2FA3"/>
    <w:rsid w:val="002C30E4"/>
    <w:rsid w:val="002C365B"/>
    <w:rsid w:val="002C5170"/>
    <w:rsid w:val="002C5AA1"/>
    <w:rsid w:val="002C5DA9"/>
    <w:rsid w:val="002C607A"/>
    <w:rsid w:val="002C617B"/>
    <w:rsid w:val="002C66CC"/>
    <w:rsid w:val="002C68AF"/>
    <w:rsid w:val="002C69F7"/>
    <w:rsid w:val="002C6C46"/>
    <w:rsid w:val="002C6E0F"/>
    <w:rsid w:val="002D0105"/>
    <w:rsid w:val="002D0971"/>
    <w:rsid w:val="002D121D"/>
    <w:rsid w:val="002D1CF1"/>
    <w:rsid w:val="002D1E20"/>
    <w:rsid w:val="002D2454"/>
    <w:rsid w:val="002D2E18"/>
    <w:rsid w:val="002D3141"/>
    <w:rsid w:val="002D365E"/>
    <w:rsid w:val="002D38BC"/>
    <w:rsid w:val="002D3B1D"/>
    <w:rsid w:val="002D4328"/>
    <w:rsid w:val="002D43AC"/>
    <w:rsid w:val="002D4773"/>
    <w:rsid w:val="002D573C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85C"/>
    <w:rsid w:val="002E491B"/>
    <w:rsid w:val="002E4DE3"/>
    <w:rsid w:val="002E51CE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9A8"/>
    <w:rsid w:val="002F0A21"/>
    <w:rsid w:val="002F12ED"/>
    <w:rsid w:val="002F1D70"/>
    <w:rsid w:val="002F2093"/>
    <w:rsid w:val="002F260A"/>
    <w:rsid w:val="002F2613"/>
    <w:rsid w:val="002F398E"/>
    <w:rsid w:val="002F4D6B"/>
    <w:rsid w:val="002F4E88"/>
    <w:rsid w:val="002F5162"/>
    <w:rsid w:val="002F519C"/>
    <w:rsid w:val="002F5C7B"/>
    <w:rsid w:val="002F60F3"/>
    <w:rsid w:val="002F63A9"/>
    <w:rsid w:val="002F653F"/>
    <w:rsid w:val="002F6663"/>
    <w:rsid w:val="002F692B"/>
    <w:rsid w:val="002F6EE8"/>
    <w:rsid w:val="002F757F"/>
    <w:rsid w:val="002F7884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5E0"/>
    <w:rsid w:val="00303AB6"/>
    <w:rsid w:val="00303E1F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547"/>
    <w:rsid w:val="003117DB"/>
    <w:rsid w:val="003119E6"/>
    <w:rsid w:val="00312405"/>
    <w:rsid w:val="0031267B"/>
    <w:rsid w:val="00312738"/>
    <w:rsid w:val="00312908"/>
    <w:rsid w:val="00312BC1"/>
    <w:rsid w:val="00312F51"/>
    <w:rsid w:val="00313961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1E3B"/>
    <w:rsid w:val="0032252F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A46"/>
    <w:rsid w:val="00330FEA"/>
    <w:rsid w:val="00331241"/>
    <w:rsid w:val="00331330"/>
    <w:rsid w:val="00331559"/>
    <w:rsid w:val="0033333F"/>
    <w:rsid w:val="003337F0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75A"/>
    <w:rsid w:val="003369BA"/>
    <w:rsid w:val="00336E03"/>
    <w:rsid w:val="0034043E"/>
    <w:rsid w:val="00341238"/>
    <w:rsid w:val="003413CA"/>
    <w:rsid w:val="0034157F"/>
    <w:rsid w:val="003415CE"/>
    <w:rsid w:val="00341D09"/>
    <w:rsid w:val="00342553"/>
    <w:rsid w:val="00342746"/>
    <w:rsid w:val="003428D3"/>
    <w:rsid w:val="00342A0D"/>
    <w:rsid w:val="00343656"/>
    <w:rsid w:val="003438F1"/>
    <w:rsid w:val="00343AD7"/>
    <w:rsid w:val="00344261"/>
    <w:rsid w:val="003442E9"/>
    <w:rsid w:val="00344344"/>
    <w:rsid w:val="00345333"/>
    <w:rsid w:val="003460DD"/>
    <w:rsid w:val="00346886"/>
    <w:rsid w:val="00346A41"/>
    <w:rsid w:val="00346AF2"/>
    <w:rsid w:val="003472FD"/>
    <w:rsid w:val="00347F1F"/>
    <w:rsid w:val="0035034F"/>
    <w:rsid w:val="003504B9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21E"/>
    <w:rsid w:val="003574B8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B9A"/>
    <w:rsid w:val="00365545"/>
    <w:rsid w:val="003662DE"/>
    <w:rsid w:val="00366364"/>
    <w:rsid w:val="003663ED"/>
    <w:rsid w:val="003664BA"/>
    <w:rsid w:val="003664DF"/>
    <w:rsid w:val="003670CB"/>
    <w:rsid w:val="003670FC"/>
    <w:rsid w:val="0036726C"/>
    <w:rsid w:val="003679C3"/>
    <w:rsid w:val="00367EE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5B0"/>
    <w:rsid w:val="0037712C"/>
    <w:rsid w:val="00377677"/>
    <w:rsid w:val="00377B34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338C"/>
    <w:rsid w:val="0038350B"/>
    <w:rsid w:val="00383838"/>
    <w:rsid w:val="00383E1A"/>
    <w:rsid w:val="003848AB"/>
    <w:rsid w:val="00384910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87F75"/>
    <w:rsid w:val="003907FD"/>
    <w:rsid w:val="00390DC0"/>
    <w:rsid w:val="00390FBA"/>
    <w:rsid w:val="0039110E"/>
    <w:rsid w:val="00391296"/>
    <w:rsid w:val="0039154C"/>
    <w:rsid w:val="00392036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A99"/>
    <w:rsid w:val="00395D58"/>
    <w:rsid w:val="00396457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9D3"/>
    <w:rsid w:val="003A1BC0"/>
    <w:rsid w:val="003A2756"/>
    <w:rsid w:val="003A30A0"/>
    <w:rsid w:val="003A372E"/>
    <w:rsid w:val="003A39B1"/>
    <w:rsid w:val="003A42C6"/>
    <w:rsid w:val="003A46CC"/>
    <w:rsid w:val="003A4D0C"/>
    <w:rsid w:val="003A5076"/>
    <w:rsid w:val="003A5234"/>
    <w:rsid w:val="003A530D"/>
    <w:rsid w:val="003A54DE"/>
    <w:rsid w:val="003A570B"/>
    <w:rsid w:val="003A5DA4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E8"/>
    <w:rsid w:val="003B4A57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F50"/>
    <w:rsid w:val="003C01D4"/>
    <w:rsid w:val="003C0386"/>
    <w:rsid w:val="003C0B29"/>
    <w:rsid w:val="003C0CA1"/>
    <w:rsid w:val="003C0E62"/>
    <w:rsid w:val="003C0F30"/>
    <w:rsid w:val="003C12E5"/>
    <w:rsid w:val="003C1905"/>
    <w:rsid w:val="003C1A9C"/>
    <w:rsid w:val="003C22D8"/>
    <w:rsid w:val="003C23EF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D5A"/>
    <w:rsid w:val="003C5F99"/>
    <w:rsid w:val="003C6A3C"/>
    <w:rsid w:val="003C6BCE"/>
    <w:rsid w:val="003C73A9"/>
    <w:rsid w:val="003C7518"/>
    <w:rsid w:val="003C7AC8"/>
    <w:rsid w:val="003D02C1"/>
    <w:rsid w:val="003D04BD"/>
    <w:rsid w:val="003D0551"/>
    <w:rsid w:val="003D0C27"/>
    <w:rsid w:val="003D0EBA"/>
    <w:rsid w:val="003D1188"/>
    <w:rsid w:val="003D1C42"/>
    <w:rsid w:val="003D1E94"/>
    <w:rsid w:val="003D2CF7"/>
    <w:rsid w:val="003D2E69"/>
    <w:rsid w:val="003D3372"/>
    <w:rsid w:val="003D3847"/>
    <w:rsid w:val="003D3EC7"/>
    <w:rsid w:val="003D3F0E"/>
    <w:rsid w:val="003D45DB"/>
    <w:rsid w:val="003D46E4"/>
    <w:rsid w:val="003D520E"/>
    <w:rsid w:val="003D57BD"/>
    <w:rsid w:val="003D5AC4"/>
    <w:rsid w:val="003D622D"/>
    <w:rsid w:val="003D6F88"/>
    <w:rsid w:val="003D7C95"/>
    <w:rsid w:val="003E058D"/>
    <w:rsid w:val="003E05CE"/>
    <w:rsid w:val="003E064D"/>
    <w:rsid w:val="003E08FD"/>
    <w:rsid w:val="003E09C4"/>
    <w:rsid w:val="003E1CFE"/>
    <w:rsid w:val="003E1EF2"/>
    <w:rsid w:val="003E2844"/>
    <w:rsid w:val="003E3254"/>
    <w:rsid w:val="003E48D2"/>
    <w:rsid w:val="003E499F"/>
    <w:rsid w:val="003E49DE"/>
    <w:rsid w:val="003E4E9B"/>
    <w:rsid w:val="003E624D"/>
    <w:rsid w:val="003E62FB"/>
    <w:rsid w:val="003E71E5"/>
    <w:rsid w:val="003E7A42"/>
    <w:rsid w:val="003E7AB5"/>
    <w:rsid w:val="003E7D74"/>
    <w:rsid w:val="003F048E"/>
    <w:rsid w:val="003F0EA1"/>
    <w:rsid w:val="003F145E"/>
    <w:rsid w:val="003F195C"/>
    <w:rsid w:val="003F216B"/>
    <w:rsid w:val="003F22CC"/>
    <w:rsid w:val="003F23AF"/>
    <w:rsid w:val="003F2431"/>
    <w:rsid w:val="003F26DD"/>
    <w:rsid w:val="003F2EEC"/>
    <w:rsid w:val="003F403B"/>
    <w:rsid w:val="003F41DC"/>
    <w:rsid w:val="003F43D3"/>
    <w:rsid w:val="003F4DCA"/>
    <w:rsid w:val="003F5FE2"/>
    <w:rsid w:val="003F643C"/>
    <w:rsid w:val="003F643D"/>
    <w:rsid w:val="003F6636"/>
    <w:rsid w:val="003F71C4"/>
    <w:rsid w:val="003F73E7"/>
    <w:rsid w:val="00400121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08C"/>
    <w:rsid w:val="0041616F"/>
    <w:rsid w:val="004167F1"/>
    <w:rsid w:val="00416819"/>
    <w:rsid w:val="00416DBD"/>
    <w:rsid w:val="004171BB"/>
    <w:rsid w:val="004173CA"/>
    <w:rsid w:val="00417FBA"/>
    <w:rsid w:val="0042027B"/>
    <w:rsid w:val="00420406"/>
    <w:rsid w:val="0042193F"/>
    <w:rsid w:val="004219F8"/>
    <w:rsid w:val="00421A1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9"/>
    <w:rsid w:val="00432352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C96"/>
    <w:rsid w:val="00441D02"/>
    <w:rsid w:val="00441E5E"/>
    <w:rsid w:val="00442507"/>
    <w:rsid w:val="004432F0"/>
    <w:rsid w:val="004433A2"/>
    <w:rsid w:val="004434F4"/>
    <w:rsid w:val="0044364E"/>
    <w:rsid w:val="0044439A"/>
    <w:rsid w:val="004445C7"/>
    <w:rsid w:val="00444752"/>
    <w:rsid w:val="00444C2E"/>
    <w:rsid w:val="00444E24"/>
    <w:rsid w:val="00444E62"/>
    <w:rsid w:val="0044508B"/>
    <w:rsid w:val="0044576B"/>
    <w:rsid w:val="004459D0"/>
    <w:rsid w:val="00445B2A"/>
    <w:rsid w:val="00445DC9"/>
    <w:rsid w:val="00446043"/>
    <w:rsid w:val="0044673B"/>
    <w:rsid w:val="00446C1D"/>
    <w:rsid w:val="00446C90"/>
    <w:rsid w:val="0044710E"/>
    <w:rsid w:val="00447745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71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813"/>
    <w:rsid w:val="0047394C"/>
    <w:rsid w:val="00473B2C"/>
    <w:rsid w:val="00474415"/>
    <w:rsid w:val="00474632"/>
    <w:rsid w:val="004748C4"/>
    <w:rsid w:val="00474D1B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0ADC"/>
    <w:rsid w:val="00481515"/>
    <w:rsid w:val="00481715"/>
    <w:rsid w:val="004832D1"/>
    <w:rsid w:val="00483E80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1DED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A0089"/>
    <w:rsid w:val="004A04B1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8C0"/>
    <w:rsid w:val="004A6AB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4AA3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E4E"/>
    <w:rsid w:val="004B725D"/>
    <w:rsid w:val="004B7B41"/>
    <w:rsid w:val="004B7CAF"/>
    <w:rsid w:val="004B7E2C"/>
    <w:rsid w:val="004C05A7"/>
    <w:rsid w:val="004C08BA"/>
    <w:rsid w:val="004C0EF4"/>
    <w:rsid w:val="004C145B"/>
    <w:rsid w:val="004C1909"/>
    <w:rsid w:val="004C20C3"/>
    <w:rsid w:val="004C25CC"/>
    <w:rsid w:val="004C2D72"/>
    <w:rsid w:val="004C36CF"/>
    <w:rsid w:val="004C47BF"/>
    <w:rsid w:val="004C5373"/>
    <w:rsid w:val="004C5470"/>
    <w:rsid w:val="004C5580"/>
    <w:rsid w:val="004C574C"/>
    <w:rsid w:val="004C5A31"/>
    <w:rsid w:val="004C5CD8"/>
    <w:rsid w:val="004C5FCF"/>
    <w:rsid w:val="004C625B"/>
    <w:rsid w:val="004C63D5"/>
    <w:rsid w:val="004C689D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1EDF"/>
    <w:rsid w:val="004D2180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685B"/>
    <w:rsid w:val="004D7AA7"/>
    <w:rsid w:val="004D7D1A"/>
    <w:rsid w:val="004D7DC3"/>
    <w:rsid w:val="004E0336"/>
    <w:rsid w:val="004E07E9"/>
    <w:rsid w:val="004E0EA4"/>
    <w:rsid w:val="004E105E"/>
    <w:rsid w:val="004E140D"/>
    <w:rsid w:val="004E14E1"/>
    <w:rsid w:val="004E1D71"/>
    <w:rsid w:val="004E235D"/>
    <w:rsid w:val="004E258F"/>
    <w:rsid w:val="004E2F6C"/>
    <w:rsid w:val="004E3817"/>
    <w:rsid w:val="004E4065"/>
    <w:rsid w:val="004E4435"/>
    <w:rsid w:val="004E47B8"/>
    <w:rsid w:val="004E4B1E"/>
    <w:rsid w:val="004E4C99"/>
    <w:rsid w:val="004E4F9E"/>
    <w:rsid w:val="004E51BF"/>
    <w:rsid w:val="004E51FC"/>
    <w:rsid w:val="004E59A2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D33"/>
    <w:rsid w:val="004F2077"/>
    <w:rsid w:val="004F208F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6081"/>
    <w:rsid w:val="004F65F5"/>
    <w:rsid w:val="004F67ED"/>
    <w:rsid w:val="004F6823"/>
    <w:rsid w:val="004F6A38"/>
    <w:rsid w:val="004F721E"/>
    <w:rsid w:val="004F7FE5"/>
    <w:rsid w:val="0050017C"/>
    <w:rsid w:val="00500C8D"/>
    <w:rsid w:val="0050103D"/>
    <w:rsid w:val="00501083"/>
    <w:rsid w:val="005010E8"/>
    <w:rsid w:val="00501738"/>
    <w:rsid w:val="005017E2"/>
    <w:rsid w:val="00501D89"/>
    <w:rsid w:val="0050213E"/>
    <w:rsid w:val="00502294"/>
    <w:rsid w:val="00502422"/>
    <w:rsid w:val="005025E0"/>
    <w:rsid w:val="005026EC"/>
    <w:rsid w:val="00502BC6"/>
    <w:rsid w:val="0050364D"/>
    <w:rsid w:val="00503AAD"/>
    <w:rsid w:val="00503F0E"/>
    <w:rsid w:val="00504772"/>
    <w:rsid w:val="00504AB7"/>
    <w:rsid w:val="00504B8E"/>
    <w:rsid w:val="005050F0"/>
    <w:rsid w:val="00505527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3D8"/>
    <w:rsid w:val="0051053F"/>
    <w:rsid w:val="0051097C"/>
    <w:rsid w:val="00511140"/>
    <w:rsid w:val="0051132F"/>
    <w:rsid w:val="0051147A"/>
    <w:rsid w:val="005136AF"/>
    <w:rsid w:val="00513D10"/>
    <w:rsid w:val="0051601C"/>
    <w:rsid w:val="005164E5"/>
    <w:rsid w:val="00516634"/>
    <w:rsid w:val="005166D3"/>
    <w:rsid w:val="005175F9"/>
    <w:rsid w:val="00517983"/>
    <w:rsid w:val="00517B1C"/>
    <w:rsid w:val="00517B3F"/>
    <w:rsid w:val="00517F98"/>
    <w:rsid w:val="0052074E"/>
    <w:rsid w:val="0052134B"/>
    <w:rsid w:val="0052236D"/>
    <w:rsid w:val="00522411"/>
    <w:rsid w:val="00522537"/>
    <w:rsid w:val="0052298D"/>
    <w:rsid w:val="00522A7B"/>
    <w:rsid w:val="00522E2D"/>
    <w:rsid w:val="00523907"/>
    <w:rsid w:val="00524C83"/>
    <w:rsid w:val="00525CEB"/>
    <w:rsid w:val="00525E21"/>
    <w:rsid w:val="00526354"/>
    <w:rsid w:val="0052659A"/>
    <w:rsid w:val="00526C05"/>
    <w:rsid w:val="00526FD3"/>
    <w:rsid w:val="0052767E"/>
    <w:rsid w:val="00527D26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4FA"/>
    <w:rsid w:val="00535005"/>
    <w:rsid w:val="0053506F"/>
    <w:rsid w:val="005362A6"/>
    <w:rsid w:val="0053658B"/>
    <w:rsid w:val="00536595"/>
    <w:rsid w:val="00536E04"/>
    <w:rsid w:val="00537C22"/>
    <w:rsid w:val="00537DA5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9B0"/>
    <w:rsid w:val="00543F14"/>
    <w:rsid w:val="0054408E"/>
    <w:rsid w:val="005449EA"/>
    <w:rsid w:val="005453A8"/>
    <w:rsid w:val="00545538"/>
    <w:rsid w:val="005459D8"/>
    <w:rsid w:val="00545B85"/>
    <w:rsid w:val="00545FAC"/>
    <w:rsid w:val="0054606B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9"/>
    <w:rsid w:val="00547F3B"/>
    <w:rsid w:val="00550530"/>
    <w:rsid w:val="0055085B"/>
    <w:rsid w:val="0055099B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633E"/>
    <w:rsid w:val="00556799"/>
    <w:rsid w:val="00556DCD"/>
    <w:rsid w:val="00557A0A"/>
    <w:rsid w:val="00557A9A"/>
    <w:rsid w:val="00557EDA"/>
    <w:rsid w:val="00560438"/>
    <w:rsid w:val="00560A33"/>
    <w:rsid w:val="00560DB8"/>
    <w:rsid w:val="00561D63"/>
    <w:rsid w:val="0056208F"/>
    <w:rsid w:val="00562502"/>
    <w:rsid w:val="0056261C"/>
    <w:rsid w:val="0056287E"/>
    <w:rsid w:val="00562BC1"/>
    <w:rsid w:val="0056547C"/>
    <w:rsid w:val="005656F0"/>
    <w:rsid w:val="00565C21"/>
    <w:rsid w:val="00566658"/>
    <w:rsid w:val="00567784"/>
    <w:rsid w:val="00567E90"/>
    <w:rsid w:val="00570255"/>
    <w:rsid w:val="00570402"/>
    <w:rsid w:val="005710B8"/>
    <w:rsid w:val="00571BE4"/>
    <w:rsid w:val="00571D7C"/>
    <w:rsid w:val="0057258E"/>
    <w:rsid w:val="005728B1"/>
    <w:rsid w:val="00572EA1"/>
    <w:rsid w:val="00573042"/>
    <w:rsid w:val="00573491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AA"/>
    <w:rsid w:val="00577E15"/>
    <w:rsid w:val="00580B7E"/>
    <w:rsid w:val="005818F3"/>
    <w:rsid w:val="00581BF0"/>
    <w:rsid w:val="00582F27"/>
    <w:rsid w:val="00583102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6153"/>
    <w:rsid w:val="00586260"/>
    <w:rsid w:val="005866A7"/>
    <w:rsid w:val="00590133"/>
    <w:rsid w:val="00590315"/>
    <w:rsid w:val="005908BB"/>
    <w:rsid w:val="0059098A"/>
    <w:rsid w:val="005919EE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CCD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6D7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711"/>
    <w:rsid w:val="005B2EBF"/>
    <w:rsid w:val="005B2EEA"/>
    <w:rsid w:val="005B354C"/>
    <w:rsid w:val="005B428F"/>
    <w:rsid w:val="005B4A40"/>
    <w:rsid w:val="005B4A4B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24E"/>
    <w:rsid w:val="005C2622"/>
    <w:rsid w:val="005C267F"/>
    <w:rsid w:val="005C28D7"/>
    <w:rsid w:val="005C2CE2"/>
    <w:rsid w:val="005C3679"/>
    <w:rsid w:val="005C3978"/>
    <w:rsid w:val="005C3A39"/>
    <w:rsid w:val="005C46B2"/>
    <w:rsid w:val="005C5255"/>
    <w:rsid w:val="005C547E"/>
    <w:rsid w:val="005C5D44"/>
    <w:rsid w:val="005C5D68"/>
    <w:rsid w:val="005C5E75"/>
    <w:rsid w:val="005C6982"/>
    <w:rsid w:val="005C69C1"/>
    <w:rsid w:val="005C74AD"/>
    <w:rsid w:val="005C7684"/>
    <w:rsid w:val="005C7AC8"/>
    <w:rsid w:val="005D006D"/>
    <w:rsid w:val="005D00A3"/>
    <w:rsid w:val="005D010C"/>
    <w:rsid w:val="005D0558"/>
    <w:rsid w:val="005D05CF"/>
    <w:rsid w:val="005D1AAD"/>
    <w:rsid w:val="005D1CF8"/>
    <w:rsid w:val="005D1F0F"/>
    <w:rsid w:val="005D1FFA"/>
    <w:rsid w:val="005D226D"/>
    <w:rsid w:val="005D2651"/>
    <w:rsid w:val="005D2A6F"/>
    <w:rsid w:val="005D2EAB"/>
    <w:rsid w:val="005D337E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9E4"/>
    <w:rsid w:val="005D6338"/>
    <w:rsid w:val="005D6339"/>
    <w:rsid w:val="005D67B8"/>
    <w:rsid w:val="005D69A8"/>
    <w:rsid w:val="005D6AD3"/>
    <w:rsid w:val="005D6BB2"/>
    <w:rsid w:val="005D7C73"/>
    <w:rsid w:val="005D7CB5"/>
    <w:rsid w:val="005E07A2"/>
    <w:rsid w:val="005E164C"/>
    <w:rsid w:val="005E1724"/>
    <w:rsid w:val="005E1897"/>
    <w:rsid w:val="005E1AEE"/>
    <w:rsid w:val="005E1B4D"/>
    <w:rsid w:val="005E26B2"/>
    <w:rsid w:val="005E35DD"/>
    <w:rsid w:val="005E4078"/>
    <w:rsid w:val="005E41E6"/>
    <w:rsid w:val="005E41F4"/>
    <w:rsid w:val="005E45E9"/>
    <w:rsid w:val="005E5061"/>
    <w:rsid w:val="005E5242"/>
    <w:rsid w:val="005E52D1"/>
    <w:rsid w:val="005E5BBF"/>
    <w:rsid w:val="005E5D41"/>
    <w:rsid w:val="005E5FA5"/>
    <w:rsid w:val="005E6157"/>
    <w:rsid w:val="005E6F3C"/>
    <w:rsid w:val="005E74E3"/>
    <w:rsid w:val="005E7627"/>
    <w:rsid w:val="005E7A12"/>
    <w:rsid w:val="005E7D02"/>
    <w:rsid w:val="005F0604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F35"/>
    <w:rsid w:val="005F7FE9"/>
    <w:rsid w:val="00600064"/>
    <w:rsid w:val="0060138E"/>
    <w:rsid w:val="00601BE8"/>
    <w:rsid w:val="006022BF"/>
    <w:rsid w:val="006030CF"/>
    <w:rsid w:val="00603336"/>
    <w:rsid w:val="0060347E"/>
    <w:rsid w:val="006037A1"/>
    <w:rsid w:val="00603836"/>
    <w:rsid w:val="00603F74"/>
    <w:rsid w:val="00604AD6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657"/>
    <w:rsid w:val="006137BF"/>
    <w:rsid w:val="00613AE0"/>
    <w:rsid w:val="00613B91"/>
    <w:rsid w:val="00613FA1"/>
    <w:rsid w:val="00614085"/>
    <w:rsid w:val="006143C4"/>
    <w:rsid w:val="0061498D"/>
    <w:rsid w:val="00614C47"/>
    <w:rsid w:val="00614D73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89"/>
    <w:rsid w:val="0062414A"/>
    <w:rsid w:val="0062481A"/>
    <w:rsid w:val="00624B03"/>
    <w:rsid w:val="00625875"/>
    <w:rsid w:val="00625A53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201"/>
    <w:rsid w:val="00632313"/>
    <w:rsid w:val="00632772"/>
    <w:rsid w:val="006327DF"/>
    <w:rsid w:val="00632A4C"/>
    <w:rsid w:val="00632D31"/>
    <w:rsid w:val="006334D1"/>
    <w:rsid w:val="00633BB0"/>
    <w:rsid w:val="00633F9E"/>
    <w:rsid w:val="00634036"/>
    <w:rsid w:val="00634D79"/>
    <w:rsid w:val="0063501E"/>
    <w:rsid w:val="006350CD"/>
    <w:rsid w:val="0063541B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08DA"/>
    <w:rsid w:val="00641667"/>
    <w:rsid w:val="00641B30"/>
    <w:rsid w:val="00641CD7"/>
    <w:rsid w:val="00642C50"/>
    <w:rsid w:val="00642EB8"/>
    <w:rsid w:val="00643121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FE7"/>
    <w:rsid w:val="006461D7"/>
    <w:rsid w:val="0064672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2C56"/>
    <w:rsid w:val="00663014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625"/>
    <w:rsid w:val="00666A66"/>
    <w:rsid w:val="006673FA"/>
    <w:rsid w:val="00667656"/>
    <w:rsid w:val="00667A27"/>
    <w:rsid w:val="00670415"/>
    <w:rsid w:val="00670C87"/>
    <w:rsid w:val="00670FA5"/>
    <w:rsid w:val="006711D0"/>
    <w:rsid w:val="006714C3"/>
    <w:rsid w:val="00671B7C"/>
    <w:rsid w:val="00671BDC"/>
    <w:rsid w:val="00672E0E"/>
    <w:rsid w:val="00672FFD"/>
    <w:rsid w:val="00673488"/>
    <w:rsid w:val="0067398C"/>
    <w:rsid w:val="00673A18"/>
    <w:rsid w:val="00673C84"/>
    <w:rsid w:val="006742CD"/>
    <w:rsid w:val="00674372"/>
    <w:rsid w:val="00674443"/>
    <w:rsid w:val="006745D8"/>
    <w:rsid w:val="00674F10"/>
    <w:rsid w:val="006752EA"/>
    <w:rsid w:val="00675DAB"/>
    <w:rsid w:val="00677004"/>
    <w:rsid w:val="00677273"/>
    <w:rsid w:val="006803D7"/>
    <w:rsid w:val="00680BB4"/>
    <w:rsid w:val="0068138A"/>
    <w:rsid w:val="0068144C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91D"/>
    <w:rsid w:val="00684AAC"/>
    <w:rsid w:val="00684C5F"/>
    <w:rsid w:val="00685527"/>
    <w:rsid w:val="006860B2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C9F"/>
    <w:rsid w:val="00690406"/>
    <w:rsid w:val="0069108B"/>
    <w:rsid w:val="006911B2"/>
    <w:rsid w:val="0069134F"/>
    <w:rsid w:val="00691477"/>
    <w:rsid w:val="006914E6"/>
    <w:rsid w:val="00691AE8"/>
    <w:rsid w:val="006928F2"/>
    <w:rsid w:val="00692F26"/>
    <w:rsid w:val="00693151"/>
    <w:rsid w:val="006933F6"/>
    <w:rsid w:val="00693667"/>
    <w:rsid w:val="00693A25"/>
    <w:rsid w:val="00693CCF"/>
    <w:rsid w:val="00693E48"/>
    <w:rsid w:val="00694865"/>
    <w:rsid w:val="006952B3"/>
    <w:rsid w:val="0069571D"/>
    <w:rsid w:val="00695A38"/>
    <w:rsid w:val="0069609F"/>
    <w:rsid w:val="006970CF"/>
    <w:rsid w:val="00697165"/>
    <w:rsid w:val="006973FE"/>
    <w:rsid w:val="00697B8D"/>
    <w:rsid w:val="00697CC1"/>
    <w:rsid w:val="006A0152"/>
    <w:rsid w:val="006A022D"/>
    <w:rsid w:val="006A0A28"/>
    <w:rsid w:val="006A117C"/>
    <w:rsid w:val="006A1549"/>
    <w:rsid w:val="006A1958"/>
    <w:rsid w:val="006A1B7D"/>
    <w:rsid w:val="006A1E82"/>
    <w:rsid w:val="006A1E96"/>
    <w:rsid w:val="006A1F34"/>
    <w:rsid w:val="006A236F"/>
    <w:rsid w:val="006A2969"/>
    <w:rsid w:val="006A2A94"/>
    <w:rsid w:val="006A2E45"/>
    <w:rsid w:val="006A2E48"/>
    <w:rsid w:val="006A3184"/>
    <w:rsid w:val="006A3214"/>
    <w:rsid w:val="006A35E2"/>
    <w:rsid w:val="006A37BB"/>
    <w:rsid w:val="006A38F7"/>
    <w:rsid w:val="006A40EA"/>
    <w:rsid w:val="006A4461"/>
    <w:rsid w:val="006A47D3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F0D"/>
    <w:rsid w:val="006B4522"/>
    <w:rsid w:val="006B47B3"/>
    <w:rsid w:val="006B4D33"/>
    <w:rsid w:val="006B51FA"/>
    <w:rsid w:val="006B58BA"/>
    <w:rsid w:val="006B76F0"/>
    <w:rsid w:val="006B7FA1"/>
    <w:rsid w:val="006C0C71"/>
    <w:rsid w:val="006C2AB5"/>
    <w:rsid w:val="006C41B0"/>
    <w:rsid w:val="006C440F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517"/>
    <w:rsid w:val="006D05B4"/>
    <w:rsid w:val="006D0630"/>
    <w:rsid w:val="006D0E78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33B"/>
    <w:rsid w:val="006E251D"/>
    <w:rsid w:val="006E3661"/>
    <w:rsid w:val="006E433D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D30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E3F"/>
    <w:rsid w:val="006F44DE"/>
    <w:rsid w:val="006F5212"/>
    <w:rsid w:val="006F5872"/>
    <w:rsid w:val="006F5A4D"/>
    <w:rsid w:val="006F5D98"/>
    <w:rsid w:val="006F6578"/>
    <w:rsid w:val="006F68E0"/>
    <w:rsid w:val="006F72F9"/>
    <w:rsid w:val="006F7817"/>
    <w:rsid w:val="006F7BF8"/>
    <w:rsid w:val="006F7C6B"/>
    <w:rsid w:val="007007D3"/>
    <w:rsid w:val="00700831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07B3D"/>
    <w:rsid w:val="007107EC"/>
    <w:rsid w:val="007109E9"/>
    <w:rsid w:val="00710AF1"/>
    <w:rsid w:val="00711364"/>
    <w:rsid w:val="00711775"/>
    <w:rsid w:val="00711839"/>
    <w:rsid w:val="00711AB6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8A7"/>
    <w:rsid w:val="00722CEF"/>
    <w:rsid w:val="00723AD4"/>
    <w:rsid w:val="00723B8B"/>
    <w:rsid w:val="0072419C"/>
    <w:rsid w:val="00724931"/>
    <w:rsid w:val="00724982"/>
    <w:rsid w:val="007255AD"/>
    <w:rsid w:val="007258CD"/>
    <w:rsid w:val="007258E6"/>
    <w:rsid w:val="00725C37"/>
    <w:rsid w:val="00725D31"/>
    <w:rsid w:val="00726172"/>
    <w:rsid w:val="0072628A"/>
    <w:rsid w:val="007263D9"/>
    <w:rsid w:val="007268CF"/>
    <w:rsid w:val="00726A22"/>
    <w:rsid w:val="007275F7"/>
    <w:rsid w:val="00727ACD"/>
    <w:rsid w:val="00727B4C"/>
    <w:rsid w:val="007304F6"/>
    <w:rsid w:val="007306C2"/>
    <w:rsid w:val="00730771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659"/>
    <w:rsid w:val="00735892"/>
    <w:rsid w:val="00735AEA"/>
    <w:rsid w:val="00735B6B"/>
    <w:rsid w:val="0073704F"/>
    <w:rsid w:val="007374F6"/>
    <w:rsid w:val="00740285"/>
    <w:rsid w:val="007409F3"/>
    <w:rsid w:val="007416A9"/>
    <w:rsid w:val="00741A91"/>
    <w:rsid w:val="00741B0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91A"/>
    <w:rsid w:val="00750B25"/>
    <w:rsid w:val="00750D3E"/>
    <w:rsid w:val="00751050"/>
    <w:rsid w:val="00751414"/>
    <w:rsid w:val="007516E5"/>
    <w:rsid w:val="007521C1"/>
    <w:rsid w:val="00752924"/>
    <w:rsid w:val="00753641"/>
    <w:rsid w:val="007542E7"/>
    <w:rsid w:val="007546F4"/>
    <w:rsid w:val="0075512C"/>
    <w:rsid w:val="00755272"/>
    <w:rsid w:val="00755522"/>
    <w:rsid w:val="007558C5"/>
    <w:rsid w:val="00756861"/>
    <w:rsid w:val="00756F01"/>
    <w:rsid w:val="00757A50"/>
    <w:rsid w:val="00757AC0"/>
    <w:rsid w:val="00757C20"/>
    <w:rsid w:val="00757EA5"/>
    <w:rsid w:val="0076011A"/>
    <w:rsid w:val="00760697"/>
    <w:rsid w:val="0076080A"/>
    <w:rsid w:val="00760A64"/>
    <w:rsid w:val="00760C12"/>
    <w:rsid w:val="0076160E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4ED5"/>
    <w:rsid w:val="00766070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8F5"/>
    <w:rsid w:val="00774534"/>
    <w:rsid w:val="00774858"/>
    <w:rsid w:val="00775389"/>
    <w:rsid w:val="0077574B"/>
    <w:rsid w:val="00776091"/>
    <w:rsid w:val="00776B47"/>
    <w:rsid w:val="00777045"/>
    <w:rsid w:val="00777EF7"/>
    <w:rsid w:val="007819B1"/>
    <w:rsid w:val="007819BE"/>
    <w:rsid w:val="00781AF8"/>
    <w:rsid w:val="007823AB"/>
    <w:rsid w:val="0078248D"/>
    <w:rsid w:val="007825C1"/>
    <w:rsid w:val="00782B8F"/>
    <w:rsid w:val="00782BD4"/>
    <w:rsid w:val="00782C77"/>
    <w:rsid w:val="007832F7"/>
    <w:rsid w:val="00783307"/>
    <w:rsid w:val="00783A40"/>
    <w:rsid w:val="00783AE6"/>
    <w:rsid w:val="007841AA"/>
    <w:rsid w:val="007846F0"/>
    <w:rsid w:val="007848B9"/>
    <w:rsid w:val="007858A7"/>
    <w:rsid w:val="00785CFD"/>
    <w:rsid w:val="00785E64"/>
    <w:rsid w:val="00785E9C"/>
    <w:rsid w:val="00786ABF"/>
    <w:rsid w:val="007874CF"/>
    <w:rsid w:val="007876D8"/>
    <w:rsid w:val="00787C00"/>
    <w:rsid w:val="007910F3"/>
    <w:rsid w:val="00791310"/>
    <w:rsid w:val="007915FE"/>
    <w:rsid w:val="0079189A"/>
    <w:rsid w:val="007929BB"/>
    <w:rsid w:val="0079325A"/>
    <w:rsid w:val="00793431"/>
    <w:rsid w:val="00793C70"/>
    <w:rsid w:val="00793E10"/>
    <w:rsid w:val="00794A46"/>
    <w:rsid w:val="00794BFA"/>
    <w:rsid w:val="00795477"/>
    <w:rsid w:val="00795873"/>
    <w:rsid w:val="00795D00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1B9C"/>
    <w:rsid w:val="007A1F27"/>
    <w:rsid w:val="007A2818"/>
    <w:rsid w:val="007A2EB6"/>
    <w:rsid w:val="007A33C1"/>
    <w:rsid w:val="007A343E"/>
    <w:rsid w:val="007A34CD"/>
    <w:rsid w:val="007A3B07"/>
    <w:rsid w:val="007A4980"/>
    <w:rsid w:val="007A4FC3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1ADC"/>
    <w:rsid w:val="007B2528"/>
    <w:rsid w:val="007B2B29"/>
    <w:rsid w:val="007B331A"/>
    <w:rsid w:val="007B33E7"/>
    <w:rsid w:val="007B3F83"/>
    <w:rsid w:val="007B3F9A"/>
    <w:rsid w:val="007B599D"/>
    <w:rsid w:val="007B5D76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12E6"/>
    <w:rsid w:val="007C1A1C"/>
    <w:rsid w:val="007C2475"/>
    <w:rsid w:val="007C24AA"/>
    <w:rsid w:val="007C2690"/>
    <w:rsid w:val="007C2B24"/>
    <w:rsid w:val="007C2FFB"/>
    <w:rsid w:val="007C30EF"/>
    <w:rsid w:val="007C35FC"/>
    <w:rsid w:val="007C3C3A"/>
    <w:rsid w:val="007C43F3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063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28E"/>
    <w:rsid w:val="007E154F"/>
    <w:rsid w:val="007E1708"/>
    <w:rsid w:val="007E201C"/>
    <w:rsid w:val="007E2168"/>
    <w:rsid w:val="007E27DD"/>
    <w:rsid w:val="007E309B"/>
    <w:rsid w:val="007E37DA"/>
    <w:rsid w:val="007E3EC8"/>
    <w:rsid w:val="007E407D"/>
    <w:rsid w:val="007E40E4"/>
    <w:rsid w:val="007E5E3B"/>
    <w:rsid w:val="007E6325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965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A1A"/>
    <w:rsid w:val="00801C47"/>
    <w:rsid w:val="00802738"/>
    <w:rsid w:val="00802FE5"/>
    <w:rsid w:val="00803748"/>
    <w:rsid w:val="00803F80"/>
    <w:rsid w:val="00804C11"/>
    <w:rsid w:val="00805228"/>
    <w:rsid w:val="008054FC"/>
    <w:rsid w:val="00805565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317C"/>
    <w:rsid w:val="0081424A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13D5"/>
    <w:rsid w:val="00831C57"/>
    <w:rsid w:val="00832230"/>
    <w:rsid w:val="008324BF"/>
    <w:rsid w:val="00833010"/>
    <w:rsid w:val="00833356"/>
    <w:rsid w:val="00833A57"/>
    <w:rsid w:val="00834B8A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1632"/>
    <w:rsid w:val="00842CE3"/>
    <w:rsid w:val="00842EAC"/>
    <w:rsid w:val="00843134"/>
    <w:rsid w:val="00843300"/>
    <w:rsid w:val="008437F0"/>
    <w:rsid w:val="008447D8"/>
    <w:rsid w:val="00844A14"/>
    <w:rsid w:val="00844D0B"/>
    <w:rsid w:val="00844FDA"/>
    <w:rsid w:val="008451D7"/>
    <w:rsid w:val="00845326"/>
    <w:rsid w:val="0084534E"/>
    <w:rsid w:val="00845A40"/>
    <w:rsid w:val="00845F48"/>
    <w:rsid w:val="00846125"/>
    <w:rsid w:val="0084638D"/>
    <w:rsid w:val="008463E6"/>
    <w:rsid w:val="0084653C"/>
    <w:rsid w:val="00846A71"/>
    <w:rsid w:val="00846D42"/>
    <w:rsid w:val="0084746E"/>
    <w:rsid w:val="008506AB"/>
    <w:rsid w:val="00850AE6"/>
    <w:rsid w:val="0085115C"/>
    <w:rsid w:val="008514BB"/>
    <w:rsid w:val="008518A0"/>
    <w:rsid w:val="00851A34"/>
    <w:rsid w:val="00851CC6"/>
    <w:rsid w:val="00851FF5"/>
    <w:rsid w:val="00852979"/>
    <w:rsid w:val="00853026"/>
    <w:rsid w:val="00853245"/>
    <w:rsid w:val="0085347A"/>
    <w:rsid w:val="008535E9"/>
    <w:rsid w:val="0085387C"/>
    <w:rsid w:val="00854645"/>
    <w:rsid w:val="0085510D"/>
    <w:rsid w:val="008569D4"/>
    <w:rsid w:val="0085736E"/>
    <w:rsid w:val="008576F9"/>
    <w:rsid w:val="0086034A"/>
    <w:rsid w:val="00860B43"/>
    <w:rsid w:val="0086177C"/>
    <w:rsid w:val="0086277C"/>
    <w:rsid w:val="00862BB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D9B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B6"/>
    <w:rsid w:val="00874E7A"/>
    <w:rsid w:val="00874FB4"/>
    <w:rsid w:val="008756BC"/>
    <w:rsid w:val="00875813"/>
    <w:rsid w:val="00875B0A"/>
    <w:rsid w:val="00875E8A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2C8"/>
    <w:rsid w:val="00887C14"/>
    <w:rsid w:val="00890016"/>
    <w:rsid w:val="0089033D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1F06"/>
    <w:rsid w:val="00892576"/>
    <w:rsid w:val="00892955"/>
    <w:rsid w:val="00892F89"/>
    <w:rsid w:val="0089310C"/>
    <w:rsid w:val="00893A26"/>
    <w:rsid w:val="00893BFA"/>
    <w:rsid w:val="0089464D"/>
    <w:rsid w:val="008946C5"/>
    <w:rsid w:val="00894B77"/>
    <w:rsid w:val="00895455"/>
    <w:rsid w:val="00895A0F"/>
    <w:rsid w:val="00895F70"/>
    <w:rsid w:val="008961BA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7037"/>
    <w:rsid w:val="008A751D"/>
    <w:rsid w:val="008A75C4"/>
    <w:rsid w:val="008A7CE2"/>
    <w:rsid w:val="008B0082"/>
    <w:rsid w:val="008B022E"/>
    <w:rsid w:val="008B0CA8"/>
    <w:rsid w:val="008B147C"/>
    <w:rsid w:val="008B19A5"/>
    <w:rsid w:val="008B2642"/>
    <w:rsid w:val="008B2788"/>
    <w:rsid w:val="008B2AA8"/>
    <w:rsid w:val="008B336D"/>
    <w:rsid w:val="008B36C0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761"/>
    <w:rsid w:val="008C0762"/>
    <w:rsid w:val="008C122D"/>
    <w:rsid w:val="008C1D5B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212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C8F"/>
    <w:rsid w:val="008D7298"/>
    <w:rsid w:val="008D74A8"/>
    <w:rsid w:val="008D7BC9"/>
    <w:rsid w:val="008E00A0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7E6"/>
    <w:rsid w:val="008F4A55"/>
    <w:rsid w:val="008F5057"/>
    <w:rsid w:val="008F52EC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8D9"/>
    <w:rsid w:val="00900B68"/>
    <w:rsid w:val="0090165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889"/>
    <w:rsid w:val="00914C5B"/>
    <w:rsid w:val="00914EA8"/>
    <w:rsid w:val="0091536D"/>
    <w:rsid w:val="00915784"/>
    <w:rsid w:val="0091579C"/>
    <w:rsid w:val="00915CF5"/>
    <w:rsid w:val="0091609F"/>
    <w:rsid w:val="009163B6"/>
    <w:rsid w:val="00916531"/>
    <w:rsid w:val="0091654F"/>
    <w:rsid w:val="00916A04"/>
    <w:rsid w:val="009178B7"/>
    <w:rsid w:val="00917ADC"/>
    <w:rsid w:val="00917C68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6466"/>
    <w:rsid w:val="00926607"/>
    <w:rsid w:val="0092675E"/>
    <w:rsid w:val="00926AFC"/>
    <w:rsid w:val="00926DB6"/>
    <w:rsid w:val="009270E5"/>
    <w:rsid w:val="00930151"/>
    <w:rsid w:val="00930622"/>
    <w:rsid w:val="0093065A"/>
    <w:rsid w:val="00930A68"/>
    <w:rsid w:val="00931084"/>
    <w:rsid w:val="0093205B"/>
    <w:rsid w:val="009320BF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D7A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7494"/>
    <w:rsid w:val="00937908"/>
    <w:rsid w:val="00937A22"/>
    <w:rsid w:val="00937D18"/>
    <w:rsid w:val="009401EF"/>
    <w:rsid w:val="009403E0"/>
    <w:rsid w:val="009404BC"/>
    <w:rsid w:val="009413C9"/>
    <w:rsid w:val="00941931"/>
    <w:rsid w:val="009422C4"/>
    <w:rsid w:val="009427E6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F98"/>
    <w:rsid w:val="0094620A"/>
    <w:rsid w:val="00946588"/>
    <w:rsid w:val="0094662D"/>
    <w:rsid w:val="00946878"/>
    <w:rsid w:val="00946C1A"/>
    <w:rsid w:val="00947B42"/>
    <w:rsid w:val="00950151"/>
    <w:rsid w:val="00950991"/>
    <w:rsid w:val="00950B2A"/>
    <w:rsid w:val="0095114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62D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50EC"/>
    <w:rsid w:val="009660BC"/>
    <w:rsid w:val="00966453"/>
    <w:rsid w:val="00966E3C"/>
    <w:rsid w:val="009674CB"/>
    <w:rsid w:val="00967550"/>
    <w:rsid w:val="009701E0"/>
    <w:rsid w:val="009701FD"/>
    <w:rsid w:val="00970210"/>
    <w:rsid w:val="0097073A"/>
    <w:rsid w:val="00971258"/>
    <w:rsid w:val="0097158A"/>
    <w:rsid w:val="009716FA"/>
    <w:rsid w:val="00971A1F"/>
    <w:rsid w:val="00971B5E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F2D"/>
    <w:rsid w:val="0098436F"/>
    <w:rsid w:val="0098466A"/>
    <w:rsid w:val="009857B5"/>
    <w:rsid w:val="00985B83"/>
    <w:rsid w:val="009867B2"/>
    <w:rsid w:val="00986B97"/>
    <w:rsid w:val="00987513"/>
    <w:rsid w:val="00987570"/>
    <w:rsid w:val="00990253"/>
    <w:rsid w:val="00990372"/>
    <w:rsid w:val="009912BD"/>
    <w:rsid w:val="00991BB6"/>
    <w:rsid w:val="00992A58"/>
    <w:rsid w:val="00992AD6"/>
    <w:rsid w:val="00992BF9"/>
    <w:rsid w:val="00992CEF"/>
    <w:rsid w:val="00993823"/>
    <w:rsid w:val="00993B16"/>
    <w:rsid w:val="00994118"/>
    <w:rsid w:val="0099429C"/>
    <w:rsid w:val="00994984"/>
    <w:rsid w:val="00994AF2"/>
    <w:rsid w:val="00995F22"/>
    <w:rsid w:val="0099666B"/>
    <w:rsid w:val="00996896"/>
    <w:rsid w:val="00996A4E"/>
    <w:rsid w:val="0099762F"/>
    <w:rsid w:val="00997B76"/>
    <w:rsid w:val="00997FB1"/>
    <w:rsid w:val="009A03EF"/>
    <w:rsid w:val="009A073E"/>
    <w:rsid w:val="009A120C"/>
    <w:rsid w:val="009A1BD5"/>
    <w:rsid w:val="009A1D4D"/>
    <w:rsid w:val="009A1E91"/>
    <w:rsid w:val="009A1F7C"/>
    <w:rsid w:val="009A21CA"/>
    <w:rsid w:val="009A2BC4"/>
    <w:rsid w:val="009A3780"/>
    <w:rsid w:val="009A42C2"/>
    <w:rsid w:val="009A4584"/>
    <w:rsid w:val="009A4B4B"/>
    <w:rsid w:val="009A5002"/>
    <w:rsid w:val="009A5149"/>
    <w:rsid w:val="009A54CC"/>
    <w:rsid w:val="009A59BF"/>
    <w:rsid w:val="009A5E2D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076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31F"/>
    <w:rsid w:val="009D0B3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D7CAD"/>
    <w:rsid w:val="009E0292"/>
    <w:rsid w:val="009E189A"/>
    <w:rsid w:val="009E19C4"/>
    <w:rsid w:val="009E1F55"/>
    <w:rsid w:val="009E2046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48"/>
    <w:rsid w:val="009E5E9C"/>
    <w:rsid w:val="009E618B"/>
    <w:rsid w:val="009E61ED"/>
    <w:rsid w:val="009E6E27"/>
    <w:rsid w:val="009E7446"/>
    <w:rsid w:val="009E7925"/>
    <w:rsid w:val="009F0512"/>
    <w:rsid w:val="009F081B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17"/>
    <w:rsid w:val="009F46CE"/>
    <w:rsid w:val="009F4A7B"/>
    <w:rsid w:val="009F5346"/>
    <w:rsid w:val="009F5418"/>
    <w:rsid w:val="009F5631"/>
    <w:rsid w:val="009F57EF"/>
    <w:rsid w:val="009F5E94"/>
    <w:rsid w:val="009F5F4F"/>
    <w:rsid w:val="009F60D8"/>
    <w:rsid w:val="009F6AEA"/>
    <w:rsid w:val="009F6F5F"/>
    <w:rsid w:val="009F7081"/>
    <w:rsid w:val="009F72D4"/>
    <w:rsid w:val="009F7872"/>
    <w:rsid w:val="009F79DA"/>
    <w:rsid w:val="009F7B49"/>
    <w:rsid w:val="009F7BBB"/>
    <w:rsid w:val="00A000B0"/>
    <w:rsid w:val="00A0039E"/>
    <w:rsid w:val="00A010CF"/>
    <w:rsid w:val="00A01B86"/>
    <w:rsid w:val="00A02353"/>
    <w:rsid w:val="00A023D1"/>
    <w:rsid w:val="00A024ED"/>
    <w:rsid w:val="00A026BE"/>
    <w:rsid w:val="00A02991"/>
    <w:rsid w:val="00A03174"/>
    <w:rsid w:val="00A03744"/>
    <w:rsid w:val="00A03858"/>
    <w:rsid w:val="00A03E29"/>
    <w:rsid w:val="00A04845"/>
    <w:rsid w:val="00A0487D"/>
    <w:rsid w:val="00A0488C"/>
    <w:rsid w:val="00A0526E"/>
    <w:rsid w:val="00A054CE"/>
    <w:rsid w:val="00A055CA"/>
    <w:rsid w:val="00A05EAB"/>
    <w:rsid w:val="00A066D4"/>
    <w:rsid w:val="00A06D4D"/>
    <w:rsid w:val="00A0757E"/>
    <w:rsid w:val="00A0770E"/>
    <w:rsid w:val="00A079D3"/>
    <w:rsid w:val="00A07B2C"/>
    <w:rsid w:val="00A07BA5"/>
    <w:rsid w:val="00A07DD8"/>
    <w:rsid w:val="00A07E5A"/>
    <w:rsid w:val="00A10268"/>
    <w:rsid w:val="00A10362"/>
    <w:rsid w:val="00A104F4"/>
    <w:rsid w:val="00A10F60"/>
    <w:rsid w:val="00A11FD0"/>
    <w:rsid w:val="00A120AD"/>
    <w:rsid w:val="00A12BEC"/>
    <w:rsid w:val="00A12C16"/>
    <w:rsid w:val="00A12DCA"/>
    <w:rsid w:val="00A12EFF"/>
    <w:rsid w:val="00A13080"/>
    <w:rsid w:val="00A134DE"/>
    <w:rsid w:val="00A1361F"/>
    <w:rsid w:val="00A13BB0"/>
    <w:rsid w:val="00A13D6B"/>
    <w:rsid w:val="00A1463B"/>
    <w:rsid w:val="00A1475C"/>
    <w:rsid w:val="00A14FC3"/>
    <w:rsid w:val="00A159B6"/>
    <w:rsid w:val="00A15D64"/>
    <w:rsid w:val="00A16287"/>
    <w:rsid w:val="00A170B3"/>
    <w:rsid w:val="00A17206"/>
    <w:rsid w:val="00A1796E"/>
    <w:rsid w:val="00A17BA5"/>
    <w:rsid w:val="00A203A2"/>
    <w:rsid w:val="00A20D67"/>
    <w:rsid w:val="00A20DB2"/>
    <w:rsid w:val="00A21428"/>
    <w:rsid w:val="00A218DB"/>
    <w:rsid w:val="00A22500"/>
    <w:rsid w:val="00A225A3"/>
    <w:rsid w:val="00A230BC"/>
    <w:rsid w:val="00A231D1"/>
    <w:rsid w:val="00A23713"/>
    <w:rsid w:val="00A23A07"/>
    <w:rsid w:val="00A23C37"/>
    <w:rsid w:val="00A2420D"/>
    <w:rsid w:val="00A24614"/>
    <w:rsid w:val="00A24891"/>
    <w:rsid w:val="00A24956"/>
    <w:rsid w:val="00A25084"/>
    <w:rsid w:val="00A25D49"/>
    <w:rsid w:val="00A2654C"/>
    <w:rsid w:val="00A26864"/>
    <w:rsid w:val="00A2712F"/>
    <w:rsid w:val="00A27F26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E2D"/>
    <w:rsid w:val="00A3586B"/>
    <w:rsid w:val="00A36437"/>
    <w:rsid w:val="00A36479"/>
    <w:rsid w:val="00A36538"/>
    <w:rsid w:val="00A3696B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884"/>
    <w:rsid w:val="00A422D9"/>
    <w:rsid w:val="00A42C96"/>
    <w:rsid w:val="00A43CD0"/>
    <w:rsid w:val="00A43E39"/>
    <w:rsid w:val="00A43F85"/>
    <w:rsid w:val="00A4496C"/>
    <w:rsid w:val="00A44AE0"/>
    <w:rsid w:val="00A44AF0"/>
    <w:rsid w:val="00A44E73"/>
    <w:rsid w:val="00A452D6"/>
    <w:rsid w:val="00A45468"/>
    <w:rsid w:val="00A455D6"/>
    <w:rsid w:val="00A45789"/>
    <w:rsid w:val="00A45A6F"/>
    <w:rsid w:val="00A45F43"/>
    <w:rsid w:val="00A46339"/>
    <w:rsid w:val="00A463AD"/>
    <w:rsid w:val="00A463CD"/>
    <w:rsid w:val="00A46C1F"/>
    <w:rsid w:val="00A4707A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BEA"/>
    <w:rsid w:val="00A527B4"/>
    <w:rsid w:val="00A52CB7"/>
    <w:rsid w:val="00A5332C"/>
    <w:rsid w:val="00A5395A"/>
    <w:rsid w:val="00A53F30"/>
    <w:rsid w:val="00A55B7E"/>
    <w:rsid w:val="00A55C6F"/>
    <w:rsid w:val="00A55DAD"/>
    <w:rsid w:val="00A56BC1"/>
    <w:rsid w:val="00A5720F"/>
    <w:rsid w:val="00A5777E"/>
    <w:rsid w:val="00A57C55"/>
    <w:rsid w:val="00A60C2F"/>
    <w:rsid w:val="00A60D5F"/>
    <w:rsid w:val="00A60EE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F4"/>
    <w:rsid w:val="00A734A9"/>
    <w:rsid w:val="00A739F8"/>
    <w:rsid w:val="00A73A65"/>
    <w:rsid w:val="00A74908"/>
    <w:rsid w:val="00A74AF5"/>
    <w:rsid w:val="00A74BEF"/>
    <w:rsid w:val="00A7531D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72E"/>
    <w:rsid w:val="00A8007B"/>
    <w:rsid w:val="00A8018B"/>
    <w:rsid w:val="00A806B3"/>
    <w:rsid w:val="00A80774"/>
    <w:rsid w:val="00A80AC1"/>
    <w:rsid w:val="00A80AC9"/>
    <w:rsid w:val="00A80CAC"/>
    <w:rsid w:val="00A80CF7"/>
    <w:rsid w:val="00A80D36"/>
    <w:rsid w:val="00A80D41"/>
    <w:rsid w:val="00A80EE5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BB1"/>
    <w:rsid w:val="00A84C21"/>
    <w:rsid w:val="00A84D63"/>
    <w:rsid w:val="00A856E4"/>
    <w:rsid w:val="00A85BCE"/>
    <w:rsid w:val="00A85C7E"/>
    <w:rsid w:val="00A85E38"/>
    <w:rsid w:val="00A85E64"/>
    <w:rsid w:val="00A86AD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43"/>
    <w:rsid w:val="00A951D4"/>
    <w:rsid w:val="00A9575D"/>
    <w:rsid w:val="00A9591F"/>
    <w:rsid w:val="00A95A02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968"/>
    <w:rsid w:val="00AA4F9C"/>
    <w:rsid w:val="00AA6526"/>
    <w:rsid w:val="00AA727C"/>
    <w:rsid w:val="00AB0151"/>
    <w:rsid w:val="00AB0887"/>
    <w:rsid w:val="00AB09DD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6D13"/>
    <w:rsid w:val="00AB7B1A"/>
    <w:rsid w:val="00AC0424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F5A"/>
    <w:rsid w:val="00AC62A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2BA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500"/>
    <w:rsid w:val="00AE2C46"/>
    <w:rsid w:val="00AE32B2"/>
    <w:rsid w:val="00AE378C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AF7"/>
    <w:rsid w:val="00AF043D"/>
    <w:rsid w:val="00AF05D4"/>
    <w:rsid w:val="00AF0CA7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C48"/>
    <w:rsid w:val="00AF63D0"/>
    <w:rsid w:val="00AF63EA"/>
    <w:rsid w:val="00AF692C"/>
    <w:rsid w:val="00AF6C92"/>
    <w:rsid w:val="00AF6FBC"/>
    <w:rsid w:val="00AF7197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3E"/>
    <w:rsid w:val="00B03193"/>
    <w:rsid w:val="00B0440A"/>
    <w:rsid w:val="00B04E47"/>
    <w:rsid w:val="00B0658D"/>
    <w:rsid w:val="00B06BC8"/>
    <w:rsid w:val="00B06D9C"/>
    <w:rsid w:val="00B06EF2"/>
    <w:rsid w:val="00B07D27"/>
    <w:rsid w:val="00B1006A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928"/>
    <w:rsid w:val="00B12B26"/>
    <w:rsid w:val="00B13227"/>
    <w:rsid w:val="00B1333B"/>
    <w:rsid w:val="00B13D1E"/>
    <w:rsid w:val="00B14220"/>
    <w:rsid w:val="00B142EE"/>
    <w:rsid w:val="00B14784"/>
    <w:rsid w:val="00B14C19"/>
    <w:rsid w:val="00B14E7B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AF6"/>
    <w:rsid w:val="00B31FBB"/>
    <w:rsid w:val="00B32C5A"/>
    <w:rsid w:val="00B330FB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3E4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18A"/>
    <w:rsid w:val="00B40775"/>
    <w:rsid w:val="00B408CC"/>
    <w:rsid w:val="00B40EAA"/>
    <w:rsid w:val="00B4157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708F"/>
    <w:rsid w:val="00B473AA"/>
    <w:rsid w:val="00B502D4"/>
    <w:rsid w:val="00B5095B"/>
    <w:rsid w:val="00B50AB2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FD9"/>
    <w:rsid w:val="00B57504"/>
    <w:rsid w:val="00B57B25"/>
    <w:rsid w:val="00B57FCD"/>
    <w:rsid w:val="00B60BD7"/>
    <w:rsid w:val="00B60D9E"/>
    <w:rsid w:val="00B6111C"/>
    <w:rsid w:val="00B612E2"/>
    <w:rsid w:val="00B61339"/>
    <w:rsid w:val="00B61447"/>
    <w:rsid w:val="00B615F0"/>
    <w:rsid w:val="00B61928"/>
    <w:rsid w:val="00B61959"/>
    <w:rsid w:val="00B61E9F"/>
    <w:rsid w:val="00B62231"/>
    <w:rsid w:val="00B6243A"/>
    <w:rsid w:val="00B62AA0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652"/>
    <w:rsid w:val="00B658C6"/>
    <w:rsid w:val="00B65C28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3B44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EF0"/>
    <w:rsid w:val="00B75F7D"/>
    <w:rsid w:val="00B7689A"/>
    <w:rsid w:val="00B7721E"/>
    <w:rsid w:val="00B773F7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278"/>
    <w:rsid w:val="00B90494"/>
    <w:rsid w:val="00B9074D"/>
    <w:rsid w:val="00B911A5"/>
    <w:rsid w:val="00B911E7"/>
    <w:rsid w:val="00B9201A"/>
    <w:rsid w:val="00B9243C"/>
    <w:rsid w:val="00B9254A"/>
    <w:rsid w:val="00B92B2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AEA"/>
    <w:rsid w:val="00BA46A4"/>
    <w:rsid w:val="00BA4A89"/>
    <w:rsid w:val="00BA4AC2"/>
    <w:rsid w:val="00BA543C"/>
    <w:rsid w:val="00BA5BFE"/>
    <w:rsid w:val="00BA5D1C"/>
    <w:rsid w:val="00BB00C0"/>
    <w:rsid w:val="00BB06AE"/>
    <w:rsid w:val="00BB18CA"/>
    <w:rsid w:val="00BB2564"/>
    <w:rsid w:val="00BB269C"/>
    <w:rsid w:val="00BB3446"/>
    <w:rsid w:val="00BB35EA"/>
    <w:rsid w:val="00BB3EA2"/>
    <w:rsid w:val="00BB4542"/>
    <w:rsid w:val="00BB4BC4"/>
    <w:rsid w:val="00BB4BEF"/>
    <w:rsid w:val="00BB4EDF"/>
    <w:rsid w:val="00BB62E9"/>
    <w:rsid w:val="00BB6410"/>
    <w:rsid w:val="00BB6701"/>
    <w:rsid w:val="00BB6C16"/>
    <w:rsid w:val="00BB71B0"/>
    <w:rsid w:val="00BC094A"/>
    <w:rsid w:val="00BC0B3E"/>
    <w:rsid w:val="00BC1ADE"/>
    <w:rsid w:val="00BC22F9"/>
    <w:rsid w:val="00BC24D1"/>
    <w:rsid w:val="00BC2BBC"/>
    <w:rsid w:val="00BC393E"/>
    <w:rsid w:val="00BC3CF0"/>
    <w:rsid w:val="00BC3EAB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3349"/>
    <w:rsid w:val="00BD3954"/>
    <w:rsid w:val="00BD3F8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1C08"/>
    <w:rsid w:val="00BE1CD0"/>
    <w:rsid w:val="00BE21DE"/>
    <w:rsid w:val="00BE22FC"/>
    <w:rsid w:val="00BE267C"/>
    <w:rsid w:val="00BE290C"/>
    <w:rsid w:val="00BE31B1"/>
    <w:rsid w:val="00BE40A4"/>
    <w:rsid w:val="00BE4843"/>
    <w:rsid w:val="00BE4A16"/>
    <w:rsid w:val="00BE4A46"/>
    <w:rsid w:val="00BE4C21"/>
    <w:rsid w:val="00BE6642"/>
    <w:rsid w:val="00BE69A5"/>
    <w:rsid w:val="00BE6C25"/>
    <w:rsid w:val="00BE7852"/>
    <w:rsid w:val="00BE7BA6"/>
    <w:rsid w:val="00BE7F63"/>
    <w:rsid w:val="00BF0050"/>
    <w:rsid w:val="00BF04EA"/>
    <w:rsid w:val="00BF101C"/>
    <w:rsid w:val="00BF1282"/>
    <w:rsid w:val="00BF1478"/>
    <w:rsid w:val="00BF18F7"/>
    <w:rsid w:val="00BF29C4"/>
    <w:rsid w:val="00BF366D"/>
    <w:rsid w:val="00BF3720"/>
    <w:rsid w:val="00BF3778"/>
    <w:rsid w:val="00BF3BE7"/>
    <w:rsid w:val="00BF3E2C"/>
    <w:rsid w:val="00BF3FDC"/>
    <w:rsid w:val="00BF43A8"/>
    <w:rsid w:val="00BF47F4"/>
    <w:rsid w:val="00BF5256"/>
    <w:rsid w:val="00BF5826"/>
    <w:rsid w:val="00BF5CF0"/>
    <w:rsid w:val="00BF5D43"/>
    <w:rsid w:val="00BF5DF6"/>
    <w:rsid w:val="00BF5E77"/>
    <w:rsid w:val="00BF661B"/>
    <w:rsid w:val="00BF6BA6"/>
    <w:rsid w:val="00BF6FAA"/>
    <w:rsid w:val="00BF74F7"/>
    <w:rsid w:val="00BF7EDC"/>
    <w:rsid w:val="00C00635"/>
    <w:rsid w:val="00C006D4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02F"/>
    <w:rsid w:val="00C12A8B"/>
    <w:rsid w:val="00C12D7B"/>
    <w:rsid w:val="00C13349"/>
    <w:rsid w:val="00C13533"/>
    <w:rsid w:val="00C13932"/>
    <w:rsid w:val="00C13CFD"/>
    <w:rsid w:val="00C143CC"/>
    <w:rsid w:val="00C14405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E9"/>
    <w:rsid w:val="00C16E7F"/>
    <w:rsid w:val="00C16FF3"/>
    <w:rsid w:val="00C1720B"/>
    <w:rsid w:val="00C17D01"/>
    <w:rsid w:val="00C17F77"/>
    <w:rsid w:val="00C20C68"/>
    <w:rsid w:val="00C211B3"/>
    <w:rsid w:val="00C215E1"/>
    <w:rsid w:val="00C21CF3"/>
    <w:rsid w:val="00C21F7A"/>
    <w:rsid w:val="00C221C8"/>
    <w:rsid w:val="00C22278"/>
    <w:rsid w:val="00C22CB0"/>
    <w:rsid w:val="00C2312A"/>
    <w:rsid w:val="00C23BCA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DC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2AB4"/>
    <w:rsid w:val="00C32B7C"/>
    <w:rsid w:val="00C340B3"/>
    <w:rsid w:val="00C34377"/>
    <w:rsid w:val="00C344E2"/>
    <w:rsid w:val="00C345F2"/>
    <w:rsid w:val="00C35110"/>
    <w:rsid w:val="00C36396"/>
    <w:rsid w:val="00C37323"/>
    <w:rsid w:val="00C3771F"/>
    <w:rsid w:val="00C3775C"/>
    <w:rsid w:val="00C37C61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16E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60D0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374E"/>
    <w:rsid w:val="00C6416E"/>
    <w:rsid w:val="00C6437E"/>
    <w:rsid w:val="00C64DC3"/>
    <w:rsid w:val="00C65820"/>
    <w:rsid w:val="00C65F39"/>
    <w:rsid w:val="00C6621C"/>
    <w:rsid w:val="00C67117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73"/>
    <w:rsid w:val="00C75315"/>
    <w:rsid w:val="00C7569E"/>
    <w:rsid w:val="00C760B0"/>
    <w:rsid w:val="00C76B7A"/>
    <w:rsid w:val="00C76C31"/>
    <w:rsid w:val="00C76CF4"/>
    <w:rsid w:val="00C77076"/>
    <w:rsid w:val="00C7749D"/>
    <w:rsid w:val="00C77753"/>
    <w:rsid w:val="00C778E1"/>
    <w:rsid w:val="00C77FCE"/>
    <w:rsid w:val="00C83374"/>
    <w:rsid w:val="00C833A9"/>
    <w:rsid w:val="00C8493E"/>
    <w:rsid w:val="00C84BDE"/>
    <w:rsid w:val="00C85CD7"/>
    <w:rsid w:val="00C85FA8"/>
    <w:rsid w:val="00C869C1"/>
    <w:rsid w:val="00C86BB8"/>
    <w:rsid w:val="00C86E80"/>
    <w:rsid w:val="00C87666"/>
    <w:rsid w:val="00C87C01"/>
    <w:rsid w:val="00C87D9F"/>
    <w:rsid w:val="00C903C1"/>
    <w:rsid w:val="00C90432"/>
    <w:rsid w:val="00C904D0"/>
    <w:rsid w:val="00C9104A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05"/>
    <w:rsid w:val="00C95093"/>
    <w:rsid w:val="00C952EB"/>
    <w:rsid w:val="00C95493"/>
    <w:rsid w:val="00C956ED"/>
    <w:rsid w:val="00C95ABF"/>
    <w:rsid w:val="00C967CC"/>
    <w:rsid w:val="00C973B8"/>
    <w:rsid w:val="00C977D5"/>
    <w:rsid w:val="00C9797D"/>
    <w:rsid w:val="00C97B4E"/>
    <w:rsid w:val="00CA0ABB"/>
    <w:rsid w:val="00CA0CD8"/>
    <w:rsid w:val="00CA0FA7"/>
    <w:rsid w:val="00CA1416"/>
    <w:rsid w:val="00CA1CD3"/>
    <w:rsid w:val="00CA3186"/>
    <w:rsid w:val="00CA398D"/>
    <w:rsid w:val="00CA431B"/>
    <w:rsid w:val="00CA51A6"/>
    <w:rsid w:val="00CA53EB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D90"/>
    <w:rsid w:val="00CB3FAB"/>
    <w:rsid w:val="00CB40E6"/>
    <w:rsid w:val="00CB42D2"/>
    <w:rsid w:val="00CB460B"/>
    <w:rsid w:val="00CB5C80"/>
    <w:rsid w:val="00CB5CFB"/>
    <w:rsid w:val="00CB5D95"/>
    <w:rsid w:val="00CB5E01"/>
    <w:rsid w:val="00CB5FCA"/>
    <w:rsid w:val="00CB706B"/>
    <w:rsid w:val="00CC0196"/>
    <w:rsid w:val="00CC04D4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4AF"/>
    <w:rsid w:val="00CC7A7A"/>
    <w:rsid w:val="00CC7C53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2DA9"/>
    <w:rsid w:val="00CD39BD"/>
    <w:rsid w:val="00CD3AA3"/>
    <w:rsid w:val="00CD3D81"/>
    <w:rsid w:val="00CD3DEC"/>
    <w:rsid w:val="00CD42A6"/>
    <w:rsid w:val="00CD4377"/>
    <w:rsid w:val="00CD47EC"/>
    <w:rsid w:val="00CD4B4F"/>
    <w:rsid w:val="00CD4BE6"/>
    <w:rsid w:val="00CD4EEE"/>
    <w:rsid w:val="00CD5007"/>
    <w:rsid w:val="00CD5278"/>
    <w:rsid w:val="00CD5B29"/>
    <w:rsid w:val="00CD5E0B"/>
    <w:rsid w:val="00CD6276"/>
    <w:rsid w:val="00CD64E2"/>
    <w:rsid w:val="00CD65FC"/>
    <w:rsid w:val="00CD6E48"/>
    <w:rsid w:val="00CD7573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99"/>
    <w:rsid w:val="00CE73E3"/>
    <w:rsid w:val="00CE79EF"/>
    <w:rsid w:val="00CE7FC0"/>
    <w:rsid w:val="00CF00F6"/>
    <w:rsid w:val="00CF0174"/>
    <w:rsid w:val="00CF0557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647"/>
    <w:rsid w:val="00CF3C34"/>
    <w:rsid w:val="00CF3FB1"/>
    <w:rsid w:val="00CF44AB"/>
    <w:rsid w:val="00CF4861"/>
    <w:rsid w:val="00CF4A77"/>
    <w:rsid w:val="00CF4B13"/>
    <w:rsid w:val="00CF4CB5"/>
    <w:rsid w:val="00CF4D9C"/>
    <w:rsid w:val="00CF58EB"/>
    <w:rsid w:val="00CF59EF"/>
    <w:rsid w:val="00CF5B39"/>
    <w:rsid w:val="00CF6CD0"/>
    <w:rsid w:val="00CF713C"/>
    <w:rsid w:val="00CF72EF"/>
    <w:rsid w:val="00D00404"/>
    <w:rsid w:val="00D00504"/>
    <w:rsid w:val="00D014FE"/>
    <w:rsid w:val="00D01D3D"/>
    <w:rsid w:val="00D0274D"/>
    <w:rsid w:val="00D02F07"/>
    <w:rsid w:val="00D03541"/>
    <w:rsid w:val="00D03A01"/>
    <w:rsid w:val="00D03AE5"/>
    <w:rsid w:val="00D03BA5"/>
    <w:rsid w:val="00D0406C"/>
    <w:rsid w:val="00D0446D"/>
    <w:rsid w:val="00D04ACA"/>
    <w:rsid w:val="00D04BC8"/>
    <w:rsid w:val="00D04C63"/>
    <w:rsid w:val="00D04EE8"/>
    <w:rsid w:val="00D05059"/>
    <w:rsid w:val="00D058AB"/>
    <w:rsid w:val="00D06814"/>
    <w:rsid w:val="00D06EE4"/>
    <w:rsid w:val="00D071DD"/>
    <w:rsid w:val="00D0796B"/>
    <w:rsid w:val="00D07FB2"/>
    <w:rsid w:val="00D10529"/>
    <w:rsid w:val="00D117FB"/>
    <w:rsid w:val="00D119D9"/>
    <w:rsid w:val="00D11A23"/>
    <w:rsid w:val="00D12246"/>
    <w:rsid w:val="00D125C3"/>
    <w:rsid w:val="00D1268F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5C84"/>
    <w:rsid w:val="00D16181"/>
    <w:rsid w:val="00D16CC1"/>
    <w:rsid w:val="00D1763B"/>
    <w:rsid w:val="00D17720"/>
    <w:rsid w:val="00D179F0"/>
    <w:rsid w:val="00D20B71"/>
    <w:rsid w:val="00D21194"/>
    <w:rsid w:val="00D212A9"/>
    <w:rsid w:val="00D21784"/>
    <w:rsid w:val="00D223E8"/>
    <w:rsid w:val="00D22EA0"/>
    <w:rsid w:val="00D232F6"/>
    <w:rsid w:val="00D23EA9"/>
    <w:rsid w:val="00D23EEC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2BD3"/>
    <w:rsid w:val="00D33277"/>
    <w:rsid w:val="00D332DF"/>
    <w:rsid w:val="00D33B09"/>
    <w:rsid w:val="00D33E13"/>
    <w:rsid w:val="00D34528"/>
    <w:rsid w:val="00D34BB0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F5D"/>
    <w:rsid w:val="00D5023C"/>
    <w:rsid w:val="00D510BE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2194"/>
    <w:rsid w:val="00D63619"/>
    <w:rsid w:val="00D63B39"/>
    <w:rsid w:val="00D63B4E"/>
    <w:rsid w:val="00D63C0F"/>
    <w:rsid w:val="00D63D6C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6986"/>
    <w:rsid w:val="00D66F15"/>
    <w:rsid w:val="00D67043"/>
    <w:rsid w:val="00D67078"/>
    <w:rsid w:val="00D671C5"/>
    <w:rsid w:val="00D67BE9"/>
    <w:rsid w:val="00D7008E"/>
    <w:rsid w:val="00D70236"/>
    <w:rsid w:val="00D7045E"/>
    <w:rsid w:val="00D716ED"/>
    <w:rsid w:val="00D73353"/>
    <w:rsid w:val="00D73506"/>
    <w:rsid w:val="00D73545"/>
    <w:rsid w:val="00D74B72"/>
    <w:rsid w:val="00D74CDA"/>
    <w:rsid w:val="00D752A4"/>
    <w:rsid w:val="00D75B5A"/>
    <w:rsid w:val="00D75FBB"/>
    <w:rsid w:val="00D76747"/>
    <w:rsid w:val="00D76CA5"/>
    <w:rsid w:val="00D77A9F"/>
    <w:rsid w:val="00D80070"/>
    <w:rsid w:val="00D81170"/>
    <w:rsid w:val="00D81E05"/>
    <w:rsid w:val="00D81FFB"/>
    <w:rsid w:val="00D8296E"/>
    <w:rsid w:val="00D83184"/>
    <w:rsid w:val="00D8342D"/>
    <w:rsid w:val="00D8355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6DAE"/>
    <w:rsid w:val="00D874D6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3C36"/>
    <w:rsid w:val="00DA4159"/>
    <w:rsid w:val="00DA4647"/>
    <w:rsid w:val="00DA4A0D"/>
    <w:rsid w:val="00DA4C1D"/>
    <w:rsid w:val="00DA52BB"/>
    <w:rsid w:val="00DA61FD"/>
    <w:rsid w:val="00DA651B"/>
    <w:rsid w:val="00DA664E"/>
    <w:rsid w:val="00DA6882"/>
    <w:rsid w:val="00DA7136"/>
    <w:rsid w:val="00DB07FB"/>
    <w:rsid w:val="00DB09FD"/>
    <w:rsid w:val="00DB1161"/>
    <w:rsid w:val="00DB1702"/>
    <w:rsid w:val="00DB18C0"/>
    <w:rsid w:val="00DB1E18"/>
    <w:rsid w:val="00DB22B2"/>
    <w:rsid w:val="00DB2338"/>
    <w:rsid w:val="00DB23EF"/>
    <w:rsid w:val="00DB2C23"/>
    <w:rsid w:val="00DB2D2C"/>
    <w:rsid w:val="00DB2D86"/>
    <w:rsid w:val="00DB2DB8"/>
    <w:rsid w:val="00DB308B"/>
    <w:rsid w:val="00DB3CAA"/>
    <w:rsid w:val="00DB403E"/>
    <w:rsid w:val="00DB44AC"/>
    <w:rsid w:val="00DB4DA0"/>
    <w:rsid w:val="00DB4E91"/>
    <w:rsid w:val="00DB585E"/>
    <w:rsid w:val="00DB6E93"/>
    <w:rsid w:val="00DC0970"/>
    <w:rsid w:val="00DC1C5B"/>
    <w:rsid w:val="00DC20D4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4E1"/>
    <w:rsid w:val="00DD464F"/>
    <w:rsid w:val="00DD4694"/>
    <w:rsid w:val="00DD5DC1"/>
    <w:rsid w:val="00DD5FBE"/>
    <w:rsid w:val="00DD61AA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CB4"/>
    <w:rsid w:val="00DE2B39"/>
    <w:rsid w:val="00DE2BDB"/>
    <w:rsid w:val="00DE361D"/>
    <w:rsid w:val="00DE39AF"/>
    <w:rsid w:val="00DE3E4A"/>
    <w:rsid w:val="00DE419B"/>
    <w:rsid w:val="00DE4FEE"/>
    <w:rsid w:val="00DE524A"/>
    <w:rsid w:val="00DE5E9D"/>
    <w:rsid w:val="00DE6B56"/>
    <w:rsid w:val="00DE6C3B"/>
    <w:rsid w:val="00DE6F37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3DF0"/>
    <w:rsid w:val="00DF45B1"/>
    <w:rsid w:val="00DF4738"/>
    <w:rsid w:val="00DF493E"/>
    <w:rsid w:val="00DF4E5C"/>
    <w:rsid w:val="00DF4E90"/>
    <w:rsid w:val="00DF4F3C"/>
    <w:rsid w:val="00DF4F7B"/>
    <w:rsid w:val="00DF5236"/>
    <w:rsid w:val="00DF5B34"/>
    <w:rsid w:val="00DF5F11"/>
    <w:rsid w:val="00DF627B"/>
    <w:rsid w:val="00DF65C7"/>
    <w:rsid w:val="00DF671E"/>
    <w:rsid w:val="00DF674C"/>
    <w:rsid w:val="00DF6DE6"/>
    <w:rsid w:val="00DF6F3C"/>
    <w:rsid w:val="00DF78EF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508"/>
    <w:rsid w:val="00E0306F"/>
    <w:rsid w:val="00E0333C"/>
    <w:rsid w:val="00E034A4"/>
    <w:rsid w:val="00E037DB"/>
    <w:rsid w:val="00E03C0D"/>
    <w:rsid w:val="00E03F1F"/>
    <w:rsid w:val="00E04076"/>
    <w:rsid w:val="00E0474E"/>
    <w:rsid w:val="00E06310"/>
    <w:rsid w:val="00E07015"/>
    <w:rsid w:val="00E0710B"/>
    <w:rsid w:val="00E103ED"/>
    <w:rsid w:val="00E103FF"/>
    <w:rsid w:val="00E10654"/>
    <w:rsid w:val="00E10A07"/>
    <w:rsid w:val="00E10E13"/>
    <w:rsid w:val="00E1133A"/>
    <w:rsid w:val="00E11815"/>
    <w:rsid w:val="00E11B59"/>
    <w:rsid w:val="00E11FB2"/>
    <w:rsid w:val="00E120A8"/>
    <w:rsid w:val="00E1212F"/>
    <w:rsid w:val="00E12409"/>
    <w:rsid w:val="00E12F50"/>
    <w:rsid w:val="00E143BF"/>
    <w:rsid w:val="00E14577"/>
    <w:rsid w:val="00E145B4"/>
    <w:rsid w:val="00E14FF2"/>
    <w:rsid w:val="00E152AD"/>
    <w:rsid w:val="00E1548D"/>
    <w:rsid w:val="00E156B4"/>
    <w:rsid w:val="00E15745"/>
    <w:rsid w:val="00E15F74"/>
    <w:rsid w:val="00E16182"/>
    <w:rsid w:val="00E1697F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5F15"/>
    <w:rsid w:val="00E260F3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22F8"/>
    <w:rsid w:val="00E33286"/>
    <w:rsid w:val="00E33566"/>
    <w:rsid w:val="00E33748"/>
    <w:rsid w:val="00E33F49"/>
    <w:rsid w:val="00E34432"/>
    <w:rsid w:val="00E345DD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37FCE"/>
    <w:rsid w:val="00E40CCC"/>
    <w:rsid w:val="00E40EB8"/>
    <w:rsid w:val="00E41385"/>
    <w:rsid w:val="00E41BAF"/>
    <w:rsid w:val="00E41E2D"/>
    <w:rsid w:val="00E42820"/>
    <w:rsid w:val="00E42B27"/>
    <w:rsid w:val="00E42BE9"/>
    <w:rsid w:val="00E4317B"/>
    <w:rsid w:val="00E432E2"/>
    <w:rsid w:val="00E43555"/>
    <w:rsid w:val="00E43DF4"/>
    <w:rsid w:val="00E4450C"/>
    <w:rsid w:val="00E44F40"/>
    <w:rsid w:val="00E450E2"/>
    <w:rsid w:val="00E45739"/>
    <w:rsid w:val="00E45E52"/>
    <w:rsid w:val="00E469D9"/>
    <w:rsid w:val="00E46A24"/>
    <w:rsid w:val="00E46E6D"/>
    <w:rsid w:val="00E46EAC"/>
    <w:rsid w:val="00E502C5"/>
    <w:rsid w:val="00E50457"/>
    <w:rsid w:val="00E5056F"/>
    <w:rsid w:val="00E50A78"/>
    <w:rsid w:val="00E50CC7"/>
    <w:rsid w:val="00E50E35"/>
    <w:rsid w:val="00E50E5C"/>
    <w:rsid w:val="00E51535"/>
    <w:rsid w:val="00E5168A"/>
    <w:rsid w:val="00E51A41"/>
    <w:rsid w:val="00E525FE"/>
    <w:rsid w:val="00E53709"/>
    <w:rsid w:val="00E53C9D"/>
    <w:rsid w:val="00E542DE"/>
    <w:rsid w:val="00E54B89"/>
    <w:rsid w:val="00E55463"/>
    <w:rsid w:val="00E5573B"/>
    <w:rsid w:val="00E5598D"/>
    <w:rsid w:val="00E559AA"/>
    <w:rsid w:val="00E55A9C"/>
    <w:rsid w:val="00E55AB3"/>
    <w:rsid w:val="00E55F23"/>
    <w:rsid w:val="00E5648E"/>
    <w:rsid w:val="00E56FC6"/>
    <w:rsid w:val="00E57673"/>
    <w:rsid w:val="00E577B4"/>
    <w:rsid w:val="00E57936"/>
    <w:rsid w:val="00E6097C"/>
    <w:rsid w:val="00E614F3"/>
    <w:rsid w:val="00E616B0"/>
    <w:rsid w:val="00E61DE5"/>
    <w:rsid w:val="00E6220E"/>
    <w:rsid w:val="00E62425"/>
    <w:rsid w:val="00E63DAC"/>
    <w:rsid w:val="00E64023"/>
    <w:rsid w:val="00E640C5"/>
    <w:rsid w:val="00E648D9"/>
    <w:rsid w:val="00E64A6C"/>
    <w:rsid w:val="00E65089"/>
    <w:rsid w:val="00E65791"/>
    <w:rsid w:val="00E658D1"/>
    <w:rsid w:val="00E65AD6"/>
    <w:rsid w:val="00E65F94"/>
    <w:rsid w:val="00E66302"/>
    <w:rsid w:val="00E6733D"/>
    <w:rsid w:val="00E6752F"/>
    <w:rsid w:val="00E6765B"/>
    <w:rsid w:val="00E67F9B"/>
    <w:rsid w:val="00E70150"/>
    <w:rsid w:val="00E70CA8"/>
    <w:rsid w:val="00E71065"/>
    <w:rsid w:val="00E71154"/>
    <w:rsid w:val="00E716FC"/>
    <w:rsid w:val="00E71933"/>
    <w:rsid w:val="00E722CC"/>
    <w:rsid w:val="00E72533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7A7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A75"/>
    <w:rsid w:val="00E76B98"/>
    <w:rsid w:val="00E76D9F"/>
    <w:rsid w:val="00E76EBD"/>
    <w:rsid w:val="00E77862"/>
    <w:rsid w:val="00E77AFF"/>
    <w:rsid w:val="00E77DD4"/>
    <w:rsid w:val="00E801DE"/>
    <w:rsid w:val="00E80826"/>
    <w:rsid w:val="00E809FE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69E5"/>
    <w:rsid w:val="00E86C25"/>
    <w:rsid w:val="00E876C2"/>
    <w:rsid w:val="00E8793D"/>
    <w:rsid w:val="00E87FE9"/>
    <w:rsid w:val="00E90B08"/>
    <w:rsid w:val="00E90CA4"/>
    <w:rsid w:val="00E91395"/>
    <w:rsid w:val="00E924C1"/>
    <w:rsid w:val="00E92A7F"/>
    <w:rsid w:val="00E93076"/>
    <w:rsid w:val="00E932D9"/>
    <w:rsid w:val="00E93493"/>
    <w:rsid w:val="00E935A5"/>
    <w:rsid w:val="00E935FF"/>
    <w:rsid w:val="00E938A8"/>
    <w:rsid w:val="00E946A6"/>
    <w:rsid w:val="00E94C59"/>
    <w:rsid w:val="00E9541A"/>
    <w:rsid w:val="00E95BB0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198"/>
    <w:rsid w:val="00EA144B"/>
    <w:rsid w:val="00EA166C"/>
    <w:rsid w:val="00EA1674"/>
    <w:rsid w:val="00EA19F4"/>
    <w:rsid w:val="00EA1A57"/>
    <w:rsid w:val="00EA1BA9"/>
    <w:rsid w:val="00EA21BF"/>
    <w:rsid w:val="00EA2FC9"/>
    <w:rsid w:val="00EA32AE"/>
    <w:rsid w:val="00EA3CFC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E54"/>
    <w:rsid w:val="00EB6368"/>
    <w:rsid w:val="00EB65D8"/>
    <w:rsid w:val="00EB72AC"/>
    <w:rsid w:val="00EB7621"/>
    <w:rsid w:val="00EB7779"/>
    <w:rsid w:val="00EB79A7"/>
    <w:rsid w:val="00EB7B79"/>
    <w:rsid w:val="00EC0100"/>
    <w:rsid w:val="00EC0925"/>
    <w:rsid w:val="00EC1018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545"/>
    <w:rsid w:val="00EC571A"/>
    <w:rsid w:val="00EC5BD4"/>
    <w:rsid w:val="00EC5D0B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508C"/>
    <w:rsid w:val="00ED526B"/>
    <w:rsid w:val="00ED54B4"/>
    <w:rsid w:val="00ED5C2F"/>
    <w:rsid w:val="00ED655A"/>
    <w:rsid w:val="00ED6A7D"/>
    <w:rsid w:val="00ED6B73"/>
    <w:rsid w:val="00ED7059"/>
    <w:rsid w:val="00ED73A3"/>
    <w:rsid w:val="00ED792F"/>
    <w:rsid w:val="00ED7A29"/>
    <w:rsid w:val="00ED7EDB"/>
    <w:rsid w:val="00EE043B"/>
    <w:rsid w:val="00EE07B8"/>
    <w:rsid w:val="00EE089E"/>
    <w:rsid w:val="00EE0DC3"/>
    <w:rsid w:val="00EE1884"/>
    <w:rsid w:val="00EE22CD"/>
    <w:rsid w:val="00EE2F6F"/>
    <w:rsid w:val="00EE3173"/>
    <w:rsid w:val="00EE33A8"/>
    <w:rsid w:val="00EE3716"/>
    <w:rsid w:val="00EE3BB1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4E5"/>
    <w:rsid w:val="00EE6D20"/>
    <w:rsid w:val="00EE7812"/>
    <w:rsid w:val="00EF0605"/>
    <w:rsid w:val="00EF083C"/>
    <w:rsid w:val="00EF096A"/>
    <w:rsid w:val="00EF159F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55A2"/>
    <w:rsid w:val="00EF5B39"/>
    <w:rsid w:val="00EF62A2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0E2D"/>
    <w:rsid w:val="00F01292"/>
    <w:rsid w:val="00F01820"/>
    <w:rsid w:val="00F0182E"/>
    <w:rsid w:val="00F019DB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28"/>
    <w:rsid w:val="00F043B8"/>
    <w:rsid w:val="00F046D3"/>
    <w:rsid w:val="00F047ED"/>
    <w:rsid w:val="00F053C9"/>
    <w:rsid w:val="00F05C4C"/>
    <w:rsid w:val="00F06431"/>
    <w:rsid w:val="00F06D0A"/>
    <w:rsid w:val="00F070AE"/>
    <w:rsid w:val="00F07190"/>
    <w:rsid w:val="00F10B13"/>
    <w:rsid w:val="00F10E0B"/>
    <w:rsid w:val="00F110ED"/>
    <w:rsid w:val="00F11816"/>
    <w:rsid w:val="00F12859"/>
    <w:rsid w:val="00F13229"/>
    <w:rsid w:val="00F13F7A"/>
    <w:rsid w:val="00F1414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266"/>
    <w:rsid w:val="00F214F4"/>
    <w:rsid w:val="00F219F2"/>
    <w:rsid w:val="00F21B11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4D7A"/>
    <w:rsid w:val="00F2524A"/>
    <w:rsid w:val="00F25978"/>
    <w:rsid w:val="00F2611A"/>
    <w:rsid w:val="00F262A7"/>
    <w:rsid w:val="00F267D7"/>
    <w:rsid w:val="00F268D7"/>
    <w:rsid w:val="00F273D3"/>
    <w:rsid w:val="00F27B69"/>
    <w:rsid w:val="00F3035F"/>
    <w:rsid w:val="00F306A3"/>
    <w:rsid w:val="00F306B2"/>
    <w:rsid w:val="00F30899"/>
    <w:rsid w:val="00F31064"/>
    <w:rsid w:val="00F323D9"/>
    <w:rsid w:val="00F324A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6ED8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58FF"/>
    <w:rsid w:val="00F46352"/>
    <w:rsid w:val="00F464F7"/>
    <w:rsid w:val="00F4677F"/>
    <w:rsid w:val="00F47E6D"/>
    <w:rsid w:val="00F500F4"/>
    <w:rsid w:val="00F5043C"/>
    <w:rsid w:val="00F50626"/>
    <w:rsid w:val="00F50863"/>
    <w:rsid w:val="00F50C7A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B41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1E7D"/>
    <w:rsid w:val="00F623A5"/>
    <w:rsid w:val="00F635CD"/>
    <w:rsid w:val="00F6361D"/>
    <w:rsid w:val="00F63F91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6A78"/>
    <w:rsid w:val="00F670BA"/>
    <w:rsid w:val="00F67B59"/>
    <w:rsid w:val="00F67DAD"/>
    <w:rsid w:val="00F67F5F"/>
    <w:rsid w:val="00F70967"/>
    <w:rsid w:val="00F70AB0"/>
    <w:rsid w:val="00F71816"/>
    <w:rsid w:val="00F71B12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5450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9AB"/>
    <w:rsid w:val="00F87D25"/>
    <w:rsid w:val="00F902F7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AB8"/>
    <w:rsid w:val="00F95094"/>
    <w:rsid w:val="00F9513D"/>
    <w:rsid w:val="00F95C0A"/>
    <w:rsid w:val="00F960D2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67C"/>
    <w:rsid w:val="00FA18BC"/>
    <w:rsid w:val="00FA1ED7"/>
    <w:rsid w:val="00FA290E"/>
    <w:rsid w:val="00FA3CE5"/>
    <w:rsid w:val="00FA457C"/>
    <w:rsid w:val="00FA459A"/>
    <w:rsid w:val="00FA4662"/>
    <w:rsid w:val="00FA5FDB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D7"/>
    <w:rsid w:val="00FB29CA"/>
    <w:rsid w:val="00FB32F4"/>
    <w:rsid w:val="00FB3A0D"/>
    <w:rsid w:val="00FB40BE"/>
    <w:rsid w:val="00FB4EF3"/>
    <w:rsid w:val="00FB55D2"/>
    <w:rsid w:val="00FB5ACD"/>
    <w:rsid w:val="00FB64DF"/>
    <w:rsid w:val="00FB6BE5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256"/>
    <w:rsid w:val="00FC22C3"/>
    <w:rsid w:val="00FC2D80"/>
    <w:rsid w:val="00FC3060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D0105"/>
    <w:rsid w:val="00FD0172"/>
    <w:rsid w:val="00FD095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5DD"/>
    <w:rsid w:val="00FD774D"/>
    <w:rsid w:val="00FD7E28"/>
    <w:rsid w:val="00FE01D7"/>
    <w:rsid w:val="00FE0555"/>
    <w:rsid w:val="00FE0AAC"/>
    <w:rsid w:val="00FE0EA1"/>
    <w:rsid w:val="00FE1092"/>
    <w:rsid w:val="00FE1460"/>
    <w:rsid w:val="00FE152F"/>
    <w:rsid w:val="00FE1A61"/>
    <w:rsid w:val="00FE1B73"/>
    <w:rsid w:val="00FE1DE1"/>
    <w:rsid w:val="00FE2220"/>
    <w:rsid w:val="00FE22AA"/>
    <w:rsid w:val="00FE2628"/>
    <w:rsid w:val="00FE2D89"/>
    <w:rsid w:val="00FE2F8C"/>
    <w:rsid w:val="00FE348A"/>
    <w:rsid w:val="00FE34B0"/>
    <w:rsid w:val="00FE3551"/>
    <w:rsid w:val="00FE35CC"/>
    <w:rsid w:val="00FE4CD0"/>
    <w:rsid w:val="00FE5144"/>
    <w:rsid w:val="00FE5B6C"/>
    <w:rsid w:val="00FE5E8B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B61"/>
    <w:rsid w:val="00FF0E06"/>
    <w:rsid w:val="00FF1116"/>
    <w:rsid w:val="00FF189F"/>
    <w:rsid w:val="00FF1A27"/>
    <w:rsid w:val="00FF2207"/>
    <w:rsid w:val="00FF23D0"/>
    <w:rsid w:val="00FF27C2"/>
    <w:rsid w:val="00FF3D8D"/>
    <w:rsid w:val="00FF4247"/>
    <w:rsid w:val="00FF49F5"/>
    <w:rsid w:val="00FF5046"/>
    <w:rsid w:val="00FF588D"/>
    <w:rsid w:val="00FF5C31"/>
    <w:rsid w:val="00FF5ECF"/>
    <w:rsid w:val="00FF65F5"/>
    <w:rsid w:val="00FF73F9"/>
    <w:rsid w:val="00FF76A9"/>
    <w:rsid w:val="00FF7B77"/>
    <w:rsid w:val="00FF7E3F"/>
    <w:rsid w:val="01D37D65"/>
    <w:rsid w:val="0B741F51"/>
    <w:rsid w:val="1A7642A8"/>
    <w:rsid w:val="1D3744CB"/>
    <w:rsid w:val="23794807"/>
    <w:rsid w:val="278C4666"/>
    <w:rsid w:val="29376437"/>
    <w:rsid w:val="298F21F5"/>
    <w:rsid w:val="2A306B02"/>
    <w:rsid w:val="2A58311B"/>
    <w:rsid w:val="2E4821C8"/>
    <w:rsid w:val="2EE660C8"/>
    <w:rsid w:val="3EAA71D4"/>
    <w:rsid w:val="4AA70C5D"/>
    <w:rsid w:val="50490F77"/>
    <w:rsid w:val="533D7821"/>
    <w:rsid w:val="584164D9"/>
    <w:rsid w:val="5DBF39A3"/>
    <w:rsid w:val="61DC6C34"/>
    <w:rsid w:val="6A294D8D"/>
    <w:rsid w:val="6DB621F5"/>
    <w:rsid w:val="7B3E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23C51A9"/>
  <w15:chartTrackingRefBased/>
  <w15:docId w15:val="{E964E571-8C98-344A-BE9F-47437248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6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156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156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1563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56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156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563D"/>
    <w:pPr>
      <w:outlineLvl w:val="5"/>
    </w:pPr>
  </w:style>
  <w:style w:type="paragraph" w:styleId="Heading7">
    <w:name w:val="heading 7"/>
    <w:basedOn w:val="H6"/>
    <w:next w:val="Normal"/>
    <w:qFormat/>
    <w:rsid w:val="0001563D"/>
    <w:pPr>
      <w:outlineLvl w:val="6"/>
    </w:pPr>
  </w:style>
  <w:style w:type="paragraph" w:styleId="Heading8">
    <w:name w:val="heading 8"/>
    <w:basedOn w:val="Heading1"/>
    <w:next w:val="Normal"/>
    <w:qFormat/>
    <w:rsid w:val="000156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563D"/>
    <w:pPr>
      <w:outlineLvl w:val="8"/>
    </w:pPr>
  </w:style>
  <w:style w:type="character" w:default="1" w:styleId="DefaultParagraphFont">
    <w:name w:val="Default Paragraph Font"/>
    <w:semiHidden/>
    <w:rsid w:val="000156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563D"/>
  </w:style>
  <w:style w:type="paragraph" w:customStyle="1" w:styleId="H6">
    <w:name w:val="H6"/>
    <w:basedOn w:val="Heading5"/>
    <w:next w:val="Normal"/>
    <w:rsid w:val="0001563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01563D"/>
    <w:pPr>
      <w:ind w:left="1135"/>
    </w:pPr>
  </w:style>
  <w:style w:type="paragraph" w:styleId="List2">
    <w:name w:val="List 2"/>
    <w:basedOn w:val="List"/>
    <w:rsid w:val="0001563D"/>
    <w:pPr>
      <w:ind w:left="851"/>
    </w:pPr>
  </w:style>
  <w:style w:type="paragraph" w:styleId="List">
    <w:name w:val="List"/>
    <w:basedOn w:val="Normal"/>
    <w:rsid w:val="0001563D"/>
    <w:pPr>
      <w:ind w:left="568" w:hanging="284"/>
    </w:pPr>
  </w:style>
  <w:style w:type="paragraph" w:styleId="TOC7">
    <w:name w:val="toc 7"/>
    <w:basedOn w:val="TOC6"/>
    <w:next w:val="Normal"/>
    <w:semiHidden/>
    <w:rsid w:val="0001563D"/>
    <w:pPr>
      <w:ind w:left="2268" w:hanging="2268"/>
    </w:pPr>
  </w:style>
  <w:style w:type="paragraph" w:styleId="TOC6">
    <w:name w:val="toc 6"/>
    <w:basedOn w:val="TOC5"/>
    <w:next w:val="Normal"/>
    <w:semiHidden/>
    <w:rsid w:val="0001563D"/>
    <w:pPr>
      <w:ind w:left="1985" w:hanging="1985"/>
    </w:pPr>
  </w:style>
  <w:style w:type="paragraph" w:styleId="TOC5">
    <w:name w:val="toc 5"/>
    <w:basedOn w:val="TOC4"/>
    <w:semiHidden/>
    <w:rsid w:val="0001563D"/>
    <w:pPr>
      <w:ind w:left="1701" w:hanging="1701"/>
    </w:pPr>
  </w:style>
  <w:style w:type="paragraph" w:styleId="TOC4">
    <w:name w:val="toc 4"/>
    <w:basedOn w:val="TOC3"/>
    <w:semiHidden/>
    <w:rsid w:val="0001563D"/>
    <w:pPr>
      <w:ind w:left="1418" w:hanging="1418"/>
    </w:pPr>
  </w:style>
  <w:style w:type="paragraph" w:styleId="TOC3">
    <w:name w:val="toc 3"/>
    <w:basedOn w:val="TOC2"/>
    <w:semiHidden/>
    <w:rsid w:val="0001563D"/>
    <w:pPr>
      <w:ind w:left="1134" w:hanging="1134"/>
    </w:pPr>
  </w:style>
  <w:style w:type="paragraph" w:styleId="TOC2">
    <w:name w:val="toc 2"/>
    <w:basedOn w:val="TOC1"/>
    <w:semiHidden/>
    <w:rsid w:val="0001563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156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01563D"/>
    <w:pPr>
      <w:ind w:left="851"/>
    </w:pPr>
  </w:style>
  <w:style w:type="paragraph" w:styleId="ListNumber">
    <w:name w:val="List Number"/>
    <w:basedOn w:val="List"/>
    <w:rsid w:val="0001563D"/>
  </w:style>
  <w:style w:type="paragraph" w:styleId="ListBullet4">
    <w:name w:val="List Bullet 4"/>
    <w:basedOn w:val="ListBullet3"/>
    <w:rsid w:val="0001563D"/>
    <w:pPr>
      <w:ind w:left="1418"/>
    </w:pPr>
  </w:style>
  <w:style w:type="paragraph" w:styleId="ListBullet3">
    <w:name w:val="List Bullet 3"/>
    <w:basedOn w:val="ListBullet2"/>
    <w:rsid w:val="0001563D"/>
    <w:pPr>
      <w:ind w:left="1135"/>
    </w:pPr>
  </w:style>
  <w:style w:type="paragraph" w:styleId="ListBullet2">
    <w:name w:val="List Bullet 2"/>
    <w:basedOn w:val="ListBullet"/>
    <w:rsid w:val="0001563D"/>
    <w:pPr>
      <w:ind w:left="851"/>
    </w:pPr>
  </w:style>
  <w:style w:type="paragraph" w:styleId="ListBullet">
    <w:name w:val="List Bullet"/>
    <w:basedOn w:val="List"/>
    <w:rsid w:val="0001563D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styleId="ListBullet5">
    <w:name w:val="List Bullet 5"/>
    <w:basedOn w:val="ListBullet4"/>
    <w:rsid w:val="0001563D"/>
    <w:pPr>
      <w:ind w:left="1702"/>
    </w:pPr>
  </w:style>
  <w:style w:type="paragraph" w:styleId="TOC8">
    <w:name w:val="toc 8"/>
    <w:basedOn w:val="TOC1"/>
    <w:semiHidden/>
    <w:rsid w:val="0001563D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01563D"/>
    <w:pPr>
      <w:jc w:val="center"/>
    </w:pPr>
    <w:rPr>
      <w:i/>
    </w:rPr>
  </w:style>
  <w:style w:type="paragraph" w:styleId="Header">
    <w:name w:val="header"/>
    <w:rsid w:val="000156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01563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01563D"/>
    <w:pPr>
      <w:ind w:left="1702"/>
    </w:pPr>
  </w:style>
  <w:style w:type="paragraph" w:styleId="List4">
    <w:name w:val="List 4"/>
    <w:basedOn w:val="List3"/>
    <w:rsid w:val="0001563D"/>
    <w:pPr>
      <w:ind w:left="1418"/>
    </w:pPr>
  </w:style>
  <w:style w:type="paragraph" w:styleId="TOC9">
    <w:name w:val="toc 9"/>
    <w:basedOn w:val="TOC8"/>
    <w:semiHidden/>
    <w:rsid w:val="0001563D"/>
    <w:pPr>
      <w:ind w:left="1418" w:hanging="1418"/>
    </w:pPr>
  </w:style>
  <w:style w:type="paragraph" w:styleId="Index1">
    <w:name w:val="index 1"/>
    <w:basedOn w:val="Normal"/>
    <w:semiHidden/>
    <w:rsid w:val="0001563D"/>
    <w:pPr>
      <w:keepLines/>
      <w:spacing w:after="0"/>
    </w:pPr>
  </w:style>
  <w:style w:type="paragraph" w:styleId="Index2">
    <w:name w:val="index 2"/>
    <w:basedOn w:val="Index1"/>
    <w:semiHidden/>
    <w:rsid w:val="0001563D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b/>
      <w:bCs/>
      <w:i w:val="0"/>
      <w:iCs w:val="0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01563D"/>
    <w:rPr>
      <w:b/>
      <w:position w:val="6"/>
      <w:sz w:val="16"/>
    </w:rPr>
  </w:style>
  <w:style w:type="paragraph" w:customStyle="1" w:styleId="normalpuce">
    <w:name w:val="normal puce"/>
    <w:basedOn w:val="Normal"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rsid w:val="0001563D"/>
  </w:style>
  <w:style w:type="paragraph" w:customStyle="1" w:styleId="TAL">
    <w:name w:val="TAL"/>
    <w:basedOn w:val="Normal"/>
    <w:rsid w:val="0001563D"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T">
    <w:name w:val="ZT"/>
    <w:rsid w:val="000156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0156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1563D"/>
    <w:pPr>
      <w:outlineLvl w:val="9"/>
    </w:pPr>
  </w:style>
  <w:style w:type="paragraph" w:customStyle="1" w:styleId="TAH">
    <w:name w:val="TAH"/>
    <w:basedOn w:val="TAC"/>
    <w:rsid w:val="0001563D"/>
    <w:rPr>
      <w:b/>
    </w:rPr>
  </w:style>
  <w:style w:type="paragraph" w:customStyle="1" w:styleId="TAC">
    <w:name w:val="TAC"/>
    <w:basedOn w:val="TAL"/>
    <w:rsid w:val="0001563D"/>
    <w:pPr>
      <w:jc w:val="center"/>
    </w:pPr>
  </w:style>
  <w:style w:type="paragraph" w:customStyle="1" w:styleId="TF">
    <w:name w:val="TF"/>
    <w:basedOn w:val="TH"/>
    <w:rsid w:val="0001563D"/>
    <w:pPr>
      <w:keepNext w:val="0"/>
      <w:spacing w:before="0" w:after="240"/>
    </w:pPr>
  </w:style>
  <w:style w:type="paragraph" w:customStyle="1" w:styleId="TH">
    <w:name w:val="TH"/>
    <w:basedOn w:val="Normal"/>
    <w:rsid w:val="000156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1563D"/>
    <w:pPr>
      <w:keepLines/>
      <w:ind w:left="1135" w:hanging="851"/>
    </w:pPr>
  </w:style>
  <w:style w:type="paragraph" w:customStyle="1" w:styleId="EX">
    <w:name w:val="EX"/>
    <w:basedOn w:val="Normal"/>
    <w:rsid w:val="0001563D"/>
    <w:pPr>
      <w:keepLines/>
      <w:ind w:left="1702" w:hanging="1418"/>
    </w:pPr>
  </w:style>
  <w:style w:type="paragraph" w:customStyle="1" w:styleId="FP">
    <w:name w:val="FP"/>
    <w:basedOn w:val="Normal"/>
    <w:rsid w:val="0001563D"/>
    <w:pPr>
      <w:spacing w:after="0"/>
    </w:pPr>
  </w:style>
  <w:style w:type="paragraph" w:customStyle="1" w:styleId="LD">
    <w:name w:val="LD"/>
    <w:rsid w:val="000156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1563D"/>
    <w:pPr>
      <w:spacing w:after="0"/>
    </w:pPr>
  </w:style>
  <w:style w:type="paragraph" w:customStyle="1" w:styleId="EW">
    <w:name w:val="EW"/>
    <w:basedOn w:val="EX"/>
    <w:rsid w:val="0001563D"/>
    <w:pPr>
      <w:spacing w:after="0"/>
    </w:pPr>
  </w:style>
  <w:style w:type="paragraph" w:customStyle="1" w:styleId="EQ">
    <w:name w:val="EQ"/>
    <w:basedOn w:val="Normal"/>
    <w:next w:val="Normal"/>
    <w:rsid w:val="000156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156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56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1563D"/>
    <w:pPr>
      <w:jc w:val="right"/>
    </w:pPr>
  </w:style>
  <w:style w:type="paragraph" w:customStyle="1" w:styleId="TAN">
    <w:name w:val="TAN"/>
    <w:basedOn w:val="TAL"/>
    <w:rsid w:val="0001563D"/>
    <w:pPr>
      <w:ind w:left="851" w:hanging="851"/>
    </w:pPr>
  </w:style>
  <w:style w:type="paragraph" w:customStyle="1" w:styleId="ZA">
    <w:name w:val="ZA"/>
    <w:rsid w:val="000156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156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156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156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1563D"/>
    <w:pPr>
      <w:framePr w:wrap="notBeside" w:y="16161"/>
    </w:pPr>
  </w:style>
  <w:style w:type="character" w:customStyle="1" w:styleId="ZGSM">
    <w:name w:val="ZGSM"/>
    <w:rsid w:val="0001563D"/>
  </w:style>
  <w:style w:type="paragraph" w:customStyle="1" w:styleId="ZG">
    <w:name w:val="ZG"/>
    <w:rsid w:val="000156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01563D"/>
    <w:rPr>
      <w:color w:val="FF0000"/>
    </w:rPr>
  </w:style>
  <w:style w:type="paragraph" w:customStyle="1" w:styleId="B2">
    <w:name w:val="B2"/>
    <w:basedOn w:val="List2"/>
    <w:rsid w:val="0001563D"/>
  </w:style>
  <w:style w:type="paragraph" w:customStyle="1" w:styleId="B3">
    <w:name w:val="B3"/>
    <w:basedOn w:val="List3"/>
    <w:rsid w:val="0001563D"/>
  </w:style>
  <w:style w:type="paragraph" w:customStyle="1" w:styleId="B4">
    <w:name w:val="B4"/>
    <w:basedOn w:val="List4"/>
    <w:rsid w:val="0001563D"/>
  </w:style>
  <w:style w:type="paragraph" w:customStyle="1" w:styleId="B5">
    <w:name w:val="B5"/>
    <w:basedOn w:val="List5"/>
    <w:rsid w:val="0001563D"/>
  </w:style>
  <w:style w:type="paragraph" w:customStyle="1" w:styleId="ZTD">
    <w:name w:val="ZTD"/>
    <w:basedOn w:val="ZB"/>
    <w:rsid w:val="0001563D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Revision">
    <w:name w:val="Revision"/>
    <w:uiPriority w:val="99"/>
    <w:semiHidden/>
    <w:rPr>
      <w:rFonts w:eastAsia="Times New Roman"/>
      <w:lang w:val="en-GB" w:eastAsia="en-GB"/>
    </w:rPr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eastAsia="Times New Roman" w:hAnsi="Arial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EF55A2"/>
    <w:rPr>
      <w:rFonts w:eastAsia="Times New Roman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4187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RAN</dc:creator>
  <cp:keywords/>
  <cp:lastModifiedBy>S5-253962</cp:lastModifiedBy>
  <cp:revision>8</cp:revision>
  <cp:lastPrinted>2017-08-01T21:36:00Z</cp:lastPrinted>
  <dcterms:created xsi:type="dcterms:W3CDTF">2025-12-12T14:03:00Z</dcterms:created>
  <dcterms:modified xsi:type="dcterms:W3CDTF">2025-12-12T15:18:00Z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KSOProductBuildVer">
    <vt:lpwstr>2052-11.8.2.12085</vt:lpwstr>
  </property>
  <property fmtid="{D5CDD505-2E9C-101B-9397-08002B2CF9AE}" pid="12" name="ICV">
    <vt:lpwstr>0698C8DC73314593B77DCB5A7513F4C6</vt:lpwstr>
  </property>
</Properties>
</file>