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A3A1C55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7671CC">
        <w:rPr>
          <w:rFonts w:cs="Arial"/>
          <w:bCs/>
          <w:sz w:val="22"/>
        </w:rPr>
        <w:t>SA</w:t>
      </w:r>
      <w:r w:rsidR="004838BD">
        <w:rPr>
          <w:rFonts w:cs="Arial"/>
          <w:bCs/>
          <w:sz w:val="22"/>
        </w:rPr>
        <w:t xml:space="preserve"> </w:t>
      </w:r>
      <w:r w:rsidRPr="00222D66">
        <w:rPr>
          <w:rFonts w:cs="Arial"/>
          <w:bCs/>
          <w:sz w:val="22"/>
        </w:rPr>
        <w:t>Meeting</w:t>
      </w:r>
      <w:r w:rsidR="004838BD">
        <w:rPr>
          <w:rFonts w:cs="Arial"/>
          <w:bCs/>
          <w:sz w:val="22"/>
        </w:rPr>
        <w:t xml:space="preserve"> #</w:t>
      </w:r>
      <w:r w:rsidR="007671CC">
        <w:rPr>
          <w:rFonts w:cs="Arial"/>
          <w:bCs/>
          <w:sz w:val="22"/>
        </w:rPr>
        <w:t>110</w:t>
      </w:r>
      <w:r w:rsidRPr="00222D66">
        <w:rPr>
          <w:rFonts w:cs="Arial"/>
          <w:bCs/>
          <w:sz w:val="22"/>
        </w:rPr>
        <w:tab/>
      </w:r>
      <w:r w:rsidR="007671CC">
        <w:rPr>
          <w:rFonts w:cs="Arial"/>
          <w:bCs/>
          <w:sz w:val="22"/>
        </w:rPr>
        <w:t>SP</w:t>
      </w:r>
      <w:r w:rsidR="004838BD">
        <w:rPr>
          <w:rFonts w:cs="Arial"/>
          <w:bCs/>
          <w:sz w:val="22"/>
        </w:rPr>
        <w:t>-25</w:t>
      </w:r>
      <w:r w:rsidR="007671CC">
        <w:rPr>
          <w:rFonts w:cs="Arial"/>
          <w:bCs/>
          <w:sz w:val="22"/>
        </w:rPr>
        <w:t>1617</w:t>
      </w:r>
    </w:p>
    <w:p w14:paraId="437AE657" w14:textId="6424EA82" w:rsidR="000F7ECB" w:rsidRPr="00DC278D" w:rsidRDefault="007671CC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Baltimore</w:t>
      </w:r>
      <w:r w:rsidR="00D74FCE" w:rsidRPr="00D74FCE">
        <w:rPr>
          <w:rFonts w:cs="Arial"/>
          <w:bCs/>
          <w:sz w:val="22"/>
        </w:rPr>
        <w:t xml:space="preserve">, </w:t>
      </w:r>
      <w:r w:rsidR="00975259">
        <w:rPr>
          <w:rFonts w:cs="Arial"/>
          <w:bCs/>
          <w:sz w:val="22"/>
        </w:rPr>
        <w:t>United States</w:t>
      </w:r>
      <w:r w:rsidR="00D74FCE" w:rsidRPr="00D74FC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9</w:t>
      </w:r>
      <w:r w:rsidR="00D74FCE" w:rsidRPr="00D74FCE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12</w:t>
      </w:r>
      <w:r w:rsidR="00D74FCE" w:rsidRPr="00D74FC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December </w:t>
      </w:r>
      <w:r w:rsidR="00D74FCE" w:rsidRPr="00D74FCE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3389523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671CC">
        <w:rPr>
          <w:rFonts w:ascii="Arial" w:hAnsi="Arial" w:cs="Arial"/>
          <w:b/>
        </w:rPr>
        <w:t>TR 21.802</w:t>
      </w:r>
      <w:r w:rsidR="00222D66" w:rsidRPr="00222D66">
        <w:rPr>
          <w:rFonts w:ascii="Arial" w:hAnsi="Arial" w:cs="Arial"/>
          <w:b/>
        </w:rPr>
        <w:t xml:space="preserve"> Version</w:t>
      </w:r>
      <w:r w:rsidR="007671CC">
        <w:rPr>
          <w:rFonts w:ascii="Arial" w:hAnsi="Arial" w:cs="Arial"/>
          <w:b/>
        </w:rPr>
        <w:t xml:space="preserve"> 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81D3DB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FS_6GSpecs TR Rapporteur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B8F694A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9</w:t>
      </w:r>
    </w:p>
    <w:p w14:paraId="506A59EF" w14:textId="1AC5B2B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Rel-20</w:t>
      </w:r>
    </w:p>
    <w:p w14:paraId="42E612B3" w14:textId="2280E2B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FS_6GSpecs</w:t>
      </w:r>
    </w:p>
    <w:p w14:paraId="0F6824F6" w14:textId="1D11B3EC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Dongwook Kim, ETSI MCC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5DB7B60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71CC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49DFCE" w14:textId="3FDC3F3D" w:rsidR="00022FD3" w:rsidRDefault="00022FD3" w:rsidP="00022FD3">
      <w:r>
        <w:t>Th</w:t>
      </w:r>
      <w:r>
        <w:t xml:space="preserve">is technical report </w:t>
      </w:r>
      <w:r>
        <w:t>investigates the current specification formats and working methods of 3GPP, and other alternative ways that are available for 3GPP to consider. It provides the following necessary considerations:</w:t>
      </w:r>
    </w:p>
    <w:p w14:paraId="68358036" w14:textId="4BC9A45E" w:rsidR="00022FD3" w:rsidRDefault="00022FD3" w:rsidP="00022FD3">
      <w:pPr>
        <w:pStyle w:val="B1"/>
      </w:pPr>
      <w:r>
        <w:t>-</w:t>
      </w:r>
      <w:r>
        <w:tab/>
        <w:t>Identification of</w:t>
      </w:r>
      <w:r>
        <w:t xml:space="preserve"> </w:t>
      </w:r>
      <w:r>
        <w:t>benefits of the existing ways</w:t>
      </w:r>
      <w:r>
        <w:t xml:space="preserve">, </w:t>
      </w:r>
      <w:r>
        <w:t>shortcomings and pain-points of the existing ways</w:t>
      </w:r>
      <w:r>
        <w:t xml:space="preserve">, and </w:t>
      </w:r>
      <w:r>
        <w:t>requirements that improvements to the existing ways or the alternative ways should address.</w:t>
      </w:r>
    </w:p>
    <w:p w14:paraId="199F99F2" w14:textId="06B05193" w:rsidR="00022FD3" w:rsidRDefault="00022FD3" w:rsidP="00022FD3">
      <w:pPr>
        <w:pStyle w:val="B1"/>
      </w:pPr>
      <w:r>
        <w:t>-</w:t>
      </w:r>
      <w:r>
        <w:tab/>
      </w:r>
      <w:r>
        <w:t xml:space="preserve">Proposal for </w:t>
      </w:r>
      <w:r>
        <w:t>new specification formats for 3GPP</w:t>
      </w:r>
      <w:r>
        <w:t xml:space="preserve">: OpenDocument, </w:t>
      </w:r>
      <w:proofErr w:type="spellStart"/>
      <w:r>
        <w:t>AsciiDoc</w:t>
      </w:r>
      <w:proofErr w:type="spellEnd"/>
      <w:r>
        <w:t xml:space="preserve">, Markdown, </w:t>
      </w:r>
      <w:r w:rsidRPr="00022FD3">
        <w:t>Multiple formats for single specification with Markdown as baseline, LaTeX, DOCX with restrictions, and Multiple formats for single specification with Word as baseline</w:t>
      </w:r>
      <w:r>
        <w:t>.</w:t>
      </w:r>
    </w:p>
    <w:p w14:paraId="59C06CB9" w14:textId="3F41772E" w:rsidR="007671CC" w:rsidRDefault="00022FD3" w:rsidP="00022FD3">
      <w:pPr>
        <w:pStyle w:val="B1"/>
      </w:pPr>
      <w:r>
        <w:t>-</w:t>
      </w:r>
      <w:r>
        <w:tab/>
        <w:t xml:space="preserve">Potential new tools and ways of </w:t>
      </w:r>
      <w:r>
        <w:t>working</w:t>
      </w:r>
      <w:r>
        <w:t xml:space="preserve"> for 3GPP: </w:t>
      </w:r>
      <w:r w:rsidRPr="00022FD3">
        <w:t>tools and ways of working for OpenDocument, Git for version control, Ways of Working on CRs during meetings when using Gitlab for collaborative drafting of CRs, and the OneM2M workflow</w:t>
      </w:r>
    </w:p>
    <w:p w14:paraId="20CFA678" w14:textId="0DD6A50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7671CC">
        <w:rPr>
          <w:b/>
          <w:sz w:val="24"/>
        </w:rPr>
        <w:t xml:space="preserve"> TSG SA </w:t>
      </w:r>
      <w:r>
        <w:rPr>
          <w:b/>
          <w:sz w:val="24"/>
        </w:rPr>
        <w:t>Meeting:</w:t>
      </w:r>
    </w:p>
    <w:p w14:paraId="68D98A83" w14:textId="62A2DBDB" w:rsidR="007671CC" w:rsidRDefault="007671CC" w:rsidP="007671CC">
      <w:r>
        <w:t>First time being presented to TSG SA.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8E39BB6" w14:textId="204B3266" w:rsidR="007671CC" w:rsidRDefault="00022FD3" w:rsidP="00022FD3">
      <w:pPr>
        <w:pStyle w:val="B1"/>
      </w:pPr>
      <w:r>
        <w:t>-</w:t>
      </w:r>
      <w:r>
        <w:tab/>
        <w:t>Criteria for evaluating proposals.</w:t>
      </w:r>
    </w:p>
    <w:p w14:paraId="3F31B3F2" w14:textId="5F96B8B3" w:rsidR="00022FD3" w:rsidRDefault="00022FD3" w:rsidP="00022FD3">
      <w:pPr>
        <w:pStyle w:val="B1"/>
      </w:pPr>
      <w:r>
        <w:t>-</w:t>
      </w:r>
      <w:r>
        <w:tab/>
        <w:t xml:space="preserve">Engagement of </w:t>
      </w:r>
      <w:r w:rsidR="00A639A1">
        <w:t>companies/delegates in the playground and testing of the proposals.</w:t>
      </w:r>
    </w:p>
    <w:p w14:paraId="51D58D9B" w14:textId="7CF6E567" w:rsidR="00022FD3" w:rsidRDefault="00022FD3" w:rsidP="00022FD3">
      <w:pPr>
        <w:pStyle w:val="B1"/>
      </w:pPr>
      <w:r>
        <w:t>-</w:t>
      </w:r>
      <w:r>
        <w:tab/>
        <w:t>Actual evaluation of the different proposals for specification formats and tools &amp; ways of working.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17CC70" w14:textId="6A5A7FE1" w:rsidR="007671CC" w:rsidRDefault="007671CC" w:rsidP="007671CC">
      <w:r>
        <w:t>None identified.</w:t>
      </w:r>
    </w:p>
    <w:p w14:paraId="33B83D9E" w14:textId="740ADED1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60549" w14:textId="77777777" w:rsidR="00772F01" w:rsidRDefault="00772F01" w:rsidP="00C75908">
      <w:pPr>
        <w:spacing w:after="0"/>
      </w:pPr>
      <w:r>
        <w:separator/>
      </w:r>
    </w:p>
  </w:endnote>
  <w:endnote w:type="continuationSeparator" w:id="0">
    <w:p w14:paraId="477C921D" w14:textId="77777777" w:rsidR="00772F01" w:rsidRDefault="00772F0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DD72" w14:textId="77777777" w:rsidR="00772F01" w:rsidRDefault="00772F01" w:rsidP="00C75908">
      <w:pPr>
        <w:spacing w:after="0"/>
      </w:pPr>
      <w:r>
        <w:separator/>
      </w:r>
    </w:p>
  </w:footnote>
  <w:footnote w:type="continuationSeparator" w:id="0">
    <w:p w14:paraId="5F8496A9" w14:textId="77777777" w:rsidR="00772F01" w:rsidRDefault="00772F0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FD3"/>
    <w:rsid w:val="00040BEF"/>
    <w:rsid w:val="000C1325"/>
    <w:rsid w:val="000E2225"/>
    <w:rsid w:val="000F7ECB"/>
    <w:rsid w:val="00201520"/>
    <w:rsid w:val="00222D66"/>
    <w:rsid w:val="002626E2"/>
    <w:rsid w:val="002B09A1"/>
    <w:rsid w:val="002D6605"/>
    <w:rsid w:val="0045428D"/>
    <w:rsid w:val="004838BD"/>
    <w:rsid w:val="004B159E"/>
    <w:rsid w:val="004D5139"/>
    <w:rsid w:val="004E0E47"/>
    <w:rsid w:val="004F5115"/>
    <w:rsid w:val="00572E0D"/>
    <w:rsid w:val="00607007"/>
    <w:rsid w:val="006861B6"/>
    <w:rsid w:val="00702FB2"/>
    <w:rsid w:val="007671CC"/>
    <w:rsid w:val="00772F01"/>
    <w:rsid w:val="00796ECF"/>
    <w:rsid w:val="007E2108"/>
    <w:rsid w:val="00804736"/>
    <w:rsid w:val="008070EC"/>
    <w:rsid w:val="00812091"/>
    <w:rsid w:val="00823475"/>
    <w:rsid w:val="0084098C"/>
    <w:rsid w:val="00845198"/>
    <w:rsid w:val="008C547C"/>
    <w:rsid w:val="008E7BA4"/>
    <w:rsid w:val="00956976"/>
    <w:rsid w:val="00961601"/>
    <w:rsid w:val="00975259"/>
    <w:rsid w:val="00A639A1"/>
    <w:rsid w:val="00AD26CD"/>
    <w:rsid w:val="00C75908"/>
    <w:rsid w:val="00CC358C"/>
    <w:rsid w:val="00D74FCE"/>
    <w:rsid w:val="00DC278D"/>
    <w:rsid w:val="00E24E87"/>
    <w:rsid w:val="00E62388"/>
    <w:rsid w:val="00EB6E16"/>
    <w:rsid w:val="00F7119F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251</Words>
  <Characters>1345</Characters>
  <Application>Microsoft Office Word</Application>
  <DocSecurity>0</DocSecurity>
  <Lines>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5</cp:revision>
  <dcterms:created xsi:type="dcterms:W3CDTF">2025-12-09T20:31:00Z</dcterms:created>
  <dcterms:modified xsi:type="dcterms:W3CDTF">2025-12-09T21:21:00Z</dcterms:modified>
</cp:coreProperties>
</file>