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E019F" w14:textId="5CBB1C4B" w:rsidR="003F6DC8" w:rsidRDefault="003F6DC8" w:rsidP="003F6DC8">
      <w:pPr>
        <w:pStyle w:val="CRCoverPage"/>
        <w:tabs>
          <w:tab w:val="right" w:pos="9639"/>
        </w:tabs>
        <w:spacing w:after="0"/>
        <w:rPr>
          <w:b/>
          <w:i/>
          <w:noProof/>
          <w:sz w:val="28"/>
        </w:rPr>
      </w:pPr>
      <w:r>
        <w:rPr>
          <w:b/>
          <w:noProof/>
          <w:sz w:val="24"/>
        </w:rPr>
        <w:t>3GP</w:t>
      </w:r>
      <w:r w:rsidRPr="00423076">
        <w:rPr>
          <w:b/>
          <w:noProof/>
          <w:sz w:val="24"/>
        </w:rPr>
        <w:t>P TSG-</w:t>
      </w:r>
      <w:r>
        <w:rPr>
          <w:b/>
          <w:noProof/>
          <w:sz w:val="24"/>
        </w:rPr>
        <w:t>SA</w:t>
      </w:r>
      <w:r w:rsidRPr="00423076">
        <w:rPr>
          <w:b/>
          <w:noProof/>
          <w:sz w:val="24"/>
        </w:rPr>
        <w:t xml:space="preserve"> Meeting #</w:t>
      </w:r>
      <w:r>
        <w:rPr>
          <w:b/>
          <w:noProof/>
          <w:sz w:val="24"/>
        </w:rPr>
        <w:t>1</w:t>
      </w:r>
      <w:r w:rsidR="006D4992">
        <w:rPr>
          <w:b/>
          <w:noProof/>
          <w:sz w:val="24"/>
        </w:rPr>
        <w:t>10</w:t>
      </w:r>
      <w:r>
        <w:rPr>
          <w:b/>
          <w:i/>
          <w:noProof/>
          <w:sz w:val="28"/>
        </w:rPr>
        <w:tab/>
      </w:r>
      <w:r>
        <w:rPr>
          <w:b/>
          <w:noProof/>
          <w:sz w:val="24"/>
        </w:rPr>
        <w:t>SP-25</w:t>
      </w:r>
      <w:r w:rsidR="00243372">
        <w:rPr>
          <w:b/>
          <w:noProof/>
          <w:sz w:val="24"/>
        </w:rPr>
        <w:t>1</w:t>
      </w:r>
      <w:r w:rsidR="006D4992">
        <w:rPr>
          <w:b/>
          <w:noProof/>
          <w:sz w:val="24"/>
        </w:rPr>
        <w:t>31</w:t>
      </w:r>
      <w:r w:rsidR="00243372">
        <w:rPr>
          <w:b/>
          <w:noProof/>
          <w:sz w:val="24"/>
        </w:rPr>
        <w:t>7</w:t>
      </w:r>
    </w:p>
    <w:p w14:paraId="1B910D27" w14:textId="2EECE56E" w:rsidR="003F6DC8" w:rsidRDefault="006D4992" w:rsidP="003F6DC8">
      <w:pPr>
        <w:pStyle w:val="CRCoverPage"/>
        <w:outlineLvl w:val="0"/>
        <w:rPr>
          <w:b/>
          <w:noProof/>
          <w:sz w:val="24"/>
        </w:rPr>
      </w:pPr>
      <w:r>
        <w:rPr>
          <w:b/>
          <w:noProof/>
          <w:sz w:val="24"/>
        </w:rPr>
        <w:t>Baltimore</w:t>
      </w:r>
      <w:r w:rsidR="003F6DC8">
        <w:rPr>
          <w:b/>
          <w:noProof/>
          <w:sz w:val="24"/>
        </w:rPr>
        <w:t xml:space="preserve">, </w:t>
      </w:r>
      <w:r>
        <w:rPr>
          <w:b/>
          <w:noProof/>
          <w:sz w:val="24"/>
        </w:rPr>
        <w:t>United States</w:t>
      </w:r>
      <w:r w:rsidR="003F6DC8">
        <w:rPr>
          <w:b/>
          <w:noProof/>
          <w:sz w:val="24"/>
        </w:rPr>
        <w:t xml:space="preserve">, </w:t>
      </w:r>
      <w:r>
        <w:rPr>
          <w:b/>
          <w:noProof/>
          <w:sz w:val="24"/>
        </w:rPr>
        <w:t>9</w:t>
      </w:r>
      <w:r w:rsidR="003F6DC8">
        <w:rPr>
          <w:b/>
          <w:noProof/>
          <w:sz w:val="24"/>
        </w:rPr>
        <w:t xml:space="preserve"> - </w:t>
      </w:r>
      <w:r>
        <w:rPr>
          <w:b/>
          <w:noProof/>
          <w:sz w:val="24"/>
        </w:rPr>
        <w:t>12</w:t>
      </w:r>
      <w:r w:rsidR="003F6DC8">
        <w:rPr>
          <w:b/>
          <w:noProof/>
          <w:sz w:val="24"/>
        </w:rPr>
        <w:t xml:space="preserve"> </w:t>
      </w:r>
      <w:r>
        <w:rPr>
          <w:b/>
          <w:noProof/>
          <w:sz w:val="24"/>
        </w:rPr>
        <w:t xml:space="preserve">December </w:t>
      </w:r>
      <w:r w:rsidR="003F6DC8">
        <w:rPr>
          <w:b/>
          <w:noProof/>
          <w:sz w:val="24"/>
        </w:rPr>
        <w:t>2025</w:t>
      </w:r>
    </w:p>
    <w:p w14:paraId="3801B93D" w14:textId="4A501262"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39B9AF0C" w:rsidR="009759F6" w:rsidRDefault="009759F6" w:rsidP="009759F6">
      <w:pPr>
        <w:spacing w:after="120"/>
        <w:ind w:left="1985" w:hanging="1985"/>
        <w:rPr>
          <w:b/>
          <w:bCs/>
        </w:rPr>
      </w:pPr>
      <w:r>
        <w:rPr>
          <w:b/>
          <w:bCs/>
        </w:rPr>
        <w:t>Source:</w:t>
      </w:r>
      <w:r>
        <w:rPr>
          <w:b/>
          <w:bCs/>
        </w:rPr>
        <w:tab/>
      </w:r>
      <w:r w:rsidR="003F6DC8" w:rsidRPr="003F6DC8">
        <w:rPr>
          <w:b/>
          <w:bCs/>
        </w:rPr>
        <w:t>FS_6GSpecs TR Rapporteur</w:t>
      </w:r>
    </w:p>
    <w:p w14:paraId="5FC8F99F" w14:textId="5F69D167" w:rsidR="009759F6" w:rsidRDefault="009759F6" w:rsidP="009759F6">
      <w:pPr>
        <w:spacing w:after="120"/>
        <w:ind w:left="1985" w:hanging="1985"/>
        <w:rPr>
          <w:b/>
          <w:bCs/>
        </w:rPr>
      </w:pPr>
      <w:r>
        <w:rPr>
          <w:b/>
          <w:bCs/>
        </w:rPr>
        <w:t>Title:</w:t>
      </w:r>
      <w:r>
        <w:rPr>
          <w:b/>
          <w:bCs/>
        </w:rPr>
        <w:tab/>
      </w:r>
      <w:r w:rsidR="003F6DC8" w:rsidRPr="003F6DC8">
        <w:rPr>
          <w:b/>
          <w:bCs/>
        </w:rPr>
        <w:t>Notes from FS_6GSpecs TSG Joint Session</w:t>
      </w:r>
    </w:p>
    <w:p w14:paraId="3C1D376E" w14:textId="4864CB60" w:rsidR="009759F6" w:rsidRDefault="009759F6" w:rsidP="009759F6">
      <w:pPr>
        <w:spacing w:after="120"/>
        <w:ind w:left="1985" w:hanging="1985"/>
        <w:rPr>
          <w:b/>
          <w:bCs/>
        </w:rPr>
      </w:pPr>
      <w:r>
        <w:rPr>
          <w:b/>
          <w:bCs/>
        </w:rPr>
        <w:t>Agenda item:</w:t>
      </w:r>
      <w:r>
        <w:rPr>
          <w:b/>
          <w:bCs/>
        </w:rPr>
        <w:tab/>
      </w:r>
      <w:r w:rsidR="003F6DC8">
        <w:rPr>
          <w:b/>
          <w:bCs/>
        </w:rPr>
        <w:t>9</w:t>
      </w:r>
    </w:p>
    <w:p w14:paraId="47E45BAA" w14:textId="476EC7BE" w:rsidR="009759F6" w:rsidRDefault="009759F6" w:rsidP="009759F6">
      <w:pPr>
        <w:spacing w:after="120"/>
        <w:ind w:left="1985" w:hanging="1985"/>
        <w:rPr>
          <w:b/>
          <w:bCs/>
        </w:rPr>
      </w:pPr>
      <w:r>
        <w:rPr>
          <w:b/>
          <w:bCs/>
        </w:rPr>
        <w:t>Document for:</w:t>
      </w:r>
      <w:r>
        <w:rPr>
          <w:b/>
          <w:bCs/>
        </w:rPr>
        <w:tab/>
      </w:r>
      <w:r w:rsidR="003F6DC8">
        <w:rPr>
          <w:b/>
          <w:bCs/>
        </w:rPr>
        <w:t>Information</w:t>
      </w:r>
    </w:p>
    <w:p w14:paraId="21CF6891" w14:textId="373426AE" w:rsidR="001B678D" w:rsidRDefault="001B678D" w:rsidP="001B678D">
      <w:pPr>
        <w:pStyle w:val="Heading1"/>
      </w:pPr>
      <w:r>
        <w:t>1</w:t>
      </w:r>
      <w:r>
        <w:tab/>
        <w:t xml:space="preserve">Opening of the </w:t>
      </w:r>
      <w:r w:rsidR="00B452F6">
        <w:t>Joint Session</w:t>
      </w:r>
    </w:p>
    <w:p w14:paraId="7C61D3F4" w14:textId="6DF072B5" w:rsidR="00CA3DE1" w:rsidRDefault="00CA3DE1" w:rsidP="00CA3DE1">
      <w:r w:rsidRPr="009461FA">
        <w:t xml:space="preserve">Study item co-rapporteur Mr. </w:t>
      </w:r>
      <w:r w:rsidR="00A04982">
        <w:t>Suresh Chitturi</w:t>
      </w:r>
      <w:r w:rsidR="003F6DC8">
        <w:t xml:space="preserve"> </w:t>
      </w:r>
      <w:r w:rsidRPr="009461FA">
        <w:t>(</w:t>
      </w:r>
      <w:r w:rsidR="00A04982">
        <w:t>Samsung</w:t>
      </w:r>
      <w:r w:rsidRPr="009461FA">
        <w:t>) welcomed the participants and opened the meeting at 1</w:t>
      </w:r>
      <w:r w:rsidR="003F6DC8">
        <w:t>2</w:t>
      </w:r>
      <w:r w:rsidRPr="009461FA">
        <w:t>:</w:t>
      </w:r>
      <w:r w:rsidR="003F6DC8">
        <w:t>3</w:t>
      </w:r>
      <w:r w:rsidR="00FD3DD8">
        <w:t>4</w:t>
      </w:r>
      <w:r w:rsidRPr="009461FA">
        <w:t xml:space="preserve"> UTC</w:t>
      </w:r>
      <w:r w:rsidR="00870CA1">
        <w:t>-5</w:t>
      </w:r>
      <w:r w:rsidRPr="009461FA">
        <w:t>.</w:t>
      </w:r>
    </w:p>
    <w:p w14:paraId="42BF66A9" w14:textId="77777777" w:rsidR="0067000F" w:rsidRDefault="00737BF4">
      <w:pPr>
        <w:pStyle w:val="Heading1"/>
      </w:pPr>
      <w:r>
        <w:t>2</w:t>
      </w:r>
      <w:r>
        <w:tab/>
        <w:t>Agenda</w:t>
      </w:r>
    </w:p>
    <w:p w14:paraId="44D69E62" w14:textId="0870A660" w:rsidR="003F6DC8" w:rsidRDefault="006B055C" w:rsidP="003F6DC8">
      <w:r>
        <w:t xml:space="preserve">Mr. </w:t>
      </w:r>
      <w:r w:rsidR="00870CA1">
        <w:t xml:space="preserve">Suresh Chitturi </w:t>
      </w:r>
      <w:r>
        <w:t>(</w:t>
      </w:r>
      <w:r w:rsidR="00870CA1">
        <w:t>Samsung</w:t>
      </w:r>
      <w:r>
        <w:t>) indicated that the TDocs will be treated in the following order:</w:t>
      </w:r>
    </w:p>
    <w:p w14:paraId="52EB8AA3" w14:textId="15FD5587" w:rsidR="00207053" w:rsidRDefault="00207053" w:rsidP="00207053">
      <w:pPr>
        <w:pStyle w:val="B1"/>
      </w:pPr>
      <w:r>
        <w:t>a.</w:t>
      </w:r>
      <w:r>
        <w:tab/>
        <w:t>Report on the SI by the SI rapporteur(s)</w:t>
      </w:r>
    </w:p>
    <w:p w14:paraId="313273C5" w14:textId="16796B32" w:rsidR="00207053" w:rsidRDefault="00207053" w:rsidP="00207053">
      <w:pPr>
        <w:pStyle w:val="B1"/>
      </w:pPr>
      <w:r>
        <w:t>b.</w:t>
      </w:r>
      <w:r>
        <w:tab/>
        <w:t>Presentation of the latest TR 21.802 version v0.1.0 reflecting outcomes from CC#</w:t>
      </w:r>
      <w:r w:rsidR="00FD3DD8">
        <w:t>3</w:t>
      </w:r>
      <w:r>
        <w:t xml:space="preserve"> and CC#</w:t>
      </w:r>
      <w:r w:rsidR="00FD3DD8">
        <w:t>4</w:t>
      </w:r>
      <w:r>
        <w:t xml:space="preserve"> conference calls</w:t>
      </w:r>
    </w:p>
    <w:p w14:paraId="77901D43" w14:textId="4E4258B0" w:rsidR="00207053" w:rsidRDefault="00207053" w:rsidP="00207053">
      <w:pPr>
        <w:pStyle w:val="B1"/>
      </w:pPr>
      <w:r>
        <w:t>c.</w:t>
      </w:r>
      <w:r>
        <w:tab/>
        <w:t>Submission of a consolidated document of all pCRs endorsed during the last quarter’s calls</w:t>
      </w:r>
    </w:p>
    <w:p w14:paraId="446705DF" w14:textId="1E5B504F" w:rsidR="00207053" w:rsidRDefault="00207053" w:rsidP="00207053">
      <w:pPr>
        <w:pStyle w:val="B1"/>
      </w:pPr>
      <w:r>
        <w:t>d.</w:t>
      </w:r>
      <w:r>
        <w:tab/>
      </w:r>
      <w:r w:rsidR="00607589">
        <w:t>Any other business</w:t>
      </w:r>
    </w:p>
    <w:p w14:paraId="6FF8131A" w14:textId="32A7AC1B" w:rsidR="006B055C" w:rsidRDefault="006B055C">
      <w:pPr>
        <w:pStyle w:val="Heading1"/>
      </w:pPr>
      <w:r>
        <w:t>3</w:t>
      </w:r>
      <w:r>
        <w:tab/>
        <w:t>Status Report</w:t>
      </w:r>
    </w:p>
    <w:p w14:paraId="43B87E51" w14:textId="4B7C36BD" w:rsidR="006F2431" w:rsidRDefault="006F2431" w:rsidP="006F2431">
      <w:pPr>
        <w:pStyle w:val="NormTop"/>
      </w:pPr>
      <w:r>
        <w:rPr>
          <w:color w:val="0000FF"/>
        </w:rPr>
        <w:t>SP-251</w:t>
      </w:r>
      <w:r w:rsidR="005D47CC">
        <w:rPr>
          <w:color w:val="0000FF"/>
        </w:rPr>
        <w:t>314</w:t>
      </w:r>
      <w:r>
        <w:t xml:space="preserve"> (WI status report </w:t>
      </w:r>
      <w:r w:rsidR="00027A74" w:rsidRPr="00027A74">
        <w:t xml:space="preserve">6G Specification Modernisation Study Item Report </w:t>
      </w:r>
      <w:r>
        <w:t xml:space="preserve">(Source: </w:t>
      </w:r>
      <w:r w:rsidR="0033788D" w:rsidRPr="0033788D">
        <w:t>FS_6GSpecs SI Rapporteurs</w:t>
      </w:r>
      <w:r>
        <w:t>))</w:t>
      </w:r>
      <w:r>
        <w:rPr>
          <w:b/>
        </w:rPr>
        <w:br/>
        <w:t xml:space="preserve">Document for: </w:t>
      </w:r>
      <w:r w:rsidR="009952C1">
        <w:t>Information</w:t>
      </w:r>
    </w:p>
    <w:p w14:paraId="68FDBDBE" w14:textId="1A25EDA4" w:rsidR="006F11CB" w:rsidRDefault="00870CA1" w:rsidP="006F2431">
      <w:r>
        <w:t>Mr. Suresh Chitturi (Samsung)</w:t>
      </w:r>
      <w:r w:rsidR="001039B3">
        <w:t xml:space="preserve"> presented the document</w:t>
      </w:r>
      <w:r w:rsidR="00AA2C73">
        <w:t xml:space="preserve"> and a</w:t>
      </w:r>
      <w:r w:rsidR="0006000B">
        <w:t xml:space="preserve">sked </w:t>
      </w:r>
      <w:r w:rsidR="00AA2C73">
        <w:t xml:space="preserve">the group if </w:t>
      </w:r>
      <w:r w:rsidR="0006000B">
        <w:t>60% completion</w:t>
      </w:r>
      <w:r w:rsidR="00AA2C73">
        <w:t xml:space="preserve"> rate can be agreed</w:t>
      </w:r>
      <w:r w:rsidR="0006000B">
        <w:t xml:space="preserve">. </w:t>
      </w:r>
    </w:p>
    <w:p w14:paraId="6D931D21" w14:textId="0E897467" w:rsidR="00AA2C73" w:rsidRDefault="00AA2C73" w:rsidP="006F2431">
      <w:r>
        <w:t>Mr. Hans van der Veen (NEC) asked for clarification whether the TR can be presented for information when the completion rate is 80% or more.</w:t>
      </w:r>
      <w:r w:rsidR="00785842">
        <w:t xml:space="preserve"> </w:t>
      </w:r>
      <w:r>
        <w:t>Mr. Song Yue (CMCC) replied that a given TR/TS can be presented for information when the completion rate is 60% or more, and for approval when the completion rate is 80% or more.</w:t>
      </w:r>
    </w:p>
    <w:p w14:paraId="0329FCF7" w14:textId="0BB6DF1D" w:rsidR="00AA2C73" w:rsidRDefault="00AA2C73" w:rsidP="006F2431">
      <w:r>
        <w:t xml:space="preserve">Dr. Daewon Lee (InterDigital) commented that LaTeX needs to be included in the </w:t>
      </w:r>
      <w:r w:rsidR="002518CA">
        <w:t>list of formats</w:t>
      </w:r>
      <w:r>
        <w:t>.</w:t>
      </w:r>
      <w:r w:rsidR="00785842">
        <w:t xml:space="preserve"> </w:t>
      </w:r>
      <w:r>
        <w:t>Mr. Suresh Chitturi (Samsung) responded that the WI status will be revised accordingly for SA.</w:t>
      </w:r>
    </w:p>
    <w:p w14:paraId="610DC293" w14:textId="60B4B836" w:rsidR="0006000B" w:rsidRPr="003E5FB4" w:rsidRDefault="00AA2C73" w:rsidP="006F2431">
      <w:pPr>
        <w:rPr>
          <w:b/>
          <w:bCs/>
        </w:rPr>
      </w:pPr>
      <w:r>
        <w:rPr>
          <w:b/>
          <w:bCs/>
        </w:rPr>
        <w:t>Hence, it was agreed to revise the WI status report</w:t>
      </w:r>
      <w:r w:rsidR="00052836">
        <w:rPr>
          <w:b/>
          <w:bCs/>
        </w:rPr>
        <w:t xml:space="preserve"> to include LaTeX and to further correct the wrong date of joint session indicated in the status report</w:t>
      </w:r>
      <w:r>
        <w:rPr>
          <w:b/>
          <w:bCs/>
        </w:rPr>
        <w:t xml:space="preserve">. The revision </w:t>
      </w:r>
      <w:r w:rsidR="002518CA">
        <w:rPr>
          <w:b/>
          <w:bCs/>
        </w:rPr>
        <w:t xml:space="preserve">is </w:t>
      </w:r>
      <w:r>
        <w:rPr>
          <w:b/>
          <w:bCs/>
        </w:rPr>
        <w:t>SP-251616 and will be available in the inbox.</w:t>
      </w:r>
    </w:p>
    <w:p w14:paraId="5605ADAF" w14:textId="0FFA0B89" w:rsidR="006B055C" w:rsidRPr="006B055C" w:rsidRDefault="006F2431" w:rsidP="006B055C">
      <w:r>
        <w:rPr>
          <w:b/>
        </w:rPr>
        <w:t xml:space="preserve">Status: </w:t>
      </w:r>
      <w:r w:rsidR="00AA2C73" w:rsidRPr="00AA2C73">
        <w:rPr>
          <w:color w:val="808080" w:themeColor="background1" w:themeShade="80"/>
        </w:rPr>
        <w:t xml:space="preserve">revised </w:t>
      </w:r>
      <w:r w:rsidR="00AA2C73" w:rsidRPr="00AA2C73">
        <w:t>to 1616</w:t>
      </w:r>
    </w:p>
    <w:p w14:paraId="1CA3C867" w14:textId="6A47E97B" w:rsidR="00EA6D95" w:rsidRDefault="0076491C" w:rsidP="00EA6D95">
      <w:pPr>
        <w:pStyle w:val="Heading1"/>
      </w:pPr>
      <w:r>
        <w:lastRenderedPageBreak/>
        <w:t>4</w:t>
      </w:r>
      <w:r w:rsidR="00EA6D95">
        <w:tab/>
        <w:t xml:space="preserve">TR </w:t>
      </w:r>
      <w:r w:rsidR="00B452F6">
        <w:t>B</w:t>
      </w:r>
      <w:r w:rsidR="00EA6D95">
        <w:t>aseline</w:t>
      </w:r>
    </w:p>
    <w:p w14:paraId="524BDBFA" w14:textId="4644682F" w:rsidR="00EA6D95" w:rsidRDefault="00EA6D95" w:rsidP="00EA6D95">
      <w:pPr>
        <w:pStyle w:val="NormTop"/>
      </w:pPr>
      <w:r w:rsidRPr="003643A0">
        <w:rPr>
          <w:color w:val="0000FF"/>
        </w:rPr>
        <w:t>SP-251</w:t>
      </w:r>
      <w:r w:rsidR="005D47CC">
        <w:rPr>
          <w:color w:val="0000FF"/>
        </w:rPr>
        <w:t>315</w:t>
      </w:r>
      <w:r>
        <w:t xml:space="preserve"> (draft TR </w:t>
      </w:r>
      <w:r w:rsidRPr="003643A0">
        <w:t>3GPP TR 21.802 v0.</w:t>
      </w:r>
      <w:r w:rsidR="00027A74">
        <w:t>2</w:t>
      </w:r>
      <w:r w:rsidRPr="003643A0">
        <w:t>.0</w:t>
      </w:r>
      <w:r>
        <w:t xml:space="preserve"> (Source: </w:t>
      </w:r>
      <w:r w:rsidRPr="003643A0">
        <w:t>FS_6GSpecs TR Rapporteur</w:t>
      </w:r>
      <w:r>
        <w:t>))</w:t>
      </w:r>
      <w:r>
        <w:rPr>
          <w:b/>
        </w:rPr>
        <w:br/>
        <w:t xml:space="preserve">Document for: </w:t>
      </w:r>
      <w:r w:rsidR="003F7F9F">
        <w:t>Agreement</w:t>
      </w:r>
    </w:p>
    <w:p w14:paraId="554BE6A3" w14:textId="7064B9A3" w:rsidR="00243F91" w:rsidRDefault="00A12422" w:rsidP="00EA6D95">
      <w:r>
        <w:t xml:space="preserve">Mr. </w:t>
      </w:r>
      <w:r w:rsidR="00870CA1">
        <w:t xml:space="preserve">Suresh Chitturi </w:t>
      </w:r>
      <w:r>
        <w:t>(</w:t>
      </w:r>
      <w:r w:rsidR="00870CA1">
        <w:t>Samsung</w:t>
      </w:r>
      <w:r>
        <w:t>) presented the document as the co-</w:t>
      </w:r>
      <w:r w:rsidR="00D71AD8">
        <w:t xml:space="preserve">rapporteur </w:t>
      </w:r>
      <w:r>
        <w:t>of the study item.</w:t>
      </w:r>
    </w:p>
    <w:p w14:paraId="364F8DFE" w14:textId="7A0169C3" w:rsidR="004B3252" w:rsidRDefault="00DE2BE7" w:rsidP="00EA6D95">
      <w:r>
        <w:rPr>
          <w:b/>
          <w:bCs/>
        </w:rPr>
        <w:t xml:space="preserve">No further comments on the </w:t>
      </w:r>
      <w:r w:rsidR="00496299">
        <w:rPr>
          <w:b/>
          <w:bCs/>
        </w:rPr>
        <w:t xml:space="preserve">document </w:t>
      </w:r>
      <w:r w:rsidR="009D0CBD">
        <w:rPr>
          <w:b/>
          <w:bCs/>
        </w:rPr>
        <w:t xml:space="preserve">were received </w:t>
      </w:r>
      <w:r>
        <w:rPr>
          <w:b/>
          <w:bCs/>
        </w:rPr>
        <w:t xml:space="preserve">and </w:t>
      </w:r>
      <w:r w:rsidR="009D0CBD">
        <w:rPr>
          <w:b/>
          <w:bCs/>
        </w:rPr>
        <w:t xml:space="preserve">the </w:t>
      </w:r>
      <w:r w:rsidR="00496299">
        <w:rPr>
          <w:b/>
          <w:bCs/>
        </w:rPr>
        <w:t xml:space="preserve">document </w:t>
      </w:r>
      <w:r w:rsidR="009D0CBD">
        <w:rPr>
          <w:b/>
          <w:bCs/>
        </w:rPr>
        <w:t xml:space="preserve">was </w:t>
      </w:r>
      <w:r w:rsidR="00E5608B">
        <w:rPr>
          <w:color w:val="FF0000"/>
        </w:rPr>
        <w:t>endorsed</w:t>
      </w:r>
      <w:r>
        <w:rPr>
          <w:b/>
          <w:bCs/>
        </w:rPr>
        <w:t xml:space="preserve"> by the joint session</w:t>
      </w:r>
      <w:r w:rsidR="008E5915">
        <w:rPr>
          <w:b/>
          <w:bCs/>
        </w:rPr>
        <w:t>.</w:t>
      </w:r>
      <w:r>
        <w:rPr>
          <w:b/>
          <w:bCs/>
        </w:rPr>
        <w:t xml:space="preserve"> </w:t>
      </w:r>
      <w:r w:rsidR="008E5915">
        <w:rPr>
          <w:b/>
          <w:bCs/>
        </w:rPr>
        <w:t xml:space="preserve">The </w:t>
      </w:r>
      <w:r w:rsidR="004E6B96">
        <w:rPr>
          <w:b/>
          <w:bCs/>
        </w:rPr>
        <w:t xml:space="preserve">conclusion on this </w:t>
      </w:r>
      <w:r w:rsidR="00496299">
        <w:rPr>
          <w:b/>
          <w:bCs/>
        </w:rPr>
        <w:t xml:space="preserve">document </w:t>
      </w:r>
      <w:r w:rsidR="004E6B96">
        <w:rPr>
          <w:b/>
          <w:bCs/>
        </w:rPr>
        <w:t xml:space="preserve">will be made </w:t>
      </w:r>
      <w:r w:rsidR="00CB3ACE">
        <w:rPr>
          <w:b/>
          <w:bCs/>
        </w:rPr>
        <w:t xml:space="preserve">in the </w:t>
      </w:r>
      <w:r w:rsidR="00672B49">
        <w:rPr>
          <w:b/>
          <w:bCs/>
        </w:rPr>
        <w:t xml:space="preserve">SA </w:t>
      </w:r>
      <w:r w:rsidR="00CB3ACE">
        <w:rPr>
          <w:b/>
          <w:bCs/>
        </w:rPr>
        <w:t xml:space="preserve">main session on </w:t>
      </w:r>
      <w:r w:rsidR="009603D4">
        <w:rPr>
          <w:b/>
          <w:bCs/>
        </w:rPr>
        <w:t>1</w:t>
      </w:r>
      <w:r w:rsidR="00D56F17">
        <w:rPr>
          <w:b/>
          <w:bCs/>
        </w:rPr>
        <w:t>1</w:t>
      </w:r>
      <w:r w:rsidR="009603D4">
        <w:rPr>
          <w:b/>
          <w:bCs/>
        </w:rPr>
        <w:t>th (Thursday) or 1</w:t>
      </w:r>
      <w:r w:rsidR="00D56F17">
        <w:rPr>
          <w:b/>
          <w:bCs/>
        </w:rPr>
        <w:t>2</w:t>
      </w:r>
      <w:r w:rsidR="009603D4">
        <w:rPr>
          <w:b/>
          <w:bCs/>
        </w:rPr>
        <w:t xml:space="preserve">th (Friday) of </w:t>
      </w:r>
      <w:r w:rsidR="00D56F17">
        <w:rPr>
          <w:b/>
          <w:bCs/>
        </w:rPr>
        <w:t>December</w:t>
      </w:r>
      <w:r>
        <w:rPr>
          <w:b/>
          <w:bCs/>
        </w:rPr>
        <w:t>.</w:t>
      </w:r>
    </w:p>
    <w:p w14:paraId="510D57C2" w14:textId="793064AF" w:rsidR="0006000B" w:rsidRPr="006474DF" w:rsidRDefault="00B34D9E" w:rsidP="00EA6D95">
      <w:pPr>
        <w:rPr>
          <w:b/>
          <w:bCs/>
        </w:rPr>
      </w:pPr>
      <w:r>
        <w:rPr>
          <w:b/>
          <w:bCs/>
        </w:rPr>
        <w:t xml:space="preserve">In addition, it was agreed to submit the TR for information. Hence 3GPP TR 21.802 </w:t>
      </w:r>
      <w:r w:rsidR="006D1C79" w:rsidRPr="006474DF">
        <w:rPr>
          <w:b/>
          <w:bCs/>
        </w:rPr>
        <w:t>v1.0.0</w:t>
      </w:r>
      <w:r>
        <w:rPr>
          <w:b/>
          <w:bCs/>
        </w:rPr>
        <w:t xml:space="preserve"> will be submitted</w:t>
      </w:r>
      <w:r w:rsidR="006D1C79" w:rsidRPr="006474DF">
        <w:rPr>
          <w:b/>
          <w:bCs/>
        </w:rPr>
        <w:t xml:space="preserve"> </w:t>
      </w:r>
      <w:r>
        <w:rPr>
          <w:b/>
          <w:bCs/>
        </w:rPr>
        <w:t>as SP-251617.</w:t>
      </w:r>
    </w:p>
    <w:p w14:paraId="78B33ABE" w14:textId="008700D9" w:rsidR="00EA6D95" w:rsidRDefault="00EA6D95" w:rsidP="00EA6D95">
      <w:r>
        <w:rPr>
          <w:b/>
        </w:rPr>
        <w:t xml:space="preserve">Status: </w:t>
      </w:r>
      <w:r w:rsidR="00E5608B">
        <w:rPr>
          <w:color w:val="FF0000"/>
        </w:rPr>
        <w:t>endorsed</w:t>
      </w:r>
    </w:p>
    <w:p w14:paraId="70977902" w14:textId="331BE800" w:rsidR="0067000F" w:rsidRDefault="0076491C">
      <w:pPr>
        <w:pStyle w:val="Heading1"/>
      </w:pPr>
      <w:r>
        <w:t>5</w:t>
      </w:r>
      <w:r w:rsidR="00737BF4">
        <w:tab/>
      </w:r>
      <w:r w:rsidR="003F6DC8">
        <w:t>pCR</w:t>
      </w:r>
      <w:r w:rsidR="00DF6C56">
        <w:t xml:space="preserve"> Pack</w:t>
      </w:r>
    </w:p>
    <w:p w14:paraId="20FE225E" w14:textId="459728EA" w:rsidR="000253C5" w:rsidRDefault="000253C5" w:rsidP="000253C5">
      <w:pPr>
        <w:pStyle w:val="NormTop"/>
      </w:pPr>
      <w:r>
        <w:rPr>
          <w:color w:val="0000FF"/>
        </w:rPr>
        <w:t>SP-251</w:t>
      </w:r>
      <w:r w:rsidR="005D47CC">
        <w:rPr>
          <w:color w:val="0000FF"/>
        </w:rPr>
        <w:t>31</w:t>
      </w:r>
      <w:r>
        <w:rPr>
          <w:color w:val="0000FF"/>
        </w:rPr>
        <w:t>6</w:t>
      </w:r>
      <w:r>
        <w:t xml:space="preserve"> (other </w:t>
      </w:r>
      <w:r w:rsidR="0033788D" w:rsidRPr="0033788D">
        <w:t>Pack of pCRs endorsed by FS_6GSpecs Conference Calls #03 and #04</w:t>
      </w:r>
      <w:r w:rsidR="002E4D2F" w:rsidRPr="002E4D2F">
        <w:t xml:space="preserve"> </w:t>
      </w:r>
      <w:r>
        <w:t xml:space="preserve">(Source: </w:t>
      </w:r>
      <w:r w:rsidR="002E4D2F" w:rsidRPr="002E4D2F">
        <w:t>FS_6GSpecs TR Rapporteur</w:t>
      </w:r>
      <w:r>
        <w:t>))</w:t>
      </w:r>
      <w:r>
        <w:rPr>
          <w:b/>
        </w:rPr>
        <w:br/>
        <w:t xml:space="preserve">Document for: </w:t>
      </w:r>
      <w:r w:rsidR="008F1772">
        <w:t>Information</w:t>
      </w:r>
    </w:p>
    <w:p w14:paraId="50793C20" w14:textId="4D2CD6D8" w:rsidR="000253C5" w:rsidRDefault="00DA0D4C" w:rsidP="000253C5">
      <w:r>
        <w:t xml:space="preserve">Mr. </w:t>
      </w:r>
      <w:r w:rsidR="00870CA1">
        <w:t>Suresh Chitturi</w:t>
      </w:r>
      <w:r>
        <w:t xml:space="preserve"> (</w:t>
      </w:r>
      <w:r w:rsidR="00870CA1">
        <w:t>Samsung</w:t>
      </w:r>
      <w:r>
        <w:t xml:space="preserve">) </w:t>
      </w:r>
      <w:r w:rsidR="006B12D2">
        <w:t>presented the document</w:t>
      </w:r>
      <w:r w:rsidR="000253C5">
        <w:t xml:space="preserve">. No comments were received and the </w:t>
      </w:r>
      <w:r w:rsidR="001039B3">
        <w:t xml:space="preserve">document </w:t>
      </w:r>
      <w:r w:rsidR="000253C5">
        <w:t xml:space="preserve">was </w:t>
      </w:r>
      <w:r w:rsidR="002E4D2F" w:rsidRPr="009952C1">
        <w:rPr>
          <w:color w:val="0000FF"/>
        </w:rPr>
        <w:t>noted</w:t>
      </w:r>
      <w:r w:rsidR="000253C5">
        <w:t>.</w:t>
      </w:r>
    </w:p>
    <w:p w14:paraId="56047882" w14:textId="0EA6A715" w:rsidR="000253C5" w:rsidRPr="006B055C" w:rsidRDefault="000253C5" w:rsidP="000253C5">
      <w:r>
        <w:rPr>
          <w:b/>
        </w:rPr>
        <w:t xml:space="preserve">Status: </w:t>
      </w:r>
      <w:r w:rsidR="002E4D2F" w:rsidRPr="009952C1">
        <w:rPr>
          <w:color w:val="0000FF"/>
        </w:rPr>
        <w:t>noted</w:t>
      </w:r>
    </w:p>
    <w:p w14:paraId="5D76CA1D" w14:textId="09328B64" w:rsidR="00605153" w:rsidRPr="00605153" w:rsidRDefault="001C4F5B" w:rsidP="00605153">
      <w:pPr>
        <w:pStyle w:val="Heading1"/>
      </w:pPr>
      <w:r>
        <w:t>6</w:t>
      </w:r>
      <w:r w:rsidR="00737BF4">
        <w:tab/>
        <w:t>Any Other Business</w:t>
      </w:r>
    </w:p>
    <w:p w14:paraId="7E02A51E" w14:textId="7AC7978E" w:rsidR="00D6748C" w:rsidRDefault="00D6748C" w:rsidP="00D6748C">
      <w:pPr>
        <w:pStyle w:val="Heading2"/>
      </w:pPr>
      <w:r>
        <w:t>6.1</w:t>
      </w:r>
      <w:r>
        <w:tab/>
        <w:t>Timeline</w:t>
      </w:r>
    </w:p>
    <w:p w14:paraId="3A6BD516" w14:textId="7912677F" w:rsidR="00D6748C" w:rsidRDefault="00D6748C" w:rsidP="00D6748C">
      <w:r>
        <w:t>Mr. Georg Mayer (Huawei) commented that the completion rate of 60% is fine at the moment, but called for consideration to revise the timeline as the study has entered the evaluation phase, where clear guidance and sufficient time are required for thorough evaluation of the formats and ways of working that can lead to PCG recommendation. Therefore, it was suggested to extend the timeline by 6 months.</w:t>
      </w:r>
    </w:p>
    <w:p w14:paraId="27EDD63F" w14:textId="17FEB832" w:rsidR="001B00F3" w:rsidRDefault="00D6748C" w:rsidP="00D6748C">
      <w:r>
        <w:t xml:space="preserve">Mr. Sasha Sirotkin (Apple), </w:t>
      </w:r>
      <w:r w:rsidR="00C93ADF">
        <w:t xml:space="preserve">Mr. </w:t>
      </w:r>
      <w:r w:rsidR="00C93ADF">
        <w:rPr>
          <w:lang/>
        </w:rPr>
        <w:t xml:space="preserve">Tuomas </w:t>
      </w:r>
      <w:r w:rsidR="00C93ADF" w:rsidRPr="00C93ADF">
        <w:rPr>
          <w:lang/>
        </w:rPr>
        <w:t>Tirronen</w:t>
      </w:r>
      <w:r w:rsidR="00C93ADF" w:rsidRPr="00C93ADF">
        <w:rPr>
          <w:lang w:val="en-IN"/>
        </w:rPr>
        <w:t xml:space="preserve"> (</w:t>
      </w:r>
      <w:r w:rsidRPr="00C93ADF">
        <w:t>Ericsson</w:t>
      </w:r>
      <w:r w:rsidR="00C93ADF" w:rsidRPr="00C93ADF">
        <w:t>)</w:t>
      </w:r>
      <w:r w:rsidRPr="00C93ADF">
        <w:t>,</w:t>
      </w:r>
      <w:r>
        <w:t xml:space="preserve"> Mr. Andrew Lappalainen (Nokia), Dr. Nathan Tenny (MediaTek) responded that the current timeline is fine. </w:t>
      </w:r>
    </w:p>
    <w:p w14:paraId="579A6B8C" w14:textId="3A130611" w:rsidR="001B00F3" w:rsidRDefault="001B00F3" w:rsidP="001B00F3">
      <w:pPr>
        <w:pStyle w:val="B1"/>
      </w:pPr>
      <w:r>
        <w:t>-</w:t>
      </w:r>
      <w:r>
        <w:tab/>
      </w:r>
      <w:r w:rsidR="00D6748C">
        <w:t xml:space="preserve">Mr. Sasha Sirotkin (Apple) added that </w:t>
      </w:r>
      <w:r>
        <w:t>this is a study that does not lead to feature parity and hence current timeline is sufficient. Mr. Georg Mayer (Huawei) responded that the study needs to deliver a clear proposal on a solution that can be implemented in the near future, which means that this will require delegates and companies to be convinced on the solution and hence require extended timeline to encourage more participation.</w:t>
      </w:r>
    </w:p>
    <w:p w14:paraId="3639990B" w14:textId="33D0AF53" w:rsidR="00D6748C" w:rsidRDefault="001B00F3" w:rsidP="001B00F3">
      <w:pPr>
        <w:pStyle w:val="B1"/>
      </w:pPr>
      <w:r>
        <w:t>-</w:t>
      </w:r>
      <w:r>
        <w:tab/>
        <w:t>Mr. Andrew Lappalainen (Nokia) added that there are valid concerns around the current timeline, but it is better to stick with the timeline as it is and re-evaluate on TSG#111 (March 2026).</w:t>
      </w:r>
    </w:p>
    <w:p w14:paraId="568ED5FA" w14:textId="70AF356F" w:rsidR="001B00F3" w:rsidRDefault="001B00F3" w:rsidP="00D6748C">
      <w:r>
        <w:t>Mr. Suresh Chitturi (Samsung) commented that the current TR has progressed well considering that there were only 4 conference calls so far.</w:t>
      </w:r>
      <w:r w:rsidR="00F9488C">
        <w:t xml:space="preserve"> Although the current timeline can be challenging, there are still 2 more conference calls before TSG#111 (March 2026) and hence would be better to evaluate the need to extend timeline on TSG#111.</w:t>
      </w:r>
    </w:p>
    <w:p w14:paraId="17FD6841" w14:textId="75BB83C0" w:rsidR="00D6748C" w:rsidRDefault="00D6748C" w:rsidP="007D697A">
      <w:pPr>
        <w:pStyle w:val="Heading2"/>
      </w:pPr>
      <w:r>
        <w:t>6.2</w:t>
      </w:r>
      <w:r>
        <w:tab/>
        <w:t>Evaluation</w:t>
      </w:r>
    </w:p>
    <w:p w14:paraId="3AC43959" w14:textId="72B5934B" w:rsidR="00D6748C" w:rsidRDefault="00D6748C" w:rsidP="00D6748C">
      <w:r>
        <w:t xml:space="preserve">Mr. Georg Mayer (Huawei) commented that </w:t>
      </w:r>
      <w:r w:rsidR="00CE6213">
        <w:t xml:space="preserve">the project is in the critical phase where evaluation of solutions is necessary. For example, how to write a CR using format other than DOCX and on using Git. For this, there </w:t>
      </w:r>
      <w:r w:rsidR="00CE6213">
        <w:lastRenderedPageBreak/>
        <w:t xml:space="preserve">needs to be clear guidance </w:t>
      </w:r>
      <w:r w:rsidR="001332AA">
        <w:t xml:space="preserve">(e.g., how to create CRs, track history of revisions of CRs, etc.) </w:t>
      </w:r>
      <w:r w:rsidR="00CE6213">
        <w:t xml:space="preserve">for playground to be able to evaluate the solutions correctly. Thorough evaluation of the formats and ways of working is required </w:t>
      </w:r>
      <w:r w:rsidR="001332AA">
        <w:t>so that PCG can make a decision. In addition, a clear proposal is required so that the solution(s) in the proposal can be implemented in the near future.</w:t>
      </w:r>
    </w:p>
    <w:p w14:paraId="0B666985" w14:textId="5A70D32D" w:rsidR="001332AA" w:rsidRDefault="00C93ADF" w:rsidP="00D6748C">
      <w:r>
        <w:t xml:space="preserve">Mr. </w:t>
      </w:r>
      <w:r>
        <w:rPr>
          <w:lang/>
        </w:rPr>
        <w:t xml:space="preserve">Tuomas </w:t>
      </w:r>
      <w:r w:rsidRPr="00C93ADF">
        <w:rPr>
          <w:lang/>
        </w:rPr>
        <w:t>Tirronen</w:t>
      </w:r>
      <w:r w:rsidRPr="00C93ADF">
        <w:rPr>
          <w:lang w:val="en-IN"/>
        </w:rPr>
        <w:t xml:space="preserve"> (</w:t>
      </w:r>
      <w:r w:rsidRPr="00C93ADF">
        <w:t>Ericsson)</w:t>
      </w:r>
      <w:r w:rsidR="00D27D99">
        <w:t>, Mr. Andrew Lappalainen (Nokia), Dr. Nathan Tenny (MediaTek) commented that it is important for companies to experiment the different proposals in the playground for evaluation.</w:t>
      </w:r>
    </w:p>
    <w:p w14:paraId="1063164A" w14:textId="5D0390BE" w:rsidR="00D27D99" w:rsidRDefault="00204501" w:rsidP="00204501">
      <w:r>
        <w:t xml:space="preserve">Mr. Sasha Sirotkin (Apple) and </w:t>
      </w:r>
      <w:r w:rsidR="00D27D99">
        <w:t xml:space="preserve">Dr. Nathan Tenny (MediaTek) </w:t>
      </w:r>
      <w:r>
        <w:t xml:space="preserve">commented </w:t>
      </w:r>
      <w:r w:rsidR="00A27F46">
        <w:t xml:space="preserve">that </w:t>
      </w:r>
      <w:r>
        <w:t>all solutions including the current ways should be compared and that that there will be no solution that will be perfect that will meet all the requirements without drawbacks. Mr. Sasha Sirotkin (Apple) added that even the current ways do not meet all the requirements identified by the group.</w:t>
      </w:r>
    </w:p>
    <w:p w14:paraId="2DB85B2F" w14:textId="77777777" w:rsidR="00A11380" w:rsidRDefault="00D27D99" w:rsidP="00D6748C">
      <w:r>
        <w:t xml:space="preserve">Mr. </w:t>
      </w:r>
      <w:r w:rsidR="00204501">
        <w:t>Suresh Chitturi (Samsung</w:t>
      </w:r>
      <w:r w:rsidR="000E7EEC">
        <w:t>)</w:t>
      </w:r>
      <w:r w:rsidR="00204501">
        <w:t xml:space="preserve"> and Mr. </w:t>
      </w:r>
      <w:r>
        <w:t xml:space="preserve">Yue Song (CMCC) </w:t>
      </w:r>
      <w:r w:rsidR="00204501">
        <w:t>commented that it is important to have inputs from different companies on the proposals.</w:t>
      </w:r>
    </w:p>
    <w:p w14:paraId="4A399B85" w14:textId="09227398" w:rsidR="00A11380" w:rsidRDefault="00A11380" w:rsidP="00A11380">
      <w:pPr>
        <w:pStyle w:val="B1"/>
      </w:pPr>
      <w:r>
        <w:t>-</w:t>
      </w:r>
      <w:r>
        <w:tab/>
        <w:t xml:space="preserve">Mr. Suresh Chitturi (Samsung) added that the rapporteurs will further discuss and try to </w:t>
      </w:r>
      <w:r w:rsidRPr="00A11380">
        <w:t xml:space="preserve">steer the discussion so that </w:t>
      </w:r>
      <w:r>
        <w:t xml:space="preserve">the gaps </w:t>
      </w:r>
      <w:r w:rsidRPr="00A11380">
        <w:t xml:space="preserve">in evaluation </w:t>
      </w:r>
      <w:r>
        <w:t xml:space="preserve">can be addressed in order </w:t>
      </w:r>
      <w:r w:rsidRPr="00A11380">
        <w:t xml:space="preserve">to be able to select </w:t>
      </w:r>
      <w:r>
        <w:t>proposals (e.g., be able to down-select proposals).</w:t>
      </w:r>
    </w:p>
    <w:p w14:paraId="43F06503" w14:textId="4B5C48F7" w:rsidR="00A11380" w:rsidRDefault="00A11380" w:rsidP="00A11380">
      <w:pPr>
        <w:pStyle w:val="B1"/>
      </w:pPr>
      <w:r>
        <w:t>-</w:t>
      </w:r>
      <w:r>
        <w:tab/>
      </w:r>
      <w:r w:rsidR="00204501">
        <w:t xml:space="preserve">Mr. Yue Song (CMCC) added that </w:t>
      </w:r>
      <w:r w:rsidR="000E7EEC">
        <w:t>both positive and negative feedback</w:t>
      </w:r>
      <w:r w:rsidR="00456C3E">
        <w:t>s</w:t>
      </w:r>
      <w:r w:rsidR="000E7EEC">
        <w:t xml:space="preserve"> are essential for evaluation</w:t>
      </w:r>
      <w:r>
        <w:t>.</w:t>
      </w:r>
    </w:p>
    <w:p w14:paraId="467352D8" w14:textId="15A9FC9E" w:rsidR="00E60B48" w:rsidRDefault="00E60B48" w:rsidP="00E60B48">
      <w:pPr>
        <w:pStyle w:val="Heading2"/>
      </w:pPr>
      <w:r>
        <w:t>6.3</w:t>
      </w:r>
      <w:r>
        <w:tab/>
        <w:t>MCC involvement</w:t>
      </w:r>
      <w:r w:rsidR="00A11380">
        <w:t xml:space="preserve"> in evaluation</w:t>
      </w:r>
    </w:p>
    <w:p w14:paraId="53698B2C" w14:textId="76CD8BA6" w:rsidR="000E7EEC" w:rsidRDefault="00F668B9" w:rsidP="00D6748C">
      <w:r>
        <w:t>Mr. Guillaume Sebire (MediaTek)</w:t>
      </w:r>
      <w:r w:rsidR="00EC1A53">
        <w:t xml:space="preserve">, </w:t>
      </w:r>
      <w:r w:rsidR="000E7EEC">
        <w:t>Mr. Georg Mayer (Huawei)</w:t>
      </w:r>
      <w:r w:rsidR="00EC1A53">
        <w:t xml:space="preserve"> and Mr. Sasha Sirotkin (Apple)</w:t>
      </w:r>
      <w:r w:rsidR="000E7EEC">
        <w:t xml:space="preserve"> commented that this study should have input from MCC for evaluation, as any proposal that is selected needs to be scalable given the volume of 3GPP meetings.</w:t>
      </w:r>
    </w:p>
    <w:p w14:paraId="63FDD19A" w14:textId="008755BA" w:rsidR="000E7EEC" w:rsidRDefault="000E7EEC" w:rsidP="000E7EEC">
      <w:pPr>
        <w:pStyle w:val="B1"/>
      </w:pPr>
      <w:r>
        <w:t>-</w:t>
      </w:r>
      <w:r>
        <w:tab/>
        <w:t>Mr. Guillaume Sebire (MediaTek) added that any tool can fail. For example, even a simple task such as uploading a document to 3GU may fail.</w:t>
      </w:r>
    </w:p>
    <w:p w14:paraId="3EF8497E" w14:textId="7FB39546" w:rsidR="000E7EEC" w:rsidRDefault="000E7EEC" w:rsidP="000E7EEC">
      <w:pPr>
        <w:pStyle w:val="B1"/>
      </w:pPr>
      <w:r>
        <w:t>-</w:t>
      </w:r>
      <w:r>
        <w:tab/>
        <w:t>Mr. Georg Mayer (Huawei)</w:t>
      </w:r>
      <w:r w:rsidR="00EC1A53">
        <w:t xml:space="preserve"> </w:t>
      </w:r>
      <w:r>
        <w:t>added that evaluation in the perspective of live meeting is missing. Handling revisions during a live meeting</w:t>
      </w:r>
      <w:r w:rsidR="00BE07ED">
        <w:t xml:space="preserve"> can be hectic and some proposals require knowledge of how Forge works which is not the case for many of the delegates</w:t>
      </w:r>
      <w:r>
        <w:t>.</w:t>
      </w:r>
    </w:p>
    <w:p w14:paraId="72312AB3" w14:textId="1F3C16A1" w:rsidR="00EC1A53" w:rsidRDefault="00EC1A53" w:rsidP="000E7EEC">
      <w:pPr>
        <w:pStyle w:val="B1"/>
      </w:pPr>
      <w:r>
        <w:t>-</w:t>
      </w:r>
      <w:r>
        <w:tab/>
        <w:t>Mr. Sasha Sirotkin (Apple) added that some solutions require maintaining Gitlab during the meetings, which require further evaluation.</w:t>
      </w:r>
    </w:p>
    <w:p w14:paraId="796E28B4" w14:textId="6F56DBE4" w:rsidR="00F668B9" w:rsidRDefault="000E7EEC" w:rsidP="00D6748C">
      <w:r>
        <w:t xml:space="preserve">Dr. Dongwook Kim (MCC) responded that MCC will </w:t>
      </w:r>
      <w:r w:rsidR="00EC1A53">
        <w:t>coordinate internally to evaluate different proposals. MCC will be doing its best to provide the input for assisting companies to make decision on the proposals.</w:t>
      </w:r>
    </w:p>
    <w:p w14:paraId="4201E59E" w14:textId="51CD8F99" w:rsidR="007D697A" w:rsidRDefault="009D43F0" w:rsidP="007D697A">
      <w:pPr>
        <w:pStyle w:val="Heading2"/>
      </w:pPr>
      <w:r>
        <w:t>6.</w:t>
      </w:r>
      <w:r w:rsidR="00E60B48">
        <w:t>4</w:t>
      </w:r>
      <w:r>
        <w:tab/>
      </w:r>
      <w:r w:rsidR="007D697A">
        <w:t>Engagement</w:t>
      </w:r>
    </w:p>
    <w:p w14:paraId="4BE00BBF" w14:textId="16F650E7" w:rsidR="00E60B48" w:rsidRDefault="00B306CA" w:rsidP="009D43F0">
      <w:r>
        <w:t>Mr. Georg Mayer (Huawei)</w:t>
      </w:r>
      <w:r w:rsidR="006438AD">
        <w:t xml:space="preserve">, Mr. Andrew Lappalainen (Nokia), </w:t>
      </w:r>
      <w:r w:rsidR="00C93ADF">
        <w:t xml:space="preserve">Mr. </w:t>
      </w:r>
      <w:r w:rsidR="00C93ADF">
        <w:rPr>
          <w:lang/>
        </w:rPr>
        <w:t xml:space="preserve">Tuomas </w:t>
      </w:r>
      <w:r w:rsidR="00C93ADF" w:rsidRPr="00C93ADF">
        <w:rPr>
          <w:lang/>
        </w:rPr>
        <w:t>Tirronen</w:t>
      </w:r>
      <w:r w:rsidR="00C93ADF" w:rsidRPr="00C93ADF">
        <w:rPr>
          <w:lang w:val="en-IN"/>
        </w:rPr>
        <w:t xml:space="preserve"> (</w:t>
      </w:r>
      <w:r w:rsidR="00C93ADF" w:rsidRPr="00C93ADF">
        <w:t>Ericsson)</w:t>
      </w:r>
      <w:r w:rsidR="006438AD">
        <w:t xml:space="preserve">, </w:t>
      </w:r>
      <w:r w:rsidR="00E60B48">
        <w:t>Dr. Nathan Terry (MediaTek), Mr. Guillaume Sebire (MediaTek), Mr. Eswar Vutukuri (ZTE)</w:t>
      </w:r>
      <w:r>
        <w:t xml:space="preserve"> commented that engagement </w:t>
      </w:r>
      <w:r w:rsidR="006438AD">
        <w:t>is necessary and companies are encouraged to participate in the playground.</w:t>
      </w:r>
    </w:p>
    <w:p w14:paraId="39738CA3" w14:textId="7C6E8BE5" w:rsidR="00E60B48" w:rsidRDefault="00E60B48" w:rsidP="00E60B48">
      <w:pPr>
        <w:pStyle w:val="B1"/>
      </w:pPr>
      <w:r>
        <w:t>-</w:t>
      </w:r>
      <w:r>
        <w:tab/>
        <w:t>Mr. Georg Mayer (Huawei) added that engagement, along with clear guidance on evaluation, is mandatory to lead to outcome that is feasible and agreeable by the delegates/companies. Engagement is critical in that the delegates/companies would need to be convinced, and it can be done only with them testing the different proposals.</w:t>
      </w:r>
    </w:p>
    <w:p w14:paraId="02724A69" w14:textId="13E958CB" w:rsidR="00E60B48" w:rsidRDefault="00E60B48" w:rsidP="00E60B48">
      <w:pPr>
        <w:pStyle w:val="B1"/>
      </w:pPr>
      <w:r>
        <w:t>-</w:t>
      </w:r>
      <w:r>
        <w:tab/>
      </w:r>
      <w:r w:rsidR="00C93ADF">
        <w:t xml:space="preserve">Mr. </w:t>
      </w:r>
      <w:r w:rsidR="00C93ADF">
        <w:rPr>
          <w:lang/>
        </w:rPr>
        <w:t xml:space="preserve">Tuomas </w:t>
      </w:r>
      <w:r w:rsidR="00C93ADF" w:rsidRPr="00C93ADF">
        <w:rPr>
          <w:lang/>
        </w:rPr>
        <w:t>Tirronen</w:t>
      </w:r>
      <w:r w:rsidR="00C93ADF" w:rsidRPr="00C93ADF">
        <w:rPr>
          <w:lang w:val="en-IN"/>
        </w:rPr>
        <w:t xml:space="preserve"> (</w:t>
      </w:r>
      <w:r w:rsidR="00C93ADF" w:rsidRPr="00C93ADF">
        <w:t>Ericsson)</w:t>
      </w:r>
      <w:r w:rsidR="00A46FB8">
        <w:t xml:space="preserve">, </w:t>
      </w:r>
      <w:r w:rsidR="003F2958">
        <w:t>Dr. Nathan Terry (MediaTek)</w:t>
      </w:r>
      <w:r w:rsidR="00A46FB8">
        <w:t>, Mr. Eswar Vutukuri (ZTE)</w:t>
      </w:r>
      <w:r w:rsidR="003F2958">
        <w:t xml:space="preserve"> </w:t>
      </w:r>
      <w:r>
        <w:t xml:space="preserve">added that engagement to playground is necessary so that delegates/companies can identify </w:t>
      </w:r>
      <w:r w:rsidR="00A46FB8">
        <w:t xml:space="preserve">the impacts on delegates and </w:t>
      </w:r>
      <w:r w:rsidR="003F2958">
        <w:t xml:space="preserve">the potential pain points: </w:t>
      </w:r>
      <w:r>
        <w:t>what is missing from a given proposal and what needs to be improved.</w:t>
      </w:r>
    </w:p>
    <w:p w14:paraId="09C81889" w14:textId="215CA2FE" w:rsidR="00E60B48" w:rsidRDefault="00E60B48" w:rsidP="00E60B48">
      <w:pPr>
        <w:pStyle w:val="B1"/>
      </w:pPr>
      <w:r>
        <w:t>-</w:t>
      </w:r>
      <w:r>
        <w:tab/>
      </w:r>
      <w:r w:rsidR="00785842">
        <w:t>Mr</w:t>
      </w:r>
      <w:r w:rsidR="003F2958">
        <w:t xml:space="preserve">. </w:t>
      </w:r>
      <w:r w:rsidR="00785842">
        <w:t xml:space="preserve">Guillaume Sebire </w:t>
      </w:r>
      <w:r w:rsidR="003F2958">
        <w:t xml:space="preserve">(MediaTek) </w:t>
      </w:r>
      <w:r w:rsidR="00A46FB8">
        <w:t xml:space="preserve">and Mr. Eswar Vutukuri (ZTE) </w:t>
      </w:r>
      <w:r w:rsidR="003F2958">
        <w:t xml:space="preserve">added </w:t>
      </w:r>
      <w:r w:rsidR="00785842">
        <w:t xml:space="preserve">LS sent by TSG SA in TSG#109 (September 2025) was for engagement, but still there is an issue with engagement. There are different reasons as to why different companies are not participating, but the key issue is that </w:t>
      </w:r>
      <w:r w:rsidR="00785842">
        <w:lastRenderedPageBreak/>
        <w:t>many delegates are busy with daily work. Nevertheless, feedback from WGs is necessary and this is a fundamental problem to be resolved.</w:t>
      </w:r>
    </w:p>
    <w:p w14:paraId="25314BDE" w14:textId="05175A16" w:rsidR="00A46FB8" w:rsidRDefault="00A46FB8" w:rsidP="009D43F0">
      <w:r>
        <w:t>Mr. Yue Song (CMCC) commented that the low participation rate indicates that the proposals are not as simple as installing a software and getting directly into drafting.</w:t>
      </w:r>
    </w:p>
    <w:p w14:paraId="06DFD0B8" w14:textId="4FE5A934" w:rsidR="003F2958" w:rsidRDefault="00A46FB8" w:rsidP="009D43F0">
      <w:r>
        <w:t>Mr. Suresh Chitturi (Samsung) commented that proponents should encourage other delegates to use and test the proposed solutions.</w:t>
      </w:r>
      <w:r w:rsidR="00090572">
        <w:t xml:space="preserve"> In addition, it was highlighted that the work is contribution-driven and therefore companies interested and signed-up for this work must participate and test the solutions.</w:t>
      </w:r>
    </w:p>
    <w:p w14:paraId="431938F1" w14:textId="73038566" w:rsidR="009D43F0" w:rsidRDefault="009D43F0" w:rsidP="009D43F0">
      <w:pPr>
        <w:pStyle w:val="Heading2"/>
      </w:pPr>
      <w:r>
        <w:t>6.</w:t>
      </w:r>
      <w:r w:rsidR="00E60B48">
        <w:t>5</w:t>
      </w:r>
      <w:r>
        <w:tab/>
        <w:t>Other topics</w:t>
      </w:r>
    </w:p>
    <w:p w14:paraId="3B8A601A" w14:textId="7A9C5ACC" w:rsidR="009D43F0" w:rsidRDefault="00F9488C" w:rsidP="009D43F0">
      <w:r>
        <w:t xml:space="preserve">Dr. </w:t>
      </w:r>
      <w:r w:rsidR="009D43F0">
        <w:t xml:space="preserve">Erlin </w:t>
      </w:r>
      <w:r>
        <w:t xml:space="preserve">Zeng </w:t>
      </w:r>
      <w:r w:rsidR="009D43F0">
        <w:t>(CATT)</w:t>
      </w:r>
      <w:r>
        <w:t xml:space="preserve"> inquired when the</w:t>
      </w:r>
      <w:r w:rsidR="009D43F0">
        <w:t xml:space="preserve"> </w:t>
      </w:r>
      <w:r>
        <w:t>a</w:t>
      </w:r>
      <w:r w:rsidR="009D43F0">
        <w:t>genda for the next conference call</w:t>
      </w:r>
      <w:r>
        <w:t xml:space="preserve"> (CC#05, 15th of January, 2026) would be available. Mr. Yue Song (CMCC) responded that the agenda will be provided as soon as possible.</w:t>
      </w:r>
    </w:p>
    <w:p w14:paraId="4BD5F6E9" w14:textId="44D3B2A8" w:rsidR="00F9488C" w:rsidRDefault="00F9488C" w:rsidP="009D43F0">
      <w:r>
        <w:t>Dr. Erlin Zeng (CATT) commented that there should be an agenda item dedicated for playground so that delegates are able to use and test the playground. Mr. Yue Song (CMCC) responded that the next conference calls will mainly focus on the evaluation of the solutions and hence the aspect of playground will naturally be covered.</w:t>
      </w:r>
    </w:p>
    <w:p w14:paraId="74B9B648" w14:textId="4F9939F6" w:rsidR="0067000F" w:rsidRDefault="001C4F5B">
      <w:pPr>
        <w:pStyle w:val="Heading1"/>
      </w:pPr>
      <w:r>
        <w:t>7</w:t>
      </w:r>
      <w:r w:rsidR="00737BF4">
        <w:tab/>
        <w:t xml:space="preserve">Closing of the </w:t>
      </w:r>
      <w:r w:rsidR="00B452F6">
        <w:t>Joint Session</w:t>
      </w:r>
    </w:p>
    <w:p w14:paraId="38758922" w14:textId="550B7A68" w:rsidR="00C6560F" w:rsidRPr="007F52B3" w:rsidRDefault="00C6560F" w:rsidP="00C6560F">
      <w:r w:rsidRPr="009461FA">
        <w:t xml:space="preserve">Mr. </w:t>
      </w:r>
      <w:r w:rsidR="00870CA1">
        <w:t>Suresh Chitturi</w:t>
      </w:r>
      <w:r w:rsidR="0004106B">
        <w:t xml:space="preserve"> </w:t>
      </w:r>
      <w:r w:rsidRPr="009461FA">
        <w:t>(</w:t>
      </w:r>
      <w:r w:rsidR="00870CA1">
        <w:t>Samsung</w:t>
      </w:r>
      <w:r w:rsidRPr="009461FA">
        <w:t>)</w:t>
      </w:r>
      <w:r>
        <w:t xml:space="preserve"> thanked the co-rapporteurs for their coordination and the participants for their time. The meeting was then closed at 1</w:t>
      </w:r>
      <w:r w:rsidR="003F6DC8">
        <w:t>3</w:t>
      </w:r>
      <w:r>
        <w:t>:</w:t>
      </w:r>
      <w:r w:rsidR="00F63F1E">
        <w:t>1</w:t>
      </w:r>
      <w:r w:rsidR="00470E0A">
        <w:t>9</w:t>
      </w:r>
      <w:r>
        <w:t xml:space="preserve"> UTC</w:t>
      </w:r>
      <w:r w:rsidR="00870CA1">
        <w:t>-5</w:t>
      </w:r>
      <w:r>
        <w:t>.</w:t>
      </w:r>
    </w:p>
    <w:p w14:paraId="0CAA7E07" w14:textId="03B185A6" w:rsidR="0068369B" w:rsidRDefault="0068369B">
      <w:pPr>
        <w:spacing w:after="0"/>
      </w:pPr>
      <w:r>
        <w:br w:type="page"/>
      </w:r>
    </w:p>
    <w:sectPr w:rsidR="0068369B" w:rsidSect="00B622E6">
      <w:headerReference w:type="default" r:id="rId7"/>
      <w:footerReference w:type="even" r:id="rId8"/>
      <w:footerReference w:type="default" r:id="rId9"/>
      <w:footerReference w:type="first" r:id="rId1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0791F" w14:textId="77777777" w:rsidR="00253CEF" w:rsidRDefault="00253CEF" w:rsidP="009461FA">
      <w:r>
        <w:separator/>
      </w:r>
    </w:p>
  </w:endnote>
  <w:endnote w:type="continuationSeparator" w:id="0">
    <w:p w14:paraId="3FB10BBF" w14:textId="77777777" w:rsidR="00253CEF" w:rsidRDefault="00253CEF" w:rsidP="009461FA">
      <w:r>
        <w:continuationSeparator/>
      </w:r>
    </w:p>
  </w:endnote>
  <w:endnote w:type="continuationNotice" w:id="1">
    <w:p w14:paraId="0D1D7C2B" w14:textId="77777777" w:rsidR="00253CEF" w:rsidRDefault="00253CEF"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2E61" w14:textId="77777777" w:rsidR="00253CEF" w:rsidRDefault="00253CEF" w:rsidP="009461FA">
      <w:r>
        <w:separator/>
      </w:r>
    </w:p>
  </w:footnote>
  <w:footnote w:type="continuationSeparator" w:id="0">
    <w:p w14:paraId="28338DE2" w14:textId="77777777" w:rsidR="00253CEF" w:rsidRDefault="00253CEF" w:rsidP="009461FA">
      <w:r>
        <w:continuationSeparator/>
      </w:r>
    </w:p>
  </w:footnote>
  <w:footnote w:type="continuationNotice" w:id="1">
    <w:p w14:paraId="3CF19EB5" w14:textId="77777777" w:rsidR="00253CEF" w:rsidRDefault="00253CEF"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7809" w14:textId="77777777"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1D9ECA36"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r w:rsidR="00253CEF">
      <w:fldChar w:fldCharType="begin"/>
    </w:r>
    <w:r w:rsidR="00253CEF">
      <w:instrText xml:space="preserve"> NUMPAGES </w:instrText>
    </w:r>
    <w:r w:rsidR="00253CEF">
      <w:instrText xml:space="preserve"> \* MERGEFORMAT </w:instrText>
    </w:r>
    <w:r w:rsidR="00253CEF">
      <w:fldChar w:fldCharType="separate"/>
    </w:r>
    <w:r w:rsidR="00FD04F9">
      <w:t>9</w:t>
    </w:r>
    <w:r w:rsidR="00253CE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B2C"/>
    <w:rsid w:val="00003F1D"/>
    <w:rsid w:val="00004B27"/>
    <w:rsid w:val="00011674"/>
    <w:rsid w:val="000116C1"/>
    <w:rsid w:val="00011C63"/>
    <w:rsid w:val="000121C2"/>
    <w:rsid w:val="00012515"/>
    <w:rsid w:val="000130C2"/>
    <w:rsid w:val="0001363C"/>
    <w:rsid w:val="00014E83"/>
    <w:rsid w:val="00016D53"/>
    <w:rsid w:val="00016FE5"/>
    <w:rsid w:val="00017175"/>
    <w:rsid w:val="00020C0A"/>
    <w:rsid w:val="00020E0A"/>
    <w:rsid w:val="00023E5E"/>
    <w:rsid w:val="000253C5"/>
    <w:rsid w:val="000254EA"/>
    <w:rsid w:val="00026A11"/>
    <w:rsid w:val="00027A74"/>
    <w:rsid w:val="00027F7C"/>
    <w:rsid w:val="00031076"/>
    <w:rsid w:val="00032306"/>
    <w:rsid w:val="00032CFC"/>
    <w:rsid w:val="00032DBD"/>
    <w:rsid w:val="0003305C"/>
    <w:rsid w:val="00034220"/>
    <w:rsid w:val="00034C1F"/>
    <w:rsid w:val="00036819"/>
    <w:rsid w:val="00036F92"/>
    <w:rsid w:val="0004106B"/>
    <w:rsid w:val="00041B1D"/>
    <w:rsid w:val="000421EC"/>
    <w:rsid w:val="00043B86"/>
    <w:rsid w:val="0004570E"/>
    <w:rsid w:val="000457FA"/>
    <w:rsid w:val="00045F31"/>
    <w:rsid w:val="00046389"/>
    <w:rsid w:val="000467C1"/>
    <w:rsid w:val="0004734A"/>
    <w:rsid w:val="000473B7"/>
    <w:rsid w:val="000520AA"/>
    <w:rsid w:val="00052671"/>
    <w:rsid w:val="00052836"/>
    <w:rsid w:val="000544D7"/>
    <w:rsid w:val="0005593E"/>
    <w:rsid w:val="0006000B"/>
    <w:rsid w:val="000604E1"/>
    <w:rsid w:val="00062610"/>
    <w:rsid w:val="0006633E"/>
    <w:rsid w:val="00066351"/>
    <w:rsid w:val="0006724B"/>
    <w:rsid w:val="0007057A"/>
    <w:rsid w:val="0007109C"/>
    <w:rsid w:val="00071E0B"/>
    <w:rsid w:val="00072639"/>
    <w:rsid w:val="000727AF"/>
    <w:rsid w:val="00074376"/>
    <w:rsid w:val="00074722"/>
    <w:rsid w:val="00075738"/>
    <w:rsid w:val="00075B14"/>
    <w:rsid w:val="00075F33"/>
    <w:rsid w:val="00076C7D"/>
    <w:rsid w:val="0007735E"/>
    <w:rsid w:val="00077CB3"/>
    <w:rsid w:val="00080066"/>
    <w:rsid w:val="000819D8"/>
    <w:rsid w:val="000833E6"/>
    <w:rsid w:val="0008517B"/>
    <w:rsid w:val="000860F7"/>
    <w:rsid w:val="000865B0"/>
    <w:rsid w:val="00087D64"/>
    <w:rsid w:val="00087F16"/>
    <w:rsid w:val="00090572"/>
    <w:rsid w:val="0009073E"/>
    <w:rsid w:val="00090A66"/>
    <w:rsid w:val="00092ECD"/>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4C52"/>
    <w:rsid w:val="000A5195"/>
    <w:rsid w:val="000B16AD"/>
    <w:rsid w:val="000B234A"/>
    <w:rsid w:val="000B2B0D"/>
    <w:rsid w:val="000B316D"/>
    <w:rsid w:val="000B38A6"/>
    <w:rsid w:val="000B6B74"/>
    <w:rsid w:val="000B7C01"/>
    <w:rsid w:val="000C1DC8"/>
    <w:rsid w:val="000C4559"/>
    <w:rsid w:val="000C543A"/>
    <w:rsid w:val="000C7A6B"/>
    <w:rsid w:val="000D07BC"/>
    <w:rsid w:val="000D1470"/>
    <w:rsid w:val="000D173A"/>
    <w:rsid w:val="000D1B5B"/>
    <w:rsid w:val="000D4DC6"/>
    <w:rsid w:val="000D5968"/>
    <w:rsid w:val="000D63DA"/>
    <w:rsid w:val="000D6E18"/>
    <w:rsid w:val="000E0B82"/>
    <w:rsid w:val="000E441A"/>
    <w:rsid w:val="000E7EEC"/>
    <w:rsid w:val="000F11B4"/>
    <w:rsid w:val="000F1304"/>
    <w:rsid w:val="000F17DC"/>
    <w:rsid w:val="000F455D"/>
    <w:rsid w:val="000F65E0"/>
    <w:rsid w:val="0010090E"/>
    <w:rsid w:val="00102258"/>
    <w:rsid w:val="0010293C"/>
    <w:rsid w:val="001039B3"/>
    <w:rsid w:val="0010401F"/>
    <w:rsid w:val="00104C88"/>
    <w:rsid w:val="00104FC5"/>
    <w:rsid w:val="00105C6D"/>
    <w:rsid w:val="00110681"/>
    <w:rsid w:val="001108E3"/>
    <w:rsid w:val="00111E1A"/>
    <w:rsid w:val="00112905"/>
    <w:rsid w:val="00112FC3"/>
    <w:rsid w:val="0011773F"/>
    <w:rsid w:val="001215E2"/>
    <w:rsid w:val="00123159"/>
    <w:rsid w:val="00124BEA"/>
    <w:rsid w:val="00124FF8"/>
    <w:rsid w:val="00125467"/>
    <w:rsid w:val="00127D83"/>
    <w:rsid w:val="00131B6A"/>
    <w:rsid w:val="00131E60"/>
    <w:rsid w:val="0013250B"/>
    <w:rsid w:val="00132E61"/>
    <w:rsid w:val="001332AA"/>
    <w:rsid w:val="00134B40"/>
    <w:rsid w:val="00136036"/>
    <w:rsid w:val="00137675"/>
    <w:rsid w:val="00140494"/>
    <w:rsid w:val="00140688"/>
    <w:rsid w:val="001408FB"/>
    <w:rsid w:val="00144241"/>
    <w:rsid w:val="00144CC9"/>
    <w:rsid w:val="001460B3"/>
    <w:rsid w:val="00146C75"/>
    <w:rsid w:val="00150D28"/>
    <w:rsid w:val="001512A9"/>
    <w:rsid w:val="00151554"/>
    <w:rsid w:val="00152CF8"/>
    <w:rsid w:val="00153D3E"/>
    <w:rsid w:val="00155E33"/>
    <w:rsid w:val="00157D5D"/>
    <w:rsid w:val="00160359"/>
    <w:rsid w:val="001604BC"/>
    <w:rsid w:val="00162311"/>
    <w:rsid w:val="00162EBC"/>
    <w:rsid w:val="00163C8B"/>
    <w:rsid w:val="001640BE"/>
    <w:rsid w:val="0016432C"/>
    <w:rsid w:val="00165FE0"/>
    <w:rsid w:val="00166574"/>
    <w:rsid w:val="001723B8"/>
    <w:rsid w:val="00173FA3"/>
    <w:rsid w:val="00174018"/>
    <w:rsid w:val="00175006"/>
    <w:rsid w:val="0017550D"/>
    <w:rsid w:val="00176374"/>
    <w:rsid w:val="00181283"/>
    <w:rsid w:val="00181A70"/>
    <w:rsid w:val="00182F50"/>
    <w:rsid w:val="0018366A"/>
    <w:rsid w:val="00183D2D"/>
    <w:rsid w:val="001840EE"/>
    <w:rsid w:val="001843FE"/>
    <w:rsid w:val="00184446"/>
    <w:rsid w:val="00184B6F"/>
    <w:rsid w:val="00184F41"/>
    <w:rsid w:val="00184F87"/>
    <w:rsid w:val="00184F8E"/>
    <w:rsid w:val="001852A0"/>
    <w:rsid w:val="00185CB5"/>
    <w:rsid w:val="001861E5"/>
    <w:rsid w:val="00186698"/>
    <w:rsid w:val="00187505"/>
    <w:rsid w:val="00190AE2"/>
    <w:rsid w:val="001915BC"/>
    <w:rsid w:val="00192D2E"/>
    <w:rsid w:val="00194A80"/>
    <w:rsid w:val="00194E28"/>
    <w:rsid w:val="00195858"/>
    <w:rsid w:val="00195F53"/>
    <w:rsid w:val="00196DB3"/>
    <w:rsid w:val="00197F1E"/>
    <w:rsid w:val="001A03FF"/>
    <w:rsid w:val="001A1F3F"/>
    <w:rsid w:val="001A2F35"/>
    <w:rsid w:val="001A4E3E"/>
    <w:rsid w:val="001A7136"/>
    <w:rsid w:val="001B00F3"/>
    <w:rsid w:val="001B1652"/>
    <w:rsid w:val="001B1A29"/>
    <w:rsid w:val="001B2668"/>
    <w:rsid w:val="001B32CF"/>
    <w:rsid w:val="001B40B8"/>
    <w:rsid w:val="001B4885"/>
    <w:rsid w:val="001B50E1"/>
    <w:rsid w:val="001B5AC1"/>
    <w:rsid w:val="001B6480"/>
    <w:rsid w:val="001B678D"/>
    <w:rsid w:val="001C1F7C"/>
    <w:rsid w:val="001C266C"/>
    <w:rsid w:val="001C3EC8"/>
    <w:rsid w:val="001C4F5B"/>
    <w:rsid w:val="001C6B75"/>
    <w:rsid w:val="001C72BB"/>
    <w:rsid w:val="001C7B4C"/>
    <w:rsid w:val="001D13A0"/>
    <w:rsid w:val="001D2BD4"/>
    <w:rsid w:val="001D2D9C"/>
    <w:rsid w:val="001D394D"/>
    <w:rsid w:val="001D3E0F"/>
    <w:rsid w:val="001D4258"/>
    <w:rsid w:val="001D6911"/>
    <w:rsid w:val="001E0BA3"/>
    <w:rsid w:val="001E0D90"/>
    <w:rsid w:val="001E395A"/>
    <w:rsid w:val="001E3BAE"/>
    <w:rsid w:val="001E4813"/>
    <w:rsid w:val="001E4FCB"/>
    <w:rsid w:val="001E541A"/>
    <w:rsid w:val="001E644C"/>
    <w:rsid w:val="001E6CC5"/>
    <w:rsid w:val="001E71BA"/>
    <w:rsid w:val="001E74D0"/>
    <w:rsid w:val="001F1438"/>
    <w:rsid w:val="001F280E"/>
    <w:rsid w:val="001F4995"/>
    <w:rsid w:val="001F4A61"/>
    <w:rsid w:val="001F7AE6"/>
    <w:rsid w:val="00201947"/>
    <w:rsid w:val="00201BEB"/>
    <w:rsid w:val="00203508"/>
    <w:rsid w:val="0020395B"/>
    <w:rsid w:val="00204501"/>
    <w:rsid w:val="002046CB"/>
    <w:rsid w:val="00204DC9"/>
    <w:rsid w:val="002062C0"/>
    <w:rsid w:val="00206332"/>
    <w:rsid w:val="00206C57"/>
    <w:rsid w:val="00207053"/>
    <w:rsid w:val="00207BC1"/>
    <w:rsid w:val="00210449"/>
    <w:rsid w:val="002117DE"/>
    <w:rsid w:val="00211FD5"/>
    <w:rsid w:val="002127B6"/>
    <w:rsid w:val="00212E8F"/>
    <w:rsid w:val="002131F5"/>
    <w:rsid w:val="0021415D"/>
    <w:rsid w:val="00214EF8"/>
    <w:rsid w:val="00215130"/>
    <w:rsid w:val="00217632"/>
    <w:rsid w:val="00217AE0"/>
    <w:rsid w:val="00220C30"/>
    <w:rsid w:val="00221810"/>
    <w:rsid w:val="00221D66"/>
    <w:rsid w:val="00224B22"/>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98E"/>
    <w:rsid w:val="00234A48"/>
    <w:rsid w:val="002352A1"/>
    <w:rsid w:val="00236906"/>
    <w:rsid w:val="00240257"/>
    <w:rsid w:val="00241B68"/>
    <w:rsid w:val="0024217C"/>
    <w:rsid w:val="00242C48"/>
    <w:rsid w:val="00242E62"/>
    <w:rsid w:val="00242F5E"/>
    <w:rsid w:val="00243372"/>
    <w:rsid w:val="00243F91"/>
    <w:rsid w:val="002449B5"/>
    <w:rsid w:val="00244C9A"/>
    <w:rsid w:val="0024559B"/>
    <w:rsid w:val="00246ED4"/>
    <w:rsid w:val="00247216"/>
    <w:rsid w:val="00247345"/>
    <w:rsid w:val="00247D26"/>
    <w:rsid w:val="00250071"/>
    <w:rsid w:val="0025130D"/>
    <w:rsid w:val="0025177C"/>
    <w:rsid w:val="002518CA"/>
    <w:rsid w:val="00251C76"/>
    <w:rsid w:val="00253CEF"/>
    <w:rsid w:val="00254116"/>
    <w:rsid w:val="00254D3A"/>
    <w:rsid w:val="00256813"/>
    <w:rsid w:val="00257118"/>
    <w:rsid w:val="0025756D"/>
    <w:rsid w:val="002618E1"/>
    <w:rsid w:val="00261A85"/>
    <w:rsid w:val="00262C88"/>
    <w:rsid w:val="0026387D"/>
    <w:rsid w:val="002649E9"/>
    <w:rsid w:val="00264F04"/>
    <w:rsid w:val="00265495"/>
    <w:rsid w:val="00266700"/>
    <w:rsid w:val="002674F0"/>
    <w:rsid w:val="002675B9"/>
    <w:rsid w:val="00273AED"/>
    <w:rsid w:val="00274023"/>
    <w:rsid w:val="00276ECD"/>
    <w:rsid w:val="00277056"/>
    <w:rsid w:val="00280241"/>
    <w:rsid w:val="002804C1"/>
    <w:rsid w:val="00280A41"/>
    <w:rsid w:val="00281A13"/>
    <w:rsid w:val="00282C65"/>
    <w:rsid w:val="00282CA8"/>
    <w:rsid w:val="0028385A"/>
    <w:rsid w:val="002844F4"/>
    <w:rsid w:val="00284634"/>
    <w:rsid w:val="00284989"/>
    <w:rsid w:val="00284B39"/>
    <w:rsid w:val="00291B3D"/>
    <w:rsid w:val="00293005"/>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4CE8"/>
    <w:rsid w:val="002A5C36"/>
    <w:rsid w:val="002B03C4"/>
    <w:rsid w:val="002B1648"/>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2716"/>
    <w:rsid w:val="002D5C4E"/>
    <w:rsid w:val="002D5CE4"/>
    <w:rsid w:val="002D67F7"/>
    <w:rsid w:val="002D7537"/>
    <w:rsid w:val="002D7720"/>
    <w:rsid w:val="002E0394"/>
    <w:rsid w:val="002E1415"/>
    <w:rsid w:val="002E1DEB"/>
    <w:rsid w:val="002E3E5E"/>
    <w:rsid w:val="002E4D2F"/>
    <w:rsid w:val="002E6658"/>
    <w:rsid w:val="002E70CB"/>
    <w:rsid w:val="002E7EAB"/>
    <w:rsid w:val="002F00FA"/>
    <w:rsid w:val="002F0788"/>
    <w:rsid w:val="002F12FE"/>
    <w:rsid w:val="002F216F"/>
    <w:rsid w:val="002F2CD1"/>
    <w:rsid w:val="002F303C"/>
    <w:rsid w:val="002F7D6B"/>
    <w:rsid w:val="003000CC"/>
    <w:rsid w:val="003003C5"/>
    <w:rsid w:val="003008D4"/>
    <w:rsid w:val="00300980"/>
    <w:rsid w:val="00301783"/>
    <w:rsid w:val="0030321A"/>
    <w:rsid w:val="00303835"/>
    <w:rsid w:val="00303C09"/>
    <w:rsid w:val="0030475F"/>
    <w:rsid w:val="0030575C"/>
    <w:rsid w:val="0030628A"/>
    <w:rsid w:val="0030679A"/>
    <w:rsid w:val="00311808"/>
    <w:rsid w:val="003119EC"/>
    <w:rsid w:val="0031286B"/>
    <w:rsid w:val="00316FE4"/>
    <w:rsid w:val="00317A50"/>
    <w:rsid w:val="00317FF9"/>
    <w:rsid w:val="003216CF"/>
    <w:rsid w:val="00322570"/>
    <w:rsid w:val="00323D7F"/>
    <w:rsid w:val="0032641B"/>
    <w:rsid w:val="0033002D"/>
    <w:rsid w:val="003310AB"/>
    <w:rsid w:val="00331AD4"/>
    <w:rsid w:val="00331FAA"/>
    <w:rsid w:val="00335E0B"/>
    <w:rsid w:val="00336854"/>
    <w:rsid w:val="00337711"/>
    <w:rsid w:val="0033788D"/>
    <w:rsid w:val="00340E1E"/>
    <w:rsid w:val="003411B3"/>
    <w:rsid w:val="0034280D"/>
    <w:rsid w:val="0034510B"/>
    <w:rsid w:val="003451F0"/>
    <w:rsid w:val="00346C6D"/>
    <w:rsid w:val="00346E1D"/>
    <w:rsid w:val="00346EC7"/>
    <w:rsid w:val="00347F27"/>
    <w:rsid w:val="0035122B"/>
    <w:rsid w:val="0035259B"/>
    <w:rsid w:val="00353451"/>
    <w:rsid w:val="0035366E"/>
    <w:rsid w:val="003555FC"/>
    <w:rsid w:val="00355979"/>
    <w:rsid w:val="00360D9B"/>
    <w:rsid w:val="003612BE"/>
    <w:rsid w:val="003636C4"/>
    <w:rsid w:val="00364178"/>
    <w:rsid w:val="003643A0"/>
    <w:rsid w:val="00366EED"/>
    <w:rsid w:val="0036737C"/>
    <w:rsid w:val="00370384"/>
    <w:rsid w:val="00370702"/>
    <w:rsid w:val="00371032"/>
    <w:rsid w:val="00371344"/>
    <w:rsid w:val="0037154C"/>
    <w:rsid w:val="00371B44"/>
    <w:rsid w:val="00371F68"/>
    <w:rsid w:val="00372AE4"/>
    <w:rsid w:val="00373E14"/>
    <w:rsid w:val="00374960"/>
    <w:rsid w:val="00374C9B"/>
    <w:rsid w:val="00374EE2"/>
    <w:rsid w:val="00375D1E"/>
    <w:rsid w:val="00376718"/>
    <w:rsid w:val="0038288E"/>
    <w:rsid w:val="003839BF"/>
    <w:rsid w:val="00383C0E"/>
    <w:rsid w:val="00384201"/>
    <w:rsid w:val="0038664A"/>
    <w:rsid w:val="003909AC"/>
    <w:rsid w:val="003918D6"/>
    <w:rsid w:val="00393E4B"/>
    <w:rsid w:val="003A0232"/>
    <w:rsid w:val="003A09E7"/>
    <w:rsid w:val="003A1C09"/>
    <w:rsid w:val="003A43C6"/>
    <w:rsid w:val="003A472D"/>
    <w:rsid w:val="003A5694"/>
    <w:rsid w:val="003A5D7E"/>
    <w:rsid w:val="003A61E3"/>
    <w:rsid w:val="003A6D18"/>
    <w:rsid w:val="003B0C1C"/>
    <w:rsid w:val="003B1570"/>
    <w:rsid w:val="003B1659"/>
    <w:rsid w:val="003B38DE"/>
    <w:rsid w:val="003B39BE"/>
    <w:rsid w:val="003B4671"/>
    <w:rsid w:val="003B5354"/>
    <w:rsid w:val="003B576F"/>
    <w:rsid w:val="003B5E68"/>
    <w:rsid w:val="003B7A17"/>
    <w:rsid w:val="003B7B35"/>
    <w:rsid w:val="003C04B3"/>
    <w:rsid w:val="003C122B"/>
    <w:rsid w:val="003C2501"/>
    <w:rsid w:val="003C3F89"/>
    <w:rsid w:val="003C4A6A"/>
    <w:rsid w:val="003C5A97"/>
    <w:rsid w:val="003C7A04"/>
    <w:rsid w:val="003D481D"/>
    <w:rsid w:val="003D49B6"/>
    <w:rsid w:val="003D4B26"/>
    <w:rsid w:val="003D5658"/>
    <w:rsid w:val="003E0272"/>
    <w:rsid w:val="003E02E6"/>
    <w:rsid w:val="003E0C74"/>
    <w:rsid w:val="003E15CB"/>
    <w:rsid w:val="003E5615"/>
    <w:rsid w:val="003E5692"/>
    <w:rsid w:val="003E56D8"/>
    <w:rsid w:val="003E5FB4"/>
    <w:rsid w:val="003E6343"/>
    <w:rsid w:val="003E789A"/>
    <w:rsid w:val="003F0D26"/>
    <w:rsid w:val="003F2368"/>
    <w:rsid w:val="003F2958"/>
    <w:rsid w:val="003F3D68"/>
    <w:rsid w:val="003F47EE"/>
    <w:rsid w:val="003F52B2"/>
    <w:rsid w:val="003F6540"/>
    <w:rsid w:val="003F6DC8"/>
    <w:rsid w:val="003F7CF4"/>
    <w:rsid w:val="003F7F9F"/>
    <w:rsid w:val="00401F37"/>
    <w:rsid w:val="004041CB"/>
    <w:rsid w:val="00405F32"/>
    <w:rsid w:val="00406120"/>
    <w:rsid w:val="0040670A"/>
    <w:rsid w:val="00406D63"/>
    <w:rsid w:val="0040787B"/>
    <w:rsid w:val="00407AC9"/>
    <w:rsid w:val="004119A4"/>
    <w:rsid w:val="00412106"/>
    <w:rsid w:val="004123E5"/>
    <w:rsid w:val="004124D5"/>
    <w:rsid w:val="00413946"/>
    <w:rsid w:val="0041458E"/>
    <w:rsid w:val="00415180"/>
    <w:rsid w:val="0041786D"/>
    <w:rsid w:val="00420003"/>
    <w:rsid w:val="00422D47"/>
    <w:rsid w:val="00423076"/>
    <w:rsid w:val="004255B5"/>
    <w:rsid w:val="004263B5"/>
    <w:rsid w:val="00427084"/>
    <w:rsid w:val="004309B1"/>
    <w:rsid w:val="00430D4E"/>
    <w:rsid w:val="004318D6"/>
    <w:rsid w:val="004333A3"/>
    <w:rsid w:val="0043484D"/>
    <w:rsid w:val="00434A29"/>
    <w:rsid w:val="004363E8"/>
    <w:rsid w:val="00440414"/>
    <w:rsid w:val="004416E7"/>
    <w:rsid w:val="00442B3D"/>
    <w:rsid w:val="00443EBE"/>
    <w:rsid w:val="00444DDC"/>
    <w:rsid w:val="00445A74"/>
    <w:rsid w:val="00447B1E"/>
    <w:rsid w:val="00450658"/>
    <w:rsid w:val="00452B96"/>
    <w:rsid w:val="004550F2"/>
    <w:rsid w:val="0045512F"/>
    <w:rsid w:val="004558E9"/>
    <w:rsid w:val="00456017"/>
    <w:rsid w:val="00456C3E"/>
    <w:rsid w:val="0045777E"/>
    <w:rsid w:val="004601F2"/>
    <w:rsid w:val="004602B8"/>
    <w:rsid w:val="00461344"/>
    <w:rsid w:val="0046176B"/>
    <w:rsid w:val="00462110"/>
    <w:rsid w:val="00462E01"/>
    <w:rsid w:val="00462E79"/>
    <w:rsid w:val="004646AD"/>
    <w:rsid w:val="00465EE2"/>
    <w:rsid w:val="00466380"/>
    <w:rsid w:val="00466B4C"/>
    <w:rsid w:val="00470963"/>
    <w:rsid w:val="00470E0A"/>
    <w:rsid w:val="0047488B"/>
    <w:rsid w:val="004759B6"/>
    <w:rsid w:val="00480E11"/>
    <w:rsid w:val="00480E83"/>
    <w:rsid w:val="00484F80"/>
    <w:rsid w:val="00485CBF"/>
    <w:rsid w:val="00485DB3"/>
    <w:rsid w:val="004862A4"/>
    <w:rsid w:val="004865FA"/>
    <w:rsid w:val="00486F94"/>
    <w:rsid w:val="00487BD3"/>
    <w:rsid w:val="00487C7F"/>
    <w:rsid w:val="004914B0"/>
    <w:rsid w:val="00492F17"/>
    <w:rsid w:val="00495C20"/>
    <w:rsid w:val="00496299"/>
    <w:rsid w:val="00497355"/>
    <w:rsid w:val="00497F97"/>
    <w:rsid w:val="004A4C15"/>
    <w:rsid w:val="004A6681"/>
    <w:rsid w:val="004A6AED"/>
    <w:rsid w:val="004B1C4B"/>
    <w:rsid w:val="004B1F90"/>
    <w:rsid w:val="004B280D"/>
    <w:rsid w:val="004B2862"/>
    <w:rsid w:val="004B3116"/>
    <w:rsid w:val="004B3252"/>
    <w:rsid w:val="004B3753"/>
    <w:rsid w:val="004B60C3"/>
    <w:rsid w:val="004B67D8"/>
    <w:rsid w:val="004C08EA"/>
    <w:rsid w:val="004C172F"/>
    <w:rsid w:val="004C1D83"/>
    <w:rsid w:val="004C2376"/>
    <w:rsid w:val="004C2ACE"/>
    <w:rsid w:val="004C31D2"/>
    <w:rsid w:val="004C379D"/>
    <w:rsid w:val="004C61A8"/>
    <w:rsid w:val="004C6356"/>
    <w:rsid w:val="004C67AE"/>
    <w:rsid w:val="004D059D"/>
    <w:rsid w:val="004D2F7A"/>
    <w:rsid w:val="004D38FE"/>
    <w:rsid w:val="004D41AA"/>
    <w:rsid w:val="004D422F"/>
    <w:rsid w:val="004D55C2"/>
    <w:rsid w:val="004D5A0E"/>
    <w:rsid w:val="004D5F3B"/>
    <w:rsid w:val="004E2914"/>
    <w:rsid w:val="004E3C81"/>
    <w:rsid w:val="004E48AC"/>
    <w:rsid w:val="004E6B96"/>
    <w:rsid w:val="004E6F52"/>
    <w:rsid w:val="004E6F9E"/>
    <w:rsid w:val="004F0AE8"/>
    <w:rsid w:val="004F2140"/>
    <w:rsid w:val="004F3074"/>
    <w:rsid w:val="004F43FA"/>
    <w:rsid w:val="004F472D"/>
    <w:rsid w:val="004F75E7"/>
    <w:rsid w:val="00500DEA"/>
    <w:rsid w:val="00502FFA"/>
    <w:rsid w:val="005034A3"/>
    <w:rsid w:val="00503931"/>
    <w:rsid w:val="0050523F"/>
    <w:rsid w:val="00505ED9"/>
    <w:rsid w:val="00506776"/>
    <w:rsid w:val="00507888"/>
    <w:rsid w:val="00507D08"/>
    <w:rsid w:val="0051233A"/>
    <w:rsid w:val="00512E5F"/>
    <w:rsid w:val="005166CF"/>
    <w:rsid w:val="00516D03"/>
    <w:rsid w:val="00516FC9"/>
    <w:rsid w:val="00517BFE"/>
    <w:rsid w:val="00521131"/>
    <w:rsid w:val="005214CC"/>
    <w:rsid w:val="00521D24"/>
    <w:rsid w:val="00522F23"/>
    <w:rsid w:val="00523167"/>
    <w:rsid w:val="005234A0"/>
    <w:rsid w:val="005236DB"/>
    <w:rsid w:val="00527C0B"/>
    <w:rsid w:val="00530EC5"/>
    <w:rsid w:val="005317B8"/>
    <w:rsid w:val="00531CB0"/>
    <w:rsid w:val="0053662A"/>
    <w:rsid w:val="005372FA"/>
    <w:rsid w:val="0053755C"/>
    <w:rsid w:val="00537899"/>
    <w:rsid w:val="00540ADC"/>
    <w:rsid w:val="005410F6"/>
    <w:rsid w:val="005415E1"/>
    <w:rsid w:val="00543A56"/>
    <w:rsid w:val="00544185"/>
    <w:rsid w:val="00544322"/>
    <w:rsid w:val="00544543"/>
    <w:rsid w:val="00545F8F"/>
    <w:rsid w:val="005464A4"/>
    <w:rsid w:val="00546567"/>
    <w:rsid w:val="005475F2"/>
    <w:rsid w:val="0054764E"/>
    <w:rsid w:val="00550D08"/>
    <w:rsid w:val="005521CF"/>
    <w:rsid w:val="00552931"/>
    <w:rsid w:val="00556AB7"/>
    <w:rsid w:val="00560063"/>
    <w:rsid w:val="00560411"/>
    <w:rsid w:val="0056243E"/>
    <w:rsid w:val="00564C1F"/>
    <w:rsid w:val="00570493"/>
    <w:rsid w:val="00570BB1"/>
    <w:rsid w:val="00570C52"/>
    <w:rsid w:val="00571E3F"/>
    <w:rsid w:val="005726D7"/>
    <w:rsid w:val="005729C4"/>
    <w:rsid w:val="0057542E"/>
    <w:rsid w:val="00575E38"/>
    <w:rsid w:val="00576742"/>
    <w:rsid w:val="00580071"/>
    <w:rsid w:val="00580DAA"/>
    <w:rsid w:val="0058419C"/>
    <w:rsid w:val="005844CD"/>
    <w:rsid w:val="00584E95"/>
    <w:rsid w:val="0059227B"/>
    <w:rsid w:val="005924C0"/>
    <w:rsid w:val="0059436D"/>
    <w:rsid w:val="00594373"/>
    <w:rsid w:val="00594D89"/>
    <w:rsid w:val="00595811"/>
    <w:rsid w:val="00596062"/>
    <w:rsid w:val="0059796C"/>
    <w:rsid w:val="005A01C7"/>
    <w:rsid w:val="005A04C7"/>
    <w:rsid w:val="005A4236"/>
    <w:rsid w:val="005A593A"/>
    <w:rsid w:val="005A6CBD"/>
    <w:rsid w:val="005A6CC1"/>
    <w:rsid w:val="005A73E5"/>
    <w:rsid w:val="005B08D9"/>
    <w:rsid w:val="005B0966"/>
    <w:rsid w:val="005B0B41"/>
    <w:rsid w:val="005B4556"/>
    <w:rsid w:val="005B679F"/>
    <w:rsid w:val="005B686D"/>
    <w:rsid w:val="005B77C1"/>
    <w:rsid w:val="005B795D"/>
    <w:rsid w:val="005C088A"/>
    <w:rsid w:val="005C18B0"/>
    <w:rsid w:val="005C20E9"/>
    <w:rsid w:val="005C2452"/>
    <w:rsid w:val="005C425F"/>
    <w:rsid w:val="005C4786"/>
    <w:rsid w:val="005C4DFC"/>
    <w:rsid w:val="005C518D"/>
    <w:rsid w:val="005C7261"/>
    <w:rsid w:val="005D0904"/>
    <w:rsid w:val="005D0EEA"/>
    <w:rsid w:val="005D144A"/>
    <w:rsid w:val="005D2180"/>
    <w:rsid w:val="005D36B9"/>
    <w:rsid w:val="005D4141"/>
    <w:rsid w:val="005D47CC"/>
    <w:rsid w:val="005D561C"/>
    <w:rsid w:val="005D678C"/>
    <w:rsid w:val="005D6C58"/>
    <w:rsid w:val="005D6C72"/>
    <w:rsid w:val="005D72F8"/>
    <w:rsid w:val="005D7588"/>
    <w:rsid w:val="005E00BE"/>
    <w:rsid w:val="005E0104"/>
    <w:rsid w:val="005E4A2B"/>
    <w:rsid w:val="005E5BEF"/>
    <w:rsid w:val="005E5C1D"/>
    <w:rsid w:val="005E6270"/>
    <w:rsid w:val="005E7F7E"/>
    <w:rsid w:val="005F28CD"/>
    <w:rsid w:val="005F2FD0"/>
    <w:rsid w:val="005F4CEF"/>
    <w:rsid w:val="005F50EA"/>
    <w:rsid w:val="005F554A"/>
    <w:rsid w:val="005F77D5"/>
    <w:rsid w:val="00600250"/>
    <w:rsid w:val="00600B75"/>
    <w:rsid w:val="00602FE2"/>
    <w:rsid w:val="0060381C"/>
    <w:rsid w:val="00603A17"/>
    <w:rsid w:val="00603D4B"/>
    <w:rsid w:val="00604807"/>
    <w:rsid w:val="00605153"/>
    <w:rsid w:val="0060562A"/>
    <w:rsid w:val="00607589"/>
    <w:rsid w:val="00607D7D"/>
    <w:rsid w:val="00610508"/>
    <w:rsid w:val="00610906"/>
    <w:rsid w:val="00613820"/>
    <w:rsid w:val="00613D63"/>
    <w:rsid w:val="00613F35"/>
    <w:rsid w:val="00614364"/>
    <w:rsid w:val="00614B67"/>
    <w:rsid w:val="0061558F"/>
    <w:rsid w:val="0061740D"/>
    <w:rsid w:val="00622D17"/>
    <w:rsid w:val="00623C09"/>
    <w:rsid w:val="00624228"/>
    <w:rsid w:val="00625071"/>
    <w:rsid w:val="006279B5"/>
    <w:rsid w:val="006300CA"/>
    <w:rsid w:val="00630C64"/>
    <w:rsid w:val="00630EC4"/>
    <w:rsid w:val="00631FA9"/>
    <w:rsid w:val="0063238F"/>
    <w:rsid w:val="0063731A"/>
    <w:rsid w:val="006414ED"/>
    <w:rsid w:val="00641BFD"/>
    <w:rsid w:val="00642CC4"/>
    <w:rsid w:val="006438AD"/>
    <w:rsid w:val="00645C90"/>
    <w:rsid w:val="00645FA3"/>
    <w:rsid w:val="00646E2A"/>
    <w:rsid w:val="00646E95"/>
    <w:rsid w:val="006474DF"/>
    <w:rsid w:val="00647691"/>
    <w:rsid w:val="00647735"/>
    <w:rsid w:val="00650ECC"/>
    <w:rsid w:val="00651797"/>
    <w:rsid w:val="00652248"/>
    <w:rsid w:val="00652450"/>
    <w:rsid w:val="00653326"/>
    <w:rsid w:val="00653EA4"/>
    <w:rsid w:val="006543BA"/>
    <w:rsid w:val="006555F5"/>
    <w:rsid w:val="006569B2"/>
    <w:rsid w:val="0065788E"/>
    <w:rsid w:val="00657B80"/>
    <w:rsid w:val="0066059E"/>
    <w:rsid w:val="00660C4D"/>
    <w:rsid w:val="006615A0"/>
    <w:rsid w:val="00661B5C"/>
    <w:rsid w:val="0066246C"/>
    <w:rsid w:val="006669BA"/>
    <w:rsid w:val="00666F75"/>
    <w:rsid w:val="0067000F"/>
    <w:rsid w:val="006716BC"/>
    <w:rsid w:val="006729F2"/>
    <w:rsid w:val="00672B49"/>
    <w:rsid w:val="00674542"/>
    <w:rsid w:val="0067484D"/>
    <w:rsid w:val="006758D0"/>
    <w:rsid w:val="006758E2"/>
    <w:rsid w:val="00675B3C"/>
    <w:rsid w:val="00676370"/>
    <w:rsid w:val="00676D29"/>
    <w:rsid w:val="00680D65"/>
    <w:rsid w:val="00681CC2"/>
    <w:rsid w:val="0068369B"/>
    <w:rsid w:val="006857A4"/>
    <w:rsid w:val="006859D0"/>
    <w:rsid w:val="00685FA7"/>
    <w:rsid w:val="006907E0"/>
    <w:rsid w:val="00691AE6"/>
    <w:rsid w:val="006933D6"/>
    <w:rsid w:val="0069397C"/>
    <w:rsid w:val="0069495C"/>
    <w:rsid w:val="00696635"/>
    <w:rsid w:val="00697333"/>
    <w:rsid w:val="006974CD"/>
    <w:rsid w:val="006A0464"/>
    <w:rsid w:val="006A2A1C"/>
    <w:rsid w:val="006A3814"/>
    <w:rsid w:val="006A44AC"/>
    <w:rsid w:val="006A57C1"/>
    <w:rsid w:val="006A621F"/>
    <w:rsid w:val="006A6DC5"/>
    <w:rsid w:val="006A7989"/>
    <w:rsid w:val="006B0007"/>
    <w:rsid w:val="006B04F5"/>
    <w:rsid w:val="006B055C"/>
    <w:rsid w:val="006B0AC2"/>
    <w:rsid w:val="006B12D2"/>
    <w:rsid w:val="006B1A30"/>
    <w:rsid w:val="006B1AC4"/>
    <w:rsid w:val="006B1CA2"/>
    <w:rsid w:val="006B1E6B"/>
    <w:rsid w:val="006B3B2F"/>
    <w:rsid w:val="006B4BFF"/>
    <w:rsid w:val="006B6047"/>
    <w:rsid w:val="006B6F9E"/>
    <w:rsid w:val="006B73EB"/>
    <w:rsid w:val="006B79A4"/>
    <w:rsid w:val="006C2D0F"/>
    <w:rsid w:val="006C316D"/>
    <w:rsid w:val="006C4B43"/>
    <w:rsid w:val="006C4EBC"/>
    <w:rsid w:val="006C4EBF"/>
    <w:rsid w:val="006C5957"/>
    <w:rsid w:val="006C6088"/>
    <w:rsid w:val="006C650D"/>
    <w:rsid w:val="006C71E8"/>
    <w:rsid w:val="006C74F2"/>
    <w:rsid w:val="006D0087"/>
    <w:rsid w:val="006D0934"/>
    <w:rsid w:val="006D16BB"/>
    <w:rsid w:val="006D1C79"/>
    <w:rsid w:val="006D257B"/>
    <w:rsid w:val="006D340A"/>
    <w:rsid w:val="006D4992"/>
    <w:rsid w:val="006D7B66"/>
    <w:rsid w:val="006E1BCF"/>
    <w:rsid w:val="006E260C"/>
    <w:rsid w:val="006E37F9"/>
    <w:rsid w:val="006E508E"/>
    <w:rsid w:val="006E50BA"/>
    <w:rsid w:val="006E55EB"/>
    <w:rsid w:val="006E76B8"/>
    <w:rsid w:val="006E7AAC"/>
    <w:rsid w:val="006F0E77"/>
    <w:rsid w:val="006F0F41"/>
    <w:rsid w:val="006F11CB"/>
    <w:rsid w:val="006F18FA"/>
    <w:rsid w:val="006F2431"/>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174EC"/>
    <w:rsid w:val="007204AF"/>
    <w:rsid w:val="00721B12"/>
    <w:rsid w:val="00721CF7"/>
    <w:rsid w:val="00721E00"/>
    <w:rsid w:val="00722139"/>
    <w:rsid w:val="00723890"/>
    <w:rsid w:val="007239C3"/>
    <w:rsid w:val="00724E4B"/>
    <w:rsid w:val="00726072"/>
    <w:rsid w:val="0072712E"/>
    <w:rsid w:val="007304B0"/>
    <w:rsid w:val="00730F15"/>
    <w:rsid w:val="00732898"/>
    <w:rsid w:val="00732ED8"/>
    <w:rsid w:val="00734961"/>
    <w:rsid w:val="00734C94"/>
    <w:rsid w:val="00735463"/>
    <w:rsid w:val="0073549E"/>
    <w:rsid w:val="00735762"/>
    <w:rsid w:val="0073626C"/>
    <w:rsid w:val="00736772"/>
    <w:rsid w:val="00737BF4"/>
    <w:rsid w:val="00743417"/>
    <w:rsid w:val="007444A6"/>
    <w:rsid w:val="0074689C"/>
    <w:rsid w:val="00746EE6"/>
    <w:rsid w:val="00747669"/>
    <w:rsid w:val="007514E6"/>
    <w:rsid w:val="00752075"/>
    <w:rsid w:val="00752174"/>
    <w:rsid w:val="00753A8D"/>
    <w:rsid w:val="00754C70"/>
    <w:rsid w:val="007574EA"/>
    <w:rsid w:val="0075796E"/>
    <w:rsid w:val="00760BB0"/>
    <w:rsid w:val="0076157A"/>
    <w:rsid w:val="007620F1"/>
    <w:rsid w:val="00762C17"/>
    <w:rsid w:val="00763AB7"/>
    <w:rsid w:val="0076413A"/>
    <w:rsid w:val="0076491C"/>
    <w:rsid w:val="00766031"/>
    <w:rsid w:val="007660D5"/>
    <w:rsid w:val="00766C14"/>
    <w:rsid w:val="00766E45"/>
    <w:rsid w:val="00767B02"/>
    <w:rsid w:val="007703F2"/>
    <w:rsid w:val="00771184"/>
    <w:rsid w:val="00772A9B"/>
    <w:rsid w:val="00773E47"/>
    <w:rsid w:val="007749E5"/>
    <w:rsid w:val="00774D87"/>
    <w:rsid w:val="00774D9F"/>
    <w:rsid w:val="00776E00"/>
    <w:rsid w:val="00776EF8"/>
    <w:rsid w:val="007770ED"/>
    <w:rsid w:val="0077715A"/>
    <w:rsid w:val="00777227"/>
    <w:rsid w:val="00777372"/>
    <w:rsid w:val="0078027A"/>
    <w:rsid w:val="00780AFC"/>
    <w:rsid w:val="00780E68"/>
    <w:rsid w:val="00782B1C"/>
    <w:rsid w:val="00782F62"/>
    <w:rsid w:val="00784050"/>
    <w:rsid w:val="00784593"/>
    <w:rsid w:val="007848B8"/>
    <w:rsid w:val="0078568B"/>
    <w:rsid w:val="00785842"/>
    <w:rsid w:val="00786AAB"/>
    <w:rsid w:val="00790C22"/>
    <w:rsid w:val="00794B1B"/>
    <w:rsid w:val="00795D4B"/>
    <w:rsid w:val="00796392"/>
    <w:rsid w:val="007973A6"/>
    <w:rsid w:val="00797950"/>
    <w:rsid w:val="007A00EF"/>
    <w:rsid w:val="007A1DE7"/>
    <w:rsid w:val="007A34D4"/>
    <w:rsid w:val="007A387E"/>
    <w:rsid w:val="007A4AC3"/>
    <w:rsid w:val="007A4B16"/>
    <w:rsid w:val="007A6AA2"/>
    <w:rsid w:val="007A6D7F"/>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5FA6"/>
    <w:rsid w:val="007C7738"/>
    <w:rsid w:val="007D00ED"/>
    <w:rsid w:val="007D06B1"/>
    <w:rsid w:val="007D4F4A"/>
    <w:rsid w:val="007D5F88"/>
    <w:rsid w:val="007D66A4"/>
    <w:rsid w:val="007D67C3"/>
    <w:rsid w:val="007D697A"/>
    <w:rsid w:val="007D6A81"/>
    <w:rsid w:val="007D6C20"/>
    <w:rsid w:val="007D6F0A"/>
    <w:rsid w:val="007D7079"/>
    <w:rsid w:val="007E0A97"/>
    <w:rsid w:val="007E2203"/>
    <w:rsid w:val="007E2361"/>
    <w:rsid w:val="007E2F50"/>
    <w:rsid w:val="007E3D14"/>
    <w:rsid w:val="007E44CC"/>
    <w:rsid w:val="007E4570"/>
    <w:rsid w:val="007E4D74"/>
    <w:rsid w:val="007E616E"/>
    <w:rsid w:val="007E7273"/>
    <w:rsid w:val="007E7718"/>
    <w:rsid w:val="007F0187"/>
    <w:rsid w:val="007F1A9C"/>
    <w:rsid w:val="007F1E44"/>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60"/>
    <w:rsid w:val="0081699B"/>
    <w:rsid w:val="00817369"/>
    <w:rsid w:val="00817651"/>
    <w:rsid w:val="00824C59"/>
    <w:rsid w:val="00824FF4"/>
    <w:rsid w:val="0082579C"/>
    <w:rsid w:val="00825C3F"/>
    <w:rsid w:val="0082680C"/>
    <w:rsid w:val="00826F36"/>
    <w:rsid w:val="00830167"/>
    <w:rsid w:val="00831938"/>
    <w:rsid w:val="0083527B"/>
    <w:rsid w:val="00836C0D"/>
    <w:rsid w:val="0083773D"/>
    <w:rsid w:val="00837CB0"/>
    <w:rsid w:val="00841D09"/>
    <w:rsid w:val="00841F87"/>
    <w:rsid w:val="00842273"/>
    <w:rsid w:val="00843229"/>
    <w:rsid w:val="00844609"/>
    <w:rsid w:val="008463EF"/>
    <w:rsid w:val="008505DA"/>
    <w:rsid w:val="008506B4"/>
    <w:rsid w:val="00850812"/>
    <w:rsid w:val="00850BA2"/>
    <w:rsid w:val="008529E3"/>
    <w:rsid w:val="00854CAC"/>
    <w:rsid w:val="00854D08"/>
    <w:rsid w:val="0086168F"/>
    <w:rsid w:val="00861C33"/>
    <w:rsid w:val="00861D14"/>
    <w:rsid w:val="008637C9"/>
    <w:rsid w:val="00863801"/>
    <w:rsid w:val="00864C07"/>
    <w:rsid w:val="008650BC"/>
    <w:rsid w:val="008665FB"/>
    <w:rsid w:val="00866F47"/>
    <w:rsid w:val="00867ECE"/>
    <w:rsid w:val="00867FD6"/>
    <w:rsid w:val="008703C5"/>
    <w:rsid w:val="008704C5"/>
    <w:rsid w:val="00870C57"/>
    <w:rsid w:val="00870CA1"/>
    <w:rsid w:val="008718CF"/>
    <w:rsid w:val="00872704"/>
    <w:rsid w:val="00872E7A"/>
    <w:rsid w:val="00873220"/>
    <w:rsid w:val="00874344"/>
    <w:rsid w:val="008743AB"/>
    <w:rsid w:val="00874EBD"/>
    <w:rsid w:val="008751CD"/>
    <w:rsid w:val="00875F59"/>
    <w:rsid w:val="008760B7"/>
    <w:rsid w:val="008761D1"/>
    <w:rsid w:val="00876820"/>
    <w:rsid w:val="00876B9A"/>
    <w:rsid w:val="00877E9D"/>
    <w:rsid w:val="00882F96"/>
    <w:rsid w:val="00883603"/>
    <w:rsid w:val="00886072"/>
    <w:rsid w:val="00886CBD"/>
    <w:rsid w:val="00887AFA"/>
    <w:rsid w:val="00887EDB"/>
    <w:rsid w:val="008907BE"/>
    <w:rsid w:val="00890A15"/>
    <w:rsid w:val="008928C7"/>
    <w:rsid w:val="008933BF"/>
    <w:rsid w:val="00894889"/>
    <w:rsid w:val="00895A77"/>
    <w:rsid w:val="008A0C8F"/>
    <w:rsid w:val="008A10C4"/>
    <w:rsid w:val="008A35BE"/>
    <w:rsid w:val="008A5AD9"/>
    <w:rsid w:val="008A7112"/>
    <w:rsid w:val="008A7426"/>
    <w:rsid w:val="008A7A47"/>
    <w:rsid w:val="008A7BF0"/>
    <w:rsid w:val="008B0248"/>
    <w:rsid w:val="008B0B05"/>
    <w:rsid w:val="008B1ADE"/>
    <w:rsid w:val="008B2B61"/>
    <w:rsid w:val="008B3592"/>
    <w:rsid w:val="008B374E"/>
    <w:rsid w:val="008B3815"/>
    <w:rsid w:val="008B3C58"/>
    <w:rsid w:val="008B46FA"/>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D64"/>
    <w:rsid w:val="008D23DE"/>
    <w:rsid w:val="008D3574"/>
    <w:rsid w:val="008D3DDD"/>
    <w:rsid w:val="008D4307"/>
    <w:rsid w:val="008D44B3"/>
    <w:rsid w:val="008D64F0"/>
    <w:rsid w:val="008E0CCA"/>
    <w:rsid w:val="008E34CD"/>
    <w:rsid w:val="008E3575"/>
    <w:rsid w:val="008E3796"/>
    <w:rsid w:val="008E3878"/>
    <w:rsid w:val="008E458C"/>
    <w:rsid w:val="008E5880"/>
    <w:rsid w:val="008E5915"/>
    <w:rsid w:val="008E7110"/>
    <w:rsid w:val="008F086B"/>
    <w:rsid w:val="008F1772"/>
    <w:rsid w:val="008F17AC"/>
    <w:rsid w:val="008F2931"/>
    <w:rsid w:val="008F5A84"/>
    <w:rsid w:val="008F5CDD"/>
    <w:rsid w:val="008F5F33"/>
    <w:rsid w:val="008F7C1D"/>
    <w:rsid w:val="008F7EC9"/>
    <w:rsid w:val="00901D8A"/>
    <w:rsid w:val="009028B6"/>
    <w:rsid w:val="0090482D"/>
    <w:rsid w:val="00904D99"/>
    <w:rsid w:val="00905040"/>
    <w:rsid w:val="009055B9"/>
    <w:rsid w:val="009063E2"/>
    <w:rsid w:val="00906BA4"/>
    <w:rsid w:val="0090764A"/>
    <w:rsid w:val="00907F02"/>
    <w:rsid w:val="009101C5"/>
    <w:rsid w:val="0091046A"/>
    <w:rsid w:val="00910E24"/>
    <w:rsid w:val="00911522"/>
    <w:rsid w:val="009120CE"/>
    <w:rsid w:val="0091635C"/>
    <w:rsid w:val="00917134"/>
    <w:rsid w:val="009178FD"/>
    <w:rsid w:val="0092151D"/>
    <w:rsid w:val="00921BF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5610"/>
    <w:rsid w:val="00936996"/>
    <w:rsid w:val="00936B82"/>
    <w:rsid w:val="00940567"/>
    <w:rsid w:val="00943CB4"/>
    <w:rsid w:val="00943EA4"/>
    <w:rsid w:val="00944E3D"/>
    <w:rsid w:val="00945045"/>
    <w:rsid w:val="0094511D"/>
    <w:rsid w:val="00945316"/>
    <w:rsid w:val="009460C1"/>
    <w:rsid w:val="009461FA"/>
    <w:rsid w:val="00947F4E"/>
    <w:rsid w:val="00950FF3"/>
    <w:rsid w:val="009517B9"/>
    <w:rsid w:val="0095210F"/>
    <w:rsid w:val="009550F5"/>
    <w:rsid w:val="00955BFD"/>
    <w:rsid w:val="009600E1"/>
    <w:rsid w:val="0096032F"/>
    <w:rsid w:val="009603D4"/>
    <w:rsid w:val="00962483"/>
    <w:rsid w:val="00962550"/>
    <w:rsid w:val="00962FF9"/>
    <w:rsid w:val="00963309"/>
    <w:rsid w:val="00963906"/>
    <w:rsid w:val="00964631"/>
    <w:rsid w:val="009662D0"/>
    <w:rsid w:val="00966D47"/>
    <w:rsid w:val="00967B83"/>
    <w:rsid w:val="0097010E"/>
    <w:rsid w:val="009705CE"/>
    <w:rsid w:val="00970A8C"/>
    <w:rsid w:val="00970FA8"/>
    <w:rsid w:val="0097169E"/>
    <w:rsid w:val="00971B77"/>
    <w:rsid w:val="00972481"/>
    <w:rsid w:val="0097366A"/>
    <w:rsid w:val="00974861"/>
    <w:rsid w:val="00975448"/>
    <w:rsid w:val="009759F6"/>
    <w:rsid w:val="0097608E"/>
    <w:rsid w:val="009778A3"/>
    <w:rsid w:val="00980D2F"/>
    <w:rsid w:val="009820C1"/>
    <w:rsid w:val="00985F33"/>
    <w:rsid w:val="009866E1"/>
    <w:rsid w:val="00986985"/>
    <w:rsid w:val="0099027C"/>
    <w:rsid w:val="009908FB"/>
    <w:rsid w:val="00990AD4"/>
    <w:rsid w:val="00990D1A"/>
    <w:rsid w:val="00991E68"/>
    <w:rsid w:val="00992312"/>
    <w:rsid w:val="00992EFF"/>
    <w:rsid w:val="009936B0"/>
    <w:rsid w:val="009952C1"/>
    <w:rsid w:val="00995C92"/>
    <w:rsid w:val="009962E9"/>
    <w:rsid w:val="009A2E9D"/>
    <w:rsid w:val="009A48D4"/>
    <w:rsid w:val="009A5B5D"/>
    <w:rsid w:val="009A5F75"/>
    <w:rsid w:val="009A6C02"/>
    <w:rsid w:val="009A7A6E"/>
    <w:rsid w:val="009A7A87"/>
    <w:rsid w:val="009A7EBC"/>
    <w:rsid w:val="009B0441"/>
    <w:rsid w:val="009B045C"/>
    <w:rsid w:val="009B2658"/>
    <w:rsid w:val="009B2801"/>
    <w:rsid w:val="009B2A14"/>
    <w:rsid w:val="009B3488"/>
    <w:rsid w:val="009B3FBC"/>
    <w:rsid w:val="009B46D7"/>
    <w:rsid w:val="009C0DED"/>
    <w:rsid w:val="009C11BF"/>
    <w:rsid w:val="009C1F40"/>
    <w:rsid w:val="009C242B"/>
    <w:rsid w:val="009C2A23"/>
    <w:rsid w:val="009C2A4E"/>
    <w:rsid w:val="009C54B5"/>
    <w:rsid w:val="009C556C"/>
    <w:rsid w:val="009C55AF"/>
    <w:rsid w:val="009C72B9"/>
    <w:rsid w:val="009D00DC"/>
    <w:rsid w:val="009D0CBD"/>
    <w:rsid w:val="009D1901"/>
    <w:rsid w:val="009D43F0"/>
    <w:rsid w:val="009D4F32"/>
    <w:rsid w:val="009D5EF0"/>
    <w:rsid w:val="009D61D2"/>
    <w:rsid w:val="009D7546"/>
    <w:rsid w:val="009D7C98"/>
    <w:rsid w:val="009E097F"/>
    <w:rsid w:val="009E128B"/>
    <w:rsid w:val="009E1905"/>
    <w:rsid w:val="009E1A6B"/>
    <w:rsid w:val="009E2382"/>
    <w:rsid w:val="009E3D2E"/>
    <w:rsid w:val="009E41E5"/>
    <w:rsid w:val="009E61D8"/>
    <w:rsid w:val="009F249B"/>
    <w:rsid w:val="009F35FC"/>
    <w:rsid w:val="009F4371"/>
    <w:rsid w:val="009F5B23"/>
    <w:rsid w:val="009F6204"/>
    <w:rsid w:val="009F621B"/>
    <w:rsid w:val="009F6CC6"/>
    <w:rsid w:val="009F7040"/>
    <w:rsid w:val="00A0130E"/>
    <w:rsid w:val="00A0224C"/>
    <w:rsid w:val="00A02932"/>
    <w:rsid w:val="00A03F6A"/>
    <w:rsid w:val="00A04982"/>
    <w:rsid w:val="00A04DB1"/>
    <w:rsid w:val="00A06002"/>
    <w:rsid w:val="00A10319"/>
    <w:rsid w:val="00A11380"/>
    <w:rsid w:val="00A11D7C"/>
    <w:rsid w:val="00A12422"/>
    <w:rsid w:val="00A126BA"/>
    <w:rsid w:val="00A16DA7"/>
    <w:rsid w:val="00A17C29"/>
    <w:rsid w:val="00A17E3E"/>
    <w:rsid w:val="00A200CA"/>
    <w:rsid w:val="00A20ED6"/>
    <w:rsid w:val="00A21071"/>
    <w:rsid w:val="00A22117"/>
    <w:rsid w:val="00A2236E"/>
    <w:rsid w:val="00A228B0"/>
    <w:rsid w:val="00A2321A"/>
    <w:rsid w:val="00A235DE"/>
    <w:rsid w:val="00A23B38"/>
    <w:rsid w:val="00A2455A"/>
    <w:rsid w:val="00A24BCA"/>
    <w:rsid w:val="00A2550E"/>
    <w:rsid w:val="00A25C61"/>
    <w:rsid w:val="00A26683"/>
    <w:rsid w:val="00A27F46"/>
    <w:rsid w:val="00A31003"/>
    <w:rsid w:val="00A3263D"/>
    <w:rsid w:val="00A32FA1"/>
    <w:rsid w:val="00A363CE"/>
    <w:rsid w:val="00A36948"/>
    <w:rsid w:val="00A379F7"/>
    <w:rsid w:val="00A37D7F"/>
    <w:rsid w:val="00A40098"/>
    <w:rsid w:val="00A40398"/>
    <w:rsid w:val="00A416E9"/>
    <w:rsid w:val="00A41973"/>
    <w:rsid w:val="00A41A7B"/>
    <w:rsid w:val="00A41DAD"/>
    <w:rsid w:val="00A42ECB"/>
    <w:rsid w:val="00A435E6"/>
    <w:rsid w:val="00A45B3F"/>
    <w:rsid w:val="00A46410"/>
    <w:rsid w:val="00A46FB8"/>
    <w:rsid w:val="00A5058C"/>
    <w:rsid w:val="00A51106"/>
    <w:rsid w:val="00A5227B"/>
    <w:rsid w:val="00A5241C"/>
    <w:rsid w:val="00A524DB"/>
    <w:rsid w:val="00A54FEA"/>
    <w:rsid w:val="00A551E3"/>
    <w:rsid w:val="00A55336"/>
    <w:rsid w:val="00A55A49"/>
    <w:rsid w:val="00A55E8F"/>
    <w:rsid w:val="00A56513"/>
    <w:rsid w:val="00A56914"/>
    <w:rsid w:val="00A57688"/>
    <w:rsid w:val="00A62CA4"/>
    <w:rsid w:val="00A62EAD"/>
    <w:rsid w:val="00A65823"/>
    <w:rsid w:val="00A65E52"/>
    <w:rsid w:val="00A66C6A"/>
    <w:rsid w:val="00A71534"/>
    <w:rsid w:val="00A71D8B"/>
    <w:rsid w:val="00A725EF"/>
    <w:rsid w:val="00A72F87"/>
    <w:rsid w:val="00A73A69"/>
    <w:rsid w:val="00A74683"/>
    <w:rsid w:val="00A74D4C"/>
    <w:rsid w:val="00A755C6"/>
    <w:rsid w:val="00A76AC7"/>
    <w:rsid w:val="00A77A7B"/>
    <w:rsid w:val="00A80C92"/>
    <w:rsid w:val="00A80DE4"/>
    <w:rsid w:val="00A813ED"/>
    <w:rsid w:val="00A82C11"/>
    <w:rsid w:val="00A83D96"/>
    <w:rsid w:val="00A842E9"/>
    <w:rsid w:val="00A84481"/>
    <w:rsid w:val="00A84625"/>
    <w:rsid w:val="00A84A94"/>
    <w:rsid w:val="00A84EB0"/>
    <w:rsid w:val="00A91F28"/>
    <w:rsid w:val="00AA0236"/>
    <w:rsid w:val="00AA0804"/>
    <w:rsid w:val="00AA18D9"/>
    <w:rsid w:val="00AA2C73"/>
    <w:rsid w:val="00AA3019"/>
    <w:rsid w:val="00AA39E4"/>
    <w:rsid w:val="00AA4E3D"/>
    <w:rsid w:val="00AA52BD"/>
    <w:rsid w:val="00AA5351"/>
    <w:rsid w:val="00AA6BBA"/>
    <w:rsid w:val="00AB04EC"/>
    <w:rsid w:val="00AB1740"/>
    <w:rsid w:val="00AB200A"/>
    <w:rsid w:val="00AB476D"/>
    <w:rsid w:val="00AB51BA"/>
    <w:rsid w:val="00AB5FB6"/>
    <w:rsid w:val="00AC1926"/>
    <w:rsid w:val="00AC419F"/>
    <w:rsid w:val="00AC79FF"/>
    <w:rsid w:val="00AD10A6"/>
    <w:rsid w:val="00AD1256"/>
    <w:rsid w:val="00AD1DAA"/>
    <w:rsid w:val="00AD2698"/>
    <w:rsid w:val="00AD4555"/>
    <w:rsid w:val="00AD4598"/>
    <w:rsid w:val="00AD6547"/>
    <w:rsid w:val="00AE07F2"/>
    <w:rsid w:val="00AE489E"/>
    <w:rsid w:val="00AE499D"/>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3BDF"/>
    <w:rsid w:val="00B0542D"/>
    <w:rsid w:val="00B05589"/>
    <w:rsid w:val="00B05CC7"/>
    <w:rsid w:val="00B05D24"/>
    <w:rsid w:val="00B06A45"/>
    <w:rsid w:val="00B06B93"/>
    <w:rsid w:val="00B11575"/>
    <w:rsid w:val="00B11975"/>
    <w:rsid w:val="00B128F4"/>
    <w:rsid w:val="00B129FA"/>
    <w:rsid w:val="00B12B58"/>
    <w:rsid w:val="00B136E7"/>
    <w:rsid w:val="00B156A9"/>
    <w:rsid w:val="00B15F6D"/>
    <w:rsid w:val="00B16335"/>
    <w:rsid w:val="00B25573"/>
    <w:rsid w:val="00B26D8B"/>
    <w:rsid w:val="00B272C1"/>
    <w:rsid w:val="00B27E39"/>
    <w:rsid w:val="00B3011D"/>
    <w:rsid w:val="00B30215"/>
    <w:rsid w:val="00B306CA"/>
    <w:rsid w:val="00B30EB2"/>
    <w:rsid w:val="00B31732"/>
    <w:rsid w:val="00B318F2"/>
    <w:rsid w:val="00B322BC"/>
    <w:rsid w:val="00B33EC7"/>
    <w:rsid w:val="00B34D9E"/>
    <w:rsid w:val="00B34DDE"/>
    <w:rsid w:val="00B34E08"/>
    <w:rsid w:val="00B350D8"/>
    <w:rsid w:val="00B3601A"/>
    <w:rsid w:val="00B37E78"/>
    <w:rsid w:val="00B40976"/>
    <w:rsid w:val="00B410B1"/>
    <w:rsid w:val="00B43047"/>
    <w:rsid w:val="00B43676"/>
    <w:rsid w:val="00B44000"/>
    <w:rsid w:val="00B452F6"/>
    <w:rsid w:val="00B453F8"/>
    <w:rsid w:val="00B46D45"/>
    <w:rsid w:val="00B4719A"/>
    <w:rsid w:val="00B47FB5"/>
    <w:rsid w:val="00B513CE"/>
    <w:rsid w:val="00B5206F"/>
    <w:rsid w:val="00B52E1A"/>
    <w:rsid w:val="00B531A7"/>
    <w:rsid w:val="00B532CC"/>
    <w:rsid w:val="00B53473"/>
    <w:rsid w:val="00B54FDE"/>
    <w:rsid w:val="00B555B0"/>
    <w:rsid w:val="00B56525"/>
    <w:rsid w:val="00B575EB"/>
    <w:rsid w:val="00B57CE4"/>
    <w:rsid w:val="00B57EB7"/>
    <w:rsid w:val="00B57FF1"/>
    <w:rsid w:val="00B600FE"/>
    <w:rsid w:val="00B61261"/>
    <w:rsid w:val="00B61457"/>
    <w:rsid w:val="00B61A70"/>
    <w:rsid w:val="00B61F22"/>
    <w:rsid w:val="00B622E6"/>
    <w:rsid w:val="00B62835"/>
    <w:rsid w:val="00B629BD"/>
    <w:rsid w:val="00B64649"/>
    <w:rsid w:val="00B65590"/>
    <w:rsid w:val="00B667FF"/>
    <w:rsid w:val="00B676BA"/>
    <w:rsid w:val="00B71564"/>
    <w:rsid w:val="00B73957"/>
    <w:rsid w:val="00B74AA3"/>
    <w:rsid w:val="00B74B45"/>
    <w:rsid w:val="00B75475"/>
    <w:rsid w:val="00B75F86"/>
    <w:rsid w:val="00B7611B"/>
    <w:rsid w:val="00B76763"/>
    <w:rsid w:val="00B7727C"/>
    <w:rsid w:val="00B7732B"/>
    <w:rsid w:val="00B77747"/>
    <w:rsid w:val="00B77A30"/>
    <w:rsid w:val="00B804C8"/>
    <w:rsid w:val="00B83063"/>
    <w:rsid w:val="00B84B3E"/>
    <w:rsid w:val="00B851E6"/>
    <w:rsid w:val="00B878ED"/>
    <w:rsid w:val="00B879F0"/>
    <w:rsid w:val="00B93612"/>
    <w:rsid w:val="00B946B0"/>
    <w:rsid w:val="00B95228"/>
    <w:rsid w:val="00B97E0A"/>
    <w:rsid w:val="00BA0085"/>
    <w:rsid w:val="00BA06E1"/>
    <w:rsid w:val="00BA21B5"/>
    <w:rsid w:val="00BA2D56"/>
    <w:rsid w:val="00BA30CA"/>
    <w:rsid w:val="00BA4006"/>
    <w:rsid w:val="00BA5633"/>
    <w:rsid w:val="00BA56CC"/>
    <w:rsid w:val="00BA6071"/>
    <w:rsid w:val="00BB016C"/>
    <w:rsid w:val="00BB07F7"/>
    <w:rsid w:val="00BB5331"/>
    <w:rsid w:val="00BB5D7D"/>
    <w:rsid w:val="00BB69F5"/>
    <w:rsid w:val="00BB73B0"/>
    <w:rsid w:val="00BC0CC6"/>
    <w:rsid w:val="00BC1E53"/>
    <w:rsid w:val="00BC25AA"/>
    <w:rsid w:val="00BC630F"/>
    <w:rsid w:val="00BD04EE"/>
    <w:rsid w:val="00BD1498"/>
    <w:rsid w:val="00BD2AA0"/>
    <w:rsid w:val="00BD512D"/>
    <w:rsid w:val="00BD55B1"/>
    <w:rsid w:val="00BD7B22"/>
    <w:rsid w:val="00BD7C9F"/>
    <w:rsid w:val="00BE04E4"/>
    <w:rsid w:val="00BE07ED"/>
    <w:rsid w:val="00BE1D37"/>
    <w:rsid w:val="00BE5259"/>
    <w:rsid w:val="00BE5BB2"/>
    <w:rsid w:val="00BE5D34"/>
    <w:rsid w:val="00BE5F1D"/>
    <w:rsid w:val="00BE606A"/>
    <w:rsid w:val="00BE6BB9"/>
    <w:rsid w:val="00BE79BC"/>
    <w:rsid w:val="00BE7B5C"/>
    <w:rsid w:val="00BE7E95"/>
    <w:rsid w:val="00BF1F20"/>
    <w:rsid w:val="00BF4B94"/>
    <w:rsid w:val="00BF50C7"/>
    <w:rsid w:val="00BF6221"/>
    <w:rsid w:val="00BF6FFD"/>
    <w:rsid w:val="00C00E3D"/>
    <w:rsid w:val="00C022E3"/>
    <w:rsid w:val="00C023D9"/>
    <w:rsid w:val="00C04685"/>
    <w:rsid w:val="00C04916"/>
    <w:rsid w:val="00C124EB"/>
    <w:rsid w:val="00C131B0"/>
    <w:rsid w:val="00C15892"/>
    <w:rsid w:val="00C20FC1"/>
    <w:rsid w:val="00C22D17"/>
    <w:rsid w:val="00C23402"/>
    <w:rsid w:val="00C237AE"/>
    <w:rsid w:val="00C23BAC"/>
    <w:rsid w:val="00C24957"/>
    <w:rsid w:val="00C249F7"/>
    <w:rsid w:val="00C250B9"/>
    <w:rsid w:val="00C25426"/>
    <w:rsid w:val="00C25CA4"/>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164C"/>
    <w:rsid w:val="00C54155"/>
    <w:rsid w:val="00C54607"/>
    <w:rsid w:val="00C550F8"/>
    <w:rsid w:val="00C555C9"/>
    <w:rsid w:val="00C5622C"/>
    <w:rsid w:val="00C57729"/>
    <w:rsid w:val="00C57ADC"/>
    <w:rsid w:val="00C60423"/>
    <w:rsid w:val="00C64934"/>
    <w:rsid w:val="00C65423"/>
    <w:rsid w:val="00C6554A"/>
    <w:rsid w:val="00C6560F"/>
    <w:rsid w:val="00C65615"/>
    <w:rsid w:val="00C659C4"/>
    <w:rsid w:val="00C709B1"/>
    <w:rsid w:val="00C71445"/>
    <w:rsid w:val="00C740D9"/>
    <w:rsid w:val="00C74A64"/>
    <w:rsid w:val="00C75085"/>
    <w:rsid w:val="00C7642A"/>
    <w:rsid w:val="00C77F07"/>
    <w:rsid w:val="00C801E3"/>
    <w:rsid w:val="00C81178"/>
    <w:rsid w:val="00C818AD"/>
    <w:rsid w:val="00C8241A"/>
    <w:rsid w:val="00C84696"/>
    <w:rsid w:val="00C84F0D"/>
    <w:rsid w:val="00C86756"/>
    <w:rsid w:val="00C914D3"/>
    <w:rsid w:val="00C93ADF"/>
    <w:rsid w:val="00C94097"/>
    <w:rsid w:val="00C94845"/>
    <w:rsid w:val="00C94F55"/>
    <w:rsid w:val="00C95DAF"/>
    <w:rsid w:val="00C9626F"/>
    <w:rsid w:val="00C975C3"/>
    <w:rsid w:val="00CA129E"/>
    <w:rsid w:val="00CA29FD"/>
    <w:rsid w:val="00CA2F63"/>
    <w:rsid w:val="00CA390A"/>
    <w:rsid w:val="00CA3DE1"/>
    <w:rsid w:val="00CA567F"/>
    <w:rsid w:val="00CA7603"/>
    <w:rsid w:val="00CA7D62"/>
    <w:rsid w:val="00CB04A0"/>
    <w:rsid w:val="00CB07A8"/>
    <w:rsid w:val="00CB0BB0"/>
    <w:rsid w:val="00CB2B23"/>
    <w:rsid w:val="00CB37C0"/>
    <w:rsid w:val="00CB3ACE"/>
    <w:rsid w:val="00CB3C00"/>
    <w:rsid w:val="00CB5819"/>
    <w:rsid w:val="00CC0E09"/>
    <w:rsid w:val="00CC1A4D"/>
    <w:rsid w:val="00CC20BE"/>
    <w:rsid w:val="00CC3970"/>
    <w:rsid w:val="00CC4FA4"/>
    <w:rsid w:val="00CC562A"/>
    <w:rsid w:val="00CC5AEB"/>
    <w:rsid w:val="00CC7E85"/>
    <w:rsid w:val="00CD0493"/>
    <w:rsid w:val="00CD4622"/>
    <w:rsid w:val="00CD4A57"/>
    <w:rsid w:val="00CD779E"/>
    <w:rsid w:val="00CD7CC4"/>
    <w:rsid w:val="00CE00CC"/>
    <w:rsid w:val="00CE0C1D"/>
    <w:rsid w:val="00CE0D5C"/>
    <w:rsid w:val="00CE21D2"/>
    <w:rsid w:val="00CE2C0B"/>
    <w:rsid w:val="00CE345D"/>
    <w:rsid w:val="00CE34DC"/>
    <w:rsid w:val="00CE5A92"/>
    <w:rsid w:val="00CE6213"/>
    <w:rsid w:val="00CE6738"/>
    <w:rsid w:val="00CE6A67"/>
    <w:rsid w:val="00CE7DBE"/>
    <w:rsid w:val="00CF0361"/>
    <w:rsid w:val="00CF1EC1"/>
    <w:rsid w:val="00CF2151"/>
    <w:rsid w:val="00CF31AF"/>
    <w:rsid w:val="00CF44B0"/>
    <w:rsid w:val="00CF47B9"/>
    <w:rsid w:val="00CF4D23"/>
    <w:rsid w:val="00CF4E34"/>
    <w:rsid w:val="00CF6EB6"/>
    <w:rsid w:val="00CF739F"/>
    <w:rsid w:val="00CF7757"/>
    <w:rsid w:val="00D00A53"/>
    <w:rsid w:val="00D00E9D"/>
    <w:rsid w:val="00D0162B"/>
    <w:rsid w:val="00D01AB5"/>
    <w:rsid w:val="00D01C5D"/>
    <w:rsid w:val="00D0200A"/>
    <w:rsid w:val="00D043EF"/>
    <w:rsid w:val="00D04574"/>
    <w:rsid w:val="00D04A1E"/>
    <w:rsid w:val="00D05882"/>
    <w:rsid w:val="00D05F6B"/>
    <w:rsid w:val="00D05F70"/>
    <w:rsid w:val="00D1017F"/>
    <w:rsid w:val="00D1055A"/>
    <w:rsid w:val="00D1136A"/>
    <w:rsid w:val="00D11667"/>
    <w:rsid w:val="00D123BA"/>
    <w:rsid w:val="00D13C97"/>
    <w:rsid w:val="00D146F1"/>
    <w:rsid w:val="00D159E5"/>
    <w:rsid w:val="00D16548"/>
    <w:rsid w:val="00D16E9F"/>
    <w:rsid w:val="00D1730A"/>
    <w:rsid w:val="00D17EE6"/>
    <w:rsid w:val="00D20FAC"/>
    <w:rsid w:val="00D22749"/>
    <w:rsid w:val="00D235E4"/>
    <w:rsid w:val="00D23CD3"/>
    <w:rsid w:val="00D27D99"/>
    <w:rsid w:val="00D31852"/>
    <w:rsid w:val="00D31CA3"/>
    <w:rsid w:val="00D31E14"/>
    <w:rsid w:val="00D32477"/>
    <w:rsid w:val="00D32C5E"/>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2E9A"/>
    <w:rsid w:val="00D54AA3"/>
    <w:rsid w:val="00D554E4"/>
    <w:rsid w:val="00D55A27"/>
    <w:rsid w:val="00D56860"/>
    <w:rsid w:val="00D569C6"/>
    <w:rsid w:val="00D56B00"/>
    <w:rsid w:val="00D56F17"/>
    <w:rsid w:val="00D61A7E"/>
    <w:rsid w:val="00D62265"/>
    <w:rsid w:val="00D6233B"/>
    <w:rsid w:val="00D62A72"/>
    <w:rsid w:val="00D62F28"/>
    <w:rsid w:val="00D63AEA"/>
    <w:rsid w:val="00D6415C"/>
    <w:rsid w:val="00D6573D"/>
    <w:rsid w:val="00D66060"/>
    <w:rsid w:val="00D6748C"/>
    <w:rsid w:val="00D67B66"/>
    <w:rsid w:val="00D70431"/>
    <w:rsid w:val="00D7043C"/>
    <w:rsid w:val="00D7094A"/>
    <w:rsid w:val="00D718F9"/>
    <w:rsid w:val="00D71AD8"/>
    <w:rsid w:val="00D732BA"/>
    <w:rsid w:val="00D73F51"/>
    <w:rsid w:val="00D747C0"/>
    <w:rsid w:val="00D74E10"/>
    <w:rsid w:val="00D7731B"/>
    <w:rsid w:val="00D80570"/>
    <w:rsid w:val="00D820A7"/>
    <w:rsid w:val="00D827F9"/>
    <w:rsid w:val="00D8483D"/>
    <w:rsid w:val="00D84A68"/>
    <w:rsid w:val="00D8512E"/>
    <w:rsid w:val="00D86B65"/>
    <w:rsid w:val="00D878F5"/>
    <w:rsid w:val="00D92211"/>
    <w:rsid w:val="00D924DD"/>
    <w:rsid w:val="00D93785"/>
    <w:rsid w:val="00D939C9"/>
    <w:rsid w:val="00DA0D4C"/>
    <w:rsid w:val="00DA1E58"/>
    <w:rsid w:val="00DA1FA9"/>
    <w:rsid w:val="00DA3FD7"/>
    <w:rsid w:val="00DA54F7"/>
    <w:rsid w:val="00DA7CCD"/>
    <w:rsid w:val="00DB1D46"/>
    <w:rsid w:val="00DB307A"/>
    <w:rsid w:val="00DB448C"/>
    <w:rsid w:val="00DB77A6"/>
    <w:rsid w:val="00DC0E0F"/>
    <w:rsid w:val="00DC1055"/>
    <w:rsid w:val="00DC1A79"/>
    <w:rsid w:val="00DC3022"/>
    <w:rsid w:val="00DC4E5D"/>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22FD"/>
    <w:rsid w:val="00DE2575"/>
    <w:rsid w:val="00DE2831"/>
    <w:rsid w:val="00DE2BE7"/>
    <w:rsid w:val="00DE3E24"/>
    <w:rsid w:val="00DE4EF2"/>
    <w:rsid w:val="00DE5469"/>
    <w:rsid w:val="00DE66C4"/>
    <w:rsid w:val="00DE6EB4"/>
    <w:rsid w:val="00DE6F1C"/>
    <w:rsid w:val="00DE77F9"/>
    <w:rsid w:val="00DF02FC"/>
    <w:rsid w:val="00DF0824"/>
    <w:rsid w:val="00DF13B6"/>
    <w:rsid w:val="00DF2C0E"/>
    <w:rsid w:val="00DF3AD6"/>
    <w:rsid w:val="00DF40F1"/>
    <w:rsid w:val="00DF5599"/>
    <w:rsid w:val="00DF5AB9"/>
    <w:rsid w:val="00DF5F98"/>
    <w:rsid w:val="00DF6C56"/>
    <w:rsid w:val="00E00A77"/>
    <w:rsid w:val="00E01584"/>
    <w:rsid w:val="00E020F1"/>
    <w:rsid w:val="00E03A0F"/>
    <w:rsid w:val="00E040DC"/>
    <w:rsid w:val="00E04DB6"/>
    <w:rsid w:val="00E0581E"/>
    <w:rsid w:val="00E06FFB"/>
    <w:rsid w:val="00E07698"/>
    <w:rsid w:val="00E101FA"/>
    <w:rsid w:val="00E1045B"/>
    <w:rsid w:val="00E12CD0"/>
    <w:rsid w:val="00E1460D"/>
    <w:rsid w:val="00E15CBB"/>
    <w:rsid w:val="00E16A1F"/>
    <w:rsid w:val="00E16A82"/>
    <w:rsid w:val="00E17B74"/>
    <w:rsid w:val="00E21021"/>
    <w:rsid w:val="00E21716"/>
    <w:rsid w:val="00E22116"/>
    <w:rsid w:val="00E221C2"/>
    <w:rsid w:val="00E22BD9"/>
    <w:rsid w:val="00E22C57"/>
    <w:rsid w:val="00E249A1"/>
    <w:rsid w:val="00E25A62"/>
    <w:rsid w:val="00E25D58"/>
    <w:rsid w:val="00E2742F"/>
    <w:rsid w:val="00E27893"/>
    <w:rsid w:val="00E30155"/>
    <w:rsid w:val="00E3041C"/>
    <w:rsid w:val="00E30ABD"/>
    <w:rsid w:val="00E319F9"/>
    <w:rsid w:val="00E32950"/>
    <w:rsid w:val="00E33579"/>
    <w:rsid w:val="00E33DC9"/>
    <w:rsid w:val="00E342C5"/>
    <w:rsid w:val="00E3494B"/>
    <w:rsid w:val="00E359A2"/>
    <w:rsid w:val="00E36404"/>
    <w:rsid w:val="00E36C07"/>
    <w:rsid w:val="00E37223"/>
    <w:rsid w:val="00E4049C"/>
    <w:rsid w:val="00E40ACC"/>
    <w:rsid w:val="00E411AD"/>
    <w:rsid w:val="00E41220"/>
    <w:rsid w:val="00E422A9"/>
    <w:rsid w:val="00E4266E"/>
    <w:rsid w:val="00E4386B"/>
    <w:rsid w:val="00E43CCD"/>
    <w:rsid w:val="00E45237"/>
    <w:rsid w:val="00E4537C"/>
    <w:rsid w:val="00E45BC4"/>
    <w:rsid w:val="00E46B99"/>
    <w:rsid w:val="00E47C37"/>
    <w:rsid w:val="00E51BA0"/>
    <w:rsid w:val="00E52013"/>
    <w:rsid w:val="00E52F76"/>
    <w:rsid w:val="00E538C1"/>
    <w:rsid w:val="00E54765"/>
    <w:rsid w:val="00E54792"/>
    <w:rsid w:val="00E5608B"/>
    <w:rsid w:val="00E56D5B"/>
    <w:rsid w:val="00E56E20"/>
    <w:rsid w:val="00E5728F"/>
    <w:rsid w:val="00E60153"/>
    <w:rsid w:val="00E60B48"/>
    <w:rsid w:val="00E627D6"/>
    <w:rsid w:val="00E62A65"/>
    <w:rsid w:val="00E64158"/>
    <w:rsid w:val="00E641B6"/>
    <w:rsid w:val="00E65501"/>
    <w:rsid w:val="00E67336"/>
    <w:rsid w:val="00E70A28"/>
    <w:rsid w:val="00E727D7"/>
    <w:rsid w:val="00E72912"/>
    <w:rsid w:val="00E73861"/>
    <w:rsid w:val="00E76716"/>
    <w:rsid w:val="00E771FD"/>
    <w:rsid w:val="00E77D4B"/>
    <w:rsid w:val="00E80838"/>
    <w:rsid w:val="00E815BF"/>
    <w:rsid w:val="00E82659"/>
    <w:rsid w:val="00E83C35"/>
    <w:rsid w:val="00E8440C"/>
    <w:rsid w:val="00E84A2C"/>
    <w:rsid w:val="00E84CF3"/>
    <w:rsid w:val="00E85062"/>
    <w:rsid w:val="00E8527B"/>
    <w:rsid w:val="00E8682C"/>
    <w:rsid w:val="00E869B7"/>
    <w:rsid w:val="00E8727B"/>
    <w:rsid w:val="00E87D05"/>
    <w:rsid w:val="00E90EB3"/>
    <w:rsid w:val="00E919C7"/>
    <w:rsid w:val="00E91FE1"/>
    <w:rsid w:val="00E920F4"/>
    <w:rsid w:val="00E93B4A"/>
    <w:rsid w:val="00E94110"/>
    <w:rsid w:val="00E95FD6"/>
    <w:rsid w:val="00EA1C32"/>
    <w:rsid w:val="00EA23BE"/>
    <w:rsid w:val="00EA4722"/>
    <w:rsid w:val="00EA5292"/>
    <w:rsid w:val="00EA5E95"/>
    <w:rsid w:val="00EA6448"/>
    <w:rsid w:val="00EA6D95"/>
    <w:rsid w:val="00EA718A"/>
    <w:rsid w:val="00EA7932"/>
    <w:rsid w:val="00EA7E72"/>
    <w:rsid w:val="00EB055E"/>
    <w:rsid w:val="00EB1196"/>
    <w:rsid w:val="00EB55B9"/>
    <w:rsid w:val="00EB58D9"/>
    <w:rsid w:val="00EB76EA"/>
    <w:rsid w:val="00EB7A16"/>
    <w:rsid w:val="00EB7D4D"/>
    <w:rsid w:val="00EC1053"/>
    <w:rsid w:val="00EC1A53"/>
    <w:rsid w:val="00EC3DAD"/>
    <w:rsid w:val="00EC543F"/>
    <w:rsid w:val="00ED06CA"/>
    <w:rsid w:val="00ED3AA4"/>
    <w:rsid w:val="00ED4954"/>
    <w:rsid w:val="00ED540A"/>
    <w:rsid w:val="00ED5A43"/>
    <w:rsid w:val="00EE0943"/>
    <w:rsid w:val="00EE16BB"/>
    <w:rsid w:val="00EE1F12"/>
    <w:rsid w:val="00EE2359"/>
    <w:rsid w:val="00EE30FF"/>
    <w:rsid w:val="00EE33A2"/>
    <w:rsid w:val="00EE43B3"/>
    <w:rsid w:val="00EE5F03"/>
    <w:rsid w:val="00EE5F77"/>
    <w:rsid w:val="00EE62D4"/>
    <w:rsid w:val="00EE73B0"/>
    <w:rsid w:val="00EF0028"/>
    <w:rsid w:val="00EF176F"/>
    <w:rsid w:val="00EF1B1B"/>
    <w:rsid w:val="00EF2871"/>
    <w:rsid w:val="00EF2BE9"/>
    <w:rsid w:val="00EF3410"/>
    <w:rsid w:val="00EF424A"/>
    <w:rsid w:val="00EF4433"/>
    <w:rsid w:val="00EF5A5C"/>
    <w:rsid w:val="00F00E0A"/>
    <w:rsid w:val="00F00F39"/>
    <w:rsid w:val="00F01719"/>
    <w:rsid w:val="00F03A12"/>
    <w:rsid w:val="00F056C9"/>
    <w:rsid w:val="00F073E3"/>
    <w:rsid w:val="00F07759"/>
    <w:rsid w:val="00F10461"/>
    <w:rsid w:val="00F1084E"/>
    <w:rsid w:val="00F11A8F"/>
    <w:rsid w:val="00F11EC2"/>
    <w:rsid w:val="00F124B2"/>
    <w:rsid w:val="00F12BC5"/>
    <w:rsid w:val="00F12CF2"/>
    <w:rsid w:val="00F13DA3"/>
    <w:rsid w:val="00F13EDB"/>
    <w:rsid w:val="00F13FDC"/>
    <w:rsid w:val="00F14486"/>
    <w:rsid w:val="00F14710"/>
    <w:rsid w:val="00F14A6A"/>
    <w:rsid w:val="00F14DD3"/>
    <w:rsid w:val="00F14F77"/>
    <w:rsid w:val="00F152B8"/>
    <w:rsid w:val="00F16713"/>
    <w:rsid w:val="00F21035"/>
    <w:rsid w:val="00F213E4"/>
    <w:rsid w:val="00F25582"/>
    <w:rsid w:val="00F2609D"/>
    <w:rsid w:val="00F277A9"/>
    <w:rsid w:val="00F3087C"/>
    <w:rsid w:val="00F31B83"/>
    <w:rsid w:val="00F3202C"/>
    <w:rsid w:val="00F32C51"/>
    <w:rsid w:val="00F33D8A"/>
    <w:rsid w:val="00F34575"/>
    <w:rsid w:val="00F36727"/>
    <w:rsid w:val="00F36CCA"/>
    <w:rsid w:val="00F440FA"/>
    <w:rsid w:val="00F45C76"/>
    <w:rsid w:val="00F45E44"/>
    <w:rsid w:val="00F4679D"/>
    <w:rsid w:val="00F46892"/>
    <w:rsid w:val="00F47490"/>
    <w:rsid w:val="00F475AE"/>
    <w:rsid w:val="00F50B94"/>
    <w:rsid w:val="00F50C86"/>
    <w:rsid w:val="00F50E01"/>
    <w:rsid w:val="00F515B5"/>
    <w:rsid w:val="00F51F00"/>
    <w:rsid w:val="00F52E9C"/>
    <w:rsid w:val="00F53145"/>
    <w:rsid w:val="00F53E59"/>
    <w:rsid w:val="00F53EBA"/>
    <w:rsid w:val="00F546BE"/>
    <w:rsid w:val="00F54FF1"/>
    <w:rsid w:val="00F5523A"/>
    <w:rsid w:val="00F55F8B"/>
    <w:rsid w:val="00F56FBB"/>
    <w:rsid w:val="00F57143"/>
    <w:rsid w:val="00F606B3"/>
    <w:rsid w:val="00F62B02"/>
    <w:rsid w:val="00F62D14"/>
    <w:rsid w:val="00F62F35"/>
    <w:rsid w:val="00F63F1E"/>
    <w:rsid w:val="00F63FF5"/>
    <w:rsid w:val="00F64756"/>
    <w:rsid w:val="00F668B9"/>
    <w:rsid w:val="00F67A1C"/>
    <w:rsid w:val="00F70586"/>
    <w:rsid w:val="00F7119F"/>
    <w:rsid w:val="00F73209"/>
    <w:rsid w:val="00F73CAF"/>
    <w:rsid w:val="00F74234"/>
    <w:rsid w:val="00F76B31"/>
    <w:rsid w:val="00F80848"/>
    <w:rsid w:val="00F808D8"/>
    <w:rsid w:val="00F80BEB"/>
    <w:rsid w:val="00F82A91"/>
    <w:rsid w:val="00F82C5B"/>
    <w:rsid w:val="00F8324A"/>
    <w:rsid w:val="00F83497"/>
    <w:rsid w:val="00F8555F"/>
    <w:rsid w:val="00F85858"/>
    <w:rsid w:val="00F8640B"/>
    <w:rsid w:val="00F868DB"/>
    <w:rsid w:val="00F918C6"/>
    <w:rsid w:val="00F92981"/>
    <w:rsid w:val="00F93D26"/>
    <w:rsid w:val="00F9488C"/>
    <w:rsid w:val="00F956C3"/>
    <w:rsid w:val="00F95744"/>
    <w:rsid w:val="00F97214"/>
    <w:rsid w:val="00F974C7"/>
    <w:rsid w:val="00F976FF"/>
    <w:rsid w:val="00F97910"/>
    <w:rsid w:val="00F97BA1"/>
    <w:rsid w:val="00FA026F"/>
    <w:rsid w:val="00FA0CD4"/>
    <w:rsid w:val="00FA1363"/>
    <w:rsid w:val="00FA1A84"/>
    <w:rsid w:val="00FA2183"/>
    <w:rsid w:val="00FA3A70"/>
    <w:rsid w:val="00FA4B93"/>
    <w:rsid w:val="00FA4C6F"/>
    <w:rsid w:val="00FA65AD"/>
    <w:rsid w:val="00FB02E0"/>
    <w:rsid w:val="00FB06EC"/>
    <w:rsid w:val="00FB07D4"/>
    <w:rsid w:val="00FB238A"/>
    <w:rsid w:val="00FB2EA6"/>
    <w:rsid w:val="00FB3058"/>
    <w:rsid w:val="00FB31AC"/>
    <w:rsid w:val="00FB33A8"/>
    <w:rsid w:val="00FB3E36"/>
    <w:rsid w:val="00FB501C"/>
    <w:rsid w:val="00FB7798"/>
    <w:rsid w:val="00FC0164"/>
    <w:rsid w:val="00FC0D03"/>
    <w:rsid w:val="00FC0E52"/>
    <w:rsid w:val="00FC1CC0"/>
    <w:rsid w:val="00FC2FEC"/>
    <w:rsid w:val="00FC3B7E"/>
    <w:rsid w:val="00FC5E0A"/>
    <w:rsid w:val="00FC654C"/>
    <w:rsid w:val="00FD04F9"/>
    <w:rsid w:val="00FD0966"/>
    <w:rsid w:val="00FD123F"/>
    <w:rsid w:val="00FD143C"/>
    <w:rsid w:val="00FD1735"/>
    <w:rsid w:val="00FD1FB1"/>
    <w:rsid w:val="00FD3DD8"/>
    <w:rsid w:val="00FD5776"/>
    <w:rsid w:val="00FD5D1B"/>
    <w:rsid w:val="00FD6070"/>
    <w:rsid w:val="00FD7605"/>
    <w:rsid w:val="00FE2CFB"/>
    <w:rsid w:val="00FE6F70"/>
    <w:rsid w:val="00FF0081"/>
    <w:rsid w:val="00FF2F18"/>
    <w:rsid w:val="00FF398D"/>
    <w:rsid w:val="00FF39EA"/>
    <w:rsid w:val="00FF4019"/>
    <w:rsid w:val="00FF42F8"/>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EBF"/>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102</TotalTime>
  <Pages>5</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47</cp:revision>
  <cp:lastPrinted>1900-01-01T05:00:00Z</cp:lastPrinted>
  <dcterms:created xsi:type="dcterms:W3CDTF">2025-12-09T18:45:00Z</dcterms:created>
  <dcterms:modified xsi:type="dcterms:W3CDTF">2025-12-11T16:52:00Z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