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107C5" w14:textId="285F9896" w:rsidR="00803D03" w:rsidRPr="00803D03" w:rsidRDefault="00803D03" w:rsidP="00803D03">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803D03">
        <w:rPr>
          <w:rFonts w:ascii="Arial" w:eastAsia="SimSun" w:hAnsi="Arial" w:cs="Arial"/>
          <w:b/>
          <w:sz w:val="24"/>
          <w:szCs w:val="24"/>
          <w:lang w:eastAsia="zh-CN"/>
        </w:rPr>
        <w:t>3GPP TSG-RAN WG4 Meeting #118</w:t>
      </w:r>
      <w:r w:rsidRPr="00803D03">
        <w:rPr>
          <w:rFonts w:ascii="Arial" w:eastAsia="SimSun" w:hAnsi="Arial" w:cs="Arial"/>
          <w:b/>
          <w:sz w:val="24"/>
          <w:szCs w:val="24"/>
          <w:lang w:eastAsia="zh-CN"/>
        </w:rPr>
        <w:tab/>
        <w:t xml:space="preserve">                                         </w:t>
      </w:r>
      <w:r w:rsidR="00E376BC">
        <w:rPr>
          <w:rFonts w:ascii="Arial" w:eastAsia="SimSun" w:hAnsi="Arial" w:cs="Arial"/>
          <w:b/>
          <w:sz w:val="24"/>
          <w:szCs w:val="24"/>
          <w:lang w:eastAsia="zh-CN"/>
        </w:rPr>
        <w:t xml:space="preserve">                  </w:t>
      </w:r>
      <w:r w:rsidR="00E376BC" w:rsidRPr="00E376BC">
        <w:rPr>
          <w:rFonts w:ascii="Arial" w:eastAsia="SimSun" w:hAnsi="Arial" w:cs="Arial"/>
          <w:b/>
          <w:sz w:val="24"/>
          <w:szCs w:val="24"/>
          <w:lang w:eastAsia="zh-CN"/>
        </w:rPr>
        <w:t>R4-2600538</w:t>
      </w:r>
      <w:r w:rsidRPr="00803D03">
        <w:rPr>
          <w:rFonts w:ascii="Arial" w:eastAsia="SimSun" w:hAnsi="Arial" w:cs="Arial"/>
          <w:b/>
          <w:sz w:val="24"/>
          <w:szCs w:val="24"/>
          <w:lang w:eastAsia="zh-CN"/>
        </w:rPr>
        <w:t xml:space="preserve"> </w:t>
      </w:r>
      <w:r w:rsidRPr="00803D03">
        <w:rPr>
          <w:rFonts w:ascii="Arial" w:eastAsia="SimSun" w:hAnsi="Arial" w:cs="Arial"/>
          <w:b/>
          <w:sz w:val="24"/>
          <w:szCs w:val="24"/>
          <w:lang w:eastAsia="zh-CN"/>
        </w:rPr>
        <w:tab/>
      </w:r>
    </w:p>
    <w:p w14:paraId="14A4E565" w14:textId="6393CD42" w:rsidR="00803D03" w:rsidRPr="00803D03" w:rsidRDefault="00803D03" w:rsidP="00803D03">
      <w:pPr>
        <w:tabs>
          <w:tab w:val="left" w:pos="1985"/>
        </w:tabs>
        <w:ind w:left="1985" w:hanging="1985"/>
        <w:rPr>
          <w:rFonts w:ascii="Arial" w:eastAsia="Calibri" w:hAnsi="Arial" w:cs="Arial"/>
          <w:b/>
          <w:bCs/>
          <w:sz w:val="24"/>
          <w:szCs w:val="24"/>
          <w:lang w:val="en-US"/>
        </w:rPr>
      </w:pPr>
      <w:r w:rsidRPr="00803D03">
        <w:rPr>
          <w:rFonts w:ascii="Arial" w:eastAsia="SimSun" w:hAnsi="Arial" w:cs="Arial"/>
          <w:b/>
          <w:sz w:val="24"/>
          <w:szCs w:val="24"/>
          <w:lang w:eastAsia="zh-CN"/>
        </w:rPr>
        <w:t xml:space="preserve">Gothenburg, Sweden, Feb. 09-13, 2026                                                           </w:t>
      </w:r>
    </w:p>
    <w:p w14:paraId="76079215" w14:textId="6D69F33A"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0E43F27B"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r w:rsidR="002879AD">
        <w:rPr>
          <w:rFonts w:ascii="Arial" w:eastAsia="Calibri" w:hAnsi="Arial" w:cs="Arial"/>
          <w:b/>
          <w:bCs/>
          <w:sz w:val="24"/>
          <w:lang w:val="en-US"/>
        </w:rPr>
        <w:t xml:space="preserve"> </w:t>
      </w:r>
    </w:p>
    <w:p w14:paraId="04A5E2C1" w14:textId="2E7E8D1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1137CE">
        <w:rPr>
          <w:rFonts w:ascii="Arial" w:eastAsia="MS Mincho" w:hAnsi="Arial" w:cs="Arial"/>
          <w:b/>
          <w:bCs/>
          <w:sz w:val="24"/>
          <w:szCs w:val="20"/>
          <w:lang w:val="en-US"/>
        </w:rPr>
        <w:t>1</w:t>
      </w:r>
      <w:r w:rsidR="002879AD">
        <w:rPr>
          <w:rFonts w:ascii="Arial" w:eastAsia="MS Mincho" w:hAnsi="Arial" w:cs="Arial"/>
          <w:b/>
          <w:bCs/>
          <w:sz w:val="24"/>
          <w:szCs w:val="20"/>
          <w:lang w:val="en-US"/>
        </w:rPr>
        <w:t>2</w:t>
      </w:r>
      <w:r w:rsidR="0003067B">
        <w:rPr>
          <w:rFonts w:ascii="Arial" w:eastAsia="MS Mincho" w:hAnsi="Arial" w:cs="Arial"/>
          <w:b/>
          <w:bCs/>
          <w:sz w:val="24"/>
          <w:szCs w:val="20"/>
          <w:lang w:val="en-US"/>
        </w:rPr>
        <w:t>.</w:t>
      </w:r>
      <w:r w:rsidR="00416C6F">
        <w:rPr>
          <w:rFonts w:ascii="Arial" w:eastAsia="MS Mincho" w:hAnsi="Arial" w:cs="Arial"/>
          <w:b/>
          <w:bCs/>
          <w:sz w:val="24"/>
          <w:szCs w:val="20"/>
          <w:lang w:val="en-US"/>
        </w:rPr>
        <w:t>2</w:t>
      </w:r>
    </w:p>
    <w:p w14:paraId="60E0DF73" w14:textId="60C7BCBD"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proofErr w:type="spellStart"/>
      <w:r w:rsidR="00C457A6" w:rsidRPr="00C457A6">
        <w:t>FS_NR_AIML_Mob</w:t>
      </w:r>
      <w:proofErr w:type="spellEnd"/>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3" w:name="_Hlk153472406"/>
            <w:r w:rsidRPr="00D3320C">
              <w:rPr>
                <w:bCs/>
                <w:sz w:val="22"/>
                <w:szCs w:val="28"/>
                <w:lang w:eastAsia="zh-CN"/>
              </w:rPr>
              <w:t>Evaluate testability, interoperability,</w:t>
            </w:r>
            <w:bookmarkEnd w:id="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4"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4"/>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5" w:name="_Toc116995842"/>
      <w:r w:rsidRPr="00614DD8">
        <w:rPr>
          <w:lang w:val="en-US"/>
        </w:rPr>
        <w:t>Discussion</w:t>
      </w:r>
      <w:bookmarkEnd w:id="5"/>
    </w:p>
    <w:p w14:paraId="05FE0718" w14:textId="25649A37" w:rsidR="0022522F" w:rsidRDefault="008D35E3" w:rsidP="008D35E3">
      <w:pPr>
        <w:pStyle w:val="RAN4H2"/>
        <w:rPr>
          <w:lang w:val="en-US"/>
        </w:rPr>
      </w:pPr>
      <w:r>
        <w:rPr>
          <w:lang w:val="en-US"/>
        </w:rPr>
        <w:t>Main objectives</w:t>
      </w:r>
      <w:r w:rsidR="003A6DB0">
        <w:rPr>
          <w:lang w:val="en-US"/>
        </w:rPr>
        <w:t xml:space="preserve"> </w:t>
      </w:r>
      <w:r w:rsidR="00023C50">
        <w:rPr>
          <w:lang w:val="en-US"/>
        </w:rPr>
        <w:t>with new WID</w:t>
      </w:r>
      <w:r w:rsidR="00EC4F04">
        <w:rPr>
          <w:lang w:val="en-US"/>
        </w:rPr>
        <w:t xml:space="preserve"> </w:t>
      </w:r>
      <w:r w:rsidR="00023C50">
        <w:rPr>
          <w:lang w:val="en-US"/>
        </w:rPr>
        <w:t xml:space="preserve">and RAN2 </w:t>
      </w:r>
      <w:r w:rsidR="00EC4F04">
        <w:rPr>
          <w:lang w:val="en-US"/>
        </w:rPr>
        <w:t>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proofErr w:type="spellStart"/>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ML_Mob</w:t>
      </w:r>
      <w:proofErr w:type="spellEnd"/>
      <w:r>
        <w:rPr>
          <w:rFonts w:eastAsia="Calibri" w:cs="Times New Roman"/>
          <w:bCs/>
          <w:szCs w:val="28"/>
          <w:lang w:eastAsia="en-GB"/>
        </w:rPr>
        <w:t xml:space="preserve">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w:t>
      </w:r>
      <w:proofErr w:type="spellStart"/>
      <w:r w:rsidRPr="0061579B">
        <w:rPr>
          <w:rFonts w:eastAsia="Calibri" w:cs="Times New Roman"/>
          <w:bCs/>
          <w:szCs w:val="28"/>
          <w:lang w:eastAsia="en-GB"/>
        </w:rPr>
        <w:t>PCell</w:t>
      </w:r>
      <w:proofErr w:type="spellEnd"/>
      <w:r w:rsidRPr="0061579B">
        <w:rPr>
          <w:rFonts w:eastAsia="Calibri" w:cs="Times New Roman"/>
          <w:bCs/>
          <w:szCs w:val="28"/>
          <w:lang w:eastAsia="en-GB"/>
        </w:rPr>
        <w:t xml:space="preserve">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5DB8F1BB" w14:textId="730719F4" w:rsidR="009A4DCA" w:rsidRPr="00792EB6" w:rsidRDefault="00792EB6" w:rsidP="009A4DCA">
      <w:pPr>
        <w:rPr>
          <w:b/>
          <w:noProof/>
          <w:szCs w:val="20"/>
          <w:lang w:eastAsia="zh-CN"/>
        </w:rPr>
      </w:pPr>
      <w:r>
        <w:t xml:space="preserve">During </w:t>
      </w:r>
      <w:r w:rsidRPr="00792EB6">
        <w:rPr>
          <w:bCs/>
          <w:noProof/>
          <w:szCs w:val="20"/>
        </w:rPr>
        <w:t>TSG RAN #10</w:t>
      </w:r>
      <w:r w:rsidRPr="00792EB6">
        <w:rPr>
          <w:rFonts w:hint="eastAsia"/>
          <w:bCs/>
          <w:noProof/>
          <w:szCs w:val="20"/>
          <w:lang w:eastAsia="zh-CN"/>
        </w:rPr>
        <w:t>9</w:t>
      </w:r>
      <w:r w:rsidRPr="00792EB6">
        <w:rPr>
          <w:bCs/>
          <w:noProof/>
          <w:szCs w:val="20"/>
          <w:lang w:eastAsia="zh-CN"/>
        </w:rPr>
        <w:t xml:space="preserve"> </w:t>
      </w:r>
      <w:r>
        <w:rPr>
          <w:bCs/>
          <w:noProof/>
          <w:szCs w:val="20"/>
          <w:lang w:eastAsia="zh-CN"/>
        </w:rPr>
        <w:t>the updated WID [</w:t>
      </w:r>
      <w:r w:rsidRPr="00792EB6">
        <w:rPr>
          <w:noProof/>
          <w:szCs w:val="20"/>
          <w:lang w:eastAsia="zh-CN"/>
        </w:rPr>
        <w:t>RP-25</w:t>
      </w:r>
      <w:r w:rsidRPr="00792EB6">
        <w:rPr>
          <w:rFonts w:hint="eastAsia"/>
          <w:noProof/>
          <w:szCs w:val="20"/>
          <w:lang w:eastAsia="zh-CN"/>
        </w:rPr>
        <w:t>2899</w:t>
      </w:r>
      <w:r>
        <w:rPr>
          <w:bCs/>
          <w:noProof/>
          <w:szCs w:val="20"/>
          <w:lang w:eastAsia="zh-CN"/>
        </w:rPr>
        <w:t>] captured the o</w:t>
      </w:r>
      <w:r w:rsidRPr="00792EB6">
        <w:rPr>
          <w:bCs/>
          <w:noProof/>
          <w:szCs w:val="20"/>
          <w:lang w:eastAsia="zh-CN"/>
        </w:rPr>
        <w:t>bjective</w:t>
      </w:r>
      <w:r>
        <w:rPr>
          <w:bCs/>
          <w:noProof/>
          <w:szCs w:val="20"/>
          <w:lang w:eastAsia="zh-CN"/>
        </w:rPr>
        <w:t>s</w:t>
      </w:r>
      <w:r w:rsidRPr="00792EB6">
        <w:rPr>
          <w:bCs/>
          <w:noProof/>
          <w:szCs w:val="20"/>
          <w:lang w:eastAsia="zh-CN"/>
        </w:rPr>
        <w:t xml:space="preserve"> of SI or Core part WI or Testing part WI</w:t>
      </w:r>
      <w:r>
        <w:rPr>
          <w:bCs/>
          <w:noProof/>
          <w:szCs w:val="20"/>
          <w:lang w:eastAsia="zh-CN"/>
        </w:rPr>
        <w:t>:</w:t>
      </w:r>
      <w:r w:rsidRPr="00792EB6">
        <w:rPr>
          <w:b/>
          <w:noProof/>
          <w:szCs w:val="20"/>
          <w:lang w:eastAsia="zh-CN"/>
        </w:rPr>
        <w:t xml:space="preserve"> </w:t>
      </w:r>
    </w:p>
    <w:p w14:paraId="62B52CA1" w14:textId="77777777" w:rsidR="00792EB6" w:rsidRPr="00792EB6" w:rsidRDefault="00792EB6" w:rsidP="00792EB6">
      <w:pPr>
        <w:spacing w:after="120"/>
        <w:ind w:right="-99"/>
        <w:jc w:val="both"/>
        <w:rPr>
          <w:bCs/>
          <w:i/>
          <w:iCs/>
          <w:lang w:eastAsia="zh-CN"/>
        </w:rPr>
      </w:pPr>
      <w:r w:rsidRPr="00792EB6">
        <w:rPr>
          <w:bCs/>
          <w:i/>
          <w:iCs/>
          <w:lang w:eastAsia="zh-CN"/>
        </w:rPr>
        <w:t>Th</w:t>
      </w:r>
      <w:r w:rsidRPr="00792EB6">
        <w:rPr>
          <w:rFonts w:hint="eastAsia"/>
          <w:bCs/>
          <w:i/>
          <w:iCs/>
          <w:lang w:eastAsia="zh-CN"/>
        </w:rPr>
        <w:t>e objectives of this work item</w:t>
      </w:r>
      <w:r w:rsidRPr="00792EB6">
        <w:rPr>
          <w:bCs/>
          <w:i/>
          <w:iCs/>
          <w:lang w:eastAsia="zh-CN"/>
        </w:rPr>
        <w:t xml:space="preserve"> focuse</w:t>
      </w:r>
      <w:r w:rsidRPr="00792EB6">
        <w:rPr>
          <w:rFonts w:hint="eastAsia"/>
          <w:bCs/>
          <w:i/>
          <w:iCs/>
          <w:lang w:eastAsia="zh-CN"/>
        </w:rPr>
        <w:t>d</w:t>
      </w:r>
      <w:r w:rsidRPr="00792EB6">
        <w:rPr>
          <w:bCs/>
          <w:i/>
          <w:iCs/>
          <w:lang w:eastAsia="zh-CN"/>
        </w:rPr>
        <w:t xml:space="preserve"> on AI/ML-assisted mobility in RRC_CONNECTED mode</w:t>
      </w:r>
      <w:r w:rsidRPr="00792EB6">
        <w:rPr>
          <w:rFonts w:hint="eastAsia"/>
          <w:bCs/>
          <w:i/>
          <w:iCs/>
          <w:lang w:eastAsia="zh-CN"/>
        </w:rPr>
        <w:t xml:space="preserve">, </w:t>
      </w:r>
      <w:r w:rsidRPr="00792EB6">
        <w:rPr>
          <w:bCs/>
          <w:i/>
          <w:i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792EB6">
        <w:rPr>
          <w:rFonts w:hint="eastAsia"/>
          <w:bCs/>
          <w:i/>
          <w:iCs/>
          <w:lang w:eastAsia="zh-CN"/>
        </w:rPr>
        <w:t>are</w:t>
      </w:r>
      <w:r w:rsidRPr="00792EB6">
        <w:rPr>
          <w:bCs/>
          <w:i/>
          <w:iCs/>
          <w:lang w:eastAsia="zh-CN"/>
        </w:rPr>
        <w:t xml:space="preserve"> </w:t>
      </w:r>
      <w:r w:rsidRPr="00792EB6">
        <w:rPr>
          <w:rFonts w:hint="eastAsia"/>
          <w:bCs/>
          <w:i/>
          <w:iCs/>
          <w:lang w:eastAsia="zh-CN"/>
        </w:rPr>
        <w:t>taken as</w:t>
      </w:r>
      <w:r w:rsidRPr="00792EB6">
        <w:rPr>
          <w:bCs/>
          <w:i/>
          <w:iCs/>
          <w:lang w:eastAsia="zh-CN"/>
        </w:rPr>
        <w:t xml:space="preserve"> baseline.</w:t>
      </w:r>
    </w:p>
    <w:p w14:paraId="5B7E0529" w14:textId="77777777" w:rsidR="00792EB6" w:rsidRPr="00792EB6" w:rsidRDefault="00792EB6" w:rsidP="00792EB6">
      <w:pPr>
        <w:spacing w:after="120"/>
        <w:ind w:right="-99"/>
        <w:jc w:val="both"/>
        <w:rPr>
          <w:bCs/>
          <w:i/>
          <w:iCs/>
          <w:lang w:eastAsia="zh-CN"/>
        </w:rPr>
      </w:pPr>
      <w:r w:rsidRPr="00792EB6">
        <w:rPr>
          <w:rFonts w:hint="eastAsia"/>
          <w:bCs/>
          <w:i/>
          <w:iCs/>
          <w:lang w:eastAsia="zh-CN"/>
        </w:rPr>
        <w:t xml:space="preserve">The objectives are as the </w:t>
      </w:r>
      <w:r w:rsidRPr="00792EB6">
        <w:rPr>
          <w:bCs/>
          <w:i/>
          <w:iCs/>
          <w:lang w:eastAsia="zh-CN"/>
        </w:rPr>
        <w:t>following</w:t>
      </w:r>
      <w:r w:rsidRPr="00792EB6">
        <w:rPr>
          <w:rFonts w:hint="eastAsia"/>
          <w:bCs/>
          <w:i/>
          <w:iCs/>
          <w:lang w:eastAsia="zh-CN"/>
        </w:rPr>
        <w:t xml:space="preserve">: </w:t>
      </w:r>
    </w:p>
    <w:p w14:paraId="0C98EC96" w14:textId="77777777" w:rsidR="00792EB6" w:rsidRPr="00792EB6" w:rsidRDefault="00792EB6" w:rsidP="00792EB6">
      <w:pPr>
        <w:numPr>
          <w:ilvl w:val="0"/>
          <w:numId w:val="60"/>
        </w:numPr>
        <w:spacing w:after="120" w:line="240" w:lineRule="auto"/>
        <w:rPr>
          <w:rFonts w:eastAsia="MS Mincho"/>
          <w:bCs/>
          <w:i/>
          <w:iCs/>
        </w:rPr>
      </w:pPr>
      <w:r w:rsidRPr="00792EB6">
        <w:rPr>
          <w:rFonts w:eastAsia="MS Mincho"/>
          <w:bCs/>
          <w:i/>
          <w:iCs/>
        </w:rPr>
        <w:t>Specify support for RRM measurement prediction</w:t>
      </w:r>
      <w:r w:rsidRPr="00792EB6">
        <w:rPr>
          <w:rFonts w:hint="eastAsia"/>
          <w:bCs/>
          <w:i/>
          <w:iCs/>
          <w:lang w:eastAsia="zh-CN"/>
        </w:rPr>
        <w:t xml:space="preserve"> and measurement event prediction</w:t>
      </w:r>
      <w:r w:rsidRPr="00792EB6">
        <w:rPr>
          <w:rFonts w:eastAsia="MS Mincho"/>
          <w:bCs/>
          <w:i/>
          <w:iCs/>
        </w:rPr>
        <w:t xml:space="preserve"> for UE sided models [RAN2]:</w:t>
      </w:r>
    </w:p>
    <w:p w14:paraId="61B8DF2D" w14:textId="77777777" w:rsidR="00792EB6" w:rsidRPr="00A22D2E" w:rsidRDefault="00792EB6" w:rsidP="00792EB6">
      <w:pPr>
        <w:numPr>
          <w:ilvl w:val="0"/>
          <w:numId w:val="61"/>
        </w:numPr>
        <w:spacing w:after="120" w:line="240" w:lineRule="auto"/>
        <w:ind w:left="1797" w:hanging="357"/>
        <w:rPr>
          <w:bCs/>
          <w:i/>
          <w:iCs/>
          <w:highlight w:val="yellow"/>
        </w:rPr>
      </w:pPr>
      <w:r w:rsidRPr="00A22D2E">
        <w:rPr>
          <w:bCs/>
          <w:i/>
          <w:iCs/>
          <w:highlight w:val="yellow"/>
        </w:rPr>
        <w:t>Temporal domain prediction</w:t>
      </w:r>
      <w:r w:rsidRPr="00A22D2E">
        <w:rPr>
          <w:rFonts w:hint="eastAsia"/>
          <w:bCs/>
          <w:i/>
          <w:iCs/>
          <w:highlight w:val="yellow"/>
          <w:lang w:eastAsia="zh-CN"/>
        </w:rPr>
        <w:t xml:space="preserve"> case A and case B, </w:t>
      </w:r>
      <w:r w:rsidRPr="00A22D2E">
        <w:rPr>
          <w:bCs/>
          <w:i/>
          <w:iCs/>
          <w:highlight w:val="yellow"/>
        </w:rPr>
        <w:t>and Frequency domain prediction</w:t>
      </w:r>
      <w:r w:rsidRPr="00A22D2E">
        <w:rPr>
          <w:rFonts w:hint="eastAsia"/>
          <w:bCs/>
          <w:i/>
          <w:iCs/>
          <w:highlight w:val="yellow"/>
          <w:lang w:eastAsia="zh-CN"/>
        </w:rPr>
        <w:t xml:space="preserve"> for co-located cases are supported</w:t>
      </w:r>
      <w:r w:rsidRPr="00A22D2E">
        <w:rPr>
          <w:bCs/>
          <w:i/>
          <w:iCs/>
          <w:highlight w:val="yellow"/>
        </w:rPr>
        <w:t>.</w:t>
      </w:r>
      <w:r w:rsidRPr="00A22D2E">
        <w:rPr>
          <w:rFonts w:hint="eastAsia"/>
          <w:bCs/>
          <w:i/>
          <w:iCs/>
          <w:highlight w:val="yellow"/>
          <w:lang w:eastAsia="zh-CN"/>
        </w:rPr>
        <w:t xml:space="preserve"> </w:t>
      </w:r>
    </w:p>
    <w:p w14:paraId="0C56B364" w14:textId="77777777" w:rsidR="00792EB6" w:rsidRPr="00A22D2E" w:rsidRDefault="00792EB6" w:rsidP="00792EB6">
      <w:pPr>
        <w:numPr>
          <w:ilvl w:val="0"/>
          <w:numId w:val="61"/>
        </w:numPr>
        <w:spacing w:after="120" w:line="240" w:lineRule="auto"/>
        <w:ind w:left="1797" w:hanging="357"/>
        <w:rPr>
          <w:bCs/>
          <w:i/>
          <w:iCs/>
          <w:highlight w:val="yellow"/>
        </w:rPr>
      </w:pPr>
      <w:r w:rsidRPr="00A22D2E">
        <w:rPr>
          <w:rFonts w:hint="eastAsia"/>
          <w:bCs/>
          <w:i/>
          <w:iCs/>
          <w:highlight w:val="yellow"/>
          <w:lang w:eastAsia="zh-CN"/>
        </w:rPr>
        <w:t xml:space="preserve">L3 </w:t>
      </w:r>
      <w:r w:rsidRPr="00A22D2E">
        <w:rPr>
          <w:bCs/>
          <w:i/>
          <w:iCs/>
          <w:highlight w:val="yellow"/>
        </w:rPr>
        <w:t xml:space="preserve">Cell level </w:t>
      </w:r>
      <w:r w:rsidRPr="00A22D2E">
        <w:rPr>
          <w:rFonts w:hint="eastAsia"/>
          <w:bCs/>
          <w:i/>
          <w:iCs/>
          <w:highlight w:val="yellow"/>
          <w:lang w:eastAsia="zh-CN"/>
        </w:rPr>
        <w:t xml:space="preserve">predication is supported </w:t>
      </w:r>
    </w:p>
    <w:p w14:paraId="752CC856" w14:textId="77777777" w:rsidR="00792EB6" w:rsidRPr="00A22D2E" w:rsidRDefault="00792EB6" w:rsidP="00792EB6">
      <w:pPr>
        <w:spacing w:after="120"/>
        <w:ind w:left="1440"/>
        <w:rPr>
          <w:bCs/>
          <w:i/>
          <w:iCs/>
          <w:highlight w:val="yellow"/>
          <w:lang w:eastAsia="zh-CN"/>
        </w:rPr>
      </w:pPr>
      <w:bookmarkStart w:id="6" w:name="OLE_LINK12"/>
      <w:bookmarkStart w:id="7" w:name="OLE_LINK13"/>
      <w:r w:rsidRPr="00A22D2E">
        <w:rPr>
          <w:bCs/>
          <w:i/>
          <w:iCs/>
          <w:highlight w:val="yellow"/>
          <w:lang w:eastAsia="zh-CN"/>
        </w:rPr>
        <w:t>Note 1: For UE sided model, spatial domain</w:t>
      </w:r>
      <w:r w:rsidRPr="00A22D2E">
        <w:rPr>
          <w:rFonts w:hint="eastAsia"/>
          <w:bCs/>
          <w:i/>
          <w:iCs/>
          <w:highlight w:val="yellow"/>
          <w:lang w:eastAsia="zh-CN"/>
        </w:rPr>
        <w:t xml:space="preserve"> prediction</w:t>
      </w:r>
      <w:r w:rsidRPr="00A22D2E">
        <w:rPr>
          <w:bCs/>
          <w:i/>
          <w:iCs/>
          <w:highlight w:val="yellow"/>
          <w:lang w:eastAsia="zh-CN"/>
        </w:rPr>
        <w:t xml:space="preserve"> is not supported.</w:t>
      </w:r>
    </w:p>
    <w:p w14:paraId="520E703F" w14:textId="77777777" w:rsidR="00792EB6" w:rsidRPr="00792EB6" w:rsidRDefault="00792EB6" w:rsidP="00792EB6">
      <w:pPr>
        <w:spacing w:after="120"/>
        <w:ind w:left="1440"/>
        <w:rPr>
          <w:bCs/>
          <w:i/>
          <w:iCs/>
          <w:lang w:eastAsia="zh-CN"/>
        </w:rPr>
      </w:pPr>
      <w:r w:rsidRPr="00A22D2E">
        <w:rPr>
          <w:rFonts w:hint="eastAsia"/>
          <w:bCs/>
          <w:i/>
          <w:iCs/>
          <w:highlight w:val="yellow"/>
          <w:lang w:eastAsia="zh-CN"/>
        </w:rPr>
        <w:t>Note 2: For UE sided model, L3 beam level prediction is not supported.</w:t>
      </w:r>
    </w:p>
    <w:bookmarkEnd w:id="6"/>
    <w:bookmarkEnd w:id="7"/>
    <w:p w14:paraId="67274B38" w14:textId="77777777" w:rsidR="00792EB6" w:rsidRPr="00792EB6" w:rsidRDefault="00792EB6" w:rsidP="00792EB6">
      <w:pPr>
        <w:spacing w:after="120"/>
        <w:rPr>
          <w:bCs/>
          <w:i/>
          <w:iCs/>
          <w:lang w:eastAsia="zh-CN"/>
        </w:rPr>
      </w:pPr>
    </w:p>
    <w:p w14:paraId="697DA1D2" w14:textId="77777777" w:rsidR="00792EB6" w:rsidRPr="00792EB6" w:rsidRDefault="00792EB6" w:rsidP="00792EB6">
      <w:pPr>
        <w:numPr>
          <w:ilvl w:val="0"/>
          <w:numId w:val="60"/>
        </w:numPr>
        <w:tabs>
          <w:tab w:val="num" w:pos="1440"/>
        </w:tabs>
        <w:spacing w:after="120" w:line="240" w:lineRule="auto"/>
        <w:rPr>
          <w:rFonts w:eastAsia="MS Mincho"/>
          <w:bCs/>
          <w:i/>
          <w:iCs/>
        </w:rPr>
      </w:pPr>
      <w:r w:rsidRPr="00A22D2E">
        <w:rPr>
          <w:rFonts w:eastAsia="MS Mincho"/>
          <w:bCs/>
          <w:i/>
          <w:iCs/>
          <w:highlight w:val="yellow"/>
        </w:rPr>
        <w:t xml:space="preserve">For both RRM measurement prediction and measurement event prediction, specify signalling and protocol aspects to enable LCM functionality management for UE sided </w:t>
      </w:r>
      <w:r w:rsidRPr="00A22D2E">
        <w:rPr>
          <w:rFonts w:eastAsia="MS Mincho" w:hint="eastAsia"/>
          <w:bCs/>
          <w:i/>
          <w:iCs/>
          <w:highlight w:val="yellow"/>
        </w:rPr>
        <w:t>model</w:t>
      </w:r>
      <w:r w:rsidRPr="00A22D2E">
        <w:rPr>
          <w:rFonts w:eastAsia="MS Mincho"/>
          <w:bCs/>
          <w:i/>
          <w:iCs/>
          <w:highlight w:val="yellow"/>
        </w:rPr>
        <w:t xml:space="preserve"> including</w:t>
      </w:r>
      <w:r w:rsidRPr="00792EB6">
        <w:rPr>
          <w:rFonts w:eastAsia="MS Mincho"/>
          <w:bCs/>
          <w:i/>
          <w:iCs/>
        </w:rPr>
        <w:t xml:space="preserve"> [RAN2]:</w:t>
      </w:r>
    </w:p>
    <w:p w14:paraId="13B5E682" w14:textId="77777777" w:rsidR="00792EB6" w:rsidRPr="00792EB6" w:rsidRDefault="00792EB6" w:rsidP="00792EB6">
      <w:pPr>
        <w:numPr>
          <w:ilvl w:val="0"/>
          <w:numId w:val="61"/>
        </w:numPr>
        <w:spacing w:after="120" w:line="240" w:lineRule="auto"/>
        <w:rPr>
          <w:bCs/>
          <w:i/>
          <w:iCs/>
        </w:rPr>
      </w:pPr>
      <w:r w:rsidRPr="00792EB6">
        <w:rPr>
          <w:rFonts w:hint="eastAsia"/>
          <w:bCs/>
          <w:i/>
          <w:iCs/>
        </w:rPr>
        <w:t>UE capability request and response procedure</w:t>
      </w:r>
    </w:p>
    <w:p w14:paraId="4458CE4F" w14:textId="77777777" w:rsidR="00792EB6" w:rsidRPr="00792EB6" w:rsidRDefault="00792EB6" w:rsidP="00792EB6">
      <w:pPr>
        <w:numPr>
          <w:ilvl w:val="0"/>
          <w:numId w:val="61"/>
        </w:numPr>
        <w:spacing w:after="120" w:line="240" w:lineRule="auto"/>
        <w:rPr>
          <w:bCs/>
          <w:i/>
          <w:iCs/>
        </w:rPr>
      </w:pPr>
      <w:r w:rsidRPr="00792EB6">
        <w:rPr>
          <w:rFonts w:hint="eastAsia"/>
          <w:bCs/>
          <w:i/>
          <w:iCs/>
        </w:rPr>
        <w:t xml:space="preserve">Applicability report for both full and partial configuration approach </w:t>
      </w:r>
    </w:p>
    <w:p w14:paraId="1DEF98AC" w14:textId="77777777" w:rsidR="00792EB6" w:rsidRPr="00792EB6" w:rsidRDefault="00792EB6" w:rsidP="00792EB6">
      <w:pPr>
        <w:numPr>
          <w:ilvl w:val="0"/>
          <w:numId w:val="61"/>
        </w:numPr>
        <w:spacing w:after="120" w:line="240" w:lineRule="auto"/>
        <w:rPr>
          <w:bCs/>
          <w:i/>
          <w:iCs/>
        </w:rPr>
      </w:pPr>
      <w:r w:rsidRPr="00792EB6">
        <w:rPr>
          <w:rFonts w:hint="eastAsia"/>
          <w:bCs/>
          <w:i/>
          <w:iCs/>
        </w:rPr>
        <w:t xml:space="preserve">Inference configuration </w:t>
      </w:r>
      <w:r w:rsidRPr="00792EB6">
        <w:rPr>
          <w:rFonts w:hint="eastAsia"/>
          <w:bCs/>
          <w:i/>
          <w:iCs/>
          <w:lang w:eastAsia="zh-CN"/>
        </w:rPr>
        <w:t>and inference report</w:t>
      </w:r>
    </w:p>
    <w:p w14:paraId="0BC0CE83" w14:textId="77777777" w:rsidR="00792EB6" w:rsidRPr="00792EB6" w:rsidRDefault="00792EB6" w:rsidP="00792EB6">
      <w:pPr>
        <w:numPr>
          <w:ilvl w:val="0"/>
          <w:numId w:val="61"/>
        </w:numPr>
        <w:spacing w:after="120" w:line="240" w:lineRule="auto"/>
        <w:rPr>
          <w:bCs/>
          <w:i/>
          <w:iCs/>
        </w:rPr>
      </w:pPr>
      <w:r w:rsidRPr="00792EB6">
        <w:rPr>
          <w:rFonts w:hint="eastAsia"/>
          <w:bCs/>
          <w:i/>
          <w:iCs/>
        </w:rPr>
        <w:t>Performance monitoring performed in UE or network side, based on which network can manage UE sided functionality</w:t>
      </w:r>
    </w:p>
    <w:p w14:paraId="7EBF2AC3" w14:textId="77777777" w:rsidR="00792EB6" w:rsidRPr="00792EB6" w:rsidRDefault="00792EB6" w:rsidP="00792EB6">
      <w:pPr>
        <w:numPr>
          <w:ilvl w:val="0"/>
          <w:numId w:val="61"/>
        </w:numPr>
        <w:spacing w:after="120" w:line="240" w:lineRule="auto"/>
        <w:rPr>
          <w:bCs/>
          <w:i/>
          <w:iCs/>
        </w:rPr>
      </w:pPr>
      <w:r w:rsidRPr="00792EB6">
        <w:rPr>
          <w:bCs/>
          <w:i/>
          <w:iCs/>
        </w:rPr>
        <w:t>UE sided data collection</w:t>
      </w:r>
    </w:p>
    <w:p w14:paraId="06D87D5E"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For measurement event prediction:</w:t>
      </w:r>
    </w:p>
    <w:p w14:paraId="3A4E42A9" w14:textId="77777777" w:rsidR="00792EB6" w:rsidRPr="00A22D2E" w:rsidRDefault="00792EB6" w:rsidP="00792EB6">
      <w:pPr>
        <w:numPr>
          <w:ilvl w:val="1"/>
          <w:numId w:val="61"/>
        </w:numPr>
        <w:spacing w:after="120" w:line="240" w:lineRule="auto"/>
        <w:rPr>
          <w:bCs/>
          <w:i/>
          <w:iCs/>
          <w:highlight w:val="yellow"/>
        </w:rPr>
      </w:pPr>
      <w:r w:rsidRPr="00792EB6">
        <w:rPr>
          <w:rFonts w:hint="eastAsia"/>
          <w:bCs/>
          <w:i/>
          <w:iCs/>
        </w:rPr>
        <w:t xml:space="preserve"> </w:t>
      </w:r>
      <w:r w:rsidRPr="00A22D2E">
        <w:rPr>
          <w:bCs/>
          <w:i/>
          <w:iCs/>
          <w:highlight w:val="yellow"/>
          <w:lang w:eastAsia="zh-CN"/>
        </w:rPr>
        <w:t>Measurement event A1~A6 are in the scope in this release</w:t>
      </w:r>
    </w:p>
    <w:p w14:paraId="67601A1E" w14:textId="77777777" w:rsidR="00792EB6" w:rsidRPr="00792EB6" w:rsidRDefault="00792EB6" w:rsidP="00792EB6">
      <w:pPr>
        <w:spacing w:after="120"/>
        <w:ind w:left="1524"/>
        <w:rPr>
          <w:bCs/>
          <w:i/>
          <w:iCs/>
          <w:lang w:eastAsia="zh-CN"/>
        </w:rPr>
      </w:pPr>
      <w:r w:rsidRPr="00792EB6">
        <w:rPr>
          <w:rFonts w:hint="eastAsia"/>
          <w:bCs/>
          <w:i/>
          <w:iCs/>
          <w:lang w:eastAsia="zh-CN"/>
        </w:rPr>
        <w:t>Note3: Data transfer and model delivery for UE sided model are out of scope of this WI.</w:t>
      </w:r>
      <w:r w:rsidRPr="00792EB6">
        <w:rPr>
          <w:bCs/>
          <w:i/>
          <w:iCs/>
          <w:lang w:eastAsia="zh-CN"/>
        </w:rPr>
        <w:t xml:space="preserve"> </w:t>
      </w:r>
      <w:r w:rsidRPr="00792EB6">
        <w:rPr>
          <w:rFonts w:hint="eastAsia"/>
          <w:bCs/>
          <w:i/>
          <w:iCs/>
          <w:lang w:eastAsia="zh-CN"/>
        </w:rPr>
        <w:t>And</w:t>
      </w:r>
      <w:r w:rsidRPr="00792EB6">
        <w:rPr>
          <w:bCs/>
          <w:i/>
          <w:iCs/>
          <w:lang w:eastAsia="zh-CN"/>
        </w:rPr>
        <w:t xml:space="preserve"> model related choices can be up to UE’s implementation</w:t>
      </w:r>
      <w:r w:rsidRPr="00792EB6">
        <w:rPr>
          <w:rFonts w:hint="eastAsia"/>
          <w:bCs/>
          <w:i/>
          <w:iCs/>
          <w:lang w:eastAsia="zh-CN"/>
        </w:rPr>
        <w:t>.</w:t>
      </w:r>
      <w:r w:rsidRPr="00792EB6">
        <w:rPr>
          <w:bCs/>
          <w:i/>
          <w:iCs/>
          <w:lang w:eastAsia="zh-CN"/>
        </w:rPr>
        <w:t xml:space="preserve"> </w:t>
      </w:r>
    </w:p>
    <w:p w14:paraId="6CD6F119" w14:textId="77777777" w:rsidR="00792EB6" w:rsidRPr="00792EB6" w:rsidRDefault="00792EB6" w:rsidP="00792EB6">
      <w:pPr>
        <w:spacing w:after="120"/>
        <w:ind w:left="1524"/>
        <w:rPr>
          <w:bCs/>
          <w:i/>
          <w:iCs/>
          <w:lang w:eastAsia="zh-CN"/>
        </w:rPr>
      </w:pPr>
    </w:p>
    <w:p w14:paraId="0CEC441F" w14:textId="77777777" w:rsidR="00792EB6" w:rsidRPr="00792EB6" w:rsidRDefault="00792EB6" w:rsidP="00792EB6">
      <w:pPr>
        <w:numPr>
          <w:ilvl w:val="0"/>
          <w:numId w:val="60"/>
        </w:numPr>
        <w:tabs>
          <w:tab w:val="num" w:pos="1440"/>
        </w:tabs>
        <w:spacing w:after="120" w:line="240" w:lineRule="auto"/>
        <w:rPr>
          <w:rFonts w:eastAsia="MS Mincho"/>
          <w:bCs/>
          <w:i/>
          <w:iCs/>
        </w:rPr>
      </w:pPr>
      <w:r w:rsidRPr="00792EB6">
        <w:rPr>
          <w:rFonts w:eastAsia="MS Mincho"/>
          <w:bCs/>
          <w:i/>
          <w:iCs/>
        </w:rPr>
        <w:t>F</w:t>
      </w:r>
      <w:r w:rsidRPr="00792EB6">
        <w:rPr>
          <w:rFonts w:eastAsia="MS Mincho" w:hint="eastAsia"/>
          <w:bCs/>
          <w:i/>
          <w:iCs/>
        </w:rPr>
        <w:t xml:space="preserve">or RRM </w:t>
      </w:r>
      <w:r w:rsidRPr="00792EB6">
        <w:rPr>
          <w:rFonts w:eastAsia="MS Mincho"/>
          <w:bCs/>
          <w:i/>
          <w:iCs/>
        </w:rPr>
        <w:t>measurement</w:t>
      </w:r>
      <w:r w:rsidRPr="00792EB6">
        <w:rPr>
          <w:rFonts w:eastAsia="MS Mincho" w:hint="eastAsia"/>
          <w:bCs/>
          <w:i/>
          <w:iCs/>
        </w:rPr>
        <w:t xml:space="preserve"> prediction, specify </w:t>
      </w:r>
      <w:r w:rsidRPr="00792EB6">
        <w:rPr>
          <w:rFonts w:eastAsia="MS Mincho"/>
          <w:bCs/>
          <w:i/>
          <w:iCs/>
        </w:rPr>
        <w:t>signalling</w:t>
      </w:r>
      <w:r w:rsidRPr="00792EB6">
        <w:rPr>
          <w:rFonts w:eastAsia="MS Mincho" w:hint="eastAsia"/>
          <w:bCs/>
          <w:i/>
          <w:iCs/>
        </w:rPr>
        <w:t xml:space="preserve"> and protocol aspects to enable LCM functionality management for network sided model including [RAN2]:</w:t>
      </w:r>
    </w:p>
    <w:p w14:paraId="5EFE0C49"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I</w:t>
      </w:r>
      <w:r w:rsidRPr="00792EB6">
        <w:rPr>
          <w:bCs/>
          <w:i/>
          <w:iCs/>
        </w:rPr>
        <w:t xml:space="preserve">nference input report </w:t>
      </w:r>
      <w:r w:rsidRPr="00792EB6">
        <w:rPr>
          <w:rFonts w:hint="eastAsia"/>
          <w:bCs/>
          <w:i/>
          <w:iCs/>
          <w:lang w:eastAsia="zh-CN"/>
        </w:rPr>
        <w:t xml:space="preserve">for </w:t>
      </w:r>
      <w:r w:rsidRPr="00792EB6">
        <w:rPr>
          <w:bCs/>
          <w:i/>
          <w:iCs/>
        </w:rPr>
        <w:t xml:space="preserve">at least RRM sub-case 2 of intra-frequency temporal domain case A </w:t>
      </w:r>
      <w:r w:rsidRPr="00792EB6">
        <w:rPr>
          <w:rFonts w:hint="eastAsia"/>
          <w:bCs/>
          <w:i/>
          <w:iCs/>
          <w:lang w:eastAsia="zh-CN"/>
        </w:rPr>
        <w:t>for L3 cell prediction</w:t>
      </w:r>
    </w:p>
    <w:p w14:paraId="532A411B" w14:textId="77777777" w:rsidR="00792EB6" w:rsidRPr="00792EB6" w:rsidRDefault="00792EB6" w:rsidP="00792EB6">
      <w:pPr>
        <w:numPr>
          <w:ilvl w:val="0"/>
          <w:numId w:val="61"/>
        </w:numPr>
        <w:spacing w:after="120" w:line="240" w:lineRule="auto"/>
        <w:rPr>
          <w:bCs/>
          <w:i/>
          <w:iCs/>
        </w:rPr>
      </w:pPr>
      <w:r w:rsidRPr="00792EB6">
        <w:rPr>
          <w:rFonts w:hint="eastAsia"/>
          <w:bCs/>
          <w:i/>
          <w:iCs/>
          <w:lang w:eastAsia="zh-CN"/>
        </w:rPr>
        <w:t>Inference input report for RRM sub-case 5 of all scenarios for L3 beam level prediction</w:t>
      </w:r>
    </w:p>
    <w:p w14:paraId="17109AED" w14:textId="77777777" w:rsidR="00792EB6" w:rsidRPr="00792EB6" w:rsidRDefault="00792EB6" w:rsidP="00792EB6">
      <w:pPr>
        <w:numPr>
          <w:ilvl w:val="0"/>
          <w:numId w:val="61"/>
        </w:numPr>
        <w:spacing w:after="120" w:line="240" w:lineRule="auto"/>
        <w:rPr>
          <w:bCs/>
          <w:i/>
          <w:iCs/>
        </w:rPr>
      </w:pPr>
      <w:r w:rsidRPr="00792EB6">
        <w:rPr>
          <w:rFonts w:hint="eastAsia"/>
          <w:bCs/>
          <w:i/>
          <w:iCs/>
        </w:rPr>
        <w:lastRenderedPageBreak/>
        <w:t>Network sided data collection</w:t>
      </w:r>
      <w:r w:rsidRPr="00792EB6">
        <w:rPr>
          <w:rFonts w:hint="eastAsia"/>
          <w:bCs/>
          <w:i/>
          <w:iCs/>
          <w:lang w:eastAsia="zh-CN"/>
        </w:rPr>
        <w:t xml:space="preserve"> for all scenarios </w:t>
      </w:r>
      <w:proofErr w:type="gramStart"/>
      <w:r w:rsidRPr="00792EB6">
        <w:rPr>
          <w:rFonts w:hint="eastAsia"/>
          <w:bCs/>
          <w:i/>
          <w:iCs/>
          <w:lang w:eastAsia="zh-CN"/>
        </w:rPr>
        <w:t>and  all</w:t>
      </w:r>
      <w:proofErr w:type="gramEnd"/>
      <w:r w:rsidRPr="00792EB6">
        <w:rPr>
          <w:rFonts w:hint="eastAsia"/>
          <w:bCs/>
          <w:i/>
          <w:iCs/>
          <w:lang w:eastAsia="zh-CN"/>
        </w:rPr>
        <w:t xml:space="preserve"> RRM sub-cases of both L3 cell level and L3 beam level prediction</w:t>
      </w:r>
      <w:r w:rsidRPr="00792EB6">
        <w:rPr>
          <w:rFonts w:hint="eastAsia"/>
          <w:bCs/>
          <w:i/>
          <w:iCs/>
        </w:rPr>
        <w:t>, at least</w:t>
      </w:r>
    </w:p>
    <w:p w14:paraId="73144212" w14:textId="77777777" w:rsidR="00792EB6" w:rsidRPr="00792EB6" w:rsidRDefault="00792EB6" w:rsidP="00792EB6">
      <w:pPr>
        <w:numPr>
          <w:ilvl w:val="2"/>
          <w:numId w:val="59"/>
        </w:numPr>
        <w:spacing w:after="120" w:line="240" w:lineRule="auto"/>
        <w:rPr>
          <w:bCs/>
          <w:i/>
          <w:iCs/>
          <w:lang w:eastAsia="zh-CN"/>
        </w:rPr>
      </w:pPr>
      <w:r w:rsidRPr="00792EB6">
        <w:rPr>
          <w:rFonts w:hint="eastAsia"/>
          <w:bCs/>
          <w:i/>
          <w:iCs/>
          <w:lang w:eastAsia="zh-CN"/>
        </w:rPr>
        <w:t>UE is configured to log RRM measurement results</w:t>
      </w:r>
      <w:r w:rsidRPr="00792EB6">
        <w:rPr>
          <w:bCs/>
          <w:i/>
          <w:iCs/>
          <w:lang w:eastAsia="zh-CN"/>
        </w:rPr>
        <w:t>.</w:t>
      </w:r>
    </w:p>
    <w:p w14:paraId="6B37B3C8" w14:textId="77777777" w:rsidR="00792EB6" w:rsidRPr="00792EB6" w:rsidRDefault="00792EB6" w:rsidP="00792EB6">
      <w:pPr>
        <w:numPr>
          <w:ilvl w:val="2"/>
          <w:numId w:val="59"/>
        </w:numPr>
        <w:spacing w:after="120" w:line="240" w:lineRule="auto"/>
        <w:rPr>
          <w:bCs/>
          <w:i/>
          <w:iCs/>
          <w:lang w:eastAsia="zh-CN"/>
        </w:rPr>
      </w:pPr>
      <w:r w:rsidRPr="00792EB6">
        <w:rPr>
          <w:bCs/>
          <w:i/>
          <w:iCs/>
          <w:lang w:eastAsia="zh-CN"/>
        </w:rPr>
        <w:t>U</w:t>
      </w:r>
      <w:r w:rsidRPr="00792EB6">
        <w:rPr>
          <w:rFonts w:hint="eastAsia"/>
          <w:bCs/>
          <w:i/>
          <w:iCs/>
          <w:lang w:eastAsia="zh-CN"/>
        </w:rPr>
        <w:t xml:space="preserve">E supports </w:t>
      </w:r>
      <w:r w:rsidRPr="00792EB6">
        <w:rPr>
          <w:bCs/>
          <w:i/>
          <w:iCs/>
          <w:lang w:eastAsia="zh-CN"/>
        </w:rPr>
        <w:t>periodical</w:t>
      </w:r>
      <w:r w:rsidRPr="00792EB6">
        <w:rPr>
          <w:rFonts w:hint="eastAsia"/>
          <w:bCs/>
          <w:i/>
          <w:iCs/>
          <w:lang w:eastAsia="zh-CN"/>
        </w:rPr>
        <w:t xml:space="preserve"> logging and L3 event triggered </w:t>
      </w:r>
      <w:r w:rsidRPr="00792EB6">
        <w:rPr>
          <w:bCs/>
          <w:i/>
          <w:iCs/>
          <w:lang w:eastAsia="zh-CN"/>
        </w:rPr>
        <w:t>logging</w:t>
      </w:r>
      <w:r w:rsidRPr="00792EB6">
        <w:rPr>
          <w:rFonts w:hint="eastAsia"/>
          <w:bCs/>
          <w:i/>
          <w:iCs/>
          <w:lang w:eastAsia="zh-CN"/>
        </w:rPr>
        <w:t>.</w:t>
      </w:r>
    </w:p>
    <w:p w14:paraId="52F8FA9D" w14:textId="77777777" w:rsidR="00792EB6" w:rsidRPr="00792EB6" w:rsidRDefault="00792EB6" w:rsidP="00792EB6">
      <w:pPr>
        <w:numPr>
          <w:ilvl w:val="2"/>
          <w:numId w:val="59"/>
        </w:numPr>
        <w:spacing w:after="120" w:line="240" w:lineRule="auto"/>
        <w:rPr>
          <w:bCs/>
          <w:i/>
          <w:iCs/>
          <w:lang w:eastAsia="zh-CN"/>
        </w:rPr>
      </w:pPr>
      <w:r w:rsidRPr="00792EB6">
        <w:rPr>
          <w:bCs/>
          <w:i/>
          <w:iCs/>
          <w:lang w:eastAsia="zh-CN"/>
        </w:rPr>
        <w:t>UE can indicate logged data availability</w:t>
      </w:r>
      <w:r w:rsidRPr="00792EB6">
        <w:rPr>
          <w:rFonts w:hint="eastAsia"/>
          <w:bCs/>
          <w:i/>
          <w:iCs/>
          <w:lang w:eastAsia="zh-CN"/>
        </w:rPr>
        <w:t>.</w:t>
      </w:r>
    </w:p>
    <w:p w14:paraId="34B335B9" w14:textId="77777777" w:rsidR="00792EB6" w:rsidRPr="00792EB6" w:rsidRDefault="00792EB6" w:rsidP="00792EB6">
      <w:pPr>
        <w:spacing w:after="120"/>
        <w:ind w:left="1440"/>
        <w:contextualSpacing/>
        <w:rPr>
          <w:bCs/>
          <w:i/>
          <w:iCs/>
          <w:lang w:eastAsia="zh-CN"/>
        </w:rPr>
      </w:pPr>
      <w:r w:rsidRPr="00792EB6">
        <w:rPr>
          <w:rFonts w:hint="eastAsia"/>
          <w:bCs/>
          <w:i/>
          <w:iCs/>
          <w:lang w:eastAsia="zh-CN"/>
        </w:rPr>
        <w:t xml:space="preserve">Note 4: All scenarios in this objective refer to intra-frequency domain case A and case B, inter-frequency </w:t>
      </w:r>
      <w:r w:rsidRPr="00792EB6">
        <w:rPr>
          <w:bCs/>
          <w:i/>
          <w:iCs/>
          <w:lang w:eastAsia="zh-CN"/>
        </w:rPr>
        <w:t>prediction</w:t>
      </w:r>
      <w:r w:rsidRPr="00792EB6">
        <w:rPr>
          <w:rFonts w:hint="eastAsia"/>
          <w:bCs/>
          <w:i/>
          <w:iCs/>
          <w:lang w:eastAsia="zh-CN"/>
        </w:rPr>
        <w:t xml:space="preserve"> and spatial domain prediction.</w:t>
      </w:r>
    </w:p>
    <w:p w14:paraId="5A20C822" w14:textId="77777777" w:rsidR="00792EB6" w:rsidRPr="00792EB6" w:rsidRDefault="00792EB6" w:rsidP="00792EB6">
      <w:pPr>
        <w:spacing w:after="120"/>
        <w:ind w:left="720"/>
        <w:contextualSpacing/>
        <w:rPr>
          <w:bCs/>
          <w:i/>
          <w:iCs/>
          <w:lang w:eastAsia="zh-CN"/>
        </w:rPr>
      </w:pPr>
    </w:p>
    <w:p w14:paraId="36AA9698" w14:textId="77777777" w:rsidR="00792EB6" w:rsidRPr="00792EB6" w:rsidRDefault="00792EB6" w:rsidP="00792EB6">
      <w:pPr>
        <w:spacing w:after="120"/>
        <w:ind w:left="720"/>
        <w:contextualSpacing/>
        <w:rPr>
          <w:bCs/>
          <w:i/>
          <w:iCs/>
          <w:lang w:eastAsia="zh-CN"/>
        </w:rPr>
      </w:pPr>
      <w:r w:rsidRPr="00792EB6">
        <w:rPr>
          <w:rFonts w:eastAsia="MS Mincho" w:hint="eastAsia"/>
          <w:bCs/>
          <w:i/>
          <w:iCs/>
        </w:rPr>
        <w:t>Note</w:t>
      </w:r>
      <w:r w:rsidRPr="00792EB6">
        <w:rPr>
          <w:rFonts w:hint="eastAsia"/>
          <w:bCs/>
          <w:i/>
          <w:iCs/>
          <w:lang w:eastAsia="zh-CN"/>
        </w:rPr>
        <w:t>5</w:t>
      </w:r>
      <w:r w:rsidRPr="00792EB6">
        <w:rPr>
          <w:rFonts w:eastAsia="MS Mincho" w:hint="eastAsia"/>
          <w:bCs/>
          <w:i/>
          <w:iCs/>
        </w:rPr>
        <w:t xml:space="preserve">: The above objectives </w:t>
      </w:r>
      <w:r w:rsidRPr="00792EB6">
        <w:rPr>
          <w:rFonts w:eastAsia="MS Mincho"/>
          <w:bCs/>
          <w:i/>
          <w:iCs/>
        </w:rPr>
        <w:t xml:space="preserve">are </w:t>
      </w:r>
      <w:r w:rsidRPr="00792EB6">
        <w:rPr>
          <w:rFonts w:eastAsia="MS Mincho" w:hint="eastAsia"/>
          <w:bCs/>
          <w:i/>
          <w:iCs/>
        </w:rPr>
        <w:t>t</w:t>
      </w:r>
      <w:r w:rsidRPr="00792EB6">
        <w:rPr>
          <w:rFonts w:eastAsia="MS Mincho"/>
          <w:bCs/>
          <w:i/>
          <w:iCs/>
        </w:rPr>
        <w:t>o be based on the LCM framework for Rel-19 AI/ML for NR air interface WI as much as possible</w:t>
      </w:r>
      <w:r w:rsidRPr="00792EB6">
        <w:rPr>
          <w:rFonts w:hint="eastAsia"/>
          <w:bCs/>
          <w:i/>
          <w:iCs/>
          <w:lang w:eastAsia="zh-CN"/>
        </w:rPr>
        <w:t>.</w:t>
      </w:r>
    </w:p>
    <w:p w14:paraId="496021AE" w14:textId="77777777" w:rsidR="00792EB6" w:rsidRPr="00792EB6" w:rsidRDefault="00792EB6" w:rsidP="00792EB6">
      <w:pPr>
        <w:spacing w:after="120"/>
        <w:ind w:left="720"/>
        <w:contextualSpacing/>
        <w:rPr>
          <w:rFonts w:eastAsia="MS Mincho"/>
          <w:bCs/>
          <w:i/>
          <w:iCs/>
        </w:rPr>
      </w:pPr>
      <w:r w:rsidRPr="00792EB6">
        <w:rPr>
          <w:rFonts w:eastAsia="MS Mincho"/>
          <w:bCs/>
          <w:i/>
          <w:iCs/>
        </w:rPr>
        <w:t xml:space="preserve"> </w:t>
      </w:r>
    </w:p>
    <w:p w14:paraId="07F8EF99" w14:textId="77777777" w:rsidR="00792EB6" w:rsidRPr="00166F4B" w:rsidRDefault="00792EB6" w:rsidP="00792EB6">
      <w:pPr>
        <w:numPr>
          <w:ilvl w:val="0"/>
          <w:numId w:val="60"/>
        </w:numPr>
        <w:tabs>
          <w:tab w:val="num" w:pos="1440"/>
        </w:tabs>
        <w:spacing w:after="120" w:line="240" w:lineRule="auto"/>
        <w:rPr>
          <w:rFonts w:eastAsia="MS Mincho"/>
          <w:bCs/>
          <w:i/>
          <w:iCs/>
          <w:highlight w:val="yellow"/>
        </w:rPr>
      </w:pPr>
      <w:r w:rsidRPr="00166F4B">
        <w:rPr>
          <w:rFonts w:eastAsia="MS Mincho"/>
          <w:bCs/>
          <w:i/>
          <w:iCs/>
          <w:highlight w:val="yellow"/>
        </w:rPr>
        <w:t>For both RRM measurement prediction and measurement event prediction</w:t>
      </w:r>
      <w:r w:rsidRPr="00166F4B">
        <w:rPr>
          <w:rFonts w:eastAsia="MS Mincho" w:hint="eastAsia"/>
          <w:bCs/>
          <w:i/>
          <w:iCs/>
          <w:highlight w:val="yellow"/>
        </w:rPr>
        <w:t xml:space="preserve"> </w:t>
      </w:r>
      <w:r w:rsidRPr="00166F4B">
        <w:rPr>
          <w:rFonts w:hint="eastAsia"/>
          <w:bCs/>
          <w:i/>
          <w:iCs/>
          <w:highlight w:val="yellow"/>
          <w:lang w:eastAsia="zh-CN"/>
        </w:rPr>
        <w:t xml:space="preserve">for UE sided model </w:t>
      </w:r>
      <w:r w:rsidRPr="00166F4B">
        <w:rPr>
          <w:rFonts w:eastAsia="MS Mincho" w:hint="eastAsia"/>
          <w:bCs/>
          <w:i/>
          <w:iCs/>
          <w:highlight w:val="yellow"/>
        </w:rPr>
        <w:t>[</w:t>
      </w:r>
      <w:r w:rsidRPr="00166F4B">
        <w:rPr>
          <w:rFonts w:eastAsia="MS Mincho"/>
          <w:bCs/>
          <w:i/>
          <w:iCs/>
          <w:highlight w:val="yellow"/>
        </w:rPr>
        <w:t>RAN4</w:t>
      </w:r>
      <w:r w:rsidRPr="00166F4B">
        <w:rPr>
          <w:rFonts w:eastAsia="MS Mincho" w:hint="eastAsia"/>
          <w:bCs/>
          <w:i/>
          <w:iCs/>
          <w:highlight w:val="yellow"/>
        </w:rPr>
        <w:t>]:</w:t>
      </w:r>
    </w:p>
    <w:p w14:paraId="740C7CD2" w14:textId="77777777" w:rsidR="00792EB6" w:rsidRPr="00792EB6" w:rsidRDefault="00792EB6" w:rsidP="00792EB6">
      <w:pPr>
        <w:numPr>
          <w:ilvl w:val="0"/>
          <w:numId w:val="61"/>
        </w:numPr>
        <w:spacing w:after="120" w:line="240" w:lineRule="auto"/>
        <w:rPr>
          <w:bCs/>
          <w:i/>
          <w:iCs/>
        </w:rPr>
      </w:pPr>
      <w:r w:rsidRPr="00792EB6">
        <w:rPr>
          <w:bCs/>
          <w:i/>
          <w:iCs/>
        </w:rPr>
        <w:t>Specify core requirement</w:t>
      </w:r>
      <w:r w:rsidRPr="00792EB6">
        <w:rPr>
          <w:rFonts w:hint="eastAsia"/>
          <w:bCs/>
          <w:i/>
          <w:iCs/>
        </w:rPr>
        <w:t xml:space="preserve">s for the use cases and scenarios supported by the previous objectives </w:t>
      </w:r>
      <w:r w:rsidRPr="00792EB6">
        <w:rPr>
          <w:rFonts w:hint="eastAsia"/>
          <w:bCs/>
          <w:i/>
          <w:iCs/>
          <w:lang w:eastAsia="zh-CN"/>
        </w:rPr>
        <w:t>for RRM measurement prediction and indirect measurement event prediction</w:t>
      </w:r>
    </w:p>
    <w:p w14:paraId="1E1D85FE" w14:textId="77777777" w:rsidR="00792EB6" w:rsidRPr="00792EB6" w:rsidRDefault="00792EB6" w:rsidP="00792EB6">
      <w:pPr>
        <w:numPr>
          <w:ilvl w:val="1"/>
          <w:numId w:val="61"/>
        </w:numPr>
        <w:spacing w:after="120" w:line="240" w:lineRule="auto"/>
        <w:rPr>
          <w:bCs/>
          <w:i/>
          <w:iCs/>
        </w:rPr>
      </w:pPr>
      <w:r w:rsidRPr="00792EB6">
        <w:rPr>
          <w:rFonts w:hint="eastAsia"/>
          <w:bCs/>
          <w:i/>
          <w:iCs/>
          <w:lang w:eastAsia="zh-CN"/>
        </w:rPr>
        <w:t xml:space="preserve">Note 6: RAN4 is expected to investigate whether the core requirement for RRM measurement prediction can be reused for </w:t>
      </w:r>
      <w:r w:rsidRPr="00792EB6">
        <w:rPr>
          <w:bCs/>
          <w:i/>
          <w:iCs/>
          <w:lang w:eastAsia="zh-CN"/>
        </w:rPr>
        <w:t>indirect</w:t>
      </w:r>
      <w:r w:rsidRPr="00792EB6">
        <w:rPr>
          <w:rFonts w:hint="eastAsia"/>
          <w:bCs/>
          <w:i/>
          <w:iCs/>
          <w:lang w:eastAsia="zh-CN"/>
        </w:rPr>
        <w:t xml:space="preserve"> measurement event prediction</w:t>
      </w:r>
    </w:p>
    <w:p w14:paraId="6DAA24EE" w14:textId="77777777" w:rsidR="00792EB6" w:rsidRPr="00792EB6" w:rsidRDefault="00792EB6" w:rsidP="00792EB6">
      <w:pPr>
        <w:numPr>
          <w:ilvl w:val="0"/>
          <w:numId w:val="61"/>
        </w:numPr>
        <w:spacing w:after="120" w:line="240" w:lineRule="auto"/>
        <w:rPr>
          <w:bCs/>
          <w:i/>
          <w:iCs/>
        </w:rPr>
      </w:pPr>
      <w:r w:rsidRPr="00792EB6">
        <w:rPr>
          <w:bCs/>
          <w:i/>
          <w:iCs/>
        </w:rPr>
        <w:t xml:space="preserve">For direct event prediction, study feasibility of </w:t>
      </w:r>
      <w:r w:rsidRPr="00792EB6">
        <w:rPr>
          <w:rFonts w:hint="eastAsia"/>
          <w:bCs/>
          <w:i/>
          <w:iCs/>
          <w:lang w:eastAsia="zh-CN"/>
        </w:rPr>
        <w:t xml:space="preserve">core </w:t>
      </w:r>
      <w:r w:rsidRPr="00792EB6">
        <w:rPr>
          <w:bCs/>
          <w:i/>
          <w:iCs/>
        </w:rPr>
        <w:t>requirement in Q2 2026.</w:t>
      </w:r>
    </w:p>
    <w:p w14:paraId="3357BF7D" w14:textId="77777777" w:rsidR="00792EB6" w:rsidRPr="00792EB6" w:rsidRDefault="00792EB6" w:rsidP="00792EB6">
      <w:pPr>
        <w:numPr>
          <w:ilvl w:val="0"/>
          <w:numId w:val="61"/>
        </w:numPr>
        <w:spacing w:after="120" w:line="240" w:lineRule="auto"/>
        <w:rPr>
          <w:bCs/>
          <w:i/>
          <w:iCs/>
        </w:rPr>
      </w:pPr>
      <w:r w:rsidRPr="00792EB6">
        <w:rPr>
          <w:bCs/>
          <w:i/>
          <w:iCs/>
        </w:rPr>
        <w:t xml:space="preserve">Specify LCM-related </w:t>
      </w:r>
      <w:r w:rsidRPr="00792EB6">
        <w:rPr>
          <w:rFonts w:hint="eastAsia"/>
          <w:bCs/>
          <w:i/>
          <w:iCs/>
        </w:rPr>
        <w:t xml:space="preserve">core </w:t>
      </w:r>
      <w:r w:rsidRPr="00792EB6">
        <w:rPr>
          <w:bCs/>
          <w:i/>
          <w:iCs/>
        </w:rPr>
        <w:t>requirements</w:t>
      </w:r>
      <w:r w:rsidRPr="00792EB6">
        <w:rPr>
          <w:rFonts w:hint="eastAsia"/>
          <w:bCs/>
          <w:i/>
          <w:iCs/>
        </w:rPr>
        <w:t xml:space="preserve"> to support the LCM functionality </w:t>
      </w:r>
      <w:proofErr w:type="gramStart"/>
      <w:r w:rsidRPr="00792EB6">
        <w:rPr>
          <w:rFonts w:hint="eastAsia"/>
          <w:bCs/>
          <w:i/>
          <w:iCs/>
        </w:rPr>
        <w:t xml:space="preserve">management </w:t>
      </w:r>
      <w:r w:rsidRPr="00792EB6">
        <w:rPr>
          <w:bCs/>
          <w:i/>
          <w:iCs/>
        </w:rPr>
        <w:t>,</w:t>
      </w:r>
      <w:proofErr w:type="gramEnd"/>
      <w:r w:rsidRPr="00792EB6">
        <w:rPr>
          <w:bCs/>
          <w:i/>
          <w:iCs/>
        </w:rPr>
        <w:t xml:space="preserve"> if any</w:t>
      </w:r>
    </w:p>
    <w:p w14:paraId="4859F002" w14:textId="77777777" w:rsidR="00792EB6" w:rsidRPr="00792EB6" w:rsidRDefault="00792EB6" w:rsidP="00792EB6">
      <w:pPr>
        <w:spacing w:after="0"/>
        <w:ind w:leftChars="354" w:left="708" w:firstLine="1"/>
        <w:rPr>
          <w:rFonts w:eastAsia="Times New Roman"/>
          <w:bCs/>
          <w:i/>
          <w:iCs/>
          <w:szCs w:val="24"/>
        </w:rPr>
      </w:pPr>
      <w:r w:rsidRPr="00792EB6">
        <w:rPr>
          <w:rFonts w:hint="eastAsia"/>
          <w:bCs/>
          <w:i/>
          <w:iCs/>
          <w:lang w:eastAsia="zh-CN"/>
        </w:rPr>
        <w:t xml:space="preserve">Note 7: Can check in </w:t>
      </w:r>
      <w:r w:rsidRPr="00792EB6">
        <w:rPr>
          <w:bCs/>
          <w:i/>
          <w:iCs/>
          <w:lang w:eastAsia="zh-CN"/>
        </w:rPr>
        <w:t>RAN#112</w:t>
      </w:r>
      <w:r w:rsidRPr="00792EB6">
        <w:rPr>
          <w:rFonts w:hint="eastAsia"/>
          <w:bCs/>
          <w:i/>
          <w:iCs/>
          <w:lang w:eastAsia="zh-CN"/>
        </w:rPr>
        <w:t xml:space="preserve"> </w:t>
      </w:r>
      <w:r w:rsidRPr="00792EB6">
        <w:rPr>
          <w:bCs/>
          <w:i/>
          <w:iCs/>
          <w:lang w:eastAsia="zh-CN"/>
        </w:rPr>
        <w:t xml:space="preserve">whether direct event prediction </w:t>
      </w:r>
      <w:r w:rsidRPr="00792EB6">
        <w:rPr>
          <w:rFonts w:hint="eastAsia"/>
          <w:bCs/>
          <w:i/>
          <w:iCs/>
          <w:lang w:eastAsia="zh-CN"/>
        </w:rPr>
        <w:t>can</w:t>
      </w:r>
      <w:r w:rsidRPr="00792EB6">
        <w:rPr>
          <w:bCs/>
          <w:i/>
          <w:iCs/>
          <w:lang w:eastAsia="zh-CN"/>
        </w:rPr>
        <w:t xml:space="preserve"> be supported depending on RAN2 and RAN4 conclusions</w:t>
      </w:r>
    </w:p>
    <w:p w14:paraId="68D2DD9B" w14:textId="77777777" w:rsidR="008145C8" w:rsidRDefault="008145C8" w:rsidP="009A4DCA"/>
    <w:p w14:paraId="50658BE8" w14:textId="70B659B0" w:rsidR="00792EB6" w:rsidRDefault="008145C8" w:rsidP="009A4DCA">
      <w:r>
        <w:t>We would like to</w:t>
      </w:r>
      <w:r w:rsidRPr="008145C8">
        <w:t xml:space="preserve"> </w:t>
      </w:r>
      <w:r w:rsidRPr="003D4912">
        <w:t>outline some directions for the future working plan</w:t>
      </w:r>
      <w:r>
        <w:t xml:space="preserve">. </w:t>
      </w:r>
    </w:p>
    <w:p w14:paraId="5017B8F1" w14:textId="60CF18F1" w:rsidR="009A4DCA" w:rsidRPr="009A4DCA" w:rsidRDefault="00023C50" w:rsidP="009A4DCA">
      <w:pPr>
        <w:pStyle w:val="RAN4H2"/>
        <w:rPr>
          <w:lang w:val="en-US"/>
        </w:rPr>
      </w:pPr>
      <w:r>
        <w:rPr>
          <w:lang w:val="en-US"/>
        </w:rPr>
        <w:t xml:space="preserve">Frequency Domain Correlation Model </w:t>
      </w:r>
    </w:p>
    <w:p w14:paraId="244C1813" w14:textId="4C75DE05" w:rsidR="00EE5ED0" w:rsidRDefault="00023C50" w:rsidP="00394243">
      <w:pPr>
        <w:rPr>
          <w:b/>
          <w:bCs/>
        </w:rPr>
      </w:pPr>
      <w:r w:rsidRPr="00023C50">
        <w:t>In inter-frequency RSRP prediction, the degree of frequency-domain channel correlation fundamentally determines how well information from a measured layer can predict another layer’s RSRP. The correlation is shaped by large-scale propagation parameters (delay spread, angle spread, LOS probability) and small-scale multipath evolution across frequencies. 3GPP 38.901 notes that while some parameters (e.g., cluster delays/angles) may be partly shared across frequencies, others</w:t>
      </w:r>
      <w:r>
        <w:t xml:space="preserve">, </w:t>
      </w:r>
      <w:r w:rsidRPr="00023C50">
        <w:t>such as per-cluster shadowing, frequency-dependent cluster powers, and independent small-scale phases</w:t>
      </w:r>
      <w:r>
        <w:t xml:space="preserve">, </w:t>
      </w:r>
      <w:r w:rsidRPr="00023C50">
        <w:t xml:space="preserve">are generated separately, weakening true physical correlation. Antenna pattern differences and bandwidth variations further distort frequency-domain coherence, </w:t>
      </w:r>
      <w:r w:rsidRPr="00023C50">
        <w:rPr>
          <w:b/>
          <w:bCs/>
        </w:rPr>
        <w:t>so a simple single-number “correlation coefficient” is unlikely to capture all relevant physics.</w:t>
      </w:r>
    </w:p>
    <w:p w14:paraId="22FBC4AE" w14:textId="6C1F12F2" w:rsidR="00023C50" w:rsidRPr="00023C50" w:rsidRDefault="00023C50" w:rsidP="00394243">
      <w:pPr>
        <w:rPr>
          <w:rFonts w:cs="Times New Roman"/>
          <w:b/>
          <w:bCs/>
          <w:szCs w:val="20"/>
        </w:rPr>
      </w:pPr>
      <w:r w:rsidRPr="00023C50">
        <w:rPr>
          <w:rFonts w:cs="Times New Roman"/>
          <w:color w:val="000000"/>
          <w:szCs w:val="20"/>
        </w:rPr>
        <w:t>Among these influences, the structure of the power-delay profile (PDP) and how power clusters evolve with frequency is the most critical. PDP determines how multipath energy is distributed over delays; any change in delay spread, cluster power scaling, or blockage with frequency directly alters the wideband RSRP that AI/ML models must predict. Dynamic EPRE differences add bias but can be corrected if slowly varying. Thus, realistic multi-frequency PDP correlation</w:t>
      </w:r>
      <w:r>
        <w:rPr>
          <w:rFonts w:cs="Times New Roman"/>
          <w:color w:val="000000"/>
          <w:szCs w:val="20"/>
        </w:rPr>
        <w:t xml:space="preserve">, </w:t>
      </w:r>
      <w:r w:rsidRPr="00023C50">
        <w:rPr>
          <w:rFonts w:cs="Times New Roman"/>
          <w:color w:val="000000"/>
          <w:szCs w:val="20"/>
        </w:rPr>
        <w:t>beyond a single aggregate coefficient</w:t>
      </w:r>
      <w:r>
        <w:rPr>
          <w:rFonts w:cs="Times New Roman"/>
          <w:color w:val="000000"/>
          <w:szCs w:val="20"/>
        </w:rPr>
        <w:t xml:space="preserve">, </w:t>
      </w:r>
      <w:r w:rsidRPr="00023C50">
        <w:rPr>
          <w:rFonts w:cs="Times New Roman"/>
          <w:color w:val="000000"/>
          <w:szCs w:val="20"/>
        </w:rPr>
        <w:t>is essential for both link-level accuracy and system-level simulation.</w:t>
      </w:r>
    </w:p>
    <w:p w14:paraId="513EA331" w14:textId="75F1DC10" w:rsidR="00394243" w:rsidRPr="002F301B" w:rsidRDefault="00394243" w:rsidP="00394243">
      <w:r>
        <w:t>Based on the above observation</w:t>
      </w:r>
      <w:r w:rsidR="00023C50">
        <w:t>s</w:t>
      </w:r>
      <w:r>
        <w:t xml:space="preserve">, we have the following proposal: </w:t>
      </w:r>
    </w:p>
    <w:p w14:paraId="7AE9F37C" w14:textId="492E8BC2" w:rsidR="00687275" w:rsidRPr="00EE5ED0" w:rsidRDefault="00EE5ED0" w:rsidP="009D78BB">
      <w:pPr>
        <w:pStyle w:val="RAN4proposal"/>
        <w:jc w:val="both"/>
        <w:rPr>
          <w:rFonts w:cs="Times New Roman"/>
          <w:b w:val="0"/>
          <w:szCs w:val="20"/>
        </w:rPr>
      </w:pPr>
      <w:r w:rsidRPr="00EE5ED0">
        <w:rPr>
          <w:rFonts w:cs="Times New Roman"/>
          <w:color w:val="000000"/>
          <w:szCs w:val="20"/>
        </w:rPr>
        <w:t xml:space="preserve">Spatial- </w:t>
      </w:r>
      <w:r w:rsidR="00023C50" w:rsidRPr="00023C50">
        <w:rPr>
          <w:rFonts w:cs="Times New Roman"/>
          <w:color w:val="000000"/>
          <w:szCs w:val="20"/>
        </w:rPr>
        <w:t xml:space="preserve">RAN4 should </w:t>
      </w:r>
      <w:r w:rsidR="00283DFE">
        <w:rPr>
          <w:rFonts w:cs="Times New Roman"/>
          <w:color w:val="000000"/>
          <w:szCs w:val="20"/>
        </w:rPr>
        <w:t>revisit</w:t>
      </w:r>
      <w:r w:rsidR="00023C50" w:rsidRPr="00023C50">
        <w:rPr>
          <w:rFonts w:cs="Times New Roman"/>
          <w:color w:val="000000"/>
          <w:szCs w:val="20"/>
        </w:rPr>
        <w:t xml:space="preserve"> </w:t>
      </w:r>
      <w:r w:rsidR="00283DFE">
        <w:rPr>
          <w:rFonts w:cs="Times New Roman"/>
          <w:color w:val="000000"/>
          <w:szCs w:val="20"/>
        </w:rPr>
        <w:t>the</w:t>
      </w:r>
      <w:r w:rsidR="00023C50" w:rsidRPr="00023C50">
        <w:rPr>
          <w:rFonts w:cs="Times New Roman"/>
          <w:color w:val="000000"/>
          <w:szCs w:val="20"/>
        </w:rPr>
        <w:t> </w:t>
      </w:r>
      <w:r w:rsidR="00023C50" w:rsidRPr="00023C50">
        <w:rPr>
          <w:rFonts w:cs="Times New Roman"/>
          <w:i/>
          <w:color w:val="000000"/>
          <w:szCs w:val="20"/>
        </w:rPr>
        <w:t xml:space="preserve">frequency-correlation </w:t>
      </w:r>
      <w:proofErr w:type="spellStart"/>
      <w:r w:rsidR="00023C50" w:rsidRPr="00023C50">
        <w:rPr>
          <w:rFonts w:cs="Times New Roman"/>
          <w:i/>
          <w:color w:val="000000"/>
          <w:szCs w:val="20"/>
        </w:rPr>
        <w:t>modeling</w:t>
      </w:r>
      <w:proofErr w:type="spellEnd"/>
      <w:r w:rsidR="00023C50" w:rsidRPr="00023C50">
        <w:rPr>
          <w:rFonts w:cs="Times New Roman"/>
          <w:i/>
          <w:color w:val="000000"/>
          <w:szCs w:val="20"/>
        </w:rPr>
        <w:t xml:space="preserve"> across power-delay profiles and RSRP statistics</w:t>
      </w:r>
      <w:r w:rsidR="00023C50" w:rsidRPr="00023C50">
        <w:rPr>
          <w:rFonts w:cs="Times New Roman"/>
          <w:color w:val="000000"/>
          <w:szCs w:val="20"/>
        </w:rPr>
        <w:t> for inter-frequency prediction. Instead of relying on a single scalar correlation coefficient, the model should describe how each dela</w:t>
      </w:r>
      <w:r w:rsidR="00283DFE">
        <w:rPr>
          <w:rFonts w:cs="Times New Roman"/>
          <w:color w:val="000000"/>
          <w:szCs w:val="20"/>
        </w:rPr>
        <w:t xml:space="preserve">y bin </w:t>
      </w:r>
      <w:r w:rsidR="00023C50" w:rsidRPr="00023C50">
        <w:rPr>
          <w:rFonts w:cs="Times New Roman"/>
          <w:color w:val="000000"/>
          <w:szCs w:val="20"/>
        </w:rPr>
        <w:t>or cluster correlates across frequencies, incorporating effects such as antenna pattern mismatch, frequency-scaled delay/angle spreads, and frequency-dependent shadowing and blockage. This richer representation will enable simulation setups that preserve the true joint statistics of multi-frequency channels, ensuring that AI/ML inter-frequency prediction</w:t>
      </w:r>
      <w:r w:rsidR="00283DFE">
        <w:rPr>
          <w:rFonts w:cs="Times New Roman"/>
          <w:color w:val="000000"/>
          <w:szCs w:val="20"/>
        </w:rPr>
        <w:t xml:space="preserve"> requirements</w:t>
      </w:r>
      <w:r w:rsidR="00023C50" w:rsidRPr="00023C50">
        <w:rPr>
          <w:rFonts w:cs="Times New Roman"/>
          <w:color w:val="000000"/>
          <w:szCs w:val="20"/>
        </w:rPr>
        <w:t xml:space="preserve"> remain realistic</w:t>
      </w:r>
    </w:p>
    <w:p w14:paraId="56DD0DEE" w14:textId="77777777" w:rsidR="00EE5ED0" w:rsidRDefault="00EE5ED0" w:rsidP="002F301B"/>
    <w:p w14:paraId="4BE53D33" w14:textId="65E8ACEE" w:rsidR="00EE5ED0" w:rsidRPr="00EE5ED0" w:rsidRDefault="008145C8" w:rsidP="002F301B">
      <w:pPr>
        <w:pStyle w:val="RAN4H2"/>
        <w:rPr>
          <w:lang w:val="en-US"/>
        </w:rPr>
      </w:pPr>
      <w:r w:rsidRPr="008145C8">
        <w:lastRenderedPageBreak/>
        <w:t>Comprehensive Measurement-Error and Multi-Cell Clustering Framework</w:t>
      </w:r>
    </w:p>
    <w:p w14:paraId="2ED02BB6" w14:textId="546414BE" w:rsidR="00EE5ED0" w:rsidRDefault="00283DFE" w:rsidP="00283DFE">
      <w:pPr>
        <w:rPr>
          <w:color w:val="000000"/>
        </w:rPr>
      </w:pPr>
      <w:r w:rsidRPr="00283DFE">
        <w:t xml:space="preserve">RAN4 has already acknowledged the need for a basic measurement-error model, but real deployments show far more complexity. Environmental and network-side filtering add additional variability: multi-cell interference and </w:t>
      </w:r>
      <w:proofErr w:type="spellStart"/>
      <w:r w:rsidRPr="00283DFE">
        <w:t>neighbor</w:t>
      </w:r>
      <w:proofErr w:type="spellEnd"/>
      <w:r w:rsidRPr="00283DFE">
        <w:t>-cell timing offsets distort the UE’s instantaneous RSRP, while L1 and L3 filtering configurations can either smooth out transient noise or introduce systematic biases that shift RSRP averages. These effects cascade into AI/ML models, influencing both absolute and relative RSRP predictions and ultimately altering key event triggers such as A3.</w:t>
      </w:r>
    </w:p>
    <w:p w14:paraId="3103F3B4" w14:textId="7CA18501" w:rsidR="00EE5ED0" w:rsidRDefault="008145C8" w:rsidP="00687275">
      <w:pPr>
        <w:pStyle w:val="NormalWeb"/>
        <w:rPr>
          <w:color w:val="000000"/>
          <w:sz w:val="20"/>
          <w:szCs w:val="20"/>
          <w:lang w:val="en-GB"/>
        </w:rPr>
      </w:pPr>
      <w:r w:rsidRPr="008145C8">
        <w:rPr>
          <w:color w:val="000000"/>
          <w:sz w:val="20"/>
          <w:szCs w:val="20"/>
          <w:lang w:val="en-GB"/>
        </w:rPr>
        <w:t>At the prediction stage, errors interact with AI/ML methods in even more intricate ways. A mismatch between training and live error levels can erode model generalization; cluster-based multi-cell prediction may either amplify or average out per-cell errors; and inter-frequency scenarios introduce unique frequency-dependent error characteristics. Measurement errors also affect lifecycle management (LCM), skewing online performance indicators and potentially causing unnecessary model switches or delayed fallbacks. Together, these factors show that a single static error term is inadequate for capturing the true dynamics of measurement errors in practical networks</w:t>
      </w:r>
    </w:p>
    <w:p w14:paraId="1592392C" w14:textId="595D984C" w:rsidR="008145C8" w:rsidRDefault="008145C8" w:rsidP="00687275">
      <w:pPr>
        <w:pStyle w:val="NormalWeb"/>
        <w:rPr>
          <w:color w:val="000000"/>
          <w:sz w:val="20"/>
          <w:szCs w:val="20"/>
        </w:rPr>
      </w:pPr>
      <w:r w:rsidRPr="008145C8">
        <w:rPr>
          <w:color w:val="000000"/>
          <w:sz w:val="20"/>
          <w:szCs w:val="20"/>
          <w:lang w:val="en-GB"/>
        </w:rPr>
        <w:t xml:space="preserve">AI/ML model performance can be further </w:t>
      </w:r>
      <w:r>
        <w:rPr>
          <w:color w:val="000000"/>
          <w:sz w:val="20"/>
          <w:szCs w:val="20"/>
          <w:lang w:val="en-GB"/>
        </w:rPr>
        <w:t>influenced</w:t>
      </w:r>
      <w:r w:rsidRPr="008145C8">
        <w:rPr>
          <w:color w:val="000000"/>
          <w:sz w:val="20"/>
          <w:szCs w:val="20"/>
          <w:lang w:val="en-GB"/>
        </w:rPr>
        <w:t xml:space="preserve"> when measurements from a group of cells in one carrier frequency are used as input, since diverse inputs enrich the model’s spatial and frequency fingerprints. Clustering is particularly valuable for inter-frequency measurement prediction, where a single serving cell provides only a narrow view of the radio environment. By combining data from multiple serving and </w:t>
      </w:r>
      <w:proofErr w:type="spellStart"/>
      <w:r w:rsidRPr="008145C8">
        <w:rPr>
          <w:color w:val="000000"/>
          <w:sz w:val="20"/>
          <w:szCs w:val="20"/>
          <w:lang w:val="en-GB"/>
        </w:rPr>
        <w:t>neighbor</w:t>
      </w:r>
      <w:proofErr w:type="spellEnd"/>
      <w:r w:rsidRPr="008145C8">
        <w:rPr>
          <w:color w:val="000000"/>
          <w:sz w:val="20"/>
          <w:szCs w:val="20"/>
          <w:lang w:val="en-GB"/>
        </w:rPr>
        <w:t xml:space="preserve"> cells, the model can average out transient anomalies</w:t>
      </w:r>
      <w:r w:rsidR="00B25ADD">
        <w:rPr>
          <w:color w:val="000000"/>
          <w:sz w:val="20"/>
          <w:szCs w:val="20"/>
          <w:lang w:val="en-GB"/>
        </w:rPr>
        <w:t xml:space="preserve">, </w:t>
      </w:r>
      <w:r w:rsidRPr="008145C8">
        <w:rPr>
          <w:color w:val="000000"/>
          <w:sz w:val="20"/>
          <w:szCs w:val="20"/>
          <w:lang w:val="en-GB"/>
        </w:rPr>
        <w:t>such as short-term beam misalignment or rapid fading</w:t>
      </w:r>
      <w:r w:rsidR="00B25ADD">
        <w:rPr>
          <w:color w:val="000000"/>
          <w:sz w:val="20"/>
          <w:szCs w:val="20"/>
          <w:lang w:val="en-GB"/>
        </w:rPr>
        <w:t xml:space="preserve">, </w:t>
      </w:r>
      <w:r w:rsidRPr="008145C8">
        <w:rPr>
          <w:color w:val="000000"/>
          <w:sz w:val="20"/>
          <w:szCs w:val="20"/>
          <w:lang w:val="en-GB"/>
        </w:rPr>
        <w:t>and extract stable long-term correlations between frequency layers. This approach not only increases robustness to momentary disturbances but also improves generalization across heterogeneous deployments with varying topologies, power settings, and beamforming patterns, allowing more reliable RSRP prediction even in regions with sparse direct measurements.</w:t>
      </w:r>
    </w:p>
    <w:p w14:paraId="69A87D09" w14:textId="4C89CBA9" w:rsidR="006D69E7" w:rsidRDefault="008145C8" w:rsidP="008145C8">
      <w:pPr>
        <w:pStyle w:val="RAN4proposal"/>
        <w:spacing w:after="0"/>
        <w:jc w:val="both"/>
        <w:rPr>
          <w:rFonts w:cs="Times New Roman"/>
          <w:color w:val="000000"/>
          <w:szCs w:val="20"/>
        </w:rPr>
      </w:pPr>
      <w:r w:rsidRPr="008145C8">
        <w:rPr>
          <w:rFonts w:cs="Times New Roman"/>
          <w:color w:val="000000"/>
          <w:szCs w:val="20"/>
        </w:rPr>
        <w:t>Comprehensive Measurement-Error and Multi-Cell Clustering Framework for Inter-Frequency Prediction</w:t>
      </w:r>
    </w:p>
    <w:p w14:paraId="3F462F4D" w14:textId="77777777" w:rsidR="008145C8" w:rsidRPr="008145C8" w:rsidRDefault="008145C8" w:rsidP="008145C8">
      <w:pPr>
        <w:pStyle w:val="NormalWeb"/>
        <w:spacing w:before="0" w:beforeAutospacing="0" w:after="0" w:afterAutospacing="0"/>
        <w:rPr>
          <w:b/>
          <w:bCs/>
          <w:color w:val="000000"/>
          <w:sz w:val="20"/>
          <w:szCs w:val="20"/>
        </w:rPr>
      </w:pPr>
      <w:r w:rsidRPr="008145C8">
        <w:rPr>
          <w:b/>
          <w:bCs/>
          <w:color w:val="000000"/>
          <w:sz w:val="20"/>
          <w:szCs w:val="20"/>
        </w:rPr>
        <w:t>RAN4 shall expand beyond a single static error model and develop a multi-factor measurement-error and clustering framework to ensure AI/ML-based RRM prediction reflects real network conditions.</w:t>
      </w:r>
      <w:r w:rsidRPr="008145C8">
        <w:rPr>
          <w:b/>
          <w:bCs/>
          <w:color w:val="000000"/>
          <w:sz w:val="20"/>
          <w:szCs w:val="20"/>
        </w:rPr>
        <w:br/>
        <w:t>The framework shall:</w:t>
      </w:r>
    </w:p>
    <w:p w14:paraId="02918607" w14:textId="26F09CB0"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Capture RF/baseband noise, and dataset misalignment between training and live operation</w:t>
      </w:r>
      <w:r>
        <w:rPr>
          <w:b/>
          <w:bCs/>
          <w:color w:val="000000"/>
          <w:sz w:val="20"/>
          <w:szCs w:val="20"/>
        </w:rPr>
        <w:t xml:space="preserve"> if possible</w:t>
      </w:r>
    </w:p>
    <w:p w14:paraId="23CF60FC"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Include environmental drivers such as multi-cell interference, neighbor-cell timing offsets, and dynamic EPRE changes.</w:t>
      </w:r>
    </w:p>
    <w:p w14:paraId="65C85DFE"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Model filtering influences (L1 and L3) that can smooth or bias RSRP measurements.</w:t>
      </w:r>
    </w:p>
    <w:p w14:paraId="52CABDD4"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Evaluate how errors propagate through AI/ML methods, covering temporal patterns, cluster-based multi-cell prediction, and inter-frequency dependencies.</w:t>
      </w:r>
    </w:p>
    <w:p w14:paraId="46E13EB7" w14:textId="77777777" w:rsid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Integrate multi-cell clustering to provide richer, more diverse spatial fingerprints, improving model robustness and generalization.</w:t>
      </w:r>
    </w:p>
    <w:p w14:paraId="517C9F70" w14:textId="77777777" w:rsidR="00793E05" w:rsidRDefault="00793E05" w:rsidP="00793E05">
      <w:pPr>
        <w:pStyle w:val="NormalWeb"/>
        <w:spacing w:before="0" w:beforeAutospacing="0" w:after="0" w:afterAutospacing="0"/>
        <w:rPr>
          <w:b/>
          <w:bCs/>
          <w:color w:val="000000"/>
          <w:sz w:val="20"/>
          <w:szCs w:val="20"/>
        </w:rPr>
      </w:pPr>
    </w:p>
    <w:p w14:paraId="7AAF4E17" w14:textId="63A0E1E7" w:rsidR="00971E42" w:rsidRDefault="00793E05" w:rsidP="00B25ADD">
      <w:pPr>
        <w:pStyle w:val="RAN4H2"/>
      </w:pPr>
      <w:r>
        <w:t>Discussion on Generalizati</w:t>
      </w:r>
      <w:r w:rsidR="00B25ADD">
        <w:t xml:space="preserve">on </w:t>
      </w:r>
    </w:p>
    <w:p w14:paraId="2088D6BF" w14:textId="77777777" w:rsidR="00B25ADD" w:rsidRPr="00B25ADD" w:rsidRDefault="00B25ADD" w:rsidP="00B25ADD">
      <w:pPr>
        <w:spacing w:before="100" w:beforeAutospacing="1" w:after="100" w:afterAutospacing="1"/>
        <w:rPr>
          <w:szCs w:val="20"/>
        </w:rPr>
      </w:pPr>
      <w:r w:rsidRPr="00B25ADD">
        <w:rPr>
          <w:szCs w:val="20"/>
        </w:rPr>
        <w:t xml:space="preserve">Current AI/ML models used for mobility, RSRP prediction, or beam/event forecasting are tightly coupled to the physical radio configuration of the cell on which they were trained. Since RSRP patterns, beam shapes, and propagation </w:t>
      </w:r>
      <w:proofErr w:type="spellStart"/>
      <w:r w:rsidRPr="00B25ADD">
        <w:rPr>
          <w:szCs w:val="20"/>
        </w:rPr>
        <w:t>behavior</w:t>
      </w:r>
      <w:proofErr w:type="spellEnd"/>
      <w:r w:rsidRPr="00B25ADD">
        <w:rPr>
          <w:szCs w:val="20"/>
        </w:rPr>
        <w:t xml:space="preserve"> are shaped by vendor-specific parameters such as antenna geometry, beamwidth, codebook design, tilt, transmit power, </w:t>
      </w:r>
      <w:r w:rsidRPr="00B25ADD">
        <w:rPr>
          <w:b/>
          <w:bCs/>
          <w:szCs w:val="20"/>
        </w:rPr>
        <w:t>panel arrangement, polarization schemes, and frequency-specific beam steering characteristics</w:t>
      </w:r>
      <w:r w:rsidRPr="00B25ADD">
        <w:rPr>
          <w:szCs w:val="20"/>
        </w:rPr>
        <w:t>, a model trained on one vendor's deployment cannot reliably generalize to another. This forces each operator or vendor to maintain separate models per site, per configuration, or even per frequency layer, causing model fragmentation, </w:t>
      </w:r>
      <w:r w:rsidRPr="00B25ADD">
        <w:rPr>
          <w:b/>
          <w:bCs/>
          <w:szCs w:val="20"/>
        </w:rPr>
        <w:t>exponential retraining costs as network complexity grows</w:t>
      </w:r>
      <w:r w:rsidRPr="00B25ADD">
        <w:rPr>
          <w:szCs w:val="20"/>
        </w:rPr>
        <w:t>,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14:paraId="3CA3112A" w14:textId="77777777" w:rsidR="00B25ADD" w:rsidRPr="00B25ADD" w:rsidRDefault="00B25ADD" w:rsidP="00B25ADD">
      <w:pPr>
        <w:spacing w:before="100" w:beforeAutospacing="1" w:after="100" w:afterAutospacing="1"/>
        <w:rPr>
          <w:color w:val="000000"/>
          <w:szCs w:val="20"/>
        </w:rPr>
      </w:pPr>
      <w:r w:rsidRPr="00B25ADD">
        <w:rPr>
          <w:color w:val="000000"/>
          <w:szCs w:val="20"/>
        </w:rPr>
        <w:t xml:space="preserve">What breaks generalization is not the AI technique itself, but the fact that the model is learning implicit, hidden assumptions about the infrastructure: wide versus narrow beams, </w:t>
      </w:r>
      <w:proofErr w:type="spellStart"/>
      <w:r w:rsidRPr="00B25ADD">
        <w:rPr>
          <w:color w:val="000000"/>
          <w:szCs w:val="20"/>
        </w:rPr>
        <w:t>analog</w:t>
      </w:r>
      <w:proofErr w:type="spellEnd"/>
      <w:r w:rsidRPr="00B25ADD">
        <w:rPr>
          <w:color w:val="000000"/>
          <w:szCs w:val="20"/>
        </w:rPr>
        <w:t xml:space="preserve"> versus digital beamforming, 8-beam versus 32-beam codebooks, macro versus small-cell geometry, </w:t>
      </w:r>
      <w:r w:rsidRPr="00B25ADD">
        <w:rPr>
          <w:b/>
          <w:bCs/>
          <w:color w:val="000000"/>
          <w:szCs w:val="20"/>
        </w:rPr>
        <w:t>multi-TRP versus single-TRP configurations</w:t>
      </w:r>
      <w:r w:rsidRPr="00B25ADD">
        <w:rPr>
          <w:color w:val="000000"/>
          <w:szCs w:val="20"/>
        </w:rPr>
        <w:t>, or dynamic network energy saving (NES) mode reconfigurations </w:t>
      </w:r>
      <w:r w:rsidRPr="00B25ADD">
        <w:rPr>
          <w:b/>
          <w:bCs/>
          <w:color w:val="000000"/>
          <w:szCs w:val="20"/>
        </w:rPr>
        <w:t>that alter beam patterns and transmission power dynamically</w:t>
      </w:r>
      <w:r w:rsidRPr="00B25ADD">
        <w:rPr>
          <w:color w:val="000000"/>
          <w:szCs w:val="20"/>
        </w:rPr>
        <w:t xml:space="preserve">. </w:t>
      </w:r>
    </w:p>
    <w:p w14:paraId="56D63F70" w14:textId="77777777" w:rsidR="00B25ADD" w:rsidRPr="00B25ADD" w:rsidRDefault="00B25ADD" w:rsidP="00B25ADD">
      <w:pPr>
        <w:spacing w:before="100" w:beforeAutospacing="1" w:after="100" w:afterAutospacing="1"/>
        <w:rPr>
          <w:color w:val="000000"/>
          <w:szCs w:val="20"/>
        </w:rPr>
      </w:pPr>
      <w:r w:rsidRPr="00B25ADD">
        <w:rPr>
          <w:color w:val="000000"/>
          <w:szCs w:val="20"/>
        </w:rPr>
        <w:lastRenderedPageBreak/>
        <w:t xml:space="preserve">Intuitively, if a semantic abstraction can encode deployment characteristics such as </w:t>
      </w:r>
      <w:proofErr w:type="spellStart"/>
      <w:r w:rsidRPr="00B25ADD">
        <w:rPr>
          <w:color w:val="000000"/>
          <w:szCs w:val="20"/>
        </w:rPr>
        <w:t>BeamWidth</w:t>
      </w:r>
      <w:proofErr w:type="spellEnd"/>
      <w:r w:rsidRPr="00B25ADD">
        <w:rPr>
          <w:color w:val="000000"/>
          <w:szCs w:val="20"/>
        </w:rPr>
        <w:t xml:space="preserve">, </w:t>
      </w:r>
      <w:proofErr w:type="spellStart"/>
      <w:r w:rsidRPr="00B25ADD">
        <w:rPr>
          <w:color w:val="000000"/>
          <w:szCs w:val="20"/>
        </w:rPr>
        <w:t>TX_Codebook</w:t>
      </w:r>
      <w:proofErr w:type="spellEnd"/>
      <w:r w:rsidRPr="00B25ADD">
        <w:rPr>
          <w:color w:val="000000"/>
          <w:szCs w:val="20"/>
        </w:rPr>
        <w:t xml:space="preserve"> etc. in a vendor-agnostic format, there is a chance that a single AI/ML model conditions its predictions by using the semantic abstraction as a structured side-input describing why the radio behaves as observed. Vendors can map their proprietary internal configurations to these standardized classes, preserving confidentiality while enabling one shared model to adapt across heterogeneous cells, sites, and equipment. The semantic abstraction </w:t>
      </w:r>
      <w:proofErr w:type="gramStart"/>
      <w:r w:rsidRPr="00B25ADD">
        <w:rPr>
          <w:color w:val="000000"/>
          <w:szCs w:val="20"/>
        </w:rPr>
        <w:t>actually serves</w:t>
      </w:r>
      <w:proofErr w:type="gramEnd"/>
      <w:r w:rsidRPr="00B25ADD">
        <w:rPr>
          <w:color w:val="000000"/>
          <w:szCs w:val="20"/>
        </w:rPr>
        <w:t xml:space="preserve"> as a "configuration fingerprint" that makes infrastructure characteristics observable to the AI model without exposing vendor-proprietary implementation details such as specific antenna element spacing, phase shifter designs, or beamforming algorithms.</w:t>
      </w:r>
    </w:p>
    <w:p w14:paraId="10D31447" w14:textId="3A6C1291" w:rsidR="00B25ADD" w:rsidRPr="00B25ADD" w:rsidRDefault="00B25ADD" w:rsidP="00B25ADD">
      <w:pPr>
        <w:pStyle w:val="RAN4proposal"/>
      </w:pPr>
      <w:r w:rsidRPr="00B25ADD">
        <w:t>Study on how semantic abstract of the deployment characteristics can help to address the model generalization issues.</w:t>
      </w:r>
    </w:p>
    <w:p w14:paraId="51E90E24" w14:textId="4E918C8F" w:rsidR="00971E42" w:rsidRDefault="00971E42" w:rsidP="00971E42">
      <w:pPr>
        <w:pStyle w:val="RAN4H1"/>
      </w:pPr>
      <w:r w:rsidRPr="00766211">
        <w:rPr>
          <w:sz w:val="22"/>
          <w:szCs w:val="22"/>
        </w:rPr>
        <w:t xml:space="preserve"> </w:t>
      </w:r>
      <w:r>
        <w:t>Discussion on Cell Identification for Collocated Inter-frequency Prediction</w:t>
      </w:r>
    </w:p>
    <w:p w14:paraId="5DEFA486" w14:textId="77777777" w:rsidR="00691241" w:rsidRDefault="00691241" w:rsidP="00691241">
      <w:pPr>
        <w:pStyle w:val="NormalWeb"/>
        <w:rPr>
          <w:color w:val="000000"/>
          <w:sz w:val="20"/>
          <w:szCs w:val="20"/>
        </w:rPr>
      </w:pPr>
      <w:r w:rsidRPr="00691241">
        <w:rPr>
          <w:color w:val="000000"/>
          <w:sz w:val="20"/>
          <w:szCs w:val="20"/>
        </w:rPr>
        <w:t xml:space="preserve">AI/ML-based inter-frequency prediction enables the network to estimate which cell on a secondary frequency (f₂) is likely to provide the strongest coverage, using measurements from the serving frequency (f₁). This has the potential to significantly reduce measurement gaps, lower UE power consumption, and accelerate mobility procedures by avoiding exhaustive scanning of all f₂ cells. However, current prediction outputs typically provide ranked candidates or numerical link-quality estimates without guaranteeing the availability of the physical-layer information required for immediate execution. </w:t>
      </w:r>
      <w:proofErr w:type="gramStart"/>
      <w:r w:rsidRPr="00691241">
        <w:rPr>
          <w:color w:val="000000"/>
          <w:sz w:val="20"/>
          <w:szCs w:val="20"/>
        </w:rPr>
        <w:t>In particular, knowledge</w:t>
      </w:r>
      <w:proofErr w:type="gramEnd"/>
      <w:r w:rsidRPr="00691241">
        <w:rPr>
          <w:color w:val="000000"/>
          <w:sz w:val="20"/>
          <w:szCs w:val="20"/>
        </w:rPr>
        <w:t xml:space="preserve"> of the target PCI alone is insufficient; actionable handover requires timing alignment, SSB/beam identity, and access-related configuration, which are not inherently delivered by prediction models.</w:t>
      </w:r>
    </w:p>
    <w:p w14:paraId="66AFA036" w14:textId="1E5C81E3" w:rsidR="00691241" w:rsidRPr="00691241" w:rsidRDefault="00691241" w:rsidP="00691241">
      <w:pPr>
        <w:pStyle w:val="NormalWeb"/>
        <w:rPr>
          <w:color w:val="000000"/>
          <w:sz w:val="20"/>
          <w:szCs w:val="20"/>
        </w:rPr>
      </w:pPr>
      <w:r w:rsidRPr="00691241">
        <w:rPr>
          <w:color w:val="000000"/>
          <w:sz w:val="20"/>
          <w:szCs w:val="20"/>
        </w:rPr>
        <w:t>As a result, when the predicted f₂ cell has not been recently measured or synchronized, the UE may still need to perform PSS/SSS detection and beam sweeping, partially or fully, before it can act on the prediction. This reintroduces discovery latency and measurement overhead, thereby eroding much of the efficiency gain promised by AI/ML-based prediction. The core challenge is therefore not prediction accuracy, but the absence of protocol mechanisms that translate a predicted target cell into an executable mobility action without reverting to blind discovery.</w:t>
      </w:r>
    </w:p>
    <w:p w14:paraId="7BD30E3D" w14:textId="237E3C9A" w:rsidR="00B25ADD" w:rsidRDefault="00691241" w:rsidP="00B25ADD">
      <w:pPr>
        <w:pStyle w:val="NormalWeb"/>
        <w:rPr>
          <w:color w:val="000000"/>
          <w:sz w:val="20"/>
          <w:szCs w:val="20"/>
        </w:rPr>
      </w:pPr>
      <w:r w:rsidRPr="00691241">
        <w:rPr>
          <w:color w:val="000000"/>
          <w:sz w:val="20"/>
          <w:szCs w:val="20"/>
        </w:rPr>
        <w:t>Consequently, inter-frequency prediction remains largely advisory rather than operational: the model can identify the most promising target cell, but the mobility procedure cannot directly exploit this knowledge without additional identity and synchronization information. This execution gap limits the practical impact of AI/ML prediction and motivates the need for mechanisms that make predicted cells directly actionable at handover time, rather than requiring a second round of detection and alignment.</w:t>
      </w:r>
    </w:p>
    <w:p w14:paraId="7FA97A96" w14:textId="04159662" w:rsidR="002E4E93" w:rsidRPr="00691241" w:rsidRDefault="00691241" w:rsidP="00691241">
      <w:pPr>
        <w:pStyle w:val="RAN4proposal"/>
        <w:rPr>
          <w:rFonts w:ascii="-webkit-standard" w:hAnsi="-webkit-standard" w:hint="eastAsia"/>
          <w:color w:val="000000"/>
          <w:sz w:val="27"/>
          <w:szCs w:val="27"/>
        </w:rPr>
      </w:pPr>
      <w:r w:rsidRPr="00691241">
        <w:rPr>
          <w:rFonts w:cs="Times New Roman"/>
          <w:color w:val="000000"/>
          <w:szCs w:val="20"/>
        </w:rPr>
        <w:t>Study mechanisms to make AI/ML-predicted inter-frequency target cells directly actionable by associating prediction outputs with cell identity and synchronization context</w:t>
      </w:r>
    </w:p>
    <w:p w14:paraId="584771D5" w14:textId="7CA86CED" w:rsidR="002E4E93" w:rsidRDefault="00691241" w:rsidP="002E4E93">
      <w:pPr>
        <w:pStyle w:val="RAN4H1"/>
      </w:pPr>
      <w:r w:rsidRPr="00691241">
        <w:t>Confidence-Aware AI/ML-Assisted Mobility for Robust Handover Decisioning</w:t>
      </w:r>
    </w:p>
    <w:p w14:paraId="2BC775C3" w14:textId="186A9438" w:rsidR="00691241" w:rsidRPr="00691241" w:rsidRDefault="00691241" w:rsidP="00691241">
      <w:pPr>
        <w:pStyle w:val="NormalWeb"/>
        <w:rPr>
          <w:color w:val="000000"/>
          <w:sz w:val="20"/>
          <w:szCs w:val="20"/>
        </w:rPr>
      </w:pPr>
      <w:r w:rsidRPr="00691241">
        <w:rPr>
          <w:color w:val="000000"/>
          <w:sz w:val="20"/>
          <w:szCs w:val="20"/>
        </w:rPr>
        <w:t xml:space="preserve">In Rel-19 and beyond, AI/ML-assisted mobility enables the UE to predict future radio conditions (e.g., L3-RSRP/RSRQ) and proactively support handover and measurement-gap optimization. However, unlike classical measurements, AI/ML predictions are inherently probabilistic, and their reliability varies significantly with UE motion dynamics and environmental stability. Today’s 3GPP measurement reporting framework treats all reported values as deterministic and equally trustworthy, providing the network with no visibility into whether a given prediction is made under stable conditions or during abrupt trajectory or channel changes. As a result, the </w:t>
      </w:r>
      <w:proofErr w:type="spellStart"/>
      <w:r w:rsidRPr="00691241">
        <w:rPr>
          <w:color w:val="000000"/>
          <w:sz w:val="20"/>
          <w:szCs w:val="20"/>
        </w:rPr>
        <w:t>gNB</w:t>
      </w:r>
      <w:proofErr w:type="spellEnd"/>
      <w:r w:rsidRPr="00691241">
        <w:rPr>
          <w:color w:val="000000"/>
          <w:sz w:val="20"/>
          <w:szCs w:val="20"/>
        </w:rPr>
        <w:t xml:space="preserve"> may act on low-confidence predictions</w:t>
      </w:r>
      <w:r>
        <w:rPr>
          <w:color w:val="000000"/>
          <w:sz w:val="20"/>
          <w:szCs w:val="20"/>
        </w:rPr>
        <w:t xml:space="preserve">, </w:t>
      </w:r>
      <w:r w:rsidRPr="00691241">
        <w:rPr>
          <w:color w:val="000000"/>
          <w:sz w:val="20"/>
          <w:szCs w:val="20"/>
        </w:rPr>
        <w:t>leading to handover failures or RLFs</w:t>
      </w:r>
      <w:r>
        <w:rPr>
          <w:color w:val="000000"/>
          <w:sz w:val="20"/>
          <w:szCs w:val="20"/>
        </w:rPr>
        <w:t xml:space="preserve">, </w:t>
      </w:r>
      <w:r w:rsidRPr="00691241">
        <w:rPr>
          <w:color w:val="000000"/>
          <w:sz w:val="20"/>
          <w:szCs w:val="20"/>
        </w:rPr>
        <w:t>or fail to exploit high-confidence predictions</w:t>
      </w:r>
      <w:r>
        <w:rPr>
          <w:color w:val="000000"/>
          <w:sz w:val="20"/>
          <w:szCs w:val="20"/>
        </w:rPr>
        <w:t xml:space="preserve">, </w:t>
      </w:r>
      <w:r w:rsidRPr="00691241">
        <w:rPr>
          <w:color w:val="000000"/>
          <w:sz w:val="20"/>
          <w:szCs w:val="20"/>
        </w:rPr>
        <w:t>leaving potential latency and power savings unrealized. This lack of standardized prediction reliability signaling is a key barrier to robust and interoperable deployment of AI/ML-based mobility features </w:t>
      </w:r>
    </w:p>
    <w:p w14:paraId="1DFD74F6" w14:textId="77777777" w:rsidR="00691241" w:rsidRPr="00691241" w:rsidRDefault="00691241" w:rsidP="00691241">
      <w:pPr>
        <w:spacing w:before="100" w:beforeAutospacing="1" w:after="100" w:afterAutospacing="1" w:line="240" w:lineRule="auto"/>
        <w:rPr>
          <w:rFonts w:eastAsia="Times New Roman" w:cs="Times New Roman"/>
          <w:color w:val="000000"/>
          <w:szCs w:val="20"/>
          <w:lang w:val="en-US"/>
        </w:rPr>
      </w:pPr>
      <w:r w:rsidRPr="00691241">
        <w:rPr>
          <w:rFonts w:eastAsia="Times New Roman" w:cs="Times New Roman"/>
          <w:color w:val="000000"/>
          <w:szCs w:val="20"/>
          <w:lang w:val="en-US"/>
        </w:rPr>
        <w:t xml:space="preserve">Moreover, existing validation approaches based on comparing predictions against delayed ground-truth measurements suffer from inherent latency, which is unacceptable for high-mobility or time-critical scenarios. During this validation gap, incorrect predictions may already have influenced mobility decisions. What is missing is an intrinsic, zero-latency </w:t>
      </w:r>
      <w:r w:rsidRPr="00691241">
        <w:rPr>
          <w:rFonts w:eastAsia="Times New Roman" w:cs="Times New Roman"/>
          <w:color w:val="000000"/>
          <w:szCs w:val="20"/>
          <w:lang w:val="en-US"/>
        </w:rPr>
        <w:lastRenderedPageBreak/>
        <w:t xml:space="preserve">mechanism that allows the network to distinguish between reliable and unreliable AI outputs </w:t>
      </w:r>
      <w:proofErr w:type="gramStart"/>
      <w:r w:rsidRPr="00691241">
        <w:rPr>
          <w:rFonts w:eastAsia="Times New Roman" w:cs="Times New Roman"/>
          <w:color w:val="000000"/>
          <w:szCs w:val="20"/>
          <w:lang w:val="en-US"/>
        </w:rPr>
        <w:t>at the moment</w:t>
      </w:r>
      <w:proofErr w:type="gramEnd"/>
      <w:r w:rsidRPr="00691241">
        <w:rPr>
          <w:rFonts w:eastAsia="Times New Roman" w:cs="Times New Roman"/>
          <w:color w:val="000000"/>
          <w:szCs w:val="20"/>
          <w:lang w:val="en-US"/>
        </w:rPr>
        <w:t xml:space="preserve"> they are generated, without constraining vendor-specific AI implementations.</w:t>
      </w:r>
    </w:p>
    <w:p w14:paraId="67103228" w14:textId="77777777" w:rsidR="00E44EF7" w:rsidRPr="00E44EF7" w:rsidRDefault="00E44EF7" w:rsidP="00E44EF7">
      <w:pPr>
        <w:pStyle w:val="NormalWeb"/>
        <w:rPr>
          <w:color w:val="000000"/>
          <w:sz w:val="20"/>
          <w:szCs w:val="20"/>
        </w:rPr>
      </w:pPr>
      <w:r w:rsidRPr="00E44EF7">
        <w:rPr>
          <w:color w:val="000000"/>
          <w:sz w:val="20"/>
          <w:szCs w:val="20"/>
        </w:rPr>
        <w:t>To address this gap, the proposed solution introduces</w:t>
      </w:r>
      <w:r w:rsidRPr="00E44EF7">
        <w:rPr>
          <w:rStyle w:val="apple-converted-space"/>
          <w:color w:val="000000"/>
          <w:sz w:val="20"/>
          <w:szCs w:val="20"/>
        </w:rPr>
        <w:t> </w:t>
      </w:r>
      <w:r w:rsidRPr="00E44EF7">
        <w:rPr>
          <w:rStyle w:val="Strong"/>
          <w:color w:val="000000"/>
          <w:sz w:val="20"/>
          <w:szCs w:val="20"/>
        </w:rPr>
        <w:t>confidence-aware mobility</w:t>
      </w:r>
      <w:r w:rsidRPr="00E44EF7">
        <w:rPr>
          <w:rStyle w:val="apple-converted-space"/>
          <w:color w:val="000000"/>
          <w:sz w:val="20"/>
          <w:szCs w:val="20"/>
        </w:rPr>
        <w:t> </w:t>
      </w:r>
      <w:r w:rsidRPr="00E44EF7">
        <w:rPr>
          <w:color w:val="000000"/>
          <w:sz w:val="20"/>
          <w:szCs w:val="20"/>
        </w:rPr>
        <w:t xml:space="preserve">by standardizing the behavioral meaning of UE-reported AI uncertainty rather than the internal AI algorithm itself. The UE computes an intrinsic uncertainty metric alongside each AI-based prediction and compares it against a network-configured threshold. When uncertainty is below the threshold, the prediction is considered valid for AI-assisted mobility; when uncertainty exceeds the threshold, the prediction is locally </w:t>
      </w:r>
      <w:proofErr w:type="gramStart"/>
      <w:r w:rsidRPr="00E44EF7">
        <w:rPr>
          <w:color w:val="000000"/>
          <w:sz w:val="20"/>
          <w:szCs w:val="20"/>
        </w:rPr>
        <w:t>rejected</w:t>
      </w:r>
      <w:proofErr w:type="gramEnd"/>
      <w:r w:rsidRPr="00E44EF7">
        <w:rPr>
          <w:color w:val="000000"/>
          <w:sz w:val="20"/>
          <w:szCs w:val="20"/>
        </w:rPr>
        <w:t xml:space="preserve"> and the UE falls back to legacy measurement and event-based procedures. This enables instantaneous gating of unreliable predictions without additional signaling latency.</w:t>
      </w:r>
    </w:p>
    <w:p w14:paraId="736118B2" w14:textId="77777777" w:rsidR="00E44EF7" w:rsidRPr="00E44EF7" w:rsidRDefault="00E44EF7" w:rsidP="00E44EF7">
      <w:pPr>
        <w:pStyle w:val="NormalWeb"/>
        <w:rPr>
          <w:color w:val="000000"/>
          <w:sz w:val="20"/>
          <w:szCs w:val="20"/>
        </w:rPr>
      </w:pPr>
      <w:r w:rsidRPr="00E44EF7">
        <w:rPr>
          <w:color w:val="000000"/>
          <w:sz w:val="20"/>
          <w:szCs w:val="20"/>
        </w:rPr>
        <w:t>From a standardization perspective, RAN4 defines conformance requirements that link reported uncertainty levels to empirical prediction error bounds under specified test conditions, ensuring interoperable interpretation across vendors, while RAN2 supports configuration of uncertainty thresholds via RRC. This approach preserves vendor innovation in AI architectures, enables deterministic network behavior, and allows AI/ML predictions to be safely integrated into mobility procedures without compromising robustness or interoperability</w:t>
      </w:r>
    </w:p>
    <w:p w14:paraId="4FD2904B" w14:textId="0E5C202D" w:rsidR="002E4E93" w:rsidRPr="00F00AD4" w:rsidRDefault="00F00AD4" w:rsidP="002E4E93">
      <w:pPr>
        <w:pStyle w:val="RAN4proposal"/>
        <w:rPr>
          <w:rFonts w:cs="Times New Roman"/>
          <w:color w:val="000000"/>
          <w:szCs w:val="20"/>
        </w:rPr>
      </w:pPr>
      <w:r w:rsidRPr="00F00AD4">
        <w:rPr>
          <w:rFonts w:cs="Times New Roman"/>
          <w:color w:val="000000"/>
          <w:szCs w:val="20"/>
        </w:rPr>
        <w:t>Study the introduction of standardized confidence signalling for AI/ML-based mobility predictions to enable confidence-aware handover and measurement decisions. Define RAN4 conformance requirements linking reported uncertainty levels to empirical prediction error, while allowing vendor-specific AI implementations. Support RAN2 procedures to gate AI-assisted mobility actions and fall back to legacy mechanisms when prediction confidence is low.</w:t>
      </w:r>
    </w:p>
    <w:p w14:paraId="531FF1C9" w14:textId="77777777" w:rsidR="00CD7492" w:rsidRPr="00614DD8" w:rsidRDefault="00CD7492" w:rsidP="00A37002">
      <w:pPr>
        <w:pStyle w:val="RAN4H1"/>
        <w:rPr>
          <w:lang w:val="en-US"/>
        </w:rPr>
      </w:pPr>
      <w:bookmarkStart w:id="8" w:name="_Toc116995848"/>
      <w:r w:rsidRPr="00614DD8">
        <w:rPr>
          <w:lang w:val="en-US"/>
        </w:rPr>
        <w:t>Conclusion</w:t>
      </w:r>
      <w:bookmarkEnd w:id="8"/>
    </w:p>
    <w:p w14:paraId="77DDCDF6" w14:textId="724782DB"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w:t>
      </w:r>
      <w:proofErr w:type="spellStart"/>
      <w:r w:rsidR="00BC13A0">
        <w:rPr>
          <w:lang w:val="en-US"/>
        </w:rPr>
        <w:t>FS_NR_AIML_Mob</w:t>
      </w:r>
      <w:proofErr w:type="spellEnd"/>
      <w:r w:rsidR="003D4912">
        <w:rPr>
          <w:lang w:val="en-US"/>
        </w:rPr>
        <w:t xml:space="preserve"> </w:t>
      </w:r>
      <w:r w:rsidR="008145C8">
        <w:rPr>
          <w:lang w:val="en-US"/>
        </w:rPr>
        <w:t>[4</w:t>
      </w:r>
      <w:r w:rsidR="003D4912">
        <w:rPr>
          <w:lang w:val="en-US"/>
        </w:rPr>
        <w:t>]</w:t>
      </w:r>
      <w:r w:rsidR="00430062">
        <w:rPr>
          <w:lang w:val="en-US"/>
        </w:rPr>
        <w:t xml:space="preserve">. </w:t>
      </w:r>
      <w:r w:rsidR="003D4912" w:rsidRPr="003D4912">
        <w:t>We have additionally outlined some directions for the future working plan</w:t>
      </w:r>
      <w:r w:rsidR="00EE5ED0">
        <w:t>.</w:t>
      </w:r>
      <w:r w:rsidR="003D4912" w:rsidRPr="003D4912">
        <w:rPr>
          <w:lang w:val="en-US"/>
        </w:rPr>
        <w:t xml:space="preserve"> </w:t>
      </w:r>
      <w:r w:rsidR="00381F95" w:rsidRPr="00614DD8">
        <w:rPr>
          <w:lang w:val="en-US"/>
        </w:rPr>
        <w:t>T</w:t>
      </w:r>
      <w:r w:rsidR="005B4801" w:rsidRPr="00614DD8">
        <w:rPr>
          <w:lang w:val="en-US"/>
        </w:rPr>
        <w:t>he Proposals were made:</w:t>
      </w:r>
    </w:p>
    <w:p w14:paraId="5D9C0DFC" w14:textId="77777777" w:rsidR="008145C8" w:rsidRDefault="008145C8" w:rsidP="008145C8">
      <w:pPr>
        <w:pStyle w:val="RAN4proposal"/>
        <w:numPr>
          <w:ilvl w:val="0"/>
          <w:numId w:val="63"/>
        </w:numPr>
        <w:jc w:val="both"/>
        <w:rPr>
          <w:rFonts w:cs="Times New Roman"/>
          <w:color w:val="000000"/>
          <w:szCs w:val="20"/>
        </w:rPr>
      </w:pPr>
      <w:bookmarkStart w:id="9" w:name="_Toc116995849"/>
      <w:r w:rsidRPr="008145C8">
        <w:rPr>
          <w:rFonts w:cs="Times New Roman"/>
          <w:color w:val="000000"/>
          <w:szCs w:val="20"/>
        </w:rPr>
        <w:t>Spatial- RAN4 should revisit the </w:t>
      </w:r>
      <w:r w:rsidRPr="008145C8">
        <w:rPr>
          <w:rFonts w:cs="Times New Roman"/>
          <w:i/>
          <w:color w:val="000000"/>
          <w:szCs w:val="20"/>
        </w:rPr>
        <w:t xml:space="preserve">frequency-correlation </w:t>
      </w:r>
      <w:proofErr w:type="spellStart"/>
      <w:r w:rsidRPr="008145C8">
        <w:rPr>
          <w:rFonts w:cs="Times New Roman"/>
          <w:i/>
          <w:color w:val="000000"/>
          <w:szCs w:val="20"/>
        </w:rPr>
        <w:t>modeling</w:t>
      </w:r>
      <w:proofErr w:type="spellEnd"/>
      <w:r w:rsidRPr="008145C8">
        <w:rPr>
          <w:rFonts w:cs="Times New Roman"/>
          <w:i/>
          <w:color w:val="000000"/>
          <w:szCs w:val="20"/>
        </w:rPr>
        <w:t xml:space="preserve"> across power-delay profiles and RSRP statistics</w:t>
      </w:r>
      <w:r w:rsidRPr="008145C8">
        <w:rPr>
          <w:rFonts w:cs="Times New Roman"/>
          <w:color w:val="000000"/>
          <w:szCs w:val="20"/>
        </w:rPr>
        <w:t> for inter-frequency prediction. Instead of relying on a single scalar correlation coefficient, the model should describe how each delay bin or cluster correlates across frequencies, incorporating effects such as antenna pattern mismatch, frequency-scaled delay/angle spreads, and frequency-dependent shadowing and blockage. This richer representation will enable simulation setups that preserve the true joint statistics of multi-frequency channels, ensuring that AI/ML inter-frequency prediction requirements remain realistic</w:t>
      </w:r>
    </w:p>
    <w:p w14:paraId="7AA08F57" w14:textId="77777777" w:rsidR="008145C8" w:rsidRDefault="008145C8" w:rsidP="008145C8">
      <w:pPr>
        <w:pStyle w:val="RAN4proposal"/>
        <w:spacing w:after="0"/>
        <w:jc w:val="both"/>
        <w:rPr>
          <w:rFonts w:cs="Times New Roman"/>
          <w:color w:val="000000"/>
          <w:szCs w:val="20"/>
        </w:rPr>
      </w:pPr>
      <w:r w:rsidRPr="008145C8">
        <w:rPr>
          <w:rFonts w:cs="Times New Roman"/>
          <w:color w:val="000000"/>
          <w:szCs w:val="20"/>
        </w:rPr>
        <w:t>Comprehensive Measurement-Error and Multi-Cell Clustering Framework for Inter-Frequency Prediction</w:t>
      </w:r>
    </w:p>
    <w:p w14:paraId="7CA7F516" w14:textId="77777777" w:rsidR="008145C8" w:rsidRPr="008145C8" w:rsidRDefault="008145C8" w:rsidP="008145C8">
      <w:pPr>
        <w:pStyle w:val="NormalWeb"/>
        <w:spacing w:before="0" w:beforeAutospacing="0" w:after="0" w:afterAutospacing="0"/>
        <w:rPr>
          <w:b/>
          <w:bCs/>
          <w:color w:val="000000"/>
          <w:sz w:val="20"/>
          <w:szCs w:val="20"/>
        </w:rPr>
      </w:pPr>
      <w:r w:rsidRPr="008145C8">
        <w:rPr>
          <w:b/>
          <w:bCs/>
          <w:color w:val="000000"/>
          <w:sz w:val="20"/>
          <w:szCs w:val="20"/>
        </w:rPr>
        <w:t>RAN4 shall expand beyond a single static error model and develop a multi-factor measurement-error and clustering framework to ensure AI/ML-based RRM prediction reflects real network conditions.</w:t>
      </w:r>
      <w:r w:rsidRPr="008145C8">
        <w:rPr>
          <w:b/>
          <w:bCs/>
          <w:color w:val="000000"/>
          <w:sz w:val="20"/>
          <w:szCs w:val="20"/>
        </w:rPr>
        <w:br/>
        <w:t>The framework shall:</w:t>
      </w:r>
    </w:p>
    <w:p w14:paraId="52725031"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Capture RF/baseband noise, and dataset misalignment between training and live operation</w:t>
      </w:r>
      <w:r>
        <w:rPr>
          <w:b/>
          <w:bCs/>
          <w:color w:val="000000"/>
          <w:sz w:val="20"/>
          <w:szCs w:val="20"/>
        </w:rPr>
        <w:t xml:space="preserve"> if possible</w:t>
      </w:r>
    </w:p>
    <w:p w14:paraId="067B43BE"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Include environmental drivers such as multi-cell interference, neighbor-cell timing offsets, and dynamic EPRE changes.</w:t>
      </w:r>
    </w:p>
    <w:p w14:paraId="41E27EA1"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Model filtering influences (L1 and L3) that can smooth or bias RSRP measurements.</w:t>
      </w:r>
    </w:p>
    <w:p w14:paraId="2920BF94" w14:textId="77777777" w:rsidR="008145C8" w:rsidRP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Evaluate how errors propagate through AI/ML methods, covering temporal patterns, cluster-based multi-cell prediction, and inter-frequency dependencies.</w:t>
      </w:r>
    </w:p>
    <w:p w14:paraId="6862697B" w14:textId="77777777" w:rsidR="008145C8" w:rsidRDefault="008145C8" w:rsidP="008145C8">
      <w:pPr>
        <w:pStyle w:val="NormalWeb"/>
        <w:numPr>
          <w:ilvl w:val="0"/>
          <w:numId w:val="62"/>
        </w:numPr>
        <w:spacing w:before="0" w:beforeAutospacing="0" w:after="0" w:afterAutospacing="0"/>
        <w:rPr>
          <w:b/>
          <w:bCs/>
          <w:color w:val="000000"/>
          <w:sz w:val="20"/>
          <w:szCs w:val="20"/>
        </w:rPr>
      </w:pPr>
      <w:r w:rsidRPr="008145C8">
        <w:rPr>
          <w:b/>
          <w:bCs/>
          <w:color w:val="000000"/>
          <w:sz w:val="20"/>
          <w:szCs w:val="20"/>
        </w:rPr>
        <w:t>Integrate multi-cell clustering to provide richer, more diverse spatial fingerprints, improving model robustness and generalization.</w:t>
      </w:r>
    </w:p>
    <w:p w14:paraId="5A6C5336" w14:textId="77777777" w:rsidR="00E5356A" w:rsidRDefault="00E5356A" w:rsidP="00E5356A">
      <w:pPr>
        <w:pStyle w:val="NormalWeb"/>
        <w:spacing w:before="0" w:beforeAutospacing="0" w:after="0" w:afterAutospacing="0"/>
        <w:rPr>
          <w:b/>
          <w:bCs/>
          <w:color w:val="000000"/>
          <w:sz w:val="20"/>
          <w:szCs w:val="20"/>
        </w:rPr>
      </w:pPr>
    </w:p>
    <w:p w14:paraId="7485968A" w14:textId="77777777" w:rsidR="00B25ADD" w:rsidRDefault="00B25ADD" w:rsidP="00B25ADD">
      <w:pPr>
        <w:pStyle w:val="RAN4proposal"/>
      </w:pPr>
      <w:r w:rsidRPr="00B25ADD">
        <w:t>Study on how semantic abstract of the deployment characteristics can help to address the model generalization issues.</w:t>
      </w:r>
    </w:p>
    <w:p w14:paraId="2D0B6DB7" w14:textId="77777777" w:rsidR="00F00AD4" w:rsidRDefault="00F00AD4" w:rsidP="00F00AD4">
      <w:pPr>
        <w:pStyle w:val="RAN4proposal"/>
        <w:rPr>
          <w:rFonts w:cs="Times New Roman"/>
          <w:color w:val="000000"/>
          <w:szCs w:val="20"/>
        </w:rPr>
      </w:pPr>
      <w:r w:rsidRPr="00691241">
        <w:rPr>
          <w:rFonts w:cs="Times New Roman"/>
          <w:color w:val="000000"/>
          <w:szCs w:val="20"/>
        </w:rPr>
        <w:t>Study mechanisms to make AI/ML-predicted inter-frequency target cells directly actionable by associating prediction outputs with cell identity and synchronization context</w:t>
      </w:r>
    </w:p>
    <w:p w14:paraId="3A2ACD7F" w14:textId="6203F6E6" w:rsidR="00F00AD4" w:rsidRPr="00F00AD4" w:rsidRDefault="00F00AD4" w:rsidP="00F00AD4">
      <w:pPr>
        <w:pStyle w:val="RAN4proposal"/>
        <w:rPr>
          <w:rFonts w:cs="Times New Roman"/>
          <w:color w:val="000000"/>
          <w:szCs w:val="20"/>
        </w:rPr>
      </w:pPr>
      <w:r w:rsidRPr="00F00AD4">
        <w:rPr>
          <w:rFonts w:cs="Times New Roman"/>
          <w:color w:val="000000"/>
          <w:szCs w:val="20"/>
        </w:rPr>
        <w:t>Study the introduction of standardized confidence signalling for AI/ML-based mobility predictions to enable confidence-aware handover and measurement decisions. Define RAN4 conformance requirements linking reported uncertainty levels to empirical prediction error, while allowing vendor-specific AI implementations. Support RAN2 procedures to gate AI-assisted mobility actions and fall back to legacy mechanisms when prediction confidence is low.</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9"/>
    </w:p>
    <w:p w14:paraId="3079DAF9" w14:textId="62F5A7FE" w:rsidR="00E43BF9" w:rsidRPr="00167C8E" w:rsidRDefault="00C457A6" w:rsidP="00167C8E">
      <w:pPr>
        <w:pStyle w:val="ListParagraph"/>
        <w:numPr>
          <w:ilvl w:val="0"/>
          <w:numId w:val="21"/>
        </w:numPr>
        <w:ind w:right="-22"/>
        <w:rPr>
          <w:lang w:val="en-US"/>
        </w:rPr>
      </w:pPr>
      <w:bookmarkStart w:id="10" w:name="_Ref114500673"/>
      <w:bookmarkStart w:id="11" w:name="_Ref177382897"/>
      <w:bookmarkEnd w:id="10"/>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11"/>
    </w:p>
    <w:p w14:paraId="503E6946" w14:textId="18E297A3" w:rsidR="004A5203" w:rsidRDefault="006D7570" w:rsidP="00FE6739">
      <w:pPr>
        <w:pStyle w:val="ListParagraph"/>
        <w:numPr>
          <w:ilvl w:val="0"/>
          <w:numId w:val="21"/>
        </w:numPr>
        <w:ind w:right="-22"/>
        <w:rPr>
          <w:lang w:val="en-US"/>
        </w:rPr>
      </w:pPr>
      <w:bookmarkStart w:id="12"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12"/>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3C3976C2" w14:textId="1319BA0A" w:rsidR="008145C8" w:rsidRDefault="008145C8" w:rsidP="00D63640">
      <w:pPr>
        <w:pStyle w:val="ListParagraph"/>
        <w:numPr>
          <w:ilvl w:val="0"/>
          <w:numId w:val="21"/>
        </w:numPr>
        <w:ind w:right="-22"/>
        <w:rPr>
          <w:lang w:val="en-US"/>
        </w:rPr>
      </w:pPr>
      <w:r w:rsidRPr="008145C8">
        <w:t>RP-252899, </w:t>
      </w:r>
      <w:r w:rsidRPr="008145C8">
        <w:rPr>
          <w:i/>
          <w:iCs/>
        </w:rPr>
        <w:t>Revised WI: Artificial Intelligence (AI)/Machine Learning (ML) for mobility in NR</w:t>
      </w:r>
      <w:r w:rsidRPr="008145C8">
        <w:t xml:space="preserve">, Source: OPPO, </w:t>
      </w:r>
      <w:proofErr w:type="spellStart"/>
      <w:r w:rsidRPr="008145C8">
        <w:t>InterDigital</w:t>
      </w:r>
      <w:proofErr w:type="spellEnd"/>
      <w:r w:rsidRPr="008145C8">
        <w:t>, Beijing, China, Sept. 15–18, 2025, Document for: Approval, Agenda Item: 9.3.2.1.</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31A74" w14:textId="77777777" w:rsidR="00196E89" w:rsidRDefault="00196E89" w:rsidP="00001C9B">
      <w:pPr>
        <w:spacing w:after="0" w:line="240" w:lineRule="auto"/>
      </w:pPr>
      <w:r>
        <w:separator/>
      </w:r>
    </w:p>
  </w:endnote>
  <w:endnote w:type="continuationSeparator" w:id="0">
    <w:p w14:paraId="5A2008A1" w14:textId="77777777" w:rsidR="00196E89" w:rsidRDefault="00196E89" w:rsidP="00001C9B">
      <w:pPr>
        <w:spacing w:after="0" w:line="240" w:lineRule="auto"/>
      </w:pPr>
      <w:r>
        <w:continuationSeparator/>
      </w:r>
    </w:p>
  </w:endnote>
  <w:endnote w:type="continuationNotice" w:id="1">
    <w:p w14:paraId="5955D849" w14:textId="77777777" w:rsidR="00196E89" w:rsidRDefault="00196E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2A48" w14:textId="77777777" w:rsidR="00196E89" w:rsidRDefault="00196E89" w:rsidP="00001C9B">
      <w:pPr>
        <w:spacing w:after="0" w:line="240" w:lineRule="auto"/>
      </w:pPr>
      <w:r>
        <w:separator/>
      </w:r>
    </w:p>
  </w:footnote>
  <w:footnote w:type="continuationSeparator" w:id="0">
    <w:p w14:paraId="37AAB9D4" w14:textId="77777777" w:rsidR="00196E89" w:rsidRDefault="00196E89" w:rsidP="00001C9B">
      <w:pPr>
        <w:spacing w:after="0" w:line="240" w:lineRule="auto"/>
      </w:pPr>
      <w:r>
        <w:continuationSeparator/>
      </w:r>
    </w:p>
  </w:footnote>
  <w:footnote w:type="continuationNotice" w:id="1">
    <w:p w14:paraId="5D1EB0C5" w14:textId="77777777" w:rsidR="00196E89" w:rsidRDefault="00196E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E3167"/>
    <w:multiLevelType w:val="hybridMultilevel"/>
    <w:tmpl w:val="CE7C045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8FF122D"/>
    <w:multiLevelType w:val="hybridMultilevel"/>
    <w:tmpl w:val="7EFA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8137737">
    <w:abstractNumId w:val="6"/>
  </w:num>
  <w:num w:numId="2" w16cid:durableId="688144824">
    <w:abstractNumId w:val="15"/>
  </w:num>
  <w:num w:numId="3" w16cid:durableId="749235024">
    <w:abstractNumId w:val="34"/>
  </w:num>
  <w:num w:numId="4" w16cid:durableId="957369733">
    <w:abstractNumId w:val="14"/>
  </w:num>
  <w:num w:numId="5" w16cid:durableId="845562319">
    <w:abstractNumId w:val="40"/>
  </w:num>
  <w:num w:numId="6" w16cid:durableId="374041718">
    <w:abstractNumId w:val="30"/>
  </w:num>
  <w:num w:numId="7" w16cid:durableId="1650595742">
    <w:abstractNumId w:val="33"/>
  </w:num>
  <w:num w:numId="8" w16cid:durableId="221411437">
    <w:abstractNumId w:val="33"/>
    <w:lvlOverride w:ilvl="0">
      <w:startOverride w:val="1"/>
    </w:lvlOverride>
  </w:num>
  <w:num w:numId="9" w16cid:durableId="523179572">
    <w:abstractNumId w:val="33"/>
    <w:lvlOverride w:ilvl="0">
      <w:startOverride w:val="1"/>
    </w:lvlOverride>
  </w:num>
  <w:num w:numId="10" w16cid:durableId="456097653">
    <w:abstractNumId w:val="33"/>
    <w:lvlOverride w:ilvl="0">
      <w:startOverride w:val="1"/>
    </w:lvlOverride>
  </w:num>
  <w:num w:numId="11" w16cid:durableId="73164128">
    <w:abstractNumId w:val="30"/>
    <w:lvlOverride w:ilvl="0">
      <w:startOverride w:val="1"/>
    </w:lvlOverride>
  </w:num>
  <w:num w:numId="12" w16cid:durableId="1885555193">
    <w:abstractNumId w:val="33"/>
    <w:lvlOverride w:ilvl="0">
      <w:startOverride w:val="1"/>
    </w:lvlOverride>
  </w:num>
  <w:num w:numId="13" w16cid:durableId="1912347719">
    <w:abstractNumId w:val="30"/>
    <w:lvlOverride w:ilvl="0">
      <w:startOverride w:val="1"/>
    </w:lvlOverride>
  </w:num>
  <w:num w:numId="14" w16cid:durableId="1633320301">
    <w:abstractNumId w:val="33"/>
    <w:lvlOverride w:ilvl="0">
      <w:startOverride w:val="1"/>
    </w:lvlOverride>
  </w:num>
  <w:num w:numId="15" w16cid:durableId="1601526047">
    <w:abstractNumId w:val="44"/>
  </w:num>
  <w:num w:numId="16" w16cid:durableId="1770587904">
    <w:abstractNumId w:val="12"/>
  </w:num>
  <w:num w:numId="17" w16cid:durableId="2029481241">
    <w:abstractNumId w:val="39"/>
  </w:num>
  <w:num w:numId="18" w16cid:durableId="788166792">
    <w:abstractNumId w:val="3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9"/>
  </w:num>
  <w:num w:numId="21" w16cid:durableId="1847011875">
    <w:abstractNumId w:val="36"/>
  </w:num>
  <w:num w:numId="22" w16cid:durableId="1975795787">
    <w:abstractNumId w:val="30"/>
    <w:lvlOverride w:ilvl="0">
      <w:startOverride w:val="1"/>
    </w:lvlOverride>
  </w:num>
  <w:num w:numId="23" w16cid:durableId="66848267">
    <w:abstractNumId w:val="33"/>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21"/>
  </w:num>
  <w:num w:numId="29" w16cid:durableId="2000772195">
    <w:abstractNumId w:val="24"/>
  </w:num>
  <w:num w:numId="30" w16cid:durableId="1577472917">
    <w:abstractNumId w:val="25"/>
  </w:num>
  <w:num w:numId="31" w16cid:durableId="888037274">
    <w:abstractNumId w:val="41"/>
  </w:num>
  <w:num w:numId="32" w16cid:durableId="8799889">
    <w:abstractNumId w:val="11"/>
  </w:num>
  <w:num w:numId="33" w16cid:durableId="254478381">
    <w:abstractNumId w:val="32"/>
  </w:num>
  <w:num w:numId="34" w16cid:durableId="1440684003">
    <w:abstractNumId w:val="47"/>
  </w:num>
  <w:num w:numId="35" w16cid:durableId="19524680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22"/>
  </w:num>
  <w:num w:numId="37" w16cid:durableId="1281495589">
    <w:abstractNumId w:val="35"/>
  </w:num>
  <w:num w:numId="38" w16cid:durableId="2105228361">
    <w:abstractNumId w:val="19"/>
  </w:num>
  <w:num w:numId="39" w16cid:durableId="1267495529">
    <w:abstractNumId w:val="18"/>
  </w:num>
  <w:num w:numId="40" w16cid:durableId="710805481">
    <w:abstractNumId w:val="8"/>
  </w:num>
  <w:num w:numId="41" w16cid:durableId="1315379513">
    <w:abstractNumId w:val="42"/>
  </w:num>
  <w:num w:numId="42" w16cid:durableId="334917085">
    <w:abstractNumId w:val="20"/>
  </w:num>
  <w:num w:numId="43" w16cid:durableId="2006737030">
    <w:abstractNumId w:val="28"/>
  </w:num>
  <w:num w:numId="44" w16cid:durableId="1037900357">
    <w:abstractNumId w:val="0"/>
  </w:num>
  <w:num w:numId="45" w16cid:durableId="442380300">
    <w:abstractNumId w:val="43"/>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23"/>
  </w:num>
  <w:num w:numId="51" w16cid:durableId="332798424">
    <w:abstractNumId w:val="48"/>
  </w:num>
  <w:num w:numId="52" w16cid:durableId="1091047294">
    <w:abstractNumId w:val="37"/>
  </w:num>
  <w:num w:numId="53" w16cid:durableId="568812865">
    <w:abstractNumId w:val="49"/>
  </w:num>
  <w:num w:numId="54" w16cid:durableId="486242049">
    <w:abstractNumId w:val="31"/>
  </w:num>
  <w:num w:numId="55" w16cid:durableId="1798063049">
    <w:abstractNumId w:val="16"/>
  </w:num>
  <w:num w:numId="56" w16cid:durableId="449860102">
    <w:abstractNumId w:val="17"/>
  </w:num>
  <w:num w:numId="57" w16cid:durableId="2066105808">
    <w:abstractNumId w:val="30"/>
    <w:lvlOverride w:ilvl="0">
      <w:startOverride w:val="1"/>
    </w:lvlOverride>
  </w:num>
  <w:num w:numId="58" w16cid:durableId="1888296417">
    <w:abstractNumId w:val="33"/>
    <w:lvlOverride w:ilvl="0">
      <w:startOverride w:val="1"/>
    </w:lvlOverride>
  </w:num>
  <w:num w:numId="59" w16cid:durableId="2139839384">
    <w:abstractNumId w:val="38"/>
  </w:num>
  <w:num w:numId="60" w16cid:durableId="1729303644">
    <w:abstractNumId w:val="10"/>
  </w:num>
  <w:num w:numId="61" w16cid:durableId="376658926">
    <w:abstractNumId w:val="45"/>
  </w:num>
  <w:num w:numId="62" w16cid:durableId="297298444">
    <w:abstractNumId w:val="26"/>
  </w:num>
  <w:num w:numId="63" w16cid:durableId="1636721359">
    <w:abstractNumId w:val="33"/>
    <w:lvlOverride w:ilvl="0">
      <w:startOverride w:val="1"/>
    </w:lvlOverride>
  </w:num>
  <w:num w:numId="64" w16cid:durableId="1964580187">
    <w:abstractNumId w:val="27"/>
  </w:num>
  <w:num w:numId="65" w16cid:durableId="233007545">
    <w:abstractNumId w:val="13"/>
  </w:num>
  <w:num w:numId="66" w16cid:durableId="35831796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3C50"/>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5BF9"/>
    <w:rsid w:val="000F6F17"/>
    <w:rsid w:val="0010608B"/>
    <w:rsid w:val="00106416"/>
    <w:rsid w:val="00110481"/>
    <w:rsid w:val="001127C9"/>
    <w:rsid w:val="001137CE"/>
    <w:rsid w:val="00113804"/>
    <w:rsid w:val="00114498"/>
    <w:rsid w:val="00115407"/>
    <w:rsid w:val="00115B88"/>
    <w:rsid w:val="00120E18"/>
    <w:rsid w:val="001225F2"/>
    <w:rsid w:val="00122789"/>
    <w:rsid w:val="00123A37"/>
    <w:rsid w:val="00125261"/>
    <w:rsid w:val="001257BF"/>
    <w:rsid w:val="00126A66"/>
    <w:rsid w:val="00131969"/>
    <w:rsid w:val="00132F6A"/>
    <w:rsid w:val="00133913"/>
    <w:rsid w:val="00134279"/>
    <w:rsid w:val="00134C0C"/>
    <w:rsid w:val="00140221"/>
    <w:rsid w:val="00143919"/>
    <w:rsid w:val="00154B68"/>
    <w:rsid w:val="001642FC"/>
    <w:rsid w:val="0016496B"/>
    <w:rsid w:val="00166F4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96E89"/>
    <w:rsid w:val="001A3BA4"/>
    <w:rsid w:val="001A6D1F"/>
    <w:rsid w:val="001A6F49"/>
    <w:rsid w:val="001A7982"/>
    <w:rsid w:val="001A7B65"/>
    <w:rsid w:val="001B1EA8"/>
    <w:rsid w:val="001B2A3C"/>
    <w:rsid w:val="001B301A"/>
    <w:rsid w:val="001C538D"/>
    <w:rsid w:val="001C75FC"/>
    <w:rsid w:val="001D5B2D"/>
    <w:rsid w:val="001D6361"/>
    <w:rsid w:val="001D63E3"/>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1AB0"/>
    <w:rsid w:val="00244C4E"/>
    <w:rsid w:val="00250BFC"/>
    <w:rsid w:val="002554E1"/>
    <w:rsid w:val="0025569E"/>
    <w:rsid w:val="00257DD8"/>
    <w:rsid w:val="00257FA3"/>
    <w:rsid w:val="00260F17"/>
    <w:rsid w:val="00264796"/>
    <w:rsid w:val="00264F35"/>
    <w:rsid w:val="00271560"/>
    <w:rsid w:val="00274E57"/>
    <w:rsid w:val="0027794A"/>
    <w:rsid w:val="00277B56"/>
    <w:rsid w:val="002828BC"/>
    <w:rsid w:val="00282A74"/>
    <w:rsid w:val="00283DFE"/>
    <w:rsid w:val="002849D4"/>
    <w:rsid w:val="002879AD"/>
    <w:rsid w:val="00290043"/>
    <w:rsid w:val="002963CD"/>
    <w:rsid w:val="002A067C"/>
    <w:rsid w:val="002A170D"/>
    <w:rsid w:val="002A19F5"/>
    <w:rsid w:val="002A2326"/>
    <w:rsid w:val="002B1441"/>
    <w:rsid w:val="002B4922"/>
    <w:rsid w:val="002B69B0"/>
    <w:rsid w:val="002B69F3"/>
    <w:rsid w:val="002B6B31"/>
    <w:rsid w:val="002B7818"/>
    <w:rsid w:val="002C22C3"/>
    <w:rsid w:val="002C2D19"/>
    <w:rsid w:val="002C35E9"/>
    <w:rsid w:val="002C5BD2"/>
    <w:rsid w:val="002C71F4"/>
    <w:rsid w:val="002C78DC"/>
    <w:rsid w:val="002C7A96"/>
    <w:rsid w:val="002D10FA"/>
    <w:rsid w:val="002D3E06"/>
    <w:rsid w:val="002D4C55"/>
    <w:rsid w:val="002D5578"/>
    <w:rsid w:val="002D786A"/>
    <w:rsid w:val="002D78A2"/>
    <w:rsid w:val="002E4E93"/>
    <w:rsid w:val="002E6DED"/>
    <w:rsid w:val="002F2FA8"/>
    <w:rsid w:val="002F301B"/>
    <w:rsid w:val="002F3A2F"/>
    <w:rsid w:val="00300956"/>
    <w:rsid w:val="003106A6"/>
    <w:rsid w:val="00310B9A"/>
    <w:rsid w:val="00310D52"/>
    <w:rsid w:val="00312A78"/>
    <w:rsid w:val="0031594C"/>
    <w:rsid w:val="00317187"/>
    <w:rsid w:val="003171D8"/>
    <w:rsid w:val="0032054D"/>
    <w:rsid w:val="0032499A"/>
    <w:rsid w:val="00327F90"/>
    <w:rsid w:val="003320F9"/>
    <w:rsid w:val="003341F7"/>
    <w:rsid w:val="00334DA3"/>
    <w:rsid w:val="003365FF"/>
    <w:rsid w:val="003366BA"/>
    <w:rsid w:val="00344A72"/>
    <w:rsid w:val="00346979"/>
    <w:rsid w:val="003474E3"/>
    <w:rsid w:val="00347FEC"/>
    <w:rsid w:val="003509DF"/>
    <w:rsid w:val="003551CC"/>
    <w:rsid w:val="00356781"/>
    <w:rsid w:val="00356F45"/>
    <w:rsid w:val="00360288"/>
    <w:rsid w:val="00366B74"/>
    <w:rsid w:val="00370AFB"/>
    <w:rsid w:val="00372489"/>
    <w:rsid w:val="00374F0D"/>
    <w:rsid w:val="003774C0"/>
    <w:rsid w:val="00380A8D"/>
    <w:rsid w:val="003813D2"/>
    <w:rsid w:val="00381F95"/>
    <w:rsid w:val="00384D77"/>
    <w:rsid w:val="003877D7"/>
    <w:rsid w:val="00394243"/>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16C6F"/>
    <w:rsid w:val="0042035F"/>
    <w:rsid w:val="004219E7"/>
    <w:rsid w:val="00424F54"/>
    <w:rsid w:val="00425A1D"/>
    <w:rsid w:val="00427582"/>
    <w:rsid w:val="00430062"/>
    <w:rsid w:val="004301AD"/>
    <w:rsid w:val="004357E8"/>
    <w:rsid w:val="00436A0F"/>
    <w:rsid w:val="00437150"/>
    <w:rsid w:val="0043750A"/>
    <w:rsid w:val="0044001A"/>
    <w:rsid w:val="00445893"/>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1982"/>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94D"/>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4E5"/>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5602A"/>
    <w:rsid w:val="006645D0"/>
    <w:rsid w:val="0066480B"/>
    <w:rsid w:val="00664950"/>
    <w:rsid w:val="00664FA0"/>
    <w:rsid w:val="00665AF5"/>
    <w:rsid w:val="006661C6"/>
    <w:rsid w:val="006701A6"/>
    <w:rsid w:val="006728FE"/>
    <w:rsid w:val="00675277"/>
    <w:rsid w:val="00677700"/>
    <w:rsid w:val="006778F0"/>
    <w:rsid w:val="006811CF"/>
    <w:rsid w:val="00683220"/>
    <w:rsid w:val="006839D2"/>
    <w:rsid w:val="00687275"/>
    <w:rsid w:val="00687ED4"/>
    <w:rsid w:val="00687FA0"/>
    <w:rsid w:val="00691241"/>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C697D"/>
    <w:rsid w:val="006D69E7"/>
    <w:rsid w:val="006D6AB1"/>
    <w:rsid w:val="006D6D5F"/>
    <w:rsid w:val="006D73BE"/>
    <w:rsid w:val="006D7570"/>
    <w:rsid w:val="006E1151"/>
    <w:rsid w:val="006E4882"/>
    <w:rsid w:val="006E6311"/>
    <w:rsid w:val="006F3183"/>
    <w:rsid w:val="006F3790"/>
    <w:rsid w:val="006F4242"/>
    <w:rsid w:val="00700316"/>
    <w:rsid w:val="0070049B"/>
    <w:rsid w:val="007056B1"/>
    <w:rsid w:val="00714569"/>
    <w:rsid w:val="007145FF"/>
    <w:rsid w:val="00715B2A"/>
    <w:rsid w:val="007164AE"/>
    <w:rsid w:val="00716B82"/>
    <w:rsid w:val="00717027"/>
    <w:rsid w:val="0072103E"/>
    <w:rsid w:val="007325AA"/>
    <w:rsid w:val="00733B21"/>
    <w:rsid w:val="00733C37"/>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2EB6"/>
    <w:rsid w:val="00793235"/>
    <w:rsid w:val="00793B7C"/>
    <w:rsid w:val="00793E05"/>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3D03"/>
    <w:rsid w:val="008047D3"/>
    <w:rsid w:val="00806A76"/>
    <w:rsid w:val="008102F2"/>
    <w:rsid w:val="00811C9D"/>
    <w:rsid w:val="008145C8"/>
    <w:rsid w:val="00816BEC"/>
    <w:rsid w:val="00816C80"/>
    <w:rsid w:val="00816D9E"/>
    <w:rsid w:val="0081797B"/>
    <w:rsid w:val="008209F6"/>
    <w:rsid w:val="008210C4"/>
    <w:rsid w:val="00825D95"/>
    <w:rsid w:val="0082796A"/>
    <w:rsid w:val="00831459"/>
    <w:rsid w:val="00831BBC"/>
    <w:rsid w:val="00832622"/>
    <w:rsid w:val="00834AE1"/>
    <w:rsid w:val="00836C64"/>
    <w:rsid w:val="0083707A"/>
    <w:rsid w:val="00841BCD"/>
    <w:rsid w:val="0084329A"/>
    <w:rsid w:val="00844042"/>
    <w:rsid w:val="0084686F"/>
    <w:rsid w:val="00847264"/>
    <w:rsid w:val="00851A8E"/>
    <w:rsid w:val="00853057"/>
    <w:rsid w:val="00853244"/>
    <w:rsid w:val="0085365B"/>
    <w:rsid w:val="00854C2C"/>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40B6"/>
    <w:rsid w:val="008B61EF"/>
    <w:rsid w:val="008C15E6"/>
    <w:rsid w:val="008C37A6"/>
    <w:rsid w:val="008C39F7"/>
    <w:rsid w:val="008C51A0"/>
    <w:rsid w:val="008C773D"/>
    <w:rsid w:val="008D35E3"/>
    <w:rsid w:val="008D7530"/>
    <w:rsid w:val="008E2A3B"/>
    <w:rsid w:val="008E2FF3"/>
    <w:rsid w:val="008E483E"/>
    <w:rsid w:val="008F3289"/>
    <w:rsid w:val="008F3483"/>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65B0"/>
    <w:rsid w:val="00937069"/>
    <w:rsid w:val="00945DDE"/>
    <w:rsid w:val="0095119C"/>
    <w:rsid w:val="00952967"/>
    <w:rsid w:val="009550D2"/>
    <w:rsid w:val="00956C1B"/>
    <w:rsid w:val="00956EA7"/>
    <w:rsid w:val="009647F7"/>
    <w:rsid w:val="00971E42"/>
    <w:rsid w:val="00977E1D"/>
    <w:rsid w:val="009804DB"/>
    <w:rsid w:val="00983B40"/>
    <w:rsid w:val="00991DB9"/>
    <w:rsid w:val="009933C1"/>
    <w:rsid w:val="00993735"/>
    <w:rsid w:val="009955F8"/>
    <w:rsid w:val="0099709D"/>
    <w:rsid w:val="009A4DCA"/>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32D4"/>
    <w:rsid w:val="00A14266"/>
    <w:rsid w:val="00A147AA"/>
    <w:rsid w:val="00A1725A"/>
    <w:rsid w:val="00A21405"/>
    <w:rsid w:val="00A21D71"/>
    <w:rsid w:val="00A22B78"/>
    <w:rsid w:val="00A22D2E"/>
    <w:rsid w:val="00A246F7"/>
    <w:rsid w:val="00A253F9"/>
    <w:rsid w:val="00A25AE5"/>
    <w:rsid w:val="00A26442"/>
    <w:rsid w:val="00A26DDC"/>
    <w:rsid w:val="00A3253E"/>
    <w:rsid w:val="00A327DC"/>
    <w:rsid w:val="00A32FC5"/>
    <w:rsid w:val="00A37002"/>
    <w:rsid w:val="00A4056F"/>
    <w:rsid w:val="00A412E0"/>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250"/>
    <w:rsid w:val="00AF7405"/>
    <w:rsid w:val="00AF7A7C"/>
    <w:rsid w:val="00B0154F"/>
    <w:rsid w:val="00B01A9E"/>
    <w:rsid w:val="00B02070"/>
    <w:rsid w:val="00B10616"/>
    <w:rsid w:val="00B10CB9"/>
    <w:rsid w:val="00B158E5"/>
    <w:rsid w:val="00B17E8E"/>
    <w:rsid w:val="00B24126"/>
    <w:rsid w:val="00B25ADD"/>
    <w:rsid w:val="00B305DB"/>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0F8"/>
    <w:rsid w:val="00B96474"/>
    <w:rsid w:val="00B97533"/>
    <w:rsid w:val="00BA0E4A"/>
    <w:rsid w:val="00BA13B0"/>
    <w:rsid w:val="00BA308C"/>
    <w:rsid w:val="00BA3B66"/>
    <w:rsid w:val="00BA68F9"/>
    <w:rsid w:val="00BA6B66"/>
    <w:rsid w:val="00BA6E48"/>
    <w:rsid w:val="00BB0FD8"/>
    <w:rsid w:val="00BB5A6C"/>
    <w:rsid w:val="00BB7738"/>
    <w:rsid w:val="00BC088A"/>
    <w:rsid w:val="00BC13A0"/>
    <w:rsid w:val="00BC13AA"/>
    <w:rsid w:val="00BC19AF"/>
    <w:rsid w:val="00BC42CA"/>
    <w:rsid w:val="00BC6695"/>
    <w:rsid w:val="00BC78A3"/>
    <w:rsid w:val="00BD4008"/>
    <w:rsid w:val="00BD4FDE"/>
    <w:rsid w:val="00BE0AF6"/>
    <w:rsid w:val="00BE1F03"/>
    <w:rsid w:val="00BE3879"/>
    <w:rsid w:val="00BE58A7"/>
    <w:rsid w:val="00BE5BFE"/>
    <w:rsid w:val="00BE75D8"/>
    <w:rsid w:val="00BF2218"/>
    <w:rsid w:val="00BF4935"/>
    <w:rsid w:val="00BF767A"/>
    <w:rsid w:val="00C026E9"/>
    <w:rsid w:val="00C0426B"/>
    <w:rsid w:val="00C0451D"/>
    <w:rsid w:val="00C045DF"/>
    <w:rsid w:val="00C06310"/>
    <w:rsid w:val="00C15C17"/>
    <w:rsid w:val="00C16FC2"/>
    <w:rsid w:val="00C20088"/>
    <w:rsid w:val="00C20F0A"/>
    <w:rsid w:val="00C21825"/>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16AF"/>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376BC"/>
    <w:rsid w:val="00E4140E"/>
    <w:rsid w:val="00E437D2"/>
    <w:rsid w:val="00E43BF9"/>
    <w:rsid w:val="00E44EF7"/>
    <w:rsid w:val="00E4730E"/>
    <w:rsid w:val="00E47BC6"/>
    <w:rsid w:val="00E51930"/>
    <w:rsid w:val="00E5250C"/>
    <w:rsid w:val="00E5356A"/>
    <w:rsid w:val="00E53C15"/>
    <w:rsid w:val="00E5558C"/>
    <w:rsid w:val="00E55751"/>
    <w:rsid w:val="00E65F51"/>
    <w:rsid w:val="00E66A63"/>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E5ED0"/>
    <w:rsid w:val="00EF4D93"/>
    <w:rsid w:val="00EF6073"/>
    <w:rsid w:val="00EF698B"/>
    <w:rsid w:val="00F00AD4"/>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46CD5"/>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5563"/>
    <w:rsid w:val="00FC608D"/>
    <w:rsid w:val="00FC6FD3"/>
    <w:rsid w:val="00FD527A"/>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nhideWhenUsed/>
    <w:qFormat/>
    <w:rsid w:val="000C06A0"/>
    <w:pPr>
      <w:tabs>
        <w:tab w:val="center" w:pos="4680"/>
        <w:tab w:val="right" w:pos="9360"/>
      </w:tabs>
      <w:spacing w:after="0" w:line="240" w:lineRule="auto"/>
    </w:pPr>
  </w:style>
  <w:style w:type="character" w:customStyle="1" w:styleId="HeaderChar">
    <w:name w:val="Header Char"/>
    <w:basedOn w:val="DefaultParagraphFont"/>
    <w:link w:val="Header"/>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 w:type="paragraph" w:styleId="NormalWeb">
    <w:name w:val="Normal (Web)"/>
    <w:basedOn w:val="Normal"/>
    <w:uiPriority w:val="99"/>
    <w:unhideWhenUsed/>
    <w:rsid w:val="00B305DB"/>
    <w:pPr>
      <w:spacing w:before="100" w:beforeAutospacing="1" w:after="100" w:afterAutospacing="1" w:line="240" w:lineRule="auto"/>
    </w:pPr>
    <w:rPr>
      <w:rFonts w:eastAsia="Times New Roman" w:cs="Times New Roman"/>
      <w:sz w:val="24"/>
      <w:szCs w:val="24"/>
      <w:lang w:val="en-US"/>
    </w:rPr>
  </w:style>
  <w:style w:type="character" w:customStyle="1" w:styleId="apple-converted-space">
    <w:name w:val="apple-converted-space"/>
    <w:basedOn w:val="DefaultParagraphFont"/>
    <w:rsid w:val="00687275"/>
  </w:style>
  <w:style w:type="character" w:styleId="Emphasis">
    <w:name w:val="Emphasis"/>
    <w:basedOn w:val="DefaultParagraphFont"/>
    <w:uiPriority w:val="20"/>
    <w:qFormat/>
    <w:rsid w:val="00687275"/>
    <w:rPr>
      <w:i/>
      <w:iCs/>
    </w:rPr>
  </w:style>
  <w:style w:type="paragraph" w:customStyle="1" w:styleId="3GPPHeader">
    <w:name w:val="3GPP_Header"/>
    <w:basedOn w:val="BodyText"/>
    <w:rsid w:val="001137CE"/>
    <w:pPr>
      <w:tabs>
        <w:tab w:val="left" w:pos="1701"/>
        <w:tab w:val="right" w:pos="9639"/>
      </w:tabs>
      <w:spacing w:after="240"/>
    </w:pPr>
    <w:rPr>
      <w:rFonts w:eastAsiaTheme="minorHAnsi"/>
      <w:b/>
      <w:sz w:val="24"/>
    </w:rPr>
  </w:style>
  <w:style w:type="character" w:styleId="HTMLCode">
    <w:name w:val="HTML Code"/>
    <w:basedOn w:val="DefaultParagraphFont"/>
    <w:uiPriority w:val="99"/>
    <w:semiHidden/>
    <w:unhideWhenUsed/>
    <w:rsid w:val="00971E42"/>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971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rsid w:val="00971E42"/>
    <w:rPr>
      <w:rFonts w:ascii="Courier New" w:eastAsia="Times New Roman" w:hAnsi="Courier New" w:cs="Courier New"/>
      <w:sz w:val="20"/>
      <w:szCs w:val="20"/>
    </w:rPr>
  </w:style>
  <w:style w:type="character" w:customStyle="1" w:styleId="hljs-selector-attr">
    <w:name w:val="hljs-selector-attr"/>
    <w:basedOn w:val="DefaultParagraphFont"/>
    <w:rsid w:val="00971E42"/>
  </w:style>
  <w:style w:type="character" w:customStyle="1" w:styleId="relative">
    <w:name w:val="relative"/>
    <w:basedOn w:val="DefaultParagraphFont"/>
    <w:rsid w:val="00691241"/>
  </w:style>
  <w:style w:type="paragraph" w:customStyle="1" w:styleId="not-prose">
    <w:name w:val="not-prose"/>
    <w:basedOn w:val="Normal"/>
    <w:rsid w:val="00691241"/>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276644782">
      <w:bodyDiv w:val="1"/>
      <w:marLeft w:val="0"/>
      <w:marRight w:val="0"/>
      <w:marTop w:val="0"/>
      <w:marBottom w:val="0"/>
      <w:divBdr>
        <w:top w:val="none" w:sz="0" w:space="0" w:color="auto"/>
        <w:left w:val="none" w:sz="0" w:space="0" w:color="auto"/>
        <w:bottom w:val="none" w:sz="0" w:space="0" w:color="auto"/>
        <w:right w:val="none" w:sz="0" w:space="0" w:color="auto"/>
      </w:divBdr>
    </w:div>
    <w:div w:id="378362647">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650789136">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34918482">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292</TotalTime>
  <Pages>7</Pages>
  <Words>3418</Words>
  <Characters>19489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22862</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52</cp:revision>
  <dcterms:created xsi:type="dcterms:W3CDTF">2024-10-07T15:36:00Z</dcterms:created>
  <dcterms:modified xsi:type="dcterms:W3CDTF">2026-01-30T06:11:00Z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