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BB25B" w14:textId="77777777" w:rsidR="008160A3" w:rsidRDefault="008160A3" w:rsidP="008160A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9D179D1" w14:textId="5460C421" w:rsidR="008160A3" w:rsidRDefault="008160A3" w:rsidP="008160A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WG4</w:t>
      </w:r>
      <w:r>
        <w:rPr>
          <w:rFonts w:ascii="Arial" w:hAnsi="Arial" w:cs="Arial"/>
          <w:b/>
          <w:sz w:val="32"/>
        </w:rPr>
        <w:br/>
        <w:t>meeting: 130</w:t>
      </w:r>
    </w:p>
    <w:p w14:paraId="452CB509" w14:textId="77777777" w:rsidR="008160A3" w:rsidRDefault="008160A3" w:rsidP="008160A3">
      <w:pPr>
        <w:jc w:val="center"/>
        <w:rPr>
          <w:rFonts w:ascii="Arial" w:hAnsi="Arial" w:cs="Arial"/>
          <w:b/>
          <w:sz w:val="32"/>
        </w:rPr>
      </w:pPr>
      <w:r>
        <w:rPr>
          <w:rFonts w:ascii="Arial" w:hAnsi="Arial" w:cs="Arial"/>
          <w:b/>
          <w:sz w:val="32"/>
        </w:rPr>
        <w:t>Göteborg, Sweden, 25/08/2025 to 29/08/2025</w:t>
      </w:r>
    </w:p>
    <w:p w14:paraId="651CA3A6" w14:textId="77777777" w:rsidR="008160A3" w:rsidRDefault="008160A3" w:rsidP="008160A3"/>
    <w:p w14:paraId="7F9D520A" w14:textId="77777777" w:rsidR="008160A3" w:rsidRDefault="008160A3" w:rsidP="008160A3"/>
    <w:p w14:paraId="1A8B9D63" w14:textId="6630961C" w:rsidR="008160A3" w:rsidRDefault="00D3232D" w:rsidP="008160A3">
      <w:r>
        <w:br w:type="page"/>
      </w:r>
      <w:r w:rsidR="008160A3">
        <w:lastRenderedPageBreak/>
        <w:t>Contents:</w:t>
      </w:r>
    </w:p>
    <w:p w14:paraId="513D6422" w14:textId="56388CB4" w:rsidR="008160A3" w:rsidRDefault="008160A3">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_Toc210593763 \h </w:instrText>
      </w:r>
      <w:r>
        <w:fldChar w:fldCharType="separate"/>
      </w:r>
      <w:r>
        <w:t>5</w:t>
      </w:r>
      <w:r>
        <w:fldChar w:fldCharType="end"/>
      </w:r>
    </w:p>
    <w:p w14:paraId="3B375AF2" w14:textId="21262A34" w:rsidR="008160A3" w:rsidRDefault="008160A3">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_Toc210593764 \h </w:instrText>
      </w:r>
      <w:r>
        <w:fldChar w:fldCharType="separate"/>
      </w:r>
      <w:r>
        <w:t>5</w:t>
      </w:r>
      <w:r>
        <w:fldChar w:fldCharType="end"/>
      </w:r>
    </w:p>
    <w:p w14:paraId="55A8D3A6" w14:textId="004A3CA4" w:rsidR="008160A3" w:rsidRDefault="008160A3">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_Toc210593765 \h </w:instrText>
      </w:r>
      <w:r>
        <w:fldChar w:fldCharType="separate"/>
      </w:r>
      <w:r>
        <w:t>5</w:t>
      </w:r>
      <w:r>
        <w:fldChar w:fldCharType="end"/>
      </w:r>
    </w:p>
    <w:p w14:paraId="48CC6A0F" w14:textId="78C941F9" w:rsidR="008160A3" w:rsidRDefault="008160A3">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_Toc210593766 \h </w:instrText>
      </w:r>
      <w:r>
        <w:fldChar w:fldCharType="separate"/>
      </w:r>
      <w:r>
        <w:t>5</w:t>
      </w:r>
      <w:r>
        <w:fldChar w:fldCharType="end"/>
      </w:r>
    </w:p>
    <w:p w14:paraId="650DAAB9" w14:textId="64F012DB" w:rsidR="008160A3" w:rsidRDefault="008160A3">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_Toc210593767 \h </w:instrText>
      </w:r>
      <w:r>
        <w:fldChar w:fldCharType="separate"/>
      </w:r>
      <w:r>
        <w:t>5</w:t>
      </w:r>
      <w:r>
        <w:fldChar w:fldCharType="end"/>
      </w:r>
    </w:p>
    <w:p w14:paraId="585B5CEA" w14:textId="0C5530AF" w:rsidR="008160A3" w:rsidRDefault="008160A3">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_Toc210593768 \h </w:instrText>
      </w:r>
      <w:r>
        <w:fldChar w:fldCharType="separate"/>
      </w:r>
      <w:r>
        <w:t>6</w:t>
      </w:r>
      <w:r>
        <w:fldChar w:fldCharType="end"/>
      </w:r>
    </w:p>
    <w:p w14:paraId="44085174" w14:textId="35E423A1" w:rsidR="008160A3" w:rsidRDefault="008160A3">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_Toc210593769 \h </w:instrText>
      </w:r>
      <w:r>
        <w:fldChar w:fldCharType="separate"/>
      </w:r>
      <w:r>
        <w:t>6</w:t>
      </w:r>
      <w:r>
        <w:fldChar w:fldCharType="end"/>
      </w:r>
    </w:p>
    <w:p w14:paraId="0E299DD2" w14:textId="73A35781" w:rsidR="008160A3" w:rsidRDefault="008160A3">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_Toc210593770 \h </w:instrText>
      </w:r>
      <w:r>
        <w:fldChar w:fldCharType="separate"/>
      </w:r>
      <w:r>
        <w:t>7</w:t>
      </w:r>
      <w:r>
        <w:fldChar w:fldCharType="end"/>
      </w:r>
    </w:p>
    <w:p w14:paraId="6D982A1F" w14:textId="0655C49D" w:rsidR="008160A3" w:rsidRDefault="008160A3">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_Toc210593771 \h </w:instrText>
      </w:r>
      <w:r>
        <w:fldChar w:fldCharType="separate"/>
      </w:r>
      <w:r>
        <w:t>7</w:t>
      </w:r>
      <w:r>
        <w:fldChar w:fldCharType="end"/>
      </w:r>
    </w:p>
    <w:p w14:paraId="0194E73E" w14:textId="4B9296A5" w:rsidR="008160A3" w:rsidRDefault="008160A3">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_Toc210593772 \h </w:instrText>
      </w:r>
      <w:r>
        <w:fldChar w:fldCharType="separate"/>
      </w:r>
      <w:r>
        <w:t>18</w:t>
      </w:r>
      <w:r>
        <w:fldChar w:fldCharType="end"/>
      </w:r>
    </w:p>
    <w:p w14:paraId="4877F24A" w14:textId="63394362" w:rsidR="008160A3" w:rsidRDefault="008160A3">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_Toc210593773 \h </w:instrText>
      </w:r>
      <w:r>
        <w:fldChar w:fldCharType="separate"/>
      </w:r>
      <w:r>
        <w:t>21</w:t>
      </w:r>
      <w:r>
        <w:fldChar w:fldCharType="end"/>
      </w:r>
    </w:p>
    <w:p w14:paraId="3C96E6A3" w14:textId="72BD9844" w:rsidR="008160A3" w:rsidRDefault="008160A3">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_Toc210593774 \h </w:instrText>
      </w:r>
      <w:r>
        <w:fldChar w:fldCharType="separate"/>
      </w:r>
      <w:r>
        <w:t>21</w:t>
      </w:r>
      <w:r>
        <w:fldChar w:fldCharType="end"/>
      </w:r>
    </w:p>
    <w:p w14:paraId="041AD3C9" w14:textId="0D1A259A" w:rsidR="008160A3" w:rsidRDefault="008160A3">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_Toc210593775 \h </w:instrText>
      </w:r>
      <w:r>
        <w:fldChar w:fldCharType="separate"/>
      </w:r>
      <w:r>
        <w:t>21</w:t>
      </w:r>
      <w:r>
        <w:fldChar w:fldCharType="end"/>
      </w:r>
    </w:p>
    <w:p w14:paraId="143B6DF6" w14:textId="17C9559B" w:rsidR="008160A3" w:rsidRDefault="008160A3">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_Toc210593776 \h </w:instrText>
      </w:r>
      <w:r>
        <w:fldChar w:fldCharType="separate"/>
      </w:r>
      <w:r>
        <w:t>21</w:t>
      </w:r>
      <w:r>
        <w:fldChar w:fldCharType="end"/>
      </w:r>
    </w:p>
    <w:p w14:paraId="46F622BA" w14:textId="3FCE6043" w:rsidR="008160A3" w:rsidRDefault="008160A3">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_Toc210593777 \h </w:instrText>
      </w:r>
      <w:r>
        <w:fldChar w:fldCharType="separate"/>
      </w:r>
      <w:r>
        <w:t>21</w:t>
      </w:r>
      <w:r>
        <w:fldChar w:fldCharType="end"/>
      </w:r>
    </w:p>
    <w:p w14:paraId="6B9F016D" w14:textId="06E13AD4" w:rsidR="008160A3" w:rsidRDefault="008160A3">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_Toc210593778 \h </w:instrText>
      </w:r>
      <w:r>
        <w:fldChar w:fldCharType="separate"/>
      </w:r>
      <w:r>
        <w:t>21</w:t>
      </w:r>
      <w:r>
        <w:fldChar w:fldCharType="end"/>
      </w:r>
    </w:p>
    <w:p w14:paraId="4E0693DB" w14:textId="799F134D" w:rsidR="008160A3" w:rsidRDefault="008160A3">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_Toc210593779 \h </w:instrText>
      </w:r>
      <w:r>
        <w:fldChar w:fldCharType="separate"/>
      </w:r>
      <w:r>
        <w:t>21</w:t>
      </w:r>
      <w:r>
        <w:fldChar w:fldCharType="end"/>
      </w:r>
    </w:p>
    <w:p w14:paraId="6D6309B4" w14:textId="51FE56A5" w:rsidR="008160A3" w:rsidRDefault="008160A3">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_Toc210593780 \h </w:instrText>
      </w:r>
      <w:r>
        <w:fldChar w:fldCharType="separate"/>
      </w:r>
      <w:r>
        <w:t>21</w:t>
      </w:r>
      <w:r>
        <w:fldChar w:fldCharType="end"/>
      </w:r>
    </w:p>
    <w:p w14:paraId="0B7833BB" w14:textId="39477423" w:rsidR="008160A3" w:rsidRDefault="008160A3">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_Toc210593781 \h </w:instrText>
      </w:r>
      <w:r>
        <w:fldChar w:fldCharType="separate"/>
      </w:r>
      <w:r>
        <w:t>22</w:t>
      </w:r>
      <w:r>
        <w:fldChar w:fldCharType="end"/>
      </w:r>
    </w:p>
    <w:p w14:paraId="1D6551CC" w14:textId="165A2769" w:rsidR="008160A3" w:rsidRDefault="008160A3">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_Toc210593782 \h </w:instrText>
      </w:r>
      <w:r>
        <w:fldChar w:fldCharType="separate"/>
      </w:r>
      <w:r>
        <w:t>22</w:t>
      </w:r>
      <w:r>
        <w:fldChar w:fldCharType="end"/>
      </w:r>
    </w:p>
    <w:p w14:paraId="52FFAFD0" w14:textId="4F8AE6EA" w:rsidR="008160A3" w:rsidRDefault="008160A3">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_Toc210593783 \h </w:instrText>
      </w:r>
      <w:r>
        <w:fldChar w:fldCharType="separate"/>
      </w:r>
      <w:r>
        <w:t>22</w:t>
      </w:r>
      <w:r>
        <w:fldChar w:fldCharType="end"/>
      </w:r>
    </w:p>
    <w:p w14:paraId="36089AF3" w14:textId="389F0026" w:rsidR="008160A3" w:rsidRDefault="008160A3">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_Toc210593784 \h </w:instrText>
      </w:r>
      <w:r>
        <w:fldChar w:fldCharType="separate"/>
      </w:r>
      <w:r>
        <w:t>23</w:t>
      </w:r>
      <w:r>
        <w:fldChar w:fldCharType="end"/>
      </w:r>
    </w:p>
    <w:p w14:paraId="032D34B2" w14:textId="0AA5E8D5" w:rsidR="008160A3" w:rsidRDefault="008160A3">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_Toc210593785 \h </w:instrText>
      </w:r>
      <w:r>
        <w:fldChar w:fldCharType="separate"/>
      </w:r>
      <w:r>
        <w:t>23</w:t>
      </w:r>
      <w:r>
        <w:fldChar w:fldCharType="end"/>
      </w:r>
    </w:p>
    <w:p w14:paraId="784B5106" w14:textId="59F7A8D1" w:rsidR="008160A3" w:rsidRDefault="008160A3">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_Toc210593786 \h </w:instrText>
      </w:r>
      <w:r>
        <w:fldChar w:fldCharType="separate"/>
      </w:r>
      <w:r>
        <w:t>23</w:t>
      </w:r>
      <w:r>
        <w:fldChar w:fldCharType="end"/>
      </w:r>
    </w:p>
    <w:p w14:paraId="7C705481" w14:textId="178C0FA5" w:rsidR="008160A3" w:rsidRDefault="008160A3">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_Toc210593787 \h </w:instrText>
      </w:r>
      <w:r>
        <w:fldChar w:fldCharType="separate"/>
      </w:r>
      <w:r>
        <w:t>23</w:t>
      </w:r>
      <w:r>
        <w:fldChar w:fldCharType="end"/>
      </w:r>
    </w:p>
    <w:p w14:paraId="7C66DD68" w14:textId="18AA744C" w:rsidR="008160A3" w:rsidRDefault="008160A3">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_Toc210593788 \h </w:instrText>
      </w:r>
      <w:r>
        <w:fldChar w:fldCharType="separate"/>
      </w:r>
      <w:r>
        <w:t>23</w:t>
      </w:r>
      <w:r>
        <w:fldChar w:fldCharType="end"/>
      </w:r>
    </w:p>
    <w:p w14:paraId="1148EB6D" w14:textId="462F4792" w:rsidR="008160A3" w:rsidRDefault="008160A3">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_Toc210593789 \h </w:instrText>
      </w:r>
      <w:r>
        <w:fldChar w:fldCharType="separate"/>
      </w:r>
      <w:r>
        <w:t>23</w:t>
      </w:r>
      <w:r>
        <w:fldChar w:fldCharType="end"/>
      </w:r>
    </w:p>
    <w:p w14:paraId="357C65D4" w14:textId="01D6249B" w:rsidR="008160A3" w:rsidRDefault="008160A3">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_Toc210593790 \h </w:instrText>
      </w:r>
      <w:r>
        <w:fldChar w:fldCharType="separate"/>
      </w:r>
      <w:r>
        <w:t>28</w:t>
      </w:r>
      <w:r>
        <w:fldChar w:fldCharType="end"/>
      </w:r>
    </w:p>
    <w:p w14:paraId="005B3675" w14:textId="12EE5BF5" w:rsidR="008160A3" w:rsidRDefault="008160A3">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_Toc210593791 \h </w:instrText>
      </w:r>
      <w:r>
        <w:fldChar w:fldCharType="separate"/>
      </w:r>
      <w:r>
        <w:t>28</w:t>
      </w:r>
      <w:r>
        <w:fldChar w:fldCharType="end"/>
      </w:r>
    </w:p>
    <w:p w14:paraId="4644E212" w14:textId="20D4C0F6" w:rsidR="008160A3" w:rsidRDefault="008160A3">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_Toc210593792 \h </w:instrText>
      </w:r>
      <w:r>
        <w:fldChar w:fldCharType="separate"/>
      </w:r>
      <w:r>
        <w:t>29</w:t>
      </w:r>
      <w:r>
        <w:fldChar w:fldCharType="end"/>
      </w:r>
    </w:p>
    <w:p w14:paraId="5BA1B5E3" w14:textId="1E5E0305" w:rsidR="008160A3" w:rsidRDefault="008160A3">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_Toc210593793 \h </w:instrText>
      </w:r>
      <w:r>
        <w:fldChar w:fldCharType="separate"/>
      </w:r>
      <w:r>
        <w:t>31</w:t>
      </w:r>
      <w:r>
        <w:fldChar w:fldCharType="end"/>
      </w:r>
    </w:p>
    <w:p w14:paraId="65CBBC86" w14:textId="37D84443" w:rsidR="008160A3" w:rsidRDefault="008160A3">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_Toc210593794 \h </w:instrText>
      </w:r>
      <w:r>
        <w:fldChar w:fldCharType="separate"/>
      </w:r>
      <w:r>
        <w:t>31</w:t>
      </w:r>
      <w:r>
        <w:fldChar w:fldCharType="end"/>
      </w:r>
    </w:p>
    <w:p w14:paraId="540C5292" w14:textId="0D4AB383" w:rsidR="008160A3" w:rsidRDefault="008160A3">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_Toc210593795 \h </w:instrText>
      </w:r>
      <w:r>
        <w:fldChar w:fldCharType="separate"/>
      </w:r>
      <w:r>
        <w:t>31</w:t>
      </w:r>
      <w:r>
        <w:fldChar w:fldCharType="end"/>
      </w:r>
    </w:p>
    <w:p w14:paraId="77C88879" w14:textId="73399C43" w:rsidR="008160A3" w:rsidRDefault="008160A3">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_Toc210593796 \h </w:instrText>
      </w:r>
      <w:r>
        <w:fldChar w:fldCharType="separate"/>
      </w:r>
      <w:r>
        <w:t>31</w:t>
      </w:r>
      <w:r>
        <w:fldChar w:fldCharType="end"/>
      </w:r>
    </w:p>
    <w:p w14:paraId="63287733" w14:textId="47B72710" w:rsidR="008160A3" w:rsidRDefault="008160A3">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_Toc210593797 \h </w:instrText>
      </w:r>
      <w:r>
        <w:fldChar w:fldCharType="separate"/>
      </w:r>
      <w:r>
        <w:t>31</w:t>
      </w:r>
      <w:r>
        <w:fldChar w:fldCharType="end"/>
      </w:r>
    </w:p>
    <w:p w14:paraId="2271D970" w14:textId="19CB30E8" w:rsidR="008160A3" w:rsidRDefault="008160A3">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_Toc210593798 \h </w:instrText>
      </w:r>
      <w:r>
        <w:fldChar w:fldCharType="separate"/>
      </w:r>
      <w:r>
        <w:t>31</w:t>
      </w:r>
      <w:r>
        <w:fldChar w:fldCharType="end"/>
      </w:r>
    </w:p>
    <w:p w14:paraId="04AF6579" w14:textId="48DCACB0" w:rsidR="008160A3" w:rsidRDefault="008160A3">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_Toc210593799 \h </w:instrText>
      </w:r>
      <w:r>
        <w:fldChar w:fldCharType="separate"/>
      </w:r>
      <w:r>
        <w:t>31</w:t>
      </w:r>
      <w:r>
        <w:fldChar w:fldCharType="end"/>
      </w:r>
    </w:p>
    <w:p w14:paraId="57D486E2" w14:textId="65D62C7D" w:rsidR="008160A3" w:rsidRDefault="008160A3">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_Toc210593800 \h </w:instrText>
      </w:r>
      <w:r>
        <w:fldChar w:fldCharType="separate"/>
      </w:r>
      <w:r>
        <w:t>31</w:t>
      </w:r>
      <w:r>
        <w:fldChar w:fldCharType="end"/>
      </w:r>
    </w:p>
    <w:p w14:paraId="0F476139" w14:textId="771E33F6" w:rsidR="008160A3" w:rsidRDefault="008160A3">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_Toc210593801 \h </w:instrText>
      </w:r>
      <w:r>
        <w:fldChar w:fldCharType="separate"/>
      </w:r>
      <w:r>
        <w:t>31</w:t>
      </w:r>
      <w:r>
        <w:fldChar w:fldCharType="end"/>
      </w:r>
    </w:p>
    <w:p w14:paraId="4069885F" w14:textId="61CA8379" w:rsidR="008160A3" w:rsidRDefault="008160A3">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_Toc210593802 \h </w:instrText>
      </w:r>
      <w:r>
        <w:fldChar w:fldCharType="separate"/>
      </w:r>
      <w:r>
        <w:t>31</w:t>
      </w:r>
      <w:r>
        <w:fldChar w:fldCharType="end"/>
      </w:r>
    </w:p>
    <w:p w14:paraId="2BA174FC" w14:textId="4B0F3C7C" w:rsidR="008160A3" w:rsidRDefault="008160A3">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_Toc210593803 \h </w:instrText>
      </w:r>
      <w:r>
        <w:fldChar w:fldCharType="separate"/>
      </w:r>
      <w:r>
        <w:t>31</w:t>
      </w:r>
      <w:r>
        <w:fldChar w:fldCharType="end"/>
      </w:r>
    </w:p>
    <w:p w14:paraId="6C11C488" w14:textId="48CB5A40" w:rsidR="008160A3" w:rsidRDefault="008160A3">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_Toc210593804 \h </w:instrText>
      </w:r>
      <w:r>
        <w:fldChar w:fldCharType="separate"/>
      </w:r>
      <w:r>
        <w:t>31</w:t>
      </w:r>
      <w:r>
        <w:fldChar w:fldCharType="end"/>
      </w:r>
    </w:p>
    <w:p w14:paraId="00AD7F36" w14:textId="73571297" w:rsidR="008160A3" w:rsidRDefault="008160A3">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_Toc210593805 \h </w:instrText>
      </w:r>
      <w:r>
        <w:fldChar w:fldCharType="separate"/>
      </w:r>
      <w:r>
        <w:t>31</w:t>
      </w:r>
      <w:r>
        <w:fldChar w:fldCharType="end"/>
      </w:r>
    </w:p>
    <w:p w14:paraId="1AF5DA04" w14:textId="1EFE3DB1" w:rsidR="008160A3" w:rsidRDefault="008160A3">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_Toc210593806 \h </w:instrText>
      </w:r>
      <w:r>
        <w:fldChar w:fldCharType="separate"/>
      </w:r>
      <w:r>
        <w:t>31</w:t>
      </w:r>
      <w:r>
        <w:fldChar w:fldCharType="end"/>
      </w:r>
    </w:p>
    <w:p w14:paraId="64B9830D" w14:textId="4059C567" w:rsidR="008160A3" w:rsidRDefault="008160A3">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_Toc210593807 \h </w:instrText>
      </w:r>
      <w:r>
        <w:fldChar w:fldCharType="separate"/>
      </w:r>
      <w:r>
        <w:t>31</w:t>
      </w:r>
      <w:r>
        <w:fldChar w:fldCharType="end"/>
      </w:r>
    </w:p>
    <w:p w14:paraId="3BE56686" w14:textId="4C0A775C" w:rsidR="008160A3" w:rsidRDefault="008160A3">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_Toc210593808 \h </w:instrText>
      </w:r>
      <w:r>
        <w:fldChar w:fldCharType="separate"/>
      </w:r>
      <w:r>
        <w:t>31</w:t>
      </w:r>
      <w:r>
        <w:fldChar w:fldCharType="end"/>
      </w:r>
    </w:p>
    <w:p w14:paraId="6A9AE7E9" w14:textId="678916C9" w:rsidR="008160A3" w:rsidRDefault="008160A3">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_Toc210593809 \h </w:instrText>
      </w:r>
      <w:r>
        <w:fldChar w:fldCharType="separate"/>
      </w:r>
      <w:r>
        <w:t>31</w:t>
      </w:r>
      <w:r>
        <w:fldChar w:fldCharType="end"/>
      </w:r>
    </w:p>
    <w:p w14:paraId="53BFCF8D" w14:textId="41CE1025" w:rsidR="008160A3" w:rsidRDefault="008160A3">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_Toc210593810 \h </w:instrText>
      </w:r>
      <w:r>
        <w:fldChar w:fldCharType="separate"/>
      </w:r>
      <w:r>
        <w:t>31</w:t>
      </w:r>
      <w:r>
        <w:fldChar w:fldCharType="end"/>
      </w:r>
    </w:p>
    <w:p w14:paraId="008A425F" w14:textId="4C06DBED" w:rsidR="008160A3" w:rsidRDefault="008160A3">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_Toc210593811 \h </w:instrText>
      </w:r>
      <w:r>
        <w:fldChar w:fldCharType="separate"/>
      </w:r>
      <w:r>
        <w:t>31</w:t>
      </w:r>
      <w:r>
        <w:fldChar w:fldCharType="end"/>
      </w:r>
    </w:p>
    <w:p w14:paraId="5320EA70" w14:textId="5CF997EC" w:rsidR="008160A3" w:rsidRDefault="008160A3">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_Toc210593812 \h </w:instrText>
      </w:r>
      <w:r>
        <w:fldChar w:fldCharType="separate"/>
      </w:r>
      <w:r>
        <w:t>31</w:t>
      </w:r>
      <w:r>
        <w:fldChar w:fldCharType="end"/>
      </w:r>
    </w:p>
    <w:p w14:paraId="30CE9FCF" w14:textId="613CA971" w:rsidR="008160A3" w:rsidRDefault="008160A3">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_Toc210593813 \h </w:instrText>
      </w:r>
      <w:r>
        <w:fldChar w:fldCharType="separate"/>
      </w:r>
      <w:r>
        <w:t>31</w:t>
      </w:r>
      <w:r>
        <w:fldChar w:fldCharType="end"/>
      </w:r>
    </w:p>
    <w:p w14:paraId="01D59455" w14:textId="6361BB93" w:rsidR="008160A3" w:rsidRDefault="008160A3">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_Toc210593814 \h </w:instrText>
      </w:r>
      <w:r>
        <w:fldChar w:fldCharType="separate"/>
      </w:r>
      <w:r>
        <w:t>31</w:t>
      </w:r>
      <w:r>
        <w:fldChar w:fldCharType="end"/>
      </w:r>
    </w:p>
    <w:p w14:paraId="79A822F8" w14:textId="23594B63" w:rsidR="008160A3" w:rsidRDefault="008160A3">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_Toc210593815 \h </w:instrText>
      </w:r>
      <w:r>
        <w:fldChar w:fldCharType="separate"/>
      </w:r>
      <w:r>
        <w:t>32</w:t>
      </w:r>
      <w:r>
        <w:fldChar w:fldCharType="end"/>
      </w:r>
    </w:p>
    <w:p w14:paraId="425276BD" w14:textId="00D594B5" w:rsidR="008160A3" w:rsidRDefault="008160A3">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_Toc210593816 \h </w:instrText>
      </w:r>
      <w:r>
        <w:fldChar w:fldCharType="separate"/>
      </w:r>
      <w:r>
        <w:t>32</w:t>
      </w:r>
      <w:r>
        <w:fldChar w:fldCharType="end"/>
      </w:r>
    </w:p>
    <w:p w14:paraId="70A1F7C4" w14:textId="6E14921D" w:rsidR="008160A3" w:rsidRDefault="008160A3">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_Toc210593817 \h </w:instrText>
      </w:r>
      <w:r>
        <w:fldChar w:fldCharType="separate"/>
      </w:r>
      <w:r>
        <w:t>32</w:t>
      </w:r>
      <w:r>
        <w:fldChar w:fldCharType="end"/>
      </w:r>
    </w:p>
    <w:p w14:paraId="10AB0282" w14:textId="2882D7C0" w:rsidR="008160A3" w:rsidRDefault="008160A3">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_Toc210593818 \h </w:instrText>
      </w:r>
      <w:r>
        <w:fldChar w:fldCharType="separate"/>
      </w:r>
      <w:r>
        <w:t>32</w:t>
      </w:r>
      <w:r>
        <w:fldChar w:fldCharType="end"/>
      </w:r>
    </w:p>
    <w:p w14:paraId="0B8BE2B6" w14:textId="30B491CD" w:rsidR="008160A3" w:rsidRDefault="008160A3">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_Toc210593819 \h </w:instrText>
      </w:r>
      <w:r>
        <w:fldChar w:fldCharType="separate"/>
      </w:r>
      <w:r>
        <w:t>32</w:t>
      </w:r>
      <w:r>
        <w:fldChar w:fldCharType="end"/>
      </w:r>
    </w:p>
    <w:p w14:paraId="10851D69" w14:textId="2BCA5E65" w:rsidR="008160A3" w:rsidRDefault="008160A3">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_Toc210593820 \h </w:instrText>
      </w:r>
      <w:r>
        <w:fldChar w:fldCharType="separate"/>
      </w:r>
      <w:r>
        <w:t>32</w:t>
      </w:r>
      <w:r>
        <w:fldChar w:fldCharType="end"/>
      </w:r>
    </w:p>
    <w:p w14:paraId="5DC60EF3" w14:textId="0F1F8734" w:rsidR="008160A3" w:rsidRDefault="008160A3">
      <w:pPr>
        <w:pStyle w:val="TOC3"/>
        <w:rPr>
          <w:rFonts w:ascii="Aptos" w:hAnsi="Aptos"/>
          <w:kern w:val="2"/>
          <w:sz w:val="24"/>
          <w:szCs w:val="24"/>
        </w:rPr>
      </w:pPr>
      <w:r>
        <w:t>17.60</w:t>
      </w:r>
      <w:r>
        <w:rPr>
          <w:rFonts w:ascii="Aptos" w:hAnsi="Aptos"/>
          <w:kern w:val="2"/>
          <w:sz w:val="24"/>
          <w:szCs w:val="24"/>
        </w:rPr>
        <w:tab/>
      </w:r>
      <w:r>
        <w:t>Enhancement on the GTP-U entity restart [EGTPUR]</w:t>
      </w:r>
      <w:r>
        <w:tab/>
      </w:r>
      <w:r>
        <w:fldChar w:fldCharType="begin"/>
      </w:r>
      <w:r>
        <w:instrText xml:space="preserve"> PAGEREF _Toc210593821 \h </w:instrText>
      </w:r>
      <w:r>
        <w:fldChar w:fldCharType="separate"/>
      </w:r>
      <w:r>
        <w:t>32</w:t>
      </w:r>
      <w:r>
        <w:fldChar w:fldCharType="end"/>
      </w:r>
    </w:p>
    <w:p w14:paraId="123856E6" w14:textId="35BBC45E" w:rsidR="008160A3" w:rsidRDefault="008160A3">
      <w:pPr>
        <w:pStyle w:val="TOC3"/>
        <w:rPr>
          <w:rFonts w:ascii="Aptos" w:hAnsi="Aptos"/>
          <w:kern w:val="2"/>
          <w:sz w:val="24"/>
          <w:szCs w:val="24"/>
        </w:rPr>
      </w:pPr>
      <w:r>
        <w:lastRenderedPageBreak/>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_Toc210593822 \h </w:instrText>
      </w:r>
      <w:r>
        <w:fldChar w:fldCharType="separate"/>
      </w:r>
      <w:r>
        <w:t>32</w:t>
      </w:r>
      <w:r>
        <w:fldChar w:fldCharType="end"/>
      </w:r>
    </w:p>
    <w:p w14:paraId="166A6822" w14:textId="5D954BFB" w:rsidR="008160A3" w:rsidRDefault="008160A3">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_Toc210593823 \h </w:instrText>
      </w:r>
      <w:r>
        <w:fldChar w:fldCharType="separate"/>
      </w:r>
      <w:r>
        <w:t>32</w:t>
      </w:r>
      <w:r>
        <w:fldChar w:fldCharType="end"/>
      </w:r>
    </w:p>
    <w:p w14:paraId="0B29AB22" w14:textId="4EB5F835" w:rsidR="008160A3" w:rsidRDefault="008160A3">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_Toc210593824 \h </w:instrText>
      </w:r>
      <w:r>
        <w:fldChar w:fldCharType="separate"/>
      </w:r>
      <w:r>
        <w:t>32</w:t>
      </w:r>
      <w:r>
        <w:fldChar w:fldCharType="end"/>
      </w:r>
    </w:p>
    <w:p w14:paraId="5896F577" w14:textId="247E9ACF" w:rsidR="008160A3" w:rsidRDefault="008160A3">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_Toc210593825 \h </w:instrText>
      </w:r>
      <w:r>
        <w:fldChar w:fldCharType="separate"/>
      </w:r>
      <w:r>
        <w:t>32</w:t>
      </w:r>
      <w:r>
        <w:fldChar w:fldCharType="end"/>
      </w:r>
    </w:p>
    <w:p w14:paraId="3253C653" w14:textId="3F02C30D" w:rsidR="008160A3" w:rsidRDefault="008160A3">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_Toc210593826 \h </w:instrText>
      </w:r>
      <w:r>
        <w:fldChar w:fldCharType="separate"/>
      </w:r>
      <w:r>
        <w:t>32</w:t>
      </w:r>
      <w:r>
        <w:fldChar w:fldCharType="end"/>
      </w:r>
    </w:p>
    <w:p w14:paraId="52EC2DCD" w14:textId="2333FE7F" w:rsidR="008160A3" w:rsidRDefault="008160A3">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_Toc210593827 \h </w:instrText>
      </w:r>
      <w:r>
        <w:fldChar w:fldCharType="separate"/>
      </w:r>
      <w:r>
        <w:t>32</w:t>
      </w:r>
      <w:r>
        <w:fldChar w:fldCharType="end"/>
      </w:r>
    </w:p>
    <w:p w14:paraId="49A5EE89" w14:textId="0555B8EC" w:rsidR="008160A3" w:rsidRDefault="008160A3">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_Toc210593828 \h </w:instrText>
      </w:r>
      <w:r>
        <w:fldChar w:fldCharType="separate"/>
      </w:r>
      <w:r>
        <w:t>32</w:t>
      </w:r>
      <w:r>
        <w:fldChar w:fldCharType="end"/>
      </w:r>
    </w:p>
    <w:p w14:paraId="7DBCC82B" w14:textId="3924D30F" w:rsidR="008160A3" w:rsidRDefault="008160A3">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_Toc210593829 \h </w:instrText>
      </w:r>
      <w:r>
        <w:fldChar w:fldCharType="separate"/>
      </w:r>
      <w:r>
        <w:t>32</w:t>
      </w:r>
      <w:r>
        <w:fldChar w:fldCharType="end"/>
      </w:r>
    </w:p>
    <w:p w14:paraId="4E5827FC" w14:textId="2B6FC3D3" w:rsidR="008160A3" w:rsidRDefault="008160A3">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_Toc210593830 \h </w:instrText>
      </w:r>
      <w:r>
        <w:fldChar w:fldCharType="separate"/>
      </w:r>
      <w:r>
        <w:t>32</w:t>
      </w:r>
      <w:r>
        <w:fldChar w:fldCharType="end"/>
      </w:r>
    </w:p>
    <w:p w14:paraId="2702CCE2" w14:textId="4B9F3E31" w:rsidR="008160A3" w:rsidRDefault="008160A3">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_Toc210593831 \h </w:instrText>
      </w:r>
      <w:r>
        <w:fldChar w:fldCharType="separate"/>
      </w:r>
      <w:r>
        <w:t>34</w:t>
      </w:r>
      <w:r>
        <w:fldChar w:fldCharType="end"/>
      </w:r>
    </w:p>
    <w:p w14:paraId="317AC7E1" w14:textId="7A2B417F" w:rsidR="008160A3" w:rsidRDefault="008160A3">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_Toc210593832 \h </w:instrText>
      </w:r>
      <w:r>
        <w:fldChar w:fldCharType="separate"/>
      </w:r>
      <w:r>
        <w:t>34</w:t>
      </w:r>
      <w:r>
        <w:fldChar w:fldCharType="end"/>
      </w:r>
    </w:p>
    <w:p w14:paraId="4E52CB0B" w14:textId="6AB0904E" w:rsidR="008160A3" w:rsidRDefault="008160A3">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_Toc210593833 \h </w:instrText>
      </w:r>
      <w:r>
        <w:fldChar w:fldCharType="separate"/>
      </w:r>
      <w:r>
        <w:t>34</w:t>
      </w:r>
      <w:r>
        <w:fldChar w:fldCharType="end"/>
      </w:r>
    </w:p>
    <w:p w14:paraId="594449B3" w14:textId="40E4AA6F" w:rsidR="008160A3" w:rsidRDefault="008160A3">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_Toc210593834 \h </w:instrText>
      </w:r>
      <w:r>
        <w:fldChar w:fldCharType="separate"/>
      </w:r>
      <w:r>
        <w:t>34</w:t>
      </w:r>
      <w:r>
        <w:fldChar w:fldCharType="end"/>
      </w:r>
    </w:p>
    <w:p w14:paraId="2BCC36AA" w14:textId="3C46A4E4" w:rsidR="008160A3" w:rsidRDefault="008160A3">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_Toc210593835 \h </w:instrText>
      </w:r>
      <w:r>
        <w:fldChar w:fldCharType="separate"/>
      </w:r>
      <w:r>
        <w:t>34</w:t>
      </w:r>
      <w:r>
        <w:fldChar w:fldCharType="end"/>
      </w:r>
    </w:p>
    <w:p w14:paraId="5459DB0B" w14:textId="5C5D8076" w:rsidR="008160A3" w:rsidRDefault="008160A3">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_Toc210593836 \h </w:instrText>
      </w:r>
      <w:r>
        <w:fldChar w:fldCharType="separate"/>
      </w:r>
      <w:r>
        <w:t>34</w:t>
      </w:r>
      <w:r>
        <w:fldChar w:fldCharType="end"/>
      </w:r>
    </w:p>
    <w:p w14:paraId="1635132F" w14:textId="1B095D8B" w:rsidR="008160A3" w:rsidRDefault="008160A3">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_Toc210593837 \h </w:instrText>
      </w:r>
      <w:r>
        <w:fldChar w:fldCharType="separate"/>
      </w:r>
      <w:r>
        <w:t>34</w:t>
      </w:r>
      <w:r>
        <w:fldChar w:fldCharType="end"/>
      </w:r>
    </w:p>
    <w:p w14:paraId="0D2DB1EB" w14:textId="24DFD014" w:rsidR="008160A3" w:rsidRDefault="008160A3">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_Toc210593838 \h </w:instrText>
      </w:r>
      <w:r>
        <w:fldChar w:fldCharType="separate"/>
      </w:r>
      <w:r>
        <w:t>34</w:t>
      </w:r>
      <w:r>
        <w:fldChar w:fldCharType="end"/>
      </w:r>
    </w:p>
    <w:p w14:paraId="2D0F2E8F" w14:textId="094E3C58" w:rsidR="008160A3" w:rsidRDefault="008160A3">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_Toc210593839 \h </w:instrText>
      </w:r>
      <w:r>
        <w:fldChar w:fldCharType="separate"/>
      </w:r>
      <w:r>
        <w:t>34</w:t>
      </w:r>
      <w:r>
        <w:fldChar w:fldCharType="end"/>
      </w:r>
    </w:p>
    <w:p w14:paraId="3A79E18A" w14:textId="00DD9DC0" w:rsidR="008160A3" w:rsidRDefault="008160A3">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_Toc210593840 \h </w:instrText>
      </w:r>
      <w:r>
        <w:fldChar w:fldCharType="separate"/>
      </w:r>
      <w:r>
        <w:t>34</w:t>
      </w:r>
      <w:r>
        <w:fldChar w:fldCharType="end"/>
      </w:r>
    </w:p>
    <w:p w14:paraId="70CE50CF" w14:textId="175A84A2" w:rsidR="008160A3" w:rsidRDefault="008160A3">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_Toc210593841 \h </w:instrText>
      </w:r>
      <w:r>
        <w:fldChar w:fldCharType="separate"/>
      </w:r>
      <w:r>
        <w:t>34</w:t>
      </w:r>
      <w:r>
        <w:fldChar w:fldCharType="end"/>
      </w:r>
    </w:p>
    <w:p w14:paraId="35FF01B2" w14:textId="5930973B" w:rsidR="008160A3" w:rsidRDefault="008160A3">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_Toc210593842 \h </w:instrText>
      </w:r>
      <w:r>
        <w:fldChar w:fldCharType="separate"/>
      </w:r>
      <w:r>
        <w:t>34</w:t>
      </w:r>
      <w:r>
        <w:fldChar w:fldCharType="end"/>
      </w:r>
    </w:p>
    <w:p w14:paraId="12F0E41B" w14:textId="4DD288D4" w:rsidR="008160A3" w:rsidRDefault="008160A3">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_Toc210593843 \h </w:instrText>
      </w:r>
      <w:r>
        <w:fldChar w:fldCharType="separate"/>
      </w:r>
      <w:r>
        <w:t>34</w:t>
      </w:r>
      <w:r>
        <w:fldChar w:fldCharType="end"/>
      </w:r>
    </w:p>
    <w:p w14:paraId="3E6B9C80" w14:textId="204DC7B4" w:rsidR="008160A3" w:rsidRDefault="008160A3">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_Toc210593844 \h </w:instrText>
      </w:r>
      <w:r>
        <w:fldChar w:fldCharType="separate"/>
      </w:r>
      <w:r>
        <w:t>34</w:t>
      </w:r>
      <w:r>
        <w:fldChar w:fldCharType="end"/>
      </w:r>
    </w:p>
    <w:p w14:paraId="415FB949" w14:textId="049BC484" w:rsidR="008160A3" w:rsidRDefault="008160A3">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_Toc210593845 \h </w:instrText>
      </w:r>
      <w:r>
        <w:fldChar w:fldCharType="separate"/>
      </w:r>
      <w:r>
        <w:t>34</w:t>
      </w:r>
      <w:r>
        <w:fldChar w:fldCharType="end"/>
      </w:r>
    </w:p>
    <w:p w14:paraId="1053F6BF" w14:textId="172520D6" w:rsidR="008160A3" w:rsidRDefault="008160A3">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_Toc210593846 \h </w:instrText>
      </w:r>
      <w:r>
        <w:fldChar w:fldCharType="separate"/>
      </w:r>
      <w:r>
        <w:t>34</w:t>
      </w:r>
      <w:r>
        <w:fldChar w:fldCharType="end"/>
      </w:r>
    </w:p>
    <w:p w14:paraId="002DACF8" w14:textId="1D862BC6" w:rsidR="008160A3" w:rsidRDefault="008160A3">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_Toc210593847 \h </w:instrText>
      </w:r>
      <w:r>
        <w:fldChar w:fldCharType="separate"/>
      </w:r>
      <w:r>
        <w:t>34</w:t>
      </w:r>
      <w:r>
        <w:fldChar w:fldCharType="end"/>
      </w:r>
    </w:p>
    <w:p w14:paraId="735166AE" w14:textId="4A0C3518" w:rsidR="008160A3" w:rsidRDefault="008160A3">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_Toc210593848 \h </w:instrText>
      </w:r>
      <w:r>
        <w:fldChar w:fldCharType="separate"/>
      </w:r>
      <w:r>
        <w:t>34</w:t>
      </w:r>
      <w:r>
        <w:fldChar w:fldCharType="end"/>
      </w:r>
    </w:p>
    <w:p w14:paraId="14DD1115" w14:textId="598AA0EC" w:rsidR="008160A3" w:rsidRDefault="008160A3">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_Toc210593849 \h </w:instrText>
      </w:r>
      <w:r>
        <w:fldChar w:fldCharType="separate"/>
      </w:r>
      <w:r>
        <w:t>37</w:t>
      </w:r>
      <w:r>
        <w:fldChar w:fldCharType="end"/>
      </w:r>
    </w:p>
    <w:p w14:paraId="7FE51BD5" w14:textId="2D108E16" w:rsidR="008160A3" w:rsidRDefault="008160A3">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_Toc210593850 \h </w:instrText>
      </w:r>
      <w:r>
        <w:fldChar w:fldCharType="separate"/>
      </w:r>
      <w:r>
        <w:t>37</w:t>
      </w:r>
      <w:r>
        <w:fldChar w:fldCharType="end"/>
      </w:r>
    </w:p>
    <w:p w14:paraId="1369A5FB" w14:textId="02526A09" w:rsidR="008160A3" w:rsidRDefault="008160A3">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_Toc210593851 \h </w:instrText>
      </w:r>
      <w:r>
        <w:fldChar w:fldCharType="separate"/>
      </w:r>
      <w:r>
        <w:t>37</w:t>
      </w:r>
      <w:r>
        <w:fldChar w:fldCharType="end"/>
      </w:r>
    </w:p>
    <w:p w14:paraId="57113B5D" w14:textId="4DF8DEEB" w:rsidR="008160A3" w:rsidRDefault="008160A3">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_Toc210593852 \h </w:instrText>
      </w:r>
      <w:r>
        <w:fldChar w:fldCharType="separate"/>
      </w:r>
      <w:r>
        <w:t>37</w:t>
      </w:r>
      <w:r>
        <w:fldChar w:fldCharType="end"/>
      </w:r>
    </w:p>
    <w:p w14:paraId="4B1F4CEE" w14:textId="3AA596DB" w:rsidR="008160A3" w:rsidRDefault="008160A3">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_Toc210593853 \h </w:instrText>
      </w:r>
      <w:r>
        <w:fldChar w:fldCharType="separate"/>
      </w:r>
      <w:r>
        <w:t>37</w:t>
      </w:r>
      <w:r>
        <w:fldChar w:fldCharType="end"/>
      </w:r>
    </w:p>
    <w:p w14:paraId="0AD720C1" w14:textId="463413CE" w:rsidR="008160A3" w:rsidRDefault="008160A3">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_Toc210593854 \h </w:instrText>
      </w:r>
      <w:r>
        <w:fldChar w:fldCharType="separate"/>
      </w:r>
      <w:r>
        <w:t>39</w:t>
      </w:r>
      <w:r>
        <w:fldChar w:fldCharType="end"/>
      </w:r>
    </w:p>
    <w:p w14:paraId="7A103ADE" w14:textId="555688C5" w:rsidR="008160A3" w:rsidRDefault="008160A3">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_Toc210593855 \h </w:instrText>
      </w:r>
      <w:r>
        <w:fldChar w:fldCharType="separate"/>
      </w:r>
      <w:r>
        <w:t>39</w:t>
      </w:r>
      <w:r>
        <w:fldChar w:fldCharType="end"/>
      </w:r>
    </w:p>
    <w:p w14:paraId="5BAF3DAC" w14:textId="4AF23CDF" w:rsidR="008160A3" w:rsidRDefault="008160A3">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_Toc210593856 \h </w:instrText>
      </w:r>
      <w:r>
        <w:fldChar w:fldCharType="separate"/>
      </w:r>
      <w:r>
        <w:t>39</w:t>
      </w:r>
      <w:r>
        <w:fldChar w:fldCharType="end"/>
      </w:r>
    </w:p>
    <w:p w14:paraId="6CDDE665" w14:textId="4392C926" w:rsidR="008160A3" w:rsidRDefault="008160A3">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_Toc210593857 \h </w:instrText>
      </w:r>
      <w:r>
        <w:fldChar w:fldCharType="separate"/>
      </w:r>
      <w:r>
        <w:t>39</w:t>
      </w:r>
      <w:r>
        <w:fldChar w:fldCharType="end"/>
      </w:r>
    </w:p>
    <w:p w14:paraId="17DC94A6" w14:textId="47801E15" w:rsidR="008160A3" w:rsidRDefault="008160A3">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_Toc210593858 \h </w:instrText>
      </w:r>
      <w:r>
        <w:fldChar w:fldCharType="separate"/>
      </w:r>
      <w:r>
        <w:t>39</w:t>
      </w:r>
      <w:r>
        <w:fldChar w:fldCharType="end"/>
      </w:r>
    </w:p>
    <w:p w14:paraId="043F63C6" w14:textId="6B627B31" w:rsidR="008160A3" w:rsidRDefault="008160A3">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_Toc210593859 \h </w:instrText>
      </w:r>
      <w:r>
        <w:fldChar w:fldCharType="separate"/>
      </w:r>
      <w:r>
        <w:t>39</w:t>
      </w:r>
      <w:r>
        <w:fldChar w:fldCharType="end"/>
      </w:r>
    </w:p>
    <w:p w14:paraId="0EE350A4" w14:textId="5B24F406" w:rsidR="008160A3" w:rsidRDefault="008160A3">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_Toc210593860 \h </w:instrText>
      </w:r>
      <w:r>
        <w:fldChar w:fldCharType="separate"/>
      </w:r>
      <w:r>
        <w:t>39</w:t>
      </w:r>
      <w:r>
        <w:fldChar w:fldCharType="end"/>
      </w:r>
    </w:p>
    <w:p w14:paraId="41994F69" w14:textId="3955ED48" w:rsidR="008160A3" w:rsidRDefault="008160A3">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_Toc210593861 \h </w:instrText>
      </w:r>
      <w:r>
        <w:fldChar w:fldCharType="separate"/>
      </w:r>
      <w:r>
        <w:t>40</w:t>
      </w:r>
      <w:r>
        <w:fldChar w:fldCharType="end"/>
      </w:r>
    </w:p>
    <w:p w14:paraId="318852F3" w14:textId="70C78462" w:rsidR="008160A3" w:rsidRDefault="008160A3">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_Toc210593862 \h </w:instrText>
      </w:r>
      <w:r>
        <w:fldChar w:fldCharType="separate"/>
      </w:r>
      <w:r>
        <w:t>40</w:t>
      </w:r>
      <w:r>
        <w:fldChar w:fldCharType="end"/>
      </w:r>
    </w:p>
    <w:p w14:paraId="55E30C04" w14:textId="1F9393EB" w:rsidR="008160A3" w:rsidRDefault="008160A3">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_Toc210593863 \h </w:instrText>
      </w:r>
      <w:r>
        <w:fldChar w:fldCharType="separate"/>
      </w:r>
      <w:r>
        <w:t>40</w:t>
      </w:r>
      <w:r>
        <w:fldChar w:fldCharType="end"/>
      </w:r>
    </w:p>
    <w:p w14:paraId="0250EA32" w14:textId="489DC669" w:rsidR="008160A3" w:rsidRDefault="008160A3">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_Toc210593864 \h </w:instrText>
      </w:r>
      <w:r>
        <w:fldChar w:fldCharType="separate"/>
      </w:r>
      <w:r>
        <w:t>42</w:t>
      </w:r>
      <w:r>
        <w:fldChar w:fldCharType="end"/>
      </w:r>
    </w:p>
    <w:p w14:paraId="7535337D" w14:textId="27E9E278" w:rsidR="008160A3" w:rsidRDefault="008160A3">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_Toc210593865 \h </w:instrText>
      </w:r>
      <w:r>
        <w:fldChar w:fldCharType="separate"/>
      </w:r>
      <w:r>
        <w:t>42</w:t>
      </w:r>
      <w:r>
        <w:fldChar w:fldCharType="end"/>
      </w:r>
    </w:p>
    <w:p w14:paraId="15052C84" w14:textId="768BACA3" w:rsidR="008160A3" w:rsidRDefault="008160A3">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_Toc210593866 \h </w:instrText>
      </w:r>
      <w:r>
        <w:fldChar w:fldCharType="separate"/>
      </w:r>
      <w:r>
        <w:t>42</w:t>
      </w:r>
      <w:r>
        <w:fldChar w:fldCharType="end"/>
      </w:r>
    </w:p>
    <w:p w14:paraId="02896FF1" w14:textId="05B4F4F8" w:rsidR="008160A3" w:rsidRDefault="008160A3">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_Toc210593867 \h </w:instrText>
      </w:r>
      <w:r>
        <w:fldChar w:fldCharType="separate"/>
      </w:r>
      <w:r>
        <w:t>42</w:t>
      </w:r>
      <w:r>
        <w:fldChar w:fldCharType="end"/>
      </w:r>
    </w:p>
    <w:p w14:paraId="6D981590" w14:textId="10E3A9D8" w:rsidR="008160A3" w:rsidRDefault="008160A3">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_Toc210593868 \h </w:instrText>
      </w:r>
      <w:r>
        <w:fldChar w:fldCharType="separate"/>
      </w:r>
      <w:r>
        <w:t>42</w:t>
      </w:r>
      <w:r>
        <w:fldChar w:fldCharType="end"/>
      </w:r>
    </w:p>
    <w:p w14:paraId="7E802B2C" w14:textId="67CE3472" w:rsidR="008160A3" w:rsidRDefault="008160A3">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_Toc210593869 \h </w:instrText>
      </w:r>
      <w:r>
        <w:fldChar w:fldCharType="separate"/>
      </w:r>
      <w:r>
        <w:t>42</w:t>
      </w:r>
      <w:r>
        <w:fldChar w:fldCharType="end"/>
      </w:r>
    </w:p>
    <w:p w14:paraId="1605437A" w14:textId="05054AC6" w:rsidR="008160A3" w:rsidRDefault="008160A3">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_Toc210593870 \h </w:instrText>
      </w:r>
      <w:r>
        <w:fldChar w:fldCharType="separate"/>
      </w:r>
      <w:r>
        <w:t>42</w:t>
      </w:r>
      <w:r>
        <w:fldChar w:fldCharType="end"/>
      </w:r>
    </w:p>
    <w:p w14:paraId="62FA68F9" w14:textId="07A3FA08" w:rsidR="008160A3" w:rsidRDefault="008160A3">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_Toc210593871 \h </w:instrText>
      </w:r>
      <w:r>
        <w:fldChar w:fldCharType="separate"/>
      </w:r>
      <w:r>
        <w:t>42</w:t>
      </w:r>
      <w:r>
        <w:fldChar w:fldCharType="end"/>
      </w:r>
    </w:p>
    <w:p w14:paraId="3B9A0780" w14:textId="77A1CB44" w:rsidR="008160A3" w:rsidRDefault="008160A3">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_Toc210593872 \h </w:instrText>
      </w:r>
      <w:r>
        <w:fldChar w:fldCharType="separate"/>
      </w:r>
      <w:r>
        <w:t>42</w:t>
      </w:r>
      <w:r>
        <w:fldChar w:fldCharType="end"/>
      </w:r>
    </w:p>
    <w:p w14:paraId="1F1E9AAF" w14:textId="2A0A5A1C" w:rsidR="008160A3" w:rsidRDefault="008160A3">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_Toc210593873 \h </w:instrText>
      </w:r>
      <w:r>
        <w:fldChar w:fldCharType="separate"/>
      </w:r>
      <w:r>
        <w:t>42</w:t>
      </w:r>
      <w:r>
        <w:fldChar w:fldCharType="end"/>
      </w:r>
    </w:p>
    <w:p w14:paraId="7420F59A" w14:textId="49BCD84B" w:rsidR="008160A3" w:rsidRDefault="008160A3">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_Toc210593874 \h </w:instrText>
      </w:r>
      <w:r>
        <w:fldChar w:fldCharType="separate"/>
      </w:r>
      <w:r>
        <w:t>43</w:t>
      </w:r>
      <w:r>
        <w:fldChar w:fldCharType="end"/>
      </w:r>
    </w:p>
    <w:p w14:paraId="2F7B0078" w14:textId="52847A7D" w:rsidR="008160A3" w:rsidRDefault="008160A3">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_Toc210593875 \h </w:instrText>
      </w:r>
      <w:r>
        <w:fldChar w:fldCharType="separate"/>
      </w:r>
      <w:r>
        <w:t>43</w:t>
      </w:r>
      <w:r>
        <w:fldChar w:fldCharType="end"/>
      </w:r>
    </w:p>
    <w:p w14:paraId="1CCDC83F" w14:textId="4911D720" w:rsidR="008160A3" w:rsidRDefault="008160A3">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_Toc210593876 \h </w:instrText>
      </w:r>
      <w:r>
        <w:fldChar w:fldCharType="separate"/>
      </w:r>
      <w:r>
        <w:t>43</w:t>
      </w:r>
      <w:r>
        <w:fldChar w:fldCharType="end"/>
      </w:r>
    </w:p>
    <w:p w14:paraId="1D87EBC3" w14:textId="0A54C545" w:rsidR="008160A3" w:rsidRDefault="008160A3">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_Toc210593877 \h </w:instrText>
      </w:r>
      <w:r>
        <w:fldChar w:fldCharType="separate"/>
      </w:r>
      <w:r>
        <w:t>43</w:t>
      </w:r>
      <w:r>
        <w:fldChar w:fldCharType="end"/>
      </w:r>
    </w:p>
    <w:p w14:paraId="026C4746" w14:textId="0E6EA6BD" w:rsidR="008160A3" w:rsidRDefault="008160A3">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_Toc210593878 \h </w:instrText>
      </w:r>
      <w:r>
        <w:fldChar w:fldCharType="separate"/>
      </w:r>
      <w:r>
        <w:t>44</w:t>
      </w:r>
      <w:r>
        <w:fldChar w:fldCharType="end"/>
      </w:r>
    </w:p>
    <w:p w14:paraId="0EF6FB16" w14:textId="3D5D53E8" w:rsidR="008160A3" w:rsidRDefault="008160A3">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_Toc210593879 \h </w:instrText>
      </w:r>
      <w:r>
        <w:fldChar w:fldCharType="separate"/>
      </w:r>
      <w:r>
        <w:t>61</w:t>
      </w:r>
      <w:r>
        <w:fldChar w:fldCharType="end"/>
      </w:r>
    </w:p>
    <w:p w14:paraId="340B2661" w14:textId="0872B2E7" w:rsidR="008160A3" w:rsidRDefault="008160A3">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_Toc210593880 \h </w:instrText>
      </w:r>
      <w:r>
        <w:fldChar w:fldCharType="separate"/>
      </w:r>
      <w:r>
        <w:t>61</w:t>
      </w:r>
      <w:r>
        <w:fldChar w:fldCharType="end"/>
      </w:r>
    </w:p>
    <w:p w14:paraId="2ACC283D" w14:textId="14699F92" w:rsidR="008160A3" w:rsidRDefault="008160A3">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_Toc210593881 \h </w:instrText>
      </w:r>
      <w:r>
        <w:fldChar w:fldCharType="separate"/>
      </w:r>
      <w:r>
        <w:t>61</w:t>
      </w:r>
      <w:r>
        <w:fldChar w:fldCharType="end"/>
      </w:r>
    </w:p>
    <w:p w14:paraId="75306D32" w14:textId="2C29376F" w:rsidR="008160A3" w:rsidRDefault="008160A3">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_Toc210593882 \h </w:instrText>
      </w:r>
      <w:r>
        <w:fldChar w:fldCharType="separate"/>
      </w:r>
      <w:r>
        <w:t>62</w:t>
      </w:r>
      <w:r>
        <w:fldChar w:fldCharType="end"/>
      </w:r>
    </w:p>
    <w:p w14:paraId="5DDA0A7A" w14:textId="157B2956" w:rsidR="008160A3" w:rsidRDefault="008160A3">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_Toc210593883 \h </w:instrText>
      </w:r>
      <w:r>
        <w:fldChar w:fldCharType="separate"/>
      </w:r>
      <w:r>
        <w:t>72</w:t>
      </w:r>
      <w:r>
        <w:fldChar w:fldCharType="end"/>
      </w:r>
    </w:p>
    <w:p w14:paraId="10D0D924" w14:textId="74B867B8" w:rsidR="008160A3" w:rsidRDefault="008160A3">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_Toc210593884 \h </w:instrText>
      </w:r>
      <w:r>
        <w:fldChar w:fldCharType="separate"/>
      </w:r>
      <w:r>
        <w:t>73</w:t>
      </w:r>
      <w:r>
        <w:fldChar w:fldCharType="end"/>
      </w:r>
    </w:p>
    <w:p w14:paraId="3727065B" w14:textId="5BDA5820" w:rsidR="008160A3" w:rsidRDefault="008160A3">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_Toc210593885 \h </w:instrText>
      </w:r>
      <w:r>
        <w:fldChar w:fldCharType="separate"/>
      </w:r>
      <w:r>
        <w:t>73</w:t>
      </w:r>
      <w:r>
        <w:fldChar w:fldCharType="end"/>
      </w:r>
    </w:p>
    <w:p w14:paraId="6F2BA773" w14:textId="55E94469" w:rsidR="008160A3" w:rsidRDefault="008160A3">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_Toc210593886 \h </w:instrText>
      </w:r>
      <w:r>
        <w:fldChar w:fldCharType="separate"/>
      </w:r>
      <w:r>
        <w:t>74</w:t>
      </w:r>
      <w:r>
        <w:fldChar w:fldCharType="end"/>
      </w:r>
    </w:p>
    <w:p w14:paraId="78C3D12C" w14:textId="53BF253E" w:rsidR="008160A3" w:rsidRDefault="008160A3">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_Toc210593887 \h </w:instrText>
      </w:r>
      <w:r>
        <w:fldChar w:fldCharType="separate"/>
      </w:r>
      <w:r>
        <w:t>74</w:t>
      </w:r>
      <w:r>
        <w:fldChar w:fldCharType="end"/>
      </w:r>
    </w:p>
    <w:p w14:paraId="0B3C827E" w14:textId="10C6C9CC" w:rsidR="008160A3" w:rsidRDefault="008160A3">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_Toc210593888 \h </w:instrText>
      </w:r>
      <w:r>
        <w:fldChar w:fldCharType="separate"/>
      </w:r>
      <w:r>
        <w:t>75</w:t>
      </w:r>
      <w:r>
        <w:fldChar w:fldCharType="end"/>
      </w:r>
    </w:p>
    <w:p w14:paraId="2B66D8D7" w14:textId="6B29B30E" w:rsidR="008160A3" w:rsidRDefault="008160A3">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_Toc210593889 \h </w:instrText>
      </w:r>
      <w:r>
        <w:fldChar w:fldCharType="separate"/>
      </w:r>
      <w:r>
        <w:t>75</w:t>
      </w:r>
      <w:r>
        <w:fldChar w:fldCharType="end"/>
      </w:r>
    </w:p>
    <w:p w14:paraId="23998B5F" w14:textId="3B909DB2" w:rsidR="008160A3" w:rsidRDefault="008160A3">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_Toc210593890 \h </w:instrText>
      </w:r>
      <w:r>
        <w:fldChar w:fldCharType="separate"/>
      </w:r>
      <w:r>
        <w:t>75</w:t>
      </w:r>
      <w:r>
        <w:fldChar w:fldCharType="end"/>
      </w:r>
    </w:p>
    <w:p w14:paraId="54847821" w14:textId="213F1212" w:rsidR="008160A3" w:rsidRDefault="008160A3">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_Toc210593891 \h </w:instrText>
      </w:r>
      <w:r>
        <w:fldChar w:fldCharType="separate"/>
      </w:r>
      <w:r>
        <w:t>76</w:t>
      </w:r>
      <w:r>
        <w:fldChar w:fldCharType="end"/>
      </w:r>
    </w:p>
    <w:p w14:paraId="790161CD" w14:textId="07195ACF" w:rsidR="008160A3" w:rsidRDefault="008160A3">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_Toc210593892 \h </w:instrText>
      </w:r>
      <w:r>
        <w:fldChar w:fldCharType="separate"/>
      </w:r>
      <w:r>
        <w:t>76</w:t>
      </w:r>
      <w:r>
        <w:fldChar w:fldCharType="end"/>
      </w:r>
    </w:p>
    <w:p w14:paraId="4511F12E" w14:textId="2CCD8FF3" w:rsidR="008160A3" w:rsidRDefault="008160A3">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_Toc210593893 \h </w:instrText>
      </w:r>
      <w:r>
        <w:fldChar w:fldCharType="separate"/>
      </w:r>
      <w:r>
        <w:t>77</w:t>
      </w:r>
      <w:r>
        <w:fldChar w:fldCharType="end"/>
      </w:r>
    </w:p>
    <w:p w14:paraId="5C5E475A" w14:textId="55CAC511" w:rsidR="008160A3" w:rsidRDefault="008160A3">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_Toc210593894 \h </w:instrText>
      </w:r>
      <w:r>
        <w:fldChar w:fldCharType="separate"/>
      </w:r>
      <w:r>
        <w:t>77</w:t>
      </w:r>
      <w:r>
        <w:fldChar w:fldCharType="end"/>
      </w:r>
    </w:p>
    <w:p w14:paraId="27E43923" w14:textId="7033EBF6" w:rsidR="008160A3" w:rsidRDefault="008160A3">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_Toc210593895 \h </w:instrText>
      </w:r>
      <w:r>
        <w:fldChar w:fldCharType="separate"/>
      </w:r>
      <w:r>
        <w:t>77</w:t>
      </w:r>
      <w:r>
        <w:fldChar w:fldCharType="end"/>
      </w:r>
    </w:p>
    <w:p w14:paraId="7970CDB3" w14:textId="5F8FCD23" w:rsidR="008160A3" w:rsidRDefault="008160A3">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_Toc210593896 \h </w:instrText>
      </w:r>
      <w:r>
        <w:fldChar w:fldCharType="separate"/>
      </w:r>
      <w:r>
        <w:t>79</w:t>
      </w:r>
      <w:r>
        <w:fldChar w:fldCharType="end"/>
      </w:r>
    </w:p>
    <w:p w14:paraId="779051FF" w14:textId="6B3A6C85" w:rsidR="008160A3" w:rsidRDefault="008160A3">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_Toc210593897 \h </w:instrText>
      </w:r>
      <w:r>
        <w:fldChar w:fldCharType="separate"/>
      </w:r>
      <w:r>
        <w:t>79</w:t>
      </w:r>
      <w:r>
        <w:fldChar w:fldCharType="end"/>
      </w:r>
    </w:p>
    <w:p w14:paraId="76A69B25" w14:textId="7CAC88C5" w:rsidR="008160A3" w:rsidRDefault="008160A3">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_Toc210593898 \h </w:instrText>
      </w:r>
      <w:r>
        <w:fldChar w:fldCharType="separate"/>
      </w:r>
      <w:r>
        <w:t>79</w:t>
      </w:r>
      <w:r>
        <w:fldChar w:fldCharType="end"/>
      </w:r>
    </w:p>
    <w:p w14:paraId="709ACFDA" w14:textId="15250416" w:rsidR="008160A3" w:rsidRDefault="008160A3">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_Toc210593899 \h </w:instrText>
      </w:r>
      <w:r>
        <w:fldChar w:fldCharType="separate"/>
      </w:r>
      <w:r>
        <w:t>79</w:t>
      </w:r>
      <w:r>
        <w:fldChar w:fldCharType="end"/>
      </w:r>
    </w:p>
    <w:p w14:paraId="7E24D04F" w14:textId="6A3B057B" w:rsidR="008160A3" w:rsidRDefault="008160A3">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_Toc210593900 \h </w:instrText>
      </w:r>
      <w:r>
        <w:fldChar w:fldCharType="separate"/>
      </w:r>
      <w:r>
        <w:t>84</w:t>
      </w:r>
      <w:r>
        <w:fldChar w:fldCharType="end"/>
      </w:r>
    </w:p>
    <w:p w14:paraId="6558591D" w14:textId="1A3B1C50" w:rsidR="008160A3" w:rsidRDefault="008160A3">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_Toc210593901 \h </w:instrText>
      </w:r>
      <w:r>
        <w:fldChar w:fldCharType="separate"/>
      </w:r>
      <w:r>
        <w:t>94</w:t>
      </w:r>
      <w:r>
        <w:fldChar w:fldCharType="end"/>
      </w:r>
    </w:p>
    <w:p w14:paraId="095F9577" w14:textId="6C61A648" w:rsidR="008160A3" w:rsidRDefault="008160A3">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_Toc210593902 \h </w:instrText>
      </w:r>
      <w:r>
        <w:fldChar w:fldCharType="separate"/>
      </w:r>
      <w:r>
        <w:t>94</w:t>
      </w:r>
      <w:r>
        <w:fldChar w:fldCharType="end"/>
      </w:r>
    </w:p>
    <w:p w14:paraId="32F5A73C" w14:textId="483D4F3B" w:rsidR="008160A3" w:rsidRDefault="008160A3">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_Toc210593903 \h </w:instrText>
      </w:r>
      <w:r>
        <w:fldChar w:fldCharType="separate"/>
      </w:r>
      <w:r>
        <w:t>95</w:t>
      </w:r>
      <w:r>
        <w:fldChar w:fldCharType="end"/>
      </w:r>
    </w:p>
    <w:p w14:paraId="151D7AB2" w14:textId="7B0E8FDD" w:rsidR="008160A3" w:rsidRDefault="008160A3">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_Toc210593904 \h </w:instrText>
      </w:r>
      <w:r>
        <w:fldChar w:fldCharType="separate"/>
      </w:r>
      <w:r>
        <w:t>95</w:t>
      </w:r>
      <w:r>
        <w:fldChar w:fldCharType="end"/>
      </w:r>
    </w:p>
    <w:p w14:paraId="26F8C699" w14:textId="05DD6943" w:rsidR="008160A3" w:rsidRDefault="008160A3">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_Toc210593905 \h </w:instrText>
      </w:r>
      <w:r>
        <w:fldChar w:fldCharType="separate"/>
      </w:r>
      <w:r>
        <w:t>96</w:t>
      </w:r>
      <w:r>
        <w:fldChar w:fldCharType="end"/>
      </w:r>
    </w:p>
    <w:p w14:paraId="30E79D72" w14:textId="7BF144E5" w:rsidR="008160A3" w:rsidRDefault="008160A3">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_Toc210593906 \h </w:instrText>
      </w:r>
      <w:r>
        <w:fldChar w:fldCharType="separate"/>
      </w:r>
      <w:r>
        <w:t>100</w:t>
      </w:r>
      <w:r>
        <w:fldChar w:fldCharType="end"/>
      </w:r>
    </w:p>
    <w:p w14:paraId="408FEB4A" w14:textId="37F6FDAD" w:rsidR="008160A3" w:rsidRDefault="008160A3">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_Toc210593907 \h </w:instrText>
      </w:r>
      <w:r>
        <w:fldChar w:fldCharType="separate"/>
      </w:r>
      <w:r>
        <w:t>100</w:t>
      </w:r>
      <w:r>
        <w:fldChar w:fldCharType="end"/>
      </w:r>
    </w:p>
    <w:p w14:paraId="6C425DA8" w14:textId="7AA96AA7" w:rsidR="008160A3" w:rsidRDefault="008160A3">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_Toc210593908 \h </w:instrText>
      </w:r>
      <w:r>
        <w:fldChar w:fldCharType="separate"/>
      </w:r>
      <w:r>
        <w:t>100</w:t>
      </w:r>
      <w:r>
        <w:fldChar w:fldCharType="end"/>
      </w:r>
    </w:p>
    <w:p w14:paraId="490FE5D3" w14:textId="767A78D6" w:rsidR="008160A3" w:rsidRDefault="008160A3">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_Toc210593909 \h </w:instrText>
      </w:r>
      <w:r>
        <w:fldChar w:fldCharType="separate"/>
      </w:r>
      <w:r>
        <w:t>100</w:t>
      </w:r>
      <w:r>
        <w:fldChar w:fldCharType="end"/>
      </w:r>
    </w:p>
    <w:p w14:paraId="01F0A9CC" w14:textId="239E9AB8" w:rsidR="008160A3" w:rsidRDefault="008160A3">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_Toc210593910 \h </w:instrText>
      </w:r>
      <w:r>
        <w:fldChar w:fldCharType="separate"/>
      </w:r>
      <w:r>
        <w:t>100</w:t>
      </w:r>
      <w:r>
        <w:fldChar w:fldCharType="end"/>
      </w:r>
    </w:p>
    <w:p w14:paraId="08AE97EF" w14:textId="05146B17" w:rsidR="008160A3" w:rsidRDefault="008160A3">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_Toc210593911 \h </w:instrText>
      </w:r>
      <w:r>
        <w:fldChar w:fldCharType="separate"/>
      </w:r>
      <w:r>
        <w:t>103</w:t>
      </w:r>
      <w:r>
        <w:fldChar w:fldCharType="end"/>
      </w:r>
    </w:p>
    <w:p w14:paraId="2D074E5F" w14:textId="3C4A5103" w:rsidR="008160A3" w:rsidRDefault="008160A3">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_Toc210593912 \h </w:instrText>
      </w:r>
      <w:r>
        <w:fldChar w:fldCharType="separate"/>
      </w:r>
      <w:r>
        <w:t>103</w:t>
      </w:r>
      <w:r>
        <w:fldChar w:fldCharType="end"/>
      </w:r>
    </w:p>
    <w:p w14:paraId="0C5652DF" w14:textId="47184939" w:rsidR="008160A3" w:rsidRDefault="008160A3">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_Toc210593913 \h </w:instrText>
      </w:r>
      <w:r>
        <w:fldChar w:fldCharType="separate"/>
      </w:r>
      <w:r>
        <w:t>103</w:t>
      </w:r>
      <w:r>
        <w:fldChar w:fldCharType="end"/>
      </w:r>
    </w:p>
    <w:p w14:paraId="66B5DA5D" w14:textId="26A0272E" w:rsidR="008160A3" w:rsidRDefault="008160A3">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_Toc210593914 \h </w:instrText>
      </w:r>
      <w:r>
        <w:fldChar w:fldCharType="separate"/>
      </w:r>
      <w:r>
        <w:t>103</w:t>
      </w:r>
      <w:r>
        <w:fldChar w:fldCharType="end"/>
      </w:r>
    </w:p>
    <w:p w14:paraId="6986FD75" w14:textId="1F8FB565" w:rsidR="008160A3" w:rsidRDefault="008160A3">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_Toc210593915 \h </w:instrText>
      </w:r>
      <w:r>
        <w:fldChar w:fldCharType="separate"/>
      </w:r>
      <w:r>
        <w:t>103</w:t>
      </w:r>
      <w:r>
        <w:fldChar w:fldCharType="end"/>
      </w:r>
    </w:p>
    <w:p w14:paraId="7AB66796" w14:textId="685D36BD" w:rsidR="008160A3" w:rsidRDefault="008160A3">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_Toc210593916 \h </w:instrText>
      </w:r>
      <w:r>
        <w:fldChar w:fldCharType="separate"/>
      </w:r>
      <w:r>
        <w:t>103</w:t>
      </w:r>
      <w:r>
        <w:fldChar w:fldCharType="end"/>
      </w:r>
    </w:p>
    <w:p w14:paraId="42B0EFE3" w14:textId="709080CF" w:rsidR="008160A3" w:rsidRDefault="008160A3">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_Toc210593917 \h </w:instrText>
      </w:r>
      <w:r>
        <w:fldChar w:fldCharType="separate"/>
      </w:r>
      <w:r>
        <w:t>103</w:t>
      </w:r>
      <w:r>
        <w:fldChar w:fldCharType="end"/>
      </w:r>
    </w:p>
    <w:p w14:paraId="18EF9DD3" w14:textId="655843BD" w:rsidR="008160A3" w:rsidRDefault="008160A3">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_Toc210593918 \h </w:instrText>
      </w:r>
      <w:r>
        <w:fldChar w:fldCharType="separate"/>
      </w:r>
      <w:r>
        <w:t>104</w:t>
      </w:r>
      <w:r>
        <w:fldChar w:fldCharType="end"/>
      </w:r>
    </w:p>
    <w:p w14:paraId="3B8670A2" w14:textId="311D4D7E" w:rsidR="008160A3" w:rsidRDefault="008160A3">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_Toc210593919 \h </w:instrText>
      </w:r>
      <w:r>
        <w:fldChar w:fldCharType="separate"/>
      </w:r>
      <w:r>
        <w:t>104</w:t>
      </w:r>
      <w:r>
        <w:fldChar w:fldCharType="end"/>
      </w:r>
    </w:p>
    <w:p w14:paraId="2F9BCD8C" w14:textId="6D829DA2" w:rsidR="008160A3" w:rsidRDefault="008160A3">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_Toc210593920 \h </w:instrText>
      </w:r>
      <w:r>
        <w:fldChar w:fldCharType="separate"/>
      </w:r>
      <w:r>
        <w:t>104</w:t>
      </w:r>
      <w:r>
        <w:fldChar w:fldCharType="end"/>
      </w:r>
    </w:p>
    <w:p w14:paraId="07292D68" w14:textId="6B2BEB4F" w:rsidR="008160A3" w:rsidRDefault="008160A3">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_Toc210593921 \h </w:instrText>
      </w:r>
      <w:r>
        <w:fldChar w:fldCharType="separate"/>
      </w:r>
      <w:r>
        <w:t>119</w:t>
      </w:r>
      <w:r>
        <w:fldChar w:fldCharType="end"/>
      </w:r>
    </w:p>
    <w:p w14:paraId="51BFB570" w14:textId="1EA1A052" w:rsidR="008160A3" w:rsidRDefault="008160A3">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_Toc210593922 \h </w:instrText>
      </w:r>
      <w:r>
        <w:fldChar w:fldCharType="separate"/>
      </w:r>
      <w:r>
        <w:t>119</w:t>
      </w:r>
      <w:r>
        <w:fldChar w:fldCharType="end"/>
      </w:r>
    </w:p>
    <w:p w14:paraId="42A06E8B" w14:textId="02D87559" w:rsidR="008160A3" w:rsidRDefault="008160A3">
      <w:pPr>
        <w:pStyle w:val="TOC2"/>
        <w:rPr>
          <w:rFonts w:ascii="Aptos" w:hAnsi="Aptos"/>
          <w:kern w:val="2"/>
          <w:sz w:val="24"/>
          <w:szCs w:val="24"/>
        </w:rPr>
      </w:pPr>
      <w:r>
        <w:t>20</w:t>
      </w:r>
      <w:r>
        <w:rPr>
          <w:rFonts w:ascii="Aptos" w:hAnsi="Aptos"/>
          <w:kern w:val="2"/>
          <w:sz w:val="24"/>
          <w:szCs w:val="24"/>
        </w:rPr>
        <w:tab/>
      </w:r>
      <w:r>
        <w:t>Study items</w:t>
      </w:r>
      <w:r>
        <w:tab/>
      </w:r>
      <w:r>
        <w:fldChar w:fldCharType="begin"/>
      </w:r>
      <w:r>
        <w:instrText xml:space="preserve"> PAGEREF _Toc210593923 \h </w:instrText>
      </w:r>
      <w:r>
        <w:fldChar w:fldCharType="separate"/>
      </w:r>
      <w:r>
        <w:t>119</w:t>
      </w:r>
      <w:r>
        <w:fldChar w:fldCharType="end"/>
      </w:r>
    </w:p>
    <w:p w14:paraId="1FBD90B5" w14:textId="5B89428E" w:rsidR="008160A3" w:rsidRDefault="008160A3">
      <w:pPr>
        <w:pStyle w:val="TOC3"/>
        <w:rPr>
          <w:rFonts w:ascii="Aptos" w:hAnsi="Aptos"/>
          <w:kern w:val="2"/>
          <w:sz w:val="24"/>
          <w:szCs w:val="24"/>
        </w:rPr>
      </w:pPr>
      <w:r>
        <w:t>20.1</w:t>
      </w:r>
      <w:r>
        <w:rPr>
          <w:rFonts w:ascii="Aptos" w:hAnsi="Aptos"/>
          <w:kern w:val="2"/>
          <w:sz w:val="24"/>
          <w:szCs w:val="24"/>
        </w:rPr>
        <w:tab/>
      </w:r>
      <w:r>
        <w:t>Study on Protocol for AI Data Collection from UPF [FS_PAIDC-UPF]</w:t>
      </w:r>
      <w:r>
        <w:tab/>
      </w:r>
      <w:r>
        <w:fldChar w:fldCharType="begin"/>
      </w:r>
      <w:r>
        <w:instrText xml:space="preserve"> PAGEREF _Toc210593924 \h </w:instrText>
      </w:r>
      <w:r>
        <w:fldChar w:fldCharType="separate"/>
      </w:r>
      <w:r>
        <w:t>119</w:t>
      </w:r>
      <w:r>
        <w:fldChar w:fldCharType="end"/>
      </w:r>
    </w:p>
    <w:p w14:paraId="46652ACC" w14:textId="5856006F" w:rsidR="008160A3" w:rsidRDefault="008160A3">
      <w:pPr>
        <w:pStyle w:val="TOC3"/>
        <w:rPr>
          <w:rFonts w:ascii="Aptos" w:hAnsi="Aptos"/>
          <w:kern w:val="2"/>
          <w:sz w:val="24"/>
          <w:szCs w:val="24"/>
        </w:rPr>
      </w:pPr>
      <w:r>
        <w:t>20.2</w:t>
      </w:r>
      <w:r>
        <w:rPr>
          <w:rFonts w:ascii="Aptos" w:hAnsi="Aptos"/>
          <w:kern w:val="2"/>
          <w:sz w:val="24"/>
          <w:szCs w:val="24"/>
        </w:rPr>
        <w:tab/>
      </w:r>
      <w:r>
        <w:t>Study on Reducing Information Exposure over SBI [FS_RedInfExp_SBI]</w:t>
      </w:r>
      <w:r>
        <w:tab/>
      </w:r>
      <w:r>
        <w:fldChar w:fldCharType="begin"/>
      </w:r>
      <w:r>
        <w:instrText xml:space="preserve"> PAGEREF _Toc210593925 \h </w:instrText>
      </w:r>
      <w:r>
        <w:fldChar w:fldCharType="separate"/>
      </w:r>
      <w:r>
        <w:t>120</w:t>
      </w:r>
      <w:r>
        <w:fldChar w:fldCharType="end"/>
      </w:r>
    </w:p>
    <w:p w14:paraId="3227B30B" w14:textId="6EF702B0" w:rsidR="008160A3" w:rsidRDefault="008160A3">
      <w:pPr>
        <w:pStyle w:val="TOC3"/>
        <w:rPr>
          <w:rFonts w:ascii="Aptos" w:hAnsi="Aptos"/>
          <w:kern w:val="2"/>
          <w:sz w:val="24"/>
          <w:szCs w:val="24"/>
        </w:rPr>
      </w:pPr>
      <w:r>
        <w:t>20.3</w:t>
      </w:r>
      <w:r>
        <w:rPr>
          <w:rFonts w:ascii="Aptos" w:hAnsi="Aptos"/>
          <w:kern w:val="2"/>
          <w:sz w:val="24"/>
          <w:szCs w:val="24"/>
        </w:rPr>
        <w:tab/>
      </w:r>
      <w:r>
        <w:t>Study on IMS Disaster Prevention and Restoration Enhancement [FS_IMS_RES]</w:t>
      </w:r>
      <w:r>
        <w:tab/>
      </w:r>
      <w:r>
        <w:fldChar w:fldCharType="begin"/>
      </w:r>
      <w:r>
        <w:instrText xml:space="preserve"> PAGEREF _Toc210593926 \h </w:instrText>
      </w:r>
      <w:r>
        <w:fldChar w:fldCharType="separate"/>
      </w:r>
      <w:r>
        <w:t>120</w:t>
      </w:r>
      <w:r>
        <w:fldChar w:fldCharType="end"/>
      </w:r>
    </w:p>
    <w:p w14:paraId="380C8C28" w14:textId="193242EA" w:rsidR="008160A3" w:rsidRDefault="008160A3">
      <w:pPr>
        <w:pStyle w:val="TOC3"/>
        <w:rPr>
          <w:rFonts w:ascii="Aptos" w:hAnsi="Aptos"/>
          <w:kern w:val="2"/>
          <w:sz w:val="24"/>
          <w:szCs w:val="24"/>
        </w:rPr>
      </w:pPr>
      <w:r>
        <w:t>20.4</w:t>
      </w:r>
      <w:r>
        <w:rPr>
          <w:rFonts w:ascii="Aptos" w:hAnsi="Aptos"/>
          <w:kern w:val="2"/>
          <w:sz w:val="24"/>
          <w:szCs w:val="24"/>
        </w:rPr>
        <w:tab/>
      </w:r>
      <w:r>
        <w:t>Study on IMS resiliency [FS_IMSResil]</w:t>
      </w:r>
      <w:r>
        <w:tab/>
      </w:r>
      <w:r>
        <w:fldChar w:fldCharType="begin"/>
      </w:r>
      <w:r>
        <w:instrText xml:space="preserve"> PAGEREF _Toc210593927 \h </w:instrText>
      </w:r>
      <w:r>
        <w:fldChar w:fldCharType="separate"/>
      </w:r>
      <w:r>
        <w:t>120</w:t>
      </w:r>
      <w:r>
        <w:fldChar w:fldCharType="end"/>
      </w:r>
    </w:p>
    <w:p w14:paraId="5469A83B" w14:textId="76B73F75" w:rsidR="008160A3" w:rsidRDefault="008160A3">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_Toc210593928 \h </w:instrText>
      </w:r>
      <w:r>
        <w:fldChar w:fldCharType="separate"/>
      </w:r>
      <w:r>
        <w:t>122</w:t>
      </w:r>
      <w:r>
        <w:fldChar w:fldCharType="end"/>
      </w:r>
    </w:p>
    <w:p w14:paraId="7467C722" w14:textId="769BC5D7" w:rsidR="008160A3" w:rsidRDefault="008160A3">
      <w:pPr>
        <w:pStyle w:val="TOC2"/>
        <w:rPr>
          <w:rFonts w:ascii="Aptos" w:hAnsi="Aptos"/>
          <w:kern w:val="2"/>
          <w:sz w:val="24"/>
          <w:szCs w:val="24"/>
        </w:rPr>
      </w:pPr>
      <w:r>
        <w:t>22</w:t>
      </w:r>
      <w:r>
        <w:rPr>
          <w:rFonts w:ascii="Aptos" w:hAnsi="Aptos"/>
          <w:kern w:val="2"/>
          <w:sz w:val="24"/>
          <w:szCs w:val="24"/>
        </w:rPr>
        <w:tab/>
      </w:r>
      <w:r>
        <w:t>Future Meetings</w:t>
      </w:r>
      <w:r>
        <w:tab/>
      </w:r>
      <w:r>
        <w:fldChar w:fldCharType="begin"/>
      </w:r>
      <w:r>
        <w:instrText xml:space="preserve"> PAGEREF _Toc210593929 \h </w:instrText>
      </w:r>
      <w:r>
        <w:fldChar w:fldCharType="separate"/>
      </w:r>
      <w:r>
        <w:t>122</w:t>
      </w:r>
      <w:r>
        <w:fldChar w:fldCharType="end"/>
      </w:r>
    </w:p>
    <w:p w14:paraId="4C4F4C2D" w14:textId="367E06B3" w:rsidR="008160A3" w:rsidRDefault="008160A3">
      <w:pPr>
        <w:pStyle w:val="TOC2"/>
        <w:rPr>
          <w:rFonts w:ascii="Aptos" w:hAnsi="Aptos"/>
          <w:kern w:val="2"/>
          <w:sz w:val="24"/>
          <w:szCs w:val="24"/>
        </w:rPr>
      </w:pPr>
      <w:r>
        <w:t>23</w:t>
      </w:r>
      <w:r>
        <w:rPr>
          <w:rFonts w:ascii="Aptos" w:hAnsi="Aptos"/>
          <w:kern w:val="2"/>
          <w:sz w:val="24"/>
          <w:szCs w:val="24"/>
        </w:rPr>
        <w:tab/>
      </w:r>
      <w:r>
        <w:t>Close of Meeting</w:t>
      </w:r>
      <w:r>
        <w:tab/>
      </w:r>
      <w:r>
        <w:fldChar w:fldCharType="begin"/>
      </w:r>
      <w:r>
        <w:instrText xml:space="preserve"> PAGEREF _Toc210593930 \h </w:instrText>
      </w:r>
      <w:r>
        <w:fldChar w:fldCharType="separate"/>
      </w:r>
      <w:r>
        <w:t>122</w:t>
      </w:r>
      <w:r>
        <w:fldChar w:fldCharType="end"/>
      </w:r>
    </w:p>
    <w:p w14:paraId="192947CB" w14:textId="192A38AF" w:rsidR="008160A3" w:rsidRDefault="008160A3" w:rsidP="008160A3">
      <w:r>
        <w:fldChar w:fldCharType="end"/>
      </w:r>
    </w:p>
    <w:p w14:paraId="46A7DE7B" w14:textId="77777777" w:rsidR="008160A3" w:rsidRDefault="008160A3" w:rsidP="008160A3">
      <w:pPr>
        <w:pStyle w:val="Heading2"/>
      </w:pPr>
      <w:r>
        <w:br w:type="page"/>
      </w:r>
      <w:bookmarkStart w:id="0" w:name="_Toc210593763"/>
      <w:r>
        <w:lastRenderedPageBreak/>
        <w:t>1</w:t>
      </w:r>
      <w:r>
        <w:tab/>
        <w:t>Opening of the meeting</w:t>
      </w:r>
      <w:bookmarkEnd w:id="0"/>
    </w:p>
    <w:p w14:paraId="258534FB" w14:textId="77777777" w:rsidR="008160A3" w:rsidRDefault="008160A3" w:rsidP="008160A3">
      <w:r>
        <w:t>The Chair Mr. Yue Song (China Mobile) opened the meeting on Monday 7th April 2025 at 09:00.</w:t>
      </w:r>
    </w:p>
    <w:p w14:paraId="12406FC7" w14:textId="77777777" w:rsidR="008160A3" w:rsidRDefault="008160A3" w:rsidP="008160A3">
      <w:r>
        <w:t>Vice Chairmen of the meeting was:</w:t>
      </w:r>
    </w:p>
    <w:p w14:paraId="03322BBC" w14:textId="77777777" w:rsidR="008160A3" w:rsidRDefault="008160A3" w:rsidP="008160A3">
      <w:r>
        <w:t>- Mr. Zhijun Li (Vice Chair, ZTE).</w:t>
      </w:r>
    </w:p>
    <w:p w14:paraId="29B39574" w14:textId="77777777" w:rsidR="008160A3" w:rsidRDefault="008160A3" w:rsidP="008160A3">
      <w:r>
        <w:t>- Mr. Anders Askerup (Vice Chair, Cisco)</w:t>
      </w:r>
    </w:p>
    <w:p w14:paraId="5D3E5BDB" w14:textId="77777777" w:rsidR="008160A3" w:rsidRDefault="008160A3" w:rsidP="008160A3">
      <w:r>
        <w:t>ETSI/MCC support was provided by Mr Kimmo Kymalainen.</w:t>
      </w:r>
    </w:p>
    <w:p w14:paraId="6A94FA8C" w14:textId="77777777" w:rsidR="008160A3" w:rsidRDefault="008160A3" w:rsidP="008160A3">
      <w:pPr>
        <w:pStyle w:val="Heading3"/>
      </w:pPr>
      <w:bookmarkStart w:id="1" w:name="_Toc210593764"/>
      <w:r>
        <w:t>1.1</w:t>
      </w:r>
      <w:r>
        <w:tab/>
        <w:t>Welcome speech</w:t>
      </w:r>
      <w:bookmarkEnd w:id="1"/>
    </w:p>
    <w:p w14:paraId="2F3A1E44" w14:textId="77777777" w:rsidR="008160A3" w:rsidRDefault="008160A3" w:rsidP="008160A3">
      <w:r>
        <w:t>On behalf of the host the, Anders Askerup (Cisco), CT4 Vice Chair, welcomed the delegates to Göteborg, Sweden on behalf of the host the ETSI, explained arrangements and wished TSG CT4 a successful meeting in southern Sweden.</w:t>
      </w:r>
    </w:p>
    <w:p w14:paraId="3CDAD522" w14:textId="77777777" w:rsidR="008160A3" w:rsidRDefault="008160A3" w:rsidP="008160A3">
      <w:pPr>
        <w:pStyle w:val="Heading3"/>
      </w:pPr>
      <w:bookmarkStart w:id="2" w:name="_Toc210593765"/>
      <w:r>
        <w:t>1.2</w:t>
      </w:r>
      <w:r>
        <w:tab/>
        <w:t>IPR Declarations</w:t>
      </w:r>
      <w:bookmarkEnd w:id="2"/>
    </w:p>
    <w:p w14:paraId="221E5822" w14:textId="77777777" w:rsidR="008160A3" w:rsidRDefault="008160A3" w:rsidP="008160A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F87770E" w14:textId="77777777" w:rsidR="008160A3" w:rsidRDefault="008160A3" w:rsidP="008160A3">
      <w:r>
        <w:t>The delegates are asked to take note that they are thereby invited:</w:t>
      </w:r>
    </w:p>
    <w:p w14:paraId="5FC3606F" w14:textId="77777777" w:rsidR="008160A3" w:rsidRDefault="008160A3" w:rsidP="008160A3">
      <w:r>
        <w:t>-</w:t>
      </w:r>
      <w:r>
        <w:tab/>
        <w:t xml:space="preserve">to investigate whether their organization or any other organization owns IPRs which were, or were likely to become Essential in respect of the work of 3GPP. </w:t>
      </w:r>
    </w:p>
    <w:p w14:paraId="640D0234" w14:textId="77777777" w:rsidR="008160A3" w:rsidRDefault="008160A3" w:rsidP="008160A3">
      <w:r>
        <w:t>-</w:t>
      </w:r>
      <w:r>
        <w:tab/>
        <w:t xml:space="preserve">to notify their respective Organizational Partners of all potential IPRs, e.g., for ETSI, by means of the IPR Information Statement and the Licensing declaration forms </w:t>
      </w:r>
    </w:p>
    <w:p w14:paraId="66463060" w14:textId="77777777" w:rsidR="008160A3" w:rsidRDefault="008160A3" w:rsidP="008160A3">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337D853" w14:textId="77777777" w:rsidR="008160A3" w:rsidRDefault="008160A3" w:rsidP="008160A3">
      <w:pPr>
        <w:pStyle w:val="Heading3"/>
      </w:pPr>
      <w:bookmarkStart w:id="3" w:name="_Toc210593766"/>
      <w:r>
        <w:t>1.3</w:t>
      </w:r>
      <w:r>
        <w:tab/>
        <w:t>Antitrust declarations</w:t>
      </w:r>
      <w:bookmarkEnd w:id="3"/>
    </w:p>
    <w:p w14:paraId="596AE7A9" w14:textId="77777777" w:rsidR="008160A3" w:rsidRDefault="008160A3" w:rsidP="008160A3">
      <w: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1D504525" w14:textId="77777777" w:rsidR="008160A3" w:rsidRDefault="008160A3" w:rsidP="008160A3">
      <w:r>
        <w:t>The leadership shall conduct the present meeting with impartiality and in the interests of 3GPP.</w:t>
      </w:r>
    </w:p>
    <w:p w14:paraId="4F1D6053" w14:textId="77777777" w:rsidR="008160A3" w:rsidRDefault="008160A3" w:rsidP="008160A3">
      <w:r>
        <w:t>Furthermore, I would like to remind you that timely submission of work items in advance of TSG/WG meetings is important to allow for full and fair consideration of such matters.</w:t>
      </w:r>
    </w:p>
    <w:p w14:paraId="21FDA8E3" w14:textId="77777777" w:rsidR="008160A3" w:rsidRDefault="008160A3" w:rsidP="008160A3">
      <w:pPr>
        <w:pStyle w:val="Heading3"/>
      </w:pPr>
      <w:bookmarkStart w:id="4" w:name="_Toc210593767"/>
      <w:r>
        <w:t>1.4</w:t>
      </w:r>
      <w:r>
        <w:tab/>
        <w:t>Reminder for delegates attending the meeting</w:t>
      </w:r>
      <w:bookmarkEnd w:id="4"/>
    </w:p>
    <w:p w14:paraId="3AF6CA85" w14:textId="77777777" w:rsidR="008160A3" w:rsidRDefault="008160A3" w:rsidP="008160A3">
      <w:r>
        <w:t>This meeting counts towards accrual and maintenance of voting rights.</w:t>
      </w:r>
    </w:p>
    <w:p w14:paraId="08A0718F" w14:textId="77777777" w:rsidR="008160A3" w:rsidRDefault="008160A3" w:rsidP="008160A3">
      <w:r>
        <w:t>- Please register using 3GPP portal: 3GPP Portal &gt; Home..</w:t>
      </w:r>
    </w:p>
    <w:p w14:paraId="0F950634" w14:textId="77777777" w:rsidR="008160A3" w:rsidRDefault="008160A3" w:rsidP="008160A3">
      <w:r>
        <w:t>- Please confirm your participation by checking in by using the link provided by the tool when performing registration. Only possible after start of the meeting and before closing of the meeting.</w:t>
      </w:r>
    </w:p>
    <w:p w14:paraId="376B66ED" w14:textId="77777777" w:rsidR="008160A3" w:rsidRDefault="008160A3" w:rsidP="008160A3">
      <w:r>
        <w:t>- Meeting guidelines are provided in C4-253002</w:t>
      </w:r>
    </w:p>
    <w:p w14:paraId="0EB38493" w14:textId="77777777" w:rsidR="008160A3" w:rsidRDefault="008160A3" w:rsidP="008160A3">
      <w:pPr>
        <w:pStyle w:val="Heading2"/>
      </w:pPr>
      <w:bookmarkStart w:id="5" w:name="_Toc210593768"/>
      <w:r>
        <w:lastRenderedPageBreak/>
        <w:t>2</w:t>
      </w:r>
      <w:r>
        <w:tab/>
        <w:t>Approval of the agenda and registration of new documents</w:t>
      </w:r>
      <w:bookmarkEnd w:id="5"/>
    </w:p>
    <w:p w14:paraId="507EC1D5" w14:textId="2CDD4A46" w:rsidR="008160A3" w:rsidRDefault="008160A3" w:rsidP="008160A3">
      <w:pPr>
        <w:rPr>
          <w:rFonts w:ascii="Arial" w:hAnsi="Arial" w:cs="Arial"/>
          <w:b/>
          <w:sz w:val="24"/>
        </w:rPr>
      </w:pPr>
      <w:r>
        <w:rPr>
          <w:rFonts w:ascii="Arial" w:hAnsi="Arial" w:cs="Arial"/>
          <w:b/>
          <w:color w:val="0000FF"/>
          <w:sz w:val="24"/>
        </w:rPr>
        <w:t>C4-253001</w:t>
      </w:r>
      <w:r>
        <w:rPr>
          <w:rFonts w:ascii="Arial" w:hAnsi="Arial" w:cs="Arial"/>
          <w:b/>
          <w:color w:val="0000FF"/>
          <w:sz w:val="24"/>
        </w:rPr>
        <w:tab/>
      </w:r>
      <w:r>
        <w:rPr>
          <w:rFonts w:ascii="Arial" w:hAnsi="Arial" w:cs="Arial"/>
          <w:b/>
          <w:sz w:val="24"/>
        </w:rPr>
        <w:t>Draft Agenda</w:t>
      </w:r>
    </w:p>
    <w:p w14:paraId="2499DF3F"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039CDF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E1CF7" w14:textId="3A25F1A2" w:rsidR="008160A3" w:rsidRDefault="008160A3" w:rsidP="008160A3">
      <w:pPr>
        <w:rPr>
          <w:rFonts w:ascii="Arial" w:hAnsi="Arial" w:cs="Arial"/>
          <w:b/>
          <w:sz w:val="24"/>
        </w:rPr>
      </w:pPr>
      <w:r>
        <w:rPr>
          <w:rFonts w:ascii="Arial" w:hAnsi="Arial" w:cs="Arial"/>
          <w:b/>
          <w:color w:val="0000FF"/>
          <w:sz w:val="24"/>
        </w:rPr>
        <w:t>C4-253002</w:t>
      </w:r>
      <w:r>
        <w:rPr>
          <w:rFonts w:ascii="Arial" w:hAnsi="Arial" w:cs="Arial"/>
          <w:b/>
          <w:color w:val="0000FF"/>
          <w:sz w:val="24"/>
        </w:rPr>
        <w:tab/>
      </w:r>
      <w:r>
        <w:rPr>
          <w:rFonts w:ascii="Arial" w:hAnsi="Arial" w:cs="Arial"/>
          <w:b/>
          <w:sz w:val="24"/>
        </w:rPr>
        <w:t>eMeeting guidelines for CT4 Working Group meeting</w:t>
      </w:r>
    </w:p>
    <w:p w14:paraId="1CE52ED7" w14:textId="77777777" w:rsidR="008160A3" w:rsidRDefault="008160A3" w:rsidP="00816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6A3D7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B6A9" w14:textId="6DD5ECC5" w:rsidR="008160A3" w:rsidRDefault="008160A3" w:rsidP="008160A3">
      <w:pPr>
        <w:rPr>
          <w:rFonts w:ascii="Arial" w:hAnsi="Arial" w:cs="Arial"/>
          <w:b/>
          <w:sz w:val="24"/>
        </w:rPr>
      </w:pPr>
      <w:r>
        <w:rPr>
          <w:rFonts w:ascii="Arial" w:hAnsi="Arial" w:cs="Arial"/>
          <w:b/>
          <w:color w:val="0000FF"/>
          <w:sz w:val="24"/>
        </w:rPr>
        <w:t>C4-253003</w:t>
      </w:r>
      <w:r>
        <w:rPr>
          <w:rFonts w:ascii="Arial" w:hAnsi="Arial" w:cs="Arial"/>
          <w:b/>
          <w:color w:val="0000FF"/>
          <w:sz w:val="24"/>
        </w:rPr>
        <w:tab/>
      </w:r>
      <w:r>
        <w:rPr>
          <w:rFonts w:ascii="Arial" w:hAnsi="Arial" w:cs="Arial"/>
          <w:b/>
          <w:sz w:val="24"/>
        </w:rPr>
        <w:t>Detailed agenda &amp; time plan for CT4 meeting: status at document deadline</w:t>
      </w:r>
    </w:p>
    <w:p w14:paraId="7C4E9B88"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50D973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08227" w14:textId="27B73A78" w:rsidR="008160A3" w:rsidRDefault="008160A3" w:rsidP="008160A3">
      <w:pPr>
        <w:rPr>
          <w:rFonts w:ascii="Arial" w:hAnsi="Arial" w:cs="Arial"/>
          <w:b/>
          <w:sz w:val="24"/>
        </w:rPr>
      </w:pPr>
      <w:r>
        <w:rPr>
          <w:rFonts w:ascii="Arial" w:hAnsi="Arial" w:cs="Arial"/>
          <w:b/>
          <w:color w:val="0000FF"/>
          <w:sz w:val="24"/>
        </w:rPr>
        <w:t>C4-253004</w:t>
      </w:r>
      <w:r>
        <w:rPr>
          <w:rFonts w:ascii="Arial" w:hAnsi="Arial" w:cs="Arial"/>
          <w:b/>
          <w:color w:val="0000FF"/>
          <w:sz w:val="24"/>
        </w:rPr>
        <w:tab/>
      </w:r>
      <w:r>
        <w:rPr>
          <w:rFonts w:ascii="Arial" w:hAnsi="Arial" w:cs="Arial"/>
          <w:b/>
          <w:sz w:val="24"/>
        </w:rPr>
        <w:t>Detailed agenda &amp; time plan for CT4 meeting: status on eve of meeting</w:t>
      </w:r>
    </w:p>
    <w:p w14:paraId="5E3D2624"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7CAE23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E8344" w14:textId="1EA2D7ED" w:rsidR="008160A3" w:rsidRDefault="008160A3" w:rsidP="008160A3">
      <w:pPr>
        <w:rPr>
          <w:rFonts w:ascii="Arial" w:hAnsi="Arial" w:cs="Arial"/>
          <w:b/>
          <w:sz w:val="24"/>
        </w:rPr>
      </w:pPr>
      <w:r>
        <w:rPr>
          <w:rFonts w:ascii="Arial" w:hAnsi="Arial" w:cs="Arial"/>
          <w:b/>
          <w:color w:val="0000FF"/>
          <w:sz w:val="24"/>
        </w:rPr>
        <w:t>C4-253005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7E6DEB2"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7636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B027C" w14:textId="3E5F475D" w:rsidR="008160A3" w:rsidRDefault="008160A3" w:rsidP="008160A3">
      <w:pPr>
        <w:rPr>
          <w:rFonts w:ascii="Arial" w:hAnsi="Arial" w:cs="Arial"/>
          <w:b/>
          <w:sz w:val="24"/>
        </w:rPr>
      </w:pPr>
      <w:r>
        <w:rPr>
          <w:rFonts w:ascii="Arial" w:hAnsi="Arial" w:cs="Arial"/>
          <w:b/>
          <w:color w:val="0000FF"/>
          <w:sz w:val="24"/>
        </w:rPr>
        <w:t>C4-253006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41A4F9ED"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EF5FF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D9822" w14:textId="22BC2B5A" w:rsidR="008160A3" w:rsidRDefault="008160A3" w:rsidP="008160A3">
      <w:pPr>
        <w:rPr>
          <w:rFonts w:ascii="Arial" w:hAnsi="Arial" w:cs="Arial"/>
          <w:b/>
          <w:sz w:val="24"/>
        </w:rPr>
      </w:pPr>
      <w:r>
        <w:rPr>
          <w:rFonts w:ascii="Arial" w:hAnsi="Arial" w:cs="Arial"/>
          <w:b/>
          <w:color w:val="0000FF"/>
          <w:sz w:val="24"/>
        </w:rPr>
        <w:t>C4-253007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18D57CEC" w14:textId="77777777" w:rsidR="008160A3" w:rsidRDefault="008160A3" w:rsidP="008160A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97DA9C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36BA2" w14:textId="77777777" w:rsidR="008160A3" w:rsidRDefault="008160A3" w:rsidP="008160A3">
      <w:pPr>
        <w:pStyle w:val="Heading2"/>
      </w:pPr>
      <w:bookmarkStart w:id="6" w:name="_Toc210593769"/>
      <w:r>
        <w:t>3</w:t>
      </w:r>
      <w:r>
        <w:tab/>
        <w:t>Reports</w:t>
      </w:r>
      <w:bookmarkEnd w:id="6"/>
    </w:p>
    <w:p w14:paraId="229FFE32" w14:textId="2D0BD3A9" w:rsidR="008160A3" w:rsidRDefault="008160A3" w:rsidP="008160A3">
      <w:pPr>
        <w:rPr>
          <w:rFonts w:ascii="Arial" w:hAnsi="Arial" w:cs="Arial"/>
          <w:b/>
          <w:sz w:val="24"/>
        </w:rPr>
      </w:pPr>
      <w:r>
        <w:rPr>
          <w:rFonts w:ascii="Arial" w:hAnsi="Arial" w:cs="Arial"/>
          <w:b/>
          <w:color w:val="0000FF"/>
          <w:sz w:val="24"/>
        </w:rPr>
        <w:t>C4-253008</w:t>
      </w:r>
      <w:r>
        <w:rPr>
          <w:rFonts w:ascii="Arial" w:hAnsi="Arial" w:cs="Arial"/>
          <w:b/>
          <w:color w:val="0000FF"/>
          <w:sz w:val="24"/>
        </w:rPr>
        <w:tab/>
      </w:r>
      <w:r>
        <w:rPr>
          <w:rFonts w:ascii="Arial" w:hAnsi="Arial" w:cs="Arial"/>
          <w:b/>
          <w:sz w:val="24"/>
        </w:rPr>
        <w:t>Previous TSG CT &amp; SA Status Report</w:t>
      </w:r>
    </w:p>
    <w:p w14:paraId="0B7AAE3A" w14:textId="77777777" w:rsidR="008160A3" w:rsidRDefault="008160A3" w:rsidP="008160A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1EAF6E3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07F71" w14:textId="4E590B85" w:rsidR="008160A3" w:rsidRDefault="008160A3" w:rsidP="008160A3">
      <w:pPr>
        <w:rPr>
          <w:rFonts w:ascii="Arial" w:hAnsi="Arial" w:cs="Arial"/>
          <w:b/>
          <w:sz w:val="24"/>
        </w:rPr>
      </w:pPr>
      <w:r>
        <w:rPr>
          <w:rFonts w:ascii="Arial" w:hAnsi="Arial" w:cs="Arial"/>
          <w:b/>
          <w:color w:val="0000FF"/>
          <w:sz w:val="24"/>
        </w:rPr>
        <w:lastRenderedPageBreak/>
        <w:t>C4-253009</w:t>
      </w:r>
      <w:r>
        <w:rPr>
          <w:rFonts w:ascii="Arial" w:hAnsi="Arial" w:cs="Arial"/>
          <w:b/>
          <w:color w:val="0000FF"/>
          <w:sz w:val="24"/>
        </w:rPr>
        <w:tab/>
      </w:r>
      <w:r>
        <w:rPr>
          <w:rFonts w:ascii="Arial" w:hAnsi="Arial" w:cs="Arial"/>
          <w:b/>
          <w:sz w:val="24"/>
        </w:rPr>
        <w:t>Previous CT4 meeting report</w:t>
      </w:r>
    </w:p>
    <w:p w14:paraId="5397F69F" w14:textId="77777777" w:rsidR="008160A3" w:rsidRDefault="008160A3" w:rsidP="00816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851CAC0" w14:textId="77777777" w:rsidR="008160A3" w:rsidRDefault="008160A3" w:rsidP="008160A3">
      <w:pPr>
        <w:rPr>
          <w:rFonts w:ascii="Arial" w:hAnsi="Arial" w:cs="Arial"/>
          <w:b/>
        </w:rPr>
      </w:pPr>
      <w:r>
        <w:rPr>
          <w:rFonts w:ascii="Arial" w:hAnsi="Arial" w:cs="Arial"/>
          <w:b/>
        </w:rPr>
        <w:t xml:space="preserve">Discussion: </w:t>
      </w:r>
    </w:p>
    <w:p w14:paraId="0A1B6E2A" w14:textId="77777777" w:rsidR="008160A3" w:rsidRDefault="008160A3" w:rsidP="008160A3">
      <w:r>
        <w:t>The meeting number needs to be correted in the cover page.</w:t>
      </w:r>
    </w:p>
    <w:p w14:paraId="44C62D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C4-253350</w:t>
      </w:r>
      <w:r>
        <w:rPr>
          <w:color w:val="993300"/>
          <w:u w:val="single"/>
        </w:rPr>
        <w:t>.</w:t>
      </w:r>
    </w:p>
    <w:p w14:paraId="4AD66E24" w14:textId="33BDD610" w:rsidR="008160A3" w:rsidRDefault="008160A3" w:rsidP="008160A3">
      <w:pPr>
        <w:rPr>
          <w:rFonts w:ascii="Arial" w:hAnsi="Arial" w:cs="Arial"/>
          <w:b/>
          <w:sz w:val="24"/>
        </w:rPr>
      </w:pPr>
      <w:r>
        <w:rPr>
          <w:rFonts w:ascii="Arial" w:hAnsi="Arial" w:cs="Arial"/>
          <w:b/>
          <w:color w:val="0000FF"/>
          <w:sz w:val="24"/>
        </w:rPr>
        <w:t>C4-253350</w:t>
      </w:r>
      <w:r>
        <w:rPr>
          <w:rFonts w:ascii="Arial" w:hAnsi="Arial" w:cs="Arial"/>
          <w:b/>
          <w:color w:val="0000FF"/>
          <w:sz w:val="24"/>
        </w:rPr>
        <w:tab/>
      </w:r>
      <w:r>
        <w:rPr>
          <w:rFonts w:ascii="Arial" w:hAnsi="Arial" w:cs="Arial"/>
          <w:b/>
          <w:sz w:val="24"/>
        </w:rPr>
        <w:t>Previous CT4 meeting report</w:t>
      </w:r>
    </w:p>
    <w:p w14:paraId="5F89BF0D" w14:textId="77777777" w:rsidR="008160A3" w:rsidRDefault="008160A3" w:rsidP="008160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878B309" w14:textId="77777777" w:rsidR="008160A3" w:rsidRDefault="008160A3" w:rsidP="008160A3">
      <w:pPr>
        <w:rPr>
          <w:color w:val="808080"/>
        </w:rPr>
      </w:pPr>
      <w:r>
        <w:rPr>
          <w:color w:val="808080"/>
        </w:rPr>
        <w:t>(Replaces C4-253009)</w:t>
      </w:r>
    </w:p>
    <w:p w14:paraId="534234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E78B0" w14:textId="77777777" w:rsidR="008160A3" w:rsidRDefault="008160A3" w:rsidP="008160A3">
      <w:pPr>
        <w:pStyle w:val="Heading2"/>
      </w:pPr>
      <w:bookmarkStart w:id="7" w:name="_Toc210593770"/>
      <w:r>
        <w:t>4</w:t>
      </w:r>
      <w:r>
        <w:tab/>
        <w:t>Liaison statements</w:t>
      </w:r>
      <w:bookmarkEnd w:id="7"/>
    </w:p>
    <w:p w14:paraId="2CC17B2F" w14:textId="77777777" w:rsidR="008160A3" w:rsidRDefault="008160A3" w:rsidP="008160A3">
      <w:pPr>
        <w:pStyle w:val="Heading3"/>
      </w:pPr>
      <w:bookmarkStart w:id="8" w:name="_Toc210593771"/>
      <w:r>
        <w:t>4.1</w:t>
      </w:r>
      <w:r>
        <w:tab/>
        <w:t>Incoming liaisons</w:t>
      </w:r>
      <w:bookmarkEnd w:id="8"/>
    </w:p>
    <w:p w14:paraId="23965E09" w14:textId="22F50C78" w:rsidR="008160A3" w:rsidRDefault="008160A3" w:rsidP="008160A3">
      <w:pPr>
        <w:rPr>
          <w:rFonts w:ascii="Arial" w:hAnsi="Arial" w:cs="Arial"/>
          <w:b/>
          <w:sz w:val="24"/>
        </w:rPr>
      </w:pPr>
      <w:r>
        <w:rPr>
          <w:rFonts w:ascii="Arial" w:hAnsi="Arial" w:cs="Arial"/>
          <w:b/>
          <w:color w:val="0000FF"/>
          <w:sz w:val="24"/>
        </w:rPr>
        <w:t>C4-253013</w:t>
      </w:r>
      <w:r>
        <w:rPr>
          <w:rFonts w:ascii="Arial" w:hAnsi="Arial" w:cs="Arial"/>
          <w:b/>
          <w:color w:val="0000FF"/>
          <w:sz w:val="24"/>
        </w:rPr>
        <w:tab/>
      </w:r>
      <w:r>
        <w:rPr>
          <w:rFonts w:ascii="Arial" w:hAnsi="Arial" w:cs="Arial"/>
          <w:b/>
          <w:sz w:val="24"/>
        </w:rPr>
        <w:t>LS to SA2 and CT4 on N6-Unmarked PDUs</w:t>
      </w:r>
    </w:p>
    <w:p w14:paraId="6E33D149"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337781FF" w14:textId="77777777" w:rsidR="008160A3" w:rsidRDefault="008160A3" w:rsidP="008160A3">
      <w:pPr>
        <w:rPr>
          <w:color w:val="808080"/>
        </w:rPr>
      </w:pPr>
      <w:r>
        <w:rPr>
          <w:color w:val="808080"/>
        </w:rPr>
        <w:t>(Replaces C4-252028)</w:t>
      </w:r>
    </w:p>
    <w:p w14:paraId="6FBBF9EB" w14:textId="77777777" w:rsidR="008160A3" w:rsidRDefault="008160A3" w:rsidP="008160A3">
      <w:pPr>
        <w:rPr>
          <w:rFonts w:ascii="Arial" w:hAnsi="Arial" w:cs="Arial"/>
          <w:b/>
        </w:rPr>
      </w:pPr>
      <w:r>
        <w:rPr>
          <w:rFonts w:ascii="Arial" w:hAnsi="Arial" w:cs="Arial"/>
          <w:b/>
        </w:rPr>
        <w:t xml:space="preserve">Abstract: </w:t>
      </w:r>
    </w:p>
    <w:p w14:paraId="6856E1F3" w14:textId="77777777" w:rsidR="008160A3" w:rsidRDefault="008160A3" w:rsidP="008160A3">
      <w:r>
        <w:t>Postponed from CT4#129 meeting. Related CRs were in C4-252056, C4-252057, reply LS was in C4-252058. It was decided to wait for outcome from SA2</w:t>
      </w:r>
    </w:p>
    <w:p w14:paraId="3CE6BC1D" w14:textId="77777777" w:rsidR="008160A3" w:rsidRDefault="008160A3" w:rsidP="008160A3">
      <w:pPr>
        <w:rPr>
          <w:rFonts w:ascii="Arial" w:hAnsi="Arial" w:cs="Arial"/>
          <w:b/>
        </w:rPr>
      </w:pPr>
      <w:r>
        <w:rPr>
          <w:rFonts w:ascii="Arial" w:hAnsi="Arial" w:cs="Arial"/>
          <w:b/>
        </w:rPr>
        <w:t xml:space="preserve">Discussion: </w:t>
      </w:r>
    </w:p>
    <w:p w14:paraId="68C7FC8F" w14:textId="77777777" w:rsidR="008160A3" w:rsidRDefault="008160A3" w:rsidP="008160A3">
      <w:r>
        <w:t>Nokia has submitted related CRs on C4-253082 and 3083.</w:t>
      </w:r>
    </w:p>
    <w:p w14:paraId="3C92AE3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87A8A0" w14:textId="60F73A53" w:rsidR="008160A3" w:rsidRDefault="008160A3" w:rsidP="008160A3">
      <w:pPr>
        <w:rPr>
          <w:rFonts w:ascii="Arial" w:hAnsi="Arial" w:cs="Arial"/>
          <w:b/>
          <w:sz w:val="24"/>
        </w:rPr>
      </w:pPr>
      <w:r>
        <w:rPr>
          <w:rFonts w:ascii="Arial" w:hAnsi="Arial" w:cs="Arial"/>
          <w:b/>
          <w:color w:val="0000FF"/>
          <w:sz w:val="24"/>
        </w:rPr>
        <w:t>C4-253014</w:t>
      </w:r>
      <w:r>
        <w:rPr>
          <w:rFonts w:ascii="Arial" w:hAnsi="Arial" w:cs="Arial"/>
          <w:b/>
          <w:color w:val="0000FF"/>
          <w:sz w:val="24"/>
        </w:rPr>
        <w:tab/>
      </w:r>
      <w:r>
        <w:rPr>
          <w:rFonts w:ascii="Arial" w:hAnsi="Arial" w:cs="Arial"/>
          <w:b/>
          <w:sz w:val="24"/>
        </w:rPr>
        <w:t>LS on Advanced MF capability registration and discovery</w:t>
      </w:r>
    </w:p>
    <w:p w14:paraId="2700DFEB"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S4-250746, to SA2, CT4, cc -</w:t>
      </w:r>
      <w:r>
        <w:rPr>
          <w:i/>
        </w:rPr>
        <w:br/>
      </w:r>
      <w:r>
        <w:rPr>
          <w:i/>
        </w:rPr>
        <w:tab/>
      </w:r>
      <w:r>
        <w:rPr>
          <w:i/>
        </w:rPr>
        <w:tab/>
      </w:r>
      <w:r>
        <w:rPr>
          <w:i/>
        </w:rPr>
        <w:tab/>
      </w:r>
      <w:r>
        <w:rPr>
          <w:i/>
        </w:rPr>
        <w:tab/>
      </w:r>
      <w:r>
        <w:rPr>
          <w:i/>
        </w:rPr>
        <w:tab/>
        <w:t>Source: SA4</w:t>
      </w:r>
    </w:p>
    <w:p w14:paraId="3FAE97F8" w14:textId="77777777" w:rsidR="008160A3" w:rsidRDefault="008160A3" w:rsidP="008160A3">
      <w:pPr>
        <w:rPr>
          <w:color w:val="808080"/>
        </w:rPr>
      </w:pPr>
      <w:r>
        <w:rPr>
          <w:color w:val="808080"/>
        </w:rPr>
        <w:t>(Replaces C4-252029)</w:t>
      </w:r>
    </w:p>
    <w:p w14:paraId="74216DBD" w14:textId="77777777" w:rsidR="008160A3" w:rsidRDefault="008160A3" w:rsidP="008160A3">
      <w:pPr>
        <w:rPr>
          <w:rFonts w:ascii="Arial" w:hAnsi="Arial" w:cs="Arial"/>
          <w:b/>
        </w:rPr>
      </w:pPr>
      <w:r>
        <w:rPr>
          <w:rFonts w:ascii="Arial" w:hAnsi="Arial" w:cs="Arial"/>
          <w:b/>
        </w:rPr>
        <w:t xml:space="preserve">Abstract: </w:t>
      </w:r>
    </w:p>
    <w:p w14:paraId="49A713F2" w14:textId="77777777" w:rsidR="008160A3" w:rsidRDefault="008160A3" w:rsidP="008160A3">
      <w:r>
        <w:t>Postponed from CT4#129 meeting. Waiting for the SA2 requirements.</w:t>
      </w:r>
    </w:p>
    <w:p w14:paraId="69B35DD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1F84D" w14:textId="1C172305" w:rsidR="008160A3" w:rsidRDefault="008160A3" w:rsidP="008160A3">
      <w:pPr>
        <w:rPr>
          <w:rFonts w:ascii="Arial" w:hAnsi="Arial" w:cs="Arial"/>
          <w:b/>
          <w:sz w:val="24"/>
        </w:rPr>
      </w:pPr>
      <w:r>
        <w:rPr>
          <w:rFonts w:ascii="Arial" w:hAnsi="Arial" w:cs="Arial"/>
          <w:b/>
          <w:color w:val="0000FF"/>
          <w:sz w:val="24"/>
        </w:rPr>
        <w:t>C4-253029</w:t>
      </w:r>
      <w:r>
        <w:rPr>
          <w:rFonts w:ascii="Arial" w:hAnsi="Arial" w:cs="Arial"/>
          <w:b/>
          <w:color w:val="0000FF"/>
          <w:sz w:val="24"/>
        </w:rPr>
        <w:tab/>
      </w:r>
      <w:r>
        <w:rPr>
          <w:rFonts w:ascii="Arial" w:hAnsi="Arial" w:cs="Arial"/>
          <w:b/>
          <w:sz w:val="24"/>
        </w:rPr>
        <w:t>Reply LS on Advanced MF capability registration and discovery</w:t>
      </w:r>
    </w:p>
    <w:p w14:paraId="60927B30"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S2-2505955, to SA4, cc CT4</w:t>
      </w:r>
      <w:r>
        <w:rPr>
          <w:i/>
        </w:rPr>
        <w:br/>
      </w:r>
      <w:r>
        <w:rPr>
          <w:i/>
        </w:rPr>
        <w:tab/>
      </w:r>
      <w:r>
        <w:rPr>
          <w:i/>
        </w:rPr>
        <w:tab/>
      </w:r>
      <w:r>
        <w:rPr>
          <w:i/>
        </w:rPr>
        <w:tab/>
      </w:r>
      <w:r>
        <w:rPr>
          <w:i/>
        </w:rPr>
        <w:tab/>
      </w:r>
      <w:r>
        <w:rPr>
          <w:i/>
        </w:rPr>
        <w:tab/>
        <w:t>Source: SA WG2</w:t>
      </w:r>
    </w:p>
    <w:p w14:paraId="2AA766E0" w14:textId="77777777" w:rsidR="008160A3" w:rsidRDefault="008160A3" w:rsidP="008160A3">
      <w:pPr>
        <w:rPr>
          <w:rFonts w:ascii="Arial" w:hAnsi="Arial" w:cs="Arial"/>
          <w:b/>
        </w:rPr>
      </w:pPr>
      <w:r>
        <w:rPr>
          <w:rFonts w:ascii="Arial" w:hAnsi="Arial" w:cs="Arial"/>
          <w:b/>
        </w:rPr>
        <w:t xml:space="preserve">Abstract: </w:t>
      </w:r>
    </w:p>
    <w:p w14:paraId="776BC894" w14:textId="77777777" w:rsidR="008160A3" w:rsidRDefault="008160A3" w:rsidP="008160A3">
      <w:r>
        <w:lastRenderedPageBreak/>
        <w:t>SA2 thanks SA4 for the LS (S4-250746) on Advanced MF capability registration and discovery. SA2 has discussed the solutions to enhance the MF capability registration and discovery. For the solution of using MF capability profile for MF registration and discovery, SA2 has agreed the CRs for TS 23.228 and TS 23.502 as attached.</w:t>
      </w:r>
    </w:p>
    <w:p w14:paraId="3C0992C6" w14:textId="77777777" w:rsidR="008160A3" w:rsidRDefault="008160A3" w:rsidP="008160A3">
      <w:pPr>
        <w:rPr>
          <w:rFonts w:ascii="Arial" w:hAnsi="Arial" w:cs="Arial"/>
          <w:b/>
        </w:rPr>
      </w:pPr>
      <w:r>
        <w:rPr>
          <w:rFonts w:ascii="Arial" w:hAnsi="Arial" w:cs="Arial"/>
          <w:b/>
        </w:rPr>
        <w:t xml:space="preserve">Discussion: </w:t>
      </w:r>
    </w:p>
    <w:p w14:paraId="68D3EAD4" w14:textId="77777777" w:rsidR="008160A3" w:rsidRDefault="008160A3" w:rsidP="008160A3">
      <w:r>
        <w:t>Related CR in 3128.</w:t>
      </w:r>
    </w:p>
    <w:p w14:paraId="136FDB6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65B9" w14:textId="0E5A8279" w:rsidR="008160A3" w:rsidRDefault="008160A3" w:rsidP="008160A3">
      <w:pPr>
        <w:rPr>
          <w:rFonts w:ascii="Arial" w:hAnsi="Arial" w:cs="Arial"/>
          <w:b/>
          <w:sz w:val="24"/>
        </w:rPr>
      </w:pPr>
      <w:r>
        <w:rPr>
          <w:rFonts w:ascii="Arial" w:hAnsi="Arial" w:cs="Arial"/>
          <w:b/>
          <w:color w:val="0000FF"/>
          <w:sz w:val="24"/>
        </w:rPr>
        <w:t>C4-253015</w:t>
      </w:r>
      <w:r>
        <w:rPr>
          <w:rFonts w:ascii="Arial" w:hAnsi="Arial" w:cs="Arial"/>
          <w:b/>
          <w:color w:val="0000FF"/>
          <w:sz w:val="24"/>
        </w:rPr>
        <w:tab/>
      </w:r>
      <w:r>
        <w:rPr>
          <w:rFonts w:ascii="Arial" w:hAnsi="Arial" w:cs="Arial"/>
          <w:b/>
          <w:sz w:val="24"/>
        </w:rPr>
        <w:t>CVD-2025-0101 – Four critical vulnerabilities in the access control mechanism of the 5G core Network</w:t>
      </w:r>
    </w:p>
    <w:p w14:paraId="588DC2D7"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CVD-2025-0101, to CT1, CT4, SA3, cc -</w:t>
      </w:r>
      <w:r>
        <w:rPr>
          <w:i/>
        </w:rPr>
        <w:br/>
      </w:r>
      <w:r>
        <w:rPr>
          <w:i/>
        </w:rPr>
        <w:tab/>
      </w:r>
      <w:r>
        <w:rPr>
          <w:i/>
        </w:rPr>
        <w:tab/>
      </w:r>
      <w:r>
        <w:rPr>
          <w:i/>
        </w:rPr>
        <w:tab/>
      </w:r>
      <w:r>
        <w:rPr>
          <w:i/>
        </w:rPr>
        <w:tab/>
      </w:r>
      <w:r>
        <w:rPr>
          <w:i/>
        </w:rPr>
        <w:tab/>
        <w:t>Source: GSMA CVD PoE</w:t>
      </w:r>
    </w:p>
    <w:p w14:paraId="1AB71C68" w14:textId="77777777" w:rsidR="008160A3" w:rsidRDefault="008160A3" w:rsidP="008160A3">
      <w:pPr>
        <w:rPr>
          <w:color w:val="808080"/>
        </w:rPr>
      </w:pPr>
      <w:r>
        <w:rPr>
          <w:color w:val="808080"/>
        </w:rPr>
        <w:t>(Replaces C4-252360)</w:t>
      </w:r>
    </w:p>
    <w:p w14:paraId="34119D3F" w14:textId="77777777" w:rsidR="008160A3" w:rsidRDefault="008160A3" w:rsidP="008160A3">
      <w:pPr>
        <w:rPr>
          <w:rFonts w:ascii="Arial" w:hAnsi="Arial" w:cs="Arial"/>
          <w:b/>
        </w:rPr>
      </w:pPr>
      <w:r>
        <w:rPr>
          <w:rFonts w:ascii="Arial" w:hAnsi="Arial" w:cs="Arial"/>
          <w:b/>
        </w:rPr>
        <w:t xml:space="preserve">Abstract: </w:t>
      </w:r>
    </w:p>
    <w:p w14:paraId="43ECFB6B" w14:textId="77777777" w:rsidR="008160A3" w:rsidRDefault="008160A3" w:rsidP="008160A3">
      <w:r>
        <w:t>Postponed from CT4#129 meeting. Related CRs were in C4-252056, C4-252057, reply LS was in C4-252058. It was decided to wait for outcome from SA2.</w:t>
      </w:r>
    </w:p>
    <w:p w14:paraId="67322B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8E700" w14:textId="44E43364" w:rsidR="008160A3" w:rsidRDefault="008160A3" w:rsidP="008160A3">
      <w:pPr>
        <w:rPr>
          <w:rFonts w:ascii="Arial" w:hAnsi="Arial" w:cs="Arial"/>
          <w:b/>
          <w:sz w:val="24"/>
        </w:rPr>
      </w:pPr>
      <w:r>
        <w:rPr>
          <w:rFonts w:ascii="Arial" w:hAnsi="Arial" w:cs="Arial"/>
          <w:b/>
          <w:color w:val="0000FF"/>
          <w:sz w:val="24"/>
        </w:rPr>
        <w:t>C4-253016</w:t>
      </w:r>
      <w:r>
        <w:rPr>
          <w:rFonts w:ascii="Arial" w:hAnsi="Arial" w:cs="Arial"/>
          <w:b/>
          <w:color w:val="0000FF"/>
          <w:sz w:val="24"/>
        </w:rPr>
        <w:tab/>
      </w:r>
      <w:r>
        <w:rPr>
          <w:rFonts w:ascii="Arial" w:hAnsi="Arial" w:cs="Arial"/>
          <w:b/>
          <w:sz w:val="24"/>
        </w:rPr>
        <w:t>LS on UE parameters update header security</w:t>
      </w:r>
    </w:p>
    <w:p w14:paraId="68523F0E"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C1-253719, to SA3, cc CT4</w:t>
      </w:r>
      <w:r>
        <w:rPr>
          <w:i/>
        </w:rPr>
        <w:br/>
      </w:r>
      <w:r>
        <w:rPr>
          <w:i/>
        </w:rPr>
        <w:tab/>
      </w:r>
      <w:r>
        <w:rPr>
          <w:i/>
        </w:rPr>
        <w:tab/>
      </w:r>
      <w:r>
        <w:rPr>
          <w:i/>
        </w:rPr>
        <w:tab/>
      </w:r>
      <w:r>
        <w:rPr>
          <w:i/>
        </w:rPr>
        <w:tab/>
      </w:r>
      <w:r>
        <w:rPr>
          <w:i/>
        </w:rPr>
        <w:tab/>
        <w:t>Source: CT WG1</w:t>
      </w:r>
    </w:p>
    <w:p w14:paraId="4C7DB5CA" w14:textId="77777777" w:rsidR="008160A3" w:rsidRDefault="008160A3" w:rsidP="008160A3">
      <w:pPr>
        <w:rPr>
          <w:rFonts w:ascii="Arial" w:hAnsi="Arial" w:cs="Arial"/>
          <w:b/>
        </w:rPr>
      </w:pPr>
      <w:r>
        <w:rPr>
          <w:rFonts w:ascii="Arial" w:hAnsi="Arial" w:cs="Arial"/>
          <w:b/>
        </w:rPr>
        <w:t xml:space="preserve">Abstract: </w:t>
      </w:r>
    </w:p>
    <w:p w14:paraId="4C1A74EF" w14:textId="77777777" w:rsidR="008160A3" w:rsidRDefault="008160A3" w:rsidP="008160A3">
      <w:r>
        <w:t>Postponed from CT4#129 meeting. Received late, companies need time to look into this issue, will be handled in the next meeting</w:t>
      </w:r>
    </w:p>
    <w:p w14:paraId="0AC3B290" w14:textId="77777777" w:rsidR="008160A3" w:rsidRDefault="008160A3" w:rsidP="008160A3">
      <w:r>
        <w:t>Related CR in 3085, reply LS in 3086</w:t>
      </w:r>
    </w:p>
    <w:p w14:paraId="47201C3D" w14:textId="77777777" w:rsidR="008160A3" w:rsidRDefault="008160A3" w:rsidP="008160A3">
      <w:pPr>
        <w:rPr>
          <w:rFonts w:ascii="Arial" w:hAnsi="Arial" w:cs="Arial"/>
          <w:b/>
        </w:rPr>
      </w:pPr>
      <w:r>
        <w:rPr>
          <w:rFonts w:ascii="Arial" w:hAnsi="Arial" w:cs="Arial"/>
          <w:b/>
        </w:rPr>
        <w:t xml:space="preserve">Discussion: </w:t>
      </w:r>
    </w:p>
    <w:p w14:paraId="27102EA1" w14:textId="77777777" w:rsidR="008160A3" w:rsidRDefault="008160A3" w:rsidP="008160A3">
      <w:r>
        <w:t>CT4 needs to wait input from the SA3. SA3 decision may have impacts for CT4 specifications.</w:t>
      </w:r>
    </w:p>
    <w:p w14:paraId="23C8684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A9E75" w14:textId="08A4308B" w:rsidR="008160A3" w:rsidRDefault="008160A3" w:rsidP="008160A3">
      <w:pPr>
        <w:rPr>
          <w:rFonts w:ascii="Arial" w:hAnsi="Arial" w:cs="Arial"/>
          <w:b/>
          <w:sz w:val="24"/>
        </w:rPr>
      </w:pPr>
      <w:r>
        <w:rPr>
          <w:rFonts w:ascii="Arial" w:hAnsi="Arial" w:cs="Arial"/>
          <w:b/>
          <w:color w:val="0000FF"/>
          <w:sz w:val="24"/>
        </w:rPr>
        <w:t>C4-253017</w:t>
      </w:r>
      <w:r>
        <w:rPr>
          <w:rFonts w:ascii="Arial" w:hAnsi="Arial" w:cs="Arial"/>
          <w:b/>
          <w:color w:val="0000FF"/>
          <w:sz w:val="24"/>
        </w:rPr>
        <w:tab/>
      </w:r>
      <w:r>
        <w:rPr>
          <w:rFonts w:ascii="Arial" w:hAnsi="Arial" w:cs="Arial"/>
          <w:b/>
          <w:sz w:val="24"/>
        </w:rPr>
        <w:t>Reply LS on Encoding of (S)RTP Multiplexed Media Identification Information</w:t>
      </w:r>
    </w:p>
    <w:p w14:paraId="3A7EADF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C1-254120, to CT4, SA2, cc SA4, CT3</w:t>
      </w:r>
      <w:r>
        <w:rPr>
          <w:i/>
        </w:rPr>
        <w:br/>
      </w:r>
      <w:r>
        <w:rPr>
          <w:i/>
        </w:rPr>
        <w:tab/>
      </w:r>
      <w:r>
        <w:rPr>
          <w:i/>
        </w:rPr>
        <w:tab/>
      </w:r>
      <w:r>
        <w:rPr>
          <w:i/>
        </w:rPr>
        <w:tab/>
      </w:r>
      <w:r>
        <w:rPr>
          <w:i/>
        </w:rPr>
        <w:tab/>
      </w:r>
      <w:r>
        <w:rPr>
          <w:i/>
        </w:rPr>
        <w:tab/>
        <w:t>Source: CT WG1</w:t>
      </w:r>
    </w:p>
    <w:p w14:paraId="7831A472" w14:textId="77777777" w:rsidR="008160A3" w:rsidRDefault="008160A3" w:rsidP="008160A3">
      <w:pPr>
        <w:rPr>
          <w:rFonts w:ascii="Arial" w:hAnsi="Arial" w:cs="Arial"/>
          <w:b/>
        </w:rPr>
      </w:pPr>
      <w:r>
        <w:rPr>
          <w:rFonts w:ascii="Arial" w:hAnsi="Arial" w:cs="Arial"/>
          <w:b/>
        </w:rPr>
        <w:t xml:space="preserve">Abstract: </w:t>
      </w:r>
    </w:p>
    <w:p w14:paraId="4CAE2A9C" w14:textId="77777777" w:rsidR="008160A3" w:rsidRDefault="008160A3" w:rsidP="008160A3">
      <w:r>
        <w:t>CT1 thanks CT4 for the LS on Encoding of (S)RTP Multiplexed Media Identification Information.</w:t>
      </w:r>
    </w:p>
    <w:p w14:paraId="1B9D9A72" w14:textId="77777777" w:rsidR="008160A3" w:rsidRDefault="008160A3" w:rsidP="008160A3">
      <w:r>
        <w:t>CT1 has discussed the question raised by CT4 on 1) Alignment of encoding of the MID information; and 2) (S)RTP multiplexed media identification information entry to be used by both (S)RTP and (S)RTCP traffic.</w:t>
      </w:r>
    </w:p>
    <w:p w14:paraId="52767399" w14:textId="77777777" w:rsidR="008160A3" w:rsidRDefault="008160A3" w:rsidP="008160A3">
      <w:r>
        <w:t>CT1 agreed to align with CT4 encoding of (S)RTP multiplexed media identification information with the deviations:</w:t>
      </w:r>
    </w:p>
    <w:p w14:paraId="0AA79B98" w14:textId="77777777" w:rsidR="008160A3" w:rsidRDefault="008160A3" w:rsidP="008160A3">
      <w:r>
        <w:t>1. In CT1, the length of the MID identification-tag is not added as a new parameter, instead, the MID identification tag is encoded as length of the MID identification-tag which is the first one octet and followed by value of the MID identification-tag;</w:t>
      </w:r>
    </w:p>
    <w:p w14:paraId="7AB8A8A3" w14:textId="77777777" w:rsidR="008160A3" w:rsidRDefault="008160A3" w:rsidP="008160A3">
      <w:r>
        <w:t>2. CT1 refers to RFC 3550  only for SSRC encoding;</w:t>
      </w:r>
    </w:p>
    <w:p w14:paraId="2B2518E4" w14:textId="77777777" w:rsidR="008160A3" w:rsidRDefault="008160A3" w:rsidP="008160A3">
      <w:r>
        <w:lastRenderedPageBreak/>
        <w:t>3. In CT1, the RTCP packet type field is encoded as a one-octet payload type field, which contains the binary representation of an integer between 200 and 204 (inclusive).</w:t>
      </w:r>
    </w:p>
    <w:p w14:paraId="5EC0FFA8" w14:textId="77777777" w:rsidR="008160A3" w:rsidRDefault="008160A3" w:rsidP="008160A3">
      <w: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1738832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1414" w14:textId="5DA07EE7" w:rsidR="008160A3" w:rsidRDefault="008160A3" w:rsidP="008160A3">
      <w:pPr>
        <w:rPr>
          <w:rFonts w:ascii="Arial" w:hAnsi="Arial" w:cs="Arial"/>
          <w:b/>
          <w:sz w:val="24"/>
        </w:rPr>
      </w:pPr>
      <w:r>
        <w:rPr>
          <w:rFonts w:ascii="Arial" w:hAnsi="Arial" w:cs="Arial"/>
          <w:b/>
          <w:color w:val="0000FF"/>
          <w:sz w:val="24"/>
        </w:rPr>
        <w:t>C4-253018</w:t>
      </w:r>
      <w:r>
        <w:rPr>
          <w:rFonts w:ascii="Arial" w:hAnsi="Arial" w:cs="Arial"/>
          <w:b/>
          <w:color w:val="0000FF"/>
          <w:sz w:val="24"/>
        </w:rPr>
        <w:tab/>
      </w:r>
      <w:r>
        <w:rPr>
          <w:rFonts w:ascii="Arial" w:hAnsi="Arial" w:cs="Arial"/>
          <w:b/>
          <w:sz w:val="24"/>
        </w:rPr>
        <w:t>Reply LS on Encoding of (S)RTP Multiplexed Media Identification Information</w:t>
      </w:r>
    </w:p>
    <w:p w14:paraId="4A04560F"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C3-252475, to CT4, CT1, SA4, cc SA2</w:t>
      </w:r>
      <w:r>
        <w:rPr>
          <w:i/>
        </w:rPr>
        <w:br/>
      </w:r>
      <w:r>
        <w:rPr>
          <w:i/>
        </w:rPr>
        <w:tab/>
      </w:r>
      <w:r>
        <w:rPr>
          <w:i/>
        </w:rPr>
        <w:tab/>
      </w:r>
      <w:r>
        <w:rPr>
          <w:i/>
        </w:rPr>
        <w:tab/>
      </w:r>
      <w:r>
        <w:rPr>
          <w:i/>
        </w:rPr>
        <w:tab/>
      </w:r>
      <w:r>
        <w:rPr>
          <w:i/>
        </w:rPr>
        <w:tab/>
        <w:t>Source: CT WG3</w:t>
      </w:r>
    </w:p>
    <w:p w14:paraId="298E33C7" w14:textId="77777777" w:rsidR="008160A3" w:rsidRDefault="008160A3" w:rsidP="008160A3">
      <w:pPr>
        <w:rPr>
          <w:rFonts w:ascii="Arial" w:hAnsi="Arial" w:cs="Arial"/>
          <w:b/>
        </w:rPr>
      </w:pPr>
      <w:r>
        <w:rPr>
          <w:rFonts w:ascii="Arial" w:hAnsi="Arial" w:cs="Arial"/>
          <w:b/>
        </w:rPr>
        <w:t xml:space="preserve">Abstract: </w:t>
      </w:r>
    </w:p>
    <w:p w14:paraId="77BAF8C8" w14:textId="77777777" w:rsidR="008160A3" w:rsidRDefault="008160A3" w:rsidP="008160A3">
      <w:r>
        <w:t>CT3 thanks CT4 for their LS on Encoding of (S)RTP Multiplexed Media Identification Information.</w:t>
      </w:r>
    </w:p>
    <w:p w14:paraId="6A3CFF2C" w14:textId="77777777" w:rsidR="008160A3" w:rsidRDefault="008160A3" w:rsidP="008160A3">
      <w:r>
        <w:t>CT3 has agreed the attached 29.514 CR and 29.512 CR to support encoding multiple instances of Multiplexed Media Identification Information.</w:t>
      </w:r>
    </w:p>
    <w:p w14:paraId="7959ED7F" w14:textId="77777777" w:rsidR="008160A3" w:rsidRDefault="008160A3" w:rsidP="008160A3">
      <w:r>
        <w:t>CT3 has agreed the CR with the overlapping range for RTP payload type and RTCP packet type in the multiplexed media with EN.</w:t>
      </w:r>
    </w:p>
    <w:p w14:paraId="1A13C43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DE6DF" w14:textId="75A5D50D" w:rsidR="008160A3" w:rsidRDefault="008160A3" w:rsidP="008160A3">
      <w:pPr>
        <w:rPr>
          <w:rFonts w:ascii="Arial" w:hAnsi="Arial" w:cs="Arial"/>
          <w:b/>
          <w:sz w:val="24"/>
        </w:rPr>
      </w:pPr>
      <w:r>
        <w:rPr>
          <w:rFonts w:ascii="Arial" w:hAnsi="Arial" w:cs="Arial"/>
          <w:b/>
          <w:color w:val="0000FF"/>
          <w:sz w:val="24"/>
        </w:rPr>
        <w:t>C4-253349</w:t>
      </w:r>
      <w:r>
        <w:rPr>
          <w:rFonts w:ascii="Arial" w:hAnsi="Arial" w:cs="Arial"/>
          <w:b/>
          <w:color w:val="0000FF"/>
          <w:sz w:val="24"/>
        </w:rPr>
        <w:tab/>
      </w:r>
      <w:r>
        <w:rPr>
          <w:rFonts w:ascii="Arial" w:hAnsi="Arial" w:cs="Arial"/>
          <w:b/>
          <w:sz w:val="24"/>
        </w:rPr>
        <w:t>Reply LS on Encoding of (S)RTP Multiplexed Media Identification Information</w:t>
      </w:r>
    </w:p>
    <w:p w14:paraId="5F3C5BAD"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S4-251471, to CT3, cc SA2, CT1, CT4</w:t>
      </w:r>
      <w:r>
        <w:rPr>
          <w:i/>
        </w:rPr>
        <w:br/>
      </w:r>
      <w:r>
        <w:rPr>
          <w:i/>
        </w:rPr>
        <w:tab/>
      </w:r>
      <w:r>
        <w:rPr>
          <w:i/>
        </w:rPr>
        <w:tab/>
      </w:r>
      <w:r>
        <w:rPr>
          <w:i/>
        </w:rPr>
        <w:tab/>
      </w:r>
      <w:r>
        <w:rPr>
          <w:i/>
        </w:rPr>
        <w:tab/>
      </w:r>
      <w:r>
        <w:rPr>
          <w:i/>
        </w:rPr>
        <w:tab/>
        <w:t>Source: SA4</w:t>
      </w:r>
    </w:p>
    <w:p w14:paraId="783CF427" w14:textId="77777777" w:rsidR="008160A3" w:rsidRDefault="008160A3" w:rsidP="008160A3">
      <w:pPr>
        <w:rPr>
          <w:rFonts w:ascii="Arial" w:hAnsi="Arial" w:cs="Arial"/>
          <w:b/>
        </w:rPr>
      </w:pPr>
      <w:r>
        <w:rPr>
          <w:rFonts w:ascii="Arial" w:hAnsi="Arial" w:cs="Arial"/>
          <w:b/>
        </w:rPr>
        <w:t xml:space="preserve">Abstract: </w:t>
      </w:r>
    </w:p>
    <w:p w14:paraId="2DE9BDF4" w14:textId="77777777" w:rsidR="008160A3" w:rsidRDefault="008160A3" w:rsidP="008160A3">
      <w:r>
        <w:t xml:space="preserve">SA4 thanks CT3 for their LS on Encoding of (S)RTP Multiplexed Media Identification Information. </w:t>
      </w:r>
    </w:p>
    <w:p w14:paraId="74DD7217" w14:textId="77777777" w:rsidR="008160A3" w:rsidRDefault="008160A3" w:rsidP="008160A3">
      <w: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1C29E3CC" w14:textId="77777777" w:rsidR="008160A3" w:rsidRDefault="008160A3" w:rsidP="008160A3">
      <w: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08681DCF" w14:textId="77777777" w:rsidR="008160A3" w:rsidRDefault="008160A3" w:rsidP="008160A3">
      <w: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11387EC1" w14:textId="77777777" w:rsidR="008160A3" w:rsidRDefault="008160A3" w:rsidP="008160A3">
      <w:pPr>
        <w:rPr>
          <w:rFonts w:ascii="Arial" w:hAnsi="Arial" w:cs="Arial"/>
          <w:b/>
        </w:rPr>
      </w:pPr>
      <w:r>
        <w:rPr>
          <w:rFonts w:ascii="Arial" w:hAnsi="Arial" w:cs="Arial"/>
          <w:b/>
        </w:rPr>
        <w:t xml:space="preserve">Discussion: </w:t>
      </w:r>
    </w:p>
    <w:p w14:paraId="671CD6E8" w14:textId="77777777" w:rsidR="008160A3" w:rsidRDefault="008160A3" w:rsidP="008160A3">
      <w:r>
        <w:t>CT1 and CT3 both have some CRs for the requirements.</w:t>
      </w:r>
    </w:p>
    <w:p w14:paraId="7BC94580" w14:textId="77777777" w:rsidR="008160A3" w:rsidRDefault="008160A3" w:rsidP="008160A3">
      <w:r>
        <w:t>Nokia clarified that they have brought a CR to 29.244 to add a note and a reference to the RFC 5761.</w:t>
      </w:r>
    </w:p>
    <w:p w14:paraId="073C360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EA531" w14:textId="728C0368" w:rsidR="008160A3" w:rsidRDefault="008160A3" w:rsidP="008160A3">
      <w:pPr>
        <w:rPr>
          <w:rFonts w:ascii="Arial" w:hAnsi="Arial" w:cs="Arial"/>
          <w:b/>
          <w:sz w:val="24"/>
        </w:rPr>
      </w:pPr>
      <w:r>
        <w:rPr>
          <w:rFonts w:ascii="Arial" w:hAnsi="Arial" w:cs="Arial"/>
          <w:b/>
          <w:color w:val="0000FF"/>
          <w:sz w:val="24"/>
        </w:rPr>
        <w:lastRenderedPageBreak/>
        <w:t>C4-253019</w:t>
      </w:r>
      <w:r>
        <w:rPr>
          <w:rFonts w:ascii="Arial" w:hAnsi="Arial" w:cs="Arial"/>
          <w:b/>
          <w:color w:val="0000FF"/>
          <w:sz w:val="24"/>
        </w:rPr>
        <w:tab/>
      </w:r>
      <w:r>
        <w:rPr>
          <w:rFonts w:ascii="Arial" w:hAnsi="Arial" w:cs="Arial"/>
          <w:b/>
          <w:sz w:val="24"/>
        </w:rPr>
        <w:t>LS on new AVPs in TS 29.214</w:t>
      </w:r>
    </w:p>
    <w:p w14:paraId="6EB99385"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C3-252476, to CT4, cc -</w:t>
      </w:r>
      <w:r>
        <w:rPr>
          <w:i/>
        </w:rPr>
        <w:br/>
      </w:r>
      <w:r>
        <w:rPr>
          <w:i/>
        </w:rPr>
        <w:tab/>
      </w:r>
      <w:r>
        <w:rPr>
          <w:i/>
        </w:rPr>
        <w:tab/>
      </w:r>
      <w:r>
        <w:rPr>
          <w:i/>
        </w:rPr>
        <w:tab/>
      </w:r>
      <w:r>
        <w:rPr>
          <w:i/>
        </w:rPr>
        <w:tab/>
      </w:r>
      <w:r>
        <w:rPr>
          <w:i/>
        </w:rPr>
        <w:tab/>
        <w:t>Source: CT WG3</w:t>
      </w:r>
    </w:p>
    <w:p w14:paraId="72C15972" w14:textId="77777777" w:rsidR="008160A3" w:rsidRDefault="008160A3" w:rsidP="008160A3">
      <w:pPr>
        <w:rPr>
          <w:rFonts w:ascii="Arial" w:hAnsi="Arial" w:cs="Arial"/>
          <w:b/>
        </w:rPr>
      </w:pPr>
      <w:r>
        <w:rPr>
          <w:rFonts w:ascii="Arial" w:hAnsi="Arial" w:cs="Arial"/>
          <w:b/>
        </w:rPr>
        <w:t xml:space="preserve">Abstract: </w:t>
      </w:r>
    </w:p>
    <w:p w14:paraId="2BBCA0D5" w14:textId="77777777" w:rsidR="008160A3" w:rsidRDefault="008160A3" w:rsidP="008160A3">
      <w:r>
        <w:t>CR defining these AVPs already agreed on CT4#129 meeting.</w:t>
      </w:r>
    </w:p>
    <w:p w14:paraId="5FF543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B204" w14:textId="307B6FB5" w:rsidR="008160A3" w:rsidRDefault="008160A3" w:rsidP="008160A3">
      <w:pPr>
        <w:rPr>
          <w:rFonts w:ascii="Arial" w:hAnsi="Arial" w:cs="Arial"/>
          <w:b/>
          <w:sz w:val="24"/>
        </w:rPr>
      </w:pPr>
      <w:r>
        <w:rPr>
          <w:rFonts w:ascii="Arial" w:hAnsi="Arial" w:cs="Arial"/>
          <w:b/>
          <w:color w:val="0000FF"/>
          <w:sz w:val="24"/>
        </w:rPr>
        <w:t>C4-253020</w:t>
      </w:r>
      <w:r>
        <w:rPr>
          <w:rFonts w:ascii="Arial" w:hAnsi="Arial" w:cs="Arial"/>
          <w:b/>
          <w:color w:val="0000FF"/>
          <w:sz w:val="24"/>
        </w:rPr>
        <w:tab/>
      </w:r>
      <w:r>
        <w:rPr>
          <w:rFonts w:ascii="Arial" w:hAnsi="Arial" w:cs="Arial"/>
          <w:b/>
          <w:sz w:val="24"/>
        </w:rPr>
        <w:t>Reply LS on Security related protocol-specific parameters for N6 delay measurement</w:t>
      </w:r>
    </w:p>
    <w:p w14:paraId="055D9E75"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C3-252543, to SA2, SA3, cc CT4</w:t>
      </w:r>
      <w:r>
        <w:rPr>
          <w:i/>
        </w:rPr>
        <w:br/>
      </w:r>
      <w:r>
        <w:rPr>
          <w:i/>
        </w:rPr>
        <w:tab/>
      </w:r>
      <w:r>
        <w:rPr>
          <w:i/>
        </w:rPr>
        <w:tab/>
      </w:r>
      <w:r>
        <w:rPr>
          <w:i/>
        </w:rPr>
        <w:tab/>
      </w:r>
      <w:r>
        <w:rPr>
          <w:i/>
        </w:rPr>
        <w:tab/>
      </w:r>
      <w:r>
        <w:rPr>
          <w:i/>
        </w:rPr>
        <w:tab/>
        <w:t>Source: CT WG3</w:t>
      </w:r>
    </w:p>
    <w:p w14:paraId="26B27BE5" w14:textId="77777777" w:rsidR="008160A3" w:rsidRDefault="008160A3" w:rsidP="008160A3">
      <w:pPr>
        <w:rPr>
          <w:rFonts w:ascii="Arial" w:hAnsi="Arial" w:cs="Arial"/>
          <w:b/>
        </w:rPr>
      </w:pPr>
      <w:r>
        <w:rPr>
          <w:rFonts w:ascii="Arial" w:hAnsi="Arial" w:cs="Arial"/>
          <w:b/>
        </w:rPr>
        <w:t xml:space="preserve">Abstract: </w:t>
      </w:r>
    </w:p>
    <w:p w14:paraId="63906419" w14:textId="77777777" w:rsidR="008160A3" w:rsidRDefault="008160A3" w:rsidP="008160A3">
      <w:r>
        <w:t>CT3 thanks SA4 for the clarifications related to the security parameters transmitted over N4 to support N6 delay measurement and would like to ask the following questions.</w:t>
      </w:r>
    </w:p>
    <w:p w14:paraId="4D947662" w14:textId="77777777" w:rsidR="008160A3" w:rsidRDefault="008160A3" w:rsidP="008160A3">
      <w:r>
        <w:t>Question 1 (to SA2):</w:t>
      </w:r>
    </w:p>
    <w:p w14:paraId="6A8FC321" w14:textId="77777777" w:rsidR="008160A3" w:rsidRDefault="008160A3" w:rsidP="008160A3">
      <w:r>
        <w:t>Do the "protocol-specific configuration parameters", which are provided within the "N6 delay measurement assistance information" of the EAS Deployment Information in 3GPP TS 23.548 Table 6.2.3.4-1, contain the contents that are described in the SA4 LS reply in S3-251667? If the answer is "no", then what are the exact contents of the protocol-specific configuration parameters provided by the AF?</w:t>
      </w:r>
    </w:p>
    <w:p w14:paraId="60C7633C" w14:textId="77777777" w:rsidR="008160A3" w:rsidRDefault="008160A3" w:rsidP="008160A3">
      <w:r>
        <w:t>Question 2 (to SA3):</w:t>
      </w:r>
    </w:p>
    <w:p w14:paraId="42539ED4" w14:textId="77777777" w:rsidR="008160A3" w:rsidRDefault="008160A3" w:rsidP="008160A3">
      <w:r>
        <w:t>Whether the security related protocol-specific parameters for N6 delay measurement needs to be provisioned by the AF?</w:t>
      </w:r>
    </w:p>
    <w:p w14:paraId="6BA266B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5B874" w14:textId="06367895" w:rsidR="008160A3" w:rsidRDefault="008160A3" w:rsidP="008160A3">
      <w:pPr>
        <w:rPr>
          <w:rFonts w:ascii="Arial" w:hAnsi="Arial" w:cs="Arial"/>
          <w:b/>
          <w:sz w:val="24"/>
        </w:rPr>
      </w:pPr>
      <w:r>
        <w:rPr>
          <w:rFonts w:ascii="Arial" w:hAnsi="Arial" w:cs="Arial"/>
          <w:b/>
          <w:color w:val="0000FF"/>
          <w:sz w:val="24"/>
        </w:rPr>
        <w:t>C4-253021</w:t>
      </w:r>
      <w:r>
        <w:rPr>
          <w:rFonts w:ascii="Arial" w:hAnsi="Arial" w:cs="Arial"/>
          <w:b/>
          <w:color w:val="0000FF"/>
          <w:sz w:val="24"/>
        </w:rPr>
        <w:tab/>
      </w:r>
      <w:r>
        <w:rPr>
          <w:rFonts w:ascii="Arial" w:hAnsi="Arial" w:cs="Arial"/>
          <w:b/>
          <w:sz w:val="24"/>
        </w:rPr>
        <w:t>Reply LS on Format of FQDN for PRINS - update</w:t>
      </w:r>
    </w:p>
    <w:p w14:paraId="32D5C760"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CP-251293, to GSMA 5GMRR, cc CT4</w:t>
      </w:r>
      <w:r>
        <w:rPr>
          <w:i/>
        </w:rPr>
        <w:br/>
      </w:r>
      <w:r>
        <w:rPr>
          <w:i/>
        </w:rPr>
        <w:tab/>
      </w:r>
      <w:r>
        <w:rPr>
          <w:i/>
        </w:rPr>
        <w:tab/>
      </w:r>
      <w:r>
        <w:rPr>
          <w:i/>
        </w:rPr>
        <w:tab/>
      </w:r>
      <w:r>
        <w:rPr>
          <w:i/>
        </w:rPr>
        <w:tab/>
      </w:r>
      <w:r>
        <w:rPr>
          <w:i/>
        </w:rPr>
        <w:tab/>
        <w:t>Source: TSG CT</w:t>
      </w:r>
    </w:p>
    <w:p w14:paraId="35C1E8C4" w14:textId="77777777" w:rsidR="008160A3" w:rsidRDefault="008160A3" w:rsidP="008160A3">
      <w:pPr>
        <w:rPr>
          <w:rFonts w:ascii="Arial" w:hAnsi="Arial" w:cs="Arial"/>
          <w:b/>
        </w:rPr>
      </w:pPr>
      <w:r>
        <w:rPr>
          <w:rFonts w:ascii="Arial" w:hAnsi="Arial" w:cs="Arial"/>
          <w:b/>
        </w:rPr>
        <w:t xml:space="preserve">Abstract: </w:t>
      </w:r>
    </w:p>
    <w:p w14:paraId="3176CAC9" w14:textId="77777777" w:rsidR="008160A3" w:rsidRDefault="008160A3" w:rsidP="008160A3">
      <w:r>
        <w:t>3GPP TSG CT would like to provide information to GSMA 5GMRR related to discussion on LS (5GMRR Doc 024_203r1) on Format of FQDN for PRINS from 5GMRR.</w:t>
      </w:r>
    </w:p>
    <w:p w14:paraId="555AA378" w14:textId="77777777" w:rsidR="008160A3" w:rsidRDefault="008160A3" w:rsidP="008160A3">
      <w:r>
        <w:t>3GPP TSG CT has further revised the CR that CT4 has agreed to 3GPP TS 29.573 and where CT4 has sent an LS on the agreed CR out of their May meeting to GSMA 5GMRR, the CT4 tdoc number was C4-252416. 3GPP CT has approved the attached CR in CP-251183.</w:t>
      </w:r>
    </w:p>
    <w:p w14:paraId="1C21E95E" w14:textId="77777777" w:rsidR="008160A3" w:rsidRDefault="008160A3" w:rsidP="008160A3">
      <w:r>
        <w:t>The changes that were added in CT plenary are summarized on the cover page of CP-251183 in the description for “rev-3”.</w:t>
      </w:r>
    </w:p>
    <w:p w14:paraId="6551F6AC" w14:textId="77777777" w:rsidR="008160A3" w:rsidRDefault="008160A3" w:rsidP="008160A3">
      <w:r>
        <w:t>---</w:t>
      </w:r>
    </w:p>
    <w:p w14:paraId="5229562A" w14:textId="77777777" w:rsidR="008160A3" w:rsidRDefault="008160A3" w:rsidP="008160A3">
      <w:r>
        <w:t>CR agreed by CT4#129 was further revised and approved on CT#108. This LS updates GSMA with such information.</w:t>
      </w:r>
    </w:p>
    <w:p w14:paraId="5DC1699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ED0A" w14:textId="14772B16" w:rsidR="008160A3" w:rsidRDefault="008160A3" w:rsidP="008160A3">
      <w:pPr>
        <w:rPr>
          <w:rFonts w:ascii="Arial" w:hAnsi="Arial" w:cs="Arial"/>
          <w:b/>
          <w:sz w:val="24"/>
        </w:rPr>
      </w:pPr>
      <w:r>
        <w:rPr>
          <w:rFonts w:ascii="Arial" w:hAnsi="Arial" w:cs="Arial"/>
          <w:b/>
          <w:color w:val="0000FF"/>
          <w:sz w:val="24"/>
        </w:rPr>
        <w:t>C4-253022</w:t>
      </w:r>
      <w:r>
        <w:rPr>
          <w:rFonts w:ascii="Arial" w:hAnsi="Arial" w:cs="Arial"/>
          <w:b/>
          <w:color w:val="0000FF"/>
          <w:sz w:val="24"/>
        </w:rPr>
        <w:tab/>
      </w:r>
      <w:r>
        <w:rPr>
          <w:rFonts w:ascii="Arial" w:hAnsi="Arial" w:cs="Arial"/>
          <w:b/>
          <w:sz w:val="24"/>
        </w:rPr>
        <w:t>Reply LS on UE usage of the RAT restrictions</w:t>
      </w:r>
    </w:p>
    <w:p w14:paraId="4E638377" w14:textId="77777777" w:rsidR="008160A3" w:rsidRDefault="008160A3" w:rsidP="008160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R2-2504931, to CT1, cc CT4, RAN</w:t>
      </w:r>
      <w:r>
        <w:rPr>
          <w:i/>
        </w:rPr>
        <w:br/>
      </w:r>
      <w:r>
        <w:rPr>
          <w:i/>
        </w:rPr>
        <w:tab/>
      </w:r>
      <w:r>
        <w:rPr>
          <w:i/>
        </w:rPr>
        <w:tab/>
      </w:r>
      <w:r>
        <w:rPr>
          <w:i/>
        </w:rPr>
        <w:tab/>
      </w:r>
      <w:r>
        <w:rPr>
          <w:i/>
        </w:rPr>
        <w:tab/>
      </w:r>
      <w:r>
        <w:rPr>
          <w:i/>
        </w:rPr>
        <w:tab/>
        <w:t>Source: RAN WG2</w:t>
      </w:r>
    </w:p>
    <w:p w14:paraId="41FFA99E" w14:textId="77777777" w:rsidR="008160A3" w:rsidRDefault="008160A3" w:rsidP="008160A3">
      <w:pPr>
        <w:rPr>
          <w:rFonts w:ascii="Arial" w:hAnsi="Arial" w:cs="Arial"/>
          <w:b/>
        </w:rPr>
      </w:pPr>
      <w:r>
        <w:rPr>
          <w:rFonts w:ascii="Arial" w:hAnsi="Arial" w:cs="Arial"/>
          <w:b/>
        </w:rPr>
        <w:t xml:space="preserve">Abstract: </w:t>
      </w:r>
    </w:p>
    <w:p w14:paraId="0E60F541" w14:textId="77777777" w:rsidR="008160A3" w:rsidRDefault="008160A3" w:rsidP="008160A3">
      <w:r>
        <w:t>RAN2 thanks CT1 for the Reply LS on UE usage of the RAT restriction.</w:t>
      </w:r>
    </w:p>
    <w:p w14:paraId="2A55A40C" w14:textId="77777777" w:rsidR="008160A3" w:rsidRDefault="008160A3" w:rsidP="008160A3">
      <w:r>
        <w:t>RAN2 has discussed the LS and confirms the AS layer support of ECRATU feature (i.e., cell selection and reselection procedure) by GERAN/UTRAN is optional. Also, in order to prepare Rel-19 CRs for TS 25.304 &amp; TS 43.022, RAN2/RAN need know that whether separate NAS capabilities for 2G/3G RAT restriction and 4G/5G RAT restriction would be introduced in CT1 specification or not.</w:t>
      </w:r>
    </w:p>
    <w:p w14:paraId="7DA94B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90083" w14:textId="3E92EAEF" w:rsidR="008160A3" w:rsidRDefault="008160A3" w:rsidP="008160A3">
      <w:pPr>
        <w:rPr>
          <w:rFonts w:ascii="Arial" w:hAnsi="Arial" w:cs="Arial"/>
          <w:b/>
          <w:sz w:val="24"/>
        </w:rPr>
      </w:pPr>
      <w:r>
        <w:rPr>
          <w:rFonts w:ascii="Arial" w:hAnsi="Arial" w:cs="Arial"/>
          <w:b/>
          <w:color w:val="0000FF"/>
          <w:sz w:val="24"/>
        </w:rPr>
        <w:t>C4-253023</w:t>
      </w:r>
      <w:r>
        <w:rPr>
          <w:rFonts w:ascii="Arial" w:hAnsi="Arial" w:cs="Arial"/>
          <w:b/>
          <w:color w:val="0000FF"/>
          <w:sz w:val="24"/>
        </w:rPr>
        <w:tab/>
      </w:r>
      <w:r>
        <w:rPr>
          <w:rFonts w:ascii="Arial" w:hAnsi="Arial" w:cs="Arial"/>
          <w:b/>
          <w:sz w:val="24"/>
        </w:rPr>
        <w:t>Reply LS on stage 1 requirements to support PWS over satellite NG-RAN in Rel-17</w:t>
      </w:r>
    </w:p>
    <w:p w14:paraId="14687B1E"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R3-253867, to SA1, CT1, RAN2, cc SA2, CT4, RAN, SA</w:t>
      </w:r>
      <w:r>
        <w:rPr>
          <w:i/>
        </w:rPr>
        <w:br/>
      </w:r>
      <w:r>
        <w:rPr>
          <w:i/>
        </w:rPr>
        <w:tab/>
      </w:r>
      <w:r>
        <w:rPr>
          <w:i/>
        </w:rPr>
        <w:tab/>
      </w:r>
      <w:r>
        <w:rPr>
          <w:i/>
        </w:rPr>
        <w:tab/>
      </w:r>
      <w:r>
        <w:rPr>
          <w:i/>
        </w:rPr>
        <w:tab/>
      </w:r>
      <w:r>
        <w:rPr>
          <w:i/>
        </w:rPr>
        <w:tab/>
        <w:t>Source: RAN WG3</w:t>
      </w:r>
    </w:p>
    <w:p w14:paraId="6F04EA5C" w14:textId="77777777" w:rsidR="008160A3" w:rsidRDefault="008160A3" w:rsidP="008160A3">
      <w:pPr>
        <w:rPr>
          <w:rFonts w:ascii="Arial" w:hAnsi="Arial" w:cs="Arial"/>
          <w:b/>
        </w:rPr>
      </w:pPr>
      <w:r>
        <w:rPr>
          <w:rFonts w:ascii="Arial" w:hAnsi="Arial" w:cs="Arial"/>
          <w:b/>
        </w:rPr>
        <w:t xml:space="preserve">Abstract: </w:t>
      </w:r>
    </w:p>
    <w:p w14:paraId="4C1A8FEA" w14:textId="77777777" w:rsidR="008160A3" w:rsidRDefault="008160A3" w:rsidP="008160A3">
      <w:r>
        <w:t>RAN3 thanks SA1 for the LS on stage 1 requirements for PWS support over satellite NG-RAN.</w:t>
      </w:r>
    </w:p>
    <w:p w14:paraId="24B34B88" w14:textId="77777777" w:rsidR="008160A3" w:rsidRDefault="008160A3" w:rsidP="008160A3">
      <w:r>
        <w:t>RAN3 agrees that PWS for NTN is not supported in Rel-17/18 and has endorsed the attached CRs for NR NTN and IoT NTN.</w:t>
      </w:r>
    </w:p>
    <w:p w14:paraId="6AD3342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2F1E7" w14:textId="492F3089" w:rsidR="008160A3" w:rsidRDefault="008160A3" w:rsidP="008160A3">
      <w:pPr>
        <w:rPr>
          <w:rFonts w:ascii="Arial" w:hAnsi="Arial" w:cs="Arial"/>
          <w:b/>
          <w:sz w:val="24"/>
        </w:rPr>
      </w:pPr>
      <w:r>
        <w:rPr>
          <w:rFonts w:ascii="Arial" w:hAnsi="Arial" w:cs="Arial"/>
          <w:b/>
          <w:color w:val="0000FF"/>
          <w:sz w:val="24"/>
        </w:rPr>
        <w:t>C4-253056</w:t>
      </w:r>
      <w:r>
        <w:rPr>
          <w:rFonts w:ascii="Arial" w:hAnsi="Arial" w:cs="Arial"/>
          <w:b/>
          <w:color w:val="0000FF"/>
          <w:sz w:val="24"/>
        </w:rPr>
        <w:tab/>
      </w:r>
      <w:r>
        <w:rPr>
          <w:rFonts w:ascii="Arial" w:hAnsi="Arial" w:cs="Arial"/>
          <w:b/>
          <w:sz w:val="24"/>
        </w:rPr>
        <w:t>Reply LS from RAN on removal of support of PWS over satellite NG-RAN in Rel-17 and 18</w:t>
      </w:r>
    </w:p>
    <w:p w14:paraId="0662C9B6"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RP-251859, to CT1, SA1, CT, SA, RAN3, RAN2, cc SA2, CT4</w:t>
      </w:r>
      <w:r>
        <w:rPr>
          <w:i/>
        </w:rPr>
        <w:br/>
      </w:r>
      <w:r>
        <w:rPr>
          <w:i/>
        </w:rPr>
        <w:tab/>
      </w:r>
      <w:r>
        <w:rPr>
          <w:i/>
        </w:rPr>
        <w:tab/>
      </w:r>
      <w:r>
        <w:rPr>
          <w:i/>
        </w:rPr>
        <w:tab/>
      </w:r>
      <w:r>
        <w:rPr>
          <w:i/>
        </w:rPr>
        <w:tab/>
      </w:r>
      <w:r>
        <w:rPr>
          <w:i/>
        </w:rPr>
        <w:tab/>
        <w:t>Source: TSG RAN</w:t>
      </w:r>
    </w:p>
    <w:p w14:paraId="50CA7C6F" w14:textId="77777777" w:rsidR="008160A3" w:rsidRDefault="008160A3" w:rsidP="008160A3">
      <w:pPr>
        <w:rPr>
          <w:rFonts w:ascii="Arial" w:hAnsi="Arial" w:cs="Arial"/>
          <w:b/>
        </w:rPr>
      </w:pPr>
      <w:r>
        <w:rPr>
          <w:rFonts w:ascii="Arial" w:hAnsi="Arial" w:cs="Arial"/>
          <w:b/>
        </w:rPr>
        <w:t xml:space="preserve">Abstract: </w:t>
      </w:r>
    </w:p>
    <w:p w14:paraId="456AE86C" w14:textId="77777777" w:rsidR="008160A3" w:rsidRDefault="008160A3" w:rsidP="008160A3">
      <w:r>
        <w:t>RAN thanks RAN3 for raising awareness on the Reply to the SA1 LS on Stage 1 requirements for PWS support over satellite NG-RAN.</w:t>
      </w:r>
    </w:p>
    <w:p w14:paraId="1D90C9D9" w14:textId="77777777" w:rsidR="008160A3" w:rsidRDefault="008160A3" w:rsidP="008160A3">
      <w:r>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04FF9FC5" w14:textId="77777777" w:rsidR="008160A3" w:rsidRDefault="008160A3" w:rsidP="008160A3">
      <w:r>
        <w:t>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w:t>
      </w:r>
    </w:p>
    <w:p w14:paraId="2BE3BDC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7FBC" w14:textId="3F7A19F4" w:rsidR="008160A3" w:rsidRDefault="008160A3" w:rsidP="008160A3">
      <w:pPr>
        <w:rPr>
          <w:rFonts w:ascii="Arial" w:hAnsi="Arial" w:cs="Arial"/>
          <w:b/>
          <w:sz w:val="24"/>
        </w:rPr>
      </w:pPr>
      <w:r>
        <w:rPr>
          <w:rFonts w:ascii="Arial" w:hAnsi="Arial" w:cs="Arial"/>
          <w:b/>
          <w:color w:val="0000FF"/>
          <w:sz w:val="24"/>
        </w:rPr>
        <w:t>C4-253024</w:t>
      </w:r>
      <w:r>
        <w:rPr>
          <w:rFonts w:ascii="Arial" w:hAnsi="Arial" w:cs="Arial"/>
          <w:b/>
          <w:color w:val="0000FF"/>
          <w:sz w:val="24"/>
        </w:rPr>
        <w:tab/>
      </w:r>
      <w:r>
        <w:rPr>
          <w:rFonts w:ascii="Arial" w:hAnsi="Arial" w:cs="Arial"/>
          <w:b/>
          <w:sz w:val="24"/>
        </w:rPr>
        <w:t>LS on the latest Ambient IoT progress of RAN3</w:t>
      </w:r>
    </w:p>
    <w:p w14:paraId="1DED765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R3-253941, to SA2, CT4, cc -</w:t>
      </w:r>
      <w:r>
        <w:rPr>
          <w:i/>
        </w:rPr>
        <w:br/>
      </w:r>
      <w:r>
        <w:rPr>
          <w:i/>
        </w:rPr>
        <w:tab/>
      </w:r>
      <w:r>
        <w:rPr>
          <w:i/>
        </w:rPr>
        <w:tab/>
      </w:r>
      <w:r>
        <w:rPr>
          <w:i/>
        </w:rPr>
        <w:tab/>
      </w:r>
      <w:r>
        <w:rPr>
          <w:i/>
        </w:rPr>
        <w:tab/>
      </w:r>
      <w:r>
        <w:rPr>
          <w:i/>
        </w:rPr>
        <w:tab/>
        <w:t>Source: RAN WG3</w:t>
      </w:r>
    </w:p>
    <w:p w14:paraId="326E66D4" w14:textId="77777777" w:rsidR="008160A3" w:rsidRDefault="008160A3" w:rsidP="008160A3">
      <w:pPr>
        <w:rPr>
          <w:rFonts w:ascii="Arial" w:hAnsi="Arial" w:cs="Arial"/>
          <w:b/>
        </w:rPr>
      </w:pPr>
      <w:r>
        <w:rPr>
          <w:rFonts w:ascii="Arial" w:hAnsi="Arial" w:cs="Arial"/>
          <w:b/>
        </w:rPr>
        <w:t xml:space="preserve">Abstract: </w:t>
      </w:r>
    </w:p>
    <w:p w14:paraId="4A2A0964" w14:textId="77777777" w:rsidR="008160A3" w:rsidRDefault="008160A3" w:rsidP="008160A3">
      <w:r>
        <w:t>RAN3 would like to provide the following latest RAN3 progress of Ambient IoT:</w:t>
      </w:r>
    </w:p>
    <w:p w14:paraId="3AD64833" w14:textId="77777777" w:rsidR="008160A3" w:rsidRDefault="008160A3" w:rsidP="008160A3">
      <w:r>
        <w:lastRenderedPageBreak/>
        <w:t>-</w:t>
      </w:r>
      <w:r>
        <w:tab/>
        <w:t>In case of indirect connectivity, as parallel sessions between gNB and AMF are supported, the AIOTF Identifier and the Correlation Identifier are included outside of the containers in all the Inventory related NGAP messages (in addition to including the Correlation Identifier inside the containers as previously agreed).</w:t>
      </w:r>
    </w:p>
    <w:p w14:paraId="7271A00F" w14:textId="77777777" w:rsidR="008160A3" w:rsidRDefault="008160A3" w:rsidP="008160A3">
      <w:r>
        <w:t>-</w:t>
      </w:r>
      <w:r>
        <w:tab/>
        <w:t>In case of indirect connectivity, as parallel Command procedures for different devices between gNB and AMF within the same session are supported, the AIOTF Identifier, the Correlation Identifier, and the RAN A-IoT Device NGAP ID are included outside of the containers in all the Command related NGAP messages (in addition to including the Correlation Identifier and the RAN A-IoT Device NGAP ID inside the containers as previously agreed).</w:t>
      </w:r>
    </w:p>
    <w:p w14:paraId="5185B9A8" w14:textId="77777777" w:rsidR="008160A3" w:rsidRDefault="008160A3" w:rsidP="008160A3">
      <w:r>
        <w:t>-</w:t>
      </w:r>
      <w:r>
        <w:tab/>
        <w:t>Introduce a new A-IoT CN triggered Class 1 NGAP A-IoT Session Release procedure.</w:t>
      </w:r>
    </w:p>
    <w:p w14:paraId="62DCA47F" w14:textId="77777777" w:rsidR="008160A3" w:rsidRDefault="008160A3" w:rsidP="008160A3">
      <w:r>
        <w:t>-</w:t>
      </w:r>
      <w:r>
        <w:tab/>
        <w:t>Introduce a new gNB triggered Class 2 NGAP A-IoT Session Release Request procedure.</w:t>
      </w:r>
    </w:p>
    <w:p w14:paraId="0D8AD191" w14:textId="77777777" w:rsidR="008160A3" w:rsidRDefault="008160A3" w:rsidP="008160A3">
      <w:r>
        <w:t>-</w:t>
      </w:r>
      <w:r>
        <w:tab/>
        <w:t>In the case of Inventory only scenario, introduce Inventory Complete indication to inform the AIoT CN about the completion of the triggered Inventory session. FFS on how to provide such indication.</w:t>
      </w:r>
    </w:p>
    <w:p w14:paraId="386C9366" w14:textId="77777777" w:rsidR="008160A3" w:rsidRDefault="008160A3" w:rsidP="008160A3">
      <w:r>
        <w:t>-</w:t>
      </w:r>
      <w:r>
        <w:tab/>
        <w:t>NGAP: Command Request procedure is a per single device procedure.</w:t>
      </w:r>
    </w:p>
    <w:p w14:paraId="4533FC9D" w14:textId="77777777" w:rsidR="008160A3" w:rsidRDefault="008160A3" w:rsidP="008160A3">
      <w:r>
        <w:t>-</w:t>
      </w:r>
      <w:r>
        <w:tab/>
        <w:t>CN A-IoT Device NGAP ID is not needed.</w:t>
      </w:r>
    </w:p>
    <w:p w14:paraId="167416B7" w14:textId="77777777" w:rsidR="008160A3" w:rsidRDefault="008160A3" w:rsidP="008160A3">
      <w:r>
        <w:t>-</w:t>
      </w:r>
      <w:r>
        <w:tab/>
        <w:t>No NGAP signalling is introduced for providing the A-IoT RAN Information (served reader list, supported A-IoT areas, reader location) from the gNB to the AIOTF.</w:t>
      </w:r>
    </w:p>
    <w:p w14:paraId="307C66BE" w14:textId="77777777" w:rsidR="008160A3" w:rsidRDefault="008160A3" w:rsidP="008160A3">
      <w:r>
        <w:t>-</w:t>
      </w:r>
      <w:r>
        <w:tab/>
        <w:t>About Reader Selection:</w:t>
      </w:r>
    </w:p>
    <w:p w14:paraId="54D67901" w14:textId="77777777" w:rsidR="008160A3" w:rsidRDefault="008160A3" w:rsidP="008160A3">
      <w:r>
        <w:t>-</w:t>
      </w:r>
      <w:r>
        <w:tab/>
        <w:t>Upon only receiving the area in Inventory Request, the gNB selects readers within the indicated area.</w:t>
      </w:r>
    </w:p>
    <w:p w14:paraId="1978E731" w14:textId="77777777" w:rsidR="008160A3" w:rsidRDefault="008160A3" w:rsidP="008160A3">
      <w:r>
        <w:t>-</w:t>
      </w:r>
      <w:r>
        <w:tab/>
        <w:t>Upon receiving neither the area nor the reader list in Inventory Request, the gNB selects all the served readers.</w:t>
      </w:r>
    </w:p>
    <w:p w14:paraId="35A1F4FD" w14:textId="77777777" w:rsidR="008160A3" w:rsidRDefault="008160A3" w:rsidP="008160A3">
      <w:r>
        <w:t>-</w:t>
      </w:r>
      <w:r>
        <w:tab/>
        <w:t>WA: Upon only receiving the reader list in Inventory Request, the gNB selects the readers indicated by the reader list.</w:t>
      </w:r>
    </w:p>
    <w:p w14:paraId="4D2E1D5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87D46" w14:textId="6A7FF39F" w:rsidR="008160A3" w:rsidRDefault="008160A3" w:rsidP="008160A3">
      <w:pPr>
        <w:rPr>
          <w:rFonts w:ascii="Arial" w:hAnsi="Arial" w:cs="Arial"/>
          <w:b/>
          <w:sz w:val="24"/>
        </w:rPr>
      </w:pPr>
      <w:r>
        <w:rPr>
          <w:rFonts w:ascii="Arial" w:hAnsi="Arial" w:cs="Arial"/>
          <w:b/>
          <w:color w:val="0000FF"/>
          <w:sz w:val="24"/>
        </w:rPr>
        <w:t>C4-253025</w:t>
      </w:r>
      <w:r>
        <w:rPr>
          <w:rFonts w:ascii="Arial" w:hAnsi="Arial" w:cs="Arial"/>
          <w:b/>
          <w:color w:val="0000FF"/>
          <w:sz w:val="24"/>
        </w:rPr>
        <w:tab/>
      </w:r>
      <w:r>
        <w:rPr>
          <w:rFonts w:ascii="Arial" w:hAnsi="Arial" w:cs="Arial"/>
          <w:b/>
          <w:sz w:val="24"/>
        </w:rPr>
        <w:t>Reply LS on SMS to emergency center</w:t>
      </w:r>
    </w:p>
    <w:p w14:paraId="6F9272C8"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S1-252421, to GSMA NG, cc SA2, CT1, CT4, SA</w:t>
      </w:r>
      <w:r>
        <w:rPr>
          <w:i/>
        </w:rPr>
        <w:br/>
      </w:r>
      <w:r>
        <w:rPr>
          <w:i/>
        </w:rPr>
        <w:tab/>
      </w:r>
      <w:r>
        <w:rPr>
          <w:i/>
        </w:rPr>
        <w:tab/>
      </w:r>
      <w:r>
        <w:rPr>
          <w:i/>
        </w:rPr>
        <w:tab/>
      </w:r>
      <w:r>
        <w:rPr>
          <w:i/>
        </w:rPr>
        <w:tab/>
      </w:r>
      <w:r>
        <w:rPr>
          <w:i/>
        </w:rPr>
        <w:tab/>
        <w:t>Source: SA WG1</w:t>
      </w:r>
    </w:p>
    <w:p w14:paraId="1DBD0655" w14:textId="77777777" w:rsidR="008160A3" w:rsidRDefault="008160A3" w:rsidP="008160A3">
      <w:pPr>
        <w:rPr>
          <w:rFonts w:ascii="Arial" w:hAnsi="Arial" w:cs="Arial"/>
          <w:b/>
        </w:rPr>
      </w:pPr>
      <w:r>
        <w:rPr>
          <w:rFonts w:ascii="Arial" w:hAnsi="Arial" w:cs="Arial"/>
          <w:b/>
        </w:rPr>
        <w:t xml:space="preserve">Abstract: </w:t>
      </w:r>
    </w:p>
    <w:p w14:paraId="1A937D73" w14:textId="77777777" w:rsidR="008160A3" w:rsidRDefault="008160A3" w:rsidP="008160A3">
      <w:r>
        <w:t>SA1 thanks GSMA for their LS (NRG 024_202) on SMS to emergency center.</w:t>
      </w:r>
    </w:p>
    <w:p w14:paraId="0CA8F323" w14:textId="77777777" w:rsidR="008160A3" w:rsidRDefault="008160A3" w:rsidP="008160A3">
      <w:r>
        <w:t>SA1 would like to inform GSMA that a Rel-20 CR was agreed in S1-109 (S1-250986), later approved by SA (see latest 22.101 spec: https://www.3gpp.org/ftp/Specs/archive/22_series/22.101/22101-k00.zip).</w:t>
      </w:r>
    </w:p>
    <w:p w14:paraId="6F4B6D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6D13B" w14:textId="263084D5" w:rsidR="008160A3" w:rsidRDefault="008160A3" w:rsidP="008160A3">
      <w:pPr>
        <w:rPr>
          <w:rFonts w:ascii="Arial" w:hAnsi="Arial" w:cs="Arial"/>
          <w:b/>
          <w:sz w:val="24"/>
        </w:rPr>
      </w:pPr>
      <w:r>
        <w:rPr>
          <w:rFonts w:ascii="Arial" w:hAnsi="Arial" w:cs="Arial"/>
          <w:b/>
          <w:color w:val="0000FF"/>
          <w:sz w:val="24"/>
        </w:rPr>
        <w:t>C4-253026</w:t>
      </w:r>
      <w:r>
        <w:rPr>
          <w:rFonts w:ascii="Arial" w:hAnsi="Arial" w:cs="Arial"/>
          <w:b/>
          <w:color w:val="0000FF"/>
          <w:sz w:val="24"/>
        </w:rPr>
        <w:tab/>
      </w:r>
      <w:r>
        <w:rPr>
          <w:rFonts w:ascii="Arial" w:hAnsi="Arial" w:cs="Arial"/>
          <w:b/>
          <w:sz w:val="24"/>
        </w:rPr>
        <w:t>Reply LS on paging ID length</w:t>
      </w:r>
    </w:p>
    <w:p w14:paraId="4D3AF714"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S2-2505793, to RAN2, CT4, SA3, cc RAN3</w:t>
      </w:r>
      <w:r>
        <w:rPr>
          <w:i/>
        </w:rPr>
        <w:br/>
      </w:r>
      <w:r>
        <w:rPr>
          <w:i/>
        </w:rPr>
        <w:tab/>
      </w:r>
      <w:r>
        <w:rPr>
          <w:i/>
        </w:rPr>
        <w:tab/>
      </w:r>
      <w:r>
        <w:rPr>
          <w:i/>
        </w:rPr>
        <w:tab/>
      </w:r>
      <w:r>
        <w:rPr>
          <w:i/>
        </w:rPr>
        <w:tab/>
      </w:r>
      <w:r>
        <w:rPr>
          <w:i/>
        </w:rPr>
        <w:tab/>
        <w:t>Source: SA WG2</w:t>
      </w:r>
    </w:p>
    <w:p w14:paraId="41058695" w14:textId="77777777" w:rsidR="008160A3" w:rsidRDefault="008160A3" w:rsidP="008160A3">
      <w:pPr>
        <w:rPr>
          <w:rFonts w:ascii="Arial" w:hAnsi="Arial" w:cs="Arial"/>
          <w:b/>
        </w:rPr>
      </w:pPr>
      <w:r>
        <w:rPr>
          <w:rFonts w:ascii="Arial" w:hAnsi="Arial" w:cs="Arial"/>
          <w:b/>
        </w:rPr>
        <w:t xml:space="preserve">Abstract: </w:t>
      </w:r>
    </w:p>
    <w:p w14:paraId="48E0624D" w14:textId="77777777" w:rsidR="008160A3" w:rsidRDefault="008160A3" w:rsidP="008160A3">
      <w:r>
        <w:t>SA2 thanks RAN2 for the LS on paging ID length (S2-2504515/R2-2503197).</w:t>
      </w:r>
    </w:p>
    <w:p w14:paraId="135A428B" w14:textId="77777777" w:rsidR="008160A3" w:rsidRDefault="008160A3" w:rsidP="008160A3">
      <w:r>
        <w:t>SA2 has discussed the issue and would like to provide the following feedback.</w:t>
      </w:r>
    </w:p>
    <w:p w14:paraId="7281675A" w14:textId="77777777" w:rsidR="008160A3" w:rsidRDefault="008160A3" w:rsidP="008160A3">
      <w:r>
        <w:t>In TS 23.369 clause 6.2.2, it is specified that the AIOTF sends the AIoT Identification Information to be included in the paging message to the NG-RAN node, and the AIoT Identification Information can include Filtering Information or a single AIoT Device Identifier.</w:t>
      </w:r>
    </w:p>
    <w:p w14:paraId="78775DFC" w14:textId="77777777" w:rsidR="008160A3" w:rsidRDefault="008160A3" w:rsidP="008160A3">
      <w:r>
        <w:t>For the Filtering Information, SA2 has agreed the attached pCR (S2-2505850) and asks CT4 to continue the stage 3 work of the Filter Information. Security aspect of the Filter Information will be decided by SA3.</w:t>
      </w:r>
    </w:p>
    <w:p w14:paraId="1AD9D6EF" w14:textId="77777777" w:rsidR="008160A3" w:rsidRDefault="008160A3" w:rsidP="008160A3">
      <w:r>
        <w:lastRenderedPageBreak/>
        <w:t>For the single AIoT Device Identifier, what identifier(s) to be used is under discussion in SA3.</w:t>
      </w:r>
    </w:p>
    <w:p w14:paraId="697B448B" w14:textId="77777777" w:rsidR="008160A3" w:rsidRDefault="008160A3" w:rsidP="008160A3">
      <w:r>
        <w:t>SA2 kindly asks CT4 to provide the maximum length of the Filtering Information, and kindly asks SA3 to provide feedback on security aspect of the Filtering Information and on the single AIoT Device Identifier.</w:t>
      </w:r>
    </w:p>
    <w:p w14:paraId="09425F96" w14:textId="77777777" w:rsidR="008160A3" w:rsidRDefault="008160A3" w:rsidP="008160A3">
      <w:r>
        <w:t>SA2 kindly asks RAN2 to take the above information into account.</w:t>
      </w:r>
    </w:p>
    <w:p w14:paraId="73343B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69EC" w14:textId="6198B6AA" w:rsidR="008160A3" w:rsidRDefault="008160A3" w:rsidP="008160A3">
      <w:pPr>
        <w:rPr>
          <w:rFonts w:ascii="Arial" w:hAnsi="Arial" w:cs="Arial"/>
          <w:b/>
          <w:sz w:val="24"/>
        </w:rPr>
      </w:pPr>
      <w:r>
        <w:rPr>
          <w:rFonts w:ascii="Arial" w:hAnsi="Arial" w:cs="Arial"/>
          <w:b/>
          <w:color w:val="0000FF"/>
          <w:sz w:val="24"/>
        </w:rPr>
        <w:t>C4-253027</w:t>
      </w:r>
      <w:r>
        <w:rPr>
          <w:rFonts w:ascii="Arial" w:hAnsi="Arial" w:cs="Arial"/>
          <w:b/>
          <w:color w:val="0000FF"/>
          <w:sz w:val="24"/>
        </w:rPr>
        <w:tab/>
      </w:r>
      <w:r>
        <w:rPr>
          <w:rFonts w:ascii="Arial" w:hAnsi="Arial" w:cs="Arial"/>
          <w:b/>
          <w:sz w:val="24"/>
        </w:rPr>
        <w:t>LS on Modification of User Plane Modification Procedure</w:t>
      </w:r>
    </w:p>
    <w:p w14:paraId="56522CCD"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S2-2505873, to CT1, CT4, cc -</w:t>
      </w:r>
      <w:r>
        <w:rPr>
          <w:i/>
        </w:rPr>
        <w:br/>
      </w:r>
      <w:r>
        <w:rPr>
          <w:i/>
        </w:rPr>
        <w:tab/>
      </w:r>
      <w:r>
        <w:rPr>
          <w:i/>
        </w:rPr>
        <w:tab/>
      </w:r>
      <w:r>
        <w:rPr>
          <w:i/>
        </w:rPr>
        <w:tab/>
      </w:r>
      <w:r>
        <w:rPr>
          <w:i/>
        </w:rPr>
        <w:tab/>
      </w:r>
      <w:r>
        <w:rPr>
          <w:i/>
        </w:rPr>
        <w:tab/>
        <w:t>Source: SA WG2</w:t>
      </w:r>
    </w:p>
    <w:p w14:paraId="3603EB76" w14:textId="77777777" w:rsidR="008160A3" w:rsidRDefault="008160A3" w:rsidP="008160A3">
      <w:pPr>
        <w:rPr>
          <w:rFonts w:ascii="Arial" w:hAnsi="Arial" w:cs="Arial"/>
          <w:b/>
        </w:rPr>
      </w:pPr>
      <w:r>
        <w:rPr>
          <w:rFonts w:ascii="Arial" w:hAnsi="Arial" w:cs="Arial"/>
          <w:b/>
        </w:rPr>
        <w:t xml:space="preserve">Abstract: </w:t>
      </w:r>
    </w:p>
    <w:p w14:paraId="1A7BEED3" w14:textId="77777777" w:rsidR="008160A3" w:rsidRDefault="008160A3" w:rsidP="008160A3">
      <w:r>
        <w:t>SA2 modified significantly “Modification of User Plane Modification Procedure” in rel-18 and in rel-19. Additionally, rel-19 supports multiple LCS-UPP connections. Please work on the related stage 3 specifications to support the enhancement. Approved CRs for rel-18 and rel-19 are attached.</w:t>
      </w:r>
    </w:p>
    <w:p w14:paraId="6D9FE606" w14:textId="77777777" w:rsidR="008160A3" w:rsidRDefault="008160A3" w:rsidP="008160A3">
      <w:pPr>
        <w:rPr>
          <w:rFonts w:ascii="Arial" w:hAnsi="Arial" w:cs="Arial"/>
          <w:b/>
        </w:rPr>
      </w:pPr>
      <w:r>
        <w:rPr>
          <w:rFonts w:ascii="Arial" w:hAnsi="Arial" w:cs="Arial"/>
          <w:b/>
        </w:rPr>
        <w:t xml:space="preserve">Discussion: </w:t>
      </w:r>
    </w:p>
    <w:p w14:paraId="37161740" w14:textId="77777777" w:rsidR="008160A3" w:rsidRDefault="008160A3" w:rsidP="008160A3">
      <w:r>
        <w:t>CT4 need to follow CT1 outcome on this topic.</w:t>
      </w:r>
    </w:p>
    <w:p w14:paraId="661BB05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25623" w14:textId="416FE029" w:rsidR="008160A3" w:rsidRDefault="008160A3" w:rsidP="008160A3">
      <w:pPr>
        <w:rPr>
          <w:rFonts w:ascii="Arial" w:hAnsi="Arial" w:cs="Arial"/>
          <w:b/>
          <w:sz w:val="24"/>
        </w:rPr>
      </w:pPr>
      <w:r>
        <w:rPr>
          <w:rFonts w:ascii="Arial" w:hAnsi="Arial" w:cs="Arial"/>
          <w:b/>
          <w:color w:val="0000FF"/>
          <w:sz w:val="24"/>
        </w:rPr>
        <w:t>C4-253028</w:t>
      </w:r>
      <w:r>
        <w:rPr>
          <w:rFonts w:ascii="Arial" w:hAnsi="Arial" w:cs="Arial"/>
          <w:b/>
          <w:color w:val="0000FF"/>
          <w:sz w:val="24"/>
        </w:rPr>
        <w:tab/>
      </w:r>
      <w:r>
        <w:rPr>
          <w:rFonts w:ascii="Arial" w:hAnsi="Arial" w:cs="Arial"/>
          <w:b/>
          <w:sz w:val="24"/>
        </w:rPr>
        <w:t>Reply LS on Ethernet MA PDU session using MPQUIC-E steering</w:t>
      </w:r>
    </w:p>
    <w:p w14:paraId="0FCE8845"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S2-2505931, to CT4, cc CT1</w:t>
      </w:r>
      <w:r>
        <w:rPr>
          <w:i/>
        </w:rPr>
        <w:br/>
      </w:r>
      <w:r>
        <w:rPr>
          <w:i/>
        </w:rPr>
        <w:tab/>
      </w:r>
      <w:r>
        <w:rPr>
          <w:i/>
        </w:rPr>
        <w:tab/>
      </w:r>
      <w:r>
        <w:rPr>
          <w:i/>
        </w:rPr>
        <w:tab/>
      </w:r>
      <w:r>
        <w:rPr>
          <w:i/>
        </w:rPr>
        <w:tab/>
      </w:r>
      <w:r>
        <w:rPr>
          <w:i/>
        </w:rPr>
        <w:tab/>
        <w:t>Source: SA WG2</w:t>
      </w:r>
    </w:p>
    <w:p w14:paraId="384DFE86" w14:textId="77777777" w:rsidR="008160A3" w:rsidRDefault="008160A3" w:rsidP="008160A3">
      <w:pPr>
        <w:rPr>
          <w:rFonts w:ascii="Arial" w:hAnsi="Arial" w:cs="Arial"/>
          <w:b/>
        </w:rPr>
      </w:pPr>
      <w:r>
        <w:rPr>
          <w:rFonts w:ascii="Arial" w:hAnsi="Arial" w:cs="Arial"/>
          <w:b/>
        </w:rPr>
        <w:t xml:space="preserve">Abstract: </w:t>
      </w:r>
    </w:p>
    <w:p w14:paraId="24AC5546" w14:textId="77777777" w:rsidR="008160A3" w:rsidRDefault="008160A3" w:rsidP="008160A3">
      <w:r>
        <w:t>SA2 thanks CT4 for their LS on Ethernet MA PDU session using MPQUIC-E steering functionality, highlighting the potential gaps in the stage 2 specification about handling MA PDU Session with MPQUIC-E steering functionality when ROHC is required.</w:t>
      </w:r>
    </w:p>
    <w:p w14:paraId="6A60C5B3" w14:textId="77777777" w:rsidR="008160A3" w:rsidRDefault="008160A3" w:rsidP="008160A3">
      <w:r>
        <w:t>SA2 have discussed the questions raised by CT4 and would like to provide the below feedback.</w:t>
      </w:r>
    </w:p>
    <w:p w14:paraId="50A1E744" w14:textId="77777777" w:rsidR="008160A3" w:rsidRDefault="008160A3" w:rsidP="008160A3">
      <w:r>
        <w:t>Q1: Can SA2 clarify the handling of MA PDU sessions using MPQUIC-E with a 3GPP access leg in EPS with respect to the PDN connection type to be signaled to the eNB?</w:t>
      </w:r>
    </w:p>
    <w:p w14:paraId="60249DB9" w14:textId="77777777" w:rsidR="008160A3" w:rsidRDefault="008160A3" w:rsidP="008160A3">
      <w:r>
        <w:t xml:space="preserve">[SA2 Answer]: SA2 has discussed the question and agreed the solution (without any impacts on MME and SGW) as described in the attached CR5421. </w:t>
      </w:r>
    </w:p>
    <w:p w14:paraId="699A06CB" w14:textId="77777777" w:rsidR="008160A3" w:rsidRDefault="008160A3" w:rsidP="008160A3">
      <w:r>
        <w:t>Q2: Can SA2 confirm CT4 assumption regarding the handling of MA PDU sessions using MPQUIC-E for HR PDU sessions and PDU sessions with an I-SMF.</w:t>
      </w:r>
    </w:p>
    <w:p w14:paraId="02A0DA35" w14:textId="77777777" w:rsidR="008160A3" w:rsidRDefault="008160A3" w:rsidP="008160A3">
      <w:r>
        <w:t>[SA2 Answer]: SA2 has discussed the question and agreed the solution (without any impact on VPLMN) as described in the attached CR5396.</w:t>
      </w:r>
    </w:p>
    <w:p w14:paraId="38A97B61" w14:textId="77777777" w:rsidR="008160A3" w:rsidRDefault="008160A3" w:rsidP="008160A3">
      <w:r>
        <w:t>SA2 would also like to point out that I-SMF is not supported for MA PDU Sessions (please see the specification text highlighted below). Therefore, no corresponding change is required to support PDU sessions with an I-SMF.</w:t>
      </w:r>
    </w:p>
    <w:p w14:paraId="6519EC02" w14:textId="77777777" w:rsidR="008160A3" w:rsidRDefault="008160A3" w:rsidP="008160A3">
      <w:r>
        <w:t>TS 23.501 clause 5.32.1 specifies below:</w:t>
      </w:r>
    </w:p>
    <w:p w14:paraId="2D591052" w14:textId="77777777" w:rsidR="008160A3" w:rsidRDefault="008160A3" w:rsidP="008160A3">
      <w:r>
        <w:t>In this Release of the specification, support for ATSSS assumes SMF Service Areas covering the whole PLMN or that a MA PDU Session is released over both accesses when the UE moves out of the SMF Service Area.</w:t>
      </w:r>
    </w:p>
    <w:p w14:paraId="778FD7AE" w14:textId="77777777" w:rsidR="008160A3" w:rsidRDefault="008160A3" w:rsidP="008160A3">
      <w:r>
        <w:t>TS 23.502, clause “4.23.5.1           PDU Session establishment procedure” also specifies as below:</w:t>
      </w:r>
    </w:p>
    <w:p w14:paraId="60C050ED" w14:textId="77777777" w:rsidR="008160A3" w:rsidRDefault="008160A3" w:rsidP="008160A3">
      <w:r>
        <w:t>“If the service area of the selected SMF does not include the current UE location and the UE does not request for a MA PDU Session, the AMF selects an I-SMF that serves the area where UE” camps.</w:t>
      </w:r>
    </w:p>
    <w:p w14:paraId="7D2F4620" w14:textId="77777777" w:rsidR="008160A3" w:rsidRDefault="008160A3" w:rsidP="008160A3">
      <w:r>
        <w:lastRenderedPageBreak/>
        <w:t>“If the service area of the selected SMF does not include the current UE location and the UE requests a MA PDU Session, then the AMF rejects the MA PDU Session Establishment procedure.”</w:t>
      </w:r>
    </w:p>
    <w:p w14:paraId="3B6749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2B92D" w14:textId="32CB8E20" w:rsidR="008160A3" w:rsidRDefault="008160A3" w:rsidP="008160A3">
      <w:pPr>
        <w:rPr>
          <w:rFonts w:ascii="Arial" w:hAnsi="Arial" w:cs="Arial"/>
          <w:b/>
          <w:sz w:val="24"/>
        </w:rPr>
      </w:pPr>
      <w:r>
        <w:rPr>
          <w:rFonts w:ascii="Arial" w:hAnsi="Arial" w:cs="Arial"/>
          <w:b/>
          <w:color w:val="0000FF"/>
          <w:sz w:val="24"/>
        </w:rPr>
        <w:t>C4-253030</w:t>
      </w:r>
      <w:r>
        <w:rPr>
          <w:rFonts w:ascii="Arial" w:hAnsi="Arial" w:cs="Arial"/>
          <w:b/>
          <w:color w:val="0000FF"/>
          <w:sz w:val="24"/>
        </w:rPr>
        <w:tab/>
      </w:r>
      <w:r>
        <w:rPr>
          <w:rFonts w:ascii="Arial" w:hAnsi="Arial" w:cs="Arial"/>
          <w:b/>
          <w:sz w:val="24"/>
        </w:rPr>
        <w:t>Reply LS on Extending Charging Support in 5GC</w:t>
      </w:r>
    </w:p>
    <w:p w14:paraId="2BF4BB92"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S2-2506095, to CT3, cc SA5, CT4</w:t>
      </w:r>
      <w:r>
        <w:rPr>
          <w:i/>
        </w:rPr>
        <w:br/>
      </w:r>
      <w:r>
        <w:rPr>
          <w:i/>
        </w:rPr>
        <w:tab/>
      </w:r>
      <w:r>
        <w:rPr>
          <w:i/>
        </w:rPr>
        <w:tab/>
      </w:r>
      <w:r>
        <w:rPr>
          <w:i/>
        </w:rPr>
        <w:tab/>
      </w:r>
      <w:r>
        <w:rPr>
          <w:i/>
        </w:rPr>
        <w:tab/>
      </w:r>
      <w:r>
        <w:rPr>
          <w:i/>
        </w:rPr>
        <w:tab/>
        <w:t>Source: SA WG2</w:t>
      </w:r>
    </w:p>
    <w:p w14:paraId="4FF50414" w14:textId="77777777" w:rsidR="008160A3" w:rsidRDefault="008160A3" w:rsidP="008160A3">
      <w:pPr>
        <w:rPr>
          <w:rFonts w:ascii="Arial" w:hAnsi="Arial" w:cs="Arial"/>
          <w:b/>
        </w:rPr>
      </w:pPr>
      <w:r>
        <w:rPr>
          <w:rFonts w:ascii="Arial" w:hAnsi="Arial" w:cs="Arial"/>
          <w:b/>
        </w:rPr>
        <w:t xml:space="preserve">Abstract: </w:t>
      </w:r>
    </w:p>
    <w:p w14:paraId="74A150D8" w14:textId="77777777" w:rsidR="008160A3" w:rsidRDefault="008160A3" w:rsidP="008160A3">
      <w:r>
        <w:t>SA2 thanks CT3 for the LS on Extending Charging Support in 5GC.</w:t>
      </w:r>
    </w:p>
    <w:p w14:paraId="0FBE0023" w14:textId="77777777" w:rsidR="008160A3" w:rsidRDefault="008160A3" w:rsidP="008160A3">
      <w:r>
        <w:t>SA2 discussed the questions in the received LS and has arrived at the following conclusions:</w:t>
      </w:r>
    </w:p>
    <w:p w14:paraId="01FE56B9" w14:textId="77777777" w:rsidR="008160A3" w:rsidRDefault="008160A3" w:rsidP="008160A3">
      <w:r>
        <w:t>1.</w:t>
      </w:r>
      <w:r>
        <w:tab/>
        <w:t>Is the Primary Charging Address still required as a mandatory parameter to be stored in the UDR and provided to the PCF, SMF and AMF when the CHF Group ID is available?</w:t>
      </w:r>
    </w:p>
    <w:p w14:paraId="7AD118F1" w14:textId="77777777" w:rsidR="008160A3" w:rsidRDefault="008160A3" w:rsidP="008160A3">
      <w:r>
        <w:t>SA2 Answer:</w:t>
      </w:r>
    </w:p>
    <w:p w14:paraId="482501CE" w14:textId="77777777" w:rsidR="008160A3" w:rsidRDefault="008160A3" w:rsidP="008160A3">
      <w:r>
        <w:t>CHF group ID is a parameter independent from CHF Address, and when available is used for CHF selection via NRF. The exact details of CHF discovery and selection can be found in 6.3.11 of TS 23.501.</w:t>
      </w:r>
    </w:p>
    <w:p w14:paraId="2E4E5212" w14:textId="77777777" w:rsidR="008160A3" w:rsidRDefault="008160A3" w:rsidP="008160A3">
      <w:r>
        <w:t>To clarify this further from SA2 point of view, CHF group ID is added as a different parameter instead of indicating as part of Charging address and accordingly a CR is attached.</w:t>
      </w:r>
    </w:p>
    <w:p w14:paraId="60C91A4F" w14:textId="77777777" w:rsidR="008160A3" w:rsidRDefault="008160A3" w:rsidP="008160A3">
      <w:r>
        <w:t>2.</w:t>
      </w:r>
      <w:r>
        <w:tab/>
        <w:t>Is the CHF Set ID and the CHF group ID mutually exclusive or can they still be both stored in the UDR and provided to the PCF, SMF and AMF together??</w:t>
      </w:r>
    </w:p>
    <w:p w14:paraId="7DCBC633" w14:textId="77777777" w:rsidR="008160A3" w:rsidRDefault="008160A3" w:rsidP="008160A3">
      <w:r>
        <w:t>SA2 Answer:</w:t>
      </w:r>
    </w:p>
    <w:p w14:paraId="3EB8B397" w14:textId="77777777" w:rsidR="008160A3" w:rsidRDefault="008160A3" w:rsidP="008160A3">
      <w:r>
        <w:t>One or both of CHF Set ID and CHF Group ID could be present. SA2 would emphasize that CHF Set ID is used for binding aspects while CHF Group ID is used for scaling aspects (i.e., one or more CHF instances manage a specific set of SUPIs); hence, they are not mutually exclusive.</w:t>
      </w:r>
    </w:p>
    <w:p w14:paraId="406B827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FE836" w14:textId="1482A94F" w:rsidR="008160A3" w:rsidRDefault="008160A3" w:rsidP="008160A3">
      <w:pPr>
        <w:rPr>
          <w:rFonts w:ascii="Arial" w:hAnsi="Arial" w:cs="Arial"/>
          <w:b/>
          <w:sz w:val="24"/>
        </w:rPr>
      </w:pPr>
      <w:r>
        <w:rPr>
          <w:rFonts w:ascii="Arial" w:hAnsi="Arial" w:cs="Arial"/>
          <w:b/>
          <w:color w:val="0000FF"/>
          <w:sz w:val="24"/>
        </w:rPr>
        <w:t>C4-253035</w:t>
      </w:r>
      <w:r>
        <w:rPr>
          <w:rFonts w:ascii="Arial" w:hAnsi="Arial" w:cs="Arial"/>
          <w:b/>
          <w:color w:val="0000FF"/>
          <w:sz w:val="24"/>
        </w:rPr>
        <w:tab/>
      </w:r>
      <w:r>
        <w:rPr>
          <w:rFonts w:ascii="Arial" w:hAnsi="Arial" w:cs="Arial"/>
          <w:b/>
          <w:sz w:val="24"/>
        </w:rPr>
        <w:t>LS reply on Extending Charging Support in 5GC</w:t>
      </w:r>
    </w:p>
    <w:p w14:paraId="728301F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S5-253101, to CT3, cc SA2, CT4</w:t>
      </w:r>
      <w:r>
        <w:rPr>
          <w:i/>
        </w:rPr>
        <w:br/>
      </w:r>
      <w:r>
        <w:rPr>
          <w:i/>
        </w:rPr>
        <w:tab/>
      </w:r>
      <w:r>
        <w:rPr>
          <w:i/>
        </w:rPr>
        <w:tab/>
      </w:r>
      <w:r>
        <w:rPr>
          <w:i/>
        </w:rPr>
        <w:tab/>
      </w:r>
      <w:r>
        <w:rPr>
          <w:i/>
        </w:rPr>
        <w:tab/>
      </w:r>
      <w:r>
        <w:rPr>
          <w:i/>
        </w:rPr>
        <w:tab/>
        <w:t>Source: SA WG5</w:t>
      </w:r>
    </w:p>
    <w:p w14:paraId="563063C2" w14:textId="77777777" w:rsidR="008160A3" w:rsidRDefault="008160A3" w:rsidP="008160A3">
      <w:pPr>
        <w:rPr>
          <w:rFonts w:ascii="Arial" w:hAnsi="Arial" w:cs="Arial"/>
          <w:b/>
        </w:rPr>
      </w:pPr>
      <w:r>
        <w:rPr>
          <w:rFonts w:ascii="Arial" w:hAnsi="Arial" w:cs="Arial"/>
          <w:b/>
        </w:rPr>
        <w:t xml:space="preserve">Abstract: </w:t>
      </w:r>
    </w:p>
    <w:p w14:paraId="75E8FB27" w14:textId="77777777" w:rsidR="008160A3" w:rsidRDefault="008160A3" w:rsidP="008160A3">
      <w:r>
        <w:t>SA5 has discussed the questions in received LS S2-2504504/C3-251642 and have arrived at the following conclusions:</w:t>
      </w:r>
    </w:p>
    <w:p w14:paraId="7810B029" w14:textId="77777777" w:rsidR="008160A3" w:rsidRDefault="008160A3" w:rsidP="008160A3">
      <w:r>
        <w:t>Q1: Is the Primary Charging Address still required as a mandatory parameter to be stored in the UDR and provided to the PCF, SMF and AMF when the CHF Group ID is available?</w:t>
      </w:r>
    </w:p>
    <w:p w14:paraId="31255F77" w14:textId="77777777" w:rsidR="008160A3" w:rsidRDefault="008160A3" w:rsidP="008160A3">
      <w:r>
        <w:t>Answer: From a CHF perspective, CHF group ID can support NRF based CHF selection by CHF Consumer, independent of whether the Primary Charging Address is provided or not.</w:t>
      </w:r>
    </w:p>
    <w:p w14:paraId="2FB95DB6" w14:textId="77777777" w:rsidR="008160A3" w:rsidRDefault="008160A3" w:rsidP="008160A3">
      <w:r>
        <w:t>Q2: Is the CHF Set ID and the CHF group ID mutually exclusive or can they still be both stored in the UDR and provided to the PCF, SMF and AMF together?</w:t>
      </w:r>
    </w:p>
    <w:p w14:paraId="2BAB4734" w14:textId="77777777" w:rsidR="008160A3" w:rsidRDefault="008160A3" w:rsidP="008160A3">
      <w:r>
        <w:t>Answer: From a CHF perspective there is no case defined where both CHF Set ID and CHF group ID would be required at the same time and only one of them is needed to support NRF based CHF selection by CHF Consumer.</w:t>
      </w:r>
    </w:p>
    <w:p w14:paraId="3C2D99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3CCC7" w14:textId="5E3CE747" w:rsidR="008160A3" w:rsidRDefault="008160A3" w:rsidP="008160A3">
      <w:pPr>
        <w:rPr>
          <w:rFonts w:ascii="Arial" w:hAnsi="Arial" w:cs="Arial"/>
          <w:b/>
          <w:sz w:val="24"/>
        </w:rPr>
      </w:pPr>
      <w:r>
        <w:rPr>
          <w:rFonts w:ascii="Arial" w:hAnsi="Arial" w:cs="Arial"/>
          <w:b/>
          <w:color w:val="0000FF"/>
          <w:sz w:val="24"/>
        </w:rPr>
        <w:t>C4-253031</w:t>
      </w:r>
      <w:r>
        <w:rPr>
          <w:rFonts w:ascii="Arial" w:hAnsi="Arial" w:cs="Arial"/>
          <w:b/>
          <w:color w:val="0000FF"/>
          <w:sz w:val="24"/>
        </w:rPr>
        <w:tab/>
      </w:r>
      <w:r>
        <w:rPr>
          <w:rFonts w:ascii="Arial" w:hAnsi="Arial" w:cs="Arial"/>
          <w:b/>
          <w:sz w:val="24"/>
        </w:rPr>
        <w:t>Reply LS on Transport Level Marking on N3/N9</w:t>
      </w:r>
    </w:p>
    <w:p w14:paraId="365733D9" w14:textId="77777777" w:rsidR="008160A3" w:rsidRDefault="008160A3" w:rsidP="008160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S2-2506097, to CT4, cc -</w:t>
      </w:r>
      <w:r>
        <w:rPr>
          <w:i/>
        </w:rPr>
        <w:br/>
      </w:r>
      <w:r>
        <w:rPr>
          <w:i/>
        </w:rPr>
        <w:tab/>
      </w:r>
      <w:r>
        <w:rPr>
          <w:i/>
        </w:rPr>
        <w:tab/>
      </w:r>
      <w:r>
        <w:rPr>
          <w:i/>
        </w:rPr>
        <w:tab/>
      </w:r>
      <w:r>
        <w:rPr>
          <w:i/>
        </w:rPr>
        <w:tab/>
      </w:r>
      <w:r>
        <w:rPr>
          <w:i/>
        </w:rPr>
        <w:tab/>
        <w:t>Source: SA WG2</w:t>
      </w:r>
    </w:p>
    <w:p w14:paraId="4E61DCE1" w14:textId="77777777" w:rsidR="008160A3" w:rsidRDefault="008160A3" w:rsidP="008160A3">
      <w:pPr>
        <w:rPr>
          <w:rFonts w:ascii="Arial" w:hAnsi="Arial" w:cs="Arial"/>
          <w:b/>
        </w:rPr>
      </w:pPr>
      <w:r>
        <w:rPr>
          <w:rFonts w:ascii="Arial" w:hAnsi="Arial" w:cs="Arial"/>
          <w:b/>
        </w:rPr>
        <w:t xml:space="preserve">Abstract: </w:t>
      </w:r>
    </w:p>
    <w:p w14:paraId="53A45F20" w14:textId="77777777" w:rsidR="008160A3" w:rsidRDefault="008160A3" w:rsidP="008160A3">
      <w:r>
        <w:t>CT4 would like to ask if the highlighted requirement in yellow implies a new requirement for N4 interface specific for XRM_Ph2?</w:t>
      </w:r>
    </w:p>
    <w:p w14:paraId="3DD0F318" w14:textId="77777777" w:rsidR="008160A3" w:rsidRDefault="008160A3" w:rsidP="008160A3">
      <w:r>
        <w:t xml:space="preserve">SA2 reply: The I-SMF may provide an indication in the FAR to derive the transport level marking of the outgoing packet based on the transport level marking value of the incoming packet . Then, I-UPF shall derive the transport level marking value of the outgoing N3 packet based on the incoming marking value of the N9 packet.   </w:t>
      </w:r>
    </w:p>
    <w:p w14:paraId="558932E6" w14:textId="77777777" w:rsidR="008160A3" w:rsidRDefault="008160A3" w:rsidP="008160A3">
      <w: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21A2FDC8" w14:textId="77777777" w:rsidR="008160A3" w:rsidRDefault="008160A3" w:rsidP="008160A3">
      <w:r>
        <w:t xml:space="preserve">SA2 Reply: For downlink, the anchor SMF may send an indication that transport level marking is being applied and consistency of transport level marking is needed for the corresponding QoS Flow to the I-SMF via N16a interface. </w:t>
      </w:r>
    </w:p>
    <w:p w14:paraId="2BA90580" w14:textId="77777777" w:rsidR="008160A3" w:rsidRDefault="008160A3" w:rsidP="008160A3">
      <w:r>
        <w:t>More generally, could SA2 clarify how transport level marking should be performed by I-UPF?</w:t>
      </w:r>
    </w:p>
    <w:p w14:paraId="00EE4051" w14:textId="77777777" w:rsidR="008160A3" w:rsidRDefault="008160A3" w:rsidP="008160A3">
      <w:r>
        <w:t xml:space="preserve">SA2 reply: </w:t>
      </w:r>
    </w:p>
    <w:p w14:paraId="050F9929" w14:textId="77777777" w:rsidR="008160A3" w:rsidRDefault="008160A3" w:rsidP="008160A3">
      <w:r>
        <w:t xml:space="preserve">In general, </w:t>
      </w:r>
    </w:p>
    <w:p w14:paraId="095E27DD" w14:textId="77777777" w:rsidR="008160A3" w:rsidRDefault="008160A3" w:rsidP="008160A3">
      <w:r>
        <w:t>-</w:t>
      </w:r>
      <w:r>
        <w:tab/>
        <w:t xml:space="preserve">If the I-SMF receives an indication from anchor SMF that transport level marking is being applied and consistency of transport level marking is needed for the corresponding QoS Flow, then it instructs the I-UPF to derive the transport level marking value of the outgoing N3 packet based on the transport level marking value of the incoming N9 downlink packet. </w:t>
      </w:r>
    </w:p>
    <w:p w14:paraId="401944AA" w14:textId="77777777" w:rsidR="008160A3" w:rsidRDefault="008160A3" w:rsidP="008160A3">
      <w:r>
        <w:t>-</w:t>
      </w:r>
      <w:r>
        <w:tab/>
        <w:t>If no such indication is received at I-SMF,</w:t>
      </w:r>
    </w:p>
    <w:p w14:paraId="078437D2" w14:textId="77777777" w:rsidR="008160A3" w:rsidRDefault="008160A3" w:rsidP="008160A3">
      <w:r>
        <w:t></w:t>
      </w:r>
      <w:r>
        <w:tab/>
        <w:t xml:space="preserve">The I-SMF can provide a transport level marking value in the FAR, and then the I-UPF performs the transport level marking for the QoS flow based on this transport level marking value. </w:t>
      </w:r>
    </w:p>
    <w:p w14:paraId="2F7F4DDE" w14:textId="77777777" w:rsidR="008160A3" w:rsidRDefault="008160A3" w:rsidP="008160A3">
      <w:r>
        <w:t></w:t>
      </w:r>
      <w:r>
        <w:tab/>
        <w:t>If no transport level marking value is included in the FAR, the I-UPF performs transport level marking based on its pre-configured logic, e.g., using a pre-configured value, or deriving the outgoing marking value based on the incoming marking value, or mapping tables or others.</w:t>
      </w:r>
    </w:p>
    <w:p w14:paraId="0A102B64" w14:textId="77777777" w:rsidR="008160A3" w:rsidRDefault="008160A3" w:rsidP="008160A3">
      <w:pPr>
        <w:rPr>
          <w:rFonts w:ascii="Arial" w:hAnsi="Arial" w:cs="Arial"/>
          <w:b/>
        </w:rPr>
      </w:pPr>
      <w:r>
        <w:rPr>
          <w:rFonts w:ascii="Arial" w:hAnsi="Arial" w:cs="Arial"/>
          <w:b/>
        </w:rPr>
        <w:t xml:space="preserve">Discussion: </w:t>
      </w:r>
    </w:p>
    <w:p w14:paraId="7D73D1AF" w14:textId="77777777" w:rsidR="008160A3" w:rsidRDefault="008160A3" w:rsidP="008160A3">
      <w:r>
        <w:t>There are few CRs to submitted to CT4#130 to cover related issues.</w:t>
      </w:r>
    </w:p>
    <w:p w14:paraId="0DA293A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6740" w14:textId="670E2F3D" w:rsidR="008160A3" w:rsidRDefault="008160A3" w:rsidP="008160A3">
      <w:pPr>
        <w:rPr>
          <w:rFonts w:ascii="Arial" w:hAnsi="Arial" w:cs="Arial"/>
          <w:b/>
          <w:sz w:val="24"/>
        </w:rPr>
      </w:pPr>
      <w:r>
        <w:rPr>
          <w:rFonts w:ascii="Arial" w:hAnsi="Arial" w:cs="Arial"/>
          <w:b/>
          <w:color w:val="0000FF"/>
          <w:sz w:val="24"/>
        </w:rPr>
        <w:t>C4-253032</w:t>
      </w:r>
      <w:r>
        <w:rPr>
          <w:rFonts w:ascii="Arial" w:hAnsi="Arial" w:cs="Arial"/>
          <w:b/>
          <w:color w:val="0000FF"/>
          <w:sz w:val="24"/>
        </w:rPr>
        <w:tab/>
      </w:r>
      <w:r>
        <w:rPr>
          <w:rFonts w:ascii="Arial" w:hAnsi="Arial" w:cs="Arial"/>
          <w:b/>
          <w:sz w:val="24"/>
        </w:rPr>
        <w:t>Reply LS on Questions on stage 2 requirements for AIML_CN</w:t>
      </w:r>
    </w:p>
    <w:p w14:paraId="5D571F2A"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S2-2506099, to CT4, cc CT3</w:t>
      </w:r>
      <w:r>
        <w:rPr>
          <w:i/>
        </w:rPr>
        <w:br/>
      </w:r>
      <w:r>
        <w:rPr>
          <w:i/>
        </w:rPr>
        <w:tab/>
      </w:r>
      <w:r>
        <w:rPr>
          <w:i/>
        </w:rPr>
        <w:tab/>
      </w:r>
      <w:r>
        <w:rPr>
          <w:i/>
        </w:rPr>
        <w:tab/>
      </w:r>
      <w:r>
        <w:rPr>
          <w:i/>
        </w:rPr>
        <w:tab/>
      </w:r>
      <w:r>
        <w:rPr>
          <w:i/>
        </w:rPr>
        <w:tab/>
        <w:t>Source: SA WG2</w:t>
      </w:r>
    </w:p>
    <w:p w14:paraId="08AA2C45" w14:textId="77777777" w:rsidR="008160A3" w:rsidRDefault="008160A3" w:rsidP="008160A3">
      <w:pPr>
        <w:rPr>
          <w:rFonts w:ascii="Arial" w:hAnsi="Arial" w:cs="Arial"/>
          <w:b/>
        </w:rPr>
      </w:pPr>
      <w:r>
        <w:rPr>
          <w:rFonts w:ascii="Arial" w:hAnsi="Arial" w:cs="Arial"/>
          <w:b/>
        </w:rPr>
        <w:t xml:space="preserve">Abstract: </w:t>
      </w:r>
    </w:p>
    <w:p w14:paraId="224E5195" w14:textId="77777777" w:rsidR="008160A3" w:rsidRDefault="008160A3" w:rsidP="008160A3">
      <w:r>
        <w:t>Q1: Given that the metrics can be reported by OAM APIs, is it necessary for the NRF APIs to also support reporting the same metrics, and if so, can SA2 explain why?</w:t>
      </w:r>
    </w:p>
    <w:p w14:paraId="0CAD6690" w14:textId="77777777" w:rsidR="008160A3" w:rsidRDefault="008160A3" w:rsidP="008160A3">
      <w:r>
        <w:t xml:space="preserve">SA2 Answer:SA2 agrees that all the information listed in table 6.22.2-5 is available via OAM, see clause 5.10 in TS 28.552.  SA2 thus removed the NOTE. </w:t>
      </w:r>
    </w:p>
    <w:p w14:paraId="68F41E58" w14:textId="77777777" w:rsidR="008160A3" w:rsidRDefault="008160A3" w:rsidP="008160A3">
      <w:r>
        <w:t>Q2: If the answer to Q1 is yes, this required functionality does not fit with the current scope of the Nnrf_NFManagement_NFStatusSubscribe service operation. CT4 kindly asks SA2 to clarify which service operation is suitable for this purpose?</w:t>
      </w:r>
    </w:p>
    <w:p w14:paraId="620C2F3F" w14:textId="77777777" w:rsidR="008160A3" w:rsidRDefault="008160A3" w:rsidP="008160A3">
      <w:r>
        <w:lastRenderedPageBreak/>
        <w:t>SA2 answer: SA2 agrees that the intention of the Nnrf_NFManagementStatusSubscribe service operation is a subscription for information available in NF profiles, but the information listed in table 6.22.2-5 is not part of any NF profile. SA2 thus removed the reference to 6.22.2-5 from the quoted bullet.</w:t>
      </w:r>
    </w:p>
    <w:p w14:paraId="50C6A589" w14:textId="77777777" w:rsidR="008160A3" w:rsidRDefault="008160A3" w:rsidP="008160A3">
      <w:r>
        <w:t>Q3: Accordingly, should NF metrics related to signalling storm information be reported per Service Name (i.e. with the NF instance aggregating metrics of all NF service instances supporting the same service name) or per NF service instance?</w:t>
      </w:r>
    </w:p>
    <w:p w14:paraId="1A2AF412" w14:textId="77777777" w:rsidR="008160A3" w:rsidRDefault="008160A3" w:rsidP="008160A3">
      <w:r>
        <w:t>SA2 answer: SA2 clarified that Request type designates a NF service instance.</w:t>
      </w:r>
    </w:p>
    <w:p w14:paraId="2A302F9B" w14:textId="77777777" w:rsidR="008160A3" w:rsidRDefault="008160A3" w:rsidP="008160A3">
      <w:r>
        <w:t>Q4: Does “Service Type” refer to “service name”? If the answer is yes, should SCP metrics related to signalling storm information be reported per "Service Name" or "Service instance"? If the answer is no, what does "Service Type" refer to?</w:t>
      </w:r>
    </w:p>
    <w:p w14:paraId="4B427980" w14:textId="77777777" w:rsidR="008160A3" w:rsidRDefault="008160A3" w:rsidP="008160A3">
      <w:r>
        <w:t>SA2 answer: SA2 clarified in Clause 5.2.29.2.1 of TS 23.502 that the subscription can be per NF service name or per NF service instance and that the reported “Request type” designates a NF service instance.</w:t>
      </w:r>
    </w:p>
    <w:p w14:paraId="280B48EF" w14:textId="77777777" w:rsidR="008160A3" w:rsidRDefault="008160A3" w:rsidP="008160A3">
      <w:r>
        <w:t>[For LS in C4-251477]</w:t>
      </w:r>
    </w:p>
    <w:p w14:paraId="313EDF00" w14:textId="77777777" w:rsidR="008160A3" w:rsidRDefault="008160A3" w:rsidP="008160A3">
      <w:r>
        <w:t xml:space="preserve">Q1) Regarding the "UE related Context Data collection" specified in Table 6.22.2-1 of TS 23.288: </w:t>
      </w:r>
    </w:p>
    <w:p w14:paraId="30B52F6B" w14:textId="77777777" w:rsidR="008160A3" w:rsidRDefault="008160A3" w:rsidP="008160A3">
      <w:r>
        <w:t xml:space="preserve">Requiring the SCP to provide information with UE granularity means that the NFs in the network would be required to be configured to use the custom header 3gpp-Sbi-Correlation-Info which is optional to support and may be subject to security/regulatory requirements (see TS 29.500). Furthermore, different NFs may use different UE identities, e.g. SUPI, GPSI, etc, for the same UE within this header Also the NFs of earlier releases that do not support this header do not provide UE information to the SCP, which would impact the accuracy of the statistics. </w:t>
      </w:r>
    </w:p>
    <w:p w14:paraId="502A242B" w14:textId="77777777" w:rsidR="008160A3" w:rsidRDefault="008160A3" w:rsidP="008160A3">
      <w:r>
        <w:t>Considering these limitations, CT4 would like to ask SA2 to confirm whether the information with UE granularity is required to be obtained by the SCP for the event exposure purpose.</w:t>
      </w:r>
    </w:p>
    <w:p w14:paraId="74D719CF" w14:textId="77777777" w:rsidR="008160A3" w:rsidRDefault="008160A3" w:rsidP="008160A3">
      <w:r>
        <w:t>SA2 answer: SA2 agrees to remove requirements related to per-UE reporting from the SCP. An SCP can collect information on a per NF instance or NF service instance level. Related IEs have thus been transferred to a new Table 6.22.2-X</w:t>
      </w:r>
    </w:p>
    <w:p w14:paraId="53C59154" w14:textId="77777777" w:rsidR="008160A3" w:rsidRDefault="008160A3" w:rsidP="008160A3">
      <w:r>
        <w:t xml:space="preserve">Q2) According to TS 23.288 clause 6.22.2, the SCP is required to distinguish between different types of communications and signallings and provide information, for example, to collect the data of "Number of redundant signalling of NF" and "A posterior Request type of NF (0..max)" in Table 6.22.2-1, and "SCP Signalling statistics" in Table 6.22.2-3 which are depicted bellow. Currently there is no mechanism to enable SCP to differentiate between different types of communication SA2 refers to, e.g. whether the signalling is redundant or an "A posterior Request". </w:t>
      </w:r>
    </w:p>
    <w:p w14:paraId="78D6E1EA" w14:textId="77777777" w:rsidR="008160A3" w:rsidRDefault="008160A3" w:rsidP="008160A3">
      <w:r>
        <w:t>Therefore, CT4 would like to ask SA2 to consider reverting the requirements on "A posterior Request type of NF (0..max)" and "Number of redundant signalling of NF", unless SA2 could provide clarification on how these requirements can be implemented.</w:t>
      </w:r>
    </w:p>
    <w:p w14:paraId="5D3075EF" w14:textId="77777777" w:rsidR="008160A3" w:rsidRDefault="008160A3" w:rsidP="008160A3">
      <w:r>
        <w:t>SA2 answer: SA2 agrees that this information cannot be observed by an SCP. The intention of Note 3 is rather to clarify that an SCP can perform retransmissions. Note 3 was clarified accordingly.</w:t>
      </w:r>
    </w:p>
    <w:p w14:paraId="5BFF3D28" w14:textId="77777777" w:rsidR="008160A3" w:rsidRDefault="008160A3" w:rsidP="008160A3">
      <w:r>
        <w:t>Q3) CT4 would also appreciate SA2 to clarify what "different types of signalling" corresponds to for "SCP Signalling statistics".</w:t>
      </w:r>
    </w:p>
    <w:p w14:paraId="6E30CBA0" w14:textId="77777777" w:rsidR="008160A3" w:rsidRDefault="008160A3" w:rsidP="008160A3">
      <w:r>
        <w:t>SA2 answer: The “different types of signalling” relate to the addressed service. The wording in the table has been clarified accordingly.</w:t>
      </w:r>
    </w:p>
    <w:p w14:paraId="72812D03" w14:textId="77777777" w:rsidR="008160A3" w:rsidRDefault="008160A3" w:rsidP="008160A3">
      <w:r>
        <w:t>Q4) "Heart-beat related information", "NF load status information", "Capacity and priority information" which are listed in TS 23.288 Table 6.22.2-2, may be provided by NRF. If required, SCP may get this information from NRF. Therefore, CT4 would like to ask for clarification on why the SCP is also required to provide this information.</w:t>
      </w:r>
    </w:p>
    <w:p w14:paraId="475043F4" w14:textId="77777777" w:rsidR="008160A3" w:rsidRDefault="008160A3" w:rsidP="008160A3">
      <w:r>
        <w:t>SA2 answer: SA2 agrees to remove requirements to expose heart-beat related information, NF load status information, and Capacity and priority information from the SCP</w:t>
      </w:r>
    </w:p>
    <w:p w14:paraId="10D6E000" w14:textId="77777777" w:rsidR="008160A3" w:rsidRDefault="008160A3" w:rsidP="008160A3">
      <w:pPr>
        <w:rPr>
          <w:rFonts w:ascii="Arial" w:hAnsi="Arial" w:cs="Arial"/>
          <w:b/>
        </w:rPr>
      </w:pPr>
      <w:r>
        <w:rPr>
          <w:rFonts w:ascii="Arial" w:hAnsi="Arial" w:cs="Arial"/>
          <w:b/>
        </w:rPr>
        <w:t xml:space="preserve">Discussion: </w:t>
      </w:r>
    </w:p>
    <w:p w14:paraId="50DF18E7" w14:textId="77777777" w:rsidR="008160A3" w:rsidRDefault="008160A3" w:rsidP="008160A3">
      <w:r>
        <w:t>Related CRs in 3194, 3196, 3197 and 3218.</w:t>
      </w:r>
    </w:p>
    <w:p w14:paraId="5426BF0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07B2A" w14:textId="424D1959" w:rsidR="008160A3" w:rsidRDefault="008160A3" w:rsidP="008160A3">
      <w:pPr>
        <w:rPr>
          <w:rFonts w:ascii="Arial" w:hAnsi="Arial" w:cs="Arial"/>
          <w:b/>
          <w:sz w:val="24"/>
        </w:rPr>
      </w:pPr>
      <w:r>
        <w:rPr>
          <w:rFonts w:ascii="Arial" w:hAnsi="Arial" w:cs="Arial"/>
          <w:b/>
          <w:color w:val="0000FF"/>
          <w:sz w:val="24"/>
        </w:rPr>
        <w:lastRenderedPageBreak/>
        <w:t>C4-253033</w:t>
      </w:r>
      <w:r>
        <w:rPr>
          <w:rFonts w:ascii="Arial" w:hAnsi="Arial" w:cs="Arial"/>
          <w:b/>
          <w:color w:val="0000FF"/>
          <w:sz w:val="24"/>
        </w:rPr>
        <w:tab/>
      </w:r>
      <w:r>
        <w:rPr>
          <w:rFonts w:ascii="Arial" w:hAnsi="Arial" w:cs="Arial"/>
          <w:b/>
          <w:sz w:val="24"/>
        </w:rPr>
        <w:t>LS on PLMN ID checks in interconnect scenarios when NFc supports multiple PLMN IDs</w:t>
      </w:r>
    </w:p>
    <w:p w14:paraId="6AF5BB24"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S3-252264, to CT4, cc CT3</w:t>
      </w:r>
      <w:r>
        <w:rPr>
          <w:i/>
        </w:rPr>
        <w:br/>
      </w:r>
      <w:r>
        <w:rPr>
          <w:i/>
        </w:rPr>
        <w:tab/>
      </w:r>
      <w:r>
        <w:rPr>
          <w:i/>
        </w:rPr>
        <w:tab/>
      </w:r>
      <w:r>
        <w:rPr>
          <w:i/>
        </w:rPr>
        <w:tab/>
      </w:r>
      <w:r>
        <w:rPr>
          <w:i/>
        </w:rPr>
        <w:tab/>
      </w:r>
      <w:r>
        <w:rPr>
          <w:i/>
        </w:rPr>
        <w:tab/>
        <w:t>Source: SA WG3</w:t>
      </w:r>
    </w:p>
    <w:p w14:paraId="169521FA" w14:textId="77777777" w:rsidR="008160A3" w:rsidRDefault="008160A3" w:rsidP="008160A3">
      <w:pPr>
        <w:rPr>
          <w:rFonts w:ascii="Arial" w:hAnsi="Arial" w:cs="Arial"/>
          <w:b/>
        </w:rPr>
      </w:pPr>
      <w:r>
        <w:rPr>
          <w:rFonts w:ascii="Arial" w:hAnsi="Arial" w:cs="Arial"/>
          <w:b/>
        </w:rPr>
        <w:t xml:space="preserve">Abstract: </w:t>
      </w:r>
    </w:p>
    <w:p w14:paraId="61606786" w14:textId="77777777" w:rsidR="008160A3" w:rsidRDefault="008160A3" w:rsidP="008160A3">
      <w:r>
        <w:t>SA3 would like to inform CT4 about an issue with PLMN ID checks that may lead to service interruption, when the requesting NF consumer supports multiple PLMN IDs in interconnect scenarios.</w:t>
      </w:r>
    </w:p>
    <w:p w14:paraId="5676AEDC" w14:textId="77777777" w:rsidR="008160A3" w:rsidRDefault="008160A3" w:rsidP="008160A3">
      <w:r>
        <w:t>For security purposes, the NF producer needs to verify the PLMN ID of the NF consumer in the service request. Towards that goal, in Rel-15, after SA3’s request, CT4 added NF consumer's PLMN ID in the Access Token Claims (CR C4-191528) to enable the checks on NF consumer’s PLMN ID by pSEPP and the NF producer.</w:t>
      </w:r>
    </w:p>
    <w:p w14:paraId="081B8CC3" w14:textId="77777777" w:rsidR="008160A3" w:rsidRDefault="008160A3" w:rsidP="008160A3">
      <w:r>
        <w:t>In Rel-16, to consistently define authorization parameters for different services/procedures in the NRF, in the Access Token Request message, CT4 included a list of PLMN IDs instead of a single PLMN ID when NF supports multiple PLMN IDs (CR C4-203256).</w:t>
      </w:r>
    </w:p>
    <w:p w14:paraId="65073484" w14:textId="77777777" w:rsidR="008160A3" w:rsidRDefault="008160A3" w:rsidP="008160A3">
      <w: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0B21A623" w14:textId="77777777" w:rsidR="008160A3" w:rsidRDefault="008160A3" w:rsidP="008160A3">
      <w: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08E33076" w14:textId="77777777" w:rsidR="008160A3" w:rsidRDefault="008160A3" w:rsidP="008160A3">
      <w:pPr>
        <w:rPr>
          <w:rFonts w:ascii="Arial" w:hAnsi="Arial" w:cs="Arial"/>
          <w:b/>
        </w:rPr>
      </w:pPr>
      <w:r>
        <w:rPr>
          <w:rFonts w:ascii="Arial" w:hAnsi="Arial" w:cs="Arial"/>
          <w:b/>
        </w:rPr>
        <w:t xml:space="preserve">Discussion: </w:t>
      </w:r>
    </w:p>
    <w:p w14:paraId="7B49D99B" w14:textId="77777777" w:rsidR="008160A3" w:rsidRDefault="008160A3" w:rsidP="008160A3">
      <w:r>
        <w:t>Related CRs in 3220 and mirrors, 3087, 3088, 3089.</w:t>
      </w:r>
    </w:p>
    <w:p w14:paraId="0EBA4180" w14:textId="77777777" w:rsidR="008160A3" w:rsidRDefault="008160A3" w:rsidP="008160A3">
      <w:r>
        <w:t>Reply LS in 3219.</w:t>
      </w:r>
    </w:p>
    <w:p w14:paraId="445C9E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3EDB8" w14:textId="337F3931" w:rsidR="008160A3" w:rsidRDefault="008160A3" w:rsidP="008160A3">
      <w:pPr>
        <w:rPr>
          <w:rFonts w:ascii="Arial" w:hAnsi="Arial" w:cs="Arial"/>
          <w:b/>
          <w:sz w:val="24"/>
        </w:rPr>
      </w:pPr>
      <w:r>
        <w:rPr>
          <w:rFonts w:ascii="Arial" w:hAnsi="Arial" w:cs="Arial"/>
          <w:b/>
          <w:color w:val="0000FF"/>
          <w:sz w:val="24"/>
        </w:rPr>
        <w:t>C4-253034</w:t>
      </w:r>
      <w:r>
        <w:rPr>
          <w:rFonts w:ascii="Arial" w:hAnsi="Arial" w:cs="Arial"/>
          <w:b/>
          <w:color w:val="0000FF"/>
          <w:sz w:val="24"/>
        </w:rPr>
        <w:tab/>
      </w:r>
      <w:r>
        <w:rPr>
          <w:rFonts w:ascii="Arial" w:hAnsi="Arial" w:cs="Arial"/>
          <w:b/>
          <w:sz w:val="24"/>
        </w:rPr>
        <w:t>LS on UE type identification for UAS charging requirements</w:t>
      </w:r>
    </w:p>
    <w:p w14:paraId="7235711C"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S5-252788, to CT3, CT4, cc SA2</w:t>
      </w:r>
      <w:r>
        <w:rPr>
          <w:i/>
        </w:rPr>
        <w:br/>
      </w:r>
      <w:r>
        <w:rPr>
          <w:i/>
        </w:rPr>
        <w:tab/>
      </w:r>
      <w:r>
        <w:rPr>
          <w:i/>
        </w:rPr>
        <w:tab/>
      </w:r>
      <w:r>
        <w:rPr>
          <w:i/>
        </w:rPr>
        <w:tab/>
      </w:r>
      <w:r>
        <w:rPr>
          <w:i/>
        </w:rPr>
        <w:tab/>
      </w:r>
      <w:r>
        <w:rPr>
          <w:i/>
        </w:rPr>
        <w:tab/>
        <w:t>Source: SA WG5</w:t>
      </w:r>
    </w:p>
    <w:p w14:paraId="6B5D2C50" w14:textId="77777777" w:rsidR="008160A3" w:rsidRDefault="008160A3" w:rsidP="008160A3">
      <w:pPr>
        <w:rPr>
          <w:rFonts w:ascii="Arial" w:hAnsi="Arial" w:cs="Arial"/>
          <w:b/>
        </w:rPr>
      </w:pPr>
      <w:r>
        <w:rPr>
          <w:rFonts w:ascii="Arial" w:hAnsi="Arial" w:cs="Arial"/>
          <w:b/>
        </w:rPr>
        <w:t xml:space="preserve">Abstract: </w:t>
      </w:r>
    </w:p>
    <w:p w14:paraId="47E4210D" w14:textId="77777777" w:rsidR="008160A3" w:rsidRDefault="008160A3" w:rsidP="008160A3">
      <w:r>
        <w:t xml:space="preserve">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 </w:t>
      </w:r>
    </w:p>
    <w:p w14:paraId="21DD6D1D" w14:textId="77777777" w:rsidR="008160A3" w:rsidRDefault="008160A3" w:rsidP="008160A3">
      <w:r>
        <w:t xml:space="preserve">Considering the above information and charging requirements, SA5 has the following question: </w:t>
      </w:r>
    </w:p>
    <w:p w14:paraId="05482381" w14:textId="77777777" w:rsidR="008160A3" w:rsidRDefault="008160A3" w:rsidP="008160A3">
      <w:r>
        <w:t>Is there any attribute already defined in Rel-19 CT specifications indicating AMF and SMF that a UE is a UAV UE or is using UAS services?</w:t>
      </w:r>
    </w:p>
    <w:p w14:paraId="38E91AFD" w14:textId="77777777" w:rsidR="008160A3" w:rsidRDefault="008160A3" w:rsidP="008160A3">
      <w:pPr>
        <w:rPr>
          <w:rFonts w:ascii="Arial" w:hAnsi="Arial" w:cs="Arial"/>
          <w:b/>
        </w:rPr>
      </w:pPr>
      <w:r>
        <w:rPr>
          <w:rFonts w:ascii="Arial" w:hAnsi="Arial" w:cs="Arial"/>
          <w:b/>
        </w:rPr>
        <w:t xml:space="preserve">Discussion: </w:t>
      </w:r>
    </w:p>
    <w:p w14:paraId="31D26349" w14:textId="77777777" w:rsidR="008160A3" w:rsidRDefault="008160A3" w:rsidP="008160A3">
      <w:r>
        <w:t>Reply LS in 3161.</w:t>
      </w:r>
    </w:p>
    <w:p w14:paraId="7CEA3B2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5C9C0" w14:textId="5934FF16" w:rsidR="008160A3" w:rsidRDefault="008160A3" w:rsidP="008160A3">
      <w:pPr>
        <w:rPr>
          <w:rFonts w:ascii="Arial" w:hAnsi="Arial" w:cs="Arial"/>
          <w:b/>
          <w:sz w:val="24"/>
        </w:rPr>
      </w:pPr>
      <w:r>
        <w:rPr>
          <w:rFonts w:ascii="Arial" w:hAnsi="Arial" w:cs="Arial"/>
          <w:b/>
          <w:color w:val="0000FF"/>
          <w:sz w:val="24"/>
        </w:rPr>
        <w:t>C4-253036</w:t>
      </w:r>
      <w:r>
        <w:rPr>
          <w:rFonts w:ascii="Arial" w:hAnsi="Arial" w:cs="Arial"/>
          <w:b/>
          <w:color w:val="0000FF"/>
          <w:sz w:val="24"/>
        </w:rPr>
        <w:tab/>
      </w:r>
      <w:r>
        <w:rPr>
          <w:rFonts w:ascii="Arial" w:hAnsi="Arial" w:cs="Arial"/>
          <w:b/>
          <w:sz w:val="24"/>
        </w:rPr>
        <w:t>LS  to 3GPP about the external data channel content access requirements</w:t>
      </w:r>
    </w:p>
    <w:p w14:paraId="4F7DE7B6" w14:textId="77777777" w:rsidR="008160A3" w:rsidRDefault="008160A3" w:rsidP="008160A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UPG14_109r3, to SA1, SA2,SA3, SA4 ,SA6, CT, CT1, CT4, cc -</w:t>
      </w:r>
      <w:r>
        <w:rPr>
          <w:i/>
        </w:rPr>
        <w:br/>
      </w:r>
      <w:r>
        <w:rPr>
          <w:i/>
        </w:rPr>
        <w:tab/>
      </w:r>
      <w:r>
        <w:rPr>
          <w:i/>
        </w:rPr>
        <w:tab/>
      </w:r>
      <w:r>
        <w:rPr>
          <w:i/>
        </w:rPr>
        <w:tab/>
      </w:r>
      <w:r>
        <w:rPr>
          <w:i/>
        </w:rPr>
        <w:tab/>
      </w:r>
      <w:r>
        <w:rPr>
          <w:i/>
        </w:rPr>
        <w:tab/>
        <w:t>Source: GSMA NG UPG</w:t>
      </w:r>
    </w:p>
    <w:p w14:paraId="264AED94" w14:textId="77777777" w:rsidR="008160A3" w:rsidRDefault="008160A3" w:rsidP="008160A3">
      <w:pPr>
        <w:rPr>
          <w:rFonts w:ascii="Arial" w:hAnsi="Arial" w:cs="Arial"/>
          <w:b/>
        </w:rPr>
      </w:pPr>
      <w:r>
        <w:rPr>
          <w:rFonts w:ascii="Arial" w:hAnsi="Arial" w:cs="Arial"/>
          <w:b/>
        </w:rPr>
        <w:t xml:space="preserve">Abstract: </w:t>
      </w:r>
    </w:p>
    <w:p w14:paraId="5DA95802" w14:textId="77777777" w:rsidR="008160A3" w:rsidRDefault="008160A3" w:rsidP="008160A3">
      <w:r>
        <w:t>TSG CT#108 decided to forward this LS to CT1 and CT4.</w:t>
      </w:r>
    </w:p>
    <w:p w14:paraId="1A5BD3C6" w14:textId="77777777" w:rsidR="008160A3" w:rsidRDefault="008160A3" w:rsidP="008160A3">
      <w:r>
        <w:t xml:space="preserve">Question 3 to SA4 and CT: </w:t>
      </w:r>
    </w:p>
    <w:p w14:paraId="710DDD45" w14:textId="77777777" w:rsidR="008160A3" w:rsidRDefault="008160A3" w:rsidP="008160A3">
      <w:r>
        <w:t>Does 3GPP SA4/CT plan to standardize a method allowing IMS Data Channel Applications to support external content references, e.g.  &lt;script src&gt; or &lt;img src&gt;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4A7F004C" w14:textId="77777777" w:rsidR="008160A3" w:rsidRDefault="008160A3" w:rsidP="008160A3">
      <w:pPr>
        <w:rPr>
          <w:rFonts w:ascii="Arial" w:hAnsi="Arial" w:cs="Arial"/>
          <w:b/>
        </w:rPr>
      </w:pPr>
      <w:r>
        <w:rPr>
          <w:rFonts w:ascii="Arial" w:hAnsi="Arial" w:cs="Arial"/>
          <w:b/>
        </w:rPr>
        <w:t xml:space="preserve">Discussion: </w:t>
      </w:r>
    </w:p>
    <w:p w14:paraId="4B836407" w14:textId="77777777" w:rsidR="008160A3" w:rsidRDefault="008160A3" w:rsidP="008160A3">
      <w:r>
        <w:t>It was seen this out of CT4 scope.</w:t>
      </w:r>
    </w:p>
    <w:p w14:paraId="65C5A8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8E497" w14:textId="000630FB" w:rsidR="008160A3" w:rsidRDefault="008160A3" w:rsidP="008160A3">
      <w:pPr>
        <w:rPr>
          <w:rFonts w:ascii="Arial" w:hAnsi="Arial" w:cs="Arial"/>
          <w:b/>
          <w:sz w:val="24"/>
        </w:rPr>
      </w:pPr>
      <w:r>
        <w:rPr>
          <w:rFonts w:ascii="Arial" w:hAnsi="Arial" w:cs="Arial"/>
          <w:b/>
          <w:color w:val="0000FF"/>
          <w:sz w:val="24"/>
        </w:rPr>
        <w:t>C4-253057</w:t>
      </w:r>
      <w:r>
        <w:rPr>
          <w:rFonts w:ascii="Arial" w:hAnsi="Arial" w:cs="Arial"/>
          <w:b/>
          <w:color w:val="0000FF"/>
          <w:sz w:val="24"/>
        </w:rPr>
        <w:tab/>
      </w:r>
      <w:r>
        <w:rPr>
          <w:rFonts w:ascii="Arial" w:hAnsi="Arial" w:cs="Arial"/>
          <w:b/>
          <w:sz w:val="24"/>
        </w:rPr>
        <w:t>Reply LS on the conclusion of FS_MINT_Ph2</w:t>
      </w:r>
    </w:p>
    <w:p w14:paraId="4BF5D4B1" w14:textId="77777777" w:rsidR="008160A3" w:rsidRDefault="008160A3" w:rsidP="008160A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SP-250807, to CT1, SA2, CT4, cc TSG CT</w:t>
      </w:r>
      <w:r>
        <w:rPr>
          <w:i/>
        </w:rPr>
        <w:br/>
      </w:r>
      <w:r>
        <w:rPr>
          <w:i/>
        </w:rPr>
        <w:tab/>
      </w:r>
      <w:r>
        <w:rPr>
          <w:i/>
        </w:rPr>
        <w:tab/>
      </w:r>
      <w:r>
        <w:rPr>
          <w:i/>
        </w:rPr>
        <w:tab/>
      </w:r>
      <w:r>
        <w:rPr>
          <w:i/>
        </w:rPr>
        <w:tab/>
      </w:r>
      <w:r>
        <w:rPr>
          <w:i/>
        </w:rPr>
        <w:tab/>
        <w:t>Source: TSG SA</w:t>
      </w:r>
    </w:p>
    <w:p w14:paraId="1E80A6BE" w14:textId="77777777" w:rsidR="008160A3" w:rsidRDefault="008160A3" w:rsidP="008160A3">
      <w:pPr>
        <w:rPr>
          <w:rFonts w:ascii="Arial" w:hAnsi="Arial" w:cs="Arial"/>
          <w:b/>
        </w:rPr>
      </w:pPr>
      <w:r>
        <w:rPr>
          <w:rFonts w:ascii="Arial" w:hAnsi="Arial" w:cs="Arial"/>
          <w:b/>
        </w:rPr>
        <w:t xml:space="preserve">Abstract: </w:t>
      </w:r>
    </w:p>
    <w:p w14:paraId="60F60696" w14:textId="77777777" w:rsidR="008160A3" w:rsidRDefault="008160A3" w:rsidP="008160A3">
      <w:r>
        <w:t>TSG SA thanks CT1 and SA2 for their respective LS, (SP-250427 / C1-252559) and (SP-250711 / S2-2505932).</w:t>
      </w:r>
    </w:p>
    <w:p w14:paraId="7786346E" w14:textId="77777777" w:rsidR="008160A3" w:rsidRDefault="008160A3" w:rsidP="008160A3">
      <w:r>
        <w:t>TSG SA has discussed the matter in their SA#108 meeting. TSG SA has no concerns with the approval of the CT1 WID (MINT_Ph2) in CP-251282.</w:t>
      </w:r>
    </w:p>
    <w:p w14:paraId="49AA3CDD" w14:textId="77777777" w:rsidR="008160A3" w:rsidRDefault="008160A3" w:rsidP="008160A3">
      <w:r>
        <w:t xml:space="preserve">In SP-250711 / S2-2505932, 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CT4 to take this feedback into consideration and considers corresponding normative work. </w:t>
      </w:r>
    </w:p>
    <w:p w14:paraId="79870BC6" w14:textId="77777777" w:rsidR="008160A3" w:rsidRDefault="008160A3" w:rsidP="008160A3">
      <w:r>
        <w:t>TSG SA respectfully asks CT1 to proceed the normative work, based on the scope of CP-251282. Meanwhile potential CT4 work may be also needed, thus CP-251282 may be further revised.</w:t>
      </w:r>
    </w:p>
    <w:p w14:paraId="1AF2D829" w14:textId="77777777" w:rsidR="008160A3" w:rsidRDefault="008160A3" w:rsidP="008160A3">
      <w:r>
        <w:t>TSG SA respectfully asks SA2 to plan how to perform the alignment to the normative work in CT1 as well as additional input based on CT4 updates (if any).</w:t>
      </w:r>
    </w:p>
    <w:p w14:paraId="5BD8A820" w14:textId="77777777" w:rsidR="008160A3" w:rsidRDefault="008160A3" w:rsidP="008160A3">
      <w:r>
        <w:t>TSG SA requests CT1 and CT4 to keep SA2 in the loop while developing their stage 3 solutions, as MINT_Ph2 stage 2 work will be performed after stage 3 and may require adjustments based on SA2 work.</w:t>
      </w:r>
    </w:p>
    <w:p w14:paraId="78A7FA35" w14:textId="77777777" w:rsidR="008160A3" w:rsidRDefault="008160A3" w:rsidP="008160A3">
      <w:pPr>
        <w:rPr>
          <w:rFonts w:ascii="Arial" w:hAnsi="Arial" w:cs="Arial"/>
          <w:b/>
        </w:rPr>
      </w:pPr>
      <w:r>
        <w:rPr>
          <w:rFonts w:ascii="Arial" w:hAnsi="Arial" w:cs="Arial"/>
          <w:b/>
        </w:rPr>
        <w:t xml:space="preserve">Discussion: </w:t>
      </w:r>
    </w:p>
    <w:p w14:paraId="54765FEC" w14:textId="77777777" w:rsidR="008160A3" w:rsidRDefault="008160A3" w:rsidP="008160A3">
      <w:r>
        <w:t>An exception sheet needs to be provided by China Telecom.</w:t>
      </w:r>
    </w:p>
    <w:p w14:paraId="7407064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C9B1A" w14:textId="77777777" w:rsidR="008160A3" w:rsidRDefault="008160A3" w:rsidP="008160A3">
      <w:pPr>
        <w:pStyle w:val="Heading3"/>
      </w:pPr>
      <w:bookmarkStart w:id="9" w:name="_Toc210593772"/>
      <w:r>
        <w:t>4.2</w:t>
      </w:r>
      <w:r>
        <w:tab/>
        <w:t>Outgoing liaisons</w:t>
      </w:r>
      <w:bookmarkEnd w:id="9"/>
    </w:p>
    <w:p w14:paraId="5A81E61A" w14:textId="1E819E16" w:rsidR="008160A3" w:rsidRDefault="008160A3" w:rsidP="008160A3">
      <w:pPr>
        <w:rPr>
          <w:rFonts w:ascii="Arial" w:hAnsi="Arial" w:cs="Arial"/>
          <w:b/>
          <w:sz w:val="24"/>
        </w:rPr>
      </w:pPr>
      <w:r>
        <w:rPr>
          <w:rFonts w:ascii="Arial" w:hAnsi="Arial" w:cs="Arial"/>
          <w:b/>
          <w:color w:val="0000FF"/>
          <w:sz w:val="24"/>
        </w:rPr>
        <w:t>C4-253086</w:t>
      </w:r>
      <w:r>
        <w:rPr>
          <w:rFonts w:ascii="Arial" w:hAnsi="Arial" w:cs="Arial"/>
          <w:b/>
          <w:color w:val="0000FF"/>
          <w:sz w:val="24"/>
        </w:rPr>
        <w:tab/>
      </w:r>
      <w:r>
        <w:rPr>
          <w:rFonts w:ascii="Arial" w:hAnsi="Arial" w:cs="Arial"/>
          <w:b/>
          <w:sz w:val="24"/>
        </w:rPr>
        <w:t>Reply LS on Four critical vulnerabilities in the access control mechanism of the 5G core Network</w:t>
      </w:r>
    </w:p>
    <w:p w14:paraId="31584621"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PoE, cc SA3</w:t>
      </w:r>
      <w:r>
        <w:rPr>
          <w:i/>
        </w:rPr>
        <w:br/>
      </w:r>
      <w:r>
        <w:rPr>
          <w:i/>
        </w:rPr>
        <w:tab/>
      </w:r>
      <w:r>
        <w:rPr>
          <w:i/>
        </w:rPr>
        <w:tab/>
      </w:r>
      <w:r>
        <w:rPr>
          <w:i/>
        </w:rPr>
        <w:tab/>
      </w:r>
      <w:r>
        <w:rPr>
          <w:i/>
        </w:rPr>
        <w:tab/>
      </w:r>
      <w:r>
        <w:rPr>
          <w:i/>
        </w:rPr>
        <w:tab/>
        <w:t>Source: Nokia</w:t>
      </w:r>
    </w:p>
    <w:p w14:paraId="36D3E1EF" w14:textId="77777777" w:rsidR="008160A3" w:rsidRDefault="008160A3" w:rsidP="008160A3">
      <w:pPr>
        <w:rPr>
          <w:rFonts w:ascii="Arial" w:hAnsi="Arial" w:cs="Arial"/>
          <w:b/>
        </w:rPr>
      </w:pPr>
      <w:r>
        <w:rPr>
          <w:rFonts w:ascii="Arial" w:hAnsi="Arial" w:cs="Arial"/>
          <w:b/>
        </w:rPr>
        <w:lastRenderedPageBreak/>
        <w:t xml:space="preserve">Abstract: </w:t>
      </w:r>
    </w:p>
    <w:p w14:paraId="0A7519DE" w14:textId="77777777" w:rsidR="008160A3" w:rsidRDefault="008160A3" w:rsidP="008160A3">
      <w:r>
        <w:t>CT4 thanks GSMA CVD PoE for their LS (CVD-2025-0101) on Four critical vulnerabilities in the access control mechanism of the 5G core Network.</w:t>
      </w:r>
    </w:p>
    <w:p w14:paraId="3336D362" w14:textId="77777777" w:rsidR="008160A3" w:rsidRDefault="008160A3" w:rsidP="008160A3">
      <w:r>
        <w:t>CT4 has agreed the attached CR that clarifies that the producerSnssaiList and producerNsiList claims in the Access Token contains the list of S-NSSAIs and NSIs authorized for the NF service consumer.</w:t>
      </w:r>
    </w:p>
    <w:p w14:paraId="5B3E08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CBF9D" w14:textId="2A7A43FE" w:rsidR="008160A3" w:rsidRDefault="008160A3" w:rsidP="008160A3">
      <w:pPr>
        <w:rPr>
          <w:rFonts w:ascii="Arial" w:hAnsi="Arial" w:cs="Arial"/>
          <w:b/>
          <w:sz w:val="24"/>
        </w:rPr>
      </w:pPr>
      <w:r>
        <w:rPr>
          <w:rFonts w:ascii="Arial" w:hAnsi="Arial" w:cs="Arial"/>
          <w:b/>
          <w:color w:val="0000FF"/>
          <w:sz w:val="24"/>
        </w:rPr>
        <w:t>C4-253160</w:t>
      </w:r>
      <w:r>
        <w:rPr>
          <w:rFonts w:ascii="Arial" w:hAnsi="Arial" w:cs="Arial"/>
          <w:b/>
          <w:color w:val="0000FF"/>
          <w:sz w:val="24"/>
        </w:rPr>
        <w:tab/>
      </w:r>
      <w:r>
        <w:rPr>
          <w:rFonts w:ascii="Arial" w:hAnsi="Arial" w:cs="Arial"/>
          <w:b/>
          <w:sz w:val="24"/>
        </w:rPr>
        <w:t>Reply LS on Advanced MF capability registration and discovery</w:t>
      </w:r>
    </w:p>
    <w:p w14:paraId="094D7E2A"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CT4</w:t>
      </w:r>
    </w:p>
    <w:p w14:paraId="3A03C0B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27540" w14:textId="66D842A1" w:rsidR="008160A3" w:rsidRDefault="008160A3" w:rsidP="008160A3">
      <w:pPr>
        <w:rPr>
          <w:rFonts w:ascii="Arial" w:hAnsi="Arial" w:cs="Arial"/>
          <w:b/>
          <w:sz w:val="24"/>
        </w:rPr>
      </w:pPr>
      <w:r>
        <w:rPr>
          <w:rFonts w:ascii="Arial" w:hAnsi="Arial" w:cs="Arial"/>
          <w:b/>
          <w:color w:val="0000FF"/>
          <w:sz w:val="24"/>
        </w:rPr>
        <w:t>C4-253500</w:t>
      </w:r>
      <w:r>
        <w:rPr>
          <w:rFonts w:ascii="Arial" w:hAnsi="Arial" w:cs="Arial"/>
          <w:b/>
          <w:color w:val="0000FF"/>
          <w:sz w:val="24"/>
        </w:rPr>
        <w:tab/>
      </w:r>
      <w:r>
        <w:rPr>
          <w:rFonts w:ascii="Arial" w:hAnsi="Arial" w:cs="Arial"/>
          <w:b/>
          <w:sz w:val="24"/>
        </w:rPr>
        <w:t>Reply LS on Advanced MF capability registration and discovery</w:t>
      </w:r>
    </w:p>
    <w:p w14:paraId="20E2043E"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Qualcomm Incorporated</w:t>
      </w:r>
    </w:p>
    <w:p w14:paraId="63129A0C" w14:textId="77777777" w:rsidR="008160A3" w:rsidRDefault="008160A3" w:rsidP="008160A3">
      <w:pPr>
        <w:rPr>
          <w:color w:val="808080"/>
        </w:rPr>
      </w:pPr>
      <w:r>
        <w:rPr>
          <w:color w:val="808080"/>
        </w:rPr>
        <w:t>(Replaces C4-253160)</w:t>
      </w:r>
    </w:p>
    <w:p w14:paraId="183252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C3E05" w14:textId="7E44D9DB" w:rsidR="008160A3" w:rsidRDefault="008160A3" w:rsidP="008160A3">
      <w:pPr>
        <w:rPr>
          <w:rFonts w:ascii="Arial" w:hAnsi="Arial" w:cs="Arial"/>
          <w:b/>
          <w:sz w:val="24"/>
        </w:rPr>
      </w:pPr>
      <w:r>
        <w:rPr>
          <w:rFonts w:ascii="Arial" w:hAnsi="Arial" w:cs="Arial"/>
          <w:b/>
          <w:color w:val="0000FF"/>
          <w:sz w:val="24"/>
        </w:rPr>
        <w:t>C4-253161</w:t>
      </w:r>
      <w:r>
        <w:rPr>
          <w:rFonts w:ascii="Arial" w:hAnsi="Arial" w:cs="Arial"/>
          <w:b/>
          <w:color w:val="0000FF"/>
          <w:sz w:val="24"/>
        </w:rPr>
        <w:tab/>
      </w:r>
      <w:r>
        <w:rPr>
          <w:rFonts w:ascii="Arial" w:hAnsi="Arial" w:cs="Arial"/>
          <w:b/>
          <w:sz w:val="24"/>
        </w:rPr>
        <w:t>Reply LS on UE type identification for UAS charging requirements</w:t>
      </w:r>
    </w:p>
    <w:p w14:paraId="1C6D82E0"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Qualcomm Incorporated</w:t>
      </w:r>
    </w:p>
    <w:p w14:paraId="7CEF967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C4-253403</w:t>
      </w:r>
      <w:r>
        <w:rPr>
          <w:color w:val="993300"/>
          <w:u w:val="single"/>
        </w:rPr>
        <w:t>.</w:t>
      </w:r>
    </w:p>
    <w:p w14:paraId="279F7296" w14:textId="5D36AE5F" w:rsidR="008160A3" w:rsidRDefault="008160A3" w:rsidP="008160A3">
      <w:pPr>
        <w:rPr>
          <w:rFonts w:ascii="Arial" w:hAnsi="Arial" w:cs="Arial"/>
          <w:b/>
          <w:sz w:val="24"/>
        </w:rPr>
      </w:pPr>
      <w:r>
        <w:rPr>
          <w:rFonts w:ascii="Arial" w:hAnsi="Arial" w:cs="Arial"/>
          <w:b/>
          <w:color w:val="0000FF"/>
          <w:sz w:val="24"/>
        </w:rPr>
        <w:t>C4-253403</w:t>
      </w:r>
      <w:r>
        <w:rPr>
          <w:rFonts w:ascii="Arial" w:hAnsi="Arial" w:cs="Arial"/>
          <w:b/>
          <w:color w:val="0000FF"/>
          <w:sz w:val="24"/>
        </w:rPr>
        <w:tab/>
      </w:r>
      <w:r>
        <w:rPr>
          <w:rFonts w:ascii="Arial" w:hAnsi="Arial" w:cs="Arial"/>
          <w:b/>
          <w:sz w:val="24"/>
        </w:rPr>
        <w:t>Reply LS on UE type identification for UAS charging requirements</w:t>
      </w:r>
    </w:p>
    <w:p w14:paraId="4724622B"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Qualcomm Incorporated</w:t>
      </w:r>
    </w:p>
    <w:p w14:paraId="22B5227C" w14:textId="77777777" w:rsidR="008160A3" w:rsidRDefault="008160A3" w:rsidP="008160A3">
      <w:pPr>
        <w:rPr>
          <w:color w:val="808080"/>
        </w:rPr>
      </w:pPr>
      <w:r>
        <w:rPr>
          <w:color w:val="808080"/>
        </w:rPr>
        <w:t>(Replaces C4-253161)</w:t>
      </w:r>
    </w:p>
    <w:p w14:paraId="415AED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C4-243415</w:t>
      </w:r>
      <w:r>
        <w:rPr>
          <w:color w:val="993300"/>
          <w:u w:val="single"/>
        </w:rPr>
        <w:t>.</w:t>
      </w:r>
    </w:p>
    <w:p w14:paraId="59800B88" w14:textId="0562CD05" w:rsidR="008160A3" w:rsidRDefault="008160A3" w:rsidP="008160A3">
      <w:pPr>
        <w:rPr>
          <w:rFonts w:ascii="Arial" w:hAnsi="Arial" w:cs="Arial"/>
          <w:b/>
          <w:sz w:val="24"/>
        </w:rPr>
      </w:pPr>
      <w:r>
        <w:rPr>
          <w:rFonts w:ascii="Arial" w:hAnsi="Arial" w:cs="Arial"/>
          <w:b/>
          <w:color w:val="0000FF"/>
          <w:sz w:val="24"/>
        </w:rPr>
        <w:t>C4-253415</w:t>
      </w:r>
      <w:r>
        <w:rPr>
          <w:rFonts w:ascii="Arial" w:hAnsi="Arial" w:cs="Arial"/>
          <w:b/>
          <w:color w:val="0000FF"/>
          <w:sz w:val="24"/>
        </w:rPr>
        <w:tab/>
      </w:r>
      <w:r>
        <w:rPr>
          <w:rFonts w:ascii="Arial" w:hAnsi="Arial" w:cs="Arial"/>
          <w:b/>
          <w:sz w:val="24"/>
        </w:rPr>
        <w:t>Reply LS on UE type identification for UAS charging requirements</w:t>
      </w:r>
    </w:p>
    <w:p w14:paraId="2DC470C0"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 CT1</w:t>
      </w:r>
      <w:r>
        <w:rPr>
          <w:i/>
        </w:rPr>
        <w:br/>
      </w:r>
      <w:r>
        <w:rPr>
          <w:i/>
        </w:rPr>
        <w:tab/>
      </w:r>
      <w:r>
        <w:rPr>
          <w:i/>
        </w:rPr>
        <w:tab/>
      </w:r>
      <w:r>
        <w:rPr>
          <w:i/>
        </w:rPr>
        <w:tab/>
      </w:r>
      <w:r>
        <w:rPr>
          <w:i/>
        </w:rPr>
        <w:tab/>
      </w:r>
      <w:r>
        <w:rPr>
          <w:i/>
        </w:rPr>
        <w:tab/>
        <w:t>Source: Qualcomm Incorporated</w:t>
      </w:r>
    </w:p>
    <w:p w14:paraId="27E5BDC9" w14:textId="77777777" w:rsidR="008160A3" w:rsidRDefault="008160A3" w:rsidP="008160A3">
      <w:pPr>
        <w:rPr>
          <w:color w:val="808080"/>
        </w:rPr>
      </w:pPr>
      <w:r>
        <w:rPr>
          <w:color w:val="808080"/>
        </w:rPr>
        <w:t>(Replaces C4-253403)</w:t>
      </w:r>
    </w:p>
    <w:p w14:paraId="1D6BFAE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502D9" w14:textId="3A352A3A" w:rsidR="008160A3" w:rsidRDefault="008160A3" w:rsidP="008160A3">
      <w:pPr>
        <w:rPr>
          <w:rFonts w:ascii="Arial" w:hAnsi="Arial" w:cs="Arial"/>
          <w:b/>
          <w:sz w:val="24"/>
        </w:rPr>
      </w:pPr>
      <w:r>
        <w:rPr>
          <w:rFonts w:ascii="Arial" w:hAnsi="Arial" w:cs="Arial"/>
          <w:b/>
          <w:color w:val="0000FF"/>
          <w:sz w:val="24"/>
        </w:rPr>
        <w:t>C4-253357</w:t>
      </w:r>
      <w:r>
        <w:rPr>
          <w:rFonts w:ascii="Arial" w:hAnsi="Arial" w:cs="Arial"/>
          <w:b/>
          <w:color w:val="0000FF"/>
          <w:sz w:val="24"/>
        </w:rPr>
        <w:tab/>
      </w:r>
      <w:r>
        <w:rPr>
          <w:rFonts w:ascii="Arial" w:hAnsi="Arial" w:cs="Arial"/>
          <w:b/>
          <w:sz w:val="24"/>
        </w:rPr>
        <w:t>Reply LS on PLMN ID checks in interconnect scenarios when NFc supports multiple PLMN Ids</w:t>
      </w:r>
    </w:p>
    <w:p w14:paraId="77B57F3D"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79B021DF" w14:textId="77777777" w:rsidR="008160A3" w:rsidRDefault="008160A3" w:rsidP="008160A3">
      <w:pPr>
        <w:rPr>
          <w:color w:val="808080"/>
        </w:rPr>
      </w:pPr>
      <w:r>
        <w:rPr>
          <w:color w:val="808080"/>
        </w:rPr>
        <w:t>(Replaces C4-253219)</w:t>
      </w:r>
    </w:p>
    <w:p w14:paraId="10536D4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EDE77" w14:textId="0CAD562A" w:rsidR="008160A3" w:rsidRDefault="008160A3" w:rsidP="008160A3">
      <w:pPr>
        <w:rPr>
          <w:rFonts w:ascii="Arial" w:hAnsi="Arial" w:cs="Arial"/>
          <w:b/>
          <w:sz w:val="24"/>
        </w:rPr>
      </w:pPr>
      <w:r>
        <w:rPr>
          <w:rFonts w:ascii="Arial" w:hAnsi="Arial" w:cs="Arial"/>
          <w:b/>
          <w:color w:val="0000FF"/>
          <w:sz w:val="24"/>
        </w:rPr>
        <w:lastRenderedPageBreak/>
        <w:t>C4-253297</w:t>
      </w:r>
      <w:r>
        <w:rPr>
          <w:rFonts w:ascii="Arial" w:hAnsi="Arial" w:cs="Arial"/>
          <w:b/>
          <w:color w:val="0000FF"/>
          <w:sz w:val="24"/>
        </w:rPr>
        <w:tab/>
      </w:r>
      <w:r>
        <w:rPr>
          <w:rFonts w:ascii="Arial" w:hAnsi="Arial" w:cs="Arial"/>
          <w:b/>
          <w:sz w:val="24"/>
        </w:rPr>
        <w:t>LS on Structure updates of AIoT Identifiers</w:t>
      </w:r>
    </w:p>
    <w:p w14:paraId="36934817"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SA3</w:t>
      </w:r>
      <w:r>
        <w:rPr>
          <w:i/>
        </w:rPr>
        <w:br/>
      </w:r>
      <w:r>
        <w:rPr>
          <w:i/>
        </w:rPr>
        <w:tab/>
      </w:r>
      <w:r>
        <w:rPr>
          <w:i/>
        </w:rPr>
        <w:tab/>
      </w:r>
      <w:r>
        <w:rPr>
          <w:i/>
        </w:rPr>
        <w:tab/>
      </w:r>
      <w:r>
        <w:rPr>
          <w:i/>
        </w:rPr>
        <w:tab/>
      </w:r>
      <w:r>
        <w:rPr>
          <w:i/>
        </w:rPr>
        <w:tab/>
        <w:t>Source: CATT</w:t>
      </w:r>
    </w:p>
    <w:p w14:paraId="34BCE5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C4-253501</w:t>
      </w:r>
      <w:r>
        <w:rPr>
          <w:color w:val="993300"/>
          <w:u w:val="single"/>
        </w:rPr>
        <w:t>.</w:t>
      </w:r>
    </w:p>
    <w:p w14:paraId="59C14550" w14:textId="1BAB15D0" w:rsidR="008160A3" w:rsidRDefault="008160A3" w:rsidP="008160A3">
      <w:pPr>
        <w:rPr>
          <w:rFonts w:ascii="Arial" w:hAnsi="Arial" w:cs="Arial"/>
          <w:b/>
          <w:sz w:val="24"/>
        </w:rPr>
      </w:pPr>
      <w:r>
        <w:rPr>
          <w:rFonts w:ascii="Arial" w:hAnsi="Arial" w:cs="Arial"/>
          <w:b/>
          <w:color w:val="0000FF"/>
          <w:sz w:val="24"/>
        </w:rPr>
        <w:t>C4-253501</w:t>
      </w:r>
      <w:r>
        <w:rPr>
          <w:rFonts w:ascii="Arial" w:hAnsi="Arial" w:cs="Arial"/>
          <w:b/>
          <w:color w:val="0000FF"/>
          <w:sz w:val="24"/>
        </w:rPr>
        <w:tab/>
      </w:r>
      <w:r>
        <w:rPr>
          <w:rFonts w:ascii="Arial" w:hAnsi="Arial" w:cs="Arial"/>
          <w:b/>
          <w:sz w:val="24"/>
        </w:rPr>
        <w:t>LS on Structure updates of AIoT Identifiers</w:t>
      </w:r>
    </w:p>
    <w:p w14:paraId="578C43F7"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SA3</w:t>
      </w:r>
      <w:r>
        <w:rPr>
          <w:i/>
        </w:rPr>
        <w:br/>
      </w:r>
      <w:r>
        <w:rPr>
          <w:i/>
        </w:rPr>
        <w:tab/>
      </w:r>
      <w:r>
        <w:rPr>
          <w:i/>
        </w:rPr>
        <w:tab/>
      </w:r>
      <w:r>
        <w:rPr>
          <w:i/>
        </w:rPr>
        <w:tab/>
      </w:r>
      <w:r>
        <w:rPr>
          <w:i/>
        </w:rPr>
        <w:tab/>
      </w:r>
      <w:r>
        <w:rPr>
          <w:i/>
        </w:rPr>
        <w:tab/>
        <w:t>Source: CT4</w:t>
      </w:r>
    </w:p>
    <w:p w14:paraId="2C23E583" w14:textId="77777777" w:rsidR="008160A3" w:rsidRDefault="008160A3" w:rsidP="008160A3">
      <w:pPr>
        <w:rPr>
          <w:color w:val="808080"/>
        </w:rPr>
      </w:pPr>
      <w:r>
        <w:rPr>
          <w:color w:val="808080"/>
        </w:rPr>
        <w:t>(Replaces C4-253297)</w:t>
      </w:r>
    </w:p>
    <w:p w14:paraId="5896B2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C4-253575</w:t>
      </w:r>
      <w:r>
        <w:rPr>
          <w:color w:val="993300"/>
          <w:u w:val="single"/>
        </w:rPr>
        <w:t>.</w:t>
      </w:r>
    </w:p>
    <w:p w14:paraId="33CF648F" w14:textId="03842E1B" w:rsidR="008160A3" w:rsidRDefault="008160A3" w:rsidP="008160A3">
      <w:pPr>
        <w:rPr>
          <w:rFonts w:ascii="Arial" w:hAnsi="Arial" w:cs="Arial"/>
          <w:b/>
          <w:sz w:val="24"/>
        </w:rPr>
      </w:pPr>
      <w:r>
        <w:rPr>
          <w:rFonts w:ascii="Arial" w:hAnsi="Arial" w:cs="Arial"/>
          <w:b/>
          <w:color w:val="0000FF"/>
          <w:sz w:val="24"/>
        </w:rPr>
        <w:t>C4-253575</w:t>
      </w:r>
      <w:r>
        <w:rPr>
          <w:rFonts w:ascii="Arial" w:hAnsi="Arial" w:cs="Arial"/>
          <w:b/>
          <w:color w:val="0000FF"/>
          <w:sz w:val="24"/>
        </w:rPr>
        <w:tab/>
      </w:r>
      <w:r>
        <w:rPr>
          <w:rFonts w:ascii="Arial" w:hAnsi="Arial" w:cs="Arial"/>
          <w:b/>
          <w:sz w:val="24"/>
        </w:rPr>
        <w:t>LS on Structure updates of AIoT Identifiers</w:t>
      </w:r>
    </w:p>
    <w:p w14:paraId="245013F9"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RAN3, cc SA3, RAN2</w:t>
      </w:r>
      <w:r>
        <w:rPr>
          <w:i/>
        </w:rPr>
        <w:br/>
      </w:r>
      <w:r>
        <w:rPr>
          <w:i/>
        </w:rPr>
        <w:tab/>
      </w:r>
      <w:r>
        <w:rPr>
          <w:i/>
        </w:rPr>
        <w:tab/>
      </w:r>
      <w:r>
        <w:rPr>
          <w:i/>
        </w:rPr>
        <w:tab/>
      </w:r>
      <w:r>
        <w:rPr>
          <w:i/>
        </w:rPr>
        <w:tab/>
      </w:r>
      <w:r>
        <w:rPr>
          <w:i/>
        </w:rPr>
        <w:tab/>
        <w:t>Source: CT4</w:t>
      </w:r>
    </w:p>
    <w:p w14:paraId="3B7C2D67" w14:textId="77777777" w:rsidR="008160A3" w:rsidRDefault="008160A3" w:rsidP="008160A3">
      <w:pPr>
        <w:rPr>
          <w:color w:val="808080"/>
        </w:rPr>
      </w:pPr>
      <w:r>
        <w:rPr>
          <w:color w:val="808080"/>
        </w:rPr>
        <w:t>(Replaces C4-253501)</w:t>
      </w:r>
    </w:p>
    <w:p w14:paraId="7708EB6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84E93" w14:textId="6CDF92C1" w:rsidR="008160A3" w:rsidRDefault="008160A3" w:rsidP="008160A3">
      <w:pPr>
        <w:rPr>
          <w:rFonts w:ascii="Arial" w:hAnsi="Arial" w:cs="Arial"/>
          <w:b/>
          <w:sz w:val="24"/>
        </w:rPr>
      </w:pPr>
      <w:r>
        <w:rPr>
          <w:rFonts w:ascii="Arial" w:hAnsi="Arial" w:cs="Arial"/>
          <w:b/>
          <w:color w:val="0000FF"/>
          <w:sz w:val="24"/>
        </w:rPr>
        <w:t>C4-253434</w:t>
      </w:r>
      <w:r>
        <w:rPr>
          <w:rFonts w:ascii="Arial" w:hAnsi="Arial" w:cs="Arial"/>
          <w:b/>
          <w:color w:val="0000FF"/>
          <w:sz w:val="24"/>
        </w:rPr>
        <w:tab/>
      </w:r>
      <w:r>
        <w:rPr>
          <w:rFonts w:ascii="Arial" w:hAnsi="Arial" w:cs="Arial"/>
          <w:b/>
          <w:sz w:val="24"/>
        </w:rPr>
        <w:t>Event Exposure on UE Reachable for DL Traffic for UE in RRC-Inactive</w:t>
      </w:r>
    </w:p>
    <w:p w14:paraId="20E3CE93"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FCE84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5746A" w14:textId="5017335A" w:rsidR="008160A3" w:rsidRDefault="008160A3" w:rsidP="008160A3">
      <w:pPr>
        <w:rPr>
          <w:rFonts w:ascii="Arial" w:hAnsi="Arial" w:cs="Arial"/>
          <w:b/>
          <w:sz w:val="24"/>
        </w:rPr>
      </w:pPr>
      <w:r>
        <w:rPr>
          <w:rFonts w:ascii="Arial" w:hAnsi="Arial" w:cs="Arial"/>
          <w:b/>
          <w:color w:val="0000FF"/>
          <w:sz w:val="24"/>
        </w:rPr>
        <w:t>C4-253502</w:t>
      </w:r>
      <w:r>
        <w:rPr>
          <w:rFonts w:ascii="Arial" w:hAnsi="Arial" w:cs="Arial"/>
          <w:b/>
          <w:color w:val="0000FF"/>
          <w:sz w:val="24"/>
        </w:rPr>
        <w:tab/>
      </w:r>
      <w:r>
        <w:rPr>
          <w:rFonts w:ascii="Arial" w:hAnsi="Arial" w:cs="Arial"/>
          <w:b/>
          <w:sz w:val="24"/>
        </w:rPr>
        <w:t>Clarification on 5G VN group</w:t>
      </w:r>
    </w:p>
    <w:p w14:paraId="2FAB9106"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China Mobile</w:t>
      </w:r>
    </w:p>
    <w:p w14:paraId="08D0BAF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C4-253548</w:t>
      </w:r>
      <w:r>
        <w:rPr>
          <w:color w:val="993300"/>
          <w:u w:val="single"/>
        </w:rPr>
        <w:t>.</w:t>
      </w:r>
    </w:p>
    <w:p w14:paraId="6C298461" w14:textId="50789BA8" w:rsidR="008160A3" w:rsidRDefault="008160A3" w:rsidP="008160A3">
      <w:pPr>
        <w:rPr>
          <w:rFonts w:ascii="Arial" w:hAnsi="Arial" w:cs="Arial"/>
          <w:b/>
          <w:sz w:val="24"/>
        </w:rPr>
      </w:pPr>
      <w:r>
        <w:rPr>
          <w:rFonts w:ascii="Arial" w:hAnsi="Arial" w:cs="Arial"/>
          <w:b/>
          <w:color w:val="0000FF"/>
          <w:sz w:val="24"/>
        </w:rPr>
        <w:t>C4-253548</w:t>
      </w:r>
      <w:r>
        <w:rPr>
          <w:rFonts w:ascii="Arial" w:hAnsi="Arial" w:cs="Arial"/>
          <w:b/>
          <w:color w:val="0000FF"/>
          <w:sz w:val="24"/>
        </w:rPr>
        <w:tab/>
      </w:r>
      <w:r>
        <w:rPr>
          <w:rFonts w:ascii="Arial" w:hAnsi="Arial" w:cs="Arial"/>
          <w:b/>
          <w:sz w:val="24"/>
        </w:rPr>
        <w:t>Clarification on 5G VN group</w:t>
      </w:r>
    </w:p>
    <w:p w14:paraId="39BC66DC"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China Mobile</w:t>
      </w:r>
    </w:p>
    <w:p w14:paraId="4E56EA47" w14:textId="77777777" w:rsidR="008160A3" w:rsidRDefault="008160A3" w:rsidP="008160A3">
      <w:pPr>
        <w:rPr>
          <w:color w:val="808080"/>
        </w:rPr>
      </w:pPr>
      <w:r>
        <w:rPr>
          <w:color w:val="808080"/>
        </w:rPr>
        <w:t>(Replaces C4-253502)</w:t>
      </w:r>
    </w:p>
    <w:p w14:paraId="684DE8A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C4-253576</w:t>
      </w:r>
      <w:r>
        <w:rPr>
          <w:color w:val="993300"/>
          <w:u w:val="single"/>
        </w:rPr>
        <w:t>.</w:t>
      </w:r>
    </w:p>
    <w:p w14:paraId="79231347" w14:textId="449F99AF" w:rsidR="008160A3" w:rsidRDefault="008160A3" w:rsidP="008160A3">
      <w:pPr>
        <w:rPr>
          <w:rFonts w:ascii="Arial" w:hAnsi="Arial" w:cs="Arial"/>
          <w:b/>
          <w:sz w:val="24"/>
        </w:rPr>
      </w:pPr>
      <w:r>
        <w:rPr>
          <w:rFonts w:ascii="Arial" w:hAnsi="Arial" w:cs="Arial"/>
          <w:b/>
          <w:color w:val="0000FF"/>
          <w:sz w:val="24"/>
        </w:rPr>
        <w:t>C4-253576</w:t>
      </w:r>
      <w:r>
        <w:rPr>
          <w:rFonts w:ascii="Arial" w:hAnsi="Arial" w:cs="Arial"/>
          <w:b/>
          <w:color w:val="0000FF"/>
          <w:sz w:val="24"/>
        </w:rPr>
        <w:tab/>
      </w:r>
      <w:r>
        <w:rPr>
          <w:rFonts w:ascii="Arial" w:hAnsi="Arial" w:cs="Arial"/>
          <w:b/>
          <w:sz w:val="24"/>
        </w:rPr>
        <w:t>Clarification on 5G VN group</w:t>
      </w:r>
    </w:p>
    <w:p w14:paraId="4A39DA7B"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3E8EECB6" w14:textId="77777777" w:rsidR="008160A3" w:rsidRDefault="008160A3" w:rsidP="008160A3">
      <w:pPr>
        <w:rPr>
          <w:color w:val="808080"/>
        </w:rPr>
      </w:pPr>
      <w:r>
        <w:rPr>
          <w:color w:val="808080"/>
        </w:rPr>
        <w:t>(Replaces C4-253548)</w:t>
      </w:r>
    </w:p>
    <w:p w14:paraId="68BC6D3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6AC80" w14:textId="77777777" w:rsidR="008160A3" w:rsidRDefault="008160A3" w:rsidP="008160A3">
      <w:pPr>
        <w:pStyle w:val="Heading2"/>
      </w:pPr>
      <w:bookmarkStart w:id="10" w:name="_Toc210593773"/>
      <w:r>
        <w:lastRenderedPageBreak/>
        <w:t>5</w:t>
      </w:r>
      <w:r>
        <w:tab/>
        <w:t>Check of Approved Output Documents</w:t>
      </w:r>
      <w:bookmarkEnd w:id="10"/>
    </w:p>
    <w:p w14:paraId="1F8D5164" w14:textId="4BD7085A" w:rsidR="008160A3" w:rsidRDefault="008160A3" w:rsidP="008160A3">
      <w:pPr>
        <w:rPr>
          <w:rFonts w:ascii="Arial" w:hAnsi="Arial" w:cs="Arial"/>
          <w:b/>
          <w:sz w:val="24"/>
        </w:rPr>
      </w:pPr>
      <w:r>
        <w:rPr>
          <w:rFonts w:ascii="Arial" w:hAnsi="Arial" w:cs="Arial"/>
          <w:b/>
          <w:color w:val="0000FF"/>
          <w:sz w:val="24"/>
        </w:rPr>
        <w:t>C4-253011</w:t>
      </w:r>
      <w:r>
        <w:rPr>
          <w:rFonts w:ascii="Arial" w:hAnsi="Arial" w:cs="Arial"/>
          <w:b/>
          <w:color w:val="0000FF"/>
          <w:sz w:val="24"/>
        </w:rPr>
        <w:tab/>
      </w:r>
      <w:r>
        <w:rPr>
          <w:rFonts w:ascii="Arial" w:hAnsi="Arial" w:cs="Arial"/>
          <w:b/>
          <w:sz w:val="24"/>
        </w:rPr>
        <w:t>Output Documents</w:t>
      </w:r>
    </w:p>
    <w:p w14:paraId="4203933C" w14:textId="77777777" w:rsidR="008160A3" w:rsidRDefault="008160A3" w:rsidP="008160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59D0D5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71656" w14:textId="3EE4D2C7" w:rsidR="008160A3" w:rsidRDefault="008160A3" w:rsidP="008160A3">
      <w:pPr>
        <w:rPr>
          <w:rFonts w:ascii="Arial" w:hAnsi="Arial" w:cs="Arial"/>
          <w:b/>
          <w:sz w:val="24"/>
        </w:rPr>
      </w:pPr>
      <w:r>
        <w:rPr>
          <w:rFonts w:ascii="Arial" w:hAnsi="Arial" w:cs="Arial"/>
          <w:b/>
          <w:color w:val="0000FF"/>
          <w:sz w:val="24"/>
        </w:rPr>
        <w:t>C4-253012</w:t>
      </w:r>
      <w:r>
        <w:rPr>
          <w:rFonts w:ascii="Arial" w:hAnsi="Arial" w:cs="Arial"/>
          <w:b/>
          <w:color w:val="0000FF"/>
          <w:sz w:val="24"/>
        </w:rPr>
        <w:tab/>
      </w:r>
      <w:r>
        <w:rPr>
          <w:rFonts w:ascii="Arial" w:hAnsi="Arial" w:cs="Arial"/>
          <w:b/>
          <w:sz w:val="24"/>
        </w:rPr>
        <w:t>List of agreed 5G API related CRs</w:t>
      </w:r>
    </w:p>
    <w:p w14:paraId="13AC6835" w14:textId="77777777" w:rsidR="008160A3" w:rsidRDefault="008160A3" w:rsidP="008160A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6BD2E0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67587" w14:textId="77777777" w:rsidR="008160A3" w:rsidRDefault="008160A3" w:rsidP="008160A3">
      <w:pPr>
        <w:pStyle w:val="Heading2"/>
      </w:pPr>
      <w:bookmarkStart w:id="11" w:name="_Toc210593774"/>
      <w:r>
        <w:t>6</w:t>
      </w:r>
      <w:r>
        <w:tab/>
        <w:t>OpenAPI version and ExternalDocs Update</w:t>
      </w:r>
      <w:bookmarkEnd w:id="11"/>
    </w:p>
    <w:p w14:paraId="439B7DD6" w14:textId="77777777" w:rsidR="008160A3" w:rsidRDefault="008160A3" w:rsidP="008160A3">
      <w:pPr>
        <w:pStyle w:val="Heading3"/>
      </w:pPr>
      <w:bookmarkStart w:id="12" w:name="_Toc210593775"/>
      <w:r>
        <w:t>6.1</w:t>
      </w:r>
      <w:r>
        <w:tab/>
        <w:t>Rel-15 OpenAPI version and ExternalDocs Update CRs</w:t>
      </w:r>
      <w:bookmarkEnd w:id="12"/>
    </w:p>
    <w:p w14:paraId="47C61489" w14:textId="77777777" w:rsidR="008160A3" w:rsidRDefault="008160A3" w:rsidP="008160A3">
      <w:pPr>
        <w:pStyle w:val="Heading3"/>
      </w:pPr>
      <w:bookmarkStart w:id="13" w:name="_Toc210593776"/>
      <w:r>
        <w:t>6.2</w:t>
      </w:r>
      <w:r>
        <w:tab/>
        <w:t>Rel-16 OpenAPI version and ExternalDocs Update CRs</w:t>
      </w:r>
      <w:bookmarkEnd w:id="13"/>
    </w:p>
    <w:p w14:paraId="6D6749AE" w14:textId="77777777" w:rsidR="008160A3" w:rsidRDefault="008160A3" w:rsidP="008160A3">
      <w:pPr>
        <w:pStyle w:val="Heading3"/>
      </w:pPr>
      <w:bookmarkStart w:id="14" w:name="_Toc210593777"/>
      <w:r>
        <w:t>6.3</w:t>
      </w:r>
      <w:r>
        <w:tab/>
        <w:t>Rel-17 OpenAPI version and ExternalDocs Update CRs</w:t>
      </w:r>
      <w:bookmarkEnd w:id="14"/>
    </w:p>
    <w:p w14:paraId="5ED0FDB6" w14:textId="77777777" w:rsidR="008160A3" w:rsidRDefault="008160A3" w:rsidP="008160A3">
      <w:pPr>
        <w:pStyle w:val="Heading3"/>
      </w:pPr>
      <w:bookmarkStart w:id="15" w:name="_Toc210593778"/>
      <w:r>
        <w:t>6.4</w:t>
      </w:r>
      <w:r>
        <w:tab/>
        <w:t>Rel-18 OpenAPI version and ExternalDocs Update CRs</w:t>
      </w:r>
      <w:bookmarkEnd w:id="15"/>
    </w:p>
    <w:p w14:paraId="6DFF0802" w14:textId="77777777" w:rsidR="008160A3" w:rsidRDefault="008160A3" w:rsidP="008160A3">
      <w:pPr>
        <w:pStyle w:val="Heading3"/>
      </w:pPr>
      <w:bookmarkStart w:id="16" w:name="_Toc210593779"/>
      <w:r>
        <w:t>6.5</w:t>
      </w:r>
      <w:r>
        <w:tab/>
        <w:t>Rel-19 OpenAPI version and ExternalDocs Update CRs</w:t>
      </w:r>
      <w:bookmarkEnd w:id="16"/>
    </w:p>
    <w:p w14:paraId="053ECDF9" w14:textId="77777777" w:rsidR="008160A3" w:rsidRDefault="008160A3" w:rsidP="008160A3">
      <w:pPr>
        <w:pStyle w:val="Heading2"/>
      </w:pPr>
      <w:bookmarkStart w:id="17" w:name="_Toc210593780"/>
      <w:r>
        <w:t>7</w:t>
      </w:r>
      <w:r>
        <w:tab/>
        <w:t>Tdoc not fit into other agenda items</w:t>
      </w:r>
      <w:bookmarkEnd w:id="17"/>
    </w:p>
    <w:p w14:paraId="4C3DBA00" w14:textId="5A3E8E6C" w:rsidR="008160A3" w:rsidRDefault="008160A3" w:rsidP="008160A3">
      <w:pPr>
        <w:rPr>
          <w:rFonts w:ascii="Arial" w:hAnsi="Arial" w:cs="Arial"/>
          <w:b/>
          <w:sz w:val="24"/>
        </w:rPr>
      </w:pPr>
      <w:r>
        <w:rPr>
          <w:rFonts w:ascii="Arial" w:hAnsi="Arial" w:cs="Arial"/>
          <w:b/>
          <w:color w:val="0000FF"/>
          <w:sz w:val="24"/>
        </w:rPr>
        <w:t>C4-253093</w:t>
      </w:r>
      <w:r>
        <w:rPr>
          <w:rFonts w:ascii="Arial" w:hAnsi="Arial" w:cs="Arial"/>
          <w:b/>
          <w:color w:val="0000FF"/>
          <w:sz w:val="24"/>
        </w:rPr>
        <w:tab/>
      </w:r>
      <w:r>
        <w:rPr>
          <w:rFonts w:ascii="Arial" w:hAnsi="Arial" w:cs="Arial"/>
          <w:b/>
          <w:sz w:val="24"/>
        </w:rPr>
        <w:t>Bundling Event Reports of Multiple Subscriptions</w:t>
      </w:r>
    </w:p>
    <w:p w14:paraId="021CFC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CR-0141  Cat: B (Rel-19)</w:t>
      </w:r>
      <w:r>
        <w:rPr>
          <w:i/>
        </w:rPr>
        <w:br/>
      </w:r>
      <w:r>
        <w:rPr>
          <w:i/>
        </w:rPr>
        <w:br/>
      </w:r>
      <w:r>
        <w:rPr>
          <w:i/>
        </w:rPr>
        <w:tab/>
      </w:r>
      <w:r>
        <w:rPr>
          <w:i/>
        </w:rPr>
        <w:tab/>
      </w:r>
      <w:r>
        <w:rPr>
          <w:i/>
        </w:rPr>
        <w:tab/>
      </w:r>
      <w:r>
        <w:rPr>
          <w:i/>
        </w:rPr>
        <w:tab/>
      </w:r>
      <w:r>
        <w:rPr>
          <w:i/>
        </w:rPr>
        <w:tab/>
        <w:t>Source: Nokia, Ericsson</w:t>
      </w:r>
    </w:p>
    <w:p w14:paraId="69C7475E" w14:textId="77777777" w:rsidR="008160A3" w:rsidRDefault="008160A3" w:rsidP="008160A3">
      <w:pPr>
        <w:rPr>
          <w:rFonts w:ascii="Arial" w:hAnsi="Arial" w:cs="Arial"/>
          <w:b/>
        </w:rPr>
      </w:pPr>
      <w:r>
        <w:rPr>
          <w:rFonts w:ascii="Arial" w:hAnsi="Arial" w:cs="Arial"/>
          <w:b/>
        </w:rPr>
        <w:t xml:space="preserve">Abstract: </w:t>
      </w:r>
    </w:p>
    <w:p w14:paraId="1AFAFAB4" w14:textId="77777777" w:rsidR="008160A3" w:rsidRDefault="008160A3" w:rsidP="008160A3">
      <w:r>
        <w:t>Solution #7 (Bundling event reports of different subscriptions) of TR 29.889 has been agreed for normative work (see clause 8.1 of TR 29.889).</w:t>
      </w:r>
    </w:p>
    <w:p w14:paraId="0EE135F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C4-253367</w:t>
      </w:r>
      <w:r>
        <w:rPr>
          <w:color w:val="993300"/>
          <w:u w:val="single"/>
        </w:rPr>
        <w:t>.</w:t>
      </w:r>
    </w:p>
    <w:p w14:paraId="41E5168E" w14:textId="31DE779F" w:rsidR="008160A3" w:rsidRDefault="008160A3" w:rsidP="008160A3">
      <w:pPr>
        <w:rPr>
          <w:rFonts w:ascii="Arial" w:hAnsi="Arial" w:cs="Arial"/>
          <w:b/>
          <w:sz w:val="24"/>
        </w:rPr>
      </w:pPr>
      <w:r>
        <w:rPr>
          <w:rFonts w:ascii="Arial" w:hAnsi="Arial" w:cs="Arial"/>
          <w:b/>
          <w:color w:val="0000FF"/>
          <w:sz w:val="24"/>
        </w:rPr>
        <w:t>C4-253367</w:t>
      </w:r>
      <w:r>
        <w:rPr>
          <w:rFonts w:ascii="Arial" w:hAnsi="Arial" w:cs="Arial"/>
          <w:b/>
          <w:color w:val="0000FF"/>
          <w:sz w:val="24"/>
        </w:rPr>
        <w:tab/>
      </w:r>
      <w:r>
        <w:rPr>
          <w:rFonts w:ascii="Arial" w:hAnsi="Arial" w:cs="Arial"/>
          <w:b/>
          <w:sz w:val="24"/>
        </w:rPr>
        <w:t>Bundling Event Reports of Multiple Subscriptions</w:t>
      </w:r>
    </w:p>
    <w:p w14:paraId="5B295AB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CR-0141  rev 1 Cat: B (Rel-19)</w:t>
      </w:r>
      <w:r>
        <w:rPr>
          <w:i/>
        </w:rPr>
        <w:br/>
      </w:r>
      <w:r>
        <w:rPr>
          <w:i/>
        </w:rPr>
        <w:br/>
      </w:r>
      <w:r>
        <w:rPr>
          <w:i/>
        </w:rPr>
        <w:tab/>
      </w:r>
      <w:r>
        <w:rPr>
          <w:i/>
        </w:rPr>
        <w:tab/>
      </w:r>
      <w:r>
        <w:rPr>
          <w:i/>
        </w:rPr>
        <w:tab/>
      </w:r>
      <w:r>
        <w:rPr>
          <w:i/>
        </w:rPr>
        <w:tab/>
      </w:r>
      <w:r>
        <w:rPr>
          <w:i/>
        </w:rPr>
        <w:tab/>
        <w:t>Source: Nokia, Ericsson, China Mobile</w:t>
      </w:r>
    </w:p>
    <w:p w14:paraId="42F187B7" w14:textId="77777777" w:rsidR="008160A3" w:rsidRDefault="008160A3" w:rsidP="008160A3">
      <w:pPr>
        <w:rPr>
          <w:color w:val="808080"/>
        </w:rPr>
      </w:pPr>
      <w:r>
        <w:rPr>
          <w:color w:val="808080"/>
        </w:rPr>
        <w:t>(Replaces C4-253093)</w:t>
      </w:r>
    </w:p>
    <w:p w14:paraId="254DB5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B13E" w14:textId="0B4C074C" w:rsidR="008160A3" w:rsidRDefault="008160A3" w:rsidP="008160A3">
      <w:pPr>
        <w:rPr>
          <w:rFonts w:ascii="Arial" w:hAnsi="Arial" w:cs="Arial"/>
          <w:b/>
          <w:sz w:val="24"/>
        </w:rPr>
      </w:pPr>
      <w:r>
        <w:rPr>
          <w:rFonts w:ascii="Arial" w:hAnsi="Arial" w:cs="Arial"/>
          <w:b/>
          <w:color w:val="0000FF"/>
          <w:sz w:val="24"/>
        </w:rPr>
        <w:t>C4-253182</w:t>
      </w:r>
      <w:r>
        <w:rPr>
          <w:rFonts w:ascii="Arial" w:hAnsi="Arial" w:cs="Arial"/>
          <w:b/>
          <w:color w:val="0000FF"/>
          <w:sz w:val="24"/>
        </w:rPr>
        <w:tab/>
      </w:r>
      <w:r>
        <w:rPr>
          <w:rFonts w:ascii="Arial" w:hAnsi="Arial" w:cs="Arial"/>
          <w:b/>
          <w:sz w:val="24"/>
        </w:rPr>
        <w:t>Skip Reporting Instruction</w:t>
      </w:r>
    </w:p>
    <w:p w14:paraId="15EC746C"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CR-0143  Cat: B (Rel-19)</w:t>
      </w:r>
      <w:r>
        <w:rPr>
          <w:i/>
        </w:rPr>
        <w:br/>
      </w:r>
      <w:r>
        <w:rPr>
          <w:i/>
        </w:rPr>
        <w:br/>
      </w:r>
      <w:r>
        <w:rPr>
          <w:i/>
        </w:rPr>
        <w:tab/>
      </w:r>
      <w:r>
        <w:rPr>
          <w:i/>
        </w:rPr>
        <w:tab/>
      </w:r>
      <w:r>
        <w:rPr>
          <w:i/>
        </w:rPr>
        <w:tab/>
      </w:r>
      <w:r>
        <w:rPr>
          <w:i/>
        </w:rPr>
        <w:tab/>
      </w:r>
      <w:r>
        <w:rPr>
          <w:i/>
        </w:rPr>
        <w:tab/>
        <w:t>Source: Ericsson, Nokia</w:t>
      </w:r>
    </w:p>
    <w:p w14:paraId="12D661C8" w14:textId="77777777" w:rsidR="008160A3" w:rsidRDefault="008160A3" w:rsidP="008160A3">
      <w:pPr>
        <w:rPr>
          <w:rFonts w:ascii="Arial" w:hAnsi="Arial" w:cs="Arial"/>
          <w:b/>
        </w:rPr>
      </w:pPr>
      <w:r>
        <w:rPr>
          <w:rFonts w:ascii="Arial" w:hAnsi="Arial" w:cs="Arial"/>
          <w:b/>
        </w:rPr>
        <w:t xml:space="preserve">Abstract: </w:t>
      </w:r>
    </w:p>
    <w:p w14:paraId="41D24371" w14:textId="77777777" w:rsidR="008160A3" w:rsidRDefault="008160A3" w:rsidP="008160A3">
      <w:r>
        <w:t>Introducing the Skip reporting instruction in the subscription request to the UPF, to instruct the UPF not to send those event reports which do not interest the NF service consumer.</w:t>
      </w:r>
    </w:p>
    <w:p w14:paraId="3E59609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F615D" w14:textId="747F94AC" w:rsidR="008160A3" w:rsidRDefault="008160A3" w:rsidP="008160A3">
      <w:pPr>
        <w:rPr>
          <w:rFonts w:ascii="Arial" w:hAnsi="Arial" w:cs="Arial"/>
          <w:b/>
          <w:sz w:val="24"/>
        </w:rPr>
      </w:pPr>
      <w:r>
        <w:rPr>
          <w:rFonts w:ascii="Arial" w:hAnsi="Arial" w:cs="Arial"/>
          <w:b/>
          <w:color w:val="0000FF"/>
          <w:sz w:val="24"/>
        </w:rPr>
        <w:t>C4-253323</w:t>
      </w:r>
      <w:r>
        <w:rPr>
          <w:rFonts w:ascii="Arial" w:hAnsi="Arial" w:cs="Arial"/>
          <w:b/>
          <w:color w:val="0000FF"/>
          <w:sz w:val="24"/>
        </w:rPr>
        <w:tab/>
      </w:r>
      <w:r>
        <w:rPr>
          <w:rFonts w:ascii="Arial" w:hAnsi="Arial" w:cs="Arial"/>
          <w:b/>
          <w:sz w:val="24"/>
        </w:rPr>
        <w:t>Optimized UPF event subscription</w:t>
      </w:r>
    </w:p>
    <w:p w14:paraId="64709F8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CR-0146  Cat: B (Rel-19)</w:t>
      </w:r>
      <w:r>
        <w:rPr>
          <w:i/>
        </w:rPr>
        <w:br/>
      </w:r>
      <w:r>
        <w:rPr>
          <w:i/>
        </w:rPr>
        <w:br/>
      </w:r>
      <w:r>
        <w:rPr>
          <w:i/>
        </w:rPr>
        <w:tab/>
      </w:r>
      <w:r>
        <w:rPr>
          <w:i/>
        </w:rPr>
        <w:tab/>
      </w:r>
      <w:r>
        <w:rPr>
          <w:i/>
        </w:rPr>
        <w:tab/>
      </w:r>
      <w:r>
        <w:rPr>
          <w:i/>
        </w:rPr>
        <w:tab/>
      </w:r>
      <w:r>
        <w:rPr>
          <w:i/>
        </w:rPr>
        <w:tab/>
        <w:t>Source: China Mobile</w:t>
      </w:r>
    </w:p>
    <w:p w14:paraId="7B97345B" w14:textId="77777777" w:rsidR="008160A3" w:rsidRDefault="008160A3" w:rsidP="008160A3">
      <w:pPr>
        <w:rPr>
          <w:rFonts w:ascii="Arial" w:hAnsi="Arial" w:cs="Arial"/>
          <w:b/>
        </w:rPr>
      </w:pPr>
      <w:r>
        <w:rPr>
          <w:rFonts w:ascii="Arial" w:hAnsi="Arial" w:cs="Arial"/>
          <w:b/>
        </w:rPr>
        <w:t xml:space="preserve">Abstract: </w:t>
      </w:r>
    </w:p>
    <w:p w14:paraId="5A85CB52" w14:textId="77777777" w:rsidR="008160A3" w:rsidRDefault="008160A3" w:rsidP="008160A3">
      <w:r>
        <w:t>The Nupf_EventExposure service is enhanced to enable the NF service consumer to create an event subscription at the UPF targeting all PDU sessions within a specific 5G VN group, or all the PDU sessions with the same RAT according to the solution #4 of TR 29.889.</w:t>
      </w:r>
    </w:p>
    <w:p w14:paraId="7FE50F51" w14:textId="77777777" w:rsidR="008160A3" w:rsidRDefault="008160A3" w:rsidP="008160A3">
      <w:pPr>
        <w:rPr>
          <w:rFonts w:ascii="Arial" w:hAnsi="Arial" w:cs="Arial"/>
          <w:b/>
        </w:rPr>
      </w:pPr>
      <w:r>
        <w:rPr>
          <w:rFonts w:ascii="Arial" w:hAnsi="Arial" w:cs="Arial"/>
          <w:b/>
        </w:rPr>
        <w:t xml:space="preserve">Discussion: </w:t>
      </w:r>
    </w:p>
    <w:p w14:paraId="66954DF6" w14:textId="77777777" w:rsidR="008160A3" w:rsidRDefault="008160A3" w:rsidP="008160A3">
      <w:r>
        <w:t>Merged into C4-253508.</w:t>
      </w:r>
    </w:p>
    <w:p w14:paraId="66AB50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6F5AED" w14:textId="76150421" w:rsidR="008160A3" w:rsidRDefault="008160A3" w:rsidP="008160A3">
      <w:pPr>
        <w:rPr>
          <w:rFonts w:ascii="Arial" w:hAnsi="Arial" w:cs="Arial"/>
          <w:b/>
          <w:sz w:val="24"/>
        </w:rPr>
      </w:pPr>
      <w:r>
        <w:rPr>
          <w:rFonts w:ascii="Arial" w:hAnsi="Arial" w:cs="Arial"/>
          <w:b/>
          <w:color w:val="0000FF"/>
          <w:sz w:val="24"/>
        </w:rPr>
        <w:t>C4-253330</w:t>
      </w:r>
      <w:r>
        <w:rPr>
          <w:rFonts w:ascii="Arial" w:hAnsi="Arial" w:cs="Arial"/>
          <w:b/>
          <w:color w:val="0000FF"/>
          <w:sz w:val="24"/>
        </w:rPr>
        <w:tab/>
      </w:r>
      <w:r>
        <w:rPr>
          <w:rFonts w:ascii="Arial" w:hAnsi="Arial" w:cs="Arial"/>
          <w:b/>
          <w:sz w:val="24"/>
        </w:rPr>
        <w:t>Update PFCP establishment and modification with 5G VN group id</w:t>
      </w:r>
    </w:p>
    <w:p w14:paraId="4B157C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CR-0995  Cat: B (Rel-19)</w:t>
      </w:r>
      <w:r>
        <w:rPr>
          <w:i/>
        </w:rPr>
        <w:br/>
      </w:r>
      <w:r>
        <w:rPr>
          <w:i/>
        </w:rPr>
        <w:br/>
      </w:r>
      <w:r>
        <w:rPr>
          <w:i/>
        </w:rPr>
        <w:tab/>
      </w:r>
      <w:r>
        <w:rPr>
          <w:i/>
        </w:rPr>
        <w:tab/>
      </w:r>
      <w:r>
        <w:rPr>
          <w:i/>
        </w:rPr>
        <w:tab/>
      </w:r>
      <w:r>
        <w:rPr>
          <w:i/>
        </w:rPr>
        <w:tab/>
      </w:r>
      <w:r>
        <w:rPr>
          <w:i/>
        </w:rPr>
        <w:tab/>
        <w:t>Source: China Mobile</w:t>
      </w:r>
    </w:p>
    <w:p w14:paraId="58FD4C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E6704" w14:textId="77777777" w:rsidR="008160A3" w:rsidRDefault="008160A3" w:rsidP="008160A3">
      <w:pPr>
        <w:pStyle w:val="Heading2"/>
      </w:pPr>
      <w:bookmarkStart w:id="18" w:name="_Toc210593781"/>
      <w:r>
        <w:t>8</w:t>
      </w:r>
      <w:r>
        <w:tab/>
        <w:t>Rel-8 All work items</w:t>
      </w:r>
      <w:bookmarkEnd w:id="18"/>
    </w:p>
    <w:p w14:paraId="36F43C9F" w14:textId="77777777" w:rsidR="008160A3" w:rsidRDefault="008160A3" w:rsidP="008160A3">
      <w:pPr>
        <w:pStyle w:val="Heading2"/>
      </w:pPr>
      <w:bookmarkStart w:id="19" w:name="_Toc210593782"/>
      <w:r>
        <w:t>9</w:t>
      </w:r>
      <w:r>
        <w:tab/>
        <w:t>Rel-9 All work items</w:t>
      </w:r>
      <w:bookmarkEnd w:id="19"/>
    </w:p>
    <w:p w14:paraId="2302FCD1" w14:textId="77777777" w:rsidR="008160A3" w:rsidRDefault="008160A3" w:rsidP="008160A3">
      <w:pPr>
        <w:pStyle w:val="Heading2"/>
      </w:pPr>
      <w:bookmarkStart w:id="20" w:name="_Toc210593783"/>
      <w:r>
        <w:t>10</w:t>
      </w:r>
      <w:r>
        <w:tab/>
        <w:t>Rel-10 All work items</w:t>
      </w:r>
      <w:bookmarkEnd w:id="20"/>
    </w:p>
    <w:p w14:paraId="4FAEA658" w14:textId="3CEA9829" w:rsidR="008160A3" w:rsidRDefault="008160A3" w:rsidP="008160A3">
      <w:pPr>
        <w:rPr>
          <w:rFonts w:ascii="Arial" w:hAnsi="Arial" w:cs="Arial"/>
          <w:b/>
          <w:sz w:val="24"/>
        </w:rPr>
      </w:pPr>
      <w:r>
        <w:rPr>
          <w:rFonts w:ascii="Arial" w:hAnsi="Arial" w:cs="Arial"/>
          <w:b/>
          <w:color w:val="0000FF"/>
          <w:sz w:val="24"/>
        </w:rPr>
        <w:t>C4-253540</w:t>
      </w:r>
      <w:r>
        <w:rPr>
          <w:rFonts w:ascii="Arial" w:hAnsi="Arial" w:cs="Arial"/>
          <w:b/>
          <w:color w:val="0000FF"/>
          <w:sz w:val="24"/>
        </w:rPr>
        <w:tab/>
      </w:r>
      <w:r>
        <w:rPr>
          <w:rFonts w:ascii="Arial" w:hAnsi="Arial" w:cs="Arial"/>
          <w:b/>
          <w:sz w:val="24"/>
        </w:rPr>
        <w:t>TS 29.369 v</w:t>
      </w:r>
    </w:p>
    <w:p w14:paraId="07F48E38" w14:textId="77777777" w:rsidR="008160A3" w:rsidRDefault="008160A3" w:rsidP="00816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29.369 v0.3.0</w:t>
      </w:r>
      <w:r>
        <w:rPr>
          <w:i/>
        </w:rPr>
        <w:br/>
      </w:r>
      <w:r>
        <w:rPr>
          <w:i/>
        </w:rPr>
        <w:tab/>
      </w:r>
      <w:r>
        <w:rPr>
          <w:i/>
        </w:rPr>
        <w:tab/>
      </w:r>
      <w:r>
        <w:rPr>
          <w:i/>
        </w:rPr>
        <w:tab/>
      </w:r>
      <w:r>
        <w:rPr>
          <w:i/>
        </w:rPr>
        <w:tab/>
      </w:r>
      <w:r>
        <w:rPr>
          <w:i/>
        </w:rPr>
        <w:tab/>
        <w:t>Source: Huawei</w:t>
      </w:r>
    </w:p>
    <w:p w14:paraId="0EFAF63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92F2B" w14:textId="151CE375" w:rsidR="008160A3" w:rsidRDefault="008160A3" w:rsidP="008160A3">
      <w:pPr>
        <w:rPr>
          <w:rFonts w:ascii="Arial" w:hAnsi="Arial" w:cs="Arial"/>
          <w:b/>
          <w:sz w:val="24"/>
        </w:rPr>
      </w:pPr>
      <w:r>
        <w:rPr>
          <w:rFonts w:ascii="Arial" w:hAnsi="Arial" w:cs="Arial"/>
          <w:b/>
          <w:color w:val="0000FF"/>
          <w:sz w:val="24"/>
        </w:rPr>
        <w:t>C4-253541</w:t>
      </w:r>
      <w:r>
        <w:rPr>
          <w:rFonts w:ascii="Arial" w:hAnsi="Arial" w:cs="Arial"/>
          <w:b/>
          <w:color w:val="0000FF"/>
          <w:sz w:val="24"/>
        </w:rPr>
        <w:tab/>
      </w:r>
      <w:r>
        <w:rPr>
          <w:rFonts w:ascii="Arial" w:hAnsi="Arial" w:cs="Arial"/>
          <w:b/>
          <w:sz w:val="24"/>
        </w:rPr>
        <w:t>TS 29.506 v)</w:t>
      </w:r>
    </w:p>
    <w:p w14:paraId="043F8F62" w14:textId="77777777" w:rsidR="008160A3" w:rsidRDefault="008160A3" w:rsidP="00816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29.506 v0.1.0</w:t>
      </w:r>
      <w:r>
        <w:rPr>
          <w:i/>
        </w:rPr>
        <w:br/>
      </w:r>
      <w:r>
        <w:rPr>
          <w:i/>
        </w:rPr>
        <w:tab/>
      </w:r>
      <w:r>
        <w:rPr>
          <w:i/>
        </w:rPr>
        <w:tab/>
      </w:r>
      <w:r>
        <w:rPr>
          <w:i/>
        </w:rPr>
        <w:tab/>
      </w:r>
      <w:r>
        <w:rPr>
          <w:i/>
        </w:rPr>
        <w:tab/>
      </w:r>
      <w:r>
        <w:rPr>
          <w:i/>
        </w:rPr>
        <w:tab/>
        <w:t>Source: Chian Mobile</w:t>
      </w:r>
    </w:p>
    <w:p w14:paraId="1111B23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12546" w14:textId="5A1B151D" w:rsidR="008160A3" w:rsidRDefault="008160A3" w:rsidP="008160A3">
      <w:pPr>
        <w:rPr>
          <w:rFonts w:ascii="Arial" w:hAnsi="Arial" w:cs="Arial"/>
          <w:b/>
          <w:sz w:val="24"/>
        </w:rPr>
      </w:pPr>
      <w:r>
        <w:rPr>
          <w:rFonts w:ascii="Arial" w:hAnsi="Arial" w:cs="Arial"/>
          <w:b/>
          <w:color w:val="0000FF"/>
          <w:sz w:val="24"/>
        </w:rPr>
        <w:lastRenderedPageBreak/>
        <w:t>C4-253542</w:t>
      </w:r>
      <w:r>
        <w:rPr>
          <w:rFonts w:ascii="Arial" w:hAnsi="Arial" w:cs="Arial"/>
          <w:b/>
          <w:color w:val="0000FF"/>
          <w:sz w:val="24"/>
        </w:rPr>
        <w:tab/>
      </w:r>
      <w:r>
        <w:rPr>
          <w:rFonts w:ascii="Arial" w:hAnsi="Arial" w:cs="Arial"/>
          <w:b/>
          <w:sz w:val="24"/>
        </w:rPr>
        <w:t>TS 29.570 v1.1.0</w:t>
      </w:r>
    </w:p>
    <w:p w14:paraId="52104BB6" w14:textId="77777777" w:rsidR="008160A3" w:rsidRDefault="008160A3" w:rsidP="008160A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29.570 v1.1.0</w:t>
      </w:r>
      <w:r>
        <w:rPr>
          <w:i/>
        </w:rPr>
        <w:br/>
      </w:r>
      <w:r>
        <w:rPr>
          <w:i/>
        </w:rPr>
        <w:tab/>
      </w:r>
      <w:r>
        <w:rPr>
          <w:i/>
        </w:rPr>
        <w:tab/>
      </w:r>
      <w:r>
        <w:rPr>
          <w:i/>
        </w:rPr>
        <w:tab/>
      </w:r>
      <w:r>
        <w:rPr>
          <w:i/>
        </w:rPr>
        <w:tab/>
      </w:r>
      <w:r>
        <w:rPr>
          <w:i/>
        </w:rPr>
        <w:tab/>
        <w:t>Source: Huawei</w:t>
      </w:r>
    </w:p>
    <w:p w14:paraId="7762DA1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6371D" w14:textId="77777777" w:rsidR="008160A3" w:rsidRDefault="008160A3" w:rsidP="008160A3">
      <w:pPr>
        <w:pStyle w:val="Heading2"/>
      </w:pPr>
      <w:bookmarkStart w:id="21" w:name="_Toc210593784"/>
      <w:r>
        <w:t>11</w:t>
      </w:r>
      <w:r>
        <w:tab/>
        <w:t>Rel-11 All work items</w:t>
      </w:r>
      <w:bookmarkEnd w:id="21"/>
    </w:p>
    <w:p w14:paraId="1C9A2400" w14:textId="77777777" w:rsidR="008160A3" w:rsidRDefault="008160A3" w:rsidP="008160A3">
      <w:pPr>
        <w:pStyle w:val="Heading2"/>
      </w:pPr>
      <w:bookmarkStart w:id="22" w:name="_Toc210593785"/>
      <w:r>
        <w:t>12</w:t>
      </w:r>
      <w:r>
        <w:tab/>
        <w:t>Rel-12 All work items</w:t>
      </w:r>
      <w:bookmarkEnd w:id="22"/>
    </w:p>
    <w:p w14:paraId="709A7176" w14:textId="77777777" w:rsidR="008160A3" w:rsidRDefault="008160A3" w:rsidP="008160A3">
      <w:pPr>
        <w:pStyle w:val="Heading2"/>
      </w:pPr>
      <w:bookmarkStart w:id="23" w:name="_Toc210593786"/>
      <w:r>
        <w:t>13</w:t>
      </w:r>
      <w:r>
        <w:tab/>
        <w:t>Rel-13 All work items</w:t>
      </w:r>
      <w:bookmarkEnd w:id="23"/>
    </w:p>
    <w:p w14:paraId="3F88BF9A" w14:textId="77777777" w:rsidR="008160A3" w:rsidRDefault="008160A3" w:rsidP="008160A3">
      <w:pPr>
        <w:pStyle w:val="Heading2"/>
      </w:pPr>
      <w:bookmarkStart w:id="24" w:name="_Toc210593787"/>
      <w:r>
        <w:t>14</w:t>
      </w:r>
      <w:r>
        <w:tab/>
        <w:t>Rel-14 All work items</w:t>
      </w:r>
      <w:bookmarkEnd w:id="24"/>
    </w:p>
    <w:p w14:paraId="23798FB2" w14:textId="77777777" w:rsidR="008160A3" w:rsidRDefault="008160A3" w:rsidP="008160A3">
      <w:pPr>
        <w:pStyle w:val="Heading2"/>
      </w:pPr>
      <w:bookmarkStart w:id="25" w:name="_Toc210593788"/>
      <w:r>
        <w:t>15</w:t>
      </w:r>
      <w:r>
        <w:tab/>
        <w:t>Rel-15 All work items</w:t>
      </w:r>
      <w:bookmarkEnd w:id="25"/>
    </w:p>
    <w:p w14:paraId="1D3F3FC0" w14:textId="77777777" w:rsidR="008160A3" w:rsidRDefault="008160A3" w:rsidP="008160A3">
      <w:pPr>
        <w:pStyle w:val="Heading2"/>
      </w:pPr>
      <w:bookmarkStart w:id="26" w:name="_Toc210593789"/>
      <w:r>
        <w:t>16</w:t>
      </w:r>
      <w:r>
        <w:tab/>
        <w:t>Rel-16 All work items</w:t>
      </w:r>
      <w:bookmarkEnd w:id="26"/>
    </w:p>
    <w:p w14:paraId="677C50AE" w14:textId="4AA9AA58" w:rsidR="008160A3" w:rsidRDefault="008160A3" w:rsidP="008160A3">
      <w:pPr>
        <w:rPr>
          <w:rFonts w:ascii="Arial" w:hAnsi="Arial" w:cs="Arial"/>
          <w:b/>
          <w:sz w:val="24"/>
        </w:rPr>
      </w:pPr>
      <w:r>
        <w:rPr>
          <w:rFonts w:ascii="Arial" w:hAnsi="Arial" w:cs="Arial"/>
          <w:b/>
          <w:color w:val="0000FF"/>
          <w:sz w:val="24"/>
        </w:rPr>
        <w:t>C4-253043</w:t>
      </w:r>
      <w:r>
        <w:rPr>
          <w:rFonts w:ascii="Arial" w:hAnsi="Arial" w:cs="Arial"/>
          <w:b/>
          <w:color w:val="0000FF"/>
          <w:sz w:val="24"/>
        </w:rPr>
        <w:tab/>
      </w:r>
      <w:r>
        <w:rPr>
          <w:rFonts w:ascii="Arial" w:hAnsi="Arial" w:cs="Arial"/>
          <w:b/>
          <w:sz w:val="24"/>
        </w:rPr>
        <w:t>Text correction for Nnssf_NSSAIAvailability Service</w:t>
      </w:r>
    </w:p>
    <w:p w14:paraId="5CCDDB8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Cat: F (Rel-19)</w:t>
      </w:r>
      <w:r>
        <w:rPr>
          <w:i/>
        </w:rPr>
        <w:br/>
      </w:r>
      <w:r>
        <w:rPr>
          <w:i/>
        </w:rPr>
        <w:br/>
      </w:r>
      <w:r>
        <w:rPr>
          <w:i/>
        </w:rPr>
        <w:tab/>
      </w:r>
      <w:r>
        <w:rPr>
          <w:i/>
        </w:rPr>
        <w:tab/>
      </w:r>
      <w:r>
        <w:rPr>
          <w:i/>
        </w:rPr>
        <w:tab/>
      </w:r>
      <w:r>
        <w:rPr>
          <w:i/>
        </w:rPr>
        <w:tab/>
      </w:r>
      <w:r>
        <w:rPr>
          <w:i/>
        </w:rPr>
        <w:tab/>
        <w:t>Source: Oracle Corporation</w:t>
      </w:r>
    </w:p>
    <w:p w14:paraId="252602F0" w14:textId="77777777" w:rsidR="008160A3" w:rsidRDefault="008160A3" w:rsidP="008160A3">
      <w:pPr>
        <w:rPr>
          <w:rFonts w:ascii="Arial" w:hAnsi="Arial" w:cs="Arial"/>
          <w:b/>
        </w:rPr>
      </w:pPr>
      <w:r>
        <w:rPr>
          <w:rFonts w:ascii="Arial" w:hAnsi="Arial" w:cs="Arial"/>
          <w:b/>
        </w:rPr>
        <w:t xml:space="preserve">Abstract: </w:t>
      </w:r>
    </w:p>
    <w:p w14:paraId="6DB7DB8C" w14:textId="77777777" w:rsidR="008160A3" w:rsidRDefault="008160A3" w:rsidP="008160A3">
      <w:r>
        <w:t>Text correction for Nnssf_NSSAIAvailability Service</w:t>
      </w:r>
    </w:p>
    <w:p w14:paraId="1BA9E04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C4-253503</w:t>
      </w:r>
      <w:r>
        <w:rPr>
          <w:color w:val="993300"/>
          <w:u w:val="single"/>
        </w:rPr>
        <w:t>.</w:t>
      </w:r>
    </w:p>
    <w:p w14:paraId="0A9DFFA1" w14:textId="3BA4724E" w:rsidR="008160A3" w:rsidRDefault="008160A3" w:rsidP="008160A3">
      <w:pPr>
        <w:rPr>
          <w:rFonts w:ascii="Arial" w:hAnsi="Arial" w:cs="Arial"/>
          <w:b/>
          <w:sz w:val="24"/>
        </w:rPr>
      </w:pPr>
      <w:r>
        <w:rPr>
          <w:rFonts w:ascii="Arial" w:hAnsi="Arial" w:cs="Arial"/>
          <w:b/>
          <w:color w:val="0000FF"/>
          <w:sz w:val="24"/>
        </w:rPr>
        <w:t>C4-253503</w:t>
      </w:r>
      <w:r>
        <w:rPr>
          <w:rFonts w:ascii="Arial" w:hAnsi="Arial" w:cs="Arial"/>
          <w:b/>
          <w:color w:val="0000FF"/>
          <w:sz w:val="24"/>
        </w:rPr>
        <w:tab/>
      </w:r>
      <w:r>
        <w:rPr>
          <w:rFonts w:ascii="Arial" w:hAnsi="Arial" w:cs="Arial"/>
          <w:b/>
          <w:sz w:val="24"/>
        </w:rPr>
        <w:t>Text correction for Nnssf_NSSAIAvailability Service</w:t>
      </w:r>
    </w:p>
    <w:p w14:paraId="7C6D9B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rev 1 Cat: F (Rel-19)</w:t>
      </w:r>
      <w:r>
        <w:rPr>
          <w:i/>
        </w:rPr>
        <w:br/>
      </w:r>
      <w:r>
        <w:rPr>
          <w:i/>
        </w:rPr>
        <w:br/>
      </w:r>
      <w:r>
        <w:rPr>
          <w:i/>
        </w:rPr>
        <w:tab/>
      </w:r>
      <w:r>
        <w:rPr>
          <w:i/>
        </w:rPr>
        <w:tab/>
      </w:r>
      <w:r>
        <w:rPr>
          <w:i/>
        </w:rPr>
        <w:tab/>
      </w:r>
      <w:r>
        <w:rPr>
          <w:i/>
        </w:rPr>
        <w:tab/>
      </w:r>
      <w:r>
        <w:rPr>
          <w:i/>
        </w:rPr>
        <w:tab/>
        <w:t>Source: Oracle Corporation</w:t>
      </w:r>
    </w:p>
    <w:p w14:paraId="168BAFE2" w14:textId="77777777" w:rsidR="008160A3" w:rsidRDefault="008160A3" w:rsidP="008160A3">
      <w:pPr>
        <w:rPr>
          <w:color w:val="808080"/>
        </w:rPr>
      </w:pPr>
      <w:r>
        <w:rPr>
          <w:color w:val="808080"/>
        </w:rPr>
        <w:t>(Replaces C4-253043)</w:t>
      </w:r>
    </w:p>
    <w:p w14:paraId="0D328F9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C4-253529</w:t>
      </w:r>
      <w:r>
        <w:rPr>
          <w:color w:val="993300"/>
          <w:u w:val="single"/>
        </w:rPr>
        <w:t>.</w:t>
      </w:r>
    </w:p>
    <w:p w14:paraId="5F7C8E24" w14:textId="7264DB66" w:rsidR="008160A3" w:rsidRDefault="008160A3" w:rsidP="008160A3">
      <w:pPr>
        <w:rPr>
          <w:rFonts w:ascii="Arial" w:hAnsi="Arial" w:cs="Arial"/>
          <w:b/>
          <w:sz w:val="24"/>
        </w:rPr>
      </w:pPr>
      <w:r>
        <w:rPr>
          <w:rFonts w:ascii="Arial" w:hAnsi="Arial" w:cs="Arial"/>
          <w:b/>
          <w:color w:val="0000FF"/>
          <w:sz w:val="24"/>
        </w:rPr>
        <w:t>C4-253529</w:t>
      </w:r>
      <w:r>
        <w:rPr>
          <w:rFonts w:ascii="Arial" w:hAnsi="Arial" w:cs="Arial"/>
          <w:b/>
          <w:color w:val="0000FF"/>
          <w:sz w:val="24"/>
        </w:rPr>
        <w:tab/>
      </w:r>
      <w:r>
        <w:rPr>
          <w:rFonts w:ascii="Arial" w:hAnsi="Arial" w:cs="Arial"/>
          <w:b/>
          <w:sz w:val="24"/>
        </w:rPr>
        <w:t>Text correction for Nnssf_NSSAIAvailability Service</w:t>
      </w:r>
    </w:p>
    <w:p w14:paraId="631D6B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rev 2 Cat: F (Rel-19)</w:t>
      </w:r>
      <w:r>
        <w:rPr>
          <w:i/>
        </w:rPr>
        <w:br/>
      </w:r>
      <w:r>
        <w:rPr>
          <w:i/>
        </w:rPr>
        <w:br/>
      </w:r>
      <w:r>
        <w:rPr>
          <w:i/>
        </w:rPr>
        <w:tab/>
      </w:r>
      <w:r>
        <w:rPr>
          <w:i/>
        </w:rPr>
        <w:tab/>
      </w:r>
      <w:r>
        <w:rPr>
          <w:i/>
        </w:rPr>
        <w:tab/>
      </w:r>
      <w:r>
        <w:rPr>
          <w:i/>
        </w:rPr>
        <w:tab/>
      </w:r>
      <w:r>
        <w:rPr>
          <w:i/>
        </w:rPr>
        <w:tab/>
        <w:t>Source: Oracle Corporation</w:t>
      </w:r>
    </w:p>
    <w:p w14:paraId="3F975504" w14:textId="77777777" w:rsidR="008160A3" w:rsidRDefault="008160A3" w:rsidP="008160A3">
      <w:pPr>
        <w:rPr>
          <w:color w:val="808080"/>
        </w:rPr>
      </w:pPr>
      <w:r>
        <w:rPr>
          <w:color w:val="808080"/>
        </w:rPr>
        <w:t>(Replaces C4-253503)</w:t>
      </w:r>
    </w:p>
    <w:p w14:paraId="0BAE510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C4-253556</w:t>
      </w:r>
      <w:r>
        <w:rPr>
          <w:color w:val="993300"/>
          <w:u w:val="single"/>
        </w:rPr>
        <w:t>.</w:t>
      </w:r>
    </w:p>
    <w:p w14:paraId="5376C945" w14:textId="5EEACDF8" w:rsidR="008160A3" w:rsidRDefault="008160A3" w:rsidP="008160A3">
      <w:pPr>
        <w:rPr>
          <w:rFonts w:ascii="Arial" w:hAnsi="Arial" w:cs="Arial"/>
          <w:b/>
          <w:sz w:val="24"/>
        </w:rPr>
      </w:pPr>
      <w:r>
        <w:rPr>
          <w:rFonts w:ascii="Arial" w:hAnsi="Arial" w:cs="Arial"/>
          <w:b/>
          <w:color w:val="0000FF"/>
          <w:sz w:val="24"/>
        </w:rPr>
        <w:t>C4-253556</w:t>
      </w:r>
      <w:r>
        <w:rPr>
          <w:rFonts w:ascii="Arial" w:hAnsi="Arial" w:cs="Arial"/>
          <w:b/>
          <w:color w:val="0000FF"/>
          <w:sz w:val="24"/>
        </w:rPr>
        <w:tab/>
      </w:r>
      <w:r>
        <w:rPr>
          <w:rFonts w:ascii="Arial" w:hAnsi="Arial" w:cs="Arial"/>
          <w:b/>
          <w:sz w:val="24"/>
        </w:rPr>
        <w:t>Text correction for Nnssf_NSSAIAvailability Service</w:t>
      </w:r>
    </w:p>
    <w:p w14:paraId="3A1DF606"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CR-0244  rev 3 Cat: F (Rel-19)</w:t>
      </w:r>
      <w:r>
        <w:rPr>
          <w:i/>
        </w:rPr>
        <w:br/>
      </w:r>
      <w:r>
        <w:rPr>
          <w:i/>
        </w:rPr>
        <w:br/>
      </w:r>
      <w:r>
        <w:rPr>
          <w:i/>
        </w:rPr>
        <w:tab/>
      </w:r>
      <w:r>
        <w:rPr>
          <w:i/>
        </w:rPr>
        <w:tab/>
      </w:r>
      <w:r>
        <w:rPr>
          <w:i/>
        </w:rPr>
        <w:tab/>
      </w:r>
      <w:r>
        <w:rPr>
          <w:i/>
        </w:rPr>
        <w:tab/>
      </w:r>
      <w:r>
        <w:rPr>
          <w:i/>
        </w:rPr>
        <w:tab/>
        <w:t>Source: Oracle Corporation</w:t>
      </w:r>
    </w:p>
    <w:p w14:paraId="4024205B" w14:textId="77777777" w:rsidR="008160A3" w:rsidRDefault="008160A3" w:rsidP="008160A3">
      <w:pPr>
        <w:rPr>
          <w:color w:val="808080"/>
        </w:rPr>
      </w:pPr>
      <w:r>
        <w:rPr>
          <w:color w:val="808080"/>
        </w:rPr>
        <w:t>(Replaces C4-253529)</w:t>
      </w:r>
    </w:p>
    <w:p w14:paraId="5089D5E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42C9" w14:textId="12773575" w:rsidR="008160A3" w:rsidRDefault="008160A3" w:rsidP="008160A3">
      <w:pPr>
        <w:rPr>
          <w:rFonts w:ascii="Arial" w:hAnsi="Arial" w:cs="Arial"/>
          <w:b/>
          <w:sz w:val="24"/>
        </w:rPr>
      </w:pPr>
      <w:r>
        <w:rPr>
          <w:rFonts w:ascii="Arial" w:hAnsi="Arial" w:cs="Arial"/>
          <w:b/>
          <w:color w:val="0000FF"/>
          <w:sz w:val="24"/>
        </w:rPr>
        <w:t>C4-253044</w:t>
      </w:r>
      <w:r>
        <w:rPr>
          <w:rFonts w:ascii="Arial" w:hAnsi="Arial" w:cs="Arial"/>
          <w:b/>
          <w:color w:val="0000FF"/>
          <w:sz w:val="24"/>
        </w:rPr>
        <w:tab/>
      </w:r>
      <w:r>
        <w:rPr>
          <w:rFonts w:ascii="Arial" w:hAnsi="Arial" w:cs="Arial"/>
          <w:b/>
          <w:sz w:val="24"/>
        </w:rPr>
        <w:t>Text correction for Nnssf_NSSAIAvailability Service</w:t>
      </w:r>
    </w:p>
    <w:p w14:paraId="0E3815F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CR-0245  Cat: F (Rel-18)</w:t>
      </w:r>
      <w:r>
        <w:rPr>
          <w:i/>
        </w:rPr>
        <w:br/>
      </w:r>
      <w:r>
        <w:rPr>
          <w:i/>
        </w:rPr>
        <w:br/>
      </w:r>
      <w:r>
        <w:rPr>
          <w:i/>
        </w:rPr>
        <w:tab/>
      </w:r>
      <w:r>
        <w:rPr>
          <w:i/>
        </w:rPr>
        <w:tab/>
      </w:r>
      <w:r>
        <w:rPr>
          <w:i/>
        </w:rPr>
        <w:tab/>
      </w:r>
      <w:r>
        <w:rPr>
          <w:i/>
        </w:rPr>
        <w:tab/>
      </w:r>
      <w:r>
        <w:rPr>
          <w:i/>
        </w:rPr>
        <w:tab/>
        <w:t>Source: Oracle Corporation</w:t>
      </w:r>
    </w:p>
    <w:p w14:paraId="25213E5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587BF3" w14:textId="5D768E42" w:rsidR="008160A3" w:rsidRDefault="008160A3" w:rsidP="008160A3">
      <w:pPr>
        <w:rPr>
          <w:rFonts w:ascii="Arial" w:hAnsi="Arial" w:cs="Arial"/>
          <w:b/>
          <w:sz w:val="24"/>
        </w:rPr>
      </w:pPr>
      <w:r>
        <w:rPr>
          <w:rFonts w:ascii="Arial" w:hAnsi="Arial" w:cs="Arial"/>
          <w:b/>
          <w:color w:val="0000FF"/>
          <w:sz w:val="24"/>
        </w:rPr>
        <w:t>C4-253045</w:t>
      </w:r>
      <w:r>
        <w:rPr>
          <w:rFonts w:ascii="Arial" w:hAnsi="Arial" w:cs="Arial"/>
          <w:b/>
          <w:color w:val="0000FF"/>
          <w:sz w:val="24"/>
        </w:rPr>
        <w:tab/>
      </w:r>
      <w:r>
        <w:rPr>
          <w:rFonts w:ascii="Arial" w:hAnsi="Arial" w:cs="Arial"/>
          <w:b/>
          <w:sz w:val="24"/>
        </w:rPr>
        <w:t>Text correction for Nnssf_NSSAIAvailability Service</w:t>
      </w:r>
    </w:p>
    <w:p w14:paraId="16702B0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CR-0246  Cat: F (Rel-17)</w:t>
      </w:r>
      <w:r>
        <w:rPr>
          <w:i/>
        </w:rPr>
        <w:br/>
      </w:r>
      <w:r>
        <w:rPr>
          <w:i/>
        </w:rPr>
        <w:br/>
      </w:r>
      <w:r>
        <w:rPr>
          <w:i/>
        </w:rPr>
        <w:tab/>
      </w:r>
      <w:r>
        <w:rPr>
          <w:i/>
        </w:rPr>
        <w:tab/>
      </w:r>
      <w:r>
        <w:rPr>
          <w:i/>
        </w:rPr>
        <w:tab/>
      </w:r>
      <w:r>
        <w:rPr>
          <w:i/>
        </w:rPr>
        <w:tab/>
      </w:r>
      <w:r>
        <w:rPr>
          <w:i/>
        </w:rPr>
        <w:tab/>
        <w:t>Source: Oracle Corporation</w:t>
      </w:r>
    </w:p>
    <w:p w14:paraId="6C9F127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C6CF50" w14:textId="3193A643" w:rsidR="008160A3" w:rsidRDefault="008160A3" w:rsidP="008160A3">
      <w:pPr>
        <w:rPr>
          <w:rFonts w:ascii="Arial" w:hAnsi="Arial" w:cs="Arial"/>
          <w:b/>
          <w:sz w:val="24"/>
        </w:rPr>
      </w:pPr>
      <w:r>
        <w:rPr>
          <w:rFonts w:ascii="Arial" w:hAnsi="Arial" w:cs="Arial"/>
          <w:b/>
          <w:color w:val="0000FF"/>
          <w:sz w:val="24"/>
        </w:rPr>
        <w:t>C4-253046</w:t>
      </w:r>
      <w:r>
        <w:rPr>
          <w:rFonts w:ascii="Arial" w:hAnsi="Arial" w:cs="Arial"/>
          <w:b/>
          <w:color w:val="0000FF"/>
          <w:sz w:val="24"/>
        </w:rPr>
        <w:tab/>
      </w:r>
      <w:r>
        <w:rPr>
          <w:rFonts w:ascii="Arial" w:hAnsi="Arial" w:cs="Arial"/>
          <w:b/>
          <w:sz w:val="24"/>
        </w:rPr>
        <w:t>Text correction for Nnssf_NSSAIAvailability Service</w:t>
      </w:r>
    </w:p>
    <w:p w14:paraId="7C3C829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CR-0247  Cat: F (Rel-16)</w:t>
      </w:r>
      <w:r>
        <w:rPr>
          <w:i/>
        </w:rPr>
        <w:br/>
      </w:r>
      <w:r>
        <w:rPr>
          <w:i/>
        </w:rPr>
        <w:br/>
      </w:r>
      <w:r>
        <w:rPr>
          <w:i/>
        </w:rPr>
        <w:tab/>
      </w:r>
      <w:r>
        <w:rPr>
          <w:i/>
        </w:rPr>
        <w:tab/>
      </w:r>
      <w:r>
        <w:rPr>
          <w:i/>
        </w:rPr>
        <w:tab/>
      </w:r>
      <w:r>
        <w:rPr>
          <w:i/>
        </w:rPr>
        <w:tab/>
      </w:r>
      <w:r>
        <w:rPr>
          <w:i/>
        </w:rPr>
        <w:tab/>
        <w:t>Source: Oracle Corporation</w:t>
      </w:r>
    </w:p>
    <w:p w14:paraId="023E17A2" w14:textId="77777777" w:rsidR="008160A3" w:rsidRDefault="008160A3" w:rsidP="008160A3">
      <w:pPr>
        <w:rPr>
          <w:rFonts w:ascii="Arial" w:hAnsi="Arial" w:cs="Arial"/>
          <w:b/>
        </w:rPr>
      </w:pPr>
      <w:r>
        <w:rPr>
          <w:rFonts w:ascii="Arial" w:hAnsi="Arial" w:cs="Arial"/>
          <w:b/>
        </w:rPr>
        <w:t xml:space="preserve">Abstract: </w:t>
      </w:r>
    </w:p>
    <w:p w14:paraId="35D57AE9" w14:textId="77777777" w:rsidR="008160A3" w:rsidRDefault="008160A3" w:rsidP="008160A3">
      <w:r>
        <w:t>This CR proposes to remove the words “upon this is updated by another AMF” in clause 5.3.2.3.1.</w:t>
      </w:r>
    </w:p>
    <w:p w14:paraId="4872EE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25F505" w14:textId="1B715D56" w:rsidR="008160A3" w:rsidRDefault="008160A3" w:rsidP="008160A3">
      <w:pPr>
        <w:rPr>
          <w:rFonts w:ascii="Arial" w:hAnsi="Arial" w:cs="Arial"/>
          <w:b/>
          <w:sz w:val="24"/>
        </w:rPr>
      </w:pPr>
      <w:r>
        <w:rPr>
          <w:rFonts w:ascii="Arial" w:hAnsi="Arial" w:cs="Arial"/>
          <w:b/>
          <w:color w:val="0000FF"/>
          <w:sz w:val="24"/>
        </w:rPr>
        <w:t>C4-253052</w:t>
      </w:r>
      <w:r>
        <w:rPr>
          <w:rFonts w:ascii="Arial" w:hAnsi="Arial" w:cs="Arial"/>
          <w:b/>
          <w:color w:val="0000FF"/>
          <w:sz w:val="24"/>
        </w:rPr>
        <w:tab/>
      </w:r>
      <w:r>
        <w:rPr>
          <w:rFonts w:ascii="Arial" w:hAnsi="Arial" w:cs="Arial"/>
          <w:b/>
          <w:sz w:val="24"/>
        </w:rPr>
        <w:t>Clarification for NssfEventType</w:t>
      </w:r>
    </w:p>
    <w:p w14:paraId="4224B98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CR-0248  Cat: F (Rel-19)</w:t>
      </w:r>
      <w:r>
        <w:rPr>
          <w:i/>
        </w:rPr>
        <w:br/>
      </w:r>
      <w:r>
        <w:rPr>
          <w:i/>
        </w:rPr>
        <w:br/>
      </w:r>
      <w:r>
        <w:rPr>
          <w:i/>
        </w:rPr>
        <w:tab/>
      </w:r>
      <w:r>
        <w:rPr>
          <w:i/>
        </w:rPr>
        <w:tab/>
      </w:r>
      <w:r>
        <w:rPr>
          <w:i/>
        </w:rPr>
        <w:tab/>
      </w:r>
      <w:r>
        <w:rPr>
          <w:i/>
        </w:rPr>
        <w:tab/>
      </w:r>
      <w:r>
        <w:rPr>
          <w:i/>
        </w:rPr>
        <w:tab/>
        <w:t>Source: Oracle Corporation</w:t>
      </w:r>
    </w:p>
    <w:p w14:paraId="70282532" w14:textId="77777777" w:rsidR="008160A3" w:rsidRDefault="008160A3" w:rsidP="008160A3">
      <w:pPr>
        <w:rPr>
          <w:rFonts w:ascii="Arial" w:hAnsi="Arial" w:cs="Arial"/>
          <w:b/>
        </w:rPr>
      </w:pPr>
      <w:r>
        <w:rPr>
          <w:rFonts w:ascii="Arial" w:hAnsi="Arial" w:cs="Arial"/>
          <w:b/>
        </w:rPr>
        <w:t xml:space="preserve">Abstract: </w:t>
      </w:r>
    </w:p>
    <w:p w14:paraId="47F7736A" w14:textId="77777777" w:rsidR="008160A3" w:rsidRDefault="008160A3" w:rsidP="008160A3">
      <w:r>
        <w:t xml:space="preserve">This CR proposes to enahnce the description of "SNSSAI_STATUS_CHANGE_REPORT" in clause 6.2.6.3.3.   </w:t>
      </w:r>
    </w:p>
    <w:p w14:paraId="76F7F8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C4-253504</w:t>
      </w:r>
      <w:r>
        <w:rPr>
          <w:color w:val="993300"/>
          <w:u w:val="single"/>
        </w:rPr>
        <w:t>.</w:t>
      </w:r>
    </w:p>
    <w:p w14:paraId="60CA62DC" w14:textId="48221E4C" w:rsidR="008160A3" w:rsidRDefault="008160A3" w:rsidP="008160A3">
      <w:pPr>
        <w:rPr>
          <w:rFonts w:ascii="Arial" w:hAnsi="Arial" w:cs="Arial"/>
          <w:b/>
          <w:sz w:val="24"/>
        </w:rPr>
      </w:pPr>
      <w:r>
        <w:rPr>
          <w:rFonts w:ascii="Arial" w:hAnsi="Arial" w:cs="Arial"/>
          <w:b/>
          <w:color w:val="0000FF"/>
          <w:sz w:val="24"/>
        </w:rPr>
        <w:t>C4-253504</w:t>
      </w:r>
      <w:r>
        <w:rPr>
          <w:rFonts w:ascii="Arial" w:hAnsi="Arial" w:cs="Arial"/>
          <w:b/>
          <w:color w:val="0000FF"/>
          <w:sz w:val="24"/>
        </w:rPr>
        <w:tab/>
      </w:r>
      <w:r>
        <w:rPr>
          <w:rFonts w:ascii="Arial" w:hAnsi="Arial" w:cs="Arial"/>
          <w:b/>
          <w:sz w:val="24"/>
        </w:rPr>
        <w:t>Clarification for NssfEventType</w:t>
      </w:r>
    </w:p>
    <w:p w14:paraId="6CE4811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v19.3.0</w:t>
      </w:r>
      <w:r>
        <w:rPr>
          <w:i/>
        </w:rPr>
        <w:tab/>
        <w:t xml:space="preserve">  CR-0248  rev 1 Cat: D (Rel-19)</w:t>
      </w:r>
      <w:r>
        <w:rPr>
          <w:i/>
        </w:rPr>
        <w:br/>
      </w:r>
      <w:r>
        <w:rPr>
          <w:i/>
        </w:rPr>
        <w:br/>
      </w:r>
      <w:r>
        <w:rPr>
          <w:i/>
        </w:rPr>
        <w:tab/>
      </w:r>
      <w:r>
        <w:rPr>
          <w:i/>
        </w:rPr>
        <w:tab/>
      </w:r>
      <w:r>
        <w:rPr>
          <w:i/>
        </w:rPr>
        <w:tab/>
      </w:r>
      <w:r>
        <w:rPr>
          <w:i/>
        </w:rPr>
        <w:tab/>
      </w:r>
      <w:r>
        <w:rPr>
          <w:i/>
        </w:rPr>
        <w:tab/>
        <w:t>Source: Oracle Corporation</w:t>
      </w:r>
    </w:p>
    <w:p w14:paraId="49731D00" w14:textId="77777777" w:rsidR="008160A3" w:rsidRDefault="008160A3" w:rsidP="008160A3">
      <w:pPr>
        <w:rPr>
          <w:color w:val="808080"/>
        </w:rPr>
      </w:pPr>
      <w:r>
        <w:rPr>
          <w:color w:val="808080"/>
        </w:rPr>
        <w:t>(Replaces C4-253052)</w:t>
      </w:r>
    </w:p>
    <w:p w14:paraId="2C20412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305CD" w14:textId="2CB34478" w:rsidR="008160A3" w:rsidRDefault="008160A3" w:rsidP="008160A3">
      <w:pPr>
        <w:rPr>
          <w:rFonts w:ascii="Arial" w:hAnsi="Arial" w:cs="Arial"/>
          <w:b/>
          <w:sz w:val="24"/>
        </w:rPr>
      </w:pPr>
      <w:r>
        <w:rPr>
          <w:rFonts w:ascii="Arial" w:hAnsi="Arial" w:cs="Arial"/>
          <w:b/>
          <w:color w:val="0000FF"/>
          <w:sz w:val="24"/>
        </w:rPr>
        <w:t>C4-253053</w:t>
      </w:r>
      <w:r>
        <w:rPr>
          <w:rFonts w:ascii="Arial" w:hAnsi="Arial" w:cs="Arial"/>
          <w:b/>
          <w:color w:val="0000FF"/>
          <w:sz w:val="24"/>
        </w:rPr>
        <w:tab/>
      </w:r>
      <w:r>
        <w:rPr>
          <w:rFonts w:ascii="Arial" w:hAnsi="Arial" w:cs="Arial"/>
          <w:b/>
          <w:sz w:val="24"/>
        </w:rPr>
        <w:t>Clarification for NssfEventType</w:t>
      </w:r>
    </w:p>
    <w:p w14:paraId="0F324F9B"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CR-0249  Cat: F (Rel-18)</w:t>
      </w:r>
      <w:r>
        <w:rPr>
          <w:i/>
        </w:rPr>
        <w:br/>
      </w:r>
      <w:r>
        <w:rPr>
          <w:i/>
        </w:rPr>
        <w:br/>
      </w:r>
      <w:r>
        <w:rPr>
          <w:i/>
        </w:rPr>
        <w:tab/>
      </w:r>
      <w:r>
        <w:rPr>
          <w:i/>
        </w:rPr>
        <w:tab/>
      </w:r>
      <w:r>
        <w:rPr>
          <w:i/>
        </w:rPr>
        <w:tab/>
      </w:r>
      <w:r>
        <w:rPr>
          <w:i/>
        </w:rPr>
        <w:tab/>
      </w:r>
      <w:r>
        <w:rPr>
          <w:i/>
        </w:rPr>
        <w:tab/>
        <w:t>Source: Oracle Corporation</w:t>
      </w:r>
    </w:p>
    <w:p w14:paraId="4F953810" w14:textId="77777777" w:rsidR="008160A3" w:rsidRDefault="008160A3" w:rsidP="008160A3">
      <w:pPr>
        <w:rPr>
          <w:rFonts w:ascii="Arial" w:hAnsi="Arial" w:cs="Arial"/>
          <w:b/>
        </w:rPr>
      </w:pPr>
      <w:r>
        <w:rPr>
          <w:rFonts w:ascii="Arial" w:hAnsi="Arial" w:cs="Arial"/>
          <w:b/>
        </w:rPr>
        <w:t xml:space="preserve">Abstract: </w:t>
      </w:r>
    </w:p>
    <w:p w14:paraId="222E8BF8" w14:textId="77777777" w:rsidR="008160A3" w:rsidRDefault="008160A3" w:rsidP="008160A3">
      <w:r>
        <w:t xml:space="preserve">This CR proposes to enahnce the description of "SNSSAI_STATUS_CHANGE_REPORT" in clause 6.2.6.3.3.   </w:t>
      </w:r>
    </w:p>
    <w:p w14:paraId="4335BA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36AA9" w14:textId="7AD219C2" w:rsidR="008160A3" w:rsidRDefault="008160A3" w:rsidP="008160A3">
      <w:pPr>
        <w:rPr>
          <w:rFonts w:ascii="Arial" w:hAnsi="Arial" w:cs="Arial"/>
          <w:b/>
          <w:sz w:val="24"/>
        </w:rPr>
      </w:pPr>
      <w:r>
        <w:rPr>
          <w:rFonts w:ascii="Arial" w:hAnsi="Arial" w:cs="Arial"/>
          <w:b/>
          <w:color w:val="0000FF"/>
          <w:sz w:val="24"/>
        </w:rPr>
        <w:t>C4-253054</w:t>
      </w:r>
      <w:r>
        <w:rPr>
          <w:rFonts w:ascii="Arial" w:hAnsi="Arial" w:cs="Arial"/>
          <w:b/>
          <w:color w:val="0000FF"/>
          <w:sz w:val="24"/>
        </w:rPr>
        <w:tab/>
      </w:r>
      <w:r>
        <w:rPr>
          <w:rFonts w:ascii="Arial" w:hAnsi="Arial" w:cs="Arial"/>
          <w:b/>
          <w:sz w:val="24"/>
        </w:rPr>
        <w:t>Clarification for NssfEventType</w:t>
      </w:r>
    </w:p>
    <w:p w14:paraId="26B8229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CR-0250  Cat: F (Rel-17)</w:t>
      </w:r>
      <w:r>
        <w:rPr>
          <w:i/>
        </w:rPr>
        <w:br/>
      </w:r>
      <w:r>
        <w:rPr>
          <w:i/>
        </w:rPr>
        <w:br/>
      </w:r>
      <w:r>
        <w:rPr>
          <w:i/>
        </w:rPr>
        <w:tab/>
      </w:r>
      <w:r>
        <w:rPr>
          <w:i/>
        </w:rPr>
        <w:tab/>
      </w:r>
      <w:r>
        <w:rPr>
          <w:i/>
        </w:rPr>
        <w:tab/>
      </w:r>
      <w:r>
        <w:rPr>
          <w:i/>
        </w:rPr>
        <w:tab/>
      </w:r>
      <w:r>
        <w:rPr>
          <w:i/>
        </w:rPr>
        <w:tab/>
        <w:t>Source: Oracle Corporation</w:t>
      </w:r>
    </w:p>
    <w:p w14:paraId="6D80A89D" w14:textId="77777777" w:rsidR="008160A3" w:rsidRDefault="008160A3" w:rsidP="008160A3">
      <w:pPr>
        <w:rPr>
          <w:rFonts w:ascii="Arial" w:hAnsi="Arial" w:cs="Arial"/>
          <w:b/>
        </w:rPr>
      </w:pPr>
      <w:r>
        <w:rPr>
          <w:rFonts w:ascii="Arial" w:hAnsi="Arial" w:cs="Arial"/>
          <w:b/>
        </w:rPr>
        <w:t xml:space="preserve">Abstract: </w:t>
      </w:r>
    </w:p>
    <w:p w14:paraId="3034C2AC" w14:textId="77777777" w:rsidR="008160A3" w:rsidRDefault="008160A3" w:rsidP="008160A3">
      <w:r>
        <w:t xml:space="preserve">This CR proposes to enahnce the description of "SNSSAI_STATUS_CHANGE_REPORT" in clause 6.2.6.3.3.   </w:t>
      </w:r>
    </w:p>
    <w:p w14:paraId="648A31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F9DEC" w14:textId="4FCFB600" w:rsidR="008160A3" w:rsidRDefault="008160A3" w:rsidP="008160A3">
      <w:pPr>
        <w:rPr>
          <w:rFonts w:ascii="Arial" w:hAnsi="Arial" w:cs="Arial"/>
          <w:b/>
          <w:sz w:val="24"/>
        </w:rPr>
      </w:pPr>
      <w:r>
        <w:rPr>
          <w:rFonts w:ascii="Arial" w:hAnsi="Arial" w:cs="Arial"/>
          <w:b/>
          <w:color w:val="0000FF"/>
          <w:sz w:val="24"/>
        </w:rPr>
        <w:t>C4-253055</w:t>
      </w:r>
      <w:r>
        <w:rPr>
          <w:rFonts w:ascii="Arial" w:hAnsi="Arial" w:cs="Arial"/>
          <w:b/>
          <w:color w:val="0000FF"/>
          <w:sz w:val="24"/>
        </w:rPr>
        <w:tab/>
      </w:r>
      <w:r>
        <w:rPr>
          <w:rFonts w:ascii="Arial" w:hAnsi="Arial" w:cs="Arial"/>
          <w:b/>
          <w:sz w:val="24"/>
        </w:rPr>
        <w:t>Clarification for NssfEventType</w:t>
      </w:r>
    </w:p>
    <w:p w14:paraId="327303B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CR-0251  Cat: F (Rel-16)</w:t>
      </w:r>
      <w:r>
        <w:rPr>
          <w:i/>
        </w:rPr>
        <w:br/>
      </w:r>
      <w:r>
        <w:rPr>
          <w:i/>
        </w:rPr>
        <w:br/>
      </w:r>
      <w:r>
        <w:rPr>
          <w:i/>
        </w:rPr>
        <w:tab/>
      </w:r>
      <w:r>
        <w:rPr>
          <w:i/>
        </w:rPr>
        <w:tab/>
      </w:r>
      <w:r>
        <w:rPr>
          <w:i/>
        </w:rPr>
        <w:tab/>
      </w:r>
      <w:r>
        <w:rPr>
          <w:i/>
        </w:rPr>
        <w:tab/>
      </w:r>
      <w:r>
        <w:rPr>
          <w:i/>
        </w:rPr>
        <w:tab/>
        <w:t>Source: Oracle Corporation</w:t>
      </w:r>
    </w:p>
    <w:p w14:paraId="33B76614" w14:textId="77777777" w:rsidR="008160A3" w:rsidRDefault="008160A3" w:rsidP="008160A3">
      <w:pPr>
        <w:rPr>
          <w:rFonts w:ascii="Arial" w:hAnsi="Arial" w:cs="Arial"/>
          <w:b/>
        </w:rPr>
      </w:pPr>
      <w:r>
        <w:rPr>
          <w:rFonts w:ascii="Arial" w:hAnsi="Arial" w:cs="Arial"/>
          <w:b/>
        </w:rPr>
        <w:t xml:space="preserve">Abstract: </w:t>
      </w:r>
    </w:p>
    <w:p w14:paraId="63D6153F" w14:textId="77777777" w:rsidR="008160A3" w:rsidRDefault="008160A3" w:rsidP="008160A3">
      <w:r>
        <w:t xml:space="preserve">This CR proposes to enahnce the description of "SNSSAI_STATUS_CHANGE_REPORT" in clause 6.2.6.3.3.   </w:t>
      </w:r>
    </w:p>
    <w:p w14:paraId="1050736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50E6FA" w14:textId="26253E18" w:rsidR="008160A3" w:rsidRDefault="008160A3" w:rsidP="008160A3">
      <w:pPr>
        <w:rPr>
          <w:rFonts w:ascii="Arial" w:hAnsi="Arial" w:cs="Arial"/>
          <w:b/>
          <w:sz w:val="24"/>
        </w:rPr>
      </w:pPr>
      <w:r>
        <w:rPr>
          <w:rFonts w:ascii="Arial" w:hAnsi="Arial" w:cs="Arial"/>
          <w:b/>
          <w:color w:val="0000FF"/>
          <w:sz w:val="24"/>
        </w:rPr>
        <w:t>C4-253149</w:t>
      </w:r>
      <w:r>
        <w:rPr>
          <w:rFonts w:ascii="Arial" w:hAnsi="Arial" w:cs="Arial"/>
          <w:b/>
          <w:color w:val="0000FF"/>
          <w:sz w:val="24"/>
        </w:rPr>
        <w:tab/>
      </w:r>
      <w:r>
        <w:rPr>
          <w:rFonts w:ascii="Arial" w:hAnsi="Arial" w:cs="Arial"/>
          <w:b/>
          <w:sz w:val="24"/>
        </w:rPr>
        <w:t>Resolution for mismatch of steering functionalities</w:t>
      </w:r>
    </w:p>
    <w:p w14:paraId="46CB3904"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6329A15" w14:textId="77777777" w:rsidR="008160A3" w:rsidRDefault="008160A3" w:rsidP="008160A3">
      <w:pPr>
        <w:rPr>
          <w:rFonts w:ascii="Arial" w:hAnsi="Arial" w:cs="Arial"/>
          <w:b/>
        </w:rPr>
      </w:pPr>
      <w:r>
        <w:rPr>
          <w:rFonts w:ascii="Arial" w:hAnsi="Arial" w:cs="Arial"/>
          <w:b/>
        </w:rPr>
        <w:t xml:space="preserve">Abstract: </w:t>
      </w:r>
    </w:p>
    <w:p w14:paraId="70F4661A" w14:textId="77777777" w:rsidR="008160A3" w:rsidRDefault="008160A3" w:rsidP="008160A3">
      <w:r>
        <w:t>In CT1#153, it was decided that for rel-18 onwards, to create a new set of steering functionalities and steering modes for MA PDU session in addition to the already existing ATSSS-ST rules in rel-17 of 3GPP TS 24.501 [1]. By that, it was agreed that then existing defined steering functionalities and steering modes were removed from rel-18 onwards.</w:t>
      </w:r>
    </w:p>
    <w:p w14:paraId="0883EAA1" w14:textId="77777777" w:rsidR="008160A3" w:rsidRDefault="008160A3" w:rsidP="008160A3">
      <w:r>
        <w:t>Changes introduced in CT1#153 to 3GPP TS 24.501 [1] introduced a new explicit requirement to mandate that the UE at the minimum supports "ATSSS-LL functionality with Active Standby steering mode". Although the mandatory support of "ATSSS-LL functionality with Active Standby steering mode" is valid for the UPF and used to be valid for the UE for previous releases than rel-19, according to the new stage 2 requirement in 3GPP TS 23.501 [2] for rel-19, the UE shall be capable to choose any of the steering functionality and steering mode from the following list:</w:t>
      </w:r>
    </w:p>
    <w:p w14:paraId="1A94DB3F" w14:textId="77777777" w:rsidR="008160A3" w:rsidRDefault="008160A3" w:rsidP="008160A3">
      <w:r>
        <w:t>1-</w:t>
      </w:r>
      <w:r>
        <w:tab/>
        <w:t>ATSSS-LL functionality with any steering mode</w:t>
      </w:r>
    </w:p>
    <w:p w14:paraId="7AF609D6" w14:textId="77777777" w:rsidR="008160A3" w:rsidRDefault="008160A3" w:rsidP="008160A3">
      <w:r>
        <w:t>2-</w:t>
      </w:r>
      <w:r>
        <w:tab/>
        <w:t>MPTCP functionality with any steering mode and ATSSS-LL functionality with only Active-Standby steering mode</w:t>
      </w:r>
    </w:p>
    <w:p w14:paraId="11053DCE" w14:textId="77777777" w:rsidR="008160A3" w:rsidRDefault="008160A3" w:rsidP="008160A3">
      <w:r>
        <w:t>3-</w:t>
      </w:r>
      <w:r>
        <w:tab/>
        <w:t>MPQUIC-UDP functionality with any steering mode and ATSSS-LL functionality with only Active-Standby steering mode</w:t>
      </w:r>
    </w:p>
    <w:p w14:paraId="7058321D" w14:textId="77777777" w:rsidR="008160A3" w:rsidRDefault="008160A3" w:rsidP="008160A3">
      <w:r>
        <w:t>4-</w:t>
      </w:r>
      <w:r>
        <w:tab/>
        <w:t>MPQUIC IP functionality with any steering mode without any ATSSS-LL functionality</w:t>
      </w:r>
    </w:p>
    <w:p w14:paraId="2416D9C1" w14:textId="77777777" w:rsidR="008160A3" w:rsidRDefault="008160A3" w:rsidP="008160A3">
      <w:r>
        <w:t>5-</w:t>
      </w:r>
      <w:r>
        <w:tab/>
        <w:t>MPQUIC IP functionality with any steering mode and ATSSS-LL functionality with only Active-Standby steering mode</w:t>
      </w:r>
    </w:p>
    <w:p w14:paraId="43BF397C" w14:textId="77777777" w:rsidR="008160A3" w:rsidRDefault="008160A3" w:rsidP="008160A3">
      <w:r>
        <w:lastRenderedPageBreak/>
        <w:t>6-</w:t>
      </w:r>
      <w:r>
        <w:tab/>
        <w:t>MPQUIC-E functionality with any steering mode and ATSSS-LL functionality with only Active-Standby steering mode</w:t>
      </w:r>
    </w:p>
    <w:p w14:paraId="194ED36C" w14:textId="77777777" w:rsidR="008160A3" w:rsidRDefault="008160A3" w:rsidP="008160A3">
      <w:r>
        <w:t xml:space="preserve">The 4th element in the above list, "MPQUIC IP functionality with any steering mode without any ATSSS-LL functionality" does not require that the UE supports "ATSSS-LL functionality with Active Standby steering mode". </w:t>
      </w:r>
    </w:p>
    <w:p w14:paraId="18D1747E" w14:textId="77777777" w:rsidR="008160A3" w:rsidRDefault="008160A3" w:rsidP="008160A3">
      <w:r>
        <w:t>The change of the ATSSS requirement in rel-19 and the newly adopted structure for rel-18 onwards which was agreed in rel-18 onwards of 3GPP TS 24.501 [1], introduced a mismatch between the behavior of rel-18 onwards UE and the legacy and non-legacy network. Therefore, in CT1#154, a set of documents i.e., C1-252532 for rel-16, C1-252105 for rel-17, C1-252565 for rel-18, and C1-252564 for rel-19, were agreed to resolve the mismatch by defining a new abnormal behavior for the network if receiving a MA PDU session establishment request with misinterpreted steering functionality and steering mode due to the mismatch.</w:t>
      </w:r>
    </w:p>
    <w:p w14:paraId="22338134" w14:textId="77777777" w:rsidR="008160A3" w:rsidRDefault="008160A3" w:rsidP="008160A3">
      <w:r>
        <w:t>This document is to provide a similar solution for EPS and untrusted non-3GPP access. Looking at 3GPP TS 24.194 [3] and 3GPP TS 23.316 [4], they identify that the Multiple Access PDU connectivity service may have one of its accesses in the EPS back to release 16. However, the MA PDU connectivity service with a connection via the untrusted non-3GPP access goes back to release 18 according to 3GPP TS 24.194 [3] and 3GPP TS 24.302 [5].</w:t>
      </w:r>
    </w:p>
    <w:p w14:paraId="3DFC984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AC671" w14:textId="0395222D" w:rsidR="008160A3" w:rsidRDefault="008160A3" w:rsidP="008160A3">
      <w:pPr>
        <w:rPr>
          <w:rFonts w:ascii="Arial" w:hAnsi="Arial" w:cs="Arial"/>
          <w:b/>
          <w:sz w:val="24"/>
        </w:rPr>
      </w:pPr>
      <w:r>
        <w:rPr>
          <w:rFonts w:ascii="Arial" w:hAnsi="Arial" w:cs="Arial"/>
          <w:b/>
          <w:color w:val="0000FF"/>
          <w:sz w:val="24"/>
        </w:rPr>
        <w:t>C4-253150</w:t>
      </w:r>
      <w:r>
        <w:rPr>
          <w:rFonts w:ascii="Arial" w:hAnsi="Arial" w:cs="Arial"/>
          <w:b/>
          <w:color w:val="0000FF"/>
          <w:sz w:val="24"/>
        </w:rPr>
        <w:tab/>
      </w:r>
      <w:r>
        <w:rPr>
          <w:rFonts w:ascii="Arial" w:hAnsi="Arial" w:cs="Arial"/>
          <w:b/>
          <w:sz w:val="24"/>
        </w:rPr>
        <w:t>Handling for UE requested MA PDU session with invalid capabilities – Method 1</w:t>
      </w:r>
    </w:p>
    <w:p w14:paraId="2A1B234A"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v16.13.0</w:t>
      </w:r>
      <w:r>
        <w:rPr>
          <w:i/>
        </w:rPr>
        <w:tab/>
        <w:t xml:space="preserve">  CR-2123  Cat: F (Rel-16)</w:t>
      </w:r>
      <w:r>
        <w:rPr>
          <w:i/>
        </w:rPr>
        <w:br/>
      </w:r>
      <w:r>
        <w:rPr>
          <w:i/>
        </w:rPr>
        <w:br/>
      </w:r>
      <w:r>
        <w:rPr>
          <w:i/>
        </w:rPr>
        <w:tab/>
      </w:r>
      <w:r>
        <w:rPr>
          <w:i/>
        </w:rPr>
        <w:tab/>
      </w:r>
      <w:r>
        <w:rPr>
          <w:i/>
        </w:rPr>
        <w:tab/>
      </w:r>
      <w:r>
        <w:rPr>
          <w:i/>
        </w:rPr>
        <w:tab/>
      </w:r>
      <w:r>
        <w:rPr>
          <w:i/>
        </w:rPr>
        <w:tab/>
        <w:t>Source: Lenovo</w:t>
      </w:r>
    </w:p>
    <w:p w14:paraId="4B5908C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56E8D" w14:textId="24F91270" w:rsidR="008160A3" w:rsidRDefault="008160A3" w:rsidP="008160A3">
      <w:pPr>
        <w:rPr>
          <w:rFonts w:ascii="Arial" w:hAnsi="Arial" w:cs="Arial"/>
          <w:b/>
          <w:sz w:val="24"/>
        </w:rPr>
      </w:pPr>
      <w:r>
        <w:rPr>
          <w:rFonts w:ascii="Arial" w:hAnsi="Arial" w:cs="Arial"/>
          <w:b/>
          <w:color w:val="0000FF"/>
          <w:sz w:val="24"/>
        </w:rPr>
        <w:t>C4-253151</w:t>
      </w:r>
      <w:r>
        <w:rPr>
          <w:rFonts w:ascii="Arial" w:hAnsi="Arial" w:cs="Arial"/>
          <w:b/>
          <w:color w:val="0000FF"/>
          <w:sz w:val="24"/>
        </w:rPr>
        <w:tab/>
      </w:r>
      <w:r>
        <w:rPr>
          <w:rFonts w:ascii="Arial" w:hAnsi="Arial" w:cs="Arial"/>
          <w:b/>
          <w:sz w:val="24"/>
        </w:rPr>
        <w:t>Handling for UE requested MA PDU session with invalid capabilities – Method 1</w:t>
      </w:r>
    </w:p>
    <w:p w14:paraId="5D2D0B04"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v17.12.0</w:t>
      </w:r>
      <w:r>
        <w:rPr>
          <w:i/>
        </w:rPr>
        <w:tab/>
        <w:t xml:space="preserve">  CR-2124  Cat: A (Rel-17)</w:t>
      </w:r>
      <w:r>
        <w:rPr>
          <w:i/>
        </w:rPr>
        <w:br/>
      </w:r>
      <w:r>
        <w:rPr>
          <w:i/>
        </w:rPr>
        <w:br/>
      </w:r>
      <w:r>
        <w:rPr>
          <w:i/>
        </w:rPr>
        <w:tab/>
      </w:r>
      <w:r>
        <w:rPr>
          <w:i/>
        </w:rPr>
        <w:tab/>
      </w:r>
      <w:r>
        <w:rPr>
          <w:i/>
        </w:rPr>
        <w:tab/>
      </w:r>
      <w:r>
        <w:rPr>
          <w:i/>
        </w:rPr>
        <w:tab/>
      </w:r>
      <w:r>
        <w:rPr>
          <w:i/>
        </w:rPr>
        <w:tab/>
        <w:t>Source: Lenovo</w:t>
      </w:r>
    </w:p>
    <w:p w14:paraId="4D049A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8F501" w14:textId="473DFB0E" w:rsidR="008160A3" w:rsidRDefault="008160A3" w:rsidP="008160A3">
      <w:pPr>
        <w:rPr>
          <w:rFonts w:ascii="Arial" w:hAnsi="Arial" w:cs="Arial"/>
          <w:b/>
          <w:sz w:val="24"/>
        </w:rPr>
      </w:pPr>
      <w:r>
        <w:rPr>
          <w:rFonts w:ascii="Arial" w:hAnsi="Arial" w:cs="Arial"/>
          <w:b/>
          <w:color w:val="0000FF"/>
          <w:sz w:val="24"/>
        </w:rPr>
        <w:t>C4-253153</w:t>
      </w:r>
      <w:r>
        <w:rPr>
          <w:rFonts w:ascii="Arial" w:hAnsi="Arial" w:cs="Arial"/>
          <w:b/>
          <w:color w:val="0000FF"/>
          <w:sz w:val="24"/>
        </w:rPr>
        <w:tab/>
      </w:r>
      <w:r>
        <w:rPr>
          <w:rFonts w:ascii="Arial" w:hAnsi="Arial" w:cs="Arial"/>
          <w:b/>
          <w:sz w:val="24"/>
        </w:rPr>
        <w:t>Handling for UE requested MA PDU session with invalid capabilities – Method 1</w:t>
      </w:r>
    </w:p>
    <w:p w14:paraId="75371E72"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v18.8.0</w:t>
      </w:r>
      <w:r>
        <w:rPr>
          <w:i/>
        </w:rPr>
        <w:tab/>
        <w:t xml:space="preserve">  CR-2125  Cat: A (Rel-18)</w:t>
      </w:r>
      <w:r>
        <w:rPr>
          <w:i/>
        </w:rPr>
        <w:br/>
      </w:r>
      <w:r>
        <w:rPr>
          <w:i/>
        </w:rPr>
        <w:br/>
      </w:r>
      <w:r>
        <w:rPr>
          <w:i/>
        </w:rPr>
        <w:tab/>
      </w:r>
      <w:r>
        <w:rPr>
          <w:i/>
        </w:rPr>
        <w:tab/>
      </w:r>
      <w:r>
        <w:rPr>
          <w:i/>
        </w:rPr>
        <w:tab/>
      </w:r>
      <w:r>
        <w:rPr>
          <w:i/>
        </w:rPr>
        <w:tab/>
      </w:r>
      <w:r>
        <w:rPr>
          <w:i/>
        </w:rPr>
        <w:tab/>
        <w:t>Source: Lenovo</w:t>
      </w:r>
    </w:p>
    <w:p w14:paraId="0D8FF62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410A3C" w14:textId="13593768" w:rsidR="008160A3" w:rsidRDefault="008160A3" w:rsidP="008160A3">
      <w:pPr>
        <w:rPr>
          <w:rFonts w:ascii="Arial" w:hAnsi="Arial" w:cs="Arial"/>
          <w:b/>
          <w:sz w:val="24"/>
        </w:rPr>
      </w:pPr>
      <w:r>
        <w:rPr>
          <w:rFonts w:ascii="Arial" w:hAnsi="Arial" w:cs="Arial"/>
          <w:b/>
          <w:color w:val="0000FF"/>
          <w:sz w:val="24"/>
        </w:rPr>
        <w:t>C4-253154</w:t>
      </w:r>
      <w:r>
        <w:rPr>
          <w:rFonts w:ascii="Arial" w:hAnsi="Arial" w:cs="Arial"/>
          <w:b/>
          <w:color w:val="0000FF"/>
          <w:sz w:val="24"/>
        </w:rPr>
        <w:tab/>
      </w:r>
      <w:r>
        <w:rPr>
          <w:rFonts w:ascii="Arial" w:hAnsi="Arial" w:cs="Arial"/>
          <w:b/>
          <w:sz w:val="24"/>
        </w:rPr>
        <w:t>Handling for UE requested MA PDU session with invalid capabilities – Method 1</w:t>
      </w:r>
    </w:p>
    <w:p w14:paraId="15BBBEB0"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v19.3.0</w:t>
      </w:r>
      <w:r>
        <w:rPr>
          <w:i/>
        </w:rPr>
        <w:tab/>
        <w:t xml:space="preserve">  CR-2126  Cat: A (Rel-19)</w:t>
      </w:r>
      <w:r>
        <w:rPr>
          <w:i/>
        </w:rPr>
        <w:br/>
      </w:r>
      <w:r>
        <w:rPr>
          <w:i/>
        </w:rPr>
        <w:br/>
      </w:r>
      <w:r>
        <w:rPr>
          <w:i/>
        </w:rPr>
        <w:tab/>
      </w:r>
      <w:r>
        <w:rPr>
          <w:i/>
        </w:rPr>
        <w:tab/>
      </w:r>
      <w:r>
        <w:rPr>
          <w:i/>
        </w:rPr>
        <w:tab/>
      </w:r>
      <w:r>
        <w:rPr>
          <w:i/>
        </w:rPr>
        <w:tab/>
      </w:r>
      <w:r>
        <w:rPr>
          <w:i/>
        </w:rPr>
        <w:tab/>
        <w:t>Source: Lenovo</w:t>
      </w:r>
    </w:p>
    <w:p w14:paraId="6D5B98C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6717CD" w14:textId="5E830BAD" w:rsidR="008160A3" w:rsidRDefault="008160A3" w:rsidP="008160A3">
      <w:pPr>
        <w:rPr>
          <w:rFonts w:ascii="Arial" w:hAnsi="Arial" w:cs="Arial"/>
          <w:b/>
          <w:sz w:val="24"/>
        </w:rPr>
      </w:pPr>
      <w:r>
        <w:rPr>
          <w:rFonts w:ascii="Arial" w:hAnsi="Arial" w:cs="Arial"/>
          <w:b/>
          <w:color w:val="0000FF"/>
          <w:sz w:val="24"/>
        </w:rPr>
        <w:t>C4-253155</w:t>
      </w:r>
      <w:r>
        <w:rPr>
          <w:rFonts w:ascii="Arial" w:hAnsi="Arial" w:cs="Arial"/>
          <w:b/>
          <w:color w:val="0000FF"/>
          <w:sz w:val="24"/>
        </w:rPr>
        <w:tab/>
      </w:r>
      <w:r>
        <w:rPr>
          <w:rFonts w:ascii="Arial" w:hAnsi="Arial" w:cs="Arial"/>
          <w:b/>
          <w:sz w:val="24"/>
        </w:rPr>
        <w:t>Handling for UE requested MA PDU session with invalid capabilities – Method 2</w:t>
      </w:r>
    </w:p>
    <w:p w14:paraId="0E7984E1"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v16.13.0</w:t>
      </w:r>
      <w:r>
        <w:rPr>
          <w:i/>
        </w:rPr>
        <w:tab/>
        <w:t xml:space="preserve">  CR-2127  Cat: F (Rel-16)</w:t>
      </w:r>
      <w:r>
        <w:rPr>
          <w:i/>
        </w:rPr>
        <w:br/>
      </w:r>
      <w:r>
        <w:rPr>
          <w:i/>
        </w:rPr>
        <w:br/>
      </w:r>
      <w:r>
        <w:rPr>
          <w:i/>
        </w:rPr>
        <w:tab/>
      </w:r>
      <w:r>
        <w:rPr>
          <w:i/>
        </w:rPr>
        <w:tab/>
      </w:r>
      <w:r>
        <w:rPr>
          <w:i/>
        </w:rPr>
        <w:tab/>
      </w:r>
      <w:r>
        <w:rPr>
          <w:i/>
        </w:rPr>
        <w:tab/>
      </w:r>
      <w:r>
        <w:rPr>
          <w:i/>
        </w:rPr>
        <w:tab/>
        <w:t>Source: Lenovo</w:t>
      </w:r>
    </w:p>
    <w:p w14:paraId="70CA1A77" w14:textId="77777777" w:rsidR="008160A3" w:rsidRDefault="008160A3" w:rsidP="008160A3">
      <w:pPr>
        <w:rPr>
          <w:rFonts w:ascii="Arial" w:hAnsi="Arial" w:cs="Arial"/>
          <w:b/>
        </w:rPr>
      </w:pPr>
      <w:r>
        <w:rPr>
          <w:rFonts w:ascii="Arial" w:hAnsi="Arial" w:cs="Arial"/>
          <w:b/>
        </w:rPr>
        <w:t xml:space="preserve">Abstract: </w:t>
      </w:r>
    </w:p>
    <w:p w14:paraId="323CA598" w14:textId="77777777" w:rsidR="008160A3" w:rsidRDefault="008160A3" w:rsidP="008160A3">
      <w:r>
        <w:t>Added a new case for the PGW-C/SMF if receiving an MA PDU session establishment request containing 5GSM capability IE indicating invalid capabilities.</w:t>
      </w:r>
    </w:p>
    <w:p w14:paraId="10445E6E" w14:textId="77777777" w:rsidR="008160A3" w:rsidRDefault="008160A3" w:rsidP="008160A3">
      <w:r>
        <w:t>Compatibility analysis:</w:t>
      </w:r>
    </w:p>
    <w:p w14:paraId="4F62EA35" w14:textId="77777777" w:rsidR="008160A3" w:rsidRDefault="008160A3" w:rsidP="008160A3">
      <w:r>
        <w:t>The change is backwards compatible as the updated PGW-C/SMF will use an existing cause value to reject the request in the identified case.</w:t>
      </w:r>
    </w:p>
    <w:p w14:paraId="7AB8918A" w14:textId="77777777" w:rsidR="008160A3" w:rsidRDefault="008160A3" w:rsidP="008160A3">
      <w:pPr>
        <w:rPr>
          <w:rFonts w:ascii="Arial" w:hAnsi="Arial" w:cs="Arial"/>
          <w:b/>
        </w:rPr>
      </w:pPr>
      <w:r>
        <w:rPr>
          <w:rFonts w:ascii="Arial" w:hAnsi="Arial" w:cs="Arial"/>
          <w:b/>
        </w:rPr>
        <w:t xml:space="preserve">Discussion: </w:t>
      </w:r>
    </w:p>
    <w:p w14:paraId="44123920" w14:textId="77777777" w:rsidR="008160A3" w:rsidRDefault="008160A3" w:rsidP="008160A3">
      <w:r>
        <w:t>CT4 believe there is no need have this one in frozen releases, only from the Rel-19 onwards.</w:t>
      </w:r>
    </w:p>
    <w:p w14:paraId="7B8923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AF77C" w14:textId="35F9D987" w:rsidR="008160A3" w:rsidRDefault="008160A3" w:rsidP="008160A3">
      <w:pPr>
        <w:rPr>
          <w:rFonts w:ascii="Arial" w:hAnsi="Arial" w:cs="Arial"/>
          <w:b/>
          <w:sz w:val="24"/>
        </w:rPr>
      </w:pPr>
      <w:r>
        <w:rPr>
          <w:rFonts w:ascii="Arial" w:hAnsi="Arial" w:cs="Arial"/>
          <w:b/>
          <w:color w:val="0000FF"/>
          <w:sz w:val="24"/>
        </w:rPr>
        <w:t>C4-253156</w:t>
      </w:r>
      <w:r>
        <w:rPr>
          <w:rFonts w:ascii="Arial" w:hAnsi="Arial" w:cs="Arial"/>
          <w:b/>
          <w:color w:val="0000FF"/>
          <w:sz w:val="24"/>
        </w:rPr>
        <w:tab/>
      </w:r>
      <w:r>
        <w:rPr>
          <w:rFonts w:ascii="Arial" w:hAnsi="Arial" w:cs="Arial"/>
          <w:b/>
          <w:sz w:val="24"/>
        </w:rPr>
        <w:t>Handling for UE requested MA PDU session with invalid capabilities – Method 2</w:t>
      </w:r>
    </w:p>
    <w:p w14:paraId="070B3C19"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v17.12.0</w:t>
      </w:r>
      <w:r>
        <w:rPr>
          <w:i/>
        </w:rPr>
        <w:tab/>
        <w:t xml:space="preserve">  CR-2128  Cat: A (Rel-17)</w:t>
      </w:r>
      <w:r>
        <w:rPr>
          <w:i/>
        </w:rPr>
        <w:br/>
      </w:r>
      <w:r>
        <w:rPr>
          <w:i/>
        </w:rPr>
        <w:br/>
      </w:r>
      <w:r>
        <w:rPr>
          <w:i/>
        </w:rPr>
        <w:tab/>
      </w:r>
      <w:r>
        <w:rPr>
          <w:i/>
        </w:rPr>
        <w:tab/>
      </w:r>
      <w:r>
        <w:rPr>
          <w:i/>
        </w:rPr>
        <w:tab/>
      </w:r>
      <w:r>
        <w:rPr>
          <w:i/>
        </w:rPr>
        <w:tab/>
      </w:r>
      <w:r>
        <w:rPr>
          <w:i/>
        </w:rPr>
        <w:tab/>
        <w:t>Source: Lenovo</w:t>
      </w:r>
    </w:p>
    <w:p w14:paraId="01F9556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ACDFF" w14:textId="2BAAC8DE" w:rsidR="008160A3" w:rsidRDefault="008160A3" w:rsidP="008160A3">
      <w:pPr>
        <w:rPr>
          <w:rFonts w:ascii="Arial" w:hAnsi="Arial" w:cs="Arial"/>
          <w:b/>
          <w:sz w:val="24"/>
        </w:rPr>
      </w:pPr>
      <w:r>
        <w:rPr>
          <w:rFonts w:ascii="Arial" w:hAnsi="Arial" w:cs="Arial"/>
          <w:b/>
          <w:color w:val="0000FF"/>
          <w:sz w:val="24"/>
        </w:rPr>
        <w:t>C4-253157</w:t>
      </w:r>
      <w:r>
        <w:rPr>
          <w:rFonts w:ascii="Arial" w:hAnsi="Arial" w:cs="Arial"/>
          <w:b/>
          <w:color w:val="0000FF"/>
          <w:sz w:val="24"/>
        </w:rPr>
        <w:tab/>
      </w:r>
      <w:r>
        <w:rPr>
          <w:rFonts w:ascii="Arial" w:hAnsi="Arial" w:cs="Arial"/>
          <w:b/>
          <w:sz w:val="24"/>
        </w:rPr>
        <w:t>Handling for UE requested MA PDU session with invalid capabilities – Method 2</w:t>
      </w:r>
    </w:p>
    <w:p w14:paraId="72C10C42"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v18.8.0</w:t>
      </w:r>
      <w:r>
        <w:rPr>
          <w:i/>
        </w:rPr>
        <w:tab/>
        <w:t xml:space="preserve">  CR-2129  Cat: A (Rel-18)</w:t>
      </w:r>
      <w:r>
        <w:rPr>
          <w:i/>
        </w:rPr>
        <w:br/>
      </w:r>
      <w:r>
        <w:rPr>
          <w:i/>
        </w:rPr>
        <w:br/>
      </w:r>
      <w:r>
        <w:rPr>
          <w:i/>
        </w:rPr>
        <w:tab/>
      </w:r>
      <w:r>
        <w:rPr>
          <w:i/>
        </w:rPr>
        <w:tab/>
      </w:r>
      <w:r>
        <w:rPr>
          <w:i/>
        </w:rPr>
        <w:tab/>
      </w:r>
      <w:r>
        <w:rPr>
          <w:i/>
        </w:rPr>
        <w:tab/>
      </w:r>
      <w:r>
        <w:rPr>
          <w:i/>
        </w:rPr>
        <w:tab/>
        <w:t>Source: Lenovo</w:t>
      </w:r>
    </w:p>
    <w:p w14:paraId="49040FC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B57D9" w14:textId="41631C13" w:rsidR="008160A3" w:rsidRDefault="008160A3" w:rsidP="008160A3">
      <w:pPr>
        <w:rPr>
          <w:rFonts w:ascii="Arial" w:hAnsi="Arial" w:cs="Arial"/>
          <w:b/>
          <w:sz w:val="24"/>
        </w:rPr>
      </w:pPr>
      <w:r>
        <w:rPr>
          <w:rFonts w:ascii="Arial" w:hAnsi="Arial" w:cs="Arial"/>
          <w:b/>
          <w:color w:val="0000FF"/>
          <w:sz w:val="24"/>
        </w:rPr>
        <w:t>C4-253158</w:t>
      </w:r>
      <w:r>
        <w:rPr>
          <w:rFonts w:ascii="Arial" w:hAnsi="Arial" w:cs="Arial"/>
          <w:b/>
          <w:color w:val="0000FF"/>
          <w:sz w:val="24"/>
        </w:rPr>
        <w:tab/>
      </w:r>
      <w:r>
        <w:rPr>
          <w:rFonts w:ascii="Arial" w:hAnsi="Arial" w:cs="Arial"/>
          <w:b/>
          <w:sz w:val="24"/>
        </w:rPr>
        <w:t>Handling for UE requested MA PDU session with invalid capabilities – Method 2</w:t>
      </w:r>
    </w:p>
    <w:p w14:paraId="1832C9AD"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v19.3.0</w:t>
      </w:r>
      <w:r>
        <w:rPr>
          <w:i/>
        </w:rPr>
        <w:tab/>
        <w:t xml:space="preserve">  CR-2130  Cat: A (Rel-19)</w:t>
      </w:r>
      <w:r>
        <w:rPr>
          <w:i/>
        </w:rPr>
        <w:br/>
      </w:r>
      <w:r>
        <w:rPr>
          <w:i/>
        </w:rPr>
        <w:br/>
      </w:r>
      <w:r>
        <w:rPr>
          <w:i/>
        </w:rPr>
        <w:tab/>
      </w:r>
      <w:r>
        <w:rPr>
          <w:i/>
        </w:rPr>
        <w:tab/>
      </w:r>
      <w:r>
        <w:rPr>
          <w:i/>
        </w:rPr>
        <w:tab/>
      </w:r>
      <w:r>
        <w:rPr>
          <w:i/>
        </w:rPr>
        <w:tab/>
      </w:r>
      <w:r>
        <w:rPr>
          <w:i/>
        </w:rPr>
        <w:tab/>
        <w:t>Source: Lenovo</w:t>
      </w:r>
    </w:p>
    <w:p w14:paraId="7A62C1B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C4-253440</w:t>
      </w:r>
      <w:r>
        <w:rPr>
          <w:color w:val="993300"/>
          <w:u w:val="single"/>
        </w:rPr>
        <w:t>.</w:t>
      </w:r>
    </w:p>
    <w:p w14:paraId="2A9AD2A3" w14:textId="6E5F3DFD" w:rsidR="008160A3" w:rsidRDefault="008160A3" w:rsidP="008160A3">
      <w:pPr>
        <w:rPr>
          <w:rFonts w:ascii="Arial" w:hAnsi="Arial" w:cs="Arial"/>
          <w:b/>
          <w:sz w:val="24"/>
        </w:rPr>
      </w:pPr>
      <w:r>
        <w:rPr>
          <w:rFonts w:ascii="Arial" w:hAnsi="Arial" w:cs="Arial"/>
          <w:b/>
          <w:color w:val="0000FF"/>
          <w:sz w:val="24"/>
        </w:rPr>
        <w:t>C4-253440</w:t>
      </w:r>
      <w:r>
        <w:rPr>
          <w:rFonts w:ascii="Arial" w:hAnsi="Arial" w:cs="Arial"/>
          <w:b/>
          <w:color w:val="0000FF"/>
          <w:sz w:val="24"/>
        </w:rPr>
        <w:tab/>
      </w:r>
      <w:r>
        <w:rPr>
          <w:rFonts w:ascii="Arial" w:hAnsi="Arial" w:cs="Arial"/>
          <w:b/>
          <w:sz w:val="24"/>
        </w:rPr>
        <w:t>Handling for UE requested MA PDU session with invalid capabilities – Method 2</w:t>
      </w:r>
    </w:p>
    <w:p w14:paraId="034AFE5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v19.3.0</w:t>
      </w:r>
      <w:r>
        <w:rPr>
          <w:i/>
        </w:rPr>
        <w:tab/>
        <w:t xml:space="preserve">  CR-2130  rev 1 Cat: A (Rel-19)</w:t>
      </w:r>
      <w:r>
        <w:rPr>
          <w:i/>
        </w:rPr>
        <w:br/>
      </w:r>
      <w:r>
        <w:rPr>
          <w:i/>
        </w:rPr>
        <w:br/>
      </w:r>
      <w:r>
        <w:rPr>
          <w:i/>
        </w:rPr>
        <w:tab/>
      </w:r>
      <w:r>
        <w:rPr>
          <w:i/>
        </w:rPr>
        <w:tab/>
      </w:r>
      <w:r>
        <w:rPr>
          <w:i/>
        </w:rPr>
        <w:tab/>
      </w:r>
      <w:r>
        <w:rPr>
          <w:i/>
        </w:rPr>
        <w:tab/>
      </w:r>
      <w:r>
        <w:rPr>
          <w:i/>
        </w:rPr>
        <w:tab/>
        <w:t>Source: Lenovo</w:t>
      </w:r>
    </w:p>
    <w:p w14:paraId="3C4EFDC0" w14:textId="77777777" w:rsidR="008160A3" w:rsidRDefault="008160A3" w:rsidP="008160A3">
      <w:pPr>
        <w:rPr>
          <w:color w:val="808080"/>
        </w:rPr>
      </w:pPr>
      <w:r>
        <w:rPr>
          <w:color w:val="808080"/>
        </w:rPr>
        <w:t>(Replaces C4-253158)</w:t>
      </w:r>
    </w:p>
    <w:p w14:paraId="204C96B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0621E" w14:textId="49A2BE79" w:rsidR="008160A3" w:rsidRDefault="008160A3" w:rsidP="008160A3">
      <w:pPr>
        <w:rPr>
          <w:rFonts w:ascii="Arial" w:hAnsi="Arial" w:cs="Arial"/>
          <w:b/>
          <w:sz w:val="24"/>
        </w:rPr>
      </w:pPr>
      <w:r>
        <w:rPr>
          <w:rFonts w:ascii="Arial" w:hAnsi="Arial" w:cs="Arial"/>
          <w:b/>
          <w:color w:val="0000FF"/>
          <w:sz w:val="24"/>
        </w:rPr>
        <w:lastRenderedPageBreak/>
        <w:t>C4-253219</w:t>
      </w:r>
      <w:r>
        <w:rPr>
          <w:rFonts w:ascii="Arial" w:hAnsi="Arial" w:cs="Arial"/>
          <w:b/>
          <w:color w:val="0000FF"/>
          <w:sz w:val="24"/>
        </w:rPr>
        <w:tab/>
      </w:r>
      <w:r>
        <w:rPr>
          <w:rFonts w:ascii="Arial" w:hAnsi="Arial" w:cs="Arial"/>
          <w:b/>
          <w:sz w:val="24"/>
        </w:rPr>
        <w:t>Reply LS on PLMN ID checks in interconnect scenarios when NFc supports multiple PLMN Ids</w:t>
      </w:r>
    </w:p>
    <w:p w14:paraId="74A0184E"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14:paraId="0F501AD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C4-253357</w:t>
      </w:r>
      <w:r>
        <w:rPr>
          <w:color w:val="993300"/>
          <w:u w:val="single"/>
        </w:rPr>
        <w:t>.</w:t>
      </w:r>
    </w:p>
    <w:p w14:paraId="4AA88F0E" w14:textId="3ED876C9" w:rsidR="008160A3" w:rsidRDefault="008160A3" w:rsidP="008160A3">
      <w:pPr>
        <w:rPr>
          <w:rFonts w:ascii="Arial" w:hAnsi="Arial" w:cs="Arial"/>
          <w:b/>
          <w:sz w:val="24"/>
        </w:rPr>
      </w:pPr>
      <w:r>
        <w:rPr>
          <w:rFonts w:ascii="Arial" w:hAnsi="Arial" w:cs="Arial"/>
          <w:b/>
          <w:color w:val="0000FF"/>
          <w:sz w:val="24"/>
        </w:rPr>
        <w:t>C4-253220</w:t>
      </w:r>
      <w:r>
        <w:rPr>
          <w:rFonts w:ascii="Arial" w:hAnsi="Arial" w:cs="Arial"/>
          <w:b/>
          <w:color w:val="0000FF"/>
          <w:sz w:val="24"/>
        </w:rPr>
        <w:tab/>
      </w:r>
      <w:r>
        <w:rPr>
          <w:rFonts w:ascii="Arial" w:hAnsi="Arial" w:cs="Arial"/>
          <w:b/>
          <w:sz w:val="24"/>
        </w:rPr>
        <w:t>Providing list of PLMN IDs in Access Token Claim</w:t>
      </w:r>
    </w:p>
    <w:p w14:paraId="5A110CE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CR-1221  Cat: F (Rel-16)</w:t>
      </w:r>
      <w:r>
        <w:rPr>
          <w:i/>
        </w:rPr>
        <w:br/>
      </w:r>
      <w:r>
        <w:rPr>
          <w:i/>
        </w:rPr>
        <w:br/>
      </w:r>
      <w:r>
        <w:rPr>
          <w:i/>
        </w:rPr>
        <w:tab/>
      </w:r>
      <w:r>
        <w:rPr>
          <w:i/>
        </w:rPr>
        <w:tab/>
      </w:r>
      <w:r>
        <w:rPr>
          <w:i/>
        </w:rPr>
        <w:tab/>
      </w:r>
      <w:r>
        <w:rPr>
          <w:i/>
        </w:rPr>
        <w:tab/>
      </w:r>
      <w:r>
        <w:rPr>
          <w:i/>
        </w:rPr>
        <w:tab/>
        <w:t>Source: Huawei</w:t>
      </w:r>
    </w:p>
    <w:p w14:paraId="66F22A58" w14:textId="77777777" w:rsidR="008160A3" w:rsidRDefault="008160A3" w:rsidP="008160A3">
      <w:pPr>
        <w:rPr>
          <w:rFonts w:ascii="Arial" w:hAnsi="Arial" w:cs="Arial"/>
          <w:b/>
        </w:rPr>
      </w:pPr>
      <w:r>
        <w:rPr>
          <w:rFonts w:ascii="Arial" w:hAnsi="Arial" w:cs="Arial"/>
          <w:b/>
        </w:rPr>
        <w:t xml:space="preserve">Discussion: </w:t>
      </w:r>
    </w:p>
    <w:p w14:paraId="49859789" w14:textId="77777777" w:rsidR="008160A3" w:rsidRDefault="008160A3" w:rsidP="008160A3">
      <w:r>
        <w:t>Based on the discussion in C4-253088.</w:t>
      </w:r>
    </w:p>
    <w:p w14:paraId="6FC949D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6733AE" w14:textId="17527E42" w:rsidR="008160A3" w:rsidRDefault="008160A3" w:rsidP="008160A3">
      <w:pPr>
        <w:rPr>
          <w:rFonts w:ascii="Arial" w:hAnsi="Arial" w:cs="Arial"/>
          <w:b/>
          <w:sz w:val="24"/>
        </w:rPr>
      </w:pPr>
      <w:r>
        <w:rPr>
          <w:rFonts w:ascii="Arial" w:hAnsi="Arial" w:cs="Arial"/>
          <w:b/>
          <w:color w:val="0000FF"/>
          <w:sz w:val="24"/>
        </w:rPr>
        <w:t>C4-253221</w:t>
      </w:r>
      <w:r>
        <w:rPr>
          <w:rFonts w:ascii="Arial" w:hAnsi="Arial" w:cs="Arial"/>
          <w:b/>
          <w:color w:val="0000FF"/>
          <w:sz w:val="24"/>
        </w:rPr>
        <w:tab/>
      </w:r>
      <w:r>
        <w:rPr>
          <w:rFonts w:ascii="Arial" w:hAnsi="Arial" w:cs="Arial"/>
          <w:b/>
          <w:sz w:val="24"/>
        </w:rPr>
        <w:t>Providing list of PLMN IDs in Access Token Claim</w:t>
      </w:r>
    </w:p>
    <w:p w14:paraId="225416A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CR-1222  Cat: A (Rel-17)</w:t>
      </w:r>
      <w:r>
        <w:rPr>
          <w:i/>
        </w:rPr>
        <w:br/>
      </w:r>
      <w:r>
        <w:rPr>
          <w:i/>
        </w:rPr>
        <w:br/>
      </w:r>
      <w:r>
        <w:rPr>
          <w:i/>
        </w:rPr>
        <w:tab/>
      </w:r>
      <w:r>
        <w:rPr>
          <w:i/>
        </w:rPr>
        <w:tab/>
      </w:r>
      <w:r>
        <w:rPr>
          <w:i/>
        </w:rPr>
        <w:tab/>
      </w:r>
      <w:r>
        <w:rPr>
          <w:i/>
        </w:rPr>
        <w:tab/>
      </w:r>
      <w:r>
        <w:rPr>
          <w:i/>
        </w:rPr>
        <w:tab/>
        <w:t>Source: Huawei</w:t>
      </w:r>
    </w:p>
    <w:p w14:paraId="3E50AA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BB8EFA" w14:textId="343E8185" w:rsidR="008160A3" w:rsidRDefault="008160A3" w:rsidP="008160A3">
      <w:pPr>
        <w:rPr>
          <w:rFonts w:ascii="Arial" w:hAnsi="Arial" w:cs="Arial"/>
          <w:b/>
          <w:sz w:val="24"/>
        </w:rPr>
      </w:pPr>
      <w:r>
        <w:rPr>
          <w:rFonts w:ascii="Arial" w:hAnsi="Arial" w:cs="Arial"/>
          <w:b/>
          <w:color w:val="0000FF"/>
          <w:sz w:val="24"/>
        </w:rPr>
        <w:t>C4-253222</w:t>
      </w:r>
      <w:r>
        <w:rPr>
          <w:rFonts w:ascii="Arial" w:hAnsi="Arial" w:cs="Arial"/>
          <w:b/>
          <w:color w:val="0000FF"/>
          <w:sz w:val="24"/>
        </w:rPr>
        <w:tab/>
      </w:r>
      <w:r>
        <w:rPr>
          <w:rFonts w:ascii="Arial" w:hAnsi="Arial" w:cs="Arial"/>
          <w:b/>
          <w:sz w:val="24"/>
        </w:rPr>
        <w:t>Providing list of PLMN IDs in Access Token Claim</w:t>
      </w:r>
    </w:p>
    <w:p w14:paraId="590212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CR-1223  Cat: A (Rel-18)</w:t>
      </w:r>
      <w:r>
        <w:rPr>
          <w:i/>
        </w:rPr>
        <w:br/>
      </w:r>
      <w:r>
        <w:rPr>
          <w:i/>
        </w:rPr>
        <w:br/>
      </w:r>
      <w:r>
        <w:rPr>
          <w:i/>
        </w:rPr>
        <w:tab/>
      </w:r>
      <w:r>
        <w:rPr>
          <w:i/>
        </w:rPr>
        <w:tab/>
      </w:r>
      <w:r>
        <w:rPr>
          <w:i/>
        </w:rPr>
        <w:tab/>
      </w:r>
      <w:r>
        <w:rPr>
          <w:i/>
        </w:rPr>
        <w:tab/>
      </w:r>
      <w:r>
        <w:rPr>
          <w:i/>
        </w:rPr>
        <w:tab/>
        <w:t>Source: Huawei</w:t>
      </w:r>
    </w:p>
    <w:p w14:paraId="37FF9E3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B15B96" w14:textId="34092124" w:rsidR="008160A3" w:rsidRDefault="008160A3" w:rsidP="008160A3">
      <w:pPr>
        <w:rPr>
          <w:rFonts w:ascii="Arial" w:hAnsi="Arial" w:cs="Arial"/>
          <w:b/>
          <w:sz w:val="24"/>
        </w:rPr>
      </w:pPr>
      <w:r>
        <w:rPr>
          <w:rFonts w:ascii="Arial" w:hAnsi="Arial" w:cs="Arial"/>
          <w:b/>
          <w:color w:val="0000FF"/>
          <w:sz w:val="24"/>
        </w:rPr>
        <w:t>C4-253223</w:t>
      </w:r>
      <w:r>
        <w:rPr>
          <w:rFonts w:ascii="Arial" w:hAnsi="Arial" w:cs="Arial"/>
          <w:b/>
          <w:color w:val="0000FF"/>
          <w:sz w:val="24"/>
        </w:rPr>
        <w:tab/>
      </w:r>
      <w:r>
        <w:rPr>
          <w:rFonts w:ascii="Arial" w:hAnsi="Arial" w:cs="Arial"/>
          <w:b/>
          <w:sz w:val="24"/>
        </w:rPr>
        <w:t>Providing list of PLMN IDs in Access Token Claim</w:t>
      </w:r>
    </w:p>
    <w:p w14:paraId="017855F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CR-1224  Cat: A (Rel-19)</w:t>
      </w:r>
      <w:r>
        <w:rPr>
          <w:i/>
        </w:rPr>
        <w:br/>
      </w:r>
      <w:r>
        <w:rPr>
          <w:i/>
        </w:rPr>
        <w:br/>
      </w:r>
      <w:r>
        <w:rPr>
          <w:i/>
        </w:rPr>
        <w:tab/>
      </w:r>
      <w:r>
        <w:rPr>
          <w:i/>
        </w:rPr>
        <w:tab/>
      </w:r>
      <w:r>
        <w:rPr>
          <w:i/>
        </w:rPr>
        <w:tab/>
      </w:r>
      <w:r>
        <w:rPr>
          <w:i/>
        </w:rPr>
        <w:tab/>
      </w:r>
      <w:r>
        <w:rPr>
          <w:i/>
        </w:rPr>
        <w:tab/>
        <w:t>Source: Huawei</w:t>
      </w:r>
    </w:p>
    <w:p w14:paraId="52C72DF6" w14:textId="77777777" w:rsidR="008160A3" w:rsidRDefault="008160A3" w:rsidP="008160A3">
      <w:pPr>
        <w:rPr>
          <w:rFonts w:ascii="Arial" w:hAnsi="Arial" w:cs="Arial"/>
          <w:b/>
        </w:rPr>
      </w:pPr>
      <w:r>
        <w:rPr>
          <w:rFonts w:ascii="Arial" w:hAnsi="Arial" w:cs="Arial"/>
          <w:b/>
        </w:rPr>
        <w:t xml:space="preserve">Discussion: </w:t>
      </w:r>
    </w:p>
    <w:p w14:paraId="7C0D3ED5" w14:textId="77777777" w:rsidR="008160A3" w:rsidRDefault="008160A3" w:rsidP="008160A3">
      <w:r>
        <w:t>Merged into C4-253356.</w:t>
      </w:r>
    </w:p>
    <w:p w14:paraId="092F62A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6C71F" w14:textId="77777777" w:rsidR="008160A3" w:rsidRDefault="008160A3" w:rsidP="008160A3">
      <w:pPr>
        <w:pStyle w:val="Heading2"/>
      </w:pPr>
      <w:bookmarkStart w:id="27" w:name="_Toc210593790"/>
      <w:r>
        <w:t>17</w:t>
      </w:r>
      <w:r>
        <w:tab/>
        <w:t>Release 17</w:t>
      </w:r>
      <w:bookmarkEnd w:id="27"/>
    </w:p>
    <w:p w14:paraId="680FD392" w14:textId="77777777" w:rsidR="008160A3" w:rsidRDefault="008160A3" w:rsidP="008160A3">
      <w:pPr>
        <w:pStyle w:val="Heading3"/>
      </w:pPr>
      <w:bookmarkStart w:id="28" w:name="_Toc210593791"/>
      <w:r>
        <w:t>17.4</w:t>
      </w:r>
      <w:r>
        <w:tab/>
        <w:t>TEI17 [TEI17]</w:t>
      </w:r>
      <w:bookmarkEnd w:id="28"/>
    </w:p>
    <w:p w14:paraId="596D8781" w14:textId="71BAE274" w:rsidR="008160A3" w:rsidRDefault="008160A3" w:rsidP="008160A3">
      <w:pPr>
        <w:rPr>
          <w:rFonts w:ascii="Arial" w:hAnsi="Arial" w:cs="Arial"/>
          <w:b/>
          <w:sz w:val="24"/>
        </w:rPr>
      </w:pPr>
      <w:r>
        <w:rPr>
          <w:rFonts w:ascii="Arial" w:hAnsi="Arial" w:cs="Arial"/>
          <w:b/>
          <w:color w:val="0000FF"/>
          <w:sz w:val="24"/>
        </w:rPr>
        <w:t>C4-253265</w:t>
      </w:r>
      <w:r>
        <w:rPr>
          <w:rFonts w:ascii="Arial" w:hAnsi="Arial" w:cs="Arial"/>
          <w:b/>
          <w:color w:val="0000FF"/>
          <w:sz w:val="24"/>
        </w:rPr>
        <w:tab/>
      </w:r>
      <w:r>
        <w:rPr>
          <w:rFonts w:ascii="Arial" w:hAnsi="Arial" w:cs="Arial"/>
          <w:b/>
          <w:sz w:val="24"/>
        </w:rPr>
        <w:t>Incomplete Implementation of CR0688</w:t>
      </w:r>
    </w:p>
    <w:p w14:paraId="5BA6803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v17.19.0</w:t>
      </w:r>
      <w:r>
        <w:rPr>
          <w:i/>
        </w:rPr>
        <w:tab/>
        <w:t xml:space="preserve">  CR-1494  Cat: F (Rel-17)</w:t>
      </w:r>
      <w:r>
        <w:rPr>
          <w:i/>
        </w:rPr>
        <w:br/>
      </w:r>
      <w:r>
        <w:rPr>
          <w:i/>
        </w:rPr>
        <w:br/>
      </w:r>
      <w:r>
        <w:rPr>
          <w:i/>
        </w:rPr>
        <w:tab/>
      </w:r>
      <w:r>
        <w:rPr>
          <w:i/>
        </w:rPr>
        <w:tab/>
      </w:r>
      <w:r>
        <w:rPr>
          <w:i/>
        </w:rPr>
        <w:tab/>
      </w:r>
      <w:r>
        <w:rPr>
          <w:i/>
        </w:rPr>
        <w:tab/>
      </w:r>
      <w:r>
        <w:rPr>
          <w:i/>
        </w:rPr>
        <w:tab/>
        <w:t>Source: Ericsson, MCC</w:t>
      </w:r>
    </w:p>
    <w:p w14:paraId="65EFD7F2" w14:textId="77777777" w:rsidR="008160A3" w:rsidRDefault="008160A3" w:rsidP="008160A3">
      <w:pPr>
        <w:rPr>
          <w:rFonts w:ascii="Arial" w:hAnsi="Arial" w:cs="Arial"/>
          <w:b/>
        </w:rPr>
      </w:pPr>
      <w:r>
        <w:rPr>
          <w:rFonts w:ascii="Arial" w:hAnsi="Arial" w:cs="Arial"/>
          <w:b/>
        </w:rPr>
        <w:lastRenderedPageBreak/>
        <w:t xml:space="preserve">Discussion: </w:t>
      </w:r>
    </w:p>
    <w:p w14:paraId="4E25AA13" w14:textId="77777777" w:rsidR="008160A3" w:rsidRDefault="008160A3" w:rsidP="008160A3">
      <w:r>
        <w:t>Merged into C4-253491.</w:t>
      </w:r>
    </w:p>
    <w:p w14:paraId="5E7C174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FD0570" w14:textId="05909558" w:rsidR="008160A3" w:rsidRDefault="008160A3" w:rsidP="008160A3">
      <w:pPr>
        <w:rPr>
          <w:rFonts w:ascii="Arial" w:hAnsi="Arial" w:cs="Arial"/>
          <w:b/>
          <w:sz w:val="24"/>
        </w:rPr>
      </w:pPr>
      <w:r>
        <w:rPr>
          <w:rFonts w:ascii="Arial" w:hAnsi="Arial" w:cs="Arial"/>
          <w:b/>
          <w:color w:val="0000FF"/>
          <w:sz w:val="24"/>
        </w:rPr>
        <w:t>C4-253266</w:t>
      </w:r>
      <w:r>
        <w:rPr>
          <w:rFonts w:ascii="Arial" w:hAnsi="Arial" w:cs="Arial"/>
          <w:b/>
          <w:color w:val="0000FF"/>
          <w:sz w:val="24"/>
        </w:rPr>
        <w:tab/>
      </w:r>
      <w:r>
        <w:rPr>
          <w:rFonts w:ascii="Arial" w:hAnsi="Arial" w:cs="Arial"/>
          <w:b/>
          <w:sz w:val="24"/>
        </w:rPr>
        <w:t>Incomplete Implementation of CR0688</w:t>
      </w:r>
    </w:p>
    <w:p w14:paraId="24514BF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CR-1495  Cat: A (Rel-18)</w:t>
      </w:r>
      <w:r>
        <w:rPr>
          <w:i/>
        </w:rPr>
        <w:br/>
      </w:r>
      <w:r>
        <w:rPr>
          <w:i/>
        </w:rPr>
        <w:br/>
      </w:r>
      <w:r>
        <w:rPr>
          <w:i/>
        </w:rPr>
        <w:tab/>
      </w:r>
      <w:r>
        <w:rPr>
          <w:i/>
        </w:rPr>
        <w:tab/>
      </w:r>
      <w:r>
        <w:rPr>
          <w:i/>
        </w:rPr>
        <w:tab/>
      </w:r>
      <w:r>
        <w:rPr>
          <w:i/>
        </w:rPr>
        <w:tab/>
      </w:r>
      <w:r>
        <w:rPr>
          <w:i/>
        </w:rPr>
        <w:tab/>
        <w:t>Source: Ericsson, MCC</w:t>
      </w:r>
    </w:p>
    <w:p w14:paraId="52E158BD" w14:textId="77777777" w:rsidR="008160A3" w:rsidRDefault="008160A3" w:rsidP="008160A3">
      <w:pPr>
        <w:rPr>
          <w:rFonts w:ascii="Arial" w:hAnsi="Arial" w:cs="Arial"/>
          <w:b/>
        </w:rPr>
      </w:pPr>
      <w:r>
        <w:rPr>
          <w:rFonts w:ascii="Arial" w:hAnsi="Arial" w:cs="Arial"/>
          <w:b/>
        </w:rPr>
        <w:t xml:space="preserve">Discussion: </w:t>
      </w:r>
    </w:p>
    <w:p w14:paraId="2E18B8F5" w14:textId="77777777" w:rsidR="008160A3" w:rsidRDefault="008160A3" w:rsidP="008160A3">
      <w:r>
        <w:t>Merged into C4-253492.</w:t>
      </w:r>
    </w:p>
    <w:p w14:paraId="7224D30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E59947" w14:textId="3FD6827B" w:rsidR="008160A3" w:rsidRDefault="008160A3" w:rsidP="008160A3">
      <w:pPr>
        <w:rPr>
          <w:rFonts w:ascii="Arial" w:hAnsi="Arial" w:cs="Arial"/>
          <w:b/>
          <w:sz w:val="24"/>
        </w:rPr>
      </w:pPr>
      <w:r>
        <w:rPr>
          <w:rFonts w:ascii="Arial" w:hAnsi="Arial" w:cs="Arial"/>
          <w:b/>
          <w:color w:val="0000FF"/>
          <w:sz w:val="24"/>
        </w:rPr>
        <w:t>C4-253267</w:t>
      </w:r>
      <w:r>
        <w:rPr>
          <w:rFonts w:ascii="Arial" w:hAnsi="Arial" w:cs="Arial"/>
          <w:b/>
          <w:color w:val="0000FF"/>
          <w:sz w:val="24"/>
        </w:rPr>
        <w:tab/>
      </w:r>
      <w:r>
        <w:rPr>
          <w:rFonts w:ascii="Arial" w:hAnsi="Arial" w:cs="Arial"/>
          <w:b/>
          <w:sz w:val="24"/>
        </w:rPr>
        <w:t>Incomplete Implementation of CR0688</w:t>
      </w:r>
    </w:p>
    <w:p w14:paraId="2133E3C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CR-1496  Cat: A (Rel-19)</w:t>
      </w:r>
      <w:r>
        <w:rPr>
          <w:i/>
        </w:rPr>
        <w:br/>
      </w:r>
      <w:r>
        <w:rPr>
          <w:i/>
        </w:rPr>
        <w:br/>
      </w:r>
      <w:r>
        <w:rPr>
          <w:i/>
        </w:rPr>
        <w:tab/>
      </w:r>
      <w:r>
        <w:rPr>
          <w:i/>
        </w:rPr>
        <w:tab/>
      </w:r>
      <w:r>
        <w:rPr>
          <w:i/>
        </w:rPr>
        <w:tab/>
      </w:r>
      <w:r>
        <w:rPr>
          <w:i/>
        </w:rPr>
        <w:tab/>
      </w:r>
      <w:r>
        <w:rPr>
          <w:i/>
        </w:rPr>
        <w:tab/>
        <w:t>Source: Ericsson, MCC</w:t>
      </w:r>
    </w:p>
    <w:p w14:paraId="6FC6EB0F" w14:textId="77777777" w:rsidR="008160A3" w:rsidRDefault="008160A3" w:rsidP="008160A3">
      <w:pPr>
        <w:rPr>
          <w:rFonts w:ascii="Arial" w:hAnsi="Arial" w:cs="Arial"/>
          <w:b/>
        </w:rPr>
      </w:pPr>
      <w:r>
        <w:rPr>
          <w:rFonts w:ascii="Arial" w:hAnsi="Arial" w:cs="Arial"/>
          <w:b/>
        </w:rPr>
        <w:t xml:space="preserve">Discussion: </w:t>
      </w:r>
    </w:p>
    <w:p w14:paraId="2774F5E2" w14:textId="77777777" w:rsidR="008160A3" w:rsidRDefault="008160A3" w:rsidP="008160A3">
      <w:r>
        <w:t>Merged into C4-253493.</w:t>
      </w:r>
    </w:p>
    <w:p w14:paraId="6B6103A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115F1B" w14:textId="77777777" w:rsidR="008160A3" w:rsidRDefault="008160A3" w:rsidP="008160A3">
      <w:pPr>
        <w:pStyle w:val="Heading3"/>
      </w:pPr>
      <w:bookmarkStart w:id="29" w:name="_Toc210593792"/>
      <w:r>
        <w:t>17.5</w:t>
      </w:r>
      <w:r>
        <w:tab/>
        <w:t>Service Based Interface Protocol Improvements Release 17 [SBIProtoc17]</w:t>
      </w:r>
      <w:bookmarkEnd w:id="29"/>
    </w:p>
    <w:p w14:paraId="14385001" w14:textId="2B580B1B" w:rsidR="008160A3" w:rsidRDefault="008160A3" w:rsidP="008160A3">
      <w:pPr>
        <w:rPr>
          <w:rFonts w:ascii="Arial" w:hAnsi="Arial" w:cs="Arial"/>
          <w:b/>
          <w:sz w:val="24"/>
        </w:rPr>
      </w:pPr>
      <w:r>
        <w:rPr>
          <w:rFonts w:ascii="Arial" w:hAnsi="Arial" w:cs="Arial"/>
          <w:b/>
          <w:color w:val="0000FF"/>
          <w:sz w:val="24"/>
        </w:rPr>
        <w:t>C4-253171</w:t>
      </w:r>
      <w:r>
        <w:rPr>
          <w:rFonts w:ascii="Arial" w:hAnsi="Arial" w:cs="Arial"/>
          <w:b/>
          <w:color w:val="0000FF"/>
          <w:sz w:val="24"/>
        </w:rPr>
        <w:tab/>
      </w:r>
      <w:r>
        <w:rPr>
          <w:rFonts w:ascii="Arial" w:hAnsi="Arial" w:cs="Arial"/>
          <w:b/>
          <w:sz w:val="24"/>
        </w:rPr>
        <w:t>Wrong CR implementation</w:t>
      </w:r>
    </w:p>
    <w:p w14:paraId="49605A8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v17.19.0</w:t>
      </w:r>
      <w:r>
        <w:rPr>
          <w:i/>
        </w:rPr>
        <w:tab/>
        <w:t xml:space="preserve">  CR-1485  Cat: F (Rel-17)</w:t>
      </w:r>
      <w:r>
        <w:rPr>
          <w:i/>
        </w:rPr>
        <w:br/>
      </w:r>
      <w:r>
        <w:rPr>
          <w:i/>
        </w:rPr>
        <w:br/>
      </w:r>
      <w:r>
        <w:rPr>
          <w:i/>
        </w:rPr>
        <w:tab/>
      </w:r>
      <w:r>
        <w:rPr>
          <w:i/>
        </w:rPr>
        <w:tab/>
      </w:r>
      <w:r>
        <w:rPr>
          <w:i/>
        </w:rPr>
        <w:tab/>
      </w:r>
      <w:r>
        <w:rPr>
          <w:i/>
        </w:rPr>
        <w:tab/>
      </w:r>
      <w:r>
        <w:rPr>
          <w:i/>
        </w:rPr>
        <w:tab/>
        <w:t>Source: Nokia, MCC</w:t>
      </w:r>
    </w:p>
    <w:p w14:paraId="5464CE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C4-253491</w:t>
      </w:r>
      <w:r>
        <w:rPr>
          <w:color w:val="993300"/>
          <w:u w:val="single"/>
        </w:rPr>
        <w:t>.</w:t>
      </w:r>
    </w:p>
    <w:p w14:paraId="2D6CFE29" w14:textId="3C2D1966" w:rsidR="008160A3" w:rsidRDefault="008160A3" w:rsidP="008160A3">
      <w:pPr>
        <w:rPr>
          <w:rFonts w:ascii="Arial" w:hAnsi="Arial" w:cs="Arial"/>
          <w:b/>
          <w:sz w:val="24"/>
        </w:rPr>
      </w:pPr>
      <w:r>
        <w:rPr>
          <w:rFonts w:ascii="Arial" w:hAnsi="Arial" w:cs="Arial"/>
          <w:b/>
          <w:color w:val="0000FF"/>
          <w:sz w:val="24"/>
        </w:rPr>
        <w:t>C4-253491</w:t>
      </w:r>
      <w:r>
        <w:rPr>
          <w:rFonts w:ascii="Arial" w:hAnsi="Arial" w:cs="Arial"/>
          <w:b/>
          <w:color w:val="0000FF"/>
          <w:sz w:val="24"/>
        </w:rPr>
        <w:tab/>
      </w:r>
      <w:r>
        <w:rPr>
          <w:rFonts w:ascii="Arial" w:hAnsi="Arial" w:cs="Arial"/>
          <w:b/>
          <w:sz w:val="24"/>
        </w:rPr>
        <w:t>Wrong CR implementation</w:t>
      </w:r>
    </w:p>
    <w:p w14:paraId="1F6C69B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v17.19.0</w:t>
      </w:r>
      <w:r>
        <w:rPr>
          <w:i/>
        </w:rPr>
        <w:tab/>
        <w:t xml:space="preserve">  CR-1485  rev 1 Cat: F (Rel-17)</w:t>
      </w:r>
      <w:r>
        <w:rPr>
          <w:i/>
        </w:rPr>
        <w:br/>
      </w:r>
      <w:r>
        <w:rPr>
          <w:i/>
        </w:rPr>
        <w:br/>
      </w:r>
      <w:r>
        <w:rPr>
          <w:i/>
        </w:rPr>
        <w:tab/>
      </w:r>
      <w:r>
        <w:rPr>
          <w:i/>
        </w:rPr>
        <w:tab/>
      </w:r>
      <w:r>
        <w:rPr>
          <w:i/>
        </w:rPr>
        <w:tab/>
      </w:r>
      <w:r>
        <w:rPr>
          <w:i/>
        </w:rPr>
        <w:tab/>
      </w:r>
      <w:r>
        <w:rPr>
          <w:i/>
        </w:rPr>
        <w:tab/>
        <w:t>Source: Nokia, Ericssojn, MCC</w:t>
      </w:r>
    </w:p>
    <w:p w14:paraId="080B5B06" w14:textId="77777777" w:rsidR="008160A3" w:rsidRDefault="008160A3" w:rsidP="008160A3">
      <w:pPr>
        <w:rPr>
          <w:color w:val="808080"/>
        </w:rPr>
      </w:pPr>
      <w:r>
        <w:rPr>
          <w:color w:val="808080"/>
        </w:rPr>
        <w:t>(Replaces C4-253171)</w:t>
      </w:r>
    </w:p>
    <w:p w14:paraId="469C153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71384" w14:textId="134BE9CC" w:rsidR="008160A3" w:rsidRDefault="008160A3" w:rsidP="008160A3">
      <w:pPr>
        <w:rPr>
          <w:rFonts w:ascii="Arial" w:hAnsi="Arial" w:cs="Arial"/>
          <w:b/>
          <w:sz w:val="24"/>
        </w:rPr>
      </w:pPr>
      <w:r>
        <w:rPr>
          <w:rFonts w:ascii="Arial" w:hAnsi="Arial" w:cs="Arial"/>
          <w:b/>
          <w:color w:val="0000FF"/>
          <w:sz w:val="24"/>
        </w:rPr>
        <w:t>C4-253172</w:t>
      </w:r>
      <w:r>
        <w:rPr>
          <w:rFonts w:ascii="Arial" w:hAnsi="Arial" w:cs="Arial"/>
          <w:b/>
          <w:color w:val="0000FF"/>
          <w:sz w:val="24"/>
        </w:rPr>
        <w:tab/>
      </w:r>
      <w:r>
        <w:rPr>
          <w:rFonts w:ascii="Arial" w:hAnsi="Arial" w:cs="Arial"/>
          <w:b/>
          <w:sz w:val="24"/>
        </w:rPr>
        <w:t>Wrong CR implementation</w:t>
      </w:r>
    </w:p>
    <w:p w14:paraId="579CA5A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CR-1486  Cat: A (Rel-18)</w:t>
      </w:r>
      <w:r>
        <w:rPr>
          <w:i/>
        </w:rPr>
        <w:br/>
      </w:r>
      <w:r>
        <w:rPr>
          <w:i/>
        </w:rPr>
        <w:br/>
      </w:r>
      <w:r>
        <w:rPr>
          <w:i/>
        </w:rPr>
        <w:tab/>
      </w:r>
      <w:r>
        <w:rPr>
          <w:i/>
        </w:rPr>
        <w:tab/>
      </w:r>
      <w:r>
        <w:rPr>
          <w:i/>
        </w:rPr>
        <w:tab/>
      </w:r>
      <w:r>
        <w:rPr>
          <w:i/>
        </w:rPr>
        <w:tab/>
      </w:r>
      <w:r>
        <w:rPr>
          <w:i/>
        </w:rPr>
        <w:tab/>
        <w:t>Source: Nokia, MCC</w:t>
      </w:r>
    </w:p>
    <w:p w14:paraId="7B680C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C4-253492</w:t>
      </w:r>
      <w:r>
        <w:rPr>
          <w:color w:val="993300"/>
          <w:u w:val="single"/>
        </w:rPr>
        <w:t>.</w:t>
      </w:r>
    </w:p>
    <w:p w14:paraId="6D879BDF" w14:textId="07E13E50" w:rsidR="008160A3" w:rsidRDefault="008160A3" w:rsidP="008160A3">
      <w:pPr>
        <w:rPr>
          <w:rFonts w:ascii="Arial" w:hAnsi="Arial" w:cs="Arial"/>
          <w:b/>
          <w:sz w:val="24"/>
        </w:rPr>
      </w:pPr>
      <w:r>
        <w:rPr>
          <w:rFonts w:ascii="Arial" w:hAnsi="Arial" w:cs="Arial"/>
          <w:b/>
          <w:color w:val="0000FF"/>
          <w:sz w:val="24"/>
        </w:rPr>
        <w:lastRenderedPageBreak/>
        <w:t>C4-253492</w:t>
      </w:r>
      <w:r>
        <w:rPr>
          <w:rFonts w:ascii="Arial" w:hAnsi="Arial" w:cs="Arial"/>
          <w:b/>
          <w:color w:val="0000FF"/>
          <w:sz w:val="24"/>
        </w:rPr>
        <w:tab/>
      </w:r>
      <w:r>
        <w:rPr>
          <w:rFonts w:ascii="Arial" w:hAnsi="Arial" w:cs="Arial"/>
          <w:b/>
          <w:sz w:val="24"/>
        </w:rPr>
        <w:t>Wrong CR implementation</w:t>
      </w:r>
    </w:p>
    <w:p w14:paraId="466C1CA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CR-1486  rev 1 Cat: A (Rel-18)</w:t>
      </w:r>
      <w:r>
        <w:rPr>
          <w:i/>
        </w:rPr>
        <w:br/>
      </w:r>
      <w:r>
        <w:rPr>
          <w:i/>
        </w:rPr>
        <w:br/>
      </w:r>
      <w:r>
        <w:rPr>
          <w:i/>
        </w:rPr>
        <w:tab/>
      </w:r>
      <w:r>
        <w:rPr>
          <w:i/>
        </w:rPr>
        <w:tab/>
      </w:r>
      <w:r>
        <w:rPr>
          <w:i/>
        </w:rPr>
        <w:tab/>
      </w:r>
      <w:r>
        <w:rPr>
          <w:i/>
        </w:rPr>
        <w:tab/>
      </w:r>
      <w:r>
        <w:rPr>
          <w:i/>
        </w:rPr>
        <w:tab/>
        <w:t>Source: Nokia, Ericsson, MCC</w:t>
      </w:r>
    </w:p>
    <w:p w14:paraId="3AD40AB2" w14:textId="77777777" w:rsidR="008160A3" w:rsidRDefault="008160A3" w:rsidP="008160A3">
      <w:pPr>
        <w:rPr>
          <w:color w:val="808080"/>
        </w:rPr>
      </w:pPr>
      <w:r>
        <w:rPr>
          <w:color w:val="808080"/>
        </w:rPr>
        <w:t>(Replaces C4-253172)</w:t>
      </w:r>
    </w:p>
    <w:p w14:paraId="4D92C4D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959DE" w14:textId="3965558A" w:rsidR="008160A3" w:rsidRDefault="008160A3" w:rsidP="008160A3">
      <w:pPr>
        <w:rPr>
          <w:rFonts w:ascii="Arial" w:hAnsi="Arial" w:cs="Arial"/>
          <w:b/>
          <w:sz w:val="24"/>
        </w:rPr>
      </w:pPr>
      <w:r>
        <w:rPr>
          <w:rFonts w:ascii="Arial" w:hAnsi="Arial" w:cs="Arial"/>
          <w:b/>
          <w:color w:val="0000FF"/>
          <w:sz w:val="24"/>
        </w:rPr>
        <w:t>C4-253173</w:t>
      </w:r>
      <w:r>
        <w:rPr>
          <w:rFonts w:ascii="Arial" w:hAnsi="Arial" w:cs="Arial"/>
          <w:b/>
          <w:color w:val="0000FF"/>
          <w:sz w:val="24"/>
        </w:rPr>
        <w:tab/>
      </w:r>
      <w:r>
        <w:rPr>
          <w:rFonts w:ascii="Arial" w:hAnsi="Arial" w:cs="Arial"/>
          <w:b/>
          <w:sz w:val="24"/>
        </w:rPr>
        <w:t>Wrong CR implementation</w:t>
      </w:r>
    </w:p>
    <w:p w14:paraId="0FE2BC8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CR-1487  Cat: A (Rel-19)</w:t>
      </w:r>
      <w:r>
        <w:rPr>
          <w:i/>
        </w:rPr>
        <w:br/>
      </w:r>
      <w:r>
        <w:rPr>
          <w:i/>
        </w:rPr>
        <w:br/>
      </w:r>
      <w:r>
        <w:rPr>
          <w:i/>
        </w:rPr>
        <w:tab/>
      </w:r>
      <w:r>
        <w:rPr>
          <w:i/>
        </w:rPr>
        <w:tab/>
      </w:r>
      <w:r>
        <w:rPr>
          <w:i/>
        </w:rPr>
        <w:tab/>
      </w:r>
      <w:r>
        <w:rPr>
          <w:i/>
        </w:rPr>
        <w:tab/>
      </w:r>
      <w:r>
        <w:rPr>
          <w:i/>
        </w:rPr>
        <w:tab/>
        <w:t>Source: Nokia, MCC</w:t>
      </w:r>
    </w:p>
    <w:p w14:paraId="5A01C6D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C4-253493</w:t>
      </w:r>
      <w:r>
        <w:rPr>
          <w:color w:val="993300"/>
          <w:u w:val="single"/>
        </w:rPr>
        <w:t>.</w:t>
      </w:r>
    </w:p>
    <w:p w14:paraId="3B508EEA" w14:textId="74EFE383" w:rsidR="008160A3" w:rsidRDefault="008160A3" w:rsidP="008160A3">
      <w:pPr>
        <w:rPr>
          <w:rFonts w:ascii="Arial" w:hAnsi="Arial" w:cs="Arial"/>
          <w:b/>
          <w:sz w:val="24"/>
        </w:rPr>
      </w:pPr>
      <w:r>
        <w:rPr>
          <w:rFonts w:ascii="Arial" w:hAnsi="Arial" w:cs="Arial"/>
          <w:b/>
          <w:color w:val="0000FF"/>
          <w:sz w:val="24"/>
        </w:rPr>
        <w:t>C4-253493</w:t>
      </w:r>
      <w:r>
        <w:rPr>
          <w:rFonts w:ascii="Arial" w:hAnsi="Arial" w:cs="Arial"/>
          <w:b/>
          <w:color w:val="0000FF"/>
          <w:sz w:val="24"/>
        </w:rPr>
        <w:tab/>
      </w:r>
      <w:r>
        <w:rPr>
          <w:rFonts w:ascii="Arial" w:hAnsi="Arial" w:cs="Arial"/>
          <w:b/>
          <w:sz w:val="24"/>
        </w:rPr>
        <w:t>Wrong CR implementation</w:t>
      </w:r>
    </w:p>
    <w:p w14:paraId="2E070F3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CR-1487  rev 1 Cat: A (Rel-19)</w:t>
      </w:r>
      <w:r>
        <w:rPr>
          <w:i/>
        </w:rPr>
        <w:br/>
      </w:r>
      <w:r>
        <w:rPr>
          <w:i/>
        </w:rPr>
        <w:br/>
      </w:r>
      <w:r>
        <w:rPr>
          <w:i/>
        </w:rPr>
        <w:tab/>
      </w:r>
      <w:r>
        <w:rPr>
          <w:i/>
        </w:rPr>
        <w:tab/>
      </w:r>
      <w:r>
        <w:rPr>
          <w:i/>
        </w:rPr>
        <w:tab/>
      </w:r>
      <w:r>
        <w:rPr>
          <w:i/>
        </w:rPr>
        <w:tab/>
      </w:r>
      <w:r>
        <w:rPr>
          <w:i/>
        </w:rPr>
        <w:tab/>
        <w:t>Source: Nokia, Ericsson, MCC</w:t>
      </w:r>
    </w:p>
    <w:p w14:paraId="78FD94AA" w14:textId="77777777" w:rsidR="008160A3" w:rsidRDefault="008160A3" w:rsidP="008160A3">
      <w:pPr>
        <w:rPr>
          <w:color w:val="808080"/>
        </w:rPr>
      </w:pPr>
      <w:r>
        <w:rPr>
          <w:color w:val="808080"/>
        </w:rPr>
        <w:t>(Replaces C4-253173)</w:t>
      </w:r>
    </w:p>
    <w:p w14:paraId="3DA78B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6A555" w14:textId="77777777" w:rsidR="008160A3" w:rsidRDefault="008160A3" w:rsidP="008160A3">
      <w:pPr>
        <w:pStyle w:val="Heading3"/>
      </w:pPr>
      <w:bookmarkStart w:id="30" w:name="_Toc210593793"/>
      <w:r>
        <w:lastRenderedPageBreak/>
        <w:t>17.10</w:t>
      </w:r>
      <w:r>
        <w:tab/>
        <w:t>Enhancement for the 5G Control Plane Steering of Roaming for UE in CONNECTED mode [eCPSOR_CON]</w:t>
      </w:r>
      <w:bookmarkEnd w:id="30"/>
    </w:p>
    <w:p w14:paraId="572675B9" w14:textId="77777777" w:rsidR="008160A3" w:rsidRDefault="008160A3" w:rsidP="008160A3">
      <w:pPr>
        <w:pStyle w:val="Heading3"/>
      </w:pPr>
      <w:bookmarkStart w:id="31" w:name="_Toc210593794"/>
      <w:r>
        <w:t>17.13</w:t>
      </w:r>
      <w:r>
        <w:tab/>
        <w:t>Stage 3 of Multimedia Priority Service (MPS) Phase 2 [MPS2]</w:t>
      </w:r>
      <w:bookmarkEnd w:id="31"/>
    </w:p>
    <w:p w14:paraId="1C059877" w14:textId="77777777" w:rsidR="008160A3" w:rsidRDefault="008160A3" w:rsidP="008160A3">
      <w:pPr>
        <w:pStyle w:val="Heading3"/>
      </w:pPr>
      <w:bookmarkStart w:id="32" w:name="_Toc210593795"/>
      <w:r>
        <w:t>17.15</w:t>
      </w:r>
      <w:r>
        <w:tab/>
        <w:t>Best Practice of PFCP [BEPoP]</w:t>
      </w:r>
      <w:bookmarkEnd w:id="32"/>
    </w:p>
    <w:p w14:paraId="07452ED8" w14:textId="77777777" w:rsidR="008160A3" w:rsidRDefault="008160A3" w:rsidP="008160A3">
      <w:pPr>
        <w:pStyle w:val="Heading3"/>
      </w:pPr>
      <w:bookmarkStart w:id="33" w:name="_Toc210593796"/>
      <w:r>
        <w:t>17.16</w:t>
      </w:r>
      <w:r>
        <w:tab/>
        <w:t>Restoration of PDN Connections in PGW-C/SMF Set [RPCPSET]</w:t>
      </w:r>
      <w:bookmarkEnd w:id="33"/>
    </w:p>
    <w:p w14:paraId="4471AB31" w14:textId="77777777" w:rsidR="008160A3" w:rsidRDefault="008160A3" w:rsidP="008160A3">
      <w:pPr>
        <w:pStyle w:val="Heading3"/>
      </w:pPr>
      <w:bookmarkStart w:id="34" w:name="_Toc210593797"/>
      <w:r>
        <w:t>17.20</w:t>
      </w:r>
      <w:r>
        <w:tab/>
        <w:t>CT aspects of AKMA [AKMA-CT]</w:t>
      </w:r>
      <w:bookmarkEnd w:id="34"/>
    </w:p>
    <w:p w14:paraId="2D1482B4" w14:textId="77777777" w:rsidR="008160A3" w:rsidRDefault="008160A3" w:rsidP="008160A3">
      <w:pPr>
        <w:pStyle w:val="Heading3"/>
      </w:pPr>
      <w:bookmarkStart w:id="35" w:name="_Toc210593798"/>
      <w:r>
        <w:t>17.22</w:t>
      </w:r>
      <w:r>
        <w:tab/>
        <w:t>Service-based support for SMS in 5GC [SMS_SBI]</w:t>
      </w:r>
      <w:bookmarkEnd w:id="35"/>
    </w:p>
    <w:p w14:paraId="641F59B7" w14:textId="77777777" w:rsidR="008160A3" w:rsidRDefault="008160A3" w:rsidP="008160A3">
      <w:pPr>
        <w:pStyle w:val="Heading3"/>
      </w:pPr>
      <w:bookmarkStart w:id="36" w:name="_Toc210593799"/>
      <w:r>
        <w:t>17.23</w:t>
      </w:r>
      <w:r>
        <w:tab/>
        <w:t>Enhancement of Inter-PLMN Roaming [EoIPR]</w:t>
      </w:r>
      <w:bookmarkEnd w:id="36"/>
    </w:p>
    <w:p w14:paraId="1C78DE91" w14:textId="77777777" w:rsidR="008160A3" w:rsidRDefault="008160A3" w:rsidP="008160A3">
      <w:pPr>
        <w:pStyle w:val="Heading3"/>
      </w:pPr>
      <w:bookmarkStart w:id="37" w:name="_Toc210593800"/>
      <w:r>
        <w:t>17.25</w:t>
      </w:r>
      <w:r>
        <w:tab/>
        <w:t>CT aspects of Integration of GBA into SBA [GBA_5G]</w:t>
      </w:r>
      <w:bookmarkEnd w:id="37"/>
    </w:p>
    <w:p w14:paraId="4C5026DB" w14:textId="77777777" w:rsidR="008160A3" w:rsidRDefault="008160A3" w:rsidP="008160A3">
      <w:pPr>
        <w:pStyle w:val="Heading3"/>
      </w:pPr>
      <w:bookmarkStart w:id="38" w:name="_Toc210593801"/>
      <w:r>
        <w:t>17.27</w:t>
      </w:r>
      <w:r>
        <w:tab/>
        <w:t>CT aspects for Enabling Edge Applications [EDGEAPP]</w:t>
      </w:r>
      <w:bookmarkEnd w:id="38"/>
    </w:p>
    <w:p w14:paraId="34250350" w14:textId="77777777" w:rsidR="008160A3" w:rsidRDefault="008160A3" w:rsidP="008160A3">
      <w:pPr>
        <w:pStyle w:val="Heading3"/>
      </w:pPr>
      <w:bookmarkStart w:id="39" w:name="_Toc210593802"/>
      <w:r>
        <w:t>17.28</w:t>
      </w:r>
      <w:r>
        <w:tab/>
        <w:t>CT aspects of eNPN [eNPN]</w:t>
      </w:r>
      <w:bookmarkEnd w:id="39"/>
    </w:p>
    <w:p w14:paraId="22625E0F" w14:textId="77777777" w:rsidR="008160A3" w:rsidRDefault="008160A3" w:rsidP="008160A3">
      <w:pPr>
        <w:pStyle w:val="Heading3"/>
      </w:pPr>
      <w:bookmarkStart w:id="40" w:name="_Toc210593803"/>
      <w:r>
        <w:t>17.29</w:t>
      </w:r>
      <w:r>
        <w:tab/>
        <w:t>CT aspects of 5G_eLCS_ph2 [5G_eLCS_ph2]</w:t>
      </w:r>
      <w:bookmarkEnd w:id="40"/>
    </w:p>
    <w:p w14:paraId="6CE35773" w14:textId="77777777" w:rsidR="008160A3" w:rsidRDefault="008160A3" w:rsidP="008160A3">
      <w:pPr>
        <w:pStyle w:val="Heading3"/>
      </w:pPr>
      <w:bookmarkStart w:id="41" w:name="_Toc210593804"/>
      <w:r>
        <w:t>17.30</w:t>
      </w:r>
      <w:r>
        <w:tab/>
        <w:t>CT aspects for ID_UAS [ID_UAS]</w:t>
      </w:r>
      <w:bookmarkEnd w:id="41"/>
    </w:p>
    <w:p w14:paraId="2FEC7578" w14:textId="77777777" w:rsidR="008160A3" w:rsidRDefault="008160A3" w:rsidP="008160A3">
      <w:pPr>
        <w:pStyle w:val="Heading3"/>
      </w:pPr>
      <w:bookmarkStart w:id="42" w:name="_Toc210593805"/>
      <w:r>
        <w:t>17.31</w:t>
      </w:r>
      <w:r>
        <w:tab/>
        <w:t>CT aspects of support of enhanced Industrial IoT [IIoT]</w:t>
      </w:r>
      <w:bookmarkEnd w:id="42"/>
    </w:p>
    <w:p w14:paraId="02B64304" w14:textId="77777777" w:rsidR="008160A3" w:rsidRDefault="008160A3" w:rsidP="008160A3">
      <w:pPr>
        <w:pStyle w:val="Heading3"/>
      </w:pPr>
      <w:bookmarkStart w:id="43" w:name="_Toc210593806"/>
      <w:r>
        <w:t>17.33</w:t>
      </w:r>
      <w:r>
        <w:tab/>
        <w:t>CT aspects of 5G eEDGE [eEDGE_5GC]</w:t>
      </w:r>
      <w:bookmarkEnd w:id="43"/>
    </w:p>
    <w:p w14:paraId="1426E6ED" w14:textId="77777777" w:rsidR="008160A3" w:rsidRDefault="008160A3" w:rsidP="008160A3">
      <w:pPr>
        <w:pStyle w:val="Heading3"/>
      </w:pPr>
      <w:bookmarkStart w:id="44" w:name="_Toc210593807"/>
      <w:r>
        <w:t>17.34</w:t>
      </w:r>
      <w:r>
        <w:tab/>
        <w:t>Stage 3 for Enhancement of Network Slicing Phase 2 [eNS_Ph2]</w:t>
      </w:r>
      <w:bookmarkEnd w:id="44"/>
    </w:p>
    <w:p w14:paraId="484BE886" w14:textId="77777777" w:rsidR="008160A3" w:rsidRDefault="008160A3" w:rsidP="008160A3">
      <w:pPr>
        <w:pStyle w:val="Heading3"/>
      </w:pPr>
      <w:bookmarkStart w:id="45" w:name="_Toc210593808"/>
      <w:r>
        <w:t>17.35</w:t>
      </w:r>
      <w:r>
        <w:tab/>
        <w:t>Start of Pause of Charging via User Plane [SPOCUP]</w:t>
      </w:r>
      <w:bookmarkEnd w:id="45"/>
    </w:p>
    <w:p w14:paraId="3D91B1E8" w14:textId="77777777" w:rsidR="008160A3" w:rsidRDefault="008160A3" w:rsidP="008160A3">
      <w:pPr>
        <w:pStyle w:val="Heading3"/>
      </w:pPr>
      <w:bookmarkStart w:id="46" w:name="_Toc210593809"/>
      <w:r>
        <w:t>17.36</w:t>
      </w:r>
      <w:r>
        <w:tab/>
        <w:t>CT aspects of ATSSS_Ph2 [ATSSS_Ph2]</w:t>
      </w:r>
      <w:bookmarkEnd w:id="46"/>
    </w:p>
    <w:p w14:paraId="0030F4FA" w14:textId="77777777" w:rsidR="008160A3" w:rsidRDefault="008160A3" w:rsidP="008160A3">
      <w:pPr>
        <w:pStyle w:val="Heading3"/>
      </w:pPr>
      <w:bookmarkStart w:id="47" w:name="_Toc210593810"/>
      <w:r>
        <w:t>17.37</w:t>
      </w:r>
      <w:r>
        <w:tab/>
        <w:t>CT aspects of eNA_Ph2 [eNA_Ph2]</w:t>
      </w:r>
      <w:bookmarkEnd w:id="47"/>
    </w:p>
    <w:p w14:paraId="43CDDA8B" w14:textId="77777777" w:rsidR="008160A3" w:rsidRDefault="008160A3" w:rsidP="008160A3">
      <w:pPr>
        <w:pStyle w:val="Heading3"/>
      </w:pPr>
      <w:bookmarkStart w:id="48" w:name="_Toc210593811"/>
      <w:r>
        <w:t>17.38</w:t>
      </w:r>
      <w:r>
        <w:tab/>
        <w:t>CT aspects of proximity based services in 5GS [5G_ProSe]</w:t>
      </w:r>
      <w:bookmarkEnd w:id="48"/>
    </w:p>
    <w:p w14:paraId="52F59254" w14:textId="77777777" w:rsidR="008160A3" w:rsidRDefault="008160A3" w:rsidP="008160A3">
      <w:pPr>
        <w:pStyle w:val="Heading3"/>
      </w:pPr>
      <w:bookmarkStart w:id="49" w:name="_Toc210593812"/>
      <w:r>
        <w:t>17.39</w:t>
      </w:r>
      <w:r>
        <w:tab/>
        <w:t>CT aspects of Enabling Multi-USIM Devices [MUSIM]</w:t>
      </w:r>
      <w:bookmarkEnd w:id="49"/>
    </w:p>
    <w:p w14:paraId="16A61157" w14:textId="77777777" w:rsidR="008160A3" w:rsidRDefault="008160A3" w:rsidP="008160A3">
      <w:pPr>
        <w:pStyle w:val="Heading3"/>
      </w:pPr>
      <w:bookmarkStart w:id="50" w:name="_Toc210593813"/>
      <w:r>
        <w:t>17.40</w:t>
      </w:r>
      <w:r>
        <w:tab/>
        <w:t>CT aspects on TEI17_SPSFAS [TEI17_SPSFAS]</w:t>
      </w:r>
      <w:bookmarkEnd w:id="50"/>
    </w:p>
    <w:p w14:paraId="563D06C0" w14:textId="77777777" w:rsidR="008160A3" w:rsidRDefault="008160A3" w:rsidP="008160A3">
      <w:pPr>
        <w:pStyle w:val="Heading3"/>
      </w:pPr>
      <w:bookmarkStart w:id="51" w:name="_Toc210593814"/>
      <w:r>
        <w:t>17.42</w:t>
      </w:r>
      <w:r>
        <w:tab/>
        <w:t>CT aspects on TEI17_DCAMP [TEI17_DCAMP]</w:t>
      </w:r>
      <w:bookmarkEnd w:id="51"/>
    </w:p>
    <w:p w14:paraId="652560A9" w14:textId="77777777" w:rsidR="008160A3" w:rsidRDefault="008160A3" w:rsidP="008160A3">
      <w:pPr>
        <w:pStyle w:val="Heading3"/>
      </w:pPr>
      <w:bookmarkStart w:id="52" w:name="_Toc210593815"/>
      <w:r>
        <w:lastRenderedPageBreak/>
        <w:t>17.43</w:t>
      </w:r>
      <w:r>
        <w:tab/>
        <w:t>CT aspects on TEI17_GEM [TEI17_GEM]</w:t>
      </w:r>
      <w:bookmarkEnd w:id="52"/>
    </w:p>
    <w:p w14:paraId="4A6C4853" w14:textId="77777777" w:rsidR="008160A3" w:rsidRDefault="008160A3" w:rsidP="008160A3">
      <w:pPr>
        <w:pStyle w:val="Heading3"/>
      </w:pPr>
      <w:bookmarkStart w:id="53" w:name="_Toc210593816"/>
      <w:r>
        <w:t>17.46</w:t>
      </w:r>
      <w:r>
        <w:tab/>
        <w:t>CT aspects of Support of different slices over different Non 3GPP access [TEI17_N3SLICE]</w:t>
      </w:r>
      <w:bookmarkEnd w:id="53"/>
    </w:p>
    <w:p w14:paraId="4AB5C258" w14:textId="77777777" w:rsidR="008160A3" w:rsidRDefault="008160A3" w:rsidP="008160A3">
      <w:pPr>
        <w:pStyle w:val="Heading3"/>
      </w:pPr>
      <w:bookmarkStart w:id="54" w:name="_Toc210593817"/>
      <w:r>
        <w:t>17.47</w:t>
      </w:r>
      <w:r>
        <w:tab/>
        <w:t>CT aspects of the architectural enhancements for 5G multicast-broadcast services [5MBS]</w:t>
      </w:r>
      <w:bookmarkEnd w:id="54"/>
    </w:p>
    <w:p w14:paraId="687BE725" w14:textId="77777777" w:rsidR="008160A3" w:rsidRDefault="008160A3" w:rsidP="008160A3">
      <w:pPr>
        <w:pStyle w:val="Heading3"/>
      </w:pPr>
      <w:bookmarkStart w:id="55" w:name="_Toc210593818"/>
      <w:r>
        <w:t>17.55</w:t>
      </w:r>
      <w:r>
        <w:tab/>
        <w:t>System enhancement for redundant PDU session [TEI17_SE_RPS]</w:t>
      </w:r>
      <w:bookmarkEnd w:id="55"/>
    </w:p>
    <w:p w14:paraId="09E7D131" w14:textId="77777777" w:rsidR="008160A3" w:rsidRDefault="008160A3" w:rsidP="008160A3">
      <w:pPr>
        <w:pStyle w:val="Heading3"/>
      </w:pPr>
      <w:bookmarkStart w:id="56" w:name="_Toc210593819"/>
      <w:r>
        <w:t>17.56</w:t>
      </w:r>
      <w:r>
        <w:tab/>
        <w:t>CT aspects of Support for Minimization of service Interruption [MINT]</w:t>
      </w:r>
      <w:bookmarkEnd w:id="56"/>
    </w:p>
    <w:p w14:paraId="458296C7" w14:textId="77777777" w:rsidR="008160A3" w:rsidRDefault="008160A3" w:rsidP="008160A3">
      <w:pPr>
        <w:pStyle w:val="Heading3"/>
      </w:pPr>
      <w:bookmarkStart w:id="57" w:name="_Toc210593820"/>
      <w:r>
        <w:t>17.59</w:t>
      </w:r>
      <w:r>
        <w:tab/>
        <w:t>Restoration of profiles related to UDR [ReP_UDR]</w:t>
      </w:r>
      <w:bookmarkEnd w:id="57"/>
    </w:p>
    <w:p w14:paraId="33C7FE64" w14:textId="77777777" w:rsidR="008160A3" w:rsidRDefault="008160A3" w:rsidP="008160A3">
      <w:pPr>
        <w:pStyle w:val="Heading3"/>
      </w:pPr>
      <w:bookmarkStart w:id="58" w:name="_Toc210593821"/>
      <w:r>
        <w:t>17.60</w:t>
      </w:r>
      <w:r>
        <w:tab/>
        <w:t>Enhancement on the GTP-U entity restart [EGTPUR]</w:t>
      </w:r>
      <w:bookmarkEnd w:id="58"/>
    </w:p>
    <w:p w14:paraId="62252178" w14:textId="77777777" w:rsidR="008160A3" w:rsidRDefault="008160A3" w:rsidP="008160A3">
      <w:pPr>
        <w:pStyle w:val="Heading3"/>
      </w:pPr>
      <w:bookmarkStart w:id="59" w:name="_Toc210593822"/>
      <w:r>
        <w:t>17.62</w:t>
      </w:r>
      <w:r>
        <w:tab/>
        <w:t>CT aspects of Architecture Enhancement for NR Reduced Capability Devices [ARCH_NR_REDCAP]</w:t>
      </w:r>
      <w:bookmarkEnd w:id="59"/>
    </w:p>
    <w:p w14:paraId="2449D1C5" w14:textId="77777777" w:rsidR="008160A3" w:rsidRDefault="008160A3" w:rsidP="008160A3">
      <w:pPr>
        <w:pStyle w:val="Heading3"/>
      </w:pPr>
      <w:bookmarkStart w:id="60" w:name="_Toc210593823"/>
      <w:r>
        <w:t>17.63</w:t>
      </w:r>
      <w:r>
        <w:tab/>
        <w:t>Enhancements of 3GPP profiles for cryptographic algorithms and security protocols [eCryptPr]</w:t>
      </w:r>
      <w:bookmarkEnd w:id="60"/>
    </w:p>
    <w:p w14:paraId="2B8D351E" w14:textId="77777777" w:rsidR="008160A3" w:rsidRDefault="008160A3" w:rsidP="008160A3">
      <w:pPr>
        <w:pStyle w:val="Heading3"/>
      </w:pPr>
      <w:bookmarkStart w:id="61" w:name="_Toc210593824"/>
      <w:r>
        <w:t>17.65</w:t>
      </w:r>
      <w:r>
        <w:tab/>
        <w:t>CT aspects of NB-IoT/eMTC Non-Terrestrial Networks in EPS [IoT_SAT_ARCH_EPS]</w:t>
      </w:r>
      <w:bookmarkEnd w:id="61"/>
    </w:p>
    <w:p w14:paraId="7C24ABC4" w14:textId="77777777" w:rsidR="008160A3" w:rsidRDefault="008160A3" w:rsidP="008160A3">
      <w:pPr>
        <w:pStyle w:val="Heading3"/>
      </w:pPr>
      <w:bookmarkStart w:id="62" w:name="_Toc210593825"/>
      <w:r>
        <w:t>17.66</w:t>
      </w:r>
      <w:r>
        <w:tab/>
        <w:t>Repository for the 3GPP Allocated Port Numbers for New 3GPP Interfaces [PortAl]</w:t>
      </w:r>
      <w:bookmarkEnd w:id="62"/>
    </w:p>
    <w:p w14:paraId="62F7B549" w14:textId="77777777" w:rsidR="008160A3" w:rsidRDefault="008160A3" w:rsidP="008160A3">
      <w:pPr>
        <w:pStyle w:val="Heading3"/>
      </w:pPr>
      <w:bookmarkStart w:id="63" w:name="_Toc210593826"/>
      <w:r>
        <w:t>17.67</w:t>
      </w:r>
      <w:r>
        <w:tab/>
        <w:t>Non-Seamless WLAN offload Authentication in 5GS [NSWO_5G]</w:t>
      </w:r>
      <w:bookmarkEnd w:id="63"/>
    </w:p>
    <w:p w14:paraId="1E62915C" w14:textId="77777777" w:rsidR="008160A3" w:rsidRDefault="008160A3" w:rsidP="008160A3">
      <w:pPr>
        <w:pStyle w:val="Heading3"/>
      </w:pPr>
      <w:bookmarkStart w:id="64" w:name="_Toc210593827"/>
      <w:r>
        <w:t>17.70</w:t>
      </w:r>
      <w:r>
        <w:tab/>
        <w:t>CT aspects of enhancement of RAN Slicing for NR [NRslice]</w:t>
      </w:r>
      <w:bookmarkEnd w:id="64"/>
    </w:p>
    <w:p w14:paraId="32848445" w14:textId="77777777" w:rsidR="008160A3" w:rsidRDefault="008160A3" w:rsidP="008160A3">
      <w:pPr>
        <w:pStyle w:val="Heading2"/>
      </w:pPr>
      <w:bookmarkStart w:id="65" w:name="_Toc210593828"/>
      <w:r>
        <w:t>18</w:t>
      </w:r>
      <w:r>
        <w:tab/>
        <w:t>Release 18</w:t>
      </w:r>
      <w:bookmarkEnd w:id="65"/>
    </w:p>
    <w:p w14:paraId="5D9ADCB4" w14:textId="77777777" w:rsidR="008160A3" w:rsidRDefault="008160A3" w:rsidP="008160A3">
      <w:pPr>
        <w:pStyle w:val="Heading3"/>
      </w:pPr>
      <w:bookmarkStart w:id="66" w:name="_Toc210593829"/>
      <w:r>
        <w:t>18.4</w:t>
      </w:r>
      <w:r>
        <w:tab/>
        <w:t>TEI18 [TEI18]</w:t>
      </w:r>
      <w:bookmarkEnd w:id="66"/>
    </w:p>
    <w:p w14:paraId="5C20C6BB" w14:textId="77777777" w:rsidR="008160A3" w:rsidRDefault="008160A3" w:rsidP="008160A3">
      <w:pPr>
        <w:pStyle w:val="Heading3"/>
      </w:pPr>
      <w:bookmarkStart w:id="67" w:name="_Toc210593830"/>
      <w:r>
        <w:t>18.6</w:t>
      </w:r>
      <w:r>
        <w:tab/>
        <w:t>CT aspects of SBIProtoc18 [SBIProtoc18]</w:t>
      </w:r>
      <w:bookmarkEnd w:id="67"/>
    </w:p>
    <w:p w14:paraId="128BFB92" w14:textId="4BB39A5A" w:rsidR="008160A3" w:rsidRDefault="008160A3" w:rsidP="008160A3">
      <w:pPr>
        <w:rPr>
          <w:rFonts w:ascii="Arial" w:hAnsi="Arial" w:cs="Arial"/>
          <w:b/>
          <w:sz w:val="24"/>
        </w:rPr>
      </w:pPr>
      <w:r>
        <w:rPr>
          <w:rFonts w:ascii="Arial" w:hAnsi="Arial" w:cs="Arial"/>
          <w:b/>
          <w:color w:val="0000FF"/>
          <w:sz w:val="24"/>
        </w:rPr>
        <w:t>C4-253147</w:t>
      </w:r>
      <w:r>
        <w:rPr>
          <w:rFonts w:ascii="Arial" w:hAnsi="Arial" w:cs="Arial"/>
          <w:b/>
          <w:color w:val="0000FF"/>
          <w:sz w:val="24"/>
        </w:rPr>
        <w:tab/>
      </w:r>
      <w:r>
        <w:rPr>
          <w:rFonts w:ascii="Arial" w:hAnsi="Arial" w:cs="Arial"/>
          <w:b/>
          <w:sz w:val="24"/>
        </w:rPr>
        <w:t>IERSR for "UE Reachable for DL Traffic" and "Loss-of-Connectivity" events</w:t>
      </w:r>
    </w:p>
    <w:p w14:paraId="211A76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v18.10.0</w:t>
      </w:r>
      <w:r>
        <w:rPr>
          <w:i/>
        </w:rPr>
        <w:tab/>
        <w:t xml:space="preserve">  CR-1230  Cat: F (Rel-18)</w:t>
      </w:r>
      <w:r>
        <w:rPr>
          <w:i/>
        </w:rPr>
        <w:br/>
      </w:r>
      <w:r>
        <w:rPr>
          <w:i/>
        </w:rPr>
        <w:br/>
      </w:r>
      <w:r>
        <w:rPr>
          <w:i/>
        </w:rPr>
        <w:tab/>
      </w:r>
      <w:r>
        <w:rPr>
          <w:i/>
        </w:rPr>
        <w:tab/>
      </w:r>
      <w:r>
        <w:rPr>
          <w:i/>
        </w:rPr>
        <w:tab/>
      </w:r>
      <w:r>
        <w:rPr>
          <w:i/>
        </w:rPr>
        <w:tab/>
      </w:r>
      <w:r>
        <w:rPr>
          <w:i/>
        </w:rPr>
        <w:tab/>
        <w:t>Source: Nokia</w:t>
      </w:r>
    </w:p>
    <w:p w14:paraId="4453D600" w14:textId="77777777" w:rsidR="008160A3" w:rsidRDefault="008160A3" w:rsidP="008160A3">
      <w:pPr>
        <w:rPr>
          <w:rFonts w:ascii="Arial" w:hAnsi="Arial" w:cs="Arial"/>
          <w:b/>
        </w:rPr>
      </w:pPr>
      <w:r>
        <w:rPr>
          <w:rFonts w:ascii="Arial" w:hAnsi="Arial" w:cs="Arial"/>
          <w:b/>
        </w:rPr>
        <w:t xml:space="preserve">Abstract: </w:t>
      </w:r>
    </w:p>
    <w:p w14:paraId="090A855F" w14:textId="77777777" w:rsidR="008160A3" w:rsidRDefault="008160A3" w:rsidP="008160A3">
      <w:r>
        <w:lastRenderedPageBreak/>
        <w:t>The immediateFlag applies to the "UE Reachable for DL Traffic" and "Loss-of-Connectivity" events for determining whether to send an immediate event report in a notification request or in the subscription response.</w:t>
      </w:r>
    </w:p>
    <w:p w14:paraId="134365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7BA75" w14:textId="44C6495E" w:rsidR="008160A3" w:rsidRDefault="008160A3" w:rsidP="008160A3">
      <w:pPr>
        <w:rPr>
          <w:rFonts w:ascii="Arial" w:hAnsi="Arial" w:cs="Arial"/>
          <w:b/>
          <w:sz w:val="24"/>
        </w:rPr>
      </w:pPr>
      <w:r>
        <w:rPr>
          <w:rFonts w:ascii="Arial" w:hAnsi="Arial" w:cs="Arial"/>
          <w:b/>
          <w:color w:val="0000FF"/>
          <w:sz w:val="24"/>
        </w:rPr>
        <w:t>C4-253148</w:t>
      </w:r>
      <w:r>
        <w:rPr>
          <w:rFonts w:ascii="Arial" w:hAnsi="Arial" w:cs="Arial"/>
          <w:b/>
          <w:color w:val="0000FF"/>
          <w:sz w:val="24"/>
        </w:rPr>
        <w:tab/>
      </w:r>
      <w:r>
        <w:rPr>
          <w:rFonts w:ascii="Arial" w:hAnsi="Arial" w:cs="Arial"/>
          <w:b/>
          <w:sz w:val="24"/>
        </w:rPr>
        <w:t>IERSR for "UE Reachable for DL Traffic" and "Loss-of-Connectivity" events</w:t>
      </w:r>
    </w:p>
    <w:p w14:paraId="24084F6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CR-1231  Cat: A (Rel-19)</w:t>
      </w:r>
      <w:r>
        <w:rPr>
          <w:i/>
        </w:rPr>
        <w:br/>
      </w:r>
      <w:r>
        <w:rPr>
          <w:i/>
        </w:rPr>
        <w:br/>
      </w:r>
      <w:r>
        <w:rPr>
          <w:i/>
        </w:rPr>
        <w:tab/>
      </w:r>
      <w:r>
        <w:rPr>
          <w:i/>
        </w:rPr>
        <w:tab/>
      </w:r>
      <w:r>
        <w:rPr>
          <w:i/>
        </w:rPr>
        <w:tab/>
      </w:r>
      <w:r>
        <w:rPr>
          <w:i/>
        </w:rPr>
        <w:tab/>
      </w:r>
      <w:r>
        <w:rPr>
          <w:i/>
        </w:rPr>
        <w:tab/>
        <w:t>Source: Nokia</w:t>
      </w:r>
    </w:p>
    <w:p w14:paraId="5E00336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2293F" w14:textId="77777777" w:rsidR="008160A3" w:rsidRDefault="008160A3" w:rsidP="008160A3">
      <w:pPr>
        <w:pStyle w:val="Heading3"/>
      </w:pPr>
      <w:bookmarkStart w:id="68" w:name="_Toc210593831"/>
      <w:r>
        <w:lastRenderedPageBreak/>
        <w:t>18.12</w:t>
      </w:r>
      <w:r>
        <w:tab/>
        <w:t>Protocol enhancements for Mission Critical Services [MCProtoc18]</w:t>
      </w:r>
      <w:bookmarkEnd w:id="68"/>
    </w:p>
    <w:p w14:paraId="581EDF24" w14:textId="77777777" w:rsidR="008160A3" w:rsidRDefault="008160A3" w:rsidP="008160A3">
      <w:pPr>
        <w:pStyle w:val="Heading3"/>
      </w:pPr>
      <w:bookmarkStart w:id="69" w:name="_Toc210593832"/>
      <w:r>
        <w:t>18.18</w:t>
      </w:r>
      <w:r>
        <w:tab/>
        <w:t>Rel-18 Enhancements of UE Policy [UEP18]</w:t>
      </w:r>
      <w:bookmarkEnd w:id="69"/>
    </w:p>
    <w:p w14:paraId="03D30FCE" w14:textId="77777777" w:rsidR="008160A3" w:rsidRDefault="008160A3" w:rsidP="008160A3">
      <w:pPr>
        <w:pStyle w:val="Heading3"/>
      </w:pPr>
      <w:bookmarkStart w:id="70" w:name="_Toc210593833"/>
      <w:r>
        <w:t>18.19</w:t>
      </w:r>
      <w:r>
        <w:tab/>
        <w:t>5GS support of NR RedCap UE with long eDRX for RRC_INACTIVE State [NR_REDCAP_Ph2]</w:t>
      </w:r>
      <w:bookmarkEnd w:id="70"/>
    </w:p>
    <w:p w14:paraId="72940010" w14:textId="77777777" w:rsidR="008160A3" w:rsidRDefault="008160A3" w:rsidP="008160A3">
      <w:pPr>
        <w:pStyle w:val="Heading3"/>
      </w:pPr>
      <w:bookmarkStart w:id="71" w:name="_Toc210593834"/>
      <w:r>
        <w:t>18.20</w:t>
      </w:r>
      <w:r>
        <w:tab/>
        <w:t>CT aspects on Multiple location report for MT-LR Immediate Location Request for regulatory services [TEI18_MLR]</w:t>
      </w:r>
      <w:bookmarkEnd w:id="71"/>
    </w:p>
    <w:p w14:paraId="7217838B" w14:textId="77777777" w:rsidR="008160A3" w:rsidRDefault="008160A3" w:rsidP="008160A3">
      <w:pPr>
        <w:pStyle w:val="Heading3"/>
      </w:pPr>
      <w:bookmarkStart w:id="72" w:name="_Toc210593835"/>
      <w:r>
        <w:t>18.21</w:t>
      </w:r>
      <w:r>
        <w:tab/>
        <w:t>Enhancement of Shared Data ID and Handling [ShDatID_H]</w:t>
      </w:r>
      <w:bookmarkEnd w:id="72"/>
    </w:p>
    <w:p w14:paraId="27BAB380" w14:textId="77777777" w:rsidR="008160A3" w:rsidRDefault="008160A3" w:rsidP="008160A3">
      <w:pPr>
        <w:pStyle w:val="Heading3"/>
      </w:pPr>
      <w:bookmarkStart w:id="73" w:name="_Toc210593836"/>
      <w:r>
        <w:t>18.22</w:t>
      </w:r>
      <w:r>
        <w:tab/>
        <w:t>CT Aspects of Edge Computing Phase 2 [EDGE_Ph2]</w:t>
      </w:r>
      <w:bookmarkEnd w:id="73"/>
    </w:p>
    <w:p w14:paraId="47ED1958" w14:textId="77777777" w:rsidR="008160A3" w:rsidRDefault="008160A3" w:rsidP="008160A3">
      <w:pPr>
        <w:pStyle w:val="Heading3"/>
      </w:pPr>
      <w:bookmarkStart w:id="74" w:name="_Toc210593837"/>
      <w:r>
        <w:t>18.23</w:t>
      </w:r>
      <w:r>
        <w:tab/>
        <w:t>Enhancement of NSAC for maximum number of UEs with at least one PDU session/PDN connection [eNSAC]</w:t>
      </w:r>
      <w:bookmarkEnd w:id="74"/>
    </w:p>
    <w:p w14:paraId="7B332CC6" w14:textId="77777777" w:rsidR="008160A3" w:rsidRDefault="008160A3" w:rsidP="008160A3">
      <w:pPr>
        <w:pStyle w:val="Heading3"/>
      </w:pPr>
      <w:bookmarkStart w:id="75" w:name="_Toc210593838"/>
      <w:r>
        <w:t>18.26</w:t>
      </w:r>
      <w:r>
        <w:tab/>
        <w:t>CT aspects of proximity based services in 5GS Phase 2 [5G_ProSe_Ph2]</w:t>
      </w:r>
      <w:bookmarkEnd w:id="75"/>
    </w:p>
    <w:p w14:paraId="26EEE4A6" w14:textId="77777777" w:rsidR="008160A3" w:rsidRDefault="008160A3" w:rsidP="008160A3">
      <w:pPr>
        <w:pStyle w:val="Heading3"/>
      </w:pPr>
      <w:bookmarkStart w:id="76" w:name="_Toc210593839"/>
      <w:r>
        <w:t>18.27</w:t>
      </w:r>
      <w:r>
        <w:tab/>
        <w:t>Support for 5WWC Phase 2 [5WWC_Ph2]</w:t>
      </w:r>
      <w:bookmarkEnd w:id="76"/>
    </w:p>
    <w:p w14:paraId="1D47F31E" w14:textId="77777777" w:rsidR="008160A3" w:rsidRDefault="008160A3" w:rsidP="008160A3">
      <w:pPr>
        <w:pStyle w:val="Heading3"/>
      </w:pPr>
      <w:bookmarkStart w:id="77" w:name="_Toc210593840"/>
      <w:r>
        <w:t>18.29</w:t>
      </w:r>
      <w:r>
        <w:tab/>
        <w:t>CT aspects of General Support of IPv6 Prefix Delegation in 5GS [TEI18_IPv6PD]</w:t>
      </w:r>
      <w:bookmarkEnd w:id="77"/>
    </w:p>
    <w:p w14:paraId="6699EA52" w14:textId="77777777" w:rsidR="008160A3" w:rsidRDefault="008160A3" w:rsidP="008160A3">
      <w:pPr>
        <w:pStyle w:val="Heading3"/>
      </w:pPr>
      <w:bookmarkStart w:id="78" w:name="_Toc210593841"/>
      <w:r>
        <w:t>18.30</w:t>
      </w:r>
      <w:r>
        <w:tab/>
        <w:t>CT aspects of 5G System with Satellite Backhaul [5GSATB]</w:t>
      </w:r>
      <w:bookmarkEnd w:id="78"/>
    </w:p>
    <w:p w14:paraId="78B6B941" w14:textId="77777777" w:rsidR="008160A3" w:rsidRDefault="008160A3" w:rsidP="008160A3">
      <w:pPr>
        <w:pStyle w:val="Heading3"/>
      </w:pPr>
      <w:bookmarkStart w:id="79" w:name="_Toc210593842"/>
      <w:r>
        <w:t>18.31</w:t>
      </w:r>
      <w:r>
        <w:tab/>
        <w:t>Timing Resiliency and URLLC enhancements [TRS_URLLC]</w:t>
      </w:r>
      <w:bookmarkEnd w:id="79"/>
    </w:p>
    <w:p w14:paraId="08974185" w14:textId="77777777" w:rsidR="008160A3" w:rsidRDefault="008160A3" w:rsidP="008160A3">
      <w:pPr>
        <w:pStyle w:val="Heading3"/>
      </w:pPr>
      <w:bookmarkStart w:id="80" w:name="_Toc210593843"/>
      <w:r>
        <w:t>18.32</w:t>
      </w:r>
      <w:r>
        <w:tab/>
        <w:t>Extensions to the TSC Framework to support DetNet [DetNet]</w:t>
      </w:r>
      <w:bookmarkEnd w:id="80"/>
    </w:p>
    <w:p w14:paraId="37151EA2" w14:textId="77777777" w:rsidR="008160A3" w:rsidRDefault="008160A3" w:rsidP="008160A3">
      <w:pPr>
        <w:pStyle w:val="Heading3"/>
      </w:pPr>
      <w:bookmarkStart w:id="81" w:name="_Toc210593844"/>
      <w:r>
        <w:t>18.35</w:t>
      </w:r>
      <w:r>
        <w:tab/>
        <w:t>CT aspects of 5G System Enabler for Service Function Chaining [SFC]</w:t>
      </w:r>
      <w:bookmarkEnd w:id="81"/>
    </w:p>
    <w:p w14:paraId="3332A512" w14:textId="77777777" w:rsidR="008160A3" w:rsidRDefault="008160A3" w:rsidP="008160A3">
      <w:pPr>
        <w:pStyle w:val="Heading3"/>
      </w:pPr>
      <w:bookmarkStart w:id="82" w:name="_Toc210593845"/>
      <w:r>
        <w:t>18.37</w:t>
      </w:r>
      <w:r>
        <w:tab/>
        <w:t>CT aspects of enhancement of 5G UE Policy [eUEPO]</w:t>
      </w:r>
      <w:bookmarkEnd w:id="82"/>
    </w:p>
    <w:p w14:paraId="6BB9D679" w14:textId="77777777" w:rsidR="008160A3" w:rsidRDefault="008160A3" w:rsidP="008160A3">
      <w:pPr>
        <w:pStyle w:val="Heading3"/>
      </w:pPr>
      <w:bookmarkStart w:id="83" w:name="_Toc210593846"/>
      <w:r>
        <w:t>18.38</w:t>
      </w:r>
      <w:r>
        <w:tab/>
        <w:t>CT aspect of Seamless UE context recovery [SUECR]</w:t>
      </w:r>
      <w:bookmarkEnd w:id="83"/>
    </w:p>
    <w:p w14:paraId="0646F75E" w14:textId="77777777" w:rsidR="008160A3" w:rsidRDefault="008160A3" w:rsidP="008160A3">
      <w:pPr>
        <w:pStyle w:val="Heading3"/>
      </w:pPr>
      <w:bookmarkStart w:id="84" w:name="_Toc210593847"/>
      <w:r>
        <w:t>18.39</w:t>
      </w:r>
      <w:r>
        <w:tab/>
        <w:t>Secondary DN authentication and authorization in EPC IWK cases [TEI18_SDNAEPC]</w:t>
      </w:r>
      <w:bookmarkEnd w:id="84"/>
    </w:p>
    <w:p w14:paraId="0824E72C" w14:textId="77777777" w:rsidR="008160A3" w:rsidRDefault="008160A3" w:rsidP="008160A3">
      <w:pPr>
        <w:pStyle w:val="Heading3"/>
      </w:pPr>
      <w:bookmarkStart w:id="85" w:name="_Toc210593848"/>
      <w:r>
        <w:t>18.40</w:t>
      </w:r>
      <w:r>
        <w:tab/>
        <w:t>CT aspects of enhancement to the 5GC location services - phase 3 [5G_eLCS_Ph3]</w:t>
      </w:r>
      <w:bookmarkEnd w:id="85"/>
    </w:p>
    <w:p w14:paraId="4EADB836" w14:textId="4B6DD70A" w:rsidR="008160A3" w:rsidRDefault="008160A3" w:rsidP="008160A3">
      <w:pPr>
        <w:rPr>
          <w:rFonts w:ascii="Arial" w:hAnsi="Arial" w:cs="Arial"/>
          <w:b/>
          <w:sz w:val="24"/>
        </w:rPr>
      </w:pPr>
      <w:r>
        <w:rPr>
          <w:rFonts w:ascii="Arial" w:hAnsi="Arial" w:cs="Arial"/>
          <w:b/>
          <w:color w:val="0000FF"/>
          <w:sz w:val="24"/>
        </w:rPr>
        <w:t>C4-253119</w:t>
      </w:r>
      <w:r>
        <w:rPr>
          <w:rFonts w:ascii="Arial" w:hAnsi="Arial" w:cs="Arial"/>
          <w:b/>
          <w:color w:val="0000FF"/>
          <w:sz w:val="24"/>
        </w:rPr>
        <w:tab/>
      </w:r>
      <w:r>
        <w:rPr>
          <w:rFonts w:ascii="Arial" w:hAnsi="Arial" w:cs="Arial"/>
          <w:b/>
          <w:sz w:val="24"/>
        </w:rPr>
        <w:t>LCS-UP Context Creation and Removal</w:t>
      </w:r>
    </w:p>
    <w:p w14:paraId="64D1CEB4"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v18.10.0</w:t>
      </w:r>
      <w:r>
        <w:rPr>
          <w:i/>
        </w:rPr>
        <w:tab/>
        <w:t xml:space="preserve">  CR-1224  Cat: F (Rel-18)</w:t>
      </w:r>
      <w:r>
        <w:rPr>
          <w:i/>
        </w:rPr>
        <w:br/>
      </w:r>
      <w:r>
        <w:rPr>
          <w:i/>
        </w:rPr>
        <w:br/>
      </w:r>
      <w:r>
        <w:rPr>
          <w:i/>
        </w:rPr>
        <w:tab/>
      </w:r>
      <w:r>
        <w:rPr>
          <w:i/>
        </w:rPr>
        <w:tab/>
      </w:r>
      <w:r>
        <w:rPr>
          <w:i/>
        </w:rPr>
        <w:tab/>
      </w:r>
      <w:r>
        <w:rPr>
          <w:i/>
        </w:rPr>
        <w:tab/>
      </w:r>
      <w:r>
        <w:rPr>
          <w:i/>
        </w:rPr>
        <w:tab/>
        <w:t>Source: ZTE</w:t>
      </w:r>
    </w:p>
    <w:p w14:paraId="22C6E190" w14:textId="77777777" w:rsidR="008160A3" w:rsidRDefault="008160A3" w:rsidP="008160A3">
      <w:pPr>
        <w:rPr>
          <w:rFonts w:ascii="Arial" w:hAnsi="Arial" w:cs="Arial"/>
          <w:b/>
        </w:rPr>
      </w:pPr>
      <w:r>
        <w:rPr>
          <w:rFonts w:ascii="Arial" w:hAnsi="Arial" w:cs="Arial"/>
          <w:b/>
        </w:rPr>
        <w:t xml:space="preserve">Abstract: </w:t>
      </w:r>
    </w:p>
    <w:p w14:paraId="11B1056D" w14:textId="77777777" w:rsidR="008160A3" w:rsidRDefault="008160A3" w:rsidP="008160A3">
      <w:r>
        <w:t>This CR clarifies the AMF behaviour on LCS-UPP context creation and removal.</w:t>
      </w:r>
    </w:p>
    <w:p w14:paraId="1FA4789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C4-253448</w:t>
      </w:r>
      <w:r>
        <w:rPr>
          <w:color w:val="993300"/>
          <w:u w:val="single"/>
        </w:rPr>
        <w:t>.</w:t>
      </w:r>
    </w:p>
    <w:p w14:paraId="491FA7AA" w14:textId="15A809A8" w:rsidR="008160A3" w:rsidRDefault="008160A3" w:rsidP="008160A3">
      <w:pPr>
        <w:rPr>
          <w:rFonts w:ascii="Arial" w:hAnsi="Arial" w:cs="Arial"/>
          <w:b/>
          <w:sz w:val="24"/>
        </w:rPr>
      </w:pPr>
      <w:r>
        <w:rPr>
          <w:rFonts w:ascii="Arial" w:hAnsi="Arial" w:cs="Arial"/>
          <w:b/>
          <w:color w:val="0000FF"/>
          <w:sz w:val="24"/>
        </w:rPr>
        <w:t>C4-253448</w:t>
      </w:r>
      <w:r>
        <w:rPr>
          <w:rFonts w:ascii="Arial" w:hAnsi="Arial" w:cs="Arial"/>
          <w:b/>
          <w:color w:val="0000FF"/>
          <w:sz w:val="24"/>
        </w:rPr>
        <w:tab/>
      </w:r>
      <w:r>
        <w:rPr>
          <w:rFonts w:ascii="Arial" w:hAnsi="Arial" w:cs="Arial"/>
          <w:b/>
          <w:sz w:val="24"/>
        </w:rPr>
        <w:t>LCS-UP Context Creation and Removal</w:t>
      </w:r>
    </w:p>
    <w:p w14:paraId="79CD44F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v18.10.0</w:t>
      </w:r>
      <w:r>
        <w:rPr>
          <w:i/>
        </w:rPr>
        <w:tab/>
        <w:t xml:space="preserve">  CR-1224  rev 1 Cat: F (Rel-18)</w:t>
      </w:r>
      <w:r>
        <w:rPr>
          <w:i/>
        </w:rPr>
        <w:br/>
      </w:r>
      <w:r>
        <w:rPr>
          <w:i/>
        </w:rPr>
        <w:br/>
      </w:r>
      <w:r>
        <w:rPr>
          <w:i/>
        </w:rPr>
        <w:tab/>
      </w:r>
      <w:r>
        <w:rPr>
          <w:i/>
        </w:rPr>
        <w:tab/>
      </w:r>
      <w:r>
        <w:rPr>
          <w:i/>
        </w:rPr>
        <w:tab/>
      </w:r>
      <w:r>
        <w:rPr>
          <w:i/>
        </w:rPr>
        <w:tab/>
      </w:r>
      <w:r>
        <w:rPr>
          <w:i/>
        </w:rPr>
        <w:tab/>
        <w:t>Source: ZTE</w:t>
      </w:r>
    </w:p>
    <w:p w14:paraId="778A6F2C" w14:textId="77777777" w:rsidR="008160A3" w:rsidRDefault="008160A3" w:rsidP="008160A3">
      <w:pPr>
        <w:rPr>
          <w:color w:val="808080"/>
        </w:rPr>
      </w:pPr>
      <w:r>
        <w:rPr>
          <w:color w:val="808080"/>
        </w:rPr>
        <w:t>(Replaces C4-253119)</w:t>
      </w:r>
    </w:p>
    <w:p w14:paraId="28A613E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211DF" w14:textId="6409ABA4" w:rsidR="008160A3" w:rsidRDefault="008160A3" w:rsidP="008160A3">
      <w:pPr>
        <w:rPr>
          <w:rFonts w:ascii="Arial" w:hAnsi="Arial" w:cs="Arial"/>
          <w:b/>
          <w:sz w:val="24"/>
        </w:rPr>
      </w:pPr>
      <w:r>
        <w:rPr>
          <w:rFonts w:ascii="Arial" w:hAnsi="Arial" w:cs="Arial"/>
          <w:b/>
          <w:color w:val="0000FF"/>
          <w:sz w:val="24"/>
        </w:rPr>
        <w:t>C4-253120</w:t>
      </w:r>
      <w:r>
        <w:rPr>
          <w:rFonts w:ascii="Arial" w:hAnsi="Arial" w:cs="Arial"/>
          <w:b/>
          <w:color w:val="0000FF"/>
          <w:sz w:val="24"/>
        </w:rPr>
        <w:tab/>
      </w:r>
      <w:r>
        <w:rPr>
          <w:rFonts w:ascii="Arial" w:hAnsi="Arial" w:cs="Arial"/>
          <w:b/>
          <w:sz w:val="24"/>
        </w:rPr>
        <w:t>LCS-UP Context Creation and Removal</w:t>
      </w:r>
    </w:p>
    <w:p w14:paraId="4AF053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CR-1225  Cat: A (Rel-19)</w:t>
      </w:r>
      <w:r>
        <w:rPr>
          <w:i/>
        </w:rPr>
        <w:br/>
      </w:r>
      <w:r>
        <w:rPr>
          <w:i/>
        </w:rPr>
        <w:br/>
      </w:r>
      <w:r>
        <w:rPr>
          <w:i/>
        </w:rPr>
        <w:tab/>
      </w:r>
      <w:r>
        <w:rPr>
          <w:i/>
        </w:rPr>
        <w:tab/>
      </w:r>
      <w:r>
        <w:rPr>
          <w:i/>
        </w:rPr>
        <w:tab/>
      </w:r>
      <w:r>
        <w:rPr>
          <w:i/>
        </w:rPr>
        <w:tab/>
      </w:r>
      <w:r>
        <w:rPr>
          <w:i/>
        </w:rPr>
        <w:tab/>
        <w:t>Source: ZTE</w:t>
      </w:r>
    </w:p>
    <w:p w14:paraId="397B6719" w14:textId="77777777" w:rsidR="008160A3" w:rsidRDefault="008160A3" w:rsidP="008160A3">
      <w:pPr>
        <w:rPr>
          <w:rFonts w:ascii="Arial" w:hAnsi="Arial" w:cs="Arial"/>
          <w:b/>
        </w:rPr>
      </w:pPr>
      <w:r>
        <w:rPr>
          <w:rFonts w:ascii="Arial" w:hAnsi="Arial" w:cs="Arial"/>
          <w:b/>
        </w:rPr>
        <w:t xml:space="preserve">Abstract: </w:t>
      </w:r>
    </w:p>
    <w:p w14:paraId="7A40CE30" w14:textId="77777777" w:rsidR="008160A3" w:rsidRDefault="008160A3" w:rsidP="008160A3">
      <w:r>
        <w:t>This CR clarifies the AMF behaviour on LCS-UPP context creation and removal.</w:t>
      </w:r>
    </w:p>
    <w:p w14:paraId="442CE86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C4-253449</w:t>
      </w:r>
      <w:r>
        <w:rPr>
          <w:color w:val="993300"/>
          <w:u w:val="single"/>
        </w:rPr>
        <w:t>.</w:t>
      </w:r>
    </w:p>
    <w:p w14:paraId="4CC1D3A0" w14:textId="585F38C1" w:rsidR="008160A3" w:rsidRDefault="008160A3" w:rsidP="008160A3">
      <w:pPr>
        <w:rPr>
          <w:rFonts w:ascii="Arial" w:hAnsi="Arial" w:cs="Arial"/>
          <w:b/>
          <w:sz w:val="24"/>
        </w:rPr>
      </w:pPr>
      <w:r>
        <w:rPr>
          <w:rFonts w:ascii="Arial" w:hAnsi="Arial" w:cs="Arial"/>
          <w:b/>
          <w:color w:val="0000FF"/>
          <w:sz w:val="24"/>
        </w:rPr>
        <w:t>C4-253449</w:t>
      </w:r>
      <w:r>
        <w:rPr>
          <w:rFonts w:ascii="Arial" w:hAnsi="Arial" w:cs="Arial"/>
          <w:b/>
          <w:color w:val="0000FF"/>
          <w:sz w:val="24"/>
        </w:rPr>
        <w:tab/>
      </w:r>
      <w:r>
        <w:rPr>
          <w:rFonts w:ascii="Arial" w:hAnsi="Arial" w:cs="Arial"/>
          <w:b/>
          <w:sz w:val="24"/>
        </w:rPr>
        <w:t>LCS-UP Context Creation and Removal</w:t>
      </w:r>
    </w:p>
    <w:p w14:paraId="529BE3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CR-1225  rev 1 Cat: F (Rel-19)</w:t>
      </w:r>
      <w:r>
        <w:rPr>
          <w:i/>
        </w:rPr>
        <w:br/>
      </w:r>
      <w:r>
        <w:rPr>
          <w:i/>
        </w:rPr>
        <w:br/>
      </w:r>
      <w:r>
        <w:rPr>
          <w:i/>
        </w:rPr>
        <w:tab/>
      </w:r>
      <w:r>
        <w:rPr>
          <w:i/>
        </w:rPr>
        <w:tab/>
      </w:r>
      <w:r>
        <w:rPr>
          <w:i/>
        </w:rPr>
        <w:tab/>
      </w:r>
      <w:r>
        <w:rPr>
          <w:i/>
        </w:rPr>
        <w:tab/>
      </w:r>
      <w:r>
        <w:rPr>
          <w:i/>
        </w:rPr>
        <w:tab/>
        <w:t>Source: ZTE</w:t>
      </w:r>
    </w:p>
    <w:p w14:paraId="5107FD48" w14:textId="77777777" w:rsidR="008160A3" w:rsidRDefault="008160A3" w:rsidP="008160A3">
      <w:pPr>
        <w:rPr>
          <w:color w:val="808080"/>
        </w:rPr>
      </w:pPr>
      <w:r>
        <w:rPr>
          <w:color w:val="808080"/>
        </w:rPr>
        <w:t>(Replaces C4-253120)</w:t>
      </w:r>
    </w:p>
    <w:p w14:paraId="5BE9C72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7007" w14:textId="568A2C22" w:rsidR="008160A3" w:rsidRDefault="008160A3" w:rsidP="008160A3">
      <w:pPr>
        <w:rPr>
          <w:rFonts w:ascii="Arial" w:hAnsi="Arial" w:cs="Arial"/>
          <w:b/>
          <w:sz w:val="24"/>
        </w:rPr>
      </w:pPr>
      <w:r>
        <w:rPr>
          <w:rFonts w:ascii="Arial" w:hAnsi="Arial" w:cs="Arial"/>
          <w:b/>
          <w:color w:val="0000FF"/>
          <w:sz w:val="24"/>
        </w:rPr>
        <w:t>C4-253121</w:t>
      </w:r>
      <w:r>
        <w:rPr>
          <w:rFonts w:ascii="Arial" w:hAnsi="Arial" w:cs="Arial"/>
          <w:b/>
          <w:color w:val="0000FF"/>
          <w:sz w:val="24"/>
        </w:rPr>
        <w:tab/>
      </w:r>
      <w:r>
        <w:rPr>
          <w:rFonts w:ascii="Arial" w:hAnsi="Arial" w:cs="Arial"/>
          <w:b/>
          <w:sz w:val="24"/>
        </w:rPr>
        <w:t>Invoke Nlmf_Location_UPConfig to Releae LCS-UP Connection</w:t>
      </w:r>
    </w:p>
    <w:p w14:paraId="5066AB76"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v18.9.0</w:t>
      </w:r>
      <w:r>
        <w:rPr>
          <w:i/>
        </w:rPr>
        <w:tab/>
        <w:t xml:space="preserve">  CR-0362  Cat: F (Rel-18)</w:t>
      </w:r>
      <w:r>
        <w:rPr>
          <w:i/>
        </w:rPr>
        <w:br/>
      </w:r>
      <w:r>
        <w:rPr>
          <w:i/>
        </w:rPr>
        <w:br/>
      </w:r>
      <w:r>
        <w:rPr>
          <w:i/>
        </w:rPr>
        <w:tab/>
      </w:r>
      <w:r>
        <w:rPr>
          <w:i/>
        </w:rPr>
        <w:tab/>
      </w:r>
      <w:r>
        <w:rPr>
          <w:i/>
        </w:rPr>
        <w:tab/>
      </w:r>
      <w:r>
        <w:rPr>
          <w:i/>
        </w:rPr>
        <w:tab/>
      </w:r>
      <w:r>
        <w:rPr>
          <w:i/>
        </w:rPr>
        <w:tab/>
        <w:t>Source: ZTE</w:t>
      </w:r>
    </w:p>
    <w:p w14:paraId="00E889CF" w14:textId="77777777" w:rsidR="008160A3" w:rsidRDefault="008160A3" w:rsidP="008160A3">
      <w:pPr>
        <w:rPr>
          <w:rFonts w:ascii="Arial" w:hAnsi="Arial" w:cs="Arial"/>
          <w:b/>
        </w:rPr>
      </w:pPr>
      <w:r>
        <w:rPr>
          <w:rFonts w:ascii="Arial" w:hAnsi="Arial" w:cs="Arial"/>
          <w:b/>
        </w:rPr>
        <w:t xml:space="preserve">Abstract: </w:t>
      </w:r>
    </w:p>
    <w:p w14:paraId="0F4E0757" w14:textId="77777777" w:rsidR="008160A3" w:rsidRDefault="008160A3" w:rsidP="008160A3">
      <w:r>
        <w:t>The UPConfig message is also used by the AMF to request source LMF to release an exsiting LCS-UPP connection.</w:t>
      </w:r>
    </w:p>
    <w:p w14:paraId="3330C6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80F7E" w14:textId="569A8BBF" w:rsidR="008160A3" w:rsidRDefault="008160A3" w:rsidP="008160A3">
      <w:pPr>
        <w:rPr>
          <w:rFonts w:ascii="Arial" w:hAnsi="Arial" w:cs="Arial"/>
          <w:b/>
          <w:sz w:val="24"/>
        </w:rPr>
      </w:pPr>
      <w:r>
        <w:rPr>
          <w:rFonts w:ascii="Arial" w:hAnsi="Arial" w:cs="Arial"/>
          <w:b/>
          <w:color w:val="0000FF"/>
          <w:sz w:val="24"/>
        </w:rPr>
        <w:t>C4-253122</w:t>
      </w:r>
      <w:r>
        <w:rPr>
          <w:rFonts w:ascii="Arial" w:hAnsi="Arial" w:cs="Arial"/>
          <w:b/>
          <w:color w:val="0000FF"/>
          <w:sz w:val="24"/>
        </w:rPr>
        <w:tab/>
      </w:r>
      <w:r>
        <w:rPr>
          <w:rFonts w:ascii="Arial" w:hAnsi="Arial" w:cs="Arial"/>
          <w:b/>
          <w:sz w:val="24"/>
        </w:rPr>
        <w:t>Invoke Nlmf_Location_UPConfig to Releae LCS-UP Connection</w:t>
      </w:r>
    </w:p>
    <w:p w14:paraId="001547A1"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v19.3.0</w:t>
      </w:r>
      <w:r>
        <w:rPr>
          <w:i/>
        </w:rPr>
        <w:tab/>
        <w:t xml:space="preserve">  CR-0363  Cat: A (Rel-19)</w:t>
      </w:r>
      <w:r>
        <w:rPr>
          <w:i/>
        </w:rPr>
        <w:br/>
      </w:r>
      <w:r>
        <w:rPr>
          <w:i/>
        </w:rPr>
        <w:br/>
      </w:r>
      <w:r>
        <w:rPr>
          <w:i/>
        </w:rPr>
        <w:tab/>
      </w:r>
      <w:r>
        <w:rPr>
          <w:i/>
        </w:rPr>
        <w:tab/>
      </w:r>
      <w:r>
        <w:rPr>
          <w:i/>
        </w:rPr>
        <w:tab/>
      </w:r>
      <w:r>
        <w:rPr>
          <w:i/>
        </w:rPr>
        <w:tab/>
      </w:r>
      <w:r>
        <w:rPr>
          <w:i/>
        </w:rPr>
        <w:tab/>
        <w:t>Source: ZTE</w:t>
      </w:r>
    </w:p>
    <w:p w14:paraId="2E603744" w14:textId="77777777" w:rsidR="008160A3" w:rsidRDefault="008160A3" w:rsidP="008160A3">
      <w:pPr>
        <w:rPr>
          <w:rFonts w:ascii="Arial" w:hAnsi="Arial" w:cs="Arial"/>
          <w:b/>
        </w:rPr>
      </w:pPr>
      <w:r>
        <w:rPr>
          <w:rFonts w:ascii="Arial" w:hAnsi="Arial" w:cs="Arial"/>
          <w:b/>
        </w:rPr>
        <w:lastRenderedPageBreak/>
        <w:t xml:space="preserve">Abstract: </w:t>
      </w:r>
    </w:p>
    <w:p w14:paraId="58987D60" w14:textId="77777777" w:rsidR="008160A3" w:rsidRDefault="008160A3" w:rsidP="008160A3">
      <w:r>
        <w:t>The UPConfig message is also used by the AMF to request source LMF to release an exsiting LCS-UPP connection.</w:t>
      </w:r>
    </w:p>
    <w:p w14:paraId="32D47B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AA304" w14:textId="38F8728C" w:rsidR="008160A3" w:rsidRDefault="008160A3" w:rsidP="008160A3">
      <w:pPr>
        <w:rPr>
          <w:rFonts w:ascii="Arial" w:hAnsi="Arial" w:cs="Arial"/>
          <w:b/>
          <w:sz w:val="24"/>
        </w:rPr>
      </w:pPr>
      <w:r>
        <w:rPr>
          <w:rFonts w:ascii="Arial" w:hAnsi="Arial" w:cs="Arial"/>
          <w:b/>
          <w:color w:val="0000FF"/>
          <w:sz w:val="24"/>
        </w:rPr>
        <w:t>C4-253232</w:t>
      </w:r>
      <w:r>
        <w:rPr>
          <w:rFonts w:ascii="Arial" w:hAnsi="Arial" w:cs="Arial"/>
          <w:b/>
          <w:color w:val="0000FF"/>
          <w:sz w:val="24"/>
        </w:rPr>
        <w:tab/>
      </w:r>
      <w:r>
        <w:rPr>
          <w:rFonts w:ascii="Arial" w:hAnsi="Arial" w:cs="Arial"/>
          <w:b/>
          <w:sz w:val="24"/>
        </w:rPr>
        <w:t>Support for multiple LCS UPP</w:t>
      </w:r>
    </w:p>
    <w:p w14:paraId="63BF7A5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CR-1240  Cat: B (Rel-19)</w:t>
      </w:r>
      <w:r>
        <w:rPr>
          <w:i/>
        </w:rPr>
        <w:br/>
      </w:r>
      <w:r>
        <w:rPr>
          <w:i/>
        </w:rPr>
        <w:br/>
      </w:r>
      <w:r>
        <w:rPr>
          <w:i/>
        </w:rPr>
        <w:tab/>
      </w:r>
      <w:r>
        <w:rPr>
          <w:i/>
        </w:rPr>
        <w:tab/>
      </w:r>
      <w:r>
        <w:rPr>
          <w:i/>
        </w:rPr>
        <w:tab/>
      </w:r>
      <w:r>
        <w:rPr>
          <w:i/>
        </w:rPr>
        <w:tab/>
      </w:r>
      <w:r>
        <w:rPr>
          <w:i/>
        </w:rPr>
        <w:tab/>
        <w:t>Source: Huawei</w:t>
      </w:r>
    </w:p>
    <w:p w14:paraId="21135DD4" w14:textId="77777777" w:rsidR="008160A3" w:rsidRDefault="008160A3" w:rsidP="008160A3">
      <w:pPr>
        <w:rPr>
          <w:rFonts w:ascii="Arial" w:hAnsi="Arial" w:cs="Arial"/>
          <w:b/>
        </w:rPr>
      </w:pPr>
      <w:r>
        <w:rPr>
          <w:rFonts w:ascii="Arial" w:hAnsi="Arial" w:cs="Arial"/>
          <w:b/>
        </w:rPr>
        <w:t xml:space="preserve">Abstract: </w:t>
      </w:r>
    </w:p>
    <w:p w14:paraId="3F389F4D" w14:textId="77777777" w:rsidR="008160A3" w:rsidRDefault="008160A3" w:rsidP="008160A3">
      <w:r>
        <w:t>Add a new attribute to UeContext for multiple LCS UPP context items, update the OpenAPI accordingly.</w:t>
      </w:r>
    </w:p>
    <w:p w14:paraId="361443B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C4-253435</w:t>
      </w:r>
      <w:r>
        <w:rPr>
          <w:color w:val="993300"/>
          <w:u w:val="single"/>
        </w:rPr>
        <w:t>.</w:t>
      </w:r>
    </w:p>
    <w:p w14:paraId="308CD18E" w14:textId="7FB18383" w:rsidR="008160A3" w:rsidRDefault="008160A3" w:rsidP="008160A3">
      <w:pPr>
        <w:rPr>
          <w:rFonts w:ascii="Arial" w:hAnsi="Arial" w:cs="Arial"/>
          <w:b/>
          <w:sz w:val="24"/>
        </w:rPr>
      </w:pPr>
      <w:r>
        <w:rPr>
          <w:rFonts w:ascii="Arial" w:hAnsi="Arial" w:cs="Arial"/>
          <w:b/>
          <w:color w:val="0000FF"/>
          <w:sz w:val="24"/>
        </w:rPr>
        <w:t>C4-253435</w:t>
      </w:r>
      <w:r>
        <w:rPr>
          <w:rFonts w:ascii="Arial" w:hAnsi="Arial" w:cs="Arial"/>
          <w:b/>
          <w:color w:val="0000FF"/>
          <w:sz w:val="24"/>
        </w:rPr>
        <w:tab/>
      </w:r>
      <w:r>
        <w:rPr>
          <w:rFonts w:ascii="Arial" w:hAnsi="Arial" w:cs="Arial"/>
          <w:b/>
          <w:sz w:val="24"/>
        </w:rPr>
        <w:t>Support for multiple LCS UPP</w:t>
      </w:r>
    </w:p>
    <w:p w14:paraId="46FA4A0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CR-1240  rev 1 Cat: B (Rel-19)</w:t>
      </w:r>
      <w:r>
        <w:rPr>
          <w:i/>
        </w:rPr>
        <w:br/>
      </w:r>
      <w:r>
        <w:rPr>
          <w:i/>
        </w:rPr>
        <w:br/>
      </w:r>
      <w:r>
        <w:rPr>
          <w:i/>
        </w:rPr>
        <w:tab/>
      </w:r>
      <w:r>
        <w:rPr>
          <w:i/>
        </w:rPr>
        <w:tab/>
      </w:r>
      <w:r>
        <w:rPr>
          <w:i/>
        </w:rPr>
        <w:tab/>
      </w:r>
      <w:r>
        <w:rPr>
          <w:i/>
        </w:rPr>
        <w:tab/>
      </w:r>
      <w:r>
        <w:rPr>
          <w:i/>
        </w:rPr>
        <w:tab/>
        <w:t>Source: Huawei</w:t>
      </w:r>
    </w:p>
    <w:p w14:paraId="24D74B14" w14:textId="77777777" w:rsidR="008160A3" w:rsidRDefault="008160A3" w:rsidP="008160A3">
      <w:pPr>
        <w:rPr>
          <w:color w:val="808080"/>
        </w:rPr>
      </w:pPr>
      <w:r>
        <w:rPr>
          <w:color w:val="808080"/>
        </w:rPr>
        <w:t>(Replaces C4-253232)</w:t>
      </w:r>
    </w:p>
    <w:p w14:paraId="5CAC7F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E6BFF" w14:textId="780DDDC8" w:rsidR="008160A3" w:rsidRDefault="008160A3" w:rsidP="008160A3">
      <w:pPr>
        <w:rPr>
          <w:rFonts w:ascii="Arial" w:hAnsi="Arial" w:cs="Arial"/>
          <w:b/>
          <w:sz w:val="24"/>
        </w:rPr>
      </w:pPr>
      <w:r>
        <w:rPr>
          <w:rFonts w:ascii="Arial" w:hAnsi="Arial" w:cs="Arial"/>
          <w:b/>
          <w:color w:val="0000FF"/>
          <w:sz w:val="24"/>
        </w:rPr>
        <w:t>C4-253255</w:t>
      </w:r>
      <w:r>
        <w:rPr>
          <w:rFonts w:ascii="Arial" w:hAnsi="Arial" w:cs="Arial"/>
          <w:b/>
          <w:color w:val="0000FF"/>
          <w:sz w:val="24"/>
        </w:rPr>
        <w:tab/>
      </w:r>
      <w:r>
        <w:rPr>
          <w:rFonts w:ascii="Arial" w:hAnsi="Arial" w:cs="Arial"/>
          <w:b/>
          <w:sz w:val="24"/>
        </w:rPr>
        <w:t>Correction on LCS Correlation ID for LCS UPP CM</w:t>
      </w:r>
    </w:p>
    <w:p w14:paraId="16EDE63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v18.10.0</w:t>
      </w:r>
      <w:r>
        <w:rPr>
          <w:i/>
        </w:rPr>
        <w:tab/>
        <w:t xml:space="preserve">  CR-1241  Cat: F (Rel-18)</w:t>
      </w:r>
      <w:r>
        <w:rPr>
          <w:i/>
        </w:rPr>
        <w:br/>
      </w:r>
      <w:r>
        <w:rPr>
          <w:i/>
        </w:rPr>
        <w:br/>
      </w:r>
      <w:r>
        <w:rPr>
          <w:i/>
        </w:rPr>
        <w:tab/>
      </w:r>
      <w:r>
        <w:rPr>
          <w:i/>
        </w:rPr>
        <w:tab/>
      </w:r>
      <w:r>
        <w:rPr>
          <w:i/>
        </w:rPr>
        <w:tab/>
      </w:r>
      <w:r>
        <w:rPr>
          <w:i/>
        </w:rPr>
        <w:tab/>
      </w:r>
      <w:r>
        <w:rPr>
          <w:i/>
        </w:rPr>
        <w:tab/>
        <w:t>Source: Ericsson</w:t>
      </w:r>
    </w:p>
    <w:p w14:paraId="7C59E5D2" w14:textId="77777777" w:rsidR="008160A3" w:rsidRDefault="008160A3" w:rsidP="008160A3">
      <w:pPr>
        <w:rPr>
          <w:rFonts w:ascii="Arial" w:hAnsi="Arial" w:cs="Arial"/>
          <w:b/>
        </w:rPr>
      </w:pPr>
      <w:r>
        <w:rPr>
          <w:rFonts w:ascii="Arial" w:hAnsi="Arial" w:cs="Arial"/>
          <w:b/>
        </w:rPr>
        <w:t xml:space="preserve">Abstract: </w:t>
      </w:r>
    </w:p>
    <w:p w14:paraId="6E2D8A6B" w14:textId="77777777" w:rsidR="008160A3" w:rsidRDefault="008160A3" w:rsidP="008160A3">
      <w:r>
        <w:t>Remove the condition of UPP CM Transaction procedures for lcsCorrelationId IEs.</w:t>
      </w:r>
    </w:p>
    <w:p w14:paraId="19E640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34F4C5" w14:textId="3925E4E1" w:rsidR="008160A3" w:rsidRDefault="008160A3" w:rsidP="008160A3">
      <w:pPr>
        <w:rPr>
          <w:rFonts w:ascii="Arial" w:hAnsi="Arial" w:cs="Arial"/>
          <w:b/>
          <w:sz w:val="24"/>
        </w:rPr>
      </w:pPr>
      <w:r>
        <w:rPr>
          <w:rFonts w:ascii="Arial" w:hAnsi="Arial" w:cs="Arial"/>
          <w:b/>
          <w:color w:val="0000FF"/>
          <w:sz w:val="24"/>
        </w:rPr>
        <w:t>C4-253256</w:t>
      </w:r>
      <w:r>
        <w:rPr>
          <w:rFonts w:ascii="Arial" w:hAnsi="Arial" w:cs="Arial"/>
          <w:b/>
          <w:color w:val="0000FF"/>
          <w:sz w:val="24"/>
        </w:rPr>
        <w:tab/>
      </w:r>
      <w:r>
        <w:rPr>
          <w:rFonts w:ascii="Arial" w:hAnsi="Arial" w:cs="Arial"/>
          <w:b/>
          <w:sz w:val="24"/>
        </w:rPr>
        <w:t>Correction on LCS Correlation ID for LCS UPP CM</w:t>
      </w:r>
    </w:p>
    <w:p w14:paraId="04F2D6E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CR-1242  Cat: A (Rel-19)</w:t>
      </w:r>
      <w:r>
        <w:rPr>
          <w:i/>
        </w:rPr>
        <w:br/>
      </w:r>
      <w:r>
        <w:rPr>
          <w:i/>
        </w:rPr>
        <w:br/>
      </w:r>
      <w:r>
        <w:rPr>
          <w:i/>
        </w:rPr>
        <w:tab/>
      </w:r>
      <w:r>
        <w:rPr>
          <w:i/>
        </w:rPr>
        <w:tab/>
      </w:r>
      <w:r>
        <w:rPr>
          <w:i/>
        </w:rPr>
        <w:tab/>
      </w:r>
      <w:r>
        <w:rPr>
          <w:i/>
        </w:rPr>
        <w:tab/>
      </w:r>
      <w:r>
        <w:rPr>
          <w:i/>
        </w:rPr>
        <w:tab/>
        <w:t>Source: Ericsson</w:t>
      </w:r>
    </w:p>
    <w:p w14:paraId="6051B8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C4-253490</w:t>
      </w:r>
      <w:r>
        <w:rPr>
          <w:color w:val="993300"/>
          <w:u w:val="single"/>
        </w:rPr>
        <w:t>.</w:t>
      </w:r>
    </w:p>
    <w:p w14:paraId="577F9DC2" w14:textId="2BEC47AF" w:rsidR="008160A3" w:rsidRDefault="008160A3" w:rsidP="008160A3">
      <w:pPr>
        <w:rPr>
          <w:rFonts w:ascii="Arial" w:hAnsi="Arial" w:cs="Arial"/>
          <w:b/>
          <w:sz w:val="24"/>
        </w:rPr>
      </w:pPr>
      <w:r>
        <w:rPr>
          <w:rFonts w:ascii="Arial" w:hAnsi="Arial" w:cs="Arial"/>
          <w:b/>
          <w:color w:val="0000FF"/>
          <w:sz w:val="24"/>
        </w:rPr>
        <w:t>C4-253490</w:t>
      </w:r>
      <w:r>
        <w:rPr>
          <w:rFonts w:ascii="Arial" w:hAnsi="Arial" w:cs="Arial"/>
          <w:b/>
          <w:color w:val="0000FF"/>
          <w:sz w:val="24"/>
        </w:rPr>
        <w:tab/>
      </w:r>
      <w:r>
        <w:rPr>
          <w:rFonts w:ascii="Arial" w:hAnsi="Arial" w:cs="Arial"/>
          <w:b/>
          <w:sz w:val="24"/>
        </w:rPr>
        <w:t>Correction on LCS Correlation ID for LCS UPP CM</w:t>
      </w:r>
    </w:p>
    <w:p w14:paraId="509C3A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CR-1242  rev 1 Cat: F (Rel-19)</w:t>
      </w:r>
      <w:r>
        <w:rPr>
          <w:i/>
        </w:rPr>
        <w:br/>
      </w:r>
      <w:r>
        <w:rPr>
          <w:i/>
        </w:rPr>
        <w:br/>
      </w:r>
      <w:r>
        <w:rPr>
          <w:i/>
        </w:rPr>
        <w:tab/>
      </w:r>
      <w:r>
        <w:rPr>
          <w:i/>
        </w:rPr>
        <w:tab/>
      </w:r>
      <w:r>
        <w:rPr>
          <w:i/>
        </w:rPr>
        <w:tab/>
      </w:r>
      <w:r>
        <w:rPr>
          <w:i/>
        </w:rPr>
        <w:tab/>
      </w:r>
      <w:r>
        <w:rPr>
          <w:i/>
        </w:rPr>
        <w:tab/>
        <w:t>Source: Ericsson</w:t>
      </w:r>
    </w:p>
    <w:p w14:paraId="7E2DAD07" w14:textId="77777777" w:rsidR="008160A3" w:rsidRDefault="008160A3" w:rsidP="008160A3">
      <w:pPr>
        <w:rPr>
          <w:color w:val="808080"/>
        </w:rPr>
      </w:pPr>
      <w:r>
        <w:rPr>
          <w:color w:val="808080"/>
        </w:rPr>
        <w:t>(Replaces C4-253256)</w:t>
      </w:r>
    </w:p>
    <w:p w14:paraId="2606D9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1801A" w14:textId="77777777" w:rsidR="008160A3" w:rsidRDefault="008160A3" w:rsidP="008160A3">
      <w:pPr>
        <w:pStyle w:val="Heading3"/>
      </w:pPr>
      <w:bookmarkStart w:id="86" w:name="_Toc210593849"/>
      <w:r>
        <w:lastRenderedPageBreak/>
        <w:t>18.41</w:t>
      </w:r>
      <w:r>
        <w:tab/>
        <w:t>CT aspects of Enhanced support of Non-Public Networks Phase 2 [eNPN_Ph2]</w:t>
      </w:r>
      <w:bookmarkEnd w:id="86"/>
    </w:p>
    <w:p w14:paraId="1D4484DC" w14:textId="77777777" w:rsidR="008160A3" w:rsidRDefault="008160A3" w:rsidP="008160A3">
      <w:pPr>
        <w:pStyle w:val="Heading3"/>
      </w:pPr>
      <w:bookmarkStart w:id="87" w:name="_Toc210593850"/>
      <w:r>
        <w:t>18.46</w:t>
      </w:r>
      <w:r>
        <w:tab/>
        <w:t>CT Aspects of Uncrewed Aerial Systems (UAS), Phase 2 [UAS_Ph2]</w:t>
      </w:r>
      <w:bookmarkEnd w:id="87"/>
    </w:p>
    <w:p w14:paraId="1EF461B3" w14:textId="77777777" w:rsidR="008160A3" w:rsidRDefault="008160A3" w:rsidP="008160A3">
      <w:pPr>
        <w:pStyle w:val="Heading3"/>
      </w:pPr>
      <w:bookmarkStart w:id="88" w:name="_Toc210593851"/>
      <w:r>
        <w:t>18.47</w:t>
      </w:r>
      <w:r>
        <w:tab/>
        <w:t>CT aspects of Ranging_SL [Ranging_SL]</w:t>
      </w:r>
      <w:bookmarkEnd w:id="88"/>
    </w:p>
    <w:p w14:paraId="58F5C376" w14:textId="77777777" w:rsidR="008160A3" w:rsidRDefault="008160A3" w:rsidP="008160A3">
      <w:pPr>
        <w:pStyle w:val="Heading3"/>
      </w:pPr>
      <w:bookmarkStart w:id="89" w:name="_Toc210593852"/>
      <w:r>
        <w:t>18.51</w:t>
      </w:r>
      <w:r>
        <w:tab/>
        <w:t>CT aspects of AIML [AIMLsys]</w:t>
      </w:r>
      <w:bookmarkEnd w:id="89"/>
    </w:p>
    <w:p w14:paraId="4A48E9E1" w14:textId="77777777" w:rsidR="008160A3" w:rsidRDefault="008160A3" w:rsidP="008160A3">
      <w:pPr>
        <w:pStyle w:val="Heading3"/>
      </w:pPr>
      <w:bookmarkStart w:id="90" w:name="_Toc210593853"/>
      <w:r>
        <w:t>18.52</w:t>
      </w:r>
      <w:r>
        <w:tab/>
        <w:t>CT aspects of NG_RTC [NG_RTC]</w:t>
      </w:r>
      <w:bookmarkEnd w:id="90"/>
    </w:p>
    <w:p w14:paraId="26860E6E" w14:textId="2B2D8634" w:rsidR="008160A3" w:rsidRDefault="008160A3" w:rsidP="008160A3">
      <w:pPr>
        <w:rPr>
          <w:rFonts w:ascii="Arial" w:hAnsi="Arial" w:cs="Arial"/>
          <w:b/>
          <w:sz w:val="24"/>
        </w:rPr>
      </w:pPr>
      <w:r>
        <w:rPr>
          <w:rFonts w:ascii="Arial" w:hAnsi="Arial" w:cs="Arial"/>
          <w:b/>
          <w:color w:val="0000FF"/>
          <w:sz w:val="24"/>
        </w:rPr>
        <w:t>C4-253233</w:t>
      </w:r>
      <w:r>
        <w:rPr>
          <w:rFonts w:ascii="Arial" w:hAnsi="Arial" w:cs="Arial"/>
          <w:b/>
          <w:color w:val="0000FF"/>
          <w:sz w:val="24"/>
        </w:rPr>
        <w:tab/>
      </w:r>
      <w:r>
        <w:rPr>
          <w:rFonts w:ascii="Arial" w:hAnsi="Arial" w:cs="Arial"/>
          <w:b/>
          <w:sz w:val="24"/>
        </w:rPr>
        <w:t>Correction on the SessionId attribute description</w:t>
      </w:r>
    </w:p>
    <w:p w14:paraId="0F9940A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CR-0075  Cat: F (Rel-18)</w:t>
      </w:r>
      <w:r>
        <w:rPr>
          <w:i/>
        </w:rPr>
        <w:br/>
      </w:r>
      <w:r>
        <w:rPr>
          <w:i/>
        </w:rPr>
        <w:br/>
      </w:r>
      <w:r>
        <w:rPr>
          <w:i/>
        </w:rPr>
        <w:tab/>
      </w:r>
      <w:r>
        <w:rPr>
          <w:i/>
        </w:rPr>
        <w:tab/>
      </w:r>
      <w:r>
        <w:rPr>
          <w:i/>
        </w:rPr>
        <w:tab/>
      </w:r>
      <w:r>
        <w:rPr>
          <w:i/>
        </w:rPr>
        <w:tab/>
      </w:r>
      <w:r>
        <w:rPr>
          <w:i/>
        </w:rPr>
        <w:tab/>
        <w:t>Source: Ericsson</w:t>
      </w:r>
    </w:p>
    <w:p w14:paraId="184D03EB" w14:textId="77777777" w:rsidR="008160A3" w:rsidRDefault="008160A3" w:rsidP="008160A3">
      <w:pPr>
        <w:rPr>
          <w:rFonts w:ascii="Arial" w:hAnsi="Arial" w:cs="Arial"/>
          <w:b/>
        </w:rPr>
      </w:pPr>
      <w:r>
        <w:rPr>
          <w:rFonts w:ascii="Arial" w:hAnsi="Arial" w:cs="Arial"/>
          <w:b/>
        </w:rPr>
        <w:t xml:space="preserve">Abstract: </w:t>
      </w:r>
    </w:p>
    <w:p w14:paraId="328CD7EE" w14:textId="77777777" w:rsidR="008160A3" w:rsidRDefault="008160A3" w:rsidP="008160A3">
      <w:r>
        <w:t>Corrected the description of sessionId attribute to specify that it uniquely identifies the IMS session of user.</w:t>
      </w:r>
    </w:p>
    <w:p w14:paraId="70C47954" w14:textId="77777777" w:rsidR="008160A3" w:rsidRDefault="008160A3" w:rsidP="008160A3">
      <w:r>
        <w:t>Note that the mirror CR contains the same modifications in the ImsSessionInfo and ImsSessionEventNotification data types introduced in rel-19.</w:t>
      </w:r>
    </w:p>
    <w:p w14:paraId="44C0BCC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42319" w14:textId="1178BA31" w:rsidR="008160A3" w:rsidRDefault="008160A3" w:rsidP="008160A3">
      <w:pPr>
        <w:rPr>
          <w:rFonts w:ascii="Arial" w:hAnsi="Arial" w:cs="Arial"/>
          <w:b/>
          <w:sz w:val="24"/>
        </w:rPr>
      </w:pPr>
      <w:r>
        <w:rPr>
          <w:rFonts w:ascii="Arial" w:hAnsi="Arial" w:cs="Arial"/>
          <w:b/>
          <w:color w:val="0000FF"/>
          <w:sz w:val="24"/>
        </w:rPr>
        <w:t>C4-253234</w:t>
      </w:r>
      <w:r>
        <w:rPr>
          <w:rFonts w:ascii="Arial" w:hAnsi="Arial" w:cs="Arial"/>
          <w:b/>
          <w:color w:val="0000FF"/>
          <w:sz w:val="24"/>
        </w:rPr>
        <w:tab/>
      </w:r>
      <w:r>
        <w:rPr>
          <w:rFonts w:ascii="Arial" w:hAnsi="Arial" w:cs="Arial"/>
          <w:b/>
          <w:sz w:val="24"/>
        </w:rPr>
        <w:t>Correction on the SessionId attribute description</w:t>
      </w:r>
    </w:p>
    <w:p w14:paraId="681E37E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CR-0076  Cat: A (Rel-19)</w:t>
      </w:r>
      <w:r>
        <w:rPr>
          <w:i/>
        </w:rPr>
        <w:br/>
      </w:r>
      <w:r>
        <w:rPr>
          <w:i/>
        </w:rPr>
        <w:br/>
      </w:r>
      <w:r>
        <w:rPr>
          <w:i/>
        </w:rPr>
        <w:tab/>
      </w:r>
      <w:r>
        <w:rPr>
          <w:i/>
        </w:rPr>
        <w:tab/>
      </w:r>
      <w:r>
        <w:rPr>
          <w:i/>
        </w:rPr>
        <w:tab/>
      </w:r>
      <w:r>
        <w:rPr>
          <w:i/>
        </w:rPr>
        <w:tab/>
      </w:r>
      <w:r>
        <w:rPr>
          <w:i/>
        </w:rPr>
        <w:tab/>
        <w:t>Source: Ericsson</w:t>
      </w:r>
    </w:p>
    <w:p w14:paraId="2B472D5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C4-253511</w:t>
      </w:r>
      <w:r>
        <w:rPr>
          <w:color w:val="993300"/>
          <w:u w:val="single"/>
        </w:rPr>
        <w:t>.</w:t>
      </w:r>
    </w:p>
    <w:p w14:paraId="0A6DFAD9" w14:textId="55DB14DD" w:rsidR="008160A3" w:rsidRDefault="008160A3" w:rsidP="008160A3">
      <w:pPr>
        <w:rPr>
          <w:rFonts w:ascii="Arial" w:hAnsi="Arial" w:cs="Arial"/>
          <w:b/>
          <w:sz w:val="24"/>
        </w:rPr>
      </w:pPr>
      <w:r>
        <w:rPr>
          <w:rFonts w:ascii="Arial" w:hAnsi="Arial" w:cs="Arial"/>
          <w:b/>
          <w:color w:val="0000FF"/>
          <w:sz w:val="24"/>
        </w:rPr>
        <w:t>C4-253511</w:t>
      </w:r>
      <w:r>
        <w:rPr>
          <w:rFonts w:ascii="Arial" w:hAnsi="Arial" w:cs="Arial"/>
          <w:b/>
          <w:color w:val="0000FF"/>
          <w:sz w:val="24"/>
        </w:rPr>
        <w:tab/>
      </w:r>
      <w:r>
        <w:rPr>
          <w:rFonts w:ascii="Arial" w:hAnsi="Arial" w:cs="Arial"/>
          <w:b/>
          <w:sz w:val="24"/>
        </w:rPr>
        <w:t>Correction on the SessionId attribute description</w:t>
      </w:r>
    </w:p>
    <w:p w14:paraId="12B1126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CR-0076  rev 1 Cat: F (Rel-19)</w:t>
      </w:r>
      <w:r>
        <w:rPr>
          <w:i/>
        </w:rPr>
        <w:br/>
      </w:r>
      <w:r>
        <w:rPr>
          <w:i/>
        </w:rPr>
        <w:br/>
      </w:r>
      <w:r>
        <w:rPr>
          <w:i/>
        </w:rPr>
        <w:tab/>
      </w:r>
      <w:r>
        <w:rPr>
          <w:i/>
        </w:rPr>
        <w:tab/>
      </w:r>
      <w:r>
        <w:rPr>
          <w:i/>
        </w:rPr>
        <w:tab/>
      </w:r>
      <w:r>
        <w:rPr>
          <w:i/>
        </w:rPr>
        <w:tab/>
      </w:r>
      <w:r>
        <w:rPr>
          <w:i/>
        </w:rPr>
        <w:tab/>
        <w:t>Source: Ericsson</w:t>
      </w:r>
    </w:p>
    <w:p w14:paraId="49C7DA8C" w14:textId="77777777" w:rsidR="008160A3" w:rsidRDefault="008160A3" w:rsidP="008160A3">
      <w:pPr>
        <w:rPr>
          <w:color w:val="808080"/>
        </w:rPr>
      </w:pPr>
      <w:r>
        <w:rPr>
          <w:color w:val="808080"/>
        </w:rPr>
        <w:t>(Replaces C4-253234)</w:t>
      </w:r>
    </w:p>
    <w:p w14:paraId="0AC988B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C4-253543</w:t>
      </w:r>
      <w:r>
        <w:rPr>
          <w:color w:val="993300"/>
          <w:u w:val="single"/>
        </w:rPr>
        <w:t>.</w:t>
      </w:r>
    </w:p>
    <w:p w14:paraId="62FEEAE7" w14:textId="67E918D0" w:rsidR="008160A3" w:rsidRDefault="008160A3" w:rsidP="008160A3">
      <w:pPr>
        <w:rPr>
          <w:rFonts w:ascii="Arial" w:hAnsi="Arial" w:cs="Arial"/>
          <w:b/>
          <w:sz w:val="24"/>
        </w:rPr>
      </w:pPr>
      <w:r>
        <w:rPr>
          <w:rFonts w:ascii="Arial" w:hAnsi="Arial" w:cs="Arial"/>
          <w:b/>
          <w:color w:val="0000FF"/>
          <w:sz w:val="24"/>
        </w:rPr>
        <w:t>C4-253543</w:t>
      </w:r>
      <w:r>
        <w:rPr>
          <w:rFonts w:ascii="Arial" w:hAnsi="Arial" w:cs="Arial"/>
          <w:b/>
          <w:color w:val="0000FF"/>
          <w:sz w:val="24"/>
        </w:rPr>
        <w:tab/>
      </w:r>
      <w:r>
        <w:rPr>
          <w:rFonts w:ascii="Arial" w:hAnsi="Arial" w:cs="Arial"/>
          <w:b/>
          <w:sz w:val="24"/>
        </w:rPr>
        <w:t>Correction on the SessionId attribute description</w:t>
      </w:r>
    </w:p>
    <w:p w14:paraId="30C000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CR-0076  rev 2 Cat: F (Rel-19)</w:t>
      </w:r>
      <w:r>
        <w:rPr>
          <w:i/>
        </w:rPr>
        <w:br/>
      </w:r>
      <w:r>
        <w:rPr>
          <w:i/>
        </w:rPr>
        <w:br/>
      </w:r>
      <w:r>
        <w:rPr>
          <w:i/>
        </w:rPr>
        <w:tab/>
      </w:r>
      <w:r>
        <w:rPr>
          <w:i/>
        </w:rPr>
        <w:tab/>
      </w:r>
      <w:r>
        <w:rPr>
          <w:i/>
        </w:rPr>
        <w:tab/>
      </w:r>
      <w:r>
        <w:rPr>
          <w:i/>
        </w:rPr>
        <w:tab/>
      </w:r>
      <w:r>
        <w:rPr>
          <w:i/>
        </w:rPr>
        <w:tab/>
        <w:t>Source: Ericsson</w:t>
      </w:r>
    </w:p>
    <w:p w14:paraId="27782CA6" w14:textId="77777777" w:rsidR="008160A3" w:rsidRDefault="008160A3" w:rsidP="008160A3">
      <w:pPr>
        <w:rPr>
          <w:color w:val="808080"/>
        </w:rPr>
      </w:pPr>
      <w:r>
        <w:rPr>
          <w:color w:val="808080"/>
        </w:rPr>
        <w:t>(Replaces C4-253511)</w:t>
      </w:r>
    </w:p>
    <w:p w14:paraId="7E622DF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6EF52" w14:textId="05233163" w:rsidR="008160A3" w:rsidRDefault="008160A3" w:rsidP="008160A3">
      <w:pPr>
        <w:rPr>
          <w:rFonts w:ascii="Arial" w:hAnsi="Arial" w:cs="Arial"/>
          <w:b/>
          <w:sz w:val="24"/>
        </w:rPr>
      </w:pPr>
      <w:r>
        <w:rPr>
          <w:rFonts w:ascii="Arial" w:hAnsi="Arial" w:cs="Arial"/>
          <w:b/>
          <w:color w:val="0000FF"/>
          <w:sz w:val="24"/>
        </w:rPr>
        <w:t>C4-253253</w:t>
      </w:r>
      <w:r>
        <w:rPr>
          <w:rFonts w:ascii="Arial" w:hAnsi="Arial" w:cs="Arial"/>
          <w:b/>
          <w:color w:val="0000FF"/>
          <w:sz w:val="24"/>
        </w:rPr>
        <w:tab/>
      </w:r>
      <w:r>
        <w:rPr>
          <w:rFonts w:ascii="Arial" w:hAnsi="Arial" w:cs="Arial"/>
          <w:b/>
          <w:sz w:val="24"/>
        </w:rPr>
        <w:t>Missing condition for mediaInstruction</w:t>
      </w:r>
    </w:p>
    <w:p w14:paraId="45300314"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CR-0084  Cat: F (Rel-18)</w:t>
      </w:r>
      <w:r>
        <w:rPr>
          <w:i/>
        </w:rPr>
        <w:br/>
      </w:r>
      <w:r>
        <w:rPr>
          <w:i/>
        </w:rPr>
        <w:br/>
      </w:r>
      <w:r>
        <w:rPr>
          <w:i/>
        </w:rPr>
        <w:tab/>
      </w:r>
      <w:r>
        <w:rPr>
          <w:i/>
        </w:rPr>
        <w:tab/>
      </w:r>
      <w:r>
        <w:rPr>
          <w:i/>
        </w:rPr>
        <w:tab/>
      </w:r>
      <w:r>
        <w:rPr>
          <w:i/>
        </w:rPr>
        <w:tab/>
      </w:r>
      <w:r>
        <w:rPr>
          <w:i/>
        </w:rPr>
        <w:tab/>
        <w:t>Source: Huawei</w:t>
      </w:r>
    </w:p>
    <w:p w14:paraId="6EDAE072" w14:textId="77777777" w:rsidR="008160A3" w:rsidRDefault="008160A3" w:rsidP="008160A3">
      <w:pPr>
        <w:rPr>
          <w:rFonts w:ascii="Arial" w:hAnsi="Arial" w:cs="Arial"/>
          <w:b/>
        </w:rPr>
      </w:pPr>
      <w:r>
        <w:rPr>
          <w:rFonts w:ascii="Arial" w:hAnsi="Arial" w:cs="Arial"/>
          <w:b/>
        </w:rPr>
        <w:t xml:space="preserve">Abstract: </w:t>
      </w:r>
    </w:p>
    <w:p w14:paraId="24404EC9" w14:textId="77777777" w:rsidR="008160A3" w:rsidRDefault="008160A3" w:rsidP="008160A3">
      <w:r>
        <w:t>Add the condition for the mediaInstruction presence.</w:t>
      </w:r>
    </w:p>
    <w:p w14:paraId="5BCAC0E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C4-253505</w:t>
      </w:r>
      <w:r>
        <w:rPr>
          <w:color w:val="993300"/>
          <w:u w:val="single"/>
        </w:rPr>
        <w:t>.</w:t>
      </w:r>
    </w:p>
    <w:p w14:paraId="1F766561" w14:textId="33ECB1E3" w:rsidR="008160A3" w:rsidRDefault="008160A3" w:rsidP="008160A3">
      <w:pPr>
        <w:rPr>
          <w:rFonts w:ascii="Arial" w:hAnsi="Arial" w:cs="Arial"/>
          <w:b/>
          <w:sz w:val="24"/>
        </w:rPr>
      </w:pPr>
      <w:r>
        <w:rPr>
          <w:rFonts w:ascii="Arial" w:hAnsi="Arial" w:cs="Arial"/>
          <w:b/>
          <w:color w:val="0000FF"/>
          <w:sz w:val="24"/>
        </w:rPr>
        <w:t>C4-253505</w:t>
      </w:r>
      <w:r>
        <w:rPr>
          <w:rFonts w:ascii="Arial" w:hAnsi="Arial" w:cs="Arial"/>
          <w:b/>
          <w:color w:val="0000FF"/>
          <w:sz w:val="24"/>
        </w:rPr>
        <w:tab/>
      </w:r>
      <w:r>
        <w:rPr>
          <w:rFonts w:ascii="Arial" w:hAnsi="Arial" w:cs="Arial"/>
          <w:b/>
          <w:sz w:val="24"/>
        </w:rPr>
        <w:t>Missing condition for mediaInstruction</w:t>
      </w:r>
    </w:p>
    <w:p w14:paraId="13E2A04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CR-0084  rev 1 Cat: F (Rel-18)</w:t>
      </w:r>
      <w:r>
        <w:rPr>
          <w:i/>
        </w:rPr>
        <w:br/>
      </w:r>
      <w:r>
        <w:rPr>
          <w:i/>
        </w:rPr>
        <w:br/>
      </w:r>
      <w:r>
        <w:rPr>
          <w:i/>
        </w:rPr>
        <w:tab/>
      </w:r>
      <w:r>
        <w:rPr>
          <w:i/>
        </w:rPr>
        <w:tab/>
      </w:r>
      <w:r>
        <w:rPr>
          <w:i/>
        </w:rPr>
        <w:tab/>
      </w:r>
      <w:r>
        <w:rPr>
          <w:i/>
        </w:rPr>
        <w:tab/>
      </w:r>
      <w:r>
        <w:rPr>
          <w:i/>
        </w:rPr>
        <w:tab/>
        <w:t>Source: Huawei</w:t>
      </w:r>
    </w:p>
    <w:p w14:paraId="6A2C41C4" w14:textId="77777777" w:rsidR="008160A3" w:rsidRDefault="008160A3" w:rsidP="008160A3">
      <w:pPr>
        <w:rPr>
          <w:color w:val="808080"/>
        </w:rPr>
      </w:pPr>
      <w:r>
        <w:rPr>
          <w:color w:val="808080"/>
        </w:rPr>
        <w:t>(Replaces C4-253253)</w:t>
      </w:r>
    </w:p>
    <w:p w14:paraId="4C68D5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C4-253530</w:t>
      </w:r>
      <w:r>
        <w:rPr>
          <w:color w:val="993300"/>
          <w:u w:val="single"/>
        </w:rPr>
        <w:t>.</w:t>
      </w:r>
    </w:p>
    <w:p w14:paraId="7EA06EA8" w14:textId="67DB9025" w:rsidR="008160A3" w:rsidRDefault="008160A3" w:rsidP="008160A3">
      <w:pPr>
        <w:rPr>
          <w:rFonts w:ascii="Arial" w:hAnsi="Arial" w:cs="Arial"/>
          <w:b/>
          <w:sz w:val="24"/>
        </w:rPr>
      </w:pPr>
      <w:r>
        <w:rPr>
          <w:rFonts w:ascii="Arial" w:hAnsi="Arial" w:cs="Arial"/>
          <w:b/>
          <w:color w:val="0000FF"/>
          <w:sz w:val="24"/>
        </w:rPr>
        <w:t>C4-253530</w:t>
      </w:r>
      <w:r>
        <w:rPr>
          <w:rFonts w:ascii="Arial" w:hAnsi="Arial" w:cs="Arial"/>
          <w:b/>
          <w:color w:val="0000FF"/>
          <w:sz w:val="24"/>
        </w:rPr>
        <w:tab/>
      </w:r>
      <w:r>
        <w:rPr>
          <w:rFonts w:ascii="Arial" w:hAnsi="Arial" w:cs="Arial"/>
          <w:b/>
          <w:sz w:val="24"/>
        </w:rPr>
        <w:t>Missing condition for mediaInstruction</w:t>
      </w:r>
    </w:p>
    <w:p w14:paraId="71280CB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v18.4.0</w:t>
      </w:r>
      <w:r>
        <w:rPr>
          <w:i/>
        </w:rPr>
        <w:tab/>
        <w:t xml:space="preserve">  CR-0084  rev 2 Cat: F (Rel-18)</w:t>
      </w:r>
      <w:r>
        <w:rPr>
          <w:i/>
        </w:rPr>
        <w:br/>
      </w:r>
      <w:r>
        <w:rPr>
          <w:i/>
        </w:rPr>
        <w:br/>
      </w:r>
      <w:r>
        <w:rPr>
          <w:i/>
        </w:rPr>
        <w:tab/>
      </w:r>
      <w:r>
        <w:rPr>
          <w:i/>
        </w:rPr>
        <w:tab/>
      </w:r>
      <w:r>
        <w:rPr>
          <w:i/>
        </w:rPr>
        <w:tab/>
      </w:r>
      <w:r>
        <w:rPr>
          <w:i/>
        </w:rPr>
        <w:tab/>
      </w:r>
      <w:r>
        <w:rPr>
          <w:i/>
        </w:rPr>
        <w:tab/>
        <w:t>Source: Huawei</w:t>
      </w:r>
    </w:p>
    <w:p w14:paraId="29EE1B00" w14:textId="77777777" w:rsidR="008160A3" w:rsidRDefault="008160A3" w:rsidP="008160A3">
      <w:pPr>
        <w:rPr>
          <w:color w:val="808080"/>
        </w:rPr>
      </w:pPr>
      <w:r>
        <w:rPr>
          <w:color w:val="808080"/>
        </w:rPr>
        <w:t>(Replaces C4-253505)</w:t>
      </w:r>
    </w:p>
    <w:p w14:paraId="4F6D66A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83151" w14:textId="40F3440C" w:rsidR="008160A3" w:rsidRDefault="008160A3" w:rsidP="008160A3">
      <w:pPr>
        <w:rPr>
          <w:rFonts w:ascii="Arial" w:hAnsi="Arial" w:cs="Arial"/>
          <w:b/>
          <w:sz w:val="24"/>
        </w:rPr>
      </w:pPr>
      <w:r>
        <w:rPr>
          <w:rFonts w:ascii="Arial" w:hAnsi="Arial" w:cs="Arial"/>
          <w:b/>
          <w:color w:val="0000FF"/>
          <w:sz w:val="24"/>
        </w:rPr>
        <w:t>C4-253254</w:t>
      </w:r>
      <w:r>
        <w:rPr>
          <w:rFonts w:ascii="Arial" w:hAnsi="Arial" w:cs="Arial"/>
          <w:b/>
          <w:color w:val="0000FF"/>
          <w:sz w:val="24"/>
        </w:rPr>
        <w:tab/>
      </w:r>
      <w:r>
        <w:rPr>
          <w:rFonts w:ascii="Arial" w:hAnsi="Arial" w:cs="Arial"/>
          <w:b/>
          <w:sz w:val="24"/>
        </w:rPr>
        <w:t>Missing condition for mediaInstruction</w:t>
      </w:r>
    </w:p>
    <w:p w14:paraId="59FFFD8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CR-0085  Cat: A (Rel-19)</w:t>
      </w:r>
      <w:r>
        <w:rPr>
          <w:i/>
        </w:rPr>
        <w:br/>
      </w:r>
      <w:r>
        <w:rPr>
          <w:i/>
        </w:rPr>
        <w:br/>
      </w:r>
      <w:r>
        <w:rPr>
          <w:i/>
        </w:rPr>
        <w:tab/>
      </w:r>
      <w:r>
        <w:rPr>
          <w:i/>
        </w:rPr>
        <w:tab/>
      </w:r>
      <w:r>
        <w:rPr>
          <w:i/>
        </w:rPr>
        <w:tab/>
      </w:r>
      <w:r>
        <w:rPr>
          <w:i/>
        </w:rPr>
        <w:tab/>
      </w:r>
      <w:r>
        <w:rPr>
          <w:i/>
        </w:rPr>
        <w:tab/>
        <w:t>Source: Huawei</w:t>
      </w:r>
    </w:p>
    <w:p w14:paraId="5082814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C4-253506</w:t>
      </w:r>
      <w:r>
        <w:rPr>
          <w:color w:val="993300"/>
          <w:u w:val="single"/>
        </w:rPr>
        <w:t>.</w:t>
      </w:r>
    </w:p>
    <w:p w14:paraId="70DD4115" w14:textId="3CD9B41C" w:rsidR="008160A3" w:rsidRDefault="008160A3" w:rsidP="008160A3">
      <w:pPr>
        <w:rPr>
          <w:rFonts w:ascii="Arial" w:hAnsi="Arial" w:cs="Arial"/>
          <w:b/>
          <w:sz w:val="24"/>
        </w:rPr>
      </w:pPr>
      <w:r>
        <w:rPr>
          <w:rFonts w:ascii="Arial" w:hAnsi="Arial" w:cs="Arial"/>
          <w:b/>
          <w:color w:val="0000FF"/>
          <w:sz w:val="24"/>
        </w:rPr>
        <w:t>C4-253506</w:t>
      </w:r>
      <w:r>
        <w:rPr>
          <w:rFonts w:ascii="Arial" w:hAnsi="Arial" w:cs="Arial"/>
          <w:b/>
          <w:color w:val="0000FF"/>
          <w:sz w:val="24"/>
        </w:rPr>
        <w:tab/>
      </w:r>
      <w:r>
        <w:rPr>
          <w:rFonts w:ascii="Arial" w:hAnsi="Arial" w:cs="Arial"/>
          <w:b/>
          <w:sz w:val="24"/>
        </w:rPr>
        <w:t>Missing condition for mediaInstruction</w:t>
      </w:r>
    </w:p>
    <w:p w14:paraId="7DDD9D7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CR-0085  rev 1 Cat: A (Rel-19)</w:t>
      </w:r>
      <w:r>
        <w:rPr>
          <w:i/>
        </w:rPr>
        <w:br/>
      </w:r>
      <w:r>
        <w:rPr>
          <w:i/>
        </w:rPr>
        <w:br/>
      </w:r>
      <w:r>
        <w:rPr>
          <w:i/>
        </w:rPr>
        <w:tab/>
      </w:r>
      <w:r>
        <w:rPr>
          <w:i/>
        </w:rPr>
        <w:tab/>
      </w:r>
      <w:r>
        <w:rPr>
          <w:i/>
        </w:rPr>
        <w:tab/>
      </w:r>
      <w:r>
        <w:rPr>
          <w:i/>
        </w:rPr>
        <w:tab/>
      </w:r>
      <w:r>
        <w:rPr>
          <w:i/>
        </w:rPr>
        <w:tab/>
        <w:t>Source: Huawei</w:t>
      </w:r>
    </w:p>
    <w:p w14:paraId="2B161A28" w14:textId="77777777" w:rsidR="008160A3" w:rsidRDefault="008160A3" w:rsidP="008160A3">
      <w:pPr>
        <w:rPr>
          <w:color w:val="808080"/>
        </w:rPr>
      </w:pPr>
      <w:r>
        <w:rPr>
          <w:color w:val="808080"/>
        </w:rPr>
        <w:t>(Replaces C4-253254)</w:t>
      </w:r>
    </w:p>
    <w:p w14:paraId="6F58355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C4-253531</w:t>
      </w:r>
      <w:r>
        <w:rPr>
          <w:color w:val="993300"/>
          <w:u w:val="single"/>
        </w:rPr>
        <w:t>.</w:t>
      </w:r>
    </w:p>
    <w:p w14:paraId="42B3ED77" w14:textId="095E2895" w:rsidR="008160A3" w:rsidRDefault="008160A3" w:rsidP="008160A3">
      <w:pPr>
        <w:rPr>
          <w:rFonts w:ascii="Arial" w:hAnsi="Arial" w:cs="Arial"/>
          <w:b/>
          <w:sz w:val="24"/>
        </w:rPr>
      </w:pPr>
      <w:r>
        <w:rPr>
          <w:rFonts w:ascii="Arial" w:hAnsi="Arial" w:cs="Arial"/>
          <w:b/>
          <w:color w:val="0000FF"/>
          <w:sz w:val="24"/>
        </w:rPr>
        <w:t>C4-253531</w:t>
      </w:r>
      <w:r>
        <w:rPr>
          <w:rFonts w:ascii="Arial" w:hAnsi="Arial" w:cs="Arial"/>
          <w:b/>
          <w:color w:val="0000FF"/>
          <w:sz w:val="24"/>
        </w:rPr>
        <w:tab/>
      </w:r>
      <w:r>
        <w:rPr>
          <w:rFonts w:ascii="Arial" w:hAnsi="Arial" w:cs="Arial"/>
          <w:b/>
          <w:sz w:val="24"/>
        </w:rPr>
        <w:t>Missing condition for mediaInstruction</w:t>
      </w:r>
    </w:p>
    <w:p w14:paraId="335BB2D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CR-0085  rev 2 Cat: A (Rel-19)</w:t>
      </w:r>
      <w:r>
        <w:rPr>
          <w:i/>
        </w:rPr>
        <w:br/>
      </w:r>
      <w:r>
        <w:rPr>
          <w:i/>
        </w:rPr>
        <w:br/>
      </w:r>
      <w:r>
        <w:rPr>
          <w:i/>
        </w:rPr>
        <w:tab/>
      </w:r>
      <w:r>
        <w:rPr>
          <w:i/>
        </w:rPr>
        <w:tab/>
      </w:r>
      <w:r>
        <w:rPr>
          <w:i/>
        </w:rPr>
        <w:tab/>
      </w:r>
      <w:r>
        <w:rPr>
          <w:i/>
        </w:rPr>
        <w:tab/>
      </w:r>
      <w:r>
        <w:rPr>
          <w:i/>
        </w:rPr>
        <w:tab/>
        <w:t>Source: Huawei</w:t>
      </w:r>
    </w:p>
    <w:p w14:paraId="0F59D1BB" w14:textId="77777777" w:rsidR="008160A3" w:rsidRDefault="008160A3" w:rsidP="008160A3">
      <w:pPr>
        <w:rPr>
          <w:color w:val="808080"/>
        </w:rPr>
      </w:pPr>
      <w:r>
        <w:rPr>
          <w:color w:val="808080"/>
        </w:rPr>
        <w:t>(Replaces C4-253506)</w:t>
      </w:r>
    </w:p>
    <w:p w14:paraId="469CCEF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60B3E" w14:textId="77777777" w:rsidR="008160A3" w:rsidRDefault="008160A3" w:rsidP="008160A3">
      <w:pPr>
        <w:pStyle w:val="Heading3"/>
      </w:pPr>
      <w:bookmarkStart w:id="91" w:name="_Toc210593854"/>
      <w:r>
        <w:lastRenderedPageBreak/>
        <w:t>18.53</w:t>
      </w:r>
      <w:r>
        <w:tab/>
        <w:t>CT aspects of 5G AM Policy  [AMP]</w:t>
      </w:r>
      <w:bookmarkEnd w:id="91"/>
    </w:p>
    <w:p w14:paraId="6382985F" w14:textId="77777777" w:rsidR="008160A3" w:rsidRDefault="008160A3" w:rsidP="008160A3">
      <w:pPr>
        <w:pStyle w:val="Heading3"/>
      </w:pPr>
      <w:bookmarkStart w:id="92" w:name="_Toc210593855"/>
      <w:r>
        <w:t>18.55</w:t>
      </w:r>
      <w:r>
        <w:tab/>
        <w:t>CT aspects of MPS_WLAN [MPS_WLAN]</w:t>
      </w:r>
      <w:bookmarkEnd w:id="92"/>
    </w:p>
    <w:p w14:paraId="77402AE5" w14:textId="77777777" w:rsidR="008160A3" w:rsidRDefault="008160A3" w:rsidP="008160A3">
      <w:pPr>
        <w:pStyle w:val="Heading3"/>
      </w:pPr>
      <w:bookmarkStart w:id="93" w:name="_Toc210593856"/>
      <w:r>
        <w:t>18.58</w:t>
      </w:r>
      <w:r>
        <w:tab/>
        <w:t>CT aspects of VMR [VMR]</w:t>
      </w:r>
      <w:bookmarkEnd w:id="93"/>
    </w:p>
    <w:p w14:paraId="2CF0CC73" w14:textId="77777777" w:rsidR="008160A3" w:rsidRDefault="008160A3" w:rsidP="008160A3">
      <w:pPr>
        <w:pStyle w:val="Heading3"/>
      </w:pPr>
      <w:bookmarkStart w:id="94" w:name="_Toc210593857"/>
      <w:r>
        <w:t>18.59</w:t>
      </w:r>
      <w:r>
        <w:tab/>
        <w:t>Enhancements on Service-based support for SMS in 5GC [eSMS_SBI]</w:t>
      </w:r>
      <w:bookmarkEnd w:id="94"/>
    </w:p>
    <w:p w14:paraId="5E66A871" w14:textId="77777777" w:rsidR="008160A3" w:rsidRDefault="008160A3" w:rsidP="008160A3">
      <w:pPr>
        <w:pStyle w:val="Heading3"/>
      </w:pPr>
      <w:bookmarkStart w:id="95" w:name="_Toc210593858"/>
      <w:r>
        <w:t>18.60</w:t>
      </w:r>
      <w:r>
        <w:tab/>
        <w:t>CT aspects of eNA_Ph3 [eNA_Ph3]</w:t>
      </w:r>
      <w:bookmarkEnd w:id="95"/>
    </w:p>
    <w:p w14:paraId="631609F8" w14:textId="77777777" w:rsidR="008160A3" w:rsidRDefault="008160A3" w:rsidP="008160A3">
      <w:pPr>
        <w:pStyle w:val="Heading3"/>
      </w:pPr>
      <w:bookmarkStart w:id="96" w:name="_Toc210593859"/>
      <w:r>
        <w:t>18.61</w:t>
      </w:r>
      <w:r>
        <w:tab/>
        <w:t>CT aspects of PIN [PIN]</w:t>
      </w:r>
      <w:bookmarkEnd w:id="96"/>
    </w:p>
    <w:p w14:paraId="52D9686A" w14:textId="77777777" w:rsidR="008160A3" w:rsidRDefault="008160A3" w:rsidP="008160A3">
      <w:pPr>
        <w:pStyle w:val="Heading3"/>
      </w:pPr>
      <w:bookmarkStart w:id="97" w:name="_Toc210593860"/>
      <w:r>
        <w:t>18.63</w:t>
      </w:r>
      <w:r>
        <w:tab/>
        <w:t>CT aspects of GMEC [GMEC]</w:t>
      </w:r>
      <w:bookmarkEnd w:id="97"/>
    </w:p>
    <w:p w14:paraId="61EF6CE0" w14:textId="33726CAC" w:rsidR="008160A3" w:rsidRDefault="008160A3" w:rsidP="008160A3">
      <w:pPr>
        <w:rPr>
          <w:rFonts w:ascii="Arial" w:hAnsi="Arial" w:cs="Arial"/>
          <w:b/>
          <w:sz w:val="24"/>
        </w:rPr>
      </w:pPr>
      <w:r>
        <w:rPr>
          <w:rFonts w:ascii="Arial" w:hAnsi="Arial" w:cs="Arial"/>
          <w:b/>
          <w:color w:val="0000FF"/>
          <w:sz w:val="24"/>
        </w:rPr>
        <w:t>C4-253112</w:t>
      </w:r>
      <w:r>
        <w:rPr>
          <w:rFonts w:ascii="Arial" w:hAnsi="Arial" w:cs="Arial"/>
          <w:b/>
          <w:color w:val="0000FF"/>
          <w:sz w:val="24"/>
        </w:rPr>
        <w:tab/>
      </w:r>
      <w:r>
        <w:rPr>
          <w:rFonts w:ascii="Arial" w:hAnsi="Arial" w:cs="Arial"/>
          <w:b/>
          <w:sz w:val="24"/>
        </w:rPr>
        <w:t>Service Specific Authorization for AF Requested QoS</w:t>
      </w:r>
    </w:p>
    <w:p w14:paraId="19848EA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v18.10.0</w:t>
      </w:r>
      <w:r>
        <w:rPr>
          <w:i/>
        </w:rPr>
        <w:tab/>
        <w:t xml:space="preserve">  CR-1479  Cat: F (Rel-18)</w:t>
      </w:r>
      <w:r>
        <w:rPr>
          <w:i/>
        </w:rPr>
        <w:br/>
      </w:r>
      <w:r>
        <w:rPr>
          <w:i/>
        </w:rPr>
        <w:br/>
      </w:r>
      <w:r>
        <w:rPr>
          <w:i/>
        </w:rPr>
        <w:tab/>
      </w:r>
      <w:r>
        <w:rPr>
          <w:i/>
        </w:rPr>
        <w:tab/>
      </w:r>
      <w:r>
        <w:rPr>
          <w:i/>
        </w:rPr>
        <w:tab/>
      </w:r>
      <w:r>
        <w:rPr>
          <w:i/>
        </w:rPr>
        <w:tab/>
      </w:r>
      <w:r>
        <w:rPr>
          <w:i/>
        </w:rPr>
        <w:tab/>
        <w:t>Source: Nokia</w:t>
      </w:r>
    </w:p>
    <w:p w14:paraId="1A11494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F87F3" w14:textId="21F36DB0" w:rsidR="008160A3" w:rsidRDefault="008160A3" w:rsidP="008160A3">
      <w:pPr>
        <w:rPr>
          <w:rFonts w:ascii="Arial" w:hAnsi="Arial" w:cs="Arial"/>
          <w:b/>
          <w:sz w:val="24"/>
        </w:rPr>
      </w:pPr>
      <w:r>
        <w:rPr>
          <w:rFonts w:ascii="Arial" w:hAnsi="Arial" w:cs="Arial"/>
          <w:b/>
          <w:color w:val="0000FF"/>
          <w:sz w:val="24"/>
        </w:rPr>
        <w:t>C4-253113</w:t>
      </w:r>
      <w:r>
        <w:rPr>
          <w:rFonts w:ascii="Arial" w:hAnsi="Arial" w:cs="Arial"/>
          <w:b/>
          <w:color w:val="0000FF"/>
          <w:sz w:val="24"/>
        </w:rPr>
        <w:tab/>
      </w:r>
      <w:r>
        <w:rPr>
          <w:rFonts w:ascii="Arial" w:hAnsi="Arial" w:cs="Arial"/>
          <w:b/>
          <w:sz w:val="24"/>
        </w:rPr>
        <w:t>Service Specific Authorization for AF Requested QoS</w:t>
      </w:r>
    </w:p>
    <w:p w14:paraId="16F4A83D" w14:textId="77777777" w:rsidR="008160A3" w:rsidRDefault="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CR-1480  Cat: A (Rel-19)</w:t>
      </w:r>
      <w:r>
        <w:rPr>
          <w:i/>
        </w:rPr>
        <w:br/>
      </w:r>
      <w:r>
        <w:rPr>
          <w:i/>
        </w:rPr>
        <w:br/>
      </w:r>
      <w:r>
        <w:rPr>
          <w:i/>
        </w:rPr>
        <w:tab/>
      </w:r>
      <w:r>
        <w:rPr>
          <w:i/>
        </w:rPr>
        <w:tab/>
      </w:r>
      <w:r>
        <w:rPr>
          <w:i/>
        </w:rPr>
        <w:tab/>
      </w:r>
      <w:r>
        <w:rPr>
          <w:i/>
        </w:rPr>
        <w:tab/>
      </w:r>
      <w:r>
        <w:rPr>
          <w:i/>
        </w:rPr>
        <w:tab/>
        <w:t>Source: Nokia</w:t>
      </w:r>
    </w:p>
    <w:p w14:paraId="59F7B32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C4-253494</w:t>
      </w:r>
      <w:r>
        <w:rPr>
          <w:color w:val="993300"/>
          <w:u w:val="single"/>
        </w:rPr>
        <w:t>.</w:t>
      </w:r>
    </w:p>
    <w:p w14:paraId="7C4C328B" w14:textId="3500618B" w:rsidR="00F15DC7" w:rsidRDefault="008160A3" w:rsidP="008160A3">
      <w:pPr>
        <w:rPr>
          <w:rFonts w:ascii="Arial" w:hAnsi="Arial" w:cs="Arial"/>
          <w:b/>
          <w:sz w:val="24"/>
        </w:rPr>
      </w:pPr>
      <w:r>
        <w:rPr>
          <w:rFonts w:ascii="Arial" w:hAnsi="Arial" w:cs="Arial"/>
          <w:b/>
          <w:color w:val="0000FF"/>
          <w:sz w:val="24"/>
        </w:rPr>
        <w:t>C4-253494</w:t>
      </w:r>
      <w:r>
        <w:rPr>
          <w:rFonts w:ascii="Arial" w:hAnsi="Arial" w:cs="Arial"/>
          <w:b/>
          <w:color w:val="0000FF"/>
          <w:sz w:val="24"/>
        </w:rPr>
        <w:tab/>
      </w:r>
      <w:r>
        <w:rPr>
          <w:rFonts w:ascii="Arial" w:hAnsi="Arial" w:cs="Arial"/>
          <w:b/>
          <w:sz w:val="24"/>
        </w:rPr>
        <w:t>Service Specific Authorization for AF Requested QoS</w:t>
      </w:r>
    </w:p>
    <w:p w14:paraId="71AC6C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CR-1480  rev 1 Cat: A (Rel-19)</w:t>
      </w:r>
      <w:r>
        <w:rPr>
          <w:i/>
        </w:rPr>
        <w:br/>
      </w:r>
      <w:r>
        <w:rPr>
          <w:i/>
        </w:rPr>
        <w:br/>
      </w:r>
      <w:r>
        <w:rPr>
          <w:i/>
        </w:rPr>
        <w:tab/>
      </w:r>
      <w:r>
        <w:rPr>
          <w:i/>
        </w:rPr>
        <w:tab/>
      </w:r>
      <w:r>
        <w:rPr>
          <w:i/>
        </w:rPr>
        <w:tab/>
      </w:r>
      <w:r>
        <w:rPr>
          <w:i/>
        </w:rPr>
        <w:tab/>
      </w:r>
      <w:r>
        <w:rPr>
          <w:i/>
        </w:rPr>
        <w:tab/>
        <w:t>Source: Nokia</w:t>
      </w:r>
    </w:p>
    <w:p w14:paraId="45EA5913" w14:textId="77777777" w:rsidR="008160A3" w:rsidRDefault="008160A3" w:rsidP="008160A3">
      <w:pPr>
        <w:rPr>
          <w:color w:val="808080"/>
        </w:rPr>
      </w:pPr>
      <w:r>
        <w:rPr>
          <w:color w:val="808080"/>
        </w:rPr>
        <w:t>(Replaces C4-253113)</w:t>
      </w:r>
    </w:p>
    <w:p w14:paraId="39CBD2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5056E" w14:textId="643331D5" w:rsidR="008160A3" w:rsidRDefault="008160A3" w:rsidP="008160A3">
      <w:pPr>
        <w:rPr>
          <w:rFonts w:ascii="Arial" w:hAnsi="Arial" w:cs="Arial"/>
          <w:b/>
          <w:sz w:val="24"/>
        </w:rPr>
      </w:pPr>
      <w:r>
        <w:rPr>
          <w:rFonts w:ascii="Arial" w:hAnsi="Arial" w:cs="Arial"/>
          <w:b/>
          <w:color w:val="0000FF"/>
          <w:sz w:val="24"/>
        </w:rPr>
        <w:t>C4-253114</w:t>
      </w:r>
      <w:r>
        <w:rPr>
          <w:rFonts w:ascii="Arial" w:hAnsi="Arial" w:cs="Arial"/>
          <w:b/>
          <w:color w:val="0000FF"/>
          <w:sz w:val="24"/>
        </w:rPr>
        <w:tab/>
      </w:r>
      <w:r>
        <w:rPr>
          <w:rFonts w:ascii="Arial" w:hAnsi="Arial" w:cs="Arial"/>
          <w:b/>
          <w:sz w:val="24"/>
        </w:rPr>
        <w:t>Service Specific Authorization for AF Requested QoS</w:t>
      </w:r>
    </w:p>
    <w:p w14:paraId="4DF2BF3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v18.7.0</w:t>
      </w:r>
      <w:r>
        <w:rPr>
          <w:i/>
        </w:rPr>
        <w:tab/>
        <w:t xml:space="preserve">  CR-0537  Cat: F (Rel-18)</w:t>
      </w:r>
      <w:r>
        <w:rPr>
          <w:i/>
        </w:rPr>
        <w:br/>
      </w:r>
      <w:r>
        <w:rPr>
          <w:i/>
        </w:rPr>
        <w:br/>
      </w:r>
      <w:r>
        <w:rPr>
          <w:i/>
        </w:rPr>
        <w:tab/>
      </w:r>
      <w:r>
        <w:rPr>
          <w:i/>
        </w:rPr>
        <w:tab/>
      </w:r>
      <w:r>
        <w:rPr>
          <w:i/>
        </w:rPr>
        <w:tab/>
      </w:r>
      <w:r>
        <w:rPr>
          <w:i/>
        </w:rPr>
        <w:tab/>
      </w:r>
      <w:r>
        <w:rPr>
          <w:i/>
        </w:rPr>
        <w:tab/>
        <w:t>Source: Nokia</w:t>
      </w:r>
    </w:p>
    <w:p w14:paraId="4E19F60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CA068" w14:textId="266F0325" w:rsidR="008160A3" w:rsidRDefault="008160A3" w:rsidP="008160A3">
      <w:pPr>
        <w:rPr>
          <w:rFonts w:ascii="Arial" w:hAnsi="Arial" w:cs="Arial"/>
          <w:b/>
          <w:sz w:val="24"/>
        </w:rPr>
      </w:pPr>
      <w:r>
        <w:rPr>
          <w:rFonts w:ascii="Arial" w:hAnsi="Arial" w:cs="Arial"/>
          <w:b/>
          <w:color w:val="0000FF"/>
          <w:sz w:val="24"/>
        </w:rPr>
        <w:t>C4-253115</w:t>
      </w:r>
      <w:r>
        <w:rPr>
          <w:rFonts w:ascii="Arial" w:hAnsi="Arial" w:cs="Arial"/>
          <w:b/>
          <w:color w:val="0000FF"/>
          <w:sz w:val="24"/>
        </w:rPr>
        <w:tab/>
      </w:r>
      <w:r>
        <w:rPr>
          <w:rFonts w:ascii="Arial" w:hAnsi="Arial" w:cs="Arial"/>
          <w:b/>
          <w:sz w:val="24"/>
        </w:rPr>
        <w:t>Service Specific Authorization for AF Requested QoS</w:t>
      </w:r>
    </w:p>
    <w:p w14:paraId="75EA432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CR-0538  Cat: A (Rel-19)</w:t>
      </w:r>
      <w:r>
        <w:rPr>
          <w:i/>
        </w:rPr>
        <w:br/>
      </w:r>
      <w:r>
        <w:rPr>
          <w:i/>
        </w:rPr>
        <w:br/>
      </w:r>
      <w:r>
        <w:rPr>
          <w:i/>
        </w:rPr>
        <w:tab/>
      </w:r>
      <w:r>
        <w:rPr>
          <w:i/>
        </w:rPr>
        <w:tab/>
      </w:r>
      <w:r>
        <w:rPr>
          <w:i/>
        </w:rPr>
        <w:tab/>
      </w:r>
      <w:r>
        <w:rPr>
          <w:i/>
        </w:rPr>
        <w:tab/>
      </w:r>
      <w:r>
        <w:rPr>
          <w:i/>
        </w:rPr>
        <w:tab/>
        <w:t>Source: Nokia</w:t>
      </w:r>
    </w:p>
    <w:p w14:paraId="50B77F08"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4C55B" w14:textId="77777777" w:rsidR="008160A3" w:rsidRDefault="008160A3" w:rsidP="008160A3">
      <w:pPr>
        <w:pStyle w:val="Heading3"/>
      </w:pPr>
      <w:bookmarkStart w:id="98" w:name="_Toc210593861"/>
      <w:r>
        <w:t>18.64</w:t>
      </w:r>
      <w:r>
        <w:tab/>
        <w:t>CT aspects of 5MBS_Ph2 [5MBS_Ph2]</w:t>
      </w:r>
      <w:bookmarkEnd w:id="98"/>
    </w:p>
    <w:p w14:paraId="45C2404E" w14:textId="77777777" w:rsidR="008160A3" w:rsidRDefault="008160A3" w:rsidP="008160A3">
      <w:pPr>
        <w:pStyle w:val="Heading3"/>
      </w:pPr>
      <w:bookmarkStart w:id="99" w:name="_Toc210593862"/>
      <w:r>
        <w:t>18.65</w:t>
      </w:r>
      <w:r>
        <w:tab/>
        <w:t>CT aspects of Enhancement of Network Slicing Phase 3 [eNS_Ph3]</w:t>
      </w:r>
      <w:bookmarkEnd w:id="99"/>
    </w:p>
    <w:p w14:paraId="0889C5D6" w14:textId="03AE8F83" w:rsidR="008160A3" w:rsidRDefault="008160A3" w:rsidP="008160A3">
      <w:pPr>
        <w:rPr>
          <w:rFonts w:ascii="Arial" w:hAnsi="Arial" w:cs="Arial"/>
          <w:b/>
          <w:sz w:val="24"/>
        </w:rPr>
      </w:pPr>
      <w:r>
        <w:rPr>
          <w:rFonts w:ascii="Arial" w:hAnsi="Arial" w:cs="Arial"/>
          <w:b/>
          <w:color w:val="0000FF"/>
          <w:sz w:val="24"/>
        </w:rPr>
        <w:t>C4-253189</w:t>
      </w:r>
      <w:r>
        <w:rPr>
          <w:rFonts w:ascii="Arial" w:hAnsi="Arial" w:cs="Arial"/>
          <w:b/>
          <w:color w:val="0000FF"/>
          <w:sz w:val="24"/>
        </w:rPr>
        <w:tab/>
      </w:r>
      <w:r>
        <w:rPr>
          <w:rFonts w:ascii="Arial" w:hAnsi="Arial" w:cs="Arial"/>
          <w:b/>
          <w:sz w:val="24"/>
        </w:rPr>
        <w:t>Slice deregistration inactivity timer value clarification</w:t>
      </w:r>
    </w:p>
    <w:p w14:paraId="1D4A812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CR-1490  Cat: F (Rel-19)</w:t>
      </w:r>
      <w:r>
        <w:rPr>
          <w:i/>
        </w:rPr>
        <w:br/>
      </w:r>
      <w:r>
        <w:rPr>
          <w:i/>
        </w:rPr>
        <w:br/>
      </w:r>
      <w:r>
        <w:rPr>
          <w:i/>
        </w:rPr>
        <w:tab/>
      </w:r>
      <w:r>
        <w:rPr>
          <w:i/>
        </w:rPr>
        <w:tab/>
      </w:r>
      <w:r>
        <w:rPr>
          <w:i/>
        </w:rPr>
        <w:tab/>
      </w:r>
      <w:r>
        <w:rPr>
          <w:i/>
        </w:rPr>
        <w:tab/>
      </w:r>
      <w:r>
        <w:rPr>
          <w:i/>
        </w:rPr>
        <w:tab/>
        <w:t>Source: NTT DOCOMO</w:t>
      </w:r>
    </w:p>
    <w:p w14:paraId="191428E6" w14:textId="77777777" w:rsidR="008160A3" w:rsidRDefault="008160A3" w:rsidP="008160A3">
      <w:pPr>
        <w:rPr>
          <w:rFonts w:ascii="Arial" w:hAnsi="Arial" w:cs="Arial"/>
          <w:b/>
        </w:rPr>
      </w:pPr>
      <w:r>
        <w:rPr>
          <w:rFonts w:ascii="Arial" w:hAnsi="Arial" w:cs="Arial"/>
          <w:b/>
        </w:rPr>
        <w:t xml:space="preserve">Abstract: </w:t>
      </w:r>
    </w:p>
    <w:p w14:paraId="65B76E09" w14:textId="77777777" w:rsidR="008160A3" w:rsidRDefault="008160A3" w:rsidP="008160A3">
      <w:r>
        <w:t>AMF interprets the timer value zero as indicating that the slice deregistration inactivity timer is deactivated for the associated S-NSSAI.</w:t>
      </w:r>
    </w:p>
    <w:p w14:paraId="663206E7" w14:textId="77777777" w:rsidR="008160A3" w:rsidRDefault="008160A3" w:rsidP="008160A3">
      <w:pPr>
        <w:rPr>
          <w:rFonts w:ascii="Arial" w:hAnsi="Arial" w:cs="Arial"/>
          <w:b/>
        </w:rPr>
      </w:pPr>
      <w:r>
        <w:rPr>
          <w:rFonts w:ascii="Arial" w:hAnsi="Arial" w:cs="Arial"/>
          <w:b/>
        </w:rPr>
        <w:t xml:space="preserve">Discussion: </w:t>
      </w:r>
    </w:p>
    <w:p w14:paraId="2EF19C31" w14:textId="77777777" w:rsidR="008160A3" w:rsidRDefault="008160A3" w:rsidP="008160A3">
      <w:r>
        <w:t>Ericsson believes that on PPData configuration, setting the value to 0 might indicate the deletion of the slice deregistration timer. And different interfaces should be decoupled on the handling.</w:t>
      </w:r>
    </w:p>
    <w:p w14:paraId="607E0E4C" w14:textId="77777777" w:rsidR="008160A3" w:rsidRDefault="008160A3" w:rsidP="008160A3">
      <w:r>
        <w:t>Question on whether such clarification should be in other specification where it uses this.</w:t>
      </w:r>
    </w:p>
    <w:p w14:paraId="6FFB87A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C4-253485</w:t>
      </w:r>
      <w:r>
        <w:rPr>
          <w:color w:val="993300"/>
          <w:u w:val="single"/>
        </w:rPr>
        <w:t>.</w:t>
      </w:r>
    </w:p>
    <w:p w14:paraId="3410E840" w14:textId="0504D1CE" w:rsidR="008160A3" w:rsidRDefault="008160A3" w:rsidP="008160A3">
      <w:pPr>
        <w:rPr>
          <w:rFonts w:ascii="Arial" w:hAnsi="Arial" w:cs="Arial"/>
          <w:b/>
          <w:sz w:val="24"/>
        </w:rPr>
      </w:pPr>
      <w:r>
        <w:rPr>
          <w:rFonts w:ascii="Arial" w:hAnsi="Arial" w:cs="Arial"/>
          <w:b/>
          <w:color w:val="0000FF"/>
          <w:sz w:val="24"/>
        </w:rPr>
        <w:t>C4-253485</w:t>
      </w:r>
      <w:r>
        <w:rPr>
          <w:rFonts w:ascii="Arial" w:hAnsi="Arial" w:cs="Arial"/>
          <w:b/>
          <w:color w:val="0000FF"/>
          <w:sz w:val="24"/>
        </w:rPr>
        <w:tab/>
      </w:r>
      <w:r>
        <w:rPr>
          <w:rFonts w:ascii="Arial" w:hAnsi="Arial" w:cs="Arial"/>
          <w:b/>
          <w:sz w:val="24"/>
        </w:rPr>
        <w:t>Slice deregistration inactivity timer value clarification</w:t>
      </w:r>
    </w:p>
    <w:p w14:paraId="7A4A78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CR-1490  rev 1 Cat: F (Rel-19)</w:t>
      </w:r>
      <w:r>
        <w:rPr>
          <w:i/>
        </w:rPr>
        <w:br/>
      </w:r>
      <w:r>
        <w:rPr>
          <w:i/>
        </w:rPr>
        <w:br/>
      </w:r>
      <w:r>
        <w:rPr>
          <w:i/>
        </w:rPr>
        <w:tab/>
      </w:r>
      <w:r>
        <w:rPr>
          <w:i/>
        </w:rPr>
        <w:tab/>
      </w:r>
      <w:r>
        <w:rPr>
          <w:i/>
        </w:rPr>
        <w:tab/>
      </w:r>
      <w:r>
        <w:rPr>
          <w:i/>
        </w:rPr>
        <w:tab/>
      </w:r>
      <w:r>
        <w:rPr>
          <w:i/>
        </w:rPr>
        <w:tab/>
        <w:t>Source: NTT DOCOMO</w:t>
      </w:r>
    </w:p>
    <w:p w14:paraId="42221022" w14:textId="77777777" w:rsidR="008160A3" w:rsidRDefault="008160A3" w:rsidP="008160A3">
      <w:pPr>
        <w:rPr>
          <w:color w:val="808080"/>
        </w:rPr>
      </w:pPr>
      <w:r>
        <w:rPr>
          <w:color w:val="808080"/>
        </w:rPr>
        <w:t>(Replaces C4-253189)</w:t>
      </w:r>
    </w:p>
    <w:p w14:paraId="5A5CE47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C4-253533</w:t>
      </w:r>
      <w:r>
        <w:rPr>
          <w:color w:val="993300"/>
          <w:u w:val="single"/>
        </w:rPr>
        <w:t>.</w:t>
      </w:r>
    </w:p>
    <w:p w14:paraId="627F7146" w14:textId="4A5D9D7F" w:rsidR="008160A3" w:rsidRDefault="008160A3" w:rsidP="008160A3">
      <w:pPr>
        <w:rPr>
          <w:rFonts w:ascii="Arial" w:hAnsi="Arial" w:cs="Arial"/>
          <w:b/>
          <w:sz w:val="24"/>
        </w:rPr>
      </w:pPr>
      <w:r>
        <w:rPr>
          <w:rFonts w:ascii="Arial" w:hAnsi="Arial" w:cs="Arial"/>
          <w:b/>
          <w:color w:val="0000FF"/>
          <w:sz w:val="24"/>
        </w:rPr>
        <w:t>C4-253533</w:t>
      </w:r>
      <w:r>
        <w:rPr>
          <w:rFonts w:ascii="Arial" w:hAnsi="Arial" w:cs="Arial"/>
          <w:b/>
          <w:color w:val="0000FF"/>
          <w:sz w:val="24"/>
        </w:rPr>
        <w:tab/>
      </w:r>
      <w:r>
        <w:rPr>
          <w:rFonts w:ascii="Arial" w:hAnsi="Arial" w:cs="Arial"/>
          <w:b/>
          <w:sz w:val="24"/>
        </w:rPr>
        <w:t>Slice deregistration inactivity timer value clarification</w:t>
      </w:r>
    </w:p>
    <w:p w14:paraId="29BA80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CR-1490  rev 2 Cat: F (Rel-19)</w:t>
      </w:r>
      <w:r>
        <w:rPr>
          <w:i/>
        </w:rPr>
        <w:br/>
      </w:r>
      <w:r>
        <w:rPr>
          <w:i/>
        </w:rPr>
        <w:br/>
      </w:r>
      <w:r>
        <w:rPr>
          <w:i/>
        </w:rPr>
        <w:tab/>
      </w:r>
      <w:r>
        <w:rPr>
          <w:i/>
        </w:rPr>
        <w:tab/>
      </w:r>
      <w:r>
        <w:rPr>
          <w:i/>
        </w:rPr>
        <w:tab/>
      </w:r>
      <w:r>
        <w:rPr>
          <w:i/>
        </w:rPr>
        <w:tab/>
      </w:r>
      <w:r>
        <w:rPr>
          <w:i/>
        </w:rPr>
        <w:tab/>
        <w:t>Source: NTT DOCOMO</w:t>
      </w:r>
    </w:p>
    <w:p w14:paraId="234ED12F" w14:textId="77777777" w:rsidR="008160A3" w:rsidRDefault="008160A3" w:rsidP="008160A3">
      <w:pPr>
        <w:rPr>
          <w:color w:val="808080"/>
        </w:rPr>
      </w:pPr>
      <w:r>
        <w:rPr>
          <w:color w:val="808080"/>
        </w:rPr>
        <w:t>(Replaces C4-253485)</w:t>
      </w:r>
    </w:p>
    <w:p w14:paraId="3F4BA3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8A465" w14:textId="77777777" w:rsidR="008160A3" w:rsidRDefault="008160A3" w:rsidP="008160A3">
      <w:pPr>
        <w:pStyle w:val="Heading3"/>
      </w:pPr>
      <w:bookmarkStart w:id="100" w:name="_Toc210593863"/>
      <w:r>
        <w:t>18.66</w:t>
      </w:r>
      <w:r>
        <w:tab/>
        <w:t>CT aspects of XRM [XRM]</w:t>
      </w:r>
      <w:bookmarkEnd w:id="100"/>
    </w:p>
    <w:p w14:paraId="5693139A" w14:textId="25EBAD71" w:rsidR="008160A3" w:rsidRDefault="008160A3" w:rsidP="008160A3">
      <w:pPr>
        <w:rPr>
          <w:rFonts w:ascii="Arial" w:hAnsi="Arial" w:cs="Arial"/>
          <w:b/>
          <w:sz w:val="24"/>
        </w:rPr>
      </w:pPr>
      <w:r>
        <w:rPr>
          <w:rFonts w:ascii="Arial" w:hAnsi="Arial" w:cs="Arial"/>
          <w:b/>
          <w:color w:val="0000FF"/>
          <w:sz w:val="24"/>
        </w:rPr>
        <w:t>C4-253068</w:t>
      </w:r>
      <w:r>
        <w:rPr>
          <w:rFonts w:ascii="Arial" w:hAnsi="Arial" w:cs="Arial"/>
          <w:b/>
          <w:color w:val="0000FF"/>
          <w:sz w:val="24"/>
        </w:rPr>
        <w:tab/>
      </w:r>
      <w:r>
        <w:rPr>
          <w:rFonts w:ascii="Arial" w:hAnsi="Arial" w:cs="Arial"/>
          <w:b/>
          <w:sz w:val="24"/>
        </w:rPr>
        <w:t>PDU Set Information Container</w:t>
      </w:r>
    </w:p>
    <w:p w14:paraId="1023009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v18.3.0</w:t>
      </w:r>
      <w:r>
        <w:rPr>
          <w:i/>
        </w:rPr>
        <w:tab/>
        <w:t xml:space="preserve">  CR-0138  Cat: F (Rel-18)</w:t>
      </w:r>
      <w:r>
        <w:rPr>
          <w:i/>
        </w:rPr>
        <w:br/>
      </w:r>
      <w:r>
        <w:rPr>
          <w:i/>
        </w:rPr>
        <w:br/>
      </w:r>
      <w:r>
        <w:rPr>
          <w:i/>
        </w:rPr>
        <w:tab/>
      </w:r>
      <w:r>
        <w:rPr>
          <w:i/>
        </w:rPr>
        <w:tab/>
      </w:r>
      <w:r>
        <w:rPr>
          <w:i/>
        </w:rPr>
        <w:tab/>
      </w:r>
      <w:r>
        <w:rPr>
          <w:i/>
        </w:rPr>
        <w:tab/>
      </w:r>
      <w:r>
        <w:rPr>
          <w:i/>
        </w:rPr>
        <w:tab/>
        <w:t>Source: Nokia</w:t>
      </w:r>
    </w:p>
    <w:p w14:paraId="3EB8A3CB" w14:textId="77777777" w:rsidR="008160A3" w:rsidRDefault="008160A3" w:rsidP="008160A3">
      <w:pPr>
        <w:rPr>
          <w:rFonts w:ascii="Arial" w:hAnsi="Arial" w:cs="Arial"/>
          <w:b/>
        </w:rPr>
      </w:pPr>
      <w:r>
        <w:rPr>
          <w:rFonts w:ascii="Arial" w:hAnsi="Arial" w:cs="Arial"/>
          <w:b/>
        </w:rPr>
        <w:t xml:space="preserve">Abstract: </w:t>
      </w:r>
    </w:p>
    <w:p w14:paraId="0FED14C0" w14:textId="77777777" w:rsidR="008160A3" w:rsidRDefault="008160A3" w:rsidP="008160A3">
      <w:r>
        <w:t>Define a new Extension Header Type value for the PDU Set Information Container which does NOT require comprehension by the Endpoint Receiver.</w:t>
      </w:r>
    </w:p>
    <w:p w14:paraId="14759DB9" w14:textId="77777777" w:rsidR="008160A3" w:rsidRDefault="008160A3" w:rsidP="008160A3">
      <w:r>
        <w:lastRenderedPageBreak/>
        <w:t>Deprecate the existing Extension Header Type value of the PDU Set Information Container.</w:t>
      </w:r>
    </w:p>
    <w:p w14:paraId="0C3C413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C4-253441</w:t>
      </w:r>
      <w:r>
        <w:rPr>
          <w:color w:val="993300"/>
          <w:u w:val="single"/>
        </w:rPr>
        <w:t>.</w:t>
      </w:r>
    </w:p>
    <w:p w14:paraId="3710098A" w14:textId="5003B2E4" w:rsidR="008160A3" w:rsidRDefault="008160A3" w:rsidP="008160A3">
      <w:pPr>
        <w:rPr>
          <w:rFonts w:ascii="Arial" w:hAnsi="Arial" w:cs="Arial"/>
          <w:b/>
          <w:sz w:val="24"/>
        </w:rPr>
      </w:pPr>
      <w:r>
        <w:rPr>
          <w:rFonts w:ascii="Arial" w:hAnsi="Arial" w:cs="Arial"/>
          <w:b/>
          <w:color w:val="0000FF"/>
          <w:sz w:val="24"/>
        </w:rPr>
        <w:t>C4-253441</w:t>
      </w:r>
      <w:r>
        <w:rPr>
          <w:rFonts w:ascii="Arial" w:hAnsi="Arial" w:cs="Arial"/>
          <w:b/>
          <w:color w:val="0000FF"/>
          <w:sz w:val="24"/>
        </w:rPr>
        <w:tab/>
      </w:r>
      <w:r>
        <w:rPr>
          <w:rFonts w:ascii="Arial" w:hAnsi="Arial" w:cs="Arial"/>
          <w:b/>
          <w:sz w:val="24"/>
        </w:rPr>
        <w:t>PDU Set Information Container</w:t>
      </w:r>
    </w:p>
    <w:p w14:paraId="76FD3E8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v18.3.0</w:t>
      </w:r>
      <w:r>
        <w:rPr>
          <w:i/>
        </w:rPr>
        <w:tab/>
        <w:t xml:space="preserve">  CR-0138  rev 1 Cat: F (Rel-18)</w:t>
      </w:r>
      <w:r>
        <w:rPr>
          <w:i/>
        </w:rPr>
        <w:br/>
      </w:r>
      <w:r>
        <w:rPr>
          <w:i/>
        </w:rPr>
        <w:br/>
      </w:r>
      <w:r>
        <w:rPr>
          <w:i/>
        </w:rPr>
        <w:tab/>
      </w:r>
      <w:r>
        <w:rPr>
          <w:i/>
        </w:rPr>
        <w:tab/>
      </w:r>
      <w:r>
        <w:rPr>
          <w:i/>
        </w:rPr>
        <w:tab/>
      </w:r>
      <w:r>
        <w:rPr>
          <w:i/>
        </w:rPr>
        <w:tab/>
      </w:r>
      <w:r>
        <w:rPr>
          <w:i/>
        </w:rPr>
        <w:tab/>
        <w:t>Source: Nokia</w:t>
      </w:r>
    </w:p>
    <w:p w14:paraId="0D270160" w14:textId="77777777" w:rsidR="008160A3" w:rsidRDefault="008160A3" w:rsidP="008160A3">
      <w:pPr>
        <w:rPr>
          <w:color w:val="808080"/>
        </w:rPr>
      </w:pPr>
      <w:r>
        <w:rPr>
          <w:color w:val="808080"/>
        </w:rPr>
        <w:t>(Replaces C4-253068)</w:t>
      </w:r>
    </w:p>
    <w:p w14:paraId="7AD58BB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C4-253526</w:t>
      </w:r>
      <w:r>
        <w:rPr>
          <w:color w:val="993300"/>
          <w:u w:val="single"/>
        </w:rPr>
        <w:t>.</w:t>
      </w:r>
    </w:p>
    <w:p w14:paraId="50EA2A61" w14:textId="42CEFC4C" w:rsidR="008160A3" w:rsidRDefault="008160A3" w:rsidP="008160A3">
      <w:pPr>
        <w:rPr>
          <w:rFonts w:ascii="Arial" w:hAnsi="Arial" w:cs="Arial"/>
          <w:b/>
          <w:sz w:val="24"/>
        </w:rPr>
      </w:pPr>
      <w:r>
        <w:rPr>
          <w:rFonts w:ascii="Arial" w:hAnsi="Arial" w:cs="Arial"/>
          <w:b/>
          <w:color w:val="0000FF"/>
          <w:sz w:val="24"/>
        </w:rPr>
        <w:t>C4-253526</w:t>
      </w:r>
      <w:r>
        <w:rPr>
          <w:rFonts w:ascii="Arial" w:hAnsi="Arial" w:cs="Arial"/>
          <w:b/>
          <w:color w:val="0000FF"/>
          <w:sz w:val="24"/>
        </w:rPr>
        <w:tab/>
      </w:r>
      <w:r>
        <w:rPr>
          <w:rFonts w:ascii="Arial" w:hAnsi="Arial" w:cs="Arial"/>
          <w:b/>
          <w:sz w:val="24"/>
        </w:rPr>
        <w:t>PDU Set Information Container</w:t>
      </w:r>
    </w:p>
    <w:p w14:paraId="7440FA4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v18.3.0</w:t>
      </w:r>
      <w:r>
        <w:rPr>
          <w:i/>
        </w:rPr>
        <w:tab/>
        <w:t xml:space="preserve">  CR-0138  rev 2 Cat: F (Rel-18)</w:t>
      </w:r>
      <w:r>
        <w:rPr>
          <w:i/>
        </w:rPr>
        <w:br/>
      </w:r>
      <w:r>
        <w:rPr>
          <w:i/>
        </w:rPr>
        <w:br/>
      </w:r>
      <w:r>
        <w:rPr>
          <w:i/>
        </w:rPr>
        <w:tab/>
      </w:r>
      <w:r>
        <w:rPr>
          <w:i/>
        </w:rPr>
        <w:tab/>
      </w:r>
      <w:r>
        <w:rPr>
          <w:i/>
        </w:rPr>
        <w:tab/>
      </w:r>
      <w:r>
        <w:rPr>
          <w:i/>
        </w:rPr>
        <w:tab/>
      </w:r>
      <w:r>
        <w:rPr>
          <w:i/>
        </w:rPr>
        <w:tab/>
        <w:t>Source: Nokia</w:t>
      </w:r>
    </w:p>
    <w:p w14:paraId="2DE9FB0F" w14:textId="77777777" w:rsidR="008160A3" w:rsidRDefault="008160A3" w:rsidP="008160A3">
      <w:pPr>
        <w:rPr>
          <w:color w:val="808080"/>
        </w:rPr>
      </w:pPr>
      <w:r>
        <w:rPr>
          <w:color w:val="808080"/>
        </w:rPr>
        <w:t>(Replaces C4-253441)</w:t>
      </w:r>
    </w:p>
    <w:p w14:paraId="329DA77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62F6B" w14:textId="1F363BCD" w:rsidR="008160A3" w:rsidRDefault="008160A3" w:rsidP="008160A3">
      <w:pPr>
        <w:rPr>
          <w:rFonts w:ascii="Arial" w:hAnsi="Arial" w:cs="Arial"/>
          <w:b/>
          <w:sz w:val="24"/>
        </w:rPr>
      </w:pPr>
      <w:r>
        <w:rPr>
          <w:rFonts w:ascii="Arial" w:hAnsi="Arial" w:cs="Arial"/>
          <w:b/>
          <w:color w:val="0000FF"/>
          <w:sz w:val="24"/>
        </w:rPr>
        <w:t>C4-253069</w:t>
      </w:r>
      <w:r>
        <w:rPr>
          <w:rFonts w:ascii="Arial" w:hAnsi="Arial" w:cs="Arial"/>
          <w:b/>
          <w:color w:val="0000FF"/>
          <w:sz w:val="24"/>
        </w:rPr>
        <w:tab/>
      </w:r>
      <w:r>
        <w:rPr>
          <w:rFonts w:ascii="Arial" w:hAnsi="Arial" w:cs="Arial"/>
          <w:b/>
          <w:sz w:val="24"/>
        </w:rPr>
        <w:t>PDU Set Information Container</w:t>
      </w:r>
    </w:p>
    <w:p w14:paraId="5927114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CR-0139  Cat: A (Rel-19)</w:t>
      </w:r>
      <w:r>
        <w:rPr>
          <w:i/>
        </w:rPr>
        <w:br/>
      </w:r>
      <w:r>
        <w:rPr>
          <w:i/>
        </w:rPr>
        <w:br/>
      </w:r>
      <w:r>
        <w:rPr>
          <w:i/>
        </w:rPr>
        <w:tab/>
      </w:r>
      <w:r>
        <w:rPr>
          <w:i/>
        </w:rPr>
        <w:tab/>
      </w:r>
      <w:r>
        <w:rPr>
          <w:i/>
        </w:rPr>
        <w:tab/>
      </w:r>
      <w:r>
        <w:rPr>
          <w:i/>
        </w:rPr>
        <w:tab/>
      </w:r>
      <w:r>
        <w:rPr>
          <w:i/>
        </w:rPr>
        <w:tab/>
        <w:t>Source: Nokia</w:t>
      </w:r>
    </w:p>
    <w:p w14:paraId="499C55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C4-253442</w:t>
      </w:r>
      <w:r>
        <w:rPr>
          <w:color w:val="993300"/>
          <w:u w:val="single"/>
        </w:rPr>
        <w:t>.</w:t>
      </w:r>
    </w:p>
    <w:p w14:paraId="7C0ACD4D" w14:textId="68525477" w:rsidR="008160A3" w:rsidRDefault="008160A3" w:rsidP="008160A3">
      <w:pPr>
        <w:rPr>
          <w:rFonts w:ascii="Arial" w:hAnsi="Arial" w:cs="Arial"/>
          <w:b/>
          <w:sz w:val="24"/>
        </w:rPr>
      </w:pPr>
      <w:r>
        <w:rPr>
          <w:rFonts w:ascii="Arial" w:hAnsi="Arial" w:cs="Arial"/>
          <w:b/>
          <w:color w:val="0000FF"/>
          <w:sz w:val="24"/>
        </w:rPr>
        <w:t>C4-253442</w:t>
      </w:r>
      <w:r>
        <w:rPr>
          <w:rFonts w:ascii="Arial" w:hAnsi="Arial" w:cs="Arial"/>
          <w:b/>
          <w:color w:val="0000FF"/>
          <w:sz w:val="24"/>
        </w:rPr>
        <w:tab/>
      </w:r>
      <w:r>
        <w:rPr>
          <w:rFonts w:ascii="Arial" w:hAnsi="Arial" w:cs="Arial"/>
          <w:b/>
          <w:sz w:val="24"/>
        </w:rPr>
        <w:t>PDU Set Information Container</w:t>
      </w:r>
    </w:p>
    <w:p w14:paraId="0119D6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CR-0139  rev 1 Cat: A (Rel-19)</w:t>
      </w:r>
      <w:r>
        <w:rPr>
          <w:i/>
        </w:rPr>
        <w:br/>
      </w:r>
      <w:r>
        <w:rPr>
          <w:i/>
        </w:rPr>
        <w:br/>
      </w:r>
      <w:r>
        <w:rPr>
          <w:i/>
        </w:rPr>
        <w:tab/>
      </w:r>
      <w:r>
        <w:rPr>
          <w:i/>
        </w:rPr>
        <w:tab/>
      </w:r>
      <w:r>
        <w:rPr>
          <w:i/>
        </w:rPr>
        <w:tab/>
      </w:r>
      <w:r>
        <w:rPr>
          <w:i/>
        </w:rPr>
        <w:tab/>
      </w:r>
      <w:r>
        <w:rPr>
          <w:i/>
        </w:rPr>
        <w:tab/>
        <w:t>Source: Nokia</w:t>
      </w:r>
    </w:p>
    <w:p w14:paraId="445AE88B" w14:textId="77777777" w:rsidR="008160A3" w:rsidRDefault="008160A3" w:rsidP="008160A3">
      <w:pPr>
        <w:rPr>
          <w:color w:val="808080"/>
        </w:rPr>
      </w:pPr>
      <w:r>
        <w:rPr>
          <w:color w:val="808080"/>
        </w:rPr>
        <w:t>(Replaces C4-253069)</w:t>
      </w:r>
    </w:p>
    <w:p w14:paraId="0AB7891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C4-253527</w:t>
      </w:r>
      <w:r>
        <w:rPr>
          <w:color w:val="993300"/>
          <w:u w:val="single"/>
        </w:rPr>
        <w:t>.</w:t>
      </w:r>
    </w:p>
    <w:p w14:paraId="63ED5C22" w14:textId="08B93064" w:rsidR="008160A3" w:rsidRDefault="008160A3" w:rsidP="008160A3">
      <w:pPr>
        <w:rPr>
          <w:rFonts w:ascii="Arial" w:hAnsi="Arial" w:cs="Arial"/>
          <w:b/>
          <w:sz w:val="24"/>
        </w:rPr>
      </w:pPr>
      <w:r>
        <w:rPr>
          <w:rFonts w:ascii="Arial" w:hAnsi="Arial" w:cs="Arial"/>
          <w:b/>
          <w:color w:val="0000FF"/>
          <w:sz w:val="24"/>
        </w:rPr>
        <w:t>C4-253527</w:t>
      </w:r>
      <w:r>
        <w:rPr>
          <w:rFonts w:ascii="Arial" w:hAnsi="Arial" w:cs="Arial"/>
          <w:b/>
          <w:color w:val="0000FF"/>
          <w:sz w:val="24"/>
        </w:rPr>
        <w:tab/>
      </w:r>
      <w:r>
        <w:rPr>
          <w:rFonts w:ascii="Arial" w:hAnsi="Arial" w:cs="Arial"/>
          <w:b/>
          <w:sz w:val="24"/>
        </w:rPr>
        <w:t>PDU Set Information Container</w:t>
      </w:r>
    </w:p>
    <w:p w14:paraId="05F5696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CR-0139  rev 2 Cat: A (Rel-19)</w:t>
      </w:r>
      <w:r>
        <w:rPr>
          <w:i/>
        </w:rPr>
        <w:br/>
      </w:r>
      <w:r>
        <w:rPr>
          <w:i/>
        </w:rPr>
        <w:br/>
      </w:r>
      <w:r>
        <w:rPr>
          <w:i/>
        </w:rPr>
        <w:tab/>
      </w:r>
      <w:r>
        <w:rPr>
          <w:i/>
        </w:rPr>
        <w:tab/>
      </w:r>
      <w:r>
        <w:rPr>
          <w:i/>
        </w:rPr>
        <w:tab/>
      </w:r>
      <w:r>
        <w:rPr>
          <w:i/>
        </w:rPr>
        <w:tab/>
      </w:r>
      <w:r>
        <w:rPr>
          <w:i/>
        </w:rPr>
        <w:tab/>
        <w:t>Source: Nokia</w:t>
      </w:r>
    </w:p>
    <w:p w14:paraId="7EA51A3F" w14:textId="77777777" w:rsidR="008160A3" w:rsidRDefault="008160A3" w:rsidP="008160A3">
      <w:pPr>
        <w:rPr>
          <w:color w:val="808080"/>
        </w:rPr>
      </w:pPr>
      <w:r>
        <w:rPr>
          <w:color w:val="808080"/>
        </w:rPr>
        <w:t>(Replaces C4-253442)</w:t>
      </w:r>
    </w:p>
    <w:p w14:paraId="2E0337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7F930" w14:textId="77777777" w:rsidR="008160A3" w:rsidRDefault="008160A3" w:rsidP="008160A3">
      <w:pPr>
        <w:pStyle w:val="Heading3"/>
      </w:pPr>
      <w:bookmarkStart w:id="101" w:name="_Toc210593864"/>
      <w:r>
        <w:lastRenderedPageBreak/>
        <w:t>18.67</w:t>
      </w:r>
      <w:r>
        <w:tab/>
        <w:t>CT aspects of ATSSS_Ph3 [ATSSS_Ph3]</w:t>
      </w:r>
      <w:bookmarkEnd w:id="101"/>
    </w:p>
    <w:p w14:paraId="39EAD66D" w14:textId="77777777" w:rsidR="008160A3" w:rsidRDefault="008160A3" w:rsidP="008160A3">
      <w:pPr>
        <w:pStyle w:val="Heading3"/>
      </w:pPr>
      <w:bookmarkStart w:id="102" w:name="_Toc210593865"/>
      <w:r>
        <w:t>18.68</w:t>
      </w:r>
      <w:r>
        <w:tab/>
        <w:t>CT4 aspects of UPF enhancement for exposure and SBA [UPEAS]</w:t>
      </w:r>
      <w:bookmarkEnd w:id="102"/>
    </w:p>
    <w:p w14:paraId="4E4265A6" w14:textId="77777777" w:rsidR="008160A3" w:rsidRDefault="008160A3" w:rsidP="008160A3">
      <w:pPr>
        <w:pStyle w:val="Heading3"/>
      </w:pPr>
      <w:bookmarkStart w:id="103" w:name="_Toc210593866"/>
      <w:r>
        <w:t>18.75</w:t>
      </w:r>
      <w:r>
        <w:tab/>
        <w:t>CT aspects of home network triggered primary authentication [HN_Auth]</w:t>
      </w:r>
      <w:bookmarkEnd w:id="103"/>
    </w:p>
    <w:p w14:paraId="668A9FBE" w14:textId="77777777" w:rsidR="008160A3" w:rsidRDefault="008160A3" w:rsidP="008160A3">
      <w:pPr>
        <w:pStyle w:val="Heading3"/>
      </w:pPr>
      <w:bookmarkStart w:id="104" w:name="_Toc210593867"/>
      <w:r>
        <w:t>18.77</w:t>
      </w:r>
      <w:r>
        <w:tab/>
        <w:t>NRF API enhancements to avoid signalling and storing of redundant data [NRFe]</w:t>
      </w:r>
      <w:bookmarkEnd w:id="104"/>
    </w:p>
    <w:p w14:paraId="1A93030D" w14:textId="77777777" w:rsidR="008160A3" w:rsidRDefault="008160A3" w:rsidP="008160A3">
      <w:pPr>
        <w:pStyle w:val="Heading3"/>
      </w:pPr>
      <w:bookmarkStart w:id="105" w:name="_Toc210593868"/>
      <w:r>
        <w:t>18.78</w:t>
      </w:r>
      <w:r>
        <w:tab/>
        <w:t>Network Slice Capability Exposure for Application Layer Enablement [NSCALE]</w:t>
      </w:r>
      <w:bookmarkEnd w:id="105"/>
    </w:p>
    <w:p w14:paraId="3EDA68C5" w14:textId="77777777" w:rsidR="008160A3" w:rsidRDefault="008160A3" w:rsidP="008160A3">
      <w:pPr>
        <w:pStyle w:val="Heading3"/>
      </w:pPr>
      <w:bookmarkStart w:id="106" w:name="_Toc210593869"/>
      <w:r>
        <w:t>18.80</w:t>
      </w:r>
      <w:r>
        <w:tab/>
        <w:t>IVAS_Codec [IVAS_Codec]</w:t>
      </w:r>
      <w:bookmarkEnd w:id="106"/>
    </w:p>
    <w:p w14:paraId="73829697" w14:textId="77777777" w:rsidR="008160A3" w:rsidRDefault="008160A3" w:rsidP="008160A3">
      <w:pPr>
        <w:pStyle w:val="Heading2"/>
      </w:pPr>
      <w:bookmarkStart w:id="107" w:name="_Toc210593870"/>
      <w:r>
        <w:t>19</w:t>
      </w:r>
      <w:r>
        <w:tab/>
        <w:t>Release 19</w:t>
      </w:r>
      <w:bookmarkEnd w:id="107"/>
    </w:p>
    <w:p w14:paraId="41DF3A38" w14:textId="77777777" w:rsidR="008160A3" w:rsidRDefault="008160A3" w:rsidP="008160A3">
      <w:pPr>
        <w:pStyle w:val="Heading3"/>
      </w:pPr>
      <w:bookmarkStart w:id="108" w:name="_Toc210593871"/>
      <w:r>
        <w:t>19.1</w:t>
      </w:r>
      <w:r>
        <w:tab/>
        <w:t>Rel-19 Exception sheets or other Rel-19 work planning</w:t>
      </w:r>
      <w:bookmarkEnd w:id="108"/>
    </w:p>
    <w:p w14:paraId="73EDDDC7" w14:textId="63ABBD0A" w:rsidR="008160A3" w:rsidRDefault="008160A3" w:rsidP="008160A3">
      <w:pPr>
        <w:rPr>
          <w:rFonts w:ascii="Arial" w:hAnsi="Arial" w:cs="Arial"/>
          <w:b/>
          <w:sz w:val="24"/>
        </w:rPr>
      </w:pPr>
      <w:r>
        <w:rPr>
          <w:rFonts w:ascii="Arial" w:hAnsi="Arial" w:cs="Arial"/>
          <w:b/>
          <w:color w:val="0000FF"/>
          <w:sz w:val="24"/>
        </w:rPr>
        <w:t>C4-253443</w:t>
      </w:r>
      <w:r>
        <w:rPr>
          <w:rFonts w:ascii="Arial" w:hAnsi="Arial" w:cs="Arial"/>
          <w:b/>
          <w:color w:val="0000FF"/>
          <w:sz w:val="24"/>
        </w:rPr>
        <w:tab/>
      </w:r>
      <w:r>
        <w:rPr>
          <w:rFonts w:ascii="Arial" w:hAnsi="Arial" w:cs="Arial"/>
          <w:b/>
          <w:sz w:val="24"/>
        </w:rPr>
        <w:t>(reserved)Exception shhet on MINT</w:t>
      </w:r>
    </w:p>
    <w:p w14:paraId="0BD67961" w14:textId="77777777" w:rsidR="008160A3" w:rsidRDefault="008160A3" w:rsidP="008160A3">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Telecom</w:t>
      </w:r>
    </w:p>
    <w:p w14:paraId="66EBBF74" w14:textId="77777777" w:rsidR="008160A3" w:rsidRDefault="008160A3" w:rsidP="008160A3">
      <w:pPr>
        <w:rPr>
          <w:rFonts w:ascii="Arial" w:hAnsi="Arial" w:cs="Arial"/>
          <w:b/>
        </w:rPr>
      </w:pPr>
      <w:r>
        <w:rPr>
          <w:rFonts w:ascii="Arial" w:hAnsi="Arial" w:cs="Arial"/>
          <w:b/>
        </w:rPr>
        <w:t xml:space="preserve">Abstract: </w:t>
      </w:r>
    </w:p>
    <w:p w14:paraId="7524713D" w14:textId="77777777" w:rsidR="008160A3" w:rsidRDefault="008160A3" w:rsidP="008160A3">
      <w:r>
        <w:t>WID on CT aspects of MINT support in EPS for 5G-only national roaming UE led by CT1 was approved in CT#108. It is revised in CT4#130 to include CT4 impacts. CRs on CT4 impacts are expected to be submitted in CT4#131, and therefore an extension to complete the work by December 2025 is requested.</w:t>
      </w:r>
    </w:p>
    <w:p w14:paraId="139F7F7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E0AF9" w14:textId="502EDC21" w:rsidR="008160A3" w:rsidRDefault="008160A3" w:rsidP="008160A3">
      <w:pPr>
        <w:rPr>
          <w:rFonts w:ascii="Arial" w:hAnsi="Arial" w:cs="Arial"/>
          <w:b/>
          <w:sz w:val="24"/>
        </w:rPr>
      </w:pPr>
      <w:r>
        <w:rPr>
          <w:rFonts w:ascii="Arial" w:hAnsi="Arial" w:cs="Arial"/>
          <w:b/>
          <w:color w:val="0000FF"/>
          <w:sz w:val="24"/>
        </w:rPr>
        <w:t>C4-253581</w:t>
      </w:r>
      <w:r>
        <w:rPr>
          <w:rFonts w:ascii="Arial" w:hAnsi="Arial" w:cs="Arial"/>
          <w:b/>
          <w:color w:val="0000FF"/>
          <w:sz w:val="24"/>
        </w:rPr>
        <w:tab/>
      </w:r>
      <w:r>
        <w:rPr>
          <w:rFonts w:ascii="Arial" w:hAnsi="Arial" w:cs="Arial"/>
          <w:b/>
          <w:sz w:val="24"/>
        </w:rPr>
        <w:t>Exception sheet on IMS RES-CT</w:t>
      </w:r>
    </w:p>
    <w:p w14:paraId="7D671D31" w14:textId="77777777" w:rsidR="008160A3" w:rsidRDefault="008160A3" w:rsidP="008160A3">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China Telecom</w:t>
      </w:r>
    </w:p>
    <w:p w14:paraId="7567C7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A4B39" w14:textId="77777777" w:rsidR="008160A3" w:rsidRDefault="008160A3" w:rsidP="008160A3">
      <w:pPr>
        <w:pStyle w:val="Heading3"/>
      </w:pPr>
      <w:bookmarkStart w:id="109" w:name="_Toc210593872"/>
      <w:r>
        <w:t>19.2</w:t>
      </w:r>
      <w:r>
        <w:tab/>
        <w:t>New WIDs/SIDs for Rel-19</w:t>
      </w:r>
      <w:bookmarkEnd w:id="109"/>
    </w:p>
    <w:p w14:paraId="4E291864" w14:textId="77777777" w:rsidR="008160A3" w:rsidRDefault="008160A3" w:rsidP="008160A3">
      <w:pPr>
        <w:pStyle w:val="Heading4"/>
      </w:pPr>
      <w:bookmarkStart w:id="110" w:name="_Toc210593873"/>
      <w:r>
        <w:t>19.2.1</w:t>
      </w:r>
      <w:r>
        <w:tab/>
        <w:t>CT4 led WIDs/SIDs</w:t>
      </w:r>
      <w:bookmarkEnd w:id="110"/>
    </w:p>
    <w:p w14:paraId="48017A69" w14:textId="3642B303" w:rsidR="008160A3" w:rsidRDefault="008160A3" w:rsidP="008160A3">
      <w:pPr>
        <w:rPr>
          <w:rFonts w:ascii="Arial" w:hAnsi="Arial" w:cs="Arial"/>
          <w:b/>
          <w:sz w:val="24"/>
        </w:rPr>
      </w:pPr>
      <w:r>
        <w:rPr>
          <w:rFonts w:ascii="Arial" w:hAnsi="Arial" w:cs="Arial"/>
          <w:b/>
          <w:color w:val="0000FF"/>
          <w:sz w:val="24"/>
        </w:rPr>
        <w:t>C4-253062</w:t>
      </w:r>
      <w:r>
        <w:rPr>
          <w:rFonts w:ascii="Arial" w:hAnsi="Arial" w:cs="Arial"/>
          <w:b/>
          <w:color w:val="0000FF"/>
          <w:sz w:val="24"/>
        </w:rPr>
        <w:tab/>
      </w:r>
      <w:r>
        <w:rPr>
          <w:rFonts w:ascii="Arial" w:hAnsi="Arial" w:cs="Arial"/>
          <w:b/>
          <w:sz w:val="24"/>
        </w:rPr>
        <w:t>new WID_Protocol for AI Data Collection from UPF</w:t>
      </w:r>
    </w:p>
    <w:p w14:paraId="5FAA082A" w14:textId="77777777" w:rsidR="008160A3" w:rsidRDefault="008160A3" w:rsidP="00816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4EE299F" w14:textId="77777777" w:rsidR="008160A3" w:rsidRDefault="008160A3" w:rsidP="008160A3">
      <w:pPr>
        <w:rPr>
          <w:rFonts w:ascii="Arial" w:hAnsi="Arial" w:cs="Arial"/>
          <w:b/>
        </w:rPr>
      </w:pPr>
      <w:r>
        <w:rPr>
          <w:rFonts w:ascii="Arial" w:hAnsi="Arial" w:cs="Arial"/>
          <w:b/>
        </w:rPr>
        <w:t xml:space="preserve">Discussion: </w:t>
      </w:r>
    </w:p>
    <w:p w14:paraId="1878554B" w14:textId="77777777" w:rsidR="008160A3" w:rsidRDefault="008160A3" w:rsidP="008160A3">
      <w:r>
        <w:t>UID:1090001</w:t>
      </w:r>
    </w:p>
    <w:p w14:paraId="230F322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C4-253351</w:t>
      </w:r>
      <w:r>
        <w:rPr>
          <w:color w:val="993300"/>
          <w:u w:val="single"/>
        </w:rPr>
        <w:t>.</w:t>
      </w:r>
    </w:p>
    <w:p w14:paraId="4EEC5675" w14:textId="314D4305" w:rsidR="008160A3" w:rsidRDefault="008160A3" w:rsidP="008160A3">
      <w:pPr>
        <w:rPr>
          <w:rFonts w:ascii="Arial" w:hAnsi="Arial" w:cs="Arial"/>
          <w:b/>
          <w:sz w:val="24"/>
        </w:rPr>
      </w:pPr>
      <w:r>
        <w:rPr>
          <w:rFonts w:ascii="Arial" w:hAnsi="Arial" w:cs="Arial"/>
          <w:b/>
          <w:color w:val="0000FF"/>
          <w:sz w:val="24"/>
        </w:rPr>
        <w:t>C4-253351</w:t>
      </w:r>
      <w:r>
        <w:rPr>
          <w:rFonts w:ascii="Arial" w:hAnsi="Arial" w:cs="Arial"/>
          <w:b/>
          <w:color w:val="0000FF"/>
          <w:sz w:val="24"/>
        </w:rPr>
        <w:tab/>
      </w:r>
      <w:r>
        <w:rPr>
          <w:rFonts w:ascii="Arial" w:hAnsi="Arial" w:cs="Arial"/>
          <w:b/>
          <w:sz w:val="24"/>
        </w:rPr>
        <w:t>new WID_Protocol for AI Data Collection from UPF</w:t>
      </w:r>
    </w:p>
    <w:p w14:paraId="42804B9E" w14:textId="77777777" w:rsidR="008160A3" w:rsidRDefault="008160A3" w:rsidP="008160A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49919B0" w14:textId="77777777" w:rsidR="008160A3" w:rsidRDefault="008160A3" w:rsidP="008160A3">
      <w:pPr>
        <w:rPr>
          <w:color w:val="808080"/>
        </w:rPr>
      </w:pPr>
      <w:r>
        <w:rPr>
          <w:color w:val="808080"/>
        </w:rPr>
        <w:t>(Replaces C4-253062)</w:t>
      </w:r>
    </w:p>
    <w:p w14:paraId="54C91B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C4-253549</w:t>
      </w:r>
      <w:r>
        <w:rPr>
          <w:color w:val="993300"/>
          <w:u w:val="single"/>
        </w:rPr>
        <w:t>.</w:t>
      </w:r>
    </w:p>
    <w:p w14:paraId="30775402" w14:textId="5B555C1E" w:rsidR="008160A3" w:rsidRDefault="008160A3" w:rsidP="008160A3">
      <w:pPr>
        <w:rPr>
          <w:rFonts w:ascii="Arial" w:hAnsi="Arial" w:cs="Arial"/>
          <w:b/>
          <w:sz w:val="24"/>
        </w:rPr>
      </w:pPr>
      <w:r>
        <w:rPr>
          <w:rFonts w:ascii="Arial" w:hAnsi="Arial" w:cs="Arial"/>
          <w:b/>
          <w:color w:val="0000FF"/>
          <w:sz w:val="24"/>
        </w:rPr>
        <w:t>C4-253549</w:t>
      </w:r>
      <w:r>
        <w:rPr>
          <w:rFonts w:ascii="Arial" w:hAnsi="Arial" w:cs="Arial"/>
          <w:b/>
          <w:color w:val="0000FF"/>
          <w:sz w:val="24"/>
        </w:rPr>
        <w:tab/>
      </w:r>
      <w:r>
        <w:rPr>
          <w:rFonts w:ascii="Arial" w:hAnsi="Arial" w:cs="Arial"/>
          <w:b/>
          <w:sz w:val="24"/>
        </w:rPr>
        <w:t>new WID_Protocol for AI Data Collection from UPF</w:t>
      </w:r>
    </w:p>
    <w:p w14:paraId="0A8BEBBE" w14:textId="77777777" w:rsidR="008160A3" w:rsidRDefault="008160A3" w:rsidP="00816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F6D59DE" w14:textId="77777777" w:rsidR="008160A3" w:rsidRDefault="008160A3" w:rsidP="008160A3">
      <w:pPr>
        <w:rPr>
          <w:color w:val="808080"/>
        </w:rPr>
      </w:pPr>
      <w:r>
        <w:rPr>
          <w:color w:val="808080"/>
        </w:rPr>
        <w:t>(Replaces C4-253351)</w:t>
      </w:r>
    </w:p>
    <w:p w14:paraId="7F1A5F5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C4-253571</w:t>
      </w:r>
      <w:r>
        <w:rPr>
          <w:color w:val="993300"/>
          <w:u w:val="single"/>
        </w:rPr>
        <w:t>.</w:t>
      </w:r>
    </w:p>
    <w:p w14:paraId="6194428C" w14:textId="10430242" w:rsidR="008160A3" w:rsidRDefault="008160A3" w:rsidP="008160A3">
      <w:pPr>
        <w:rPr>
          <w:rFonts w:ascii="Arial" w:hAnsi="Arial" w:cs="Arial"/>
          <w:b/>
          <w:sz w:val="24"/>
        </w:rPr>
      </w:pPr>
      <w:r>
        <w:rPr>
          <w:rFonts w:ascii="Arial" w:hAnsi="Arial" w:cs="Arial"/>
          <w:b/>
          <w:color w:val="0000FF"/>
          <w:sz w:val="24"/>
        </w:rPr>
        <w:t>C4-253571</w:t>
      </w:r>
      <w:r>
        <w:rPr>
          <w:rFonts w:ascii="Arial" w:hAnsi="Arial" w:cs="Arial"/>
          <w:b/>
          <w:color w:val="0000FF"/>
          <w:sz w:val="24"/>
        </w:rPr>
        <w:tab/>
      </w:r>
      <w:r>
        <w:rPr>
          <w:rFonts w:ascii="Arial" w:hAnsi="Arial" w:cs="Arial"/>
          <w:b/>
          <w:sz w:val="24"/>
        </w:rPr>
        <w:t>new WID_Protocol for AI Data Collection from UPF</w:t>
      </w:r>
    </w:p>
    <w:p w14:paraId="0801112A" w14:textId="77777777" w:rsidR="008160A3" w:rsidRDefault="008160A3" w:rsidP="008160A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1945A97" w14:textId="77777777" w:rsidR="008160A3" w:rsidRDefault="008160A3" w:rsidP="008160A3">
      <w:pPr>
        <w:rPr>
          <w:color w:val="808080"/>
        </w:rPr>
      </w:pPr>
      <w:r>
        <w:rPr>
          <w:color w:val="808080"/>
        </w:rPr>
        <w:t>(Replaces C4-253549)</w:t>
      </w:r>
    </w:p>
    <w:p w14:paraId="6950A87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DE909" w14:textId="77777777" w:rsidR="008160A3" w:rsidRDefault="008160A3" w:rsidP="008160A3">
      <w:pPr>
        <w:pStyle w:val="Heading4"/>
      </w:pPr>
      <w:bookmarkStart w:id="111" w:name="_Toc210593874"/>
      <w:r>
        <w:t>19.2.2</w:t>
      </w:r>
      <w:r>
        <w:tab/>
        <w:t>CT4 supported WIDs</w:t>
      </w:r>
      <w:bookmarkEnd w:id="111"/>
    </w:p>
    <w:p w14:paraId="1DDD705B" w14:textId="77777777" w:rsidR="008160A3" w:rsidRDefault="008160A3" w:rsidP="008160A3">
      <w:pPr>
        <w:pStyle w:val="Heading3"/>
      </w:pPr>
      <w:bookmarkStart w:id="112" w:name="_Toc210593875"/>
      <w:r>
        <w:t>19.3</w:t>
      </w:r>
      <w:r>
        <w:tab/>
        <w:t>Revised WIDs/SIDs for Rel-19</w:t>
      </w:r>
      <w:bookmarkEnd w:id="112"/>
    </w:p>
    <w:p w14:paraId="5C2E79FD" w14:textId="77777777" w:rsidR="008160A3" w:rsidRDefault="008160A3" w:rsidP="008160A3">
      <w:pPr>
        <w:pStyle w:val="Heading4"/>
      </w:pPr>
      <w:bookmarkStart w:id="113" w:name="_Toc210593876"/>
      <w:r>
        <w:t>19.3.1</w:t>
      </w:r>
      <w:r>
        <w:tab/>
        <w:t>CT4 led WIDs/SIDs</w:t>
      </w:r>
      <w:bookmarkEnd w:id="113"/>
    </w:p>
    <w:p w14:paraId="084F3B41" w14:textId="010FF95E" w:rsidR="008160A3" w:rsidRDefault="008160A3" w:rsidP="008160A3">
      <w:pPr>
        <w:rPr>
          <w:rFonts w:ascii="Arial" w:hAnsi="Arial" w:cs="Arial"/>
          <w:b/>
          <w:sz w:val="24"/>
        </w:rPr>
      </w:pPr>
      <w:r>
        <w:rPr>
          <w:rFonts w:ascii="Arial" w:hAnsi="Arial" w:cs="Arial"/>
          <w:b/>
          <w:color w:val="0000FF"/>
          <w:sz w:val="24"/>
        </w:rPr>
        <w:t>C4-253163</w:t>
      </w:r>
      <w:r>
        <w:rPr>
          <w:rFonts w:ascii="Arial" w:hAnsi="Arial" w:cs="Arial"/>
          <w:b/>
          <w:color w:val="0000FF"/>
          <w:sz w:val="24"/>
        </w:rPr>
        <w:tab/>
      </w:r>
      <w:r>
        <w:rPr>
          <w:rFonts w:ascii="Arial" w:hAnsi="Arial" w:cs="Arial"/>
          <w:b/>
          <w:sz w:val="24"/>
        </w:rPr>
        <w:t>Revised WID on CT aspects on Advanced Media Delivery</w:t>
      </w:r>
    </w:p>
    <w:p w14:paraId="0CB21CD5"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32DBE7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C4-253352</w:t>
      </w:r>
      <w:r>
        <w:rPr>
          <w:color w:val="993300"/>
          <w:u w:val="single"/>
        </w:rPr>
        <w:t>.</w:t>
      </w:r>
    </w:p>
    <w:p w14:paraId="5593CC1B" w14:textId="70102A0D" w:rsidR="008160A3" w:rsidRDefault="008160A3" w:rsidP="008160A3">
      <w:pPr>
        <w:rPr>
          <w:rFonts w:ascii="Arial" w:hAnsi="Arial" w:cs="Arial"/>
          <w:b/>
          <w:sz w:val="24"/>
        </w:rPr>
      </w:pPr>
      <w:r>
        <w:rPr>
          <w:rFonts w:ascii="Arial" w:hAnsi="Arial" w:cs="Arial"/>
          <w:b/>
          <w:color w:val="0000FF"/>
          <w:sz w:val="24"/>
        </w:rPr>
        <w:t>C4-253352</w:t>
      </w:r>
      <w:r>
        <w:rPr>
          <w:rFonts w:ascii="Arial" w:hAnsi="Arial" w:cs="Arial"/>
          <w:b/>
          <w:color w:val="0000FF"/>
          <w:sz w:val="24"/>
        </w:rPr>
        <w:tab/>
      </w:r>
      <w:r>
        <w:rPr>
          <w:rFonts w:ascii="Arial" w:hAnsi="Arial" w:cs="Arial"/>
          <w:b/>
          <w:sz w:val="24"/>
        </w:rPr>
        <w:t>Revised WID on CT aspects on Advanced Media Delivery</w:t>
      </w:r>
    </w:p>
    <w:p w14:paraId="0015C684"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25FF77CF" w14:textId="77777777" w:rsidR="008160A3" w:rsidRDefault="008160A3" w:rsidP="008160A3">
      <w:pPr>
        <w:rPr>
          <w:color w:val="808080"/>
        </w:rPr>
      </w:pPr>
      <w:r>
        <w:rPr>
          <w:color w:val="808080"/>
        </w:rPr>
        <w:t>(Replaces C4-253163)</w:t>
      </w:r>
    </w:p>
    <w:p w14:paraId="336CCA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996CD" w14:textId="77777777" w:rsidR="008160A3" w:rsidRDefault="008160A3" w:rsidP="008160A3">
      <w:pPr>
        <w:pStyle w:val="Heading4"/>
      </w:pPr>
      <w:bookmarkStart w:id="114" w:name="_Toc210593877"/>
      <w:r>
        <w:t>19.3.2</w:t>
      </w:r>
      <w:r>
        <w:tab/>
        <w:t>CT4 supported WIDs</w:t>
      </w:r>
      <w:bookmarkEnd w:id="114"/>
    </w:p>
    <w:p w14:paraId="6865A377" w14:textId="5FEF49C8" w:rsidR="008160A3" w:rsidRDefault="008160A3" w:rsidP="008160A3">
      <w:pPr>
        <w:rPr>
          <w:rFonts w:ascii="Arial" w:hAnsi="Arial" w:cs="Arial"/>
          <w:b/>
          <w:sz w:val="24"/>
        </w:rPr>
      </w:pPr>
      <w:r>
        <w:rPr>
          <w:rFonts w:ascii="Arial" w:hAnsi="Arial" w:cs="Arial"/>
          <w:b/>
          <w:color w:val="0000FF"/>
          <w:sz w:val="24"/>
        </w:rPr>
        <w:t>C4-253067</w:t>
      </w:r>
      <w:r>
        <w:rPr>
          <w:rFonts w:ascii="Arial" w:hAnsi="Arial" w:cs="Arial"/>
          <w:b/>
          <w:color w:val="0000FF"/>
          <w:sz w:val="24"/>
        </w:rPr>
        <w:tab/>
      </w:r>
      <w:r>
        <w:rPr>
          <w:rFonts w:ascii="Arial" w:hAnsi="Arial" w:cs="Arial"/>
          <w:b/>
          <w:sz w:val="24"/>
        </w:rPr>
        <w:t>Revised WID on CT aspects of Extended Reality and Media service (XRM) Phase 2</w:t>
      </w:r>
    </w:p>
    <w:p w14:paraId="49870CDC"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7FDA6E2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FDCE03" w14:textId="759FD9E9" w:rsidR="008160A3" w:rsidRDefault="008160A3" w:rsidP="008160A3">
      <w:pPr>
        <w:rPr>
          <w:rFonts w:ascii="Arial" w:hAnsi="Arial" w:cs="Arial"/>
          <w:b/>
          <w:sz w:val="24"/>
        </w:rPr>
      </w:pPr>
      <w:r>
        <w:rPr>
          <w:rFonts w:ascii="Arial" w:hAnsi="Arial" w:cs="Arial"/>
          <w:b/>
          <w:color w:val="0000FF"/>
          <w:sz w:val="24"/>
        </w:rPr>
        <w:t>C4-253300</w:t>
      </w:r>
      <w:r>
        <w:rPr>
          <w:rFonts w:ascii="Arial" w:hAnsi="Arial" w:cs="Arial"/>
          <w:b/>
          <w:color w:val="0000FF"/>
          <w:sz w:val="24"/>
        </w:rPr>
        <w:tab/>
      </w:r>
      <w:r>
        <w:rPr>
          <w:rFonts w:ascii="Arial" w:hAnsi="Arial" w:cs="Arial"/>
          <w:b/>
          <w:sz w:val="24"/>
        </w:rPr>
        <w:t>WID on CT aspects of Architecture support of Ambient power-enabled Internet of Things</w:t>
      </w:r>
    </w:p>
    <w:p w14:paraId="6B7ED65B"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7CB5A62"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C4-253354</w:t>
      </w:r>
      <w:r>
        <w:rPr>
          <w:color w:val="993300"/>
          <w:u w:val="single"/>
        </w:rPr>
        <w:t>.</w:t>
      </w:r>
    </w:p>
    <w:p w14:paraId="5A9AD583" w14:textId="428A18F6" w:rsidR="008160A3" w:rsidRDefault="008160A3" w:rsidP="008160A3">
      <w:pPr>
        <w:rPr>
          <w:rFonts w:ascii="Arial" w:hAnsi="Arial" w:cs="Arial"/>
          <w:b/>
          <w:sz w:val="24"/>
        </w:rPr>
      </w:pPr>
      <w:r>
        <w:rPr>
          <w:rFonts w:ascii="Arial" w:hAnsi="Arial" w:cs="Arial"/>
          <w:b/>
          <w:color w:val="0000FF"/>
          <w:sz w:val="24"/>
        </w:rPr>
        <w:t>C4-253354</w:t>
      </w:r>
      <w:r>
        <w:rPr>
          <w:rFonts w:ascii="Arial" w:hAnsi="Arial" w:cs="Arial"/>
          <w:b/>
          <w:color w:val="0000FF"/>
          <w:sz w:val="24"/>
        </w:rPr>
        <w:tab/>
      </w:r>
      <w:r>
        <w:rPr>
          <w:rFonts w:ascii="Arial" w:hAnsi="Arial" w:cs="Arial"/>
          <w:b/>
          <w:sz w:val="24"/>
        </w:rPr>
        <w:t>WID on CT aspects of Architecture support of Ambient power-enabled Internet of Things</w:t>
      </w:r>
    </w:p>
    <w:p w14:paraId="379FA156"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A81CB1C" w14:textId="77777777" w:rsidR="008160A3" w:rsidRDefault="008160A3" w:rsidP="008160A3">
      <w:pPr>
        <w:rPr>
          <w:color w:val="808080"/>
        </w:rPr>
      </w:pPr>
      <w:r>
        <w:rPr>
          <w:color w:val="808080"/>
        </w:rPr>
        <w:t>(Replaces C4-253300)</w:t>
      </w:r>
    </w:p>
    <w:p w14:paraId="3F09706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EBD07E" w14:textId="1128AEBE" w:rsidR="008160A3" w:rsidRDefault="008160A3" w:rsidP="008160A3">
      <w:pPr>
        <w:rPr>
          <w:rFonts w:ascii="Arial" w:hAnsi="Arial" w:cs="Arial"/>
          <w:b/>
          <w:sz w:val="24"/>
        </w:rPr>
      </w:pPr>
      <w:r>
        <w:rPr>
          <w:rFonts w:ascii="Arial" w:hAnsi="Arial" w:cs="Arial"/>
          <w:b/>
          <w:color w:val="0000FF"/>
          <w:sz w:val="24"/>
        </w:rPr>
        <w:t>C4-253314</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309AFC9F"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0350B594" w14:textId="77777777" w:rsidR="008160A3" w:rsidRDefault="008160A3" w:rsidP="008160A3">
      <w:pPr>
        <w:rPr>
          <w:color w:val="808080"/>
        </w:rPr>
      </w:pPr>
      <w:r>
        <w:rPr>
          <w:color w:val="808080"/>
        </w:rPr>
        <w:t>(Replaces CP-251282)</w:t>
      </w:r>
    </w:p>
    <w:p w14:paraId="3284F34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C4-253359</w:t>
      </w:r>
      <w:r>
        <w:rPr>
          <w:color w:val="993300"/>
          <w:u w:val="single"/>
        </w:rPr>
        <w:t>.</w:t>
      </w:r>
    </w:p>
    <w:p w14:paraId="6A178DC1" w14:textId="1F1C47B1" w:rsidR="008160A3" w:rsidRDefault="008160A3" w:rsidP="008160A3">
      <w:pPr>
        <w:rPr>
          <w:rFonts w:ascii="Arial" w:hAnsi="Arial" w:cs="Arial"/>
          <w:b/>
          <w:sz w:val="24"/>
        </w:rPr>
      </w:pPr>
      <w:r>
        <w:rPr>
          <w:rFonts w:ascii="Arial" w:hAnsi="Arial" w:cs="Arial"/>
          <w:b/>
          <w:color w:val="0000FF"/>
          <w:sz w:val="24"/>
        </w:rPr>
        <w:t>C4-253359</w:t>
      </w:r>
      <w:r>
        <w:rPr>
          <w:rFonts w:ascii="Arial" w:hAnsi="Arial" w:cs="Arial"/>
          <w:b/>
          <w:color w:val="0000FF"/>
          <w:sz w:val="24"/>
        </w:rPr>
        <w:tab/>
      </w:r>
      <w:r>
        <w:rPr>
          <w:rFonts w:ascii="Arial" w:hAnsi="Arial" w:cs="Arial"/>
          <w:b/>
          <w:sz w:val="24"/>
        </w:rPr>
        <w:t xml:space="preserve">Revised WID on CT aspects of MINT support in EPS for 5G-only national roaming UE </w:t>
      </w:r>
    </w:p>
    <w:p w14:paraId="319F4727" w14:textId="77777777" w:rsidR="008160A3" w:rsidRDefault="008160A3" w:rsidP="008160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InterDigital, Apple, Samsung</w:t>
      </w:r>
    </w:p>
    <w:p w14:paraId="39A4569A" w14:textId="77777777" w:rsidR="008160A3" w:rsidRDefault="008160A3" w:rsidP="008160A3">
      <w:pPr>
        <w:rPr>
          <w:color w:val="808080"/>
        </w:rPr>
      </w:pPr>
      <w:r>
        <w:rPr>
          <w:color w:val="808080"/>
        </w:rPr>
        <w:t>(Replaces C4-253314)</w:t>
      </w:r>
    </w:p>
    <w:p w14:paraId="3EFC4E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B45D8" w14:textId="77777777" w:rsidR="008160A3" w:rsidRDefault="008160A3" w:rsidP="008160A3">
      <w:pPr>
        <w:pStyle w:val="Heading3"/>
      </w:pPr>
      <w:bookmarkStart w:id="115" w:name="_Toc210593878"/>
      <w:r>
        <w:t>19.4</w:t>
      </w:r>
      <w:r>
        <w:tab/>
        <w:t>TEI19 [TEI19]</w:t>
      </w:r>
      <w:bookmarkEnd w:id="115"/>
    </w:p>
    <w:p w14:paraId="14537761" w14:textId="54322F70" w:rsidR="008160A3" w:rsidRDefault="008160A3" w:rsidP="008160A3">
      <w:pPr>
        <w:rPr>
          <w:rFonts w:ascii="Arial" w:hAnsi="Arial" w:cs="Arial"/>
          <w:b/>
          <w:sz w:val="24"/>
        </w:rPr>
      </w:pPr>
      <w:r>
        <w:rPr>
          <w:rFonts w:ascii="Arial" w:hAnsi="Arial" w:cs="Arial"/>
          <w:b/>
          <w:color w:val="0000FF"/>
          <w:sz w:val="24"/>
        </w:rPr>
        <w:t>C4-253037</w:t>
      </w:r>
      <w:r>
        <w:rPr>
          <w:rFonts w:ascii="Arial" w:hAnsi="Arial" w:cs="Arial"/>
          <w:b/>
          <w:color w:val="0000FF"/>
          <w:sz w:val="24"/>
        </w:rPr>
        <w:tab/>
      </w:r>
      <w:r>
        <w:rPr>
          <w:rFonts w:ascii="Arial" w:hAnsi="Arial" w:cs="Arial"/>
          <w:b/>
          <w:sz w:val="24"/>
        </w:rPr>
        <w:t>Service parameter authorization in the PCF</w:t>
      </w:r>
    </w:p>
    <w:p w14:paraId="4B0C52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CR-0319  Cat: F (Rel-19)</w:t>
      </w:r>
      <w:r>
        <w:rPr>
          <w:i/>
        </w:rPr>
        <w:br/>
      </w:r>
      <w:r>
        <w:rPr>
          <w:i/>
        </w:rPr>
        <w:br/>
      </w:r>
      <w:r>
        <w:rPr>
          <w:i/>
        </w:rPr>
        <w:tab/>
      </w:r>
      <w:r>
        <w:rPr>
          <w:i/>
        </w:rPr>
        <w:tab/>
      </w:r>
      <w:r>
        <w:rPr>
          <w:i/>
        </w:rPr>
        <w:tab/>
      </w:r>
      <w:r>
        <w:rPr>
          <w:i/>
        </w:rPr>
        <w:tab/>
      </w:r>
      <w:r>
        <w:rPr>
          <w:i/>
        </w:rPr>
        <w:tab/>
        <w:t>Source: Nokia</w:t>
      </w:r>
    </w:p>
    <w:p w14:paraId="14E85BF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11EA5" w14:textId="439FEA2B" w:rsidR="008160A3" w:rsidRDefault="008160A3" w:rsidP="008160A3">
      <w:pPr>
        <w:rPr>
          <w:rFonts w:ascii="Arial" w:hAnsi="Arial" w:cs="Arial"/>
          <w:b/>
          <w:sz w:val="24"/>
        </w:rPr>
      </w:pPr>
      <w:r>
        <w:rPr>
          <w:rFonts w:ascii="Arial" w:hAnsi="Arial" w:cs="Arial"/>
          <w:b/>
          <w:color w:val="0000FF"/>
          <w:sz w:val="24"/>
        </w:rPr>
        <w:t>C4-253038</w:t>
      </w:r>
      <w:r>
        <w:rPr>
          <w:rFonts w:ascii="Arial" w:hAnsi="Arial" w:cs="Arial"/>
          <w:b/>
          <w:color w:val="0000FF"/>
          <w:sz w:val="24"/>
        </w:rPr>
        <w:tab/>
      </w:r>
      <w:r>
        <w:rPr>
          <w:rFonts w:ascii="Arial" w:hAnsi="Arial" w:cs="Arial"/>
          <w:b/>
          <w:sz w:val="24"/>
        </w:rPr>
        <w:t>Detailed UE Policy Delivery Outcome in the UDR</w:t>
      </w:r>
    </w:p>
    <w:p w14:paraId="13B6CE8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CR-0320  Cat: B (Rel-19)</w:t>
      </w:r>
      <w:r>
        <w:rPr>
          <w:i/>
        </w:rPr>
        <w:br/>
      </w:r>
      <w:r>
        <w:rPr>
          <w:i/>
        </w:rPr>
        <w:br/>
      </w:r>
      <w:r>
        <w:rPr>
          <w:i/>
        </w:rPr>
        <w:tab/>
      </w:r>
      <w:r>
        <w:rPr>
          <w:i/>
        </w:rPr>
        <w:tab/>
      </w:r>
      <w:r>
        <w:rPr>
          <w:i/>
        </w:rPr>
        <w:tab/>
      </w:r>
      <w:r>
        <w:rPr>
          <w:i/>
        </w:rPr>
        <w:tab/>
      </w:r>
      <w:r>
        <w:rPr>
          <w:i/>
        </w:rPr>
        <w:tab/>
        <w:t>Source: Nokia</w:t>
      </w:r>
    </w:p>
    <w:p w14:paraId="31AAF03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C4-253481</w:t>
      </w:r>
      <w:r>
        <w:rPr>
          <w:color w:val="993300"/>
          <w:u w:val="single"/>
        </w:rPr>
        <w:t>.</w:t>
      </w:r>
    </w:p>
    <w:p w14:paraId="0CE3F5EC" w14:textId="2B2BDE34" w:rsidR="008160A3" w:rsidRDefault="008160A3" w:rsidP="008160A3">
      <w:pPr>
        <w:rPr>
          <w:rFonts w:ascii="Arial" w:hAnsi="Arial" w:cs="Arial"/>
          <w:b/>
          <w:sz w:val="24"/>
        </w:rPr>
      </w:pPr>
      <w:r>
        <w:rPr>
          <w:rFonts w:ascii="Arial" w:hAnsi="Arial" w:cs="Arial"/>
          <w:b/>
          <w:color w:val="0000FF"/>
          <w:sz w:val="24"/>
        </w:rPr>
        <w:t>C4-253481</w:t>
      </w:r>
      <w:r>
        <w:rPr>
          <w:rFonts w:ascii="Arial" w:hAnsi="Arial" w:cs="Arial"/>
          <w:b/>
          <w:color w:val="0000FF"/>
          <w:sz w:val="24"/>
        </w:rPr>
        <w:tab/>
      </w:r>
      <w:r>
        <w:rPr>
          <w:rFonts w:ascii="Arial" w:hAnsi="Arial" w:cs="Arial"/>
          <w:b/>
          <w:sz w:val="24"/>
        </w:rPr>
        <w:t>Detailed UE Policy Delivery Outcome in the UDR</w:t>
      </w:r>
    </w:p>
    <w:p w14:paraId="646B128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CR-0320  rev 1 Cat: B (Rel-19)</w:t>
      </w:r>
      <w:r>
        <w:rPr>
          <w:i/>
        </w:rPr>
        <w:br/>
      </w:r>
      <w:r>
        <w:rPr>
          <w:i/>
        </w:rPr>
        <w:br/>
      </w:r>
      <w:r>
        <w:rPr>
          <w:i/>
        </w:rPr>
        <w:tab/>
      </w:r>
      <w:r>
        <w:rPr>
          <w:i/>
        </w:rPr>
        <w:tab/>
      </w:r>
      <w:r>
        <w:rPr>
          <w:i/>
        </w:rPr>
        <w:tab/>
      </w:r>
      <w:r>
        <w:rPr>
          <w:i/>
        </w:rPr>
        <w:tab/>
      </w:r>
      <w:r>
        <w:rPr>
          <w:i/>
        </w:rPr>
        <w:tab/>
        <w:t>Source: Nokia</w:t>
      </w:r>
    </w:p>
    <w:p w14:paraId="4D2B175F" w14:textId="77777777" w:rsidR="008160A3" w:rsidRDefault="008160A3" w:rsidP="008160A3">
      <w:pPr>
        <w:rPr>
          <w:color w:val="808080"/>
        </w:rPr>
      </w:pPr>
      <w:r>
        <w:rPr>
          <w:color w:val="808080"/>
        </w:rPr>
        <w:t>(Replaces C4-253038)</w:t>
      </w:r>
    </w:p>
    <w:p w14:paraId="1D56289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83A2" w14:textId="366B62D0" w:rsidR="008160A3" w:rsidRDefault="008160A3" w:rsidP="008160A3">
      <w:pPr>
        <w:rPr>
          <w:rFonts w:ascii="Arial" w:hAnsi="Arial" w:cs="Arial"/>
          <w:b/>
          <w:sz w:val="24"/>
        </w:rPr>
      </w:pPr>
      <w:r>
        <w:rPr>
          <w:rFonts w:ascii="Arial" w:hAnsi="Arial" w:cs="Arial"/>
          <w:b/>
          <w:color w:val="0000FF"/>
          <w:sz w:val="24"/>
        </w:rPr>
        <w:t>C4-253041</w:t>
      </w:r>
      <w:r>
        <w:rPr>
          <w:rFonts w:ascii="Arial" w:hAnsi="Arial" w:cs="Arial"/>
          <w:b/>
          <w:color w:val="0000FF"/>
          <w:sz w:val="24"/>
        </w:rPr>
        <w:tab/>
      </w:r>
      <w:r>
        <w:rPr>
          <w:rFonts w:ascii="Arial" w:hAnsi="Arial" w:cs="Arial"/>
          <w:b/>
          <w:sz w:val="24"/>
        </w:rPr>
        <w:t>General text corrections</w:t>
      </w:r>
    </w:p>
    <w:p w14:paraId="06D5E944"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v19.3.0</w:t>
      </w:r>
      <w:r>
        <w:rPr>
          <w:i/>
        </w:rPr>
        <w:tab/>
        <w:t xml:space="preserve">  CR-0235  Cat: F (Rel-19)</w:t>
      </w:r>
      <w:r>
        <w:rPr>
          <w:i/>
        </w:rPr>
        <w:br/>
      </w:r>
      <w:r>
        <w:rPr>
          <w:i/>
        </w:rPr>
        <w:br/>
      </w:r>
      <w:r>
        <w:rPr>
          <w:i/>
        </w:rPr>
        <w:tab/>
      </w:r>
      <w:r>
        <w:rPr>
          <w:i/>
        </w:rPr>
        <w:tab/>
      </w:r>
      <w:r>
        <w:rPr>
          <w:i/>
        </w:rPr>
        <w:tab/>
      </w:r>
      <w:r>
        <w:rPr>
          <w:i/>
        </w:rPr>
        <w:tab/>
      </w:r>
      <w:r>
        <w:rPr>
          <w:i/>
        </w:rPr>
        <w:tab/>
        <w:t>Source: Orange</w:t>
      </w:r>
    </w:p>
    <w:p w14:paraId="4678BFE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C4-253482</w:t>
      </w:r>
      <w:r>
        <w:rPr>
          <w:color w:val="993300"/>
          <w:u w:val="single"/>
        </w:rPr>
        <w:t>.</w:t>
      </w:r>
    </w:p>
    <w:p w14:paraId="20B8F8A8" w14:textId="05FC46F3" w:rsidR="008160A3" w:rsidRDefault="008160A3" w:rsidP="008160A3">
      <w:pPr>
        <w:rPr>
          <w:rFonts w:ascii="Arial" w:hAnsi="Arial" w:cs="Arial"/>
          <w:b/>
          <w:sz w:val="24"/>
        </w:rPr>
      </w:pPr>
      <w:r>
        <w:rPr>
          <w:rFonts w:ascii="Arial" w:hAnsi="Arial" w:cs="Arial"/>
          <w:b/>
          <w:color w:val="0000FF"/>
          <w:sz w:val="24"/>
        </w:rPr>
        <w:t>C4-253482</w:t>
      </w:r>
      <w:r>
        <w:rPr>
          <w:rFonts w:ascii="Arial" w:hAnsi="Arial" w:cs="Arial"/>
          <w:b/>
          <w:color w:val="0000FF"/>
          <w:sz w:val="24"/>
        </w:rPr>
        <w:tab/>
      </w:r>
      <w:r>
        <w:rPr>
          <w:rFonts w:ascii="Arial" w:hAnsi="Arial" w:cs="Arial"/>
          <w:b/>
          <w:sz w:val="24"/>
        </w:rPr>
        <w:t>General text corrections</w:t>
      </w:r>
    </w:p>
    <w:p w14:paraId="58F20FB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v19.3.0</w:t>
      </w:r>
      <w:r>
        <w:rPr>
          <w:i/>
        </w:rPr>
        <w:tab/>
        <w:t xml:space="preserve">  CR-0235  rev 1 Cat: F (Rel-19)</w:t>
      </w:r>
      <w:r>
        <w:rPr>
          <w:i/>
        </w:rPr>
        <w:br/>
      </w:r>
      <w:r>
        <w:rPr>
          <w:i/>
        </w:rPr>
        <w:br/>
      </w:r>
      <w:r>
        <w:rPr>
          <w:i/>
        </w:rPr>
        <w:tab/>
      </w:r>
      <w:r>
        <w:rPr>
          <w:i/>
        </w:rPr>
        <w:tab/>
      </w:r>
      <w:r>
        <w:rPr>
          <w:i/>
        </w:rPr>
        <w:tab/>
      </w:r>
      <w:r>
        <w:rPr>
          <w:i/>
        </w:rPr>
        <w:tab/>
      </w:r>
      <w:r>
        <w:rPr>
          <w:i/>
        </w:rPr>
        <w:tab/>
        <w:t>Source: Orange</w:t>
      </w:r>
    </w:p>
    <w:p w14:paraId="284C0084" w14:textId="77777777" w:rsidR="008160A3" w:rsidRDefault="008160A3" w:rsidP="008160A3">
      <w:pPr>
        <w:rPr>
          <w:color w:val="808080"/>
        </w:rPr>
      </w:pPr>
      <w:r>
        <w:rPr>
          <w:color w:val="808080"/>
        </w:rPr>
        <w:t>(Replaces C4-253041)</w:t>
      </w:r>
    </w:p>
    <w:p w14:paraId="4FCE21A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B6B65" w14:textId="01AFDC25" w:rsidR="008160A3" w:rsidRDefault="008160A3" w:rsidP="008160A3">
      <w:pPr>
        <w:rPr>
          <w:rFonts w:ascii="Arial" w:hAnsi="Arial" w:cs="Arial"/>
          <w:b/>
          <w:sz w:val="24"/>
        </w:rPr>
      </w:pPr>
      <w:r>
        <w:rPr>
          <w:rFonts w:ascii="Arial" w:hAnsi="Arial" w:cs="Arial"/>
          <w:b/>
          <w:color w:val="0000FF"/>
          <w:sz w:val="24"/>
        </w:rPr>
        <w:t>C4-253050</w:t>
      </w:r>
      <w:r>
        <w:rPr>
          <w:rFonts w:ascii="Arial" w:hAnsi="Arial" w:cs="Arial"/>
          <w:b/>
          <w:color w:val="0000FF"/>
          <w:sz w:val="24"/>
        </w:rPr>
        <w:tab/>
      </w:r>
      <w:r>
        <w:rPr>
          <w:rFonts w:ascii="Arial" w:hAnsi="Arial" w:cs="Arial"/>
          <w:b/>
          <w:sz w:val="24"/>
        </w:rPr>
        <w:t>Correction for description of AMFRegionID</w:t>
      </w:r>
    </w:p>
    <w:p w14:paraId="3CE68E73"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v19.3.0</w:t>
      </w:r>
      <w:r>
        <w:rPr>
          <w:i/>
        </w:rPr>
        <w:tab/>
        <w:t xml:space="preserve">  CR-0663  Cat: F (Rel-19)</w:t>
      </w:r>
      <w:r>
        <w:rPr>
          <w:i/>
        </w:rPr>
        <w:br/>
      </w:r>
      <w:r>
        <w:rPr>
          <w:i/>
        </w:rPr>
        <w:br/>
      </w:r>
      <w:r>
        <w:rPr>
          <w:i/>
        </w:rPr>
        <w:tab/>
      </w:r>
      <w:r>
        <w:rPr>
          <w:i/>
        </w:rPr>
        <w:tab/>
      </w:r>
      <w:r>
        <w:rPr>
          <w:i/>
        </w:rPr>
        <w:tab/>
      </w:r>
      <w:r>
        <w:rPr>
          <w:i/>
        </w:rPr>
        <w:tab/>
      </w:r>
      <w:r>
        <w:rPr>
          <w:i/>
        </w:rPr>
        <w:tab/>
        <w:t>Source: Vodafone Romania S.A.</w:t>
      </w:r>
    </w:p>
    <w:p w14:paraId="67E5E8BB" w14:textId="77777777" w:rsidR="008160A3" w:rsidRDefault="008160A3" w:rsidP="008160A3">
      <w:pPr>
        <w:rPr>
          <w:rFonts w:ascii="Arial" w:hAnsi="Arial" w:cs="Arial"/>
          <w:b/>
        </w:rPr>
      </w:pPr>
      <w:r>
        <w:rPr>
          <w:rFonts w:ascii="Arial" w:hAnsi="Arial" w:cs="Arial"/>
          <w:b/>
        </w:rPr>
        <w:t xml:space="preserve">Abstract: </w:t>
      </w:r>
    </w:p>
    <w:p w14:paraId="736F9703" w14:textId="77777777" w:rsidR="008160A3" w:rsidRDefault="008160A3" w:rsidP="008160A3">
      <w:r>
        <w:t>Correct the wrong descriptions in yaml and some typos, correct the pattern.</w:t>
      </w:r>
    </w:p>
    <w:p w14:paraId="3D70C55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C4-253374</w:t>
      </w:r>
      <w:r>
        <w:rPr>
          <w:color w:val="993300"/>
          <w:u w:val="single"/>
        </w:rPr>
        <w:t>.</w:t>
      </w:r>
    </w:p>
    <w:p w14:paraId="6F98ECAB" w14:textId="7472EAE1" w:rsidR="008160A3" w:rsidRDefault="008160A3" w:rsidP="008160A3">
      <w:pPr>
        <w:rPr>
          <w:rFonts w:ascii="Arial" w:hAnsi="Arial" w:cs="Arial"/>
          <w:b/>
          <w:sz w:val="24"/>
        </w:rPr>
      </w:pPr>
      <w:r>
        <w:rPr>
          <w:rFonts w:ascii="Arial" w:hAnsi="Arial" w:cs="Arial"/>
          <w:b/>
          <w:color w:val="0000FF"/>
          <w:sz w:val="24"/>
        </w:rPr>
        <w:t>C4-253374</w:t>
      </w:r>
      <w:r>
        <w:rPr>
          <w:rFonts w:ascii="Arial" w:hAnsi="Arial" w:cs="Arial"/>
          <w:b/>
          <w:color w:val="0000FF"/>
          <w:sz w:val="24"/>
        </w:rPr>
        <w:tab/>
      </w:r>
      <w:r>
        <w:rPr>
          <w:rFonts w:ascii="Arial" w:hAnsi="Arial" w:cs="Arial"/>
          <w:b/>
          <w:sz w:val="24"/>
        </w:rPr>
        <w:t>Correction for description of AMFRegionID</w:t>
      </w:r>
    </w:p>
    <w:p w14:paraId="62DBEED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CR-0663  rev 1 Cat: F (Rel-19)</w:t>
      </w:r>
      <w:r>
        <w:rPr>
          <w:i/>
        </w:rPr>
        <w:br/>
      </w:r>
      <w:r>
        <w:rPr>
          <w:i/>
        </w:rPr>
        <w:br/>
      </w:r>
      <w:r>
        <w:rPr>
          <w:i/>
        </w:rPr>
        <w:tab/>
      </w:r>
      <w:r>
        <w:rPr>
          <w:i/>
        </w:rPr>
        <w:tab/>
      </w:r>
      <w:r>
        <w:rPr>
          <w:i/>
        </w:rPr>
        <w:tab/>
      </w:r>
      <w:r>
        <w:rPr>
          <w:i/>
        </w:rPr>
        <w:tab/>
      </w:r>
      <w:r>
        <w:rPr>
          <w:i/>
        </w:rPr>
        <w:tab/>
        <w:t>Source: Vodafone Romania S.A.</w:t>
      </w:r>
    </w:p>
    <w:p w14:paraId="38F6120C" w14:textId="77777777" w:rsidR="008160A3" w:rsidRDefault="008160A3" w:rsidP="008160A3">
      <w:pPr>
        <w:rPr>
          <w:color w:val="808080"/>
        </w:rPr>
      </w:pPr>
      <w:r>
        <w:rPr>
          <w:color w:val="808080"/>
        </w:rPr>
        <w:t>(Replaces C4-253050)</w:t>
      </w:r>
    </w:p>
    <w:p w14:paraId="2F139A0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FE725" w14:textId="535F44E9" w:rsidR="008160A3" w:rsidRDefault="008160A3" w:rsidP="008160A3">
      <w:pPr>
        <w:rPr>
          <w:rFonts w:ascii="Arial" w:hAnsi="Arial" w:cs="Arial"/>
          <w:b/>
          <w:sz w:val="24"/>
        </w:rPr>
      </w:pPr>
      <w:r>
        <w:rPr>
          <w:rFonts w:ascii="Arial" w:hAnsi="Arial" w:cs="Arial"/>
          <w:b/>
          <w:color w:val="0000FF"/>
          <w:sz w:val="24"/>
        </w:rPr>
        <w:t>C4-253058</w:t>
      </w:r>
      <w:r>
        <w:rPr>
          <w:rFonts w:ascii="Arial" w:hAnsi="Arial" w:cs="Arial"/>
          <w:b/>
          <w:color w:val="0000FF"/>
          <w:sz w:val="24"/>
        </w:rPr>
        <w:tab/>
      </w:r>
      <w:r>
        <w:rPr>
          <w:rFonts w:ascii="Arial" w:hAnsi="Arial" w:cs="Arial"/>
          <w:b/>
          <w:sz w:val="24"/>
        </w:rPr>
        <w:t>Adding new cause value to Nlmf_Location service</w:t>
      </w:r>
    </w:p>
    <w:p w14:paraId="081E3BEB"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4F96C040" w14:textId="77777777" w:rsidR="008160A3" w:rsidRDefault="008160A3" w:rsidP="008160A3">
      <w:pPr>
        <w:rPr>
          <w:rFonts w:ascii="Arial" w:hAnsi="Arial" w:cs="Arial"/>
          <w:b/>
        </w:rPr>
      </w:pPr>
      <w:r>
        <w:rPr>
          <w:rFonts w:ascii="Arial" w:hAnsi="Arial" w:cs="Arial"/>
          <w:b/>
        </w:rPr>
        <w:t xml:space="preserve">Abstract: </w:t>
      </w:r>
    </w:p>
    <w:p w14:paraId="53CBC67A" w14:textId="77777777" w:rsidR="008160A3" w:rsidRDefault="008160A3" w:rsidP="008160A3">
      <w:r>
        <w:t>ntroduction and reasoning</w:t>
      </w:r>
    </w:p>
    <w:p w14:paraId="03CB6BE1" w14:textId="77777777" w:rsidR="008160A3" w:rsidRDefault="008160A3" w:rsidP="008160A3">
      <w:r>
        <w:t>LMF relocation procedure in clause 6.18.3 of 3GPP TS 23.273 does not seem to address the following use case. If the target LMF for whatever reason is not capable of providing positioning services to the UE via the user plane (UP), there is no way to inform the source LMF about this.</w:t>
      </w:r>
    </w:p>
    <w:p w14:paraId="5A04BD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7D345" w14:textId="58D7D1ED" w:rsidR="008160A3" w:rsidRDefault="008160A3" w:rsidP="008160A3">
      <w:pPr>
        <w:rPr>
          <w:rFonts w:ascii="Arial" w:hAnsi="Arial" w:cs="Arial"/>
          <w:b/>
          <w:sz w:val="24"/>
        </w:rPr>
      </w:pPr>
      <w:r>
        <w:rPr>
          <w:rFonts w:ascii="Arial" w:hAnsi="Arial" w:cs="Arial"/>
          <w:b/>
          <w:color w:val="0000FF"/>
          <w:sz w:val="24"/>
        </w:rPr>
        <w:t>C4-253059</w:t>
      </w:r>
      <w:r>
        <w:rPr>
          <w:rFonts w:ascii="Arial" w:hAnsi="Arial" w:cs="Arial"/>
          <w:b/>
          <w:color w:val="0000FF"/>
          <w:sz w:val="24"/>
        </w:rPr>
        <w:tab/>
      </w:r>
      <w:r>
        <w:rPr>
          <w:rFonts w:ascii="Arial" w:hAnsi="Arial" w:cs="Arial"/>
          <w:b/>
          <w:sz w:val="24"/>
        </w:rPr>
        <w:t>Adding new cause value to Nlmf_Location service</w:t>
      </w:r>
    </w:p>
    <w:p w14:paraId="2DEF2C4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CR-0360  Cat: B (Rel-19)</w:t>
      </w:r>
      <w:r>
        <w:rPr>
          <w:i/>
        </w:rPr>
        <w:br/>
      </w:r>
      <w:r>
        <w:rPr>
          <w:i/>
        </w:rPr>
        <w:br/>
      </w:r>
      <w:r>
        <w:rPr>
          <w:i/>
        </w:rPr>
        <w:tab/>
      </w:r>
      <w:r>
        <w:rPr>
          <w:i/>
        </w:rPr>
        <w:tab/>
      </w:r>
      <w:r>
        <w:rPr>
          <w:i/>
        </w:rPr>
        <w:tab/>
      </w:r>
      <w:r>
        <w:rPr>
          <w:i/>
        </w:rPr>
        <w:tab/>
      </w:r>
      <w:r>
        <w:rPr>
          <w:i/>
        </w:rPr>
        <w:tab/>
        <w:t>Source: OPPO</w:t>
      </w:r>
    </w:p>
    <w:p w14:paraId="24D4225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E8EF80" w14:textId="2726C015" w:rsidR="008160A3" w:rsidRDefault="008160A3" w:rsidP="008160A3">
      <w:pPr>
        <w:rPr>
          <w:rFonts w:ascii="Arial" w:hAnsi="Arial" w:cs="Arial"/>
          <w:b/>
          <w:sz w:val="24"/>
        </w:rPr>
      </w:pPr>
      <w:r>
        <w:rPr>
          <w:rFonts w:ascii="Arial" w:hAnsi="Arial" w:cs="Arial"/>
          <w:b/>
          <w:color w:val="0000FF"/>
          <w:sz w:val="24"/>
        </w:rPr>
        <w:lastRenderedPageBreak/>
        <w:t>C4-253060</w:t>
      </w:r>
      <w:r>
        <w:rPr>
          <w:rFonts w:ascii="Arial" w:hAnsi="Arial" w:cs="Arial"/>
          <w:b/>
          <w:color w:val="0000FF"/>
          <w:sz w:val="24"/>
        </w:rPr>
        <w:tab/>
      </w:r>
      <w:r>
        <w:rPr>
          <w:rFonts w:ascii="Arial" w:hAnsi="Arial" w:cs="Arial"/>
          <w:b/>
          <w:sz w:val="24"/>
        </w:rPr>
        <w:t>LMF relocation procedure related amendments</w:t>
      </w:r>
    </w:p>
    <w:p w14:paraId="00A831D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CR-0361  Cat: B (Rel-19)</w:t>
      </w:r>
      <w:r>
        <w:rPr>
          <w:i/>
        </w:rPr>
        <w:br/>
      </w:r>
      <w:r>
        <w:rPr>
          <w:i/>
        </w:rPr>
        <w:br/>
      </w:r>
      <w:r>
        <w:rPr>
          <w:i/>
        </w:rPr>
        <w:tab/>
      </w:r>
      <w:r>
        <w:rPr>
          <w:i/>
        </w:rPr>
        <w:tab/>
      </w:r>
      <w:r>
        <w:rPr>
          <w:i/>
        </w:rPr>
        <w:tab/>
      </w:r>
      <w:r>
        <w:rPr>
          <w:i/>
        </w:rPr>
        <w:tab/>
      </w:r>
      <w:r>
        <w:rPr>
          <w:i/>
        </w:rPr>
        <w:tab/>
        <w:t>Source: OPPO</w:t>
      </w:r>
    </w:p>
    <w:p w14:paraId="6E14B043" w14:textId="77777777" w:rsidR="008160A3" w:rsidRDefault="008160A3" w:rsidP="008160A3">
      <w:pPr>
        <w:rPr>
          <w:rFonts w:ascii="Arial" w:hAnsi="Arial" w:cs="Arial"/>
          <w:b/>
        </w:rPr>
      </w:pPr>
      <w:r>
        <w:rPr>
          <w:rFonts w:ascii="Arial" w:hAnsi="Arial" w:cs="Arial"/>
          <w:b/>
        </w:rPr>
        <w:t xml:space="preserve">Abstract: </w:t>
      </w:r>
    </w:p>
    <w:p w14:paraId="5E25668A" w14:textId="77777777" w:rsidR="008160A3" w:rsidRDefault="008160A3" w:rsidP="008160A3">
      <w:r>
        <w:t>New attribute is added to the LocContextData type and its usage is clarified in clause 5.2.2.5.2. 3GPP TS 24.572 is added to the References.</w:t>
      </w:r>
    </w:p>
    <w:p w14:paraId="15AFF99E" w14:textId="77777777" w:rsidR="008160A3" w:rsidRDefault="008160A3" w:rsidP="008160A3">
      <w:pPr>
        <w:rPr>
          <w:rFonts w:ascii="Arial" w:hAnsi="Arial" w:cs="Arial"/>
          <w:b/>
        </w:rPr>
      </w:pPr>
      <w:r>
        <w:rPr>
          <w:rFonts w:ascii="Arial" w:hAnsi="Arial" w:cs="Arial"/>
          <w:b/>
        </w:rPr>
        <w:t xml:space="preserve">Discussion: </w:t>
      </w:r>
    </w:p>
    <w:p w14:paraId="198D428E" w14:textId="77777777" w:rsidR="008160A3" w:rsidRDefault="008160A3" w:rsidP="008160A3">
      <w:r>
        <w:t>Merged into C4-253444.</w:t>
      </w:r>
    </w:p>
    <w:p w14:paraId="50BB532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0C2F3B" w14:textId="2B49C3F0" w:rsidR="008160A3" w:rsidRDefault="008160A3" w:rsidP="008160A3">
      <w:pPr>
        <w:rPr>
          <w:rFonts w:ascii="Arial" w:hAnsi="Arial" w:cs="Arial"/>
          <w:b/>
          <w:sz w:val="24"/>
        </w:rPr>
      </w:pPr>
      <w:r>
        <w:rPr>
          <w:rFonts w:ascii="Arial" w:hAnsi="Arial" w:cs="Arial"/>
          <w:b/>
          <w:color w:val="0000FF"/>
          <w:sz w:val="24"/>
        </w:rPr>
        <w:t>C4-253070</w:t>
      </w:r>
      <w:r>
        <w:rPr>
          <w:rFonts w:ascii="Arial" w:hAnsi="Arial" w:cs="Arial"/>
          <w:b/>
          <w:color w:val="0000FF"/>
          <w:sz w:val="24"/>
        </w:rPr>
        <w:tab/>
      </w:r>
      <w:r>
        <w:rPr>
          <w:rFonts w:ascii="Arial" w:hAnsi="Arial" w:cs="Arial"/>
          <w:b/>
          <w:sz w:val="24"/>
        </w:rPr>
        <w:t>Correction to End of Data Burst marking</w:t>
      </w:r>
    </w:p>
    <w:p w14:paraId="6B1C147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CR-0979  Cat: F (Rel-19)</w:t>
      </w:r>
      <w:r>
        <w:rPr>
          <w:i/>
        </w:rPr>
        <w:br/>
      </w:r>
      <w:r>
        <w:rPr>
          <w:i/>
        </w:rPr>
        <w:br/>
      </w:r>
      <w:r>
        <w:rPr>
          <w:i/>
        </w:rPr>
        <w:tab/>
      </w:r>
      <w:r>
        <w:rPr>
          <w:i/>
        </w:rPr>
        <w:tab/>
      </w:r>
      <w:r>
        <w:rPr>
          <w:i/>
        </w:rPr>
        <w:tab/>
      </w:r>
      <w:r>
        <w:rPr>
          <w:i/>
        </w:rPr>
        <w:tab/>
      </w:r>
      <w:r>
        <w:rPr>
          <w:i/>
        </w:rPr>
        <w:tab/>
        <w:t>Source: Nokia</w:t>
      </w:r>
    </w:p>
    <w:p w14:paraId="429FEFA1" w14:textId="77777777" w:rsidR="008160A3" w:rsidRDefault="008160A3" w:rsidP="008160A3">
      <w:pPr>
        <w:rPr>
          <w:rFonts w:ascii="Arial" w:hAnsi="Arial" w:cs="Arial"/>
          <w:b/>
        </w:rPr>
      </w:pPr>
      <w:r>
        <w:rPr>
          <w:rFonts w:ascii="Arial" w:hAnsi="Arial" w:cs="Arial"/>
          <w:b/>
        </w:rPr>
        <w:t xml:space="preserve">Abstract: </w:t>
      </w:r>
    </w:p>
    <w:p w14:paraId="2811880B" w14:textId="77777777" w:rsidR="008160A3" w:rsidRDefault="008160A3" w:rsidP="008160A3">
      <w:r>
        <w:t>Clause 7.5.4.5 is corrected to state that the End of Data Burst indication shall be encoded in the PDU Set Information Container.</w:t>
      </w:r>
    </w:p>
    <w:p w14:paraId="32114D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0B04E" w14:textId="6513D35F" w:rsidR="008160A3" w:rsidRDefault="008160A3" w:rsidP="008160A3">
      <w:pPr>
        <w:rPr>
          <w:rFonts w:ascii="Arial" w:hAnsi="Arial" w:cs="Arial"/>
          <w:b/>
          <w:sz w:val="24"/>
        </w:rPr>
      </w:pPr>
      <w:r>
        <w:rPr>
          <w:rFonts w:ascii="Arial" w:hAnsi="Arial" w:cs="Arial"/>
          <w:b/>
          <w:color w:val="0000FF"/>
          <w:sz w:val="24"/>
        </w:rPr>
        <w:t>C4-253094</w:t>
      </w:r>
      <w:r>
        <w:rPr>
          <w:rFonts w:ascii="Arial" w:hAnsi="Arial" w:cs="Arial"/>
          <w:b/>
          <w:color w:val="0000FF"/>
          <w:sz w:val="24"/>
        </w:rPr>
        <w:tab/>
      </w:r>
      <w:r>
        <w:rPr>
          <w:rFonts w:ascii="Arial" w:hAnsi="Arial" w:cs="Arial"/>
          <w:b/>
          <w:sz w:val="24"/>
        </w:rPr>
        <w:t>SoR Clarifications</w:t>
      </w:r>
    </w:p>
    <w:p w14:paraId="7049007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CR-1475  Cat: F (Rel-19)</w:t>
      </w:r>
      <w:r>
        <w:rPr>
          <w:i/>
        </w:rPr>
        <w:br/>
      </w:r>
      <w:r>
        <w:rPr>
          <w:i/>
        </w:rPr>
        <w:br/>
      </w:r>
      <w:r>
        <w:rPr>
          <w:i/>
        </w:rPr>
        <w:tab/>
      </w:r>
      <w:r>
        <w:rPr>
          <w:i/>
        </w:rPr>
        <w:tab/>
      </w:r>
      <w:r>
        <w:rPr>
          <w:i/>
        </w:rPr>
        <w:tab/>
      </w:r>
      <w:r>
        <w:rPr>
          <w:i/>
        </w:rPr>
        <w:tab/>
      </w:r>
      <w:r>
        <w:rPr>
          <w:i/>
        </w:rPr>
        <w:tab/>
        <w:t>Source: Ericsson</w:t>
      </w:r>
    </w:p>
    <w:p w14:paraId="20F347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156C6" w14:textId="705DD51D" w:rsidR="008160A3" w:rsidRDefault="008160A3" w:rsidP="008160A3">
      <w:pPr>
        <w:rPr>
          <w:rFonts w:ascii="Arial" w:hAnsi="Arial" w:cs="Arial"/>
          <w:b/>
          <w:sz w:val="24"/>
        </w:rPr>
      </w:pPr>
      <w:r>
        <w:rPr>
          <w:rFonts w:ascii="Arial" w:hAnsi="Arial" w:cs="Arial"/>
          <w:b/>
          <w:color w:val="0000FF"/>
          <w:sz w:val="24"/>
        </w:rPr>
        <w:t>C4-253099</w:t>
      </w:r>
      <w:r>
        <w:rPr>
          <w:rFonts w:ascii="Arial" w:hAnsi="Arial" w:cs="Arial"/>
          <w:b/>
          <w:color w:val="0000FF"/>
          <w:sz w:val="24"/>
        </w:rPr>
        <w:tab/>
      </w:r>
      <w:r>
        <w:rPr>
          <w:rFonts w:ascii="Arial" w:hAnsi="Arial" w:cs="Arial"/>
          <w:b/>
          <w:sz w:val="24"/>
        </w:rPr>
        <w:t>AF Specific UE Identifier storage in UDR</w:t>
      </w:r>
    </w:p>
    <w:p w14:paraId="1417A1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CR-0536  Cat: B (Rel-19)</w:t>
      </w:r>
      <w:r>
        <w:rPr>
          <w:i/>
        </w:rPr>
        <w:br/>
      </w:r>
      <w:r>
        <w:rPr>
          <w:i/>
        </w:rPr>
        <w:br/>
      </w:r>
      <w:r>
        <w:rPr>
          <w:i/>
        </w:rPr>
        <w:tab/>
      </w:r>
      <w:r>
        <w:rPr>
          <w:i/>
        </w:rPr>
        <w:tab/>
      </w:r>
      <w:r>
        <w:rPr>
          <w:i/>
        </w:rPr>
        <w:tab/>
      </w:r>
      <w:r>
        <w:rPr>
          <w:i/>
        </w:rPr>
        <w:tab/>
      </w:r>
      <w:r>
        <w:rPr>
          <w:i/>
        </w:rPr>
        <w:tab/>
        <w:t>Source: Nokia</w:t>
      </w:r>
    </w:p>
    <w:p w14:paraId="713A4AD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C4-253483</w:t>
      </w:r>
      <w:r>
        <w:rPr>
          <w:color w:val="993300"/>
          <w:u w:val="single"/>
        </w:rPr>
        <w:t>.</w:t>
      </w:r>
    </w:p>
    <w:p w14:paraId="6B87FB08" w14:textId="5C99F131" w:rsidR="008160A3" w:rsidRDefault="008160A3" w:rsidP="008160A3">
      <w:pPr>
        <w:rPr>
          <w:rFonts w:ascii="Arial" w:hAnsi="Arial" w:cs="Arial"/>
          <w:b/>
          <w:sz w:val="24"/>
        </w:rPr>
      </w:pPr>
      <w:r>
        <w:rPr>
          <w:rFonts w:ascii="Arial" w:hAnsi="Arial" w:cs="Arial"/>
          <w:b/>
          <w:color w:val="0000FF"/>
          <w:sz w:val="24"/>
        </w:rPr>
        <w:t>C4-253483</w:t>
      </w:r>
      <w:r>
        <w:rPr>
          <w:rFonts w:ascii="Arial" w:hAnsi="Arial" w:cs="Arial"/>
          <w:b/>
          <w:color w:val="0000FF"/>
          <w:sz w:val="24"/>
        </w:rPr>
        <w:tab/>
      </w:r>
      <w:r>
        <w:rPr>
          <w:rFonts w:ascii="Arial" w:hAnsi="Arial" w:cs="Arial"/>
          <w:b/>
          <w:sz w:val="24"/>
        </w:rPr>
        <w:t>AF Specific UE Identifier storage in UDR</w:t>
      </w:r>
    </w:p>
    <w:p w14:paraId="2A4238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CR-0536  rev 1 Cat: B (Rel-19)</w:t>
      </w:r>
      <w:r>
        <w:rPr>
          <w:i/>
        </w:rPr>
        <w:br/>
      </w:r>
      <w:r>
        <w:rPr>
          <w:i/>
        </w:rPr>
        <w:br/>
      </w:r>
      <w:r>
        <w:rPr>
          <w:i/>
        </w:rPr>
        <w:tab/>
      </w:r>
      <w:r>
        <w:rPr>
          <w:i/>
        </w:rPr>
        <w:tab/>
      </w:r>
      <w:r>
        <w:rPr>
          <w:i/>
        </w:rPr>
        <w:tab/>
      </w:r>
      <w:r>
        <w:rPr>
          <w:i/>
        </w:rPr>
        <w:tab/>
      </w:r>
      <w:r>
        <w:rPr>
          <w:i/>
        </w:rPr>
        <w:tab/>
        <w:t>Source: Nokia, AT&amp;T, HPE</w:t>
      </w:r>
    </w:p>
    <w:p w14:paraId="4AA4686A" w14:textId="77777777" w:rsidR="008160A3" w:rsidRDefault="008160A3" w:rsidP="008160A3">
      <w:pPr>
        <w:rPr>
          <w:color w:val="808080"/>
        </w:rPr>
      </w:pPr>
      <w:r>
        <w:rPr>
          <w:color w:val="808080"/>
        </w:rPr>
        <w:t>(Replaces C4-253099)</w:t>
      </w:r>
    </w:p>
    <w:p w14:paraId="53C5E3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C4-253550</w:t>
      </w:r>
      <w:r>
        <w:rPr>
          <w:color w:val="993300"/>
          <w:u w:val="single"/>
        </w:rPr>
        <w:t>.</w:t>
      </w:r>
    </w:p>
    <w:p w14:paraId="1E18EDE5" w14:textId="0EEBC22B" w:rsidR="008160A3" w:rsidRDefault="008160A3" w:rsidP="008160A3">
      <w:pPr>
        <w:rPr>
          <w:rFonts w:ascii="Arial" w:hAnsi="Arial" w:cs="Arial"/>
          <w:b/>
          <w:sz w:val="24"/>
        </w:rPr>
      </w:pPr>
      <w:r>
        <w:rPr>
          <w:rFonts w:ascii="Arial" w:hAnsi="Arial" w:cs="Arial"/>
          <w:b/>
          <w:color w:val="0000FF"/>
          <w:sz w:val="24"/>
        </w:rPr>
        <w:t>C4-253550</w:t>
      </w:r>
      <w:r>
        <w:rPr>
          <w:rFonts w:ascii="Arial" w:hAnsi="Arial" w:cs="Arial"/>
          <w:b/>
          <w:color w:val="0000FF"/>
          <w:sz w:val="24"/>
        </w:rPr>
        <w:tab/>
      </w:r>
      <w:r>
        <w:rPr>
          <w:rFonts w:ascii="Arial" w:hAnsi="Arial" w:cs="Arial"/>
          <w:b/>
          <w:sz w:val="24"/>
        </w:rPr>
        <w:t>AF Specific UE Identifier storage in UDR</w:t>
      </w:r>
    </w:p>
    <w:p w14:paraId="2E57517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CR-0536  rev 2 Cat: B (Rel-19)</w:t>
      </w:r>
      <w:r>
        <w:rPr>
          <w:i/>
        </w:rPr>
        <w:br/>
      </w:r>
      <w:r>
        <w:rPr>
          <w:i/>
        </w:rPr>
        <w:lastRenderedPageBreak/>
        <w:br/>
      </w:r>
      <w:r>
        <w:rPr>
          <w:i/>
        </w:rPr>
        <w:tab/>
      </w:r>
      <w:r>
        <w:rPr>
          <w:i/>
        </w:rPr>
        <w:tab/>
      </w:r>
      <w:r>
        <w:rPr>
          <w:i/>
        </w:rPr>
        <w:tab/>
      </w:r>
      <w:r>
        <w:rPr>
          <w:i/>
        </w:rPr>
        <w:tab/>
      </w:r>
      <w:r>
        <w:rPr>
          <w:i/>
        </w:rPr>
        <w:tab/>
        <w:t>Source: Nokia, AT&amp;T, HPE</w:t>
      </w:r>
    </w:p>
    <w:p w14:paraId="5AEF9EE7" w14:textId="77777777" w:rsidR="008160A3" w:rsidRDefault="008160A3" w:rsidP="008160A3">
      <w:pPr>
        <w:rPr>
          <w:color w:val="808080"/>
        </w:rPr>
      </w:pPr>
      <w:r>
        <w:rPr>
          <w:color w:val="808080"/>
        </w:rPr>
        <w:t>(Replaces C4-253483)</w:t>
      </w:r>
    </w:p>
    <w:p w14:paraId="73B479C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5B433" w14:textId="188D48A5" w:rsidR="008160A3" w:rsidRDefault="008160A3" w:rsidP="008160A3">
      <w:pPr>
        <w:rPr>
          <w:rFonts w:ascii="Arial" w:hAnsi="Arial" w:cs="Arial"/>
          <w:b/>
          <w:sz w:val="24"/>
        </w:rPr>
      </w:pPr>
      <w:r>
        <w:rPr>
          <w:rFonts w:ascii="Arial" w:hAnsi="Arial" w:cs="Arial"/>
          <w:b/>
          <w:color w:val="0000FF"/>
          <w:sz w:val="24"/>
        </w:rPr>
        <w:t>C4-253102</w:t>
      </w:r>
      <w:r>
        <w:rPr>
          <w:rFonts w:ascii="Arial" w:hAnsi="Arial" w:cs="Arial"/>
          <w:b/>
          <w:color w:val="0000FF"/>
          <w:sz w:val="24"/>
        </w:rPr>
        <w:tab/>
      </w:r>
      <w:r>
        <w:rPr>
          <w:rFonts w:ascii="Arial" w:hAnsi="Arial" w:cs="Arial"/>
          <w:b/>
          <w:sz w:val="24"/>
        </w:rPr>
        <w:t>Essential correction to the definition of the Routing identifier</w:t>
      </w:r>
    </w:p>
    <w:p w14:paraId="527C3A4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CR-0715  Cat: F (Rel-19)</w:t>
      </w:r>
      <w:r>
        <w:rPr>
          <w:i/>
        </w:rPr>
        <w:br/>
      </w:r>
      <w:r>
        <w:rPr>
          <w:i/>
        </w:rPr>
        <w:br/>
      </w:r>
      <w:r>
        <w:rPr>
          <w:i/>
        </w:rPr>
        <w:tab/>
      </w:r>
      <w:r>
        <w:rPr>
          <w:i/>
        </w:rPr>
        <w:tab/>
      </w:r>
      <w:r>
        <w:rPr>
          <w:i/>
        </w:rPr>
        <w:tab/>
      </w:r>
      <w:r>
        <w:rPr>
          <w:i/>
        </w:rPr>
        <w:tab/>
      </w:r>
      <w:r>
        <w:rPr>
          <w:i/>
        </w:rPr>
        <w:tab/>
        <w:t>Source: OPPO</w:t>
      </w:r>
    </w:p>
    <w:p w14:paraId="0630C85A" w14:textId="77777777" w:rsidR="008160A3" w:rsidRDefault="008160A3" w:rsidP="008160A3">
      <w:pPr>
        <w:rPr>
          <w:rFonts w:ascii="Arial" w:hAnsi="Arial" w:cs="Arial"/>
          <w:b/>
        </w:rPr>
      </w:pPr>
      <w:r>
        <w:rPr>
          <w:rFonts w:ascii="Arial" w:hAnsi="Arial" w:cs="Arial"/>
          <w:b/>
        </w:rPr>
        <w:t xml:space="preserve">Abstract: </w:t>
      </w:r>
    </w:p>
    <w:p w14:paraId="6EF99528" w14:textId="77777777" w:rsidR="008160A3" w:rsidRDefault="008160A3" w:rsidP="008160A3">
      <w:r>
        <w:t>Wrong refernces are removed and a minor clarification is added.</w:t>
      </w:r>
    </w:p>
    <w:p w14:paraId="443215A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C4-253375</w:t>
      </w:r>
      <w:r>
        <w:rPr>
          <w:color w:val="993300"/>
          <w:u w:val="single"/>
        </w:rPr>
        <w:t>.</w:t>
      </w:r>
    </w:p>
    <w:p w14:paraId="55EFD966" w14:textId="57666C90" w:rsidR="008160A3" w:rsidRDefault="008160A3" w:rsidP="008160A3">
      <w:pPr>
        <w:rPr>
          <w:rFonts w:ascii="Arial" w:hAnsi="Arial" w:cs="Arial"/>
          <w:b/>
          <w:sz w:val="24"/>
        </w:rPr>
      </w:pPr>
      <w:r>
        <w:rPr>
          <w:rFonts w:ascii="Arial" w:hAnsi="Arial" w:cs="Arial"/>
          <w:b/>
          <w:color w:val="0000FF"/>
          <w:sz w:val="24"/>
        </w:rPr>
        <w:t>C4-253375</w:t>
      </w:r>
      <w:r>
        <w:rPr>
          <w:rFonts w:ascii="Arial" w:hAnsi="Arial" w:cs="Arial"/>
          <w:b/>
          <w:color w:val="0000FF"/>
          <w:sz w:val="24"/>
        </w:rPr>
        <w:tab/>
      </w:r>
      <w:r>
        <w:rPr>
          <w:rFonts w:ascii="Arial" w:hAnsi="Arial" w:cs="Arial"/>
          <w:b/>
          <w:sz w:val="24"/>
        </w:rPr>
        <w:t>Essential correction to the definition of the Routing identifier</w:t>
      </w:r>
    </w:p>
    <w:p w14:paraId="56ED514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CR-0715  rev 1 Cat: F (Rel-19)</w:t>
      </w:r>
      <w:r>
        <w:rPr>
          <w:i/>
        </w:rPr>
        <w:br/>
      </w:r>
      <w:r>
        <w:rPr>
          <w:i/>
        </w:rPr>
        <w:br/>
      </w:r>
      <w:r>
        <w:rPr>
          <w:i/>
        </w:rPr>
        <w:tab/>
      </w:r>
      <w:r>
        <w:rPr>
          <w:i/>
        </w:rPr>
        <w:tab/>
      </w:r>
      <w:r>
        <w:rPr>
          <w:i/>
        </w:rPr>
        <w:tab/>
      </w:r>
      <w:r>
        <w:rPr>
          <w:i/>
        </w:rPr>
        <w:tab/>
      </w:r>
      <w:r>
        <w:rPr>
          <w:i/>
        </w:rPr>
        <w:tab/>
        <w:t>Source: OPPO</w:t>
      </w:r>
    </w:p>
    <w:p w14:paraId="44AA63D0" w14:textId="77777777" w:rsidR="008160A3" w:rsidRDefault="008160A3" w:rsidP="008160A3">
      <w:pPr>
        <w:rPr>
          <w:color w:val="808080"/>
        </w:rPr>
      </w:pPr>
      <w:r>
        <w:rPr>
          <w:color w:val="808080"/>
        </w:rPr>
        <w:t>(Replaces C4-253102)</w:t>
      </w:r>
    </w:p>
    <w:p w14:paraId="5713365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C4-253545</w:t>
      </w:r>
      <w:r>
        <w:rPr>
          <w:color w:val="993300"/>
          <w:u w:val="single"/>
        </w:rPr>
        <w:t>.</w:t>
      </w:r>
    </w:p>
    <w:p w14:paraId="6836FBFD" w14:textId="34F98B77" w:rsidR="008160A3" w:rsidRDefault="008160A3" w:rsidP="008160A3">
      <w:pPr>
        <w:rPr>
          <w:rFonts w:ascii="Arial" w:hAnsi="Arial" w:cs="Arial"/>
          <w:b/>
          <w:sz w:val="24"/>
        </w:rPr>
      </w:pPr>
      <w:r>
        <w:rPr>
          <w:rFonts w:ascii="Arial" w:hAnsi="Arial" w:cs="Arial"/>
          <w:b/>
          <w:color w:val="0000FF"/>
          <w:sz w:val="24"/>
        </w:rPr>
        <w:t>C4-253545</w:t>
      </w:r>
      <w:r>
        <w:rPr>
          <w:rFonts w:ascii="Arial" w:hAnsi="Arial" w:cs="Arial"/>
          <w:b/>
          <w:color w:val="0000FF"/>
          <w:sz w:val="24"/>
        </w:rPr>
        <w:tab/>
      </w:r>
      <w:r>
        <w:rPr>
          <w:rFonts w:ascii="Arial" w:hAnsi="Arial" w:cs="Arial"/>
          <w:b/>
          <w:sz w:val="24"/>
        </w:rPr>
        <w:t>Essential correction to the definition of the Routing identifier</w:t>
      </w:r>
    </w:p>
    <w:p w14:paraId="74B408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CR-0715  rev 2 Cat: F (Rel-19)</w:t>
      </w:r>
      <w:r>
        <w:rPr>
          <w:i/>
        </w:rPr>
        <w:br/>
      </w:r>
      <w:r>
        <w:rPr>
          <w:i/>
        </w:rPr>
        <w:br/>
      </w:r>
      <w:r>
        <w:rPr>
          <w:i/>
        </w:rPr>
        <w:tab/>
      </w:r>
      <w:r>
        <w:rPr>
          <w:i/>
        </w:rPr>
        <w:tab/>
      </w:r>
      <w:r>
        <w:rPr>
          <w:i/>
        </w:rPr>
        <w:tab/>
      </w:r>
      <w:r>
        <w:rPr>
          <w:i/>
        </w:rPr>
        <w:tab/>
      </w:r>
      <w:r>
        <w:rPr>
          <w:i/>
        </w:rPr>
        <w:tab/>
        <w:t>Source: OPPO</w:t>
      </w:r>
    </w:p>
    <w:p w14:paraId="7D30552A" w14:textId="77777777" w:rsidR="008160A3" w:rsidRDefault="008160A3" w:rsidP="008160A3">
      <w:pPr>
        <w:rPr>
          <w:color w:val="808080"/>
        </w:rPr>
      </w:pPr>
      <w:r>
        <w:rPr>
          <w:color w:val="808080"/>
        </w:rPr>
        <w:t>(Replaces C4-253375)</w:t>
      </w:r>
    </w:p>
    <w:p w14:paraId="30307C7C" w14:textId="77777777" w:rsidR="008160A3" w:rsidRDefault="008160A3" w:rsidP="008160A3">
      <w:pPr>
        <w:rPr>
          <w:rFonts w:ascii="Arial" w:hAnsi="Arial" w:cs="Arial"/>
          <w:b/>
        </w:rPr>
      </w:pPr>
      <w:r>
        <w:rPr>
          <w:rFonts w:ascii="Arial" w:hAnsi="Arial" w:cs="Arial"/>
          <w:b/>
        </w:rPr>
        <w:t xml:space="preserve">Discussion: </w:t>
      </w:r>
    </w:p>
    <w:p w14:paraId="42CAE7D2" w14:textId="77777777" w:rsidR="008160A3" w:rsidRDefault="008160A3" w:rsidP="008160A3">
      <w:r>
        <w:t>CT1 could not conclude this issue.</w:t>
      </w:r>
    </w:p>
    <w:p w14:paraId="6994FC7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0F9677" w14:textId="674F8016" w:rsidR="008160A3" w:rsidRDefault="008160A3" w:rsidP="008160A3">
      <w:pPr>
        <w:rPr>
          <w:rFonts w:ascii="Arial" w:hAnsi="Arial" w:cs="Arial"/>
          <w:b/>
          <w:sz w:val="24"/>
        </w:rPr>
      </w:pPr>
      <w:r>
        <w:rPr>
          <w:rFonts w:ascii="Arial" w:hAnsi="Arial" w:cs="Arial"/>
          <w:b/>
          <w:color w:val="0000FF"/>
          <w:sz w:val="24"/>
        </w:rPr>
        <w:t>C4-253104</w:t>
      </w:r>
      <w:r>
        <w:rPr>
          <w:rFonts w:ascii="Arial" w:hAnsi="Arial" w:cs="Arial"/>
          <w:b/>
          <w:color w:val="0000FF"/>
          <w:sz w:val="24"/>
        </w:rPr>
        <w:tab/>
      </w:r>
      <w:r>
        <w:rPr>
          <w:rFonts w:ascii="Arial" w:hAnsi="Arial" w:cs="Arial"/>
          <w:b/>
          <w:sz w:val="24"/>
        </w:rPr>
        <w:t>Mixture of two and three digit E.212 MNC codes within a single geographic MCC area shall instead be stated subject on local/regional regulations, i.e. shall be a national matter</w:t>
      </w:r>
    </w:p>
    <w:p w14:paraId="285EB1B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CR-0716  Cat: F (Rel-19)</w:t>
      </w:r>
      <w:r>
        <w:rPr>
          <w:i/>
        </w:rPr>
        <w:br/>
      </w:r>
      <w:r>
        <w:rPr>
          <w:i/>
        </w:rPr>
        <w:br/>
      </w:r>
      <w:r>
        <w:rPr>
          <w:i/>
        </w:rPr>
        <w:tab/>
      </w:r>
      <w:r>
        <w:rPr>
          <w:i/>
        </w:rPr>
        <w:tab/>
      </w:r>
      <w:r>
        <w:rPr>
          <w:i/>
        </w:rPr>
        <w:tab/>
      </w:r>
      <w:r>
        <w:rPr>
          <w:i/>
        </w:rPr>
        <w:tab/>
      </w:r>
      <w:r>
        <w:rPr>
          <w:i/>
        </w:rPr>
        <w:tab/>
        <w:t>Source: Swedish Post and Telecom Authority (PTS)</w:t>
      </w:r>
    </w:p>
    <w:p w14:paraId="443AA047" w14:textId="77777777" w:rsidR="008160A3" w:rsidRDefault="008160A3" w:rsidP="008160A3">
      <w:pPr>
        <w:rPr>
          <w:rFonts w:ascii="Arial" w:hAnsi="Arial" w:cs="Arial"/>
          <w:b/>
        </w:rPr>
      </w:pPr>
      <w:r>
        <w:rPr>
          <w:rFonts w:ascii="Arial" w:hAnsi="Arial" w:cs="Arial"/>
          <w:b/>
        </w:rPr>
        <w:t xml:space="preserve">Discussion: </w:t>
      </w:r>
    </w:p>
    <w:p w14:paraId="29B0BE09" w14:textId="77777777" w:rsidR="008160A3" w:rsidRDefault="008160A3" w:rsidP="008160A3">
      <w:r>
        <w:t>Ericsson: It should be clarified in the CR that certain combination of MNCs, e.g. ab and 0ab should not be used in the same region.</w:t>
      </w:r>
    </w:p>
    <w:p w14:paraId="7F98553C" w14:textId="77777777" w:rsidR="008160A3" w:rsidRDefault="008160A3" w:rsidP="008160A3">
      <w:r>
        <w:t>Nokia: It is impossible to figure out where the MSIN starts in the IMSI.</w:t>
      </w:r>
    </w:p>
    <w:p w14:paraId="45C627E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C4-253398</w:t>
      </w:r>
      <w:r>
        <w:rPr>
          <w:color w:val="993300"/>
          <w:u w:val="single"/>
        </w:rPr>
        <w:t>.</w:t>
      </w:r>
    </w:p>
    <w:p w14:paraId="25F7BC98" w14:textId="1FA04269" w:rsidR="008160A3" w:rsidRDefault="008160A3" w:rsidP="008160A3">
      <w:pPr>
        <w:rPr>
          <w:rFonts w:ascii="Arial" w:hAnsi="Arial" w:cs="Arial"/>
          <w:b/>
          <w:sz w:val="24"/>
        </w:rPr>
      </w:pPr>
      <w:r>
        <w:rPr>
          <w:rFonts w:ascii="Arial" w:hAnsi="Arial" w:cs="Arial"/>
          <w:b/>
          <w:color w:val="0000FF"/>
          <w:sz w:val="24"/>
        </w:rPr>
        <w:lastRenderedPageBreak/>
        <w:t>C4-253398</w:t>
      </w:r>
      <w:r>
        <w:rPr>
          <w:rFonts w:ascii="Arial" w:hAnsi="Arial" w:cs="Arial"/>
          <w:b/>
          <w:color w:val="0000FF"/>
          <w:sz w:val="24"/>
        </w:rPr>
        <w:tab/>
      </w:r>
      <w:r>
        <w:rPr>
          <w:rFonts w:ascii="Arial" w:hAnsi="Arial" w:cs="Arial"/>
          <w:b/>
          <w:sz w:val="24"/>
        </w:rPr>
        <w:t>Mixture of two and three digit E.212 MNC codes within a single geographic MCC area shall instead be stated subject on local/regional regulations, i.e. shall be a national matter</w:t>
      </w:r>
    </w:p>
    <w:p w14:paraId="41257DA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CR-0716  rev 1 Cat: F (Rel-19)</w:t>
      </w:r>
      <w:r>
        <w:rPr>
          <w:i/>
        </w:rPr>
        <w:br/>
      </w:r>
      <w:r>
        <w:rPr>
          <w:i/>
        </w:rPr>
        <w:br/>
      </w:r>
      <w:r>
        <w:rPr>
          <w:i/>
        </w:rPr>
        <w:tab/>
      </w:r>
      <w:r>
        <w:rPr>
          <w:i/>
        </w:rPr>
        <w:tab/>
      </w:r>
      <w:r>
        <w:rPr>
          <w:i/>
        </w:rPr>
        <w:tab/>
      </w:r>
      <w:r>
        <w:rPr>
          <w:i/>
        </w:rPr>
        <w:tab/>
      </w:r>
      <w:r>
        <w:rPr>
          <w:i/>
        </w:rPr>
        <w:tab/>
        <w:t>Source: Swedish Post and Telecom Authority (PTS)</w:t>
      </w:r>
    </w:p>
    <w:p w14:paraId="0720AFF2" w14:textId="77777777" w:rsidR="008160A3" w:rsidRDefault="008160A3" w:rsidP="008160A3">
      <w:pPr>
        <w:rPr>
          <w:color w:val="808080"/>
        </w:rPr>
      </w:pPr>
      <w:r>
        <w:rPr>
          <w:color w:val="808080"/>
        </w:rPr>
        <w:t>(Replaces C4-253104)</w:t>
      </w:r>
    </w:p>
    <w:p w14:paraId="038F013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20382" w14:textId="366EB279" w:rsidR="008160A3" w:rsidRDefault="008160A3" w:rsidP="008160A3">
      <w:pPr>
        <w:rPr>
          <w:rFonts w:ascii="Arial" w:hAnsi="Arial" w:cs="Arial"/>
          <w:b/>
          <w:sz w:val="24"/>
        </w:rPr>
      </w:pPr>
      <w:r>
        <w:rPr>
          <w:rFonts w:ascii="Arial" w:hAnsi="Arial" w:cs="Arial"/>
          <w:b/>
          <w:color w:val="0000FF"/>
          <w:sz w:val="24"/>
        </w:rPr>
        <w:t>C4-253108</w:t>
      </w:r>
      <w:r>
        <w:rPr>
          <w:rFonts w:ascii="Arial" w:hAnsi="Arial" w:cs="Arial"/>
          <w:b/>
          <w:color w:val="0000FF"/>
          <w:sz w:val="24"/>
        </w:rPr>
        <w:tab/>
      </w:r>
      <w:r>
        <w:rPr>
          <w:rFonts w:ascii="Arial" w:hAnsi="Arial" w:cs="Arial"/>
          <w:b/>
          <w:sz w:val="24"/>
        </w:rPr>
        <w:t>Adding Serving node information as optional IE to Report the SM-Delivery Status</w:t>
      </w:r>
    </w:p>
    <w:p w14:paraId="46D724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v18.0.0</w:t>
      </w:r>
      <w:r>
        <w:rPr>
          <w:i/>
        </w:rPr>
        <w:tab/>
        <w:t xml:space="preserve">  CR-1274  Cat: B (Rel-19)</w:t>
      </w:r>
      <w:r>
        <w:rPr>
          <w:i/>
        </w:rPr>
        <w:br/>
      </w:r>
      <w:r>
        <w:rPr>
          <w:i/>
        </w:rPr>
        <w:br/>
      </w:r>
      <w:r>
        <w:rPr>
          <w:i/>
        </w:rPr>
        <w:tab/>
      </w:r>
      <w:r>
        <w:rPr>
          <w:i/>
        </w:rPr>
        <w:tab/>
      </w:r>
      <w:r>
        <w:rPr>
          <w:i/>
        </w:rPr>
        <w:tab/>
      </w:r>
      <w:r>
        <w:rPr>
          <w:i/>
        </w:rPr>
        <w:tab/>
      </w:r>
      <w:r>
        <w:rPr>
          <w:i/>
        </w:rPr>
        <w:tab/>
        <w:t>Source: Nokia, AT&amp;T</w:t>
      </w:r>
    </w:p>
    <w:p w14:paraId="0BF9575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FB0F9" w14:textId="029E5A48" w:rsidR="008160A3" w:rsidRDefault="008160A3" w:rsidP="008160A3">
      <w:pPr>
        <w:rPr>
          <w:rFonts w:ascii="Arial" w:hAnsi="Arial" w:cs="Arial"/>
          <w:b/>
          <w:sz w:val="24"/>
        </w:rPr>
      </w:pPr>
      <w:r>
        <w:rPr>
          <w:rFonts w:ascii="Arial" w:hAnsi="Arial" w:cs="Arial"/>
          <w:b/>
          <w:color w:val="0000FF"/>
          <w:sz w:val="24"/>
        </w:rPr>
        <w:t>C4-253118</w:t>
      </w:r>
      <w:r>
        <w:rPr>
          <w:rFonts w:ascii="Arial" w:hAnsi="Arial" w:cs="Arial"/>
          <w:b/>
          <w:color w:val="0000FF"/>
          <w:sz w:val="24"/>
        </w:rPr>
        <w:tab/>
      </w:r>
      <w:r>
        <w:rPr>
          <w:rFonts w:ascii="Arial" w:hAnsi="Arial" w:cs="Arial"/>
          <w:b/>
          <w:sz w:val="24"/>
        </w:rPr>
        <w:t>Remove references to re-authentication default subscription</w:t>
      </w:r>
    </w:p>
    <w:p w14:paraId="44BA34F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CR-1482  Cat: F (Rel-19)</w:t>
      </w:r>
      <w:r>
        <w:rPr>
          <w:i/>
        </w:rPr>
        <w:br/>
      </w:r>
      <w:r>
        <w:rPr>
          <w:i/>
        </w:rPr>
        <w:br/>
      </w:r>
      <w:r>
        <w:rPr>
          <w:i/>
        </w:rPr>
        <w:tab/>
      </w:r>
      <w:r>
        <w:rPr>
          <w:i/>
        </w:rPr>
        <w:tab/>
      </w:r>
      <w:r>
        <w:rPr>
          <w:i/>
        </w:rPr>
        <w:tab/>
      </w:r>
      <w:r>
        <w:rPr>
          <w:i/>
        </w:rPr>
        <w:tab/>
      </w:r>
      <w:r>
        <w:rPr>
          <w:i/>
        </w:rPr>
        <w:tab/>
        <w:t>Source: Ericsson</w:t>
      </w:r>
    </w:p>
    <w:p w14:paraId="508CAF1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5C45" w14:textId="16C867DF" w:rsidR="008160A3" w:rsidRDefault="008160A3" w:rsidP="008160A3">
      <w:pPr>
        <w:rPr>
          <w:rFonts w:ascii="Arial" w:hAnsi="Arial" w:cs="Arial"/>
          <w:b/>
          <w:sz w:val="24"/>
        </w:rPr>
      </w:pPr>
      <w:r>
        <w:rPr>
          <w:rFonts w:ascii="Arial" w:hAnsi="Arial" w:cs="Arial"/>
          <w:b/>
          <w:color w:val="0000FF"/>
          <w:sz w:val="24"/>
        </w:rPr>
        <w:t>C4-253484</w:t>
      </w:r>
      <w:r>
        <w:rPr>
          <w:rFonts w:ascii="Arial" w:hAnsi="Arial" w:cs="Arial"/>
          <w:b/>
          <w:color w:val="0000FF"/>
          <w:sz w:val="24"/>
        </w:rPr>
        <w:tab/>
      </w:r>
      <w:r>
        <w:rPr>
          <w:rFonts w:ascii="Arial" w:hAnsi="Arial" w:cs="Arial"/>
          <w:b/>
          <w:sz w:val="24"/>
        </w:rPr>
        <w:t>Remove references to re-authentication default subscription</w:t>
      </w:r>
    </w:p>
    <w:p w14:paraId="2BAB59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CR-1482  rev 1 Cat: F (Rel-19)</w:t>
      </w:r>
      <w:r>
        <w:rPr>
          <w:i/>
        </w:rPr>
        <w:br/>
      </w:r>
      <w:r>
        <w:rPr>
          <w:i/>
        </w:rPr>
        <w:br/>
      </w:r>
      <w:r>
        <w:rPr>
          <w:i/>
        </w:rPr>
        <w:tab/>
      </w:r>
      <w:r>
        <w:rPr>
          <w:i/>
        </w:rPr>
        <w:tab/>
      </w:r>
      <w:r>
        <w:rPr>
          <w:i/>
        </w:rPr>
        <w:tab/>
      </w:r>
      <w:r>
        <w:rPr>
          <w:i/>
        </w:rPr>
        <w:tab/>
      </w:r>
      <w:r>
        <w:rPr>
          <w:i/>
        </w:rPr>
        <w:tab/>
        <w:t>Source: Ericsson</w:t>
      </w:r>
    </w:p>
    <w:p w14:paraId="09DB5DFD" w14:textId="77777777" w:rsidR="008160A3" w:rsidRDefault="008160A3" w:rsidP="008160A3">
      <w:pPr>
        <w:rPr>
          <w:color w:val="808080"/>
        </w:rPr>
      </w:pPr>
      <w:r>
        <w:rPr>
          <w:color w:val="808080"/>
        </w:rPr>
        <w:t>(Replaces C4-253118)</w:t>
      </w:r>
    </w:p>
    <w:p w14:paraId="46AB85E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5D3A3" w14:textId="7F7BE0BD" w:rsidR="008160A3" w:rsidRDefault="008160A3" w:rsidP="008160A3">
      <w:pPr>
        <w:rPr>
          <w:rFonts w:ascii="Arial" w:hAnsi="Arial" w:cs="Arial"/>
          <w:b/>
          <w:sz w:val="24"/>
        </w:rPr>
      </w:pPr>
      <w:r>
        <w:rPr>
          <w:rFonts w:ascii="Arial" w:hAnsi="Arial" w:cs="Arial"/>
          <w:b/>
          <w:color w:val="0000FF"/>
          <w:sz w:val="24"/>
        </w:rPr>
        <w:t>C4-253141</w:t>
      </w:r>
      <w:r>
        <w:rPr>
          <w:rFonts w:ascii="Arial" w:hAnsi="Arial" w:cs="Arial"/>
          <w:b/>
          <w:color w:val="0000FF"/>
          <w:sz w:val="24"/>
        </w:rPr>
        <w:tab/>
      </w:r>
      <w:r>
        <w:rPr>
          <w:rFonts w:ascii="Arial" w:hAnsi="Arial" w:cs="Arial"/>
          <w:b/>
          <w:sz w:val="24"/>
        </w:rPr>
        <w:t>Exclude a condition for network slice admission control</w:t>
      </w:r>
    </w:p>
    <w:p w14:paraId="11919F8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v19.1.0</w:t>
      </w:r>
      <w:r>
        <w:rPr>
          <w:i/>
        </w:rPr>
        <w:tab/>
        <w:t xml:space="preserve">  CR-0151  Cat: F (Rel-19)</w:t>
      </w:r>
      <w:r>
        <w:rPr>
          <w:i/>
        </w:rPr>
        <w:br/>
      </w:r>
      <w:r>
        <w:rPr>
          <w:i/>
        </w:rPr>
        <w:br/>
      </w:r>
      <w:r>
        <w:rPr>
          <w:i/>
        </w:rPr>
        <w:tab/>
      </w:r>
      <w:r>
        <w:rPr>
          <w:i/>
        </w:rPr>
        <w:tab/>
      </w:r>
      <w:r>
        <w:rPr>
          <w:i/>
        </w:rPr>
        <w:tab/>
      </w:r>
      <w:r>
        <w:rPr>
          <w:i/>
        </w:rPr>
        <w:tab/>
      </w:r>
      <w:r>
        <w:rPr>
          <w:i/>
        </w:rPr>
        <w:tab/>
        <w:t>Source: ZTE</w:t>
      </w:r>
    </w:p>
    <w:p w14:paraId="4FACD636" w14:textId="77777777" w:rsidR="008160A3" w:rsidRDefault="008160A3" w:rsidP="008160A3">
      <w:pPr>
        <w:rPr>
          <w:rFonts w:ascii="Arial" w:hAnsi="Arial" w:cs="Arial"/>
          <w:b/>
        </w:rPr>
      </w:pPr>
      <w:r>
        <w:rPr>
          <w:rFonts w:ascii="Arial" w:hAnsi="Arial" w:cs="Arial"/>
          <w:b/>
        </w:rPr>
        <w:t xml:space="preserve">Abstract: </w:t>
      </w:r>
    </w:p>
    <w:p w14:paraId="5FAAD341" w14:textId="77777777" w:rsidR="008160A3" w:rsidRDefault="008160A3" w:rsidP="008160A3">
      <w:r>
        <w:t>Exclude the network slice admission control for UEs registered in ON-SNPN with Registration Type "SNPN Onboarding".</w:t>
      </w:r>
    </w:p>
    <w:p w14:paraId="0F0FCD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C4-253430</w:t>
      </w:r>
      <w:r>
        <w:rPr>
          <w:color w:val="993300"/>
          <w:u w:val="single"/>
        </w:rPr>
        <w:t>.</w:t>
      </w:r>
    </w:p>
    <w:p w14:paraId="48C3113D" w14:textId="16743EAB" w:rsidR="008160A3" w:rsidRDefault="008160A3" w:rsidP="008160A3">
      <w:pPr>
        <w:rPr>
          <w:rFonts w:ascii="Arial" w:hAnsi="Arial" w:cs="Arial"/>
          <w:b/>
          <w:sz w:val="24"/>
        </w:rPr>
      </w:pPr>
      <w:r>
        <w:rPr>
          <w:rFonts w:ascii="Arial" w:hAnsi="Arial" w:cs="Arial"/>
          <w:b/>
          <w:color w:val="0000FF"/>
          <w:sz w:val="24"/>
        </w:rPr>
        <w:t>C4-253430</w:t>
      </w:r>
      <w:r>
        <w:rPr>
          <w:rFonts w:ascii="Arial" w:hAnsi="Arial" w:cs="Arial"/>
          <w:b/>
          <w:color w:val="0000FF"/>
          <w:sz w:val="24"/>
        </w:rPr>
        <w:tab/>
      </w:r>
      <w:r>
        <w:rPr>
          <w:rFonts w:ascii="Arial" w:hAnsi="Arial" w:cs="Arial"/>
          <w:b/>
          <w:sz w:val="24"/>
        </w:rPr>
        <w:t>Exclude a condition for network slice admission control</w:t>
      </w:r>
    </w:p>
    <w:p w14:paraId="03CDA28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v19.1.0</w:t>
      </w:r>
      <w:r>
        <w:rPr>
          <w:i/>
        </w:rPr>
        <w:tab/>
        <w:t xml:space="preserve">  CR-0151  rev 1 Cat: F (Rel-19)</w:t>
      </w:r>
      <w:r>
        <w:rPr>
          <w:i/>
        </w:rPr>
        <w:br/>
      </w:r>
      <w:r>
        <w:rPr>
          <w:i/>
        </w:rPr>
        <w:br/>
      </w:r>
      <w:r>
        <w:rPr>
          <w:i/>
        </w:rPr>
        <w:tab/>
      </w:r>
      <w:r>
        <w:rPr>
          <w:i/>
        </w:rPr>
        <w:tab/>
      </w:r>
      <w:r>
        <w:rPr>
          <w:i/>
        </w:rPr>
        <w:tab/>
      </w:r>
      <w:r>
        <w:rPr>
          <w:i/>
        </w:rPr>
        <w:tab/>
      </w:r>
      <w:r>
        <w:rPr>
          <w:i/>
        </w:rPr>
        <w:tab/>
        <w:t>Source: ZTE</w:t>
      </w:r>
    </w:p>
    <w:p w14:paraId="2DC2EC75" w14:textId="77777777" w:rsidR="008160A3" w:rsidRDefault="008160A3" w:rsidP="008160A3">
      <w:pPr>
        <w:rPr>
          <w:color w:val="808080"/>
        </w:rPr>
      </w:pPr>
      <w:r>
        <w:rPr>
          <w:color w:val="808080"/>
        </w:rPr>
        <w:lastRenderedPageBreak/>
        <w:t>(Replaces C4-253141)</w:t>
      </w:r>
    </w:p>
    <w:p w14:paraId="0D5BD39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F2341" w14:textId="5555CEBE" w:rsidR="008160A3" w:rsidRDefault="008160A3" w:rsidP="008160A3">
      <w:pPr>
        <w:rPr>
          <w:rFonts w:ascii="Arial" w:hAnsi="Arial" w:cs="Arial"/>
          <w:b/>
          <w:sz w:val="24"/>
        </w:rPr>
      </w:pPr>
      <w:r>
        <w:rPr>
          <w:rFonts w:ascii="Arial" w:hAnsi="Arial" w:cs="Arial"/>
          <w:b/>
          <w:color w:val="0000FF"/>
          <w:sz w:val="24"/>
        </w:rPr>
        <w:t>C4-253164</w:t>
      </w:r>
      <w:r>
        <w:rPr>
          <w:rFonts w:ascii="Arial" w:hAnsi="Arial" w:cs="Arial"/>
          <w:b/>
          <w:color w:val="0000FF"/>
          <w:sz w:val="24"/>
        </w:rPr>
        <w:tab/>
      </w:r>
      <w:r>
        <w:rPr>
          <w:rFonts w:ascii="Arial" w:hAnsi="Arial" w:cs="Arial"/>
          <w:b/>
          <w:sz w:val="24"/>
        </w:rPr>
        <w:t>Duplication PDN Session Detection in case of static IP allocation</w:t>
      </w:r>
    </w:p>
    <w:p w14:paraId="5C2C969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v19.3.0</w:t>
      </w:r>
      <w:r>
        <w:rPr>
          <w:i/>
        </w:rPr>
        <w:tab/>
        <w:t xml:space="preserve">  CR-2131  Cat: F (Rel-19)</w:t>
      </w:r>
      <w:r>
        <w:rPr>
          <w:i/>
        </w:rPr>
        <w:br/>
      </w:r>
      <w:r>
        <w:rPr>
          <w:i/>
        </w:rPr>
        <w:br/>
      </w:r>
      <w:r>
        <w:rPr>
          <w:i/>
        </w:rPr>
        <w:tab/>
      </w:r>
      <w:r>
        <w:rPr>
          <w:i/>
        </w:rPr>
        <w:tab/>
      </w:r>
      <w:r>
        <w:rPr>
          <w:i/>
        </w:rPr>
        <w:tab/>
      </w:r>
      <w:r>
        <w:rPr>
          <w:i/>
        </w:rPr>
        <w:tab/>
      </w:r>
      <w:r>
        <w:rPr>
          <w:i/>
        </w:rPr>
        <w:tab/>
        <w:t>Source: Samsung</w:t>
      </w:r>
    </w:p>
    <w:p w14:paraId="74E87125" w14:textId="77777777" w:rsidR="008160A3" w:rsidRDefault="008160A3" w:rsidP="008160A3">
      <w:pPr>
        <w:rPr>
          <w:rFonts w:ascii="Arial" w:hAnsi="Arial" w:cs="Arial"/>
          <w:b/>
        </w:rPr>
      </w:pPr>
      <w:r>
        <w:rPr>
          <w:rFonts w:ascii="Arial" w:hAnsi="Arial" w:cs="Arial"/>
          <w:b/>
        </w:rPr>
        <w:t xml:space="preserve">Abstract: </w:t>
      </w:r>
    </w:p>
    <w:p w14:paraId="63ABC38E" w14:textId="77777777" w:rsidR="008160A3" w:rsidRDefault="008160A3" w:rsidP="008160A3">
      <w:r>
        <w:t>This CR proposes the following for the static IP based PDN duplication check:</w:t>
      </w:r>
    </w:p>
    <w:p w14:paraId="183BBCBE" w14:textId="77777777" w:rsidR="008160A3" w:rsidRDefault="008160A3" w:rsidP="008160A3">
      <w:r>
        <w:t xml:space="preserve">If the create Session Request message received at the PGW with IMSI-1, APN-1, EBI-6, Interface type and Static IP (10.2.2.1) </w:t>
      </w:r>
    </w:p>
    <w:p w14:paraId="7BBC9A34" w14:textId="77777777" w:rsidR="008160A3" w:rsidRDefault="008160A3" w:rsidP="008160A3">
      <w:r>
        <w:t>PGW further checks for the Duplicate PDN Session check based on new Criteria (IMSI + APN + Interface type+ STATIC IP)</w:t>
      </w:r>
    </w:p>
    <w:p w14:paraId="53E003F2" w14:textId="77777777" w:rsidR="008160A3" w:rsidRDefault="008160A3" w:rsidP="008160A3">
      <w:r>
        <w:t>Duplicate PDN Session is identified based on the STATIC IP</w:t>
      </w:r>
    </w:p>
    <w:p w14:paraId="4203AF4B" w14:textId="77777777" w:rsidR="008160A3" w:rsidRDefault="008160A3" w:rsidP="008160A3">
      <w:r>
        <w:t>PGW will delete the Exisitng PDN Session with EBI-5 and create the PDN session with EBI-6</w:t>
      </w:r>
    </w:p>
    <w:p w14:paraId="2D755508" w14:textId="77777777" w:rsidR="008160A3" w:rsidRDefault="008160A3" w:rsidP="008160A3">
      <w:r>
        <w:t>Create Session Response with success is sent to MME.</w:t>
      </w:r>
    </w:p>
    <w:p w14:paraId="7FB6D8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C4-253431</w:t>
      </w:r>
      <w:r>
        <w:rPr>
          <w:color w:val="993300"/>
          <w:u w:val="single"/>
        </w:rPr>
        <w:t>.</w:t>
      </w:r>
    </w:p>
    <w:p w14:paraId="28B7421A" w14:textId="4AC487C3" w:rsidR="008160A3" w:rsidRDefault="008160A3" w:rsidP="008160A3">
      <w:pPr>
        <w:rPr>
          <w:rFonts w:ascii="Arial" w:hAnsi="Arial" w:cs="Arial"/>
          <w:b/>
          <w:sz w:val="24"/>
        </w:rPr>
      </w:pPr>
      <w:r>
        <w:rPr>
          <w:rFonts w:ascii="Arial" w:hAnsi="Arial" w:cs="Arial"/>
          <w:b/>
          <w:color w:val="0000FF"/>
          <w:sz w:val="24"/>
        </w:rPr>
        <w:t>C4-253431</w:t>
      </w:r>
      <w:r>
        <w:rPr>
          <w:rFonts w:ascii="Arial" w:hAnsi="Arial" w:cs="Arial"/>
          <w:b/>
          <w:color w:val="0000FF"/>
          <w:sz w:val="24"/>
        </w:rPr>
        <w:tab/>
      </w:r>
      <w:r>
        <w:rPr>
          <w:rFonts w:ascii="Arial" w:hAnsi="Arial" w:cs="Arial"/>
          <w:b/>
          <w:sz w:val="24"/>
        </w:rPr>
        <w:t>Duplication PDN Session Detection in case of static IP allocation</w:t>
      </w:r>
    </w:p>
    <w:p w14:paraId="17DD37E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v19.3.0</w:t>
      </w:r>
      <w:r>
        <w:rPr>
          <w:i/>
        </w:rPr>
        <w:tab/>
        <w:t xml:space="preserve">  CR-2131  rev 1 Cat: F (Rel-19)</w:t>
      </w:r>
      <w:r>
        <w:rPr>
          <w:i/>
        </w:rPr>
        <w:br/>
      </w:r>
      <w:r>
        <w:rPr>
          <w:i/>
        </w:rPr>
        <w:br/>
      </w:r>
      <w:r>
        <w:rPr>
          <w:i/>
        </w:rPr>
        <w:tab/>
      </w:r>
      <w:r>
        <w:rPr>
          <w:i/>
        </w:rPr>
        <w:tab/>
      </w:r>
      <w:r>
        <w:rPr>
          <w:i/>
        </w:rPr>
        <w:tab/>
      </w:r>
      <w:r>
        <w:rPr>
          <w:i/>
        </w:rPr>
        <w:tab/>
      </w:r>
      <w:r>
        <w:rPr>
          <w:i/>
        </w:rPr>
        <w:tab/>
        <w:t>Source: Samsung</w:t>
      </w:r>
    </w:p>
    <w:p w14:paraId="09442128" w14:textId="77777777" w:rsidR="008160A3" w:rsidRDefault="008160A3" w:rsidP="008160A3">
      <w:pPr>
        <w:rPr>
          <w:color w:val="808080"/>
        </w:rPr>
      </w:pPr>
      <w:r>
        <w:rPr>
          <w:color w:val="808080"/>
        </w:rPr>
        <w:t>(Replaces C4-253164)</w:t>
      </w:r>
    </w:p>
    <w:p w14:paraId="085D7A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F8BF2" w14:textId="7F33F24F" w:rsidR="008160A3" w:rsidRDefault="008160A3" w:rsidP="008160A3">
      <w:pPr>
        <w:rPr>
          <w:rFonts w:ascii="Arial" w:hAnsi="Arial" w:cs="Arial"/>
          <w:b/>
          <w:sz w:val="24"/>
        </w:rPr>
      </w:pPr>
      <w:r>
        <w:rPr>
          <w:rFonts w:ascii="Arial" w:hAnsi="Arial" w:cs="Arial"/>
          <w:b/>
          <w:color w:val="0000FF"/>
          <w:sz w:val="24"/>
        </w:rPr>
        <w:t>C4-253180</w:t>
      </w:r>
      <w:r>
        <w:rPr>
          <w:rFonts w:ascii="Arial" w:hAnsi="Arial" w:cs="Arial"/>
          <w:b/>
          <w:color w:val="0000FF"/>
          <w:sz w:val="24"/>
        </w:rPr>
        <w:tab/>
      </w:r>
      <w:r>
        <w:rPr>
          <w:rFonts w:ascii="Arial" w:hAnsi="Arial" w:cs="Arial"/>
          <w:b/>
          <w:sz w:val="24"/>
        </w:rPr>
        <w:t>RAT Types for 2G/3G interworking scenarios</w:t>
      </w:r>
    </w:p>
    <w:p w14:paraId="67F7120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CR-0670  Cat: F (Rel-19)</w:t>
      </w:r>
      <w:r>
        <w:rPr>
          <w:i/>
        </w:rPr>
        <w:br/>
      </w:r>
      <w:r>
        <w:rPr>
          <w:i/>
        </w:rPr>
        <w:br/>
      </w:r>
      <w:r>
        <w:rPr>
          <w:i/>
        </w:rPr>
        <w:tab/>
      </w:r>
      <w:r>
        <w:rPr>
          <w:i/>
        </w:rPr>
        <w:tab/>
      </w:r>
      <w:r>
        <w:rPr>
          <w:i/>
        </w:rPr>
        <w:tab/>
      </w:r>
      <w:r>
        <w:rPr>
          <w:i/>
        </w:rPr>
        <w:tab/>
      </w:r>
      <w:r>
        <w:rPr>
          <w:i/>
        </w:rPr>
        <w:tab/>
        <w:t>Source: Ericsson</w:t>
      </w:r>
    </w:p>
    <w:p w14:paraId="004F6127" w14:textId="77777777" w:rsidR="008160A3" w:rsidRDefault="008160A3" w:rsidP="008160A3">
      <w:pPr>
        <w:rPr>
          <w:rFonts w:ascii="Arial" w:hAnsi="Arial" w:cs="Arial"/>
          <w:b/>
        </w:rPr>
      </w:pPr>
      <w:r>
        <w:rPr>
          <w:rFonts w:ascii="Arial" w:hAnsi="Arial" w:cs="Arial"/>
          <w:b/>
        </w:rPr>
        <w:t xml:space="preserve">Abstract: </w:t>
      </w:r>
    </w:p>
    <w:p w14:paraId="689C9D50" w14:textId="77777777" w:rsidR="008160A3" w:rsidRDefault="008160A3" w:rsidP="008160A3">
      <w:r>
        <w:t>The GAN and HSPA_EVOLUTION are added into RatType.</w:t>
      </w:r>
    </w:p>
    <w:p w14:paraId="08C0C34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C4-253376</w:t>
      </w:r>
      <w:r>
        <w:rPr>
          <w:color w:val="993300"/>
          <w:u w:val="single"/>
        </w:rPr>
        <w:t>.</w:t>
      </w:r>
    </w:p>
    <w:p w14:paraId="69B437F0" w14:textId="3256D5FE" w:rsidR="008160A3" w:rsidRDefault="008160A3" w:rsidP="008160A3">
      <w:pPr>
        <w:rPr>
          <w:rFonts w:ascii="Arial" w:hAnsi="Arial" w:cs="Arial"/>
          <w:b/>
          <w:sz w:val="24"/>
        </w:rPr>
      </w:pPr>
      <w:r>
        <w:rPr>
          <w:rFonts w:ascii="Arial" w:hAnsi="Arial" w:cs="Arial"/>
          <w:b/>
          <w:color w:val="0000FF"/>
          <w:sz w:val="24"/>
        </w:rPr>
        <w:t>C4-253376</w:t>
      </w:r>
      <w:r>
        <w:rPr>
          <w:rFonts w:ascii="Arial" w:hAnsi="Arial" w:cs="Arial"/>
          <w:b/>
          <w:color w:val="0000FF"/>
          <w:sz w:val="24"/>
        </w:rPr>
        <w:tab/>
      </w:r>
      <w:r>
        <w:rPr>
          <w:rFonts w:ascii="Arial" w:hAnsi="Arial" w:cs="Arial"/>
          <w:b/>
          <w:sz w:val="24"/>
        </w:rPr>
        <w:t>RAT Types for 2G/3G interworking scenarios</w:t>
      </w:r>
    </w:p>
    <w:p w14:paraId="600AD6A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CR-0670  rev 1 Cat: F (Rel-19)</w:t>
      </w:r>
      <w:r>
        <w:rPr>
          <w:i/>
        </w:rPr>
        <w:br/>
      </w:r>
      <w:r>
        <w:rPr>
          <w:i/>
        </w:rPr>
        <w:br/>
      </w:r>
      <w:r>
        <w:rPr>
          <w:i/>
        </w:rPr>
        <w:tab/>
      </w:r>
      <w:r>
        <w:rPr>
          <w:i/>
        </w:rPr>
        <w:tab/>
      </w:r>
      <w:r>
        <w:rPr>
          <w:i/>
        </w:rPr>
        <w:tab/>
      </w:r>
      <w:r>
        <w:rPr>
          <w:i/>
        </w:rPr>
        <w:tab/>
      </w:r>
      <w:r>
        <w:rPr>
          <w:i/>
        </w:rPr>
        <w:tab/>
        <w:t>Source: Ericsson</w:t>
      </w:r>
    </w:p>
    <w:p w14:paraId="3B212969" w14:textId="77777777" w:rsidR="008160A3" w:rsidRDefault="008160A3" w:rsidP="008160A3">
      <w:pPr>
        <w:rPr>
          <w:color w:val="808080"/>
        </w:rPr>
      </w:pPr>
      <w:r>
        <w:rPr>
          <w:color w:val="808080"/>
        </w:rPr>
        <w:t>(Replaces C4-253180)</w:t>
      </w:r>
    </w:p>
    <w:p w14:paraId="588BAE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C4-253519</w:t>
      </w:r>
      <w:r>
        <w:rPr>
          <w:color w:val="993300"/>
          <w:u w:val="single"/>
        </w:rPr>
        <w:t>.</w:t>
      </w:r>
    </w:p>
    <w:p w14:paraId="17476E62" w14:textId="52249D1F" w:rsidR="008160A3" w:rsidRDefault="008160A3" w:rsidP="008160A3">
      <w:pPr>
        <w:rPr>
          <w:rFonts w:ascii="Arial" w:hAnsi="Arial" w:cs="Arial"/>
          <w:b/>
          <w:sz w:val="24"/>
        </w:rPr>
      </w:pPr>
      <w:r>
        <w:rPr>
          <w:rFonts w:ascii="Arial" w:hAnsi="Arial" w:cs="Arial"/>
          <w:b/>
          <w:color w:val="0000FF"/>
          <w:sz w:val="24"/>
        </w:rPr>
        <w:t>C4-253519</w:t>
      </w:r>
      <w:r>
        <w:rPr>
          <w:rFonts w:ascii="Arial" w:hAnsi="Arial" w:cs="Arial"/>
          <w:b/>
          <w:color w:val="0000FF"/>
          <w:sz w:val="24"/>
        </w:rPr>
        <w:tab/>
      </w:r>
      <w:r>
        <w:rPr>
          <w:rFonts w:ascii="Arial" w:hAnsi="Arial" w:cs="Arial"/>
          <w:b/>
          <w:sz w:val="24"/>
        </w:rPr>
        <w:t>RAT Types for 2G/3G interworking scenarios</w:t>
      </w:r>
    </w:p>
    <w:p w14:paraId="12D5217D"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CR-0670  rev 2 Cat: F (Rel-19)</w:t>
      </w:r>
      <w:r>
        <w:rPr>
          <w:i/>
        </w:rPr>
        <w:br/>
      </w:r>
      <w:r>
        <w:rPr>
          <w:i/>
        </w:rPr>
        <w:br/>
      </w:r>
      <w:r>
        <w:rPr>
          <w:i/>
        </w:rPr>
        <w:tab/>
      </w:r>
      <w:r>
        <w:rPr>
          <w:i/>
        </w:rPr>
        <w:tab/>
      </w:r>
      <w:r>
        <w:rPr>
          <w:i/>
        </w:rPr>
        <w:tab/>
      </w:r>
      <w:r>
        <w:rPr>
          <w:i/>
        </w:rPr>
        <w:tab/>
      </w:r>
      <w:r>
        <w:rPr>
          <w:i/>
        </w:rPr>
        <w:tab/>
        <w:t>Source: Ericsson</w:t>
      </w:r>
    </w:p>
    <w:p w14:paraId="60208677" w14:textId="77777777" w:rsidR="008160A3" w:rsidRDefault="008160A3" w:rsidP="008160A3">
      <w:pPr>
        <w:rPr>
          <w:color w:val="808080"/>
        </w:rPr>
      </w:pPr>
      <w:r>
        <w:rPr>
          <w:color w:val="808080"/>
        </w:rPr>
        <w:t>(Replaces C4-253376)</w:t>
      </w:r>
    </w:p>
    <w:p w14:paraId="3FBD4C9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32CDE" w14:textId="379F2D7B" w:rsidR="008160A3" w:rsidRDefault="008160A3" w:rsidP="008160A3">
      <w:pPr>
        <w:rPr>
          <w:rFonts w:ascii="Arial" w:hAnsi="Arial" w:cs="Arial"/>
          <w:b/>
          <w:sz w:val="24"/>
        </w:rPr>
      </w:pPr>
      <w:r>
        <w:rPr>
          <w:rFonts w:ascii="Arial" w:hAnsi="Arial" w:cs="Arial"/>
          <w:b/>
          <w:color w:val="0000FF"/>
          <w:sz w:val="24"/>
        </w:rPr>
        <w:t>C4-253184</w:t>
      </w:r>
      <w:r>
        <w:rPr>
          <w:rFonts w:ascii="Arial" w:hAnsi="Arial" w:cs="Arial"/>
          <w:b/>
          <w:color w:val="0000FF"/>
          <w:sz w:val="24"/>
        </w:rPr>
        <w:tab/>
      </w:r>
      <w:r>
        <w:rPr>
          <w:rFonts w:ascii="Arial" w:hAnsi="Arial" w:cs="Arial"/>
          <w:b/>
          <w:sz w:val="24"/>
        </w:rPr>
        <w:t>Including RAT type in the Event Reports</w:t>
      </w:r>
    </w:p>
    <w:p w14:paraId="37BFAA3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CR-0144  Cat: B (Rel-19)</w:t>
      </w:r>
      <w:r>
        <w:rPr>
          <w:i/>
        </w:rPr>
        <w:br/>
      </w:r>
      <w:r>
        <w:rPr>
          <w:i/>
        </w:rPr>
        <w:br/>
      </w:r>
      <w:r>
        <w:rPr>
          <w:i/>
        </w:rPr>
        <w:tab/>
      </w:r>
      <w:r>
        <w:rPr>
          <w:i/>
        </w:rPr>
        <w:tab/>
      </w:r>
      <w:r>
        <w:rPr>
          <w:i/>
        </w:rPr>
        <w:tab/>
      </w:r>
      <w:r>
        <w:rPr>
          <w:i/>
        </w:rPr>
        <w:tab/>
      </w:r>
      <w:r>
        <w:rPr>
          <w:i/>
        </w:rPr>
        <w:tab/>
        <w:t>Source: Ericsson</w:t>
      </w:r>
    </w:p>
    <w:p w14:paraId="5552E9A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C4-253508</w:t>
      </w:r>
      <w:r>
        <w:rPr>
          <w:color w:val="993300"/>
          <w:u w:val="single"/>
        </w:rPr>
        <w:t>.</w:t>
      </w:r>
    </w:p>
    <w:p w14:paraId="5C47B006" w14:textId="276242CC" w:rsidR="008160A3" w:rsidRDefault="008160A3" w:rsidP="008160A3">
      <w:pPr>
        <w:rPr>
          <w:rFonts w:ascii="Arial" w:hAnsi="Arial" w:cs="Arial"/>
          <w:b/>
          <w:sz w:val="24"/>
        </w:rPr>
      </w:pPr>
      <w:r>
        <w:rPr>
          <w:rFonts w:ascii="Arial" w:hAnsi="Arial" w:cs="Arial"/>
          <w:b/>
          <w:color w:val="0000FF"/>
          <w:sz w:val="24"/>
        </w:rPr>
        <w:t>C4-253508</w:t>
      </w:r>
      <w:r>
        <w:rPr>
          <w:rFonts w:ascii="Arial" w:hAnsi="Arial" w:cs="Arial"/>
          <w:b/>
          <w:color w:val="0000FF"/>
          <w:sz w:val="24"/>
        </w:rPr>
        <w:tab/>
      </w:r>
      <w:r>
        <w:rPr>
          <w:rFonts w:ascii="Arial" w:hAnsi="Arial" w:cs="Arial"/>
          <w:b/>
          <w:sz w:val="24"/>
        </w:rPr>
        <w:t>Including RAT type in the Event Reports</w:t>
      </w:r>
    </w:p>
    <w:p w14:paraId="180846B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CR-0144  rev 1 Cat: B (Rel-19)</w:t>
      </w:r>
      <w:r>
        <w:rPr>
          <w:i/>
        </w:rPr>
        <w:br/>
      </w:r>
      <w:r>
        <w:rPr>
          <w:i/>
        </w:rPr>
        <w:br/>
      </w:r>
      <w:r>
        <w:rPr>
          <w:i/>
        </w:rPr>
        <w:tab/>
      </w:r>
      <w:r>
        <w:rPr>
          <w:i/>
        </w:rPr>
        <w:tab/>
      </w:r>
      <w:r>
        <w:rPr>
          <w:i/>
        </w:rPr>
        <w:tab/>
      </w:r>
      <w:r>
        <w:rPr>
          <w:i/>
        </w:rPr>
        <w:tab/>
      </w:r>
      <w:r>
        <w:rPr>
          <w:i/>
        </w:rPr>
        <w:tab/>
        <w:t>Source: Ericsson, China Mobile</w:t>
      </w:r>
    </w:p>
    <w:p w14:paraId="16EC7C05" w14:textId="77777777" w:rsidR="008160A3" w:rsidRDefault="008160A3" w:rsidP="008160A3">
      <w:pPr>
        <w:rPr>
          <w:color w:val="808080"/>
        </w:rPr>
      </w:pPr>
      <w:r>
        <w:rPr>
          <w:color w:val="808080"/>
        </w:rPr>
        <w:t>(Replaces C4-253184)</w:t>
      </w:r>
    </w:p>
    <w:p w14:paraId="3BEE6C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C4-253532</w:t>
      </w:r>
      <w:r>
        <w:rPr>
          <w:color w:val="993300"/>
          <w:u w:val="single"/>
        </w:rPr>
        <w:t>.</w:t>
      </w:r>
    </w:p>
    <w:p w14:paraId="202093CE" w14:textId="6B99434E" w:rsidR="008160A3" w:rsidRDefault="008160A3" w:rsidP="008160A3">
      <w:pPr>
        <w:rPr>
          <w:rFonts w:ascii="Arial" w:hAnsi="Arial" w:cs="Arial"/>
          <w:b/>
          <w:sz w:val="24"/>
        </w:rPr>
      </w:pPr>
      <w:r>
        <w:rPr>
          <w:rFonts w:ascii="Arial" w:hAnsi="Arial" w:cs="Arial"/>
          <w:b/>
          <w:color w:val="0000FF"/>
          <w:sz w:val="24"/>
        </w:rPr>
        <w:t>C4-253532</w:t>
      </w:r>
      <w:r>
        <w:rPr>
          <w:rFonts w:ascii="Arial" w:hAnsi="Arial" w:cs="Arial"/>
          <w:b/>
          <w:color w:val="0000FF"/>
          <w:sz w:val="24"/>
        </w:rPr>
        <w:tab/>
      </w:r>
      <w:r>
        <w:rPr>
          <w:rFonts w:ascii="Arial" w:hAnsi="Arial" w:cs="Arial"/>
          <w:b/>
          <w:sz w:val="24"/>
        </w:rPr>
        <w:t>Including RAT type in the Event Reports</w:t>
      </w:r>
    </w:p>
    <w:p w14:paraId="34F93CE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CR-0144  rev 2 Cat: B (Rel-19)</w:t>
      </w:r>
      <w:r>
        <w:rPr>
          <w:i/>
        </w:rPr>
        <w:br/>
      </w:r>
      <w:r>
        <w:rPr>
          <w:i/>
        </w:rPr>
        <w:br/>
      </w:r>
      <w:r>
        <w:rPr>
          <w:i/>
        </w:rPr>
        <w:tab/>
      </w:r>
      <w:r>
        <w:rPr>
          <w:i/>
        </w:rPr>
        <w:tab/>
      </w:r>
      <w:r>
        <w:rPr>
          <w:i/>
        </w:rPr>
        <w:tab/>
      </w:r>
      <w:r>
        <w:rPr>
          <w:i/>
        </w:rPr>
        <w:tab/>
      </w:r>
      <w:r>
        <w:rPr>
          <w:i/>
        </w:rPr>
        <w:tab/>
        <w:t>Source: Ericsson, China Mobile</w:t>
      </w:r>
    </w:p>
    <w:p w14:paraId="40425771" w14:textId="77777777" w:rsidR="008160A3" w:rsidRDefault="008160A3" w:rsidP="008160A3">
      <w:pPr>
        <w:rPr>
          <w:color w:val="808080"/>
        </w:rPr>
      </w:pPr>
      <w:r>
        <w:rPr>
          <w:color w:val="808080"/>
        </w:rPr>
        <w:t>(Replaces C4-253508)</w:t>
      </w:r>
    </w:p>
    <w:p w14:paraId="381A59C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9D91B" w14:textId="3CD75DF4" w:rsidR="008160A3" w:rsidRDefault="008160A3" w:rsidP="008160A3">
      <w:pPr>
        <w:rPr>
          <w:rFonts w:ascii="Arial" w:hAnsi="Arial" w:cs="Arial"/>
          <w:b/>
          <w:sz w:val="24"/>
        </w:rPr>
      </w:pPr>
      <w:r>
        <w:rPr>
          <w:rFonts w:ascii="Arial" w:hAnsi="Arial" w:cs="Arial"/>
          <w:b/>
          <w:color w:val="0000FF"/>
          <w:sz w:val="24"/>
        </w:rPr>
        <w:t>C4-253185</w:t>
      </w:r>
      <w:r>
        <w:rPr>
          <w:rFonts w:ascii="Arial" w:hAnsi="Arial" w:cs="Arial"/>
          <w:b/>
          <w:color w:val="0000FF"/>
          <w:sz w:val="24"/>
        </w:rPr>
        <w:tab/>
      </w:r>
      <w:r>
        <w:rPr>
          <w:rFonts w:ascii="Arial" w:hAnsi="Arial" w:cs="Arial"/>
          <w:b/>
          <w:sz w:val="24"/>
        </w:rPr>
        <w:t>LCS Session Identity and LCS User Plane Connection/Binding ID</w:t>
      </w:r>
    </w:p>
    <w:p w14:paraId="2C83A93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CR-0719  Cat: F (Rel-19)</w:t>
      </w:r>
      <w:r>
        <w:rPr>
          <w:i/>
        </w:rPr>
        <w:br/>
      </w:r>
      <w:r>
        <w:rPr>
          <w:i/>
        </w:rPr>
        <w:br/>
      </w:r>
      <w:r>
        <w:rPr>
          <w:i/>
        </w:rPr>
        <w:tab/>
      </w:r>
      <w:r>
        <w:rPr>
          <w:i/>
        </w:rPr>
        <w:tab/>
      </w:r>
      <w:r>
        <w:rPr>
          <w:i/>
        </w:rPr>
        <w:tab/>
      </w:r>
      <w:r>
        <w:rPr>
          <w:i/>
        </w:rPr>
        <w:tab/>
      </w:r>
      <w:r>
        <w:rPr>
          <w:i/>
        </w:rPr>
        <w:tab/>
        <w:t>Source: Ericsson</w:t>
      </w:r>
    </w:p>
    <w:p w14:paraId="4EE072EE" w14:textId="77777777" w:rsidR="008160A3" w:rsidRDefault="008160A3" w:rsidP="008160A3">
      <w:pPr>
        <w:rPr>
          <w:rFonts w:ascii="Arial" w:hAnsi="Arial" w:cs="Arial"/>
          <w:b/>
        </w:rPr>
      </w:pPr>
      <w:r>
        <w:rPr>
          <w:rFonts w:ascii="Arial" w:hAnsi="Arial" w:cs="Arial"/>
          <w:b/>
        </w:rPr>
        <w:t xml:space="preserve">Abstract: </w:t>
      </w:r>
    </w:p>
    <w:p w14:paraId="5FFE8E48" w14:textId="77777777" w:rsidR="008160A3" w:rsidRDefault="008160A3" w:rsidP="008160A3">
      <w:r>
        <w:t>Correct the typos.</w:t>
      </w:r>
    </w:p>
    <w:p w14:paraId="462E0CB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C4-253377</w:t>
      </w:r>
      <w:r>
        <w:rPr>
          <w:color w:val="993300"/>
          <w:u w:val="single"/>
        </w:rPr>
        <w:t>.</w:t>
      </w:r>
    </w:p>
    <w:p w14:paraId="7B41D3D3" w14:textId="0C032CA3" w:rsidR="008160A3" w:rsidRDefault="008160A3" w:rsidP="008160A3">
      <w:pPr>
        <w:rPr>
          <w:rFonts w:ascii="Arial" w:hAnsi="Arial" w:cs="Arial"/>
          <w:b/>
          <w:sz w:val="24"/>
        </w:rPr>
      </w:pPr>
      <w:r>
        <w:rPr>
          <w:rFonts w:ascii="Arial" w:hAnsi="Arial" w:cs="Arial"/>
          <w:b/>
          <w:color w:val="0000FF"/>
          <w:sz w:val="24"/>
        </w:rPr>
        <w:t>C4-253377</w:t>
      </w:r>
      <w:r>
        <w:rPr>
          <w:rFonts w:ascii="Arial" w:hAnsi="Arial" w:cs="Arial"/>
          <w:b/>
          <w:color w:val="0000FF"/>
          <w:sz w:val="24"/>
        </w:rPr>
        <w:tab/>
      </w:r>
      <w:r>
        <w:rPr>
          <w:rFonts w:ascii="Arial" w:hAnsi="Arial" w:cs="Arial"/>
          <w:b/>
          <w:sz w:val="24"/>
        </w:rPr>
        <w:t>LCS Session Identity and LCS User Plane Connection/Binding ID</w:t>
      </w:r>
    </w:p>
    <w:p w14:paraId="170C3E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CR-0719  rev 1 Cat: F (Rel-19)</w:t>
      </w:r>
      <w:r>
        <w:rPr>
          <w:i/>
        </w:rPr>
        <w:br/>
      </w:r>
      <w:r>
        <w:rPr>
          <w:i/>
        </w:rPr>
        <w:br/>
      </w:r>
      <w:r>
        <w:rPr>
          <w:i/>
        </w:rPr>
        <w:tab/>
      </w:r>
      <w:r>
        <w:rPr>
          <w:i/>
        </w:rPr>
        <w:tab/>
      </w:r>
      <w:r>
        <w:rPr>
          <w:i/>
        </w:rPr>
        <w:tab/>
      </w:r>
      <w:r>
        <w:rPr>
          <w:i/>
        </w:rPr>
        <w:tab/>
      </w:r>
      <w:r>
        <w:rPr>
          <w:i/>
        </w:rPr>
        <w:tab/>
        <w:t>Source: Ericsson</w:t>
      </w:r>
    </w:p>
    <w:p w14:paraId="65CF4284" w14:textId="77777777" w:rsidR="008160A3" w:rsidRDefault="008160A3" w:rsidP="008160A3">
      <w:pPr>
        <w:rPr>
          <w:color w:val="808080"/>
        </w:rPr>
      </w:pPr>
      <w:r>
        <w:rPr>
          <w:color w:val="808080"/>
        </w:rPr>
        <w:t>(Replaces C4-253185)</w:t>
      </w:r>
    </w:p>
    <w:p w14:paraId="61C9FBD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BEDBB" w14:textId="3AEBCD43" w:rsidR="008160A3" w:rsidRDefault="008160A3" w:rsidP="008160A3">
      <w:pPr>
        <w:rPr>
          <w:rFonts w:ascii="Arial" w:hAnsi="Arial" w:cs="Arial"/>
          <w:b/>
          <w:sz w:val="24"/>
        </w:rPr>
      </w:pPr>
      <w:r>
        <w:rPr>
          <w:rFonts w:ascii="Arial" w:hAnsi="Arial" w:cs="Arial"/>
          <w:b/>
          <w:color w:val="0000FF"/>
          <w:sz w:val="24"/>
        </w:rPr>
        <w:t>C4-253190</w:t>
      </w:r>
      <w:r>
        <w:rPr>
          <w:rFonts w:ascii="Arial" w:hAnsi="Arial" w:cs="Arial"/>
          <w:b/>
          <w:color w:val="0000FF"/>
          <w:sz w:val="24"/>
        </w:rPr>
        <w:tab/>
      </w:r>
      <w:r>
        <w:rPr>
          <w:rFonts w:ascii="Arial" w:hAnsi="Arial" w:cs="Arial"/>
          <w:b/>
          <w:sz w:val="24"/>
        </w:rPr>
        <w:t>Enhancements on the PFD Provisioning</w:t>
      </w:r>
    </w:p>
    <w:p w14:paraId="19604BB5"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CR-0990  Cat: B (Rel-19)</w:t>
      </w:r>
      <w:r>
        <w:rPr>
          <w:i/>
        </w:rPr>
        <w:br/>
      </w:r>
      <w:r>
        <w:rPr>
          <w:i/>
        </w:rPr>
        <w:br/>
      </w:r>
      <w:r>
        <w:rPr>
          <w:i/>
        </w:rPr>
        <w:tab/>
      </w:r>
      <w:r>
        <w:rPr>
          <w:i/>
        </w:rPr>
        <w:tab/>
      </w:r>
      <w:r>
        <w:rPr>
          <w:i/>
        </w:rPr>
        <w:tab/>
      </w:r>
      <w:r>
        <w:rPr>
          <w:i/>
        </w:rPr>
        <w:tab/>
      </w:r>
      <w:r>
        <w:rPr>
          <w:i/>
        </w:rPr>
        <w:tab/>
        <w:t>Source: Ericsson</w:t>
      </w:r>
    </w:p>
    <w:p w14:paraId="089386A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C4-253432</w:t>
      </w:r>
      <w:r>
        <w:rPr>
          <w:color w:val="993300"/>
          <w:u w:val="single"/>
        </w:rPr>
        <w:t>.</w:t>
      </w:r>
    </w:p>
    <w:p w14:paraId="240187A9" w14:textId="18B07ECA" w:rsidR="008160A3" w:rsidRDefault="008160A3" w:rsidP="008160A3">
      <w:pPr>
        <w:rPr>
          <w:rFonts w:ascii="Arial" w:hAnsi="Arial" w:cs="Arial"/>
          <w:b/>
          <w:sz w:val="24"/>
        </w:rPr>
      </w:pPr>
      <w:r>
        <w:rPr>
          <w:rFonts w:ascii="Arial" w:hAnsi="Arial" w:cs="Arial"/>
          <w:b/>
          <w:color w:val="0000FF"/>
          <w:sz w:val="24"/>
        </w:rPr>
        <w:t>C4-253432</w:t>
      </w:r>
      <w:r>
        <w:rPr>
          <w:rFonts w:ascii="Arial" w:hAnsi="Arial" w:cs="Arial"/>
          <w:b/>
          <w:color w:val="0000FF"/>
          <w:sz w:val="24"/>
        </w:rPr>
        <w:tab/>
      </w:r>
      <w:r>
        <w:rPr>
          <w:rFonts w:ascii="Arial" w:hAnsi="Arial" w:cs="Arial"/>
          <w:b/>
          <w:sz w:val="24"/>
        </w:rPr>
        <w:t>Enhancements on the PFD Provisioning</w:t>
      </w:r>
    </w:p>
    <w:p w14:paraId="3688FD8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CR-0990  rev 1 Cat: B (Rel-19)</w:t>
      </w:r>
      <w:r>
        <w:rPr>
          <w:i/>
        </w:rPr>
        <w:br/>
      </w:r>
      <w:r>
        <w:rPr>
          <w:i/>
        </w:rPr>
        <w:br/>
      </w:r>
      <w:r>
        <w:rPr>
          <w:i/>
        </w:rPr>
        <w:tab/>
      </w:r>
      <w:r>
        <w:rPr>
          <w:i/>
        </w:rPr>
        <w:tab/>
      </w:r>
      <w:r>
        <w:rPr>
          <w:i/>
        </w:rPr>
        <w:tab/>
      </w:r>
      <w:r>
        <w:rPr>
          <w:i/>
        </w:rPr>
        <w:tab/>
      </w:r>
      <w:r>
        <w:rPr>
          <w:i/>
        </w:rPr>
        <w:tab/>
        <w:t>Source: Ericsson</w:t>
      </w:r>
    </w:p>
    <w:p w14:paraId="43FC4D01" w14:textId="77777777" w:rsidR="008160A3" w:rsidRDefault="008160A3" w:rsidP="008160A3">
      <w:pPr>
        <w:rPr>
          <w:color w:val="808080"/>
        </w:rPr>
      </w:pPr>
      <w:r>
        <w:rPr>
          <w:color w:val="808080"/>
        </w:rPr>
        <w:t>(Replaces C4-253190)</w:t>
      </w:r>
    </w:p>
    <w:p w14:paraId="120A44B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DD2B3" w14:textId="0F1CE8F8" w:rsidR="008160A3" w:rsidRDefault="008160A3" w:rsidP="008160A3">
      <w:pPr>
        <w:rPr>
          <w:rFonts w:ascii="Arial" w:hAnsi="Arial" w:cs="Arial"/>
          <w:b/>
          <w:sz w:val="24"/>
        </w:rPr>
      </w:pPr>
      <w:r>
        <w:rPr>
          <w:rFonts w:ascii="Arial" w:hAnsi="Arial" w:cs="Arial"/>
          <w:b/>
          <w:color w:val="0000FF"/>
          <w:sz w:val="24"/>
        </w:rPr>
        <w:t>C4-253191</w:t>
      </w:r>
      <w:r>
        <w:rPr>
          <w:rFonts w:ascii="Arial" w:hAnsi="Arial" w:cs="Arial"/>
          <w:b/>
          <w:color w:val="0000FF"/>
          <w:sz w:val="24"/>
        </w:rPr>
        <w:tab/>
      </w:r>
      <w:r>
        <w:rPr>
          <w:rFonts w:ascii="Arial" w:hAnsi="Arial" w:cs="Arial"/>
          <w:b/>
          <w:sz w:val="24"/>
        </w:rPr>
        <w:t>(Un)Solicited Application Reporting and Application Detection Information</w:t>
      </w:r>
    </w:p>
    <w:p w14:paraId="141470A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CR-0991  Cat: F (Rel-19)</w:t>
      </w:r>
      <w:r>
        <w:rPr>
          <w:i/>
        </w:rPr>
        <w:br/>
      </w:r>
      <w:r>
        <w:rPr>
          <w:i/>
        </w:rPr>
        <w:br/>
      </w:r>
      <w:r>
        <w:rPr>
          <w:i/>
        </w:rPr>
        <w:tab/>
      </w:r>
      <w:r>
        <w:rPr>
          <w:i/>
        </w:rPr>
        <w:tab/>
      </w:r>
      <w:r>
        <w:rPr>
          <w:i/>
        </w:rPr>
        <w:tab/>
      </w:r>
      <w:r>
        <w:rPr>
          <w:i/>
        </w:rPr>
        <w:tab/>
      </w:r>
      <w:r>
        <w:rPr>
          <w:i/>
        </w:rPr>
        <w:tab/>
        <w:t>Source: Ericsson</w:t>
      </w:r>
    </w:p>
    <w:p w14:paraId="4DA930A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C4-253433</w:t>
      </w:r>
      <w:r>
        <w:rPr>
          <w:color w:val="993300"/>
          <w:u w:val="single"/>
        </w:rPr>
        <w:t>.</w:t>
      </w:r>
    </w:p>
    <w:p w14:paraId="31B75050" w14:textId="205955D8" w:rsidR="008160A3" w:rsidRDefault="008160A3" w:rsidP="008160A3">
      <w:pPr>
        <w:rPr>
          <w:rFonts w:ascii="Arial" w:hAnsi="Arial" w:cs="Arial"/>
          <w:b/>
          <w:sz w:val="24"/>
        </w:rPr>
      </w:pPr>
      <w:r>
        <w:rPr>
          <w:rFonts w:ascii="Arial" w:hAnsi="Arial" w:cs="Arial"/>
          <w:b/>
          <w:color w:val="0000FF"/>
          <w:sz w:val="24"/>
        </w:rPr>
        <w:t>C4-253433</w:t>
      </w:r>
      <w:r>
        <w:rPr>
          <w:rFonts w:ascii="Arial" w:hAnsi="Arial" w:cs="Arial"/>
          <w:b/>
          <w:color w:val="0000FF"/>
          <w:sz w:val="24"/>
        </w:rPr>
        <w:tab/>
      </w:r>
      <w:r>
        <w:rPr>
          <w:rFonts w:ascii="Arial" w:hAnsi="Arial" w:cs="Arial"/>
          <w:b/>
          <w:sz w:val="24"/>
        </w:rPr>
        <w:t>(Un)Solicited Application Reporting and Application Detection Information</w:t>
      </w:r>
    </w:p>
    <w:p w14:paraId="714E51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CR-0991  rev 1 Cat: F (Rel-19)</w:t>
      </w:r>
      <w:r>
        <w:rPr>
          <w:i/>
        </w:rPr>
        <w:br/>
      </w:r>
      <w:r>
        <w:rPr>
          <w:i/>
        </w:rPr>
        <w:br/>
      </w:r>
      <w:r>
        <w:rPr>
          <w:i/>
        </w:rPr>
        <w:tab/>
      </w:r>
      <w:r>
        <w:rPr>
          <w:i/>
        </w:rPr>
        <w:tab/>
      </w:r>
      <w:r>
        <w:rPr>
          <w:i/>
        </w:rPr>
        <w:tab/>
      </w:r>
      <w:r>
        <w:rPr>
          <w:i/>
        </w:rPr>
        <w:tab/>
      </w:r>
      <w:r>
        <w:rPr>
          <w:i/>
        </w:rPr>
        <w:tab/>
        <w:t>Source: Ericsson</w:t>
      </w:r>
    </w:p>
    <w:p w14:paraId="6E1A28F5" w14:textId="77777777" w:rsidR="008160A3" w:rsidRDefault="008160A3" w:rsidP="008160A3">
      <w:pPr>
        <w:rPr>
          <w:color w:val="808080"/>
        </w:rPr>
      </w:pPr>
      <w:r>
        <w:rPr>
          <w:color w:val="808080"/>
        </w:rPr>
        <w:t>(Replaces C4-253191)</w:t>
      </w:r>
    </w:p>
    <w:p w14:paraId="576CDF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C4-253522</w:t>
      </w:r>
      <w:r>
        <w:rPr>
          <w:color w:val="993300"/>
          <w:u w:val="single"/>
        </w:rPr>
        <w:t>.</w:t>
      </w:r>
    </w:p>
    <w:p w14:paraId="74C3887D" w14:textId="6267646E" w:rsidR="008160A3" w:rsidRDefault="008160A3" w:rsidP="008160A3">
      <w:pPr>
        <w:rPr>
          <w:rFonts w:ascii="Arial" w:hAnsi="Arial" w:cs="Arial"/>
          <w:b/>
          <w:sz w:val="24"/>
        </w:rPr>
      </w:pPr>
      <w:r>
        <w:rPr>
          <w:rFonts w:ascii="Arial" w:hAnsi="Arial" w:cs="Arial"/>
          <w:b/>
          <w:color w:val="0000FF"/>
          <w:sz w:val="24"/>
        </w:rPr>
        <w:t>C4-253522</w:t>
      </w:r>
      <w:r>
        <w:rPr>
          <w:rFonts w:ascii="Arial" w:hAnsi="Arial" w:cs="Arial"/>
          <w:b/>
          <w:color w:val="0000FF"/>
          <w:sz w:val="24"/>
        </w:rPr>
        <w:tab/>
      </w:r>
      <w:r>
        <w:rPr>
          <w:rFonts w:ascii="Arial" w:hAnsi="Arial" w:cs="Arial"/>
          <w:b/>
          <w:sz w:val="24"/>
        </w:rPr>
        <w:t>(Un)Solicited Application Reporting and Application Detection Information</w:t>
      </w:r>
    </w:p>
    <w:p w14:paraId="7151562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CR-0991  rev 2 Cat: F (Rel-19)</w:t>
      </w:r>
      <w:r>
        <w:rPr>
          <w:i/>
        </w:rPr>
        <w:br/>
      </w:r>
      <w:r>
        <w:rPr>
          <w:i/>
        </w:rPr>
        <w:br/>
      </w:r>
      <w:r>
        <w:rPr>
          <w:i/>
        </w:rPr>
        <w:tab/>
      </w:r>
      <w:r>
        <w:rPr>
          <w:i/>
        </w:rPr>
        <w:tab/>
      </w:r>
      <w:r>
        <w:rPr>
          <w:i/>
        </w:rPr>
        <w:tab/>
      </w:r>
      <w:r>
        <w:rPr>
          <w:i/>
        </w:rPr>
        <w:tab/>
      </w:r>
      <w:r>
        <w:rPr>
          <w:i/>
        </w:rPr>
        <w:tab/>
        <w:t>Source: Ericsson</w:t>
      </w:r>
    </w:p>
    <w:p w14:paraId="7DD10348" w14:textId="77777777" w:rsidR="008160A3" w:rsidRDefault="008160A3" w:rsidP="008160A3">
      <w:pPr>
        <w:rPr>
          <w:color w:val="808080"/>
        </w:rPr>
      </w:pPr>
      <w:r>
        <w:rPr>
          <w:color w:val="808080"/>
        </w:rPr>
        <w:t>(Replaces C4-253433)</w:t>
      </w:r>
    </w:p>
    <w:p w14:paraId="0F651A7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7230C" w14:textId="163D9CEC" w:rsidR="008160A3" w:rsidRDefault="008160A3" w:rsidP="008160A3">
      <w:pPr>
        <w:rPr>
          <w:rFonts w:ascii="Arial" w:hAnsi="Arial" w:cs="Arial"/>
          <w:b/>
          <w:sz w:val="24"/>
        </w:rPr>
      </w:pPr>
      <w:r>
        <w:rPr>
          <w:rFonts w:ascii="Arial" w:hAnsi="Arial" w:cs="Arial"/>
          <w:b/>
          <w:color w:val="0000FF"/>
          <w:sz w:val="24"/>
        </w:rPr>
        <w:t>C4-253192</w:t>
      </w:r>
      <w:r>
        <w:rPr>
          <w:rFonts w:ascii="Arial" w:hAnsi="Arial" w:cs="Arial"/>
          <w:b/>
          <w:color w:val="0000FF"/>
          <w:sz w:val="24"/>
        </w:rPr>
        <w:tab/>
      </w:r>
      <w:r>
        <w:rPr>
          <w:rFonts w:ascii="Arial" w:hAnsi="Arial" w:cs="Arial"/>
          <w:b/>
          <w:sz w:val="24"/>
        </w:rPr>
        <w:t>Editorial corrections</w:t>
      </w:r>
    </w:p>
    <w:p w14:paraId="13D78BE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CR-0992  Cat: D (Rel-19)</w:t>
      </w:r>
      <w:r>
        <w:rPr>
          <w:i/>
        </w:rPr>
        <w:br/>
      </w:r>
      <w:r>
        <w:rPr>
          <w:i/>
        </w:rPr>
        <w:br/>
      </w:r>
      <w:r>
        <w:rPr>
          <w:i/>
        </w:rPr>
        <w:tab/>
      </w:r>
      <w:r>
        <w:rPr>
          <w:i/>
        </w:rPr>
        <w:tab/>
      </w:r>
      <w:r>
        <w:rPr>
          <w:i/>
        </w:rPr>
        <w:tab/>
      </w:r>
      <w:r>
        <w:rPr>
          <w:i/>
        </w:rPr>
        <w:tab/>
      </w:r>
      <w:r>
        <w:rPr>
          <w:i/>
        </w:rPr>
        <w:tab/>
        <w:t>Source: Ericsson</w:t>
      </w:r>
    </w:p>
    <w:p w14:paraId="3D82C9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9BCD1" w14:textId="4943C022" w:rsidR="008160A3" w:rsidRDefault="008160A3" w:rsidP="008160A3">
      <w:pPr>
        <w:rPr>
          <w:rFonts w:ascii="Arial" w:hAnsi="Arial" w:cs="Arial"/>
          <w:b/>
          <w:sz w:val="24"/>
        </w:rPr>
      </w:pPr>
      <w:r>
        <w:rPr>
          <w:rFonts w:ascii="Arial" w:hAnsi="Arial" w:cs="Arial"/>
          <w:b/>
          <w:color w:val="0000FF"/>
          <w:sz w:val="24"/>
        </w:rPr>
        <w:t>C4-253193</w:t>
      </w:r>
      <w:r>
        <w:rPr>
          <w:rFonts w:ascii="Arial" w:hAnsi="Arial" w:cs="Arial"/>
          <w:b/>
          <w:color w:val="0000FF"/>
          <w:sz w:val="24"/>
        </w:rPr>
        <w:tab/>
      </w:r>
      <w:r>
        <w:rPr>
          <w:rFonts w:ascii="Arial" w:hAnsi="Arial" w:cs="Arial"/>
          <w:b/>
          <w:sz w:val="24"/>
        </w:rPr>
        <w:t>Support Multiple LCSUPP Connections per UE</w:t>
      </w:r>
    </w:p>
    <w:p w14:paraId="641135B2"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CR-0364  Cat: F (Rel-19)</w:t>
      </w:r>
      <w:r>
        <w:rPr>
          <w:i/>
        </w:rPr>
        <w:br/>
      </w:r>
      <w:r>
        <w:rPr>
          <w:i/>
        </w:rPr>
        <w:br/>
      </w:r>
      <w:r>
        <w:rPr>
          <w:i/>
        </w:rPr>
        <w:tab/>
      </w:r>
      <w:r>
        <w:rPr>
          <w:i/>
        </w:rPr>
        <w:tab/>
      </w:r>
      <w:r>
        <w:rPr>
          <w:i/>
        </w:rPr>
        <w:tab/>
      </w:r>
      <w:r>
        <w:rPr>
          <w:i/>
        </w:rPr>
        <w:tab/>
      </w:r>
      <w:r>
        <w:rPr>
          <w:i/>
        </w:rPr>
        <w:tab/>
        <w:t>Source: Nokia</w:t>
      </w:r>
    </w:p>
    <w:p w14:paraId="1151DF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C4-253486</w:t>
      </w:r>
      <w:r>
        <w:rPr>
          <w:color w:val="993300"/>
          <w:u w:val="single"/>
        </w:rPr>
        <w:t>.</w:t>
      </w:r>
    </w:p>
    <w:p w14:paraId="68930FA6" w14:textId="37B1CA1F" w:rsidR="008160A3" w:rsidRDefault="008160A3" w:rsidP="008160A3">
      <w:pPr>
        <w:rPr>
          <w:rFonts w:ascii="Arial" w:hAnsi="Arial" w:cs="Arial"/>
          <w:b/>
          <w:sz w:val="24"/>
        </w:rPr>
      </w:pPr>
      <w:r>
        <w:rPr>
          <w:rFonts w:ascii="Arial" w:hAnsi="Arial" w:cs="Arial"/>
          <w:b/>
          <w:color w:val="0000FF"/>
          <w:sz w:val="24"/>
        </w:rPr>
        <w:t>C4-253486</w:t>
      </w:r>
      <w:r>
        <w:rPr>
          <w:rFonts w:ascii="Arial" w:hAnsi="Arial" w:cs="Arial"/>
          <w:b/>
          <w:color w:val="0000FF"/>
          <w:sz w:val="24"/>
        </w:rPr>
        <w:tab/>
      </w:r>
      <w:r>
        <w:rPr>
          <w:rFonts w:ascii="Arial" w:hAnsi="Arial" w:cs="Arial"/>
          <w:b/>
          <w:sz w:val="24"/>
        </w:rPr>
        <w:t>Support Multiple LCSUPP Connections per UE</w:t>
      </w:r>
    </w:p>
    <w:p w14:paraId="04C2759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CR-0364  rev 1 Cat: F (Rel-19)</w:t>
      </w:r>
      <w:r>
        <w:rPr>
          <w:i/>
        </w:rPr>
        <w:br/>
      </w:r>
      <w:r>
        <w:rPr>
          <w:i/>
        </w:rPr>
        <w:br/>
      </w:r>
      <w:r>
        <w:rPr>
          <w:i/>
        </w:rPr>
        <w:tab/>
      </w:r>
      <w:r>
        <w:rPr>
          <w:i/>
        </w:rPr>
        <w:tab/>
      </w:r>
      <w:r>
        <w:rPr>
          <w:i/>
        </w:rPr>
        <w:tab/>
      </w:r>
      <w:r>
        <w:rPr>
          <w:i/>
        </w:rPr>
        <w:tab/>
      </w:r>
      <w:r>
        <w:rPr>
          <w:i/>
        </w:rPr>
        <w:tab/>
        <w:t>Source: Nokia</w:t>
      </w:r>
    </w:p>
    <w:p w14:paraId="589F2F00" w14:textId="77777777" w:rsidR="008160A3" w:rsidRDefault="008160A3" w:rsidP="008160A3">
      <w:pPr>
        <w:rPr>
          <w:color w:val="808080"/>
        </w:rPr>
      </w:pPr>
      <w:r>
        <w:rPr>
          <w:color w:val="808080"/>
        </w:rPr>
        <w:t>(Replaces C4-253193)</w:t>
      </w:r>
    </w:p>
    <w:p w14:paraId="3C21DA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34D6" w14:textId="205898AA" w:rsidR="008160A3" w:rsidRDefault="008160A3" w:rsidP="008160A3">
      <w:pPr>
        <w:rPr>
          <w:rFonts w:ascii="Arial" w:hAnsi="Arial" w:cs="Arial"/>
          <w:b/>
          <w:sz w:val="24"/>
        </w:rPr>
      </w:pPr>
      <w:r>
        <w:rPr>
          <w:rFonts w:ascii="Arial" w:hAnsi="Arial" w:cs="Arial"/>
          <w:b/>
          <w:color w:val="0000FF"/>
          <w:sz w:val="24"/>
        </w:rPr>
        <w:t>C4-253206</w:t>
      </w:r>
      <w:r>
        <w:rPr>
          <w:rFonts w:ascii="Arial" w:hAnsi="Arial" w:cs="Arial"/>
          <w:b/>
          <w:color w:val="0000FF"/>
          <w:sz w:val="24"/>
        </w:rPr>
        <w:tab/>
      </w:r>
      <w:r>
        <w:rPr>
          <w:rFonts w:ascii="Arial" w:hAnsi="Arial" w:cs="Arial"/>
          <w:b/>
          <w:sz w:val="24"/>
        </w:rPr>
        <w:t>Correction of misused reference to "LCI" and typo</w:t>
      </w:r>
    </w:p>
    <w:p w14:paraId="7AFB7E6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CR-0477  Cat: F (Rel-19)</w:t>
      </w:r>
      <w:r>
        <w:rPr>
          <w:i/>
        </w:rPr>
        <w:br/>
      </w:r>
      <w:r>
        <w:rPr>
          <w:i/>
        </w:rPr>
        <w:br/>
      </w:r>
      <w:r>
        <w:rPr>
          <w:i/>
        </w:rPr>
        <w:tab/>
      </w:r>
      <w:r>
        <w:rPr>
          <w:i/>
        </w:rPr>
        <w:tab/>
      </w:r>
      <w:r>
        <w:rPr>
          <w:i/>
        </w:rPr>
        <w:tab/>
      </w:r>
      <w:r>
        <w:rPr>
          <w:i/>
        </w:rPr>
        <w:tab/>
      </w:r>
      <w:r>
        <w:rPr>
          <w:i/>
        </w:rPr>
        <w:tab/>
        <w:t>Source: Nokia</w:t>
      </w:r>
    </w:p>
    <w:p w14:paraId="7A7A8DA0" w14:textId="77777777" w:rsidR="008160A3" w:rsidRDefault="008160A3" w:rsidP="008160A3">
      <w:pPr>
        <w:rPr>
          <w:rFonts w:ascii="Arial" w:hAnsi="Arial" w:cs="Arial"/>
          <w:b/>
        </w:rPr>
      </w:pPr>
      <w:r>
        <w:rPr>
          <w:rFonts w:ascii="Arial" w:hAnsi="Arial" w:cs="Arial"/>
          <w:b/>
        </w:rPr>
        <w:t xml:space="preserve">Abstract: </w:t>
      </w:r>
    </w:p>
    <w:p w14:paraId="48FC319C" w14:textId="77777777" w:rsidR="008160A3" w:rsidRDefault="008160A3" w:rsidP="008160A3">
      <w:r>
        <w:t>In clause 6.4.3.1, replace the incorrect reference to "LCI information" with "OCI information" to reflect the correct overload control mechanism.</w:t>
      </w:r>
    </w:p>
    <w:p w14:paraId="6409AA4A" w14:textId="77777777" w:rsidR="008160A3" w:rsidRDefault="008160A3" w:rsidP="008160A3">
      <w:r>
        <w:t>Correct spelling of "advertized" to "advertised" in two instances to maintain editorial consistency.</w:t>
      </w:r>
    </w:p>
    <w:p w14:paraId="253B65A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B71FC" w14:textId="27398A9D" w:rsidR="008160A3" w:rsidRDefault="008160A3" w:rsidP="008160A3">
      <w:pPr>
        <w:rPr>
          <w:rFonts w:ascii="Arial" w:hAnsi="Arial" w:cs="Arial"/>
          <w:b/>
          <w:sz w:val="24"/>
        </w:rPr>
      </w:pPr>
      <w:r>
        <w:rPr>
          <w:rFonts w:ascii="Arial" w:hAnsi="Arial" w:cs="Arial"/>
          <w:b/>
          <w:color w:val="0000FF"/>
          <w:sz w:val="24"/>
        </w:rPr>
        <w:t>C4-253207</w:t>
      </w:r>
      <w:r>
        <w:rPr>
          <w:rFonts w:ascii="Arial" w:hAnsi="Arial" w:cs="Arial"/>
          <w:b/>
          <w:color w:val="0000FF"/>
          <w:sz w:val="24"/>
        </w:rPr>
        <w:tab/>
      </w:r>
      <w:r>
        <w:rPr>
          <w:rFonts w:ascii="Arial" w:hAnsi="Arial" w:cs="Arial"/>
          <w:b/>
          <w:sz w:val="24"/>
        </w:rPr>
        <w:t>Corrections to re-used data types</w:t>
      </w:r>
    </w:p>
    <w:p w14:paraId="03058F5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CR-1234  Cat: F (Rel-19)</w:t>
      </w:r>
      <w:r>
        <w:rPr>
          <w:i/>
        </w:rPr>
        <w:br/>
      </w:r>
      <w:r>
        <w:rPr>
          <w:i/>
        </w:rPr>
        <w:br/>
      </w:r>
      <w:r>
        <w:rPr>
          <w:i/>
        </w:rPr>
        <w:tab/>
      </w:r>
      <w:r>
        <w:rPr>
          <w:i/>
        </w:rPr>
        <w:tab/>
      </w:r>
      <w:r>
        <w:rPr>
          <w:i/>
        </w:rPr>
        <w:tab/>
      </w:r>
      <w:r>
        <w:rPr>
          <w:i/>
        </w:rPr>
        <w:tab/>
      </w:r>
      <w:r>
        <w:rPr>
          <w:i/>
        </w:rPr>
        <w:tab/>
        <w:t>Source: Nokia</w:t>
      </w:r>
    </w:p>
    <w:p w14:paraId="0BB169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622BD" w14:textId="530EAE1E" w:rsidR="008160A3" w:rsidRDefault="008160A3" w:rsidP="008160A3">
      <w:pPr>
        <w:rPr>
          <w:rFonts w:ascii="Arial" w:hAnsi="Arial" w:cs="Arial"/>
          <w:b/>
          <w:sz w:val="24"/>
        </w:rPr>
      </w:pPr>
      <w:r>
        <w:rPr>
          <w:rFonts w:ascii="Arial" w:hAnsi="Arial" w:cs="Arial"/>
          <w:b/>
          <w:color w:val="0000FF"/>
          <w:sz w:val="24"/>
        </w:rPr>
        <w:t>C4-253208</w:t>
      </w:r>
      <w:r>
        <w:rPr>
          <w:rFonts w:ascii="Arial" w:hAnsi="Arial" w:cs="Arial"/>
          <w:b/>
          <w:color w:val="0000FF"/>
          <w:sz w:val="24"/>
        </w:rPr>
        <w:tab/>
      </w:r>
      <w:r>
        <w:rPr>
          <w:rFonts w:ascii="Arial" w:hAnsi="Arial" w:cs="Arial"/>
          <w:b/>
          <w:sz w:val="24"/>
        </w:rPr>
        <w:t>Remove Redundant references</w:t>
      </w:r>
    </w:p>
    <w:p w14:paraId="164F8D2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CR-1219  Cat: F (Rel-19)</w:t>
      </w:r>
      <w:r>
        <w:rPr>
          <w:i/>
        </w:rPr>
        <w:br/>
      </w:r>
      <w:r>
        <w:rPr>
          <w:i/>
        </w:rPr>
        <w:br/>
      </w:r>
      <w:r>
        <w:rPr>
          <w:i/>
        </w:rPr>
        <w:tab/>
      </w:r>
      <w:r>
        <w:rPr>
          <w:i/>
        </w:rPr>
        <w:tab/>
      </w:r>
      <w:r>
        <w:rPr>
          <w:i/>
        </w:rPr>
        <w:tab/>
      </w:r>
      <w:r>
        <w:rPr>
          <w:i/>
        </w:rPr>
        <w:tab/>
      </w:r>
      <w:r>
        <w:rPr>
          <w:i/>
        </w:rPr>
        <w:tab/>
        <w:t>Source: Nokia</w:t>
      </w:r>
    </w:p>
    <w:p w14:paraId="47F2C26B" w14:textId="77777777" w:rsidR="008160A3" w:rsidRDefault="008160A3" w:rsidP="008160A3">
      <w:pPr>
        <w:rPr>
          <w:rFonts w:ascii="Arial" w:hAnsi="Arial" w:cs="Arial"/>
          <w:b/>
        </w:rPr>
      </w:pPr>
      <w:r>
        <w:rPr>
          <w:rFonts w:ascii="Arial" w:hAnsi="Arial" w:cs="Arial"/>
          <w:b/>
        </w:rPr>
        <w:t xml:space="preserve">Abstract: </w:t>
      </w:r>
    </w:p>
    <w:p w14:paraId="31BBF2AA" w14:textId="77777777" w:rsidR="008160A3" w:rsidRDefault="008160A3" w:rsidP="008160A3">
      <w:r>
        <w:t>Remove duplicate reference [57] to 3GPP TS 23.003 in clause 2.</w:t>
      </w:r>
    </w:p>
    <w:p w14:paraId="00D433D7" w14:textId="77777777" w:rsidR="008160A3" w:rsidRDefault="008160A3" w:rsidP="008160A3">
      <w:r>
        <w:t>replace "[57]" with "[12]" In clauses 6.1.6.2.11 and 6.2.3.2.3.1.</w:t>
      </w:r>
    </w:p>
    <w:p w14:paraId="46D7B16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A35AD" w14:textId="192ACF3D" w:rsidR="008160A3" w:rsidRDefault="008160A3" w:rsidP="008160A3">
      <w:pPr>
        <w:rPr>
          <w:rFonts w:ascii="Arial" w:hAnsi="Arial" w:cs="Arial"/>
          <w:b/>
          <w:sz w:val="24"/>
        </w:rPr>
      </w:pPr>
      <w:r>
        <w:rPr>
          <w:rFonts w:ascii="Arial" w:hAnsi="Arial" w:cs="Arial"/>
          <w:b/>
          <w:color w:val="0000FF"/>
          <w:sz w:val="24"/>
        </w:rPr>
        <w:t>C4-253209</w:t>
      </w:r>
      <w:r>
        <w:rPr>
          <w:rFonts w:ascii="Arial" w:hAnsi="Arial" w:cs="Arial"/>
          <w:b/>
          <w:color w:val="0000FF"/>
          <w:sz w:val="24"/>
        </w:rPr>
        <w:tab/>
      </w:r>
      <w:r>
        <w:rPr>
          <w:rFonts w:ascii="Arial" w:hAnsi="Arial" w:cs="Arial"/>
          <w:b/>
          <w:sz w:val="24"/>
        </w:rPr>
        <w:t>Correction to the references</w:t>
      </w:r>
    </w:p>
    <w:p w14:paraId="0958FBF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CR-0365  Cat: F (Rel-19)</w:t>
      </w:r>
      <w:r>
        <w:rPr>
          <w:i/>
        </w:rPr>
        <w:br/>
      </w:r>
      <w:r>
        <w:rPr>
          <w:i/>
        </w:rPr>
        <w:br/>
      </w:r>
      <w:r>
        <w:rPr>
          <w:i/>
        </w:rPr>
        <w:tab/>
      </w:r>
      <w:r>
        <w:rPr>
          <w:i/>
        </w:rPr>
        <w:tab/>
      </w:r>
      <w:r>
        <w:rPr>
          <w:i/>
        </w:rPr>
        <w:tab/>
      </w:r>
      <w:r>
        <w:rPr>
          <w:i/>
        </w:rPr>
        <w:tab/>
      </w:r>
      <w:r>
        <w:rPr>
          <w:i/>
        </w:rPr>
        <w:tab/>
        <w:t>Source: Nokia</w:t>
      </w:r>
    </w:p>
    <w:p w14:paraId="5E86A6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C7626" w14:textId="4950AA4D" w:rsidR="008160A3" w:rsidRDefault="008160A3" w:rsidP="008160A3">
      <w:pPr>
        <w:rPr>
          <w:rFonts w:ascii="Arial" w:hAnsi="Arial" w:cs="Arial"/>
          <w:b/>
          <w:sz w:val="24"/>
        </w:rPr>
      </w:pPr>
      <w:r>
        <w:rPr>
          <w:rFonts w:ascii="Arial" w:hAnsi="Arial" w:cs="Arial"/>
          <w:b/>
          <w:color w:val="0000FF"/>
          <w:sz w:val="24"/>
        </w:rPr>
        <w:lastRenderedPageBreak/>
        <w:t>C4-253213</w:t>
      </w:r>
      <w:r>
        <w:rPr>
          <w:rFonts w:ascii="Arial" w:hAnsi="Arial" w:cs="Arial"/>
          <w:b/>
          <w:color w:val="0000FF"/>
          <w:sz w:val="24"/>
        </w:rPr>
        <w:tab/>
      </w:r>
      <w:r>
        <w:rPr>
          <w:rFonts w:ascii="Arial" w:hAnsi="Arial" w:cs="Arial"/>
          <w:b/>
          <w:sz w:val="24"/>
        </w:rPr>
        <w:t>Correction on the definition of Tac and MbsSecurityContext attributes</w:t>
      </w:r>
    </w:p>
    <w:p w14:paraId="0C0B136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CR-0674  Cat: F (Rel-19)</w:t>
      </w:r>
      <w:r>
        <w:rPr>
          <w:i/>
        </w:rPr>
        <w:br/>
      </w:r>
      <w:r>
        <w:rPr>
          <w:i/>
        </w:rPr>
        <w:br/>
      </w:r>
      <w:r>
        <w:rPr>
          <w:i/>
        </w:rPr>
        <w:tab/>
      </w:r>
      <w:r>
        <w:rPr>
          <w:i/>
        </w:rPr>
        <w:tab/>
      </w:r>
      <w:r>
        <w:rPr>
          <w:i/>
        </w:rPr>
        <w:tab/>
      </w:r>
      <w:r>
        <w:rPr>
          <w:i/>
        </w:rPr>
        <w:tab/>
      </w:r>
      <w:r>
        <w:rPr>
          <w:i/>
        </w:rPr>
        <w:tab/>
        <w:t>Source: Huawei</w:t>
      </w:r>
    </w:p>
    <w:p w14:paraId="4DB0D506" w14:textId="77777777" w:rsidR="008160A3" w:rsidRDefault="008160A3" w:rsidP="008160A3">
      <w:pPr>
        <w:rPr>
          <w:rFonts w:ascii="Arial" w:hAnsi="Arial" w:cs="Arial"/>
          <w:b/>
        </w:rPr>
      </w:pPr>
      <w:r>
        <w:rPr>
          <w:rFonts w:ascii="Arial" w:hAnsi="Arial" w:cs="Arial"/>
          <w:b/>
        </w:rPr>
        <w:t xml:space="preserve">Abstract: </w:t>
      </w:r>
    </w:p>
    <w:p w14:paraId="70F53660" w14:textId="77777777" w:rsidR="008160A3" w:rsidRDefault="008160A3" w:rsidP="008160A3">
      <w:r>
        <w:t>Correct the description of Tac attribute to include 2 octet string TAC defined in 3GPP TS 38.413 as reference.</w:t>
      </w:r>
    </w:p>
    <w:p w14:paraId="0576AC55" w14:textId="77777777" w:rsidR="008160A3" w:rsidRDefault="008160A3" w:rsidP="008160A3">
      <w:r>
        <w:t>IETF RFC 8259 is added as reference.</w:t>
      </w:r>
    </w:p>
    <w:p w14:paraId="1325B31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C4-253378</w:t>
      </w:r>
      <w:r>
        <w:rPr>
          <w:color w:val="993300"/>
          <w:u w:val="single"/>
        </w:rPr>
        <w:t>.</w:t>
      </w:r>
    </w:p>
    <w:p w14:paraId="0563704F" w14:textId="6E40E797" w:rsidR="008160A3" w:rsidRDefault="008160A3" w:rsidP="008160A3">
      <w:pPr>
        <w:rPr>
          <w:rFonts w:ascii="Arial" w:hAnsi="Arial" w:cs="Arial"/>
          <w:b/>
          <w:sz w:val="24"/>
        </w:rPr>
      </w:pPr>
      <w:r>
        <w:rPr>
          <w:rFonts w:ascii="Arial" w:hAnsi="Arial" w:cs="Arial"/>
          <w:b/>
          <w:color w:val="0000FF"/>
          <w:sz w:val="24"/>
        </w:rPr>
        <w:t>C4-253378</w:t>
      </w:r>
      <w:r>
        <w:rPr>
          <w:rFonts w:ascii="Arial" w:hAnsi="Arial" w:cs="Arial"/>
          <w:b/>
          <w:color w:val="0000FF"/>
          <w:sz w:val="24"/>
        </w:rPr>
        <w:tab/>
      </w:r>
      <w:r>
        <w:rPr>
          <w:rFonts w:ascii="Arial" w:hAnsi="Arial" w:cs="Arial"/>
          <w:b/>
          <w:sz w:val="24"/>
        </w:rPr>
        <w:t>Correction on the definition of Tac and MbsSecurityContext attributes</w:t>
      </w:r>
    </w:p>
    <w:p w14:paraId="5DD9FE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CR-0674  rev 1 Cat: F (Rel-19)</w:t>
      </w:r>
      <w:r>
        <w:rPr>
          <w:i/>
        </w:rPr>
        <w:br/>
      </w:r>
      <w:r>
        <w:rPr>
          <w:i/>
        </w:rPr>
        <w:br/>
      </w:r>
      <w:r>
        <w:rPr>
          <w:i/>
        </w:rPr>
        <w:tab/>
      </w:r>
      <w:r>
        <w:rPr>
          <w:i/>
        </w:rPr>
        <w:tab/>
      </w:r>
      <w:r>
        <w:rPr>
          <w:i/>
        </w:rPr>
        <w:tab/>
      </w:r>
      <w:r>
        <w:rPr>
          <w:i/>
        </w:rPr>
        <w:tab/>
      </w:r>
      <w:r>
        <w:rPr>
          <w:i/>
        </w:rPr>
        <w:tab/>
        <w:t>Source: Huawei</w:t>
      </w:r>
    </w:p>
    <w:p w14:paraId="6E6EECB1" w14:textId="77777777" w:rsidR="008160A3" w:rsidRDefault="008160A3" w:rsidP="008160A3">
      <w:pPr>
        <w:rPr>
          <w:color w:val="808080"/>
        </w:rPr>
      </w:pPr>
      <w:r>
        <w:rPr>
          <w:color w:val="808080"/>
        </w:rPr>
        <w:t>(Replaces C4-253213)</w:t>
      </w:r>
    </w:p>
    <w:p w14:paraId="047CE3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C4-253509</w:t>
      </w:r>
      <w:r>
        <w:rPr>
          <w:color w:val="993300"/>
          <w:u w:val="single"/>
        </w:rPr>
        <w:t>.</w:t>
      </w:r>
    </w:p>
    <w:p w14:paraId="10D221F7" w14:textId="10D230EF" w:rsidR="008160A3" w:rsidRDefault="008160A3" w:rsidP="008160A3">
      <w:pPr>
        <w:rPr>
          <w:rFonts w:ascii="Arial" w:hAnsi="Arial" w:cs="Arial"/>
          <w:b/>
          <w:sz w:val="24"/>
        </w:rPr>
      </w:pPr>
      <w:r>
        <w:rPr>
          <w:rFonts w:ascii="Arial" w:hAnsi="Arial" w:cs="Arial"/>
          <w:b/>
          <w:color w:val="0000FF"/>
          <w:sz w:val="24"/>
        </w:rPr>
        <w:t>C4-253509</w:t>
      </w:r>
      <w:r>
        <w:rPr>
          <w:rFonts w:ascii="Arial" w:hAnsi="Arial" w:cs="Arial"/>
          <w:b/>
          <w:color w:val="0000FF"/>
          <w:sz w:val="24"/>
        </w:rPr>
        <w:tab/>
      </w:r>
      <w:r>
        <w:rPr>
          <w:rFonts w:ascii="Arial" w:hAnsi="Arial" w:cs="Arial"/>
          <w:b/>
          <w:sz w:val="24"/>
        </w:rPr>
        <w:t>Correction on the definition of Tac and MbsSecurityContext attributes</w:t>
      </w:r>
    </w:p>
    <w:p w14:paraId="3D62322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CR-0674  rev 2 Cat: F (Rel-19)</w:t>
      </w:r>
      <w:r>
        <w:rPr>
          <w:i/>
        </w:rPr>
        <w:br/>
      </w:r>
      <w:r>
        <w:rPr>
          <w:i/>
        </w:rPr>
        <w:br/>
      </w:r>
      <w:r>
        <w:rPr>
          <w:i/>
        </w:rPr>
        <w:tab/>
      </w:r>
      <w:r>
        <w:rPr>
          <w:i/>
        </w:rPr>
        <w:tab/>
      </w:r>
      <w:r>
        <w:rPr>
          <w:i/>
        </w:rPr>
        <w:tab/>
      </w:r>
      <w:r>
        <w:rPr>
          <w:i/>
        </w:rPr>
        <w:tab/>
      </w:r>
      <w:r>
        <w:rPr>
          <w:i/>
        </w:rPr>
        <w:tab/>
        <w:t>Source: Huawei</w:t>
      </w:r>
    </w:p>
    <w:p w14:paraId="392CB76B" w14:textId="77777777" w:rsidR="008160A3" w:rsidRDefault="008160A3" w:rsidP="008160A3">
      <w:pPr>
        <w:rPr>
          <w:color w:val="808080"/>
        </w:rPr>
      </w:pPr>
      <w:r>
        <w:rPr>
          <w:color w:val="808080"/>
        </w:rPr>
        <w:t>(Replaces C4-253378)</w:t>
      </w:r>
    </w:p>
    <w:p w14:paraId="4269FA5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F4513" w14:textId="21B41AC3" w:rsidR="008160A3" w:rsidRDefault="008160A3" w:rsidP="008160A3">
      <w:pPr>
        <w:rPr>
          <w:rFonts w:ascii="Arial" w:hAnsi="Arial" w:cs="Arial"/>
          <w:b/>
          <w:sz w:val="24"/>
        </w:rPr>
      </w:pPr>
      <w:r>
        <w:rPr>
          <w:rFonts w:ascii="Arial" w:hAnsi="Arial" w:cs="Arial"/>
          <w:b/>
          <w:color w:val="0000FF"/>
          <w:sz w:val="24"/>
        </w:rPr>
        <w:t>C4-253214</w:t>
      </w:r>
      <w:r>
        <w:rPr>
          <w:rFonts w:ascii="Arial" w:hAnsi="Arial" w:cs="Arial"/>
          <w:b/>
          <w:color w:val="0000FF"/>
          <w:sz w:val="24"/>
        </w:rPr>
        <w:tab/>
      </w:r>
      <w:r>
        <w:rPr>
          <w:rFonts w:ascii="Arial" w:hAnsi="Arial" w:cs="Arial"/>
          <w:b/>
          <w:sz w:val="24"/>
        </w:rPr>
        <w:t>Event Exposure on UE Reachable for DL Traffic for UE in RRC-Inactive</w:t>
      </w:r>
    </w:p>
    <w:p w14:paraId="00BEC34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CR-1235  Cat: F (Rel-19)</w:t>
      </w:r>
      <w:r>
        <w:rPr>
          <w:i/>
        </w:rPr>
        <w:br/>
      </w:r>
      <w:r>
        <w:rPr>
          <w:i/>
        </w:rPr>
        <w:br/>
      </w:r>
      <w:r>
        <w:rPr>
          <w:i/>
        </w:rPr>
        <w:tab/>
      </w:r>
      <w:r>
        <w:rPr>
          <w:i/>
        </w:rPr>
        <w:tab/>
      </w:r>
      <w:r>
        <w:rPr>
          <w:i/>
        </w:rPr>
        <w:tab/>
      </w:r>
      <w:r>
        <w:rPr>
          <w:i/>
        </w:rPr>
        <w:tab/>
      </w:r>
      <w:r>
        <w:rPr>
          <w:i/>
        </w:rPr>
        <w:tab/>
        <w:t>Source: Huawei</w:t>
      </w:r>
    </w:p>
    <w:p w14:paraId="3316E55C" w14:textId="77777777" w:rsidR="008160A3" w:rsidRDefault="008160A3" w:rsidP="008160A3">
      <w:pPr>
        <w:rPr>
          <w:rFonts w:ascii="Arial" w:hAnsi="Arial" w:cs="Arial"/>
          <w:b/>
        </w:rPr>
      </w:pPr>
      <w:r>
        <w:rPr>
          <w:rFonts w:ascii="Arial" w:hAnsi="Arial" w:cs="Arial"/>
          <w:b/>
        </w:rPr>
        <w:t xml:space="preserve">Discussion: </w:t>
      </w:r>
    </w:p>
    <w:p w14:paraId="47F984D3" w14:textId="77777777" w:rsidR="008160A3" w:rsidRDefault="008160A3" w:rsidP="008160A3">
      <w:r>
        <w:t>Nokia: Stge 2 clarification is needed at first.</w:t>
      </w:r>
    </w:p>
    <w:p w14:paraId="424AF80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95C65" w14:textId="0B2D4EA0" w:rsidR="008160A3" w:rsidRDefault="008160A3" w:rsidP="008160A3">
      <w:pPr>
        <w:rPr>
          <w:rFonts w:ascii="Arial" w:hAnsi="Arial" w:cs="Arial"/>
          <w:b/>
          <w:sz w:val="24"/>
        </w:rPr>
      </w:pPr>
      <w:r>
        <w:rPr>
          <w:rFonts w:ascii="Arial" w:hAnsi="Arial" w:cs="Arial"/>
          <w:b/>
          <w:color w:val="0000FF"/>
          <w:sz w:val="24"/>
        </w:rPr>
        <w:t>C4-253224</w:t>
      </w:r>
      <w:r>
        <w:rPr>
          <w:rFonts w:ascii="Arial" w:hAnsi="Arial" w:cs="Arial"/>
          <w:b/>
          <w:color w:val="0000FF"/>
          <w:sz w:val="24"/>
        </w:rPr>
        <w:tab/>
      </w:r>
      <w:r>
        <w:rPr>
          <w:rFonts w:ascii="Arial" w:hAnsi="Arial" w:cs="Arial"/>
          <w:b/>
          <w:sz w:val="24"/>
        </w:rPr>
        <w:t>Correction in OpenAPI</w:t>
      </w:r>
    </w:p>
    <w:p w14:paraId="77722B8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CR-1225  Cat: F (Rel-19)</w:t>
      </w:r>
      <w:r>
        <w:rPr>
          <w:i/>
        </w:rPr>
        <w:br/>
      </w:r>
      <w:r>
        <w:rPr>
          <w:i/>
        </w:rPr>
        <w:br/>
      </w:r>
      <w:r>
        <w:rPr>
          <w:i/>
        </w:rPr>
        <w:tab/>
      </w:r>
      <w:r>
        <w:rPr>
          <w:i/>
        </w:rPr>
        <w:tab/>
      </w:r>
      <w:r>
        <w:rPr>
          <w:i/>
        </w:rPr>
        <w:tab/>
      </w:r>
      <w:r>
        <w:rPr>
          <w:i/>
        </w:rPr>
        <w:tab/>
      </w:r>
      <w:r>
        <w:rPr>
          <w:i/>
        </w:rPr>
        <w:tab/>
        <w:t>Source: Huawei</w:t>
      </w:r>
    </w:p>
    <w:p w14:paraId="7E1C1819" w14:textId="77777777" w:rsidR="008160A3" w:rsidRDefault="008160A3" w:rsidP="008160A3">
      <w:pPr>
        <w:rPr>
          <w:rFonts w:ascii="Arial" w:hAnsi="Arial" w:cs="Arial"/>
          <w:b/>
        </w:rPr>
      </w:pPr>
      <w:r>
        <w:rPr>
          <w:rFonts w:ascii="Arial" w:hAnsi="Arial" w:cs="Arial"/>
          <w:b/>
        </w:rPr>
        <w:t xml:space="preserve">Abstract: </w:t>
      </w:r>
    </w:p>
    <w:p w14:paraId="1609005F" w14:textId="77777777" w:rsidR="008160A3" w:rsidRDefault="008160A3" w:rsidP="008160A3">
      <w:r>
        <w:t>Add minItems to the definition of the corresponding attributes in the OpenAPI.</w:t>
      </w:r>
    </w:p>
    <w:p w14:paraId="293EA7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0AFE3" w14:textId="3F4C5A7B" w:rsidR="008160A3" w:rsidRDefault="008160A3" w:rsidP="008160A3">
      <w:pPr>
        <w:rPr>
          <w:rFonts w:ascii="Arial" w:hAnsi="Arial" w:cs="Arial"/>
          <w:b/>
          <w:sz w:val="24"/>
        </w:rPr>
      </w:pPr>
      <w:r>
        <w:rPr>
          <w:rFonts w:ascii="Arial" w:hAnsi="Arial" w:cs="Arial"/>
          <w:b/>
          <w:color w:val="0000FF"/>
          <w:sz w:val="24"/>
        </w:rPr>
        <w:t>C4-253229</w:t>
      </w:r>
      <w:r>
        <w:rPr>
          <w:rFonts w:ascii="Arial" w:hAnsi="Arial" w:cs="Arial"/>
          <w:b/>
          <w:color w:val="0000FF"/>
          <w:sz w:val="24"/>
        </w:rPr>
        <w:tab/>
      </w:r>
      <w:r>
        <w:rPr>
          <w:rFonts w:ascii="Arial" w:hAnsi="Arial" w:cs="Arial"/>
          <w:b/>
          <w:sz w:val="24"/>
        </w:rPr>
        <w:t>Editorial corrections</w:t>
      </w:r>
    </w:p>
    <w:p w14:paraId="6EC94E08"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CR-0675  Cat: D (Rel-19)</w:t>
      </w:r>
      <w:r>
        <w:rPr>
          <w:i/>
        </w:rPr>
        <w:br/>
      </w:r>
      <w:r>
        <w:rPr>
          <w:i/>
        </w:rPr>
        <w:br/>
      </w:r>
      <w:r>
        <w:rPr>
          <w:i/>
        </w:rPr>
        <w:tab/>
      </w:r>
      <w:r>
        <w:rPr>
          <w:i/>
        </w:rPr>
        <w:tab/>
      </w:r>
      <w:r>
        <w:rPr>
          <w:i/>
        </w:rPr>
        <w:tab/>
      </w:r>
      <w:r>
        <w:rPr>
          <w:i/>
        </w:rPr>
        <w:tab/>
      </w:r>
      <w:r>
        <w:rPr>
          <w:i/>
        </w:rPr>
        <w:tab/>
        <w:t>Source: Huawei</w:t>
      </w:r>
    </w:p>
    <w:p w14:paraId="558CDEA5" w14:textId="77777777" w:rsidR="008160A3" w:rsidRDefault="008160A3" w:rsidP="008160A3">
      <w:pPr>
        <w:rPr>
          <w:rFonts w:ascii="Arial" w:hAnsi="Arial" w:cs="Arial"/>
          <w:b/>
        </w:rPr>
      </w:pPr>
      <w:r>
        <w:rPr>
          <w:rFonts w:ascii="Arial" w:hAnsi="Arial" w:cs="Arial"/>
          <w:b/>
        </w:rPr>
        <w:t xml:space="preserve">Abstract: </w:t>
      </w:r>
    </w:p>
    <w:p w14:paraId="5A6290F9" w14:textId="77777777" w:rsidR="008160A3" w:rsidRDefault="008160A3" w:rsidP="008160A3">
      <w:r>
        <w:t>Replace the red text with the same text with the correct color, i.e. black, and add the missing paranthesis.</w:t>
      </w:r>
    </w:p>
    <w:p w14:paraId="7B567D2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C4-253379</w:t>
      </w:r>
      <w:r>
        <w:rPr>
          <w:color w:val="993300"/>
          <w:u w:val="single"/>
        </w:rPr>
        <w:t>.</w:t>
      </w:r>
    </w:p>
    <w:p w14:paraId="4EE3B743" w14:textId="23E94462" w:rsidR="008160A3" w:rsidRDefault="008160A3" w:rsidP="008160A3">
      <w:pPr>
        <w:rPr>
          <w:rFonts w:ascii="Arial" w:hAnsi="Arial" w:cs="Arial"/>
          <w:b/>
          <w:sz w:val="24"/>
        </w:rPr>
      </w:pPr>
      <w:r>
        <w:rPr>
          <w:rFonts w:ascii="Arial" w:hAnsi="Arial" w:cs="Arial"/>
          <w:b/>
          <w:color w:val="0000FF"/>
          <w:sz w:val="24"/>
        </w:rPr>
        <w:t>C4-253379</w:t>
      </w:r>
      <w:r>
        <w:rPr>
          <w:rFonts w:ascii="Arial" w:hAnsi="Arial" w:cs="Arial"/>
          <w:b/>
          <w:color w:val="0000FF"/>
          <w:sz w:val="24"/>
        </w:rPr>
        <w:tab/>
      </w:r>
      <w:r>
        <w:rPr>
          <w:rFonts w:ascii="Arial" w:hAnsi="Arial" w:cs="Arial"/>
          <w:b/>
          <w:sz w:val="24"/>
        </w:rPr>
        <w:t>Editorial corrections</w:t>
      </w:r>
    </w:p>
    <w:p w14:paraId="33395D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CR-0675  rev 1 Cat: D (Rel-19)</w:t>
      </w:r>
      <w:r>
        <w:rPr>
          <w:i/>
        </w:rPr>
        <w:br/>
      </w:r>
      <w:r>
        <w:rPr>
          <w:i/>
        </w:rPr>
        <w:br/>
      </w:r>
      <w:r>
        <w:rPr>
          <w:i/>
        </w:rPr>
        <w:tab/>
      </w:r>
      <w:r>
        <w:rPr>
          <w:i/>
        </w:rPr>
        <w:tab/>
      </w:r>
      <w:r>
        <w:rPr>
          <w:i/>
        </w:rPr>
        <w:tab/>
      </w:r>
      <w:r>
        <w:rPr>
          <w:i/>
        </w:rPr>
        <w:tab/>
      </w:r>
      <w:r>
        <w:rPr>
          <w:i/>
        </w:rPr>
        <w:tab/>
        <w:t>Source: Huawei</w:t>
      </w:r>
    </w:p>
    <w:p w14:paraId="75452357" w14:textId="77777777" w:rsidR="008160A3" w:rsidRDefault="008160A3" w:rsidP="008160A3">
      <w:pPr>
        <w:rPr>
          <w:color w:val="808080"/>
        </w:rPr>
      </w:pPr>
      <w:r>
        <w:rPr>
          <w:color w:val="808080"/>
        </w:rPr>
        <w:t>(Replaces C4-253229)</w:t>
      </w:r>
    </w:p>
    <w:p w14:paraId="08C4856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D3446" w14:textId="34BFBCA4" w:rsidR="008160A3" w:rsidRDefault="008160A3" w:rsidP="008160A3">
      <w:pPr>
        <w:rPr>
          <w:rFonts w:ascii="Arial" w:hAnsi="Arial" w:cs="Arial"/>
          <w:b/>
          <w:sz w:val="24"/>
        </w:rPr>
      </w:pPr>
      <w:r>
        <w:rPr>
          <w:rFonts w:ascii="Arial" w:hAnsi="Arial" w:cs="Arial"/>
          <w:b/>
          <w:color w:val="0000FF"/>
          <w:sz w:val="24"/>
        </w:rPr>
        <w:t>C4-253242</w:t>
      </w:r>
      <w:r>
        <w:rPr>
          <w:rFonts w:ascii="Arial" w:hAnsi="Arial" w:cs="Arial"/>
          <w:b/>
          <w:color w:val="0000FF"/>
          <w:sz w:val="24"/>
        </w:rPr>
        <w:tab/>
      </w:r>
      <w:r>
        <w:rPr>
          <w:rFonts w:ascii="Arial" w:hAnsi="Arial" w:cs="Arial"/>
          <w:b/>
          <w:sz w:val="24"/>
        </w:rPr>
        <w:t>SM delivery HPLMN routing via SMS Router and SMSF addresses in RDR/RDA.</w:t>
      </w:r>
    </w:p>
    <w:p w14:paraId="1E1658A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CR-0064  Cat: F (Rel-19)</w:t>
      </w:r>
      <w:r>
        <w:rPr>
          <w:i/>
        </w:rPr>
        <w:br/>
      </w:r>
      <w:r>
        <w:rPr>
          <w:i/>
        </w:rPr>
        <w:br/>
      </w:r>
      <w:r>
        <w:rPr>
          <w:i/>
        </w:rPr>
        <w:tab/>
      </w:r>
      <w:r>
        <w:rPr>
          <w:i/>
        </w:rPr>
        <w:tab/>
      </w:r>
      <w:r>
        <w:rPr>
          <w:i/>
        </w:rPr>
        <w:tab/>
      </w:r>
      <w:r>
        <w:rPr>
          <w:i/>
        </w:rPr>
        <w:tab/>
      </w:r>
      <w:r>
        <w:rPr>
          <w:i/>
        </w:rPr>
        <w:tab/>
        <w:t>Source: Cisco Systems, Nokia, AT&amp;T</w:t>
      </w:r>
    </w:p>
    <w:p w14:paraId="3C7AAE3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C119D" w14:textId="1DB662E8" w:rsidR="008160A3" w:rsidRDefault="008160A3" w:rsidP="008160A3">
      <w:pPr>
        <w:rPr>
          <w:rFonts w:ascii="Arial" w:hAnsi="Arial" w:cs="Arial"/>
          <w:b/>
          <w:sz w:val="24"/>
        </w:rPr>
      </w:pPr>
      <w:r>
        <w:rPr>
          <w:rFonts w:ascii="Arial" w:hAnsi="Arial" w:cs="Arial"/>
          <w:b/>
          <w:color w:val="0000FF"/>
          <w:sz w:val="24"/>
        </w:rPr>
        <w:t>C4-253243</w:t>
      </w:r>
      <w:r>
        <w:rPr>
          <w:rFonts w:ascii="Arial" w:hAnsi="Arial" w:cs="Arial"/>
          <w:b/>
          <w:color w:val="0000FF"/>
          <w:sz w:val="24"/>
        </w:rPr>
        <w:tab/>
      </w:r>
      <w:r>
        <w:rPr>
          <w:rFonts w:ascii="Arial" w:hAnsi="Arial" w:cs="Arial"/>
          <w:b/>
          <w:sz w:val="24"/>
        </w:rPr>
        <w:t>Adding MNR5GN3G to MWD Status</w:t>
      </w:r>
    </w:p>
    <w:p w14:paraId="1BF324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CR-0065  Cat: F (Rel-19)</w:t>
      </w:r>
      <w:r>
        <w:rPr>
          <w:i/>
        </w:rPr>
        <w:br/>
      </w:r>
      <w:r>
        <w:rPr>
          <w:i/>
        </w:rPr>
        <w:br/>
      </w:r>
      <w:r>
        <w:rPr>
          <w:i/>
        </w:rPr>
        <w:tab/>
      </w:r>
      <w:r>
        <w:rPr>
          <w:i/>
        </w:rPr>
        <w:tab/>
      </w:r>
      <w:r>
        <w:rPr>
          <w:i/>
        </w:rPr>
        <w:tab/>
      </w:r>
      <w:r>
        <w:rPr>
          <w:i/>
        </w:rPr>
        <w:tab/>
      </w:r>
      <w:r>
        <w:rPr>
          <w:i/>
        </w:rPr>
        <w:tab/>
        <w:t>Source: Cisco Systems</w:t>
      </w:r>
    </w:p>
    <w:p w14:paraId="68FF33F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DC15F" w14:textId="647F8AE5" w:rsidR="008160A3" w:rsidRDefault="008160A3" w:rsidP="008160A3">
      <w:pPr>
        <w:rPr>
          <w:rFonts w:ascii="Arial" w:hAnsi="Arial" w:cs="Arial"/>
          <w:b/>
          <w:sz w:val="24"/>
        </w:rPr>
      </w:pPr>
      <w:r>
        <w:rPr>
          <w:rFonts w:ascii="Arial" w:hAnsi="Arial" w:cs="Arial"/>
          <w:b/>
          <w:color w:val="0000FF"/>
          <w:sz w:val="24"/>
        </w:rPr>
        <w:t>C4-253248</w:t>
      </w:r>
      <w:r>
        <w:rPr>
          <w:rFonts w:ascii="Arial" w:hAnsi="Arial" w:cs="Arial"/>
          <w:b/>
          <w:color w:val="0000FF"/>
          <w:sz w:val="24"/>
        </w:rPr>
        <w:tab/>
      </w:r>
      <w:r>
        <w:rPr>
          <w:rFonts w:ascii="Arial" w:hAnsi="Arial" w:cs="Arial"/>
          <w:b/>
          <w:sz w:val="24"/>
        </w:rPr>
        <w:t>AF Specific GPSI Generation</w:t>
      </w:r>
    </w:p>
    <w:p w14:paraId="16D3B13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CR-1492  Cat: F (Rel-19)</w:t>
      </w:r>
      <w:r>
        <w:rPr>
          <w:i/>
        </w:rPr>
        <w:br/>
      </w:r>
      <w:r>
        <w:rPr>
          <w:i/>
        </w:rPr>
        <w:br/>
      </w:r>
      <w:r>
        <w:rPr>
          <w:i/>
        </w:rPr>
        <w:tab/>
      </w:r>
      <w:r>
        <w:rPr>
          <w:i/>
        </w:rPr>
        <w:tab/>
      </w:r>
      <w:r>
        <w:rPr>
          <w:i/>
        </w:rPr>
        <w:tab/>
      </w:r>
      <w:r>
        <w:rPr>
          <w:i/>
        </w:rPr>
        <w:tab/>
      </w:r>
      <w:r>
        <w:rPr>
          <w:i/>
        </w:rPr>
        <w:tab/>
        <w:t>Source: Ericsson</w:t>
      </w:r>
    </w:p>
    <w:p w14:paraId="7B2354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9519C" w14:textId="4BBB8C94" w:rsidR="008160A3" w:rsidRDefault="008160A3" w:rsidP="008160A3">
      <w:pPr>
        <w:rPr>
          <w:rFonts w:ascii="Arial" w:hAnsi="Arial" w:cs="Arial"/>
          <w:b/>
          <w:sz w:val="24"/>
        </w:rPr>
      </w:pPr>
      <w:r>
        <w:rPr>
          <w:rFonts w:ascii="Arial" w:hAnsi="Arial" w:cs="Arial"/>
          <w:b/>
          <w:color w:val="0000FF"/>
          <w:sz w:val="24"/>
        </w:rPr>
        <w:t>C4-253487</w:t>
      </w:r>
      <w:r>
        <w:rPr>
          <w:rFonts w:ascii="Arial" w:hAnsi="Arial" w:cs="Arial"/>
          <w:b/>
          <w:color w:val="0000FF"/>
          <w:sz w:val="24"/>
        </w:rPr>
        <w:tab/>
      </w:r>
      <w:r>
        <w:rPr>
          <w:rFonts w:ascii="Arial" w:hAnsi="Arial" w:cs="Arial"/>
          <w:b/>
          <w:sz w:val="24"/>
        </w:rPr>
        <w:t>AF Specific GPSI Generation</w:t>
      </w:r>
    </w:p>
    <w:p w14:paraId="58EA6D0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CR-1492  rev 1 Cat: F (Rel-19)</w:t>
      </w:r>
      <w:r>
        <w:rPr>
          <w:i/>
        </w:rPr>
        <w:br/>
      </w:r>
      <w:r>
        <w:rPr>
          <w:i/>
        </w:rPr>
        <w:br/>
      </w:r>
      <w:r>
        <w:rPr>
          <w:i/>
        </w:rPr>
        <w:tab/>
      </w:r>
      <w:r>
        <w:rPr>
          <w:i/>
        </w:rPr>
        <w:tab/>
      </w:r>
      <w:r>
        <w:rPr>
          <w:i/>
        </w:rPr>
        <w:tab/>
      </w:r>
      <w:r>
        <w:rPr>
          <w:i/>
        </w:rPr>
        <w:tab/>
      </w:r>
      <w:r>
        <w:rPr>
          <w:i/>
        </w:rPr>
        <w:tab/>
        <w:t>Source: Ericsson</w:t>
      </w:r>
    </w:p>
    <w:p w14:paraId="3E0C9A19" w14:textId="77777777" w:rsidR="008160A3" w:rsidRDefault="008160A3" w:rsidP="008160A3">
      <w:pPr>
        <w:rPr>
          <w:color w:val="808080"/>
        </w:rPr>
      </w:pPr>
      <w:r>
        <w:rPr>
          <w:color w:val="808080"/>
        </w:rPr>
        <w:t>(Replaces C4-253248)</w:t>
      </w:r>
    </w:p>
    <w:p w14:paraId="40B257A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A3853" w14:textId="4E598913" w:rsidR="008160A3" w:rsidRDefault="008160A3" w:rsidP="008160A3">
      <w:pPr>
        <w:rPr>
          <w:rFonts w:ascii="Arial" w:hAnsi="Arial" w:cs="Arial"/>
          <w:b/>
          <w:sz w:val="24"/>
        </w:rPr>
      </w:pPr>
      <w:r>
        <w:rPr>
          <w:rFonts w:ascii="Arial" w:hAnsi="Arial" w:cs="Arial"/>
          <w:b/>
          <w:color w:val="0000FF"/>
          <w:sz w:val="24"/>
        </w:rPr>
        <w:t>C4-253249</w:t>
      </w:r>
      <w:r>
        <w:rPr>
          <w:rFonts w:ascii="Arial" w:hAnsi="Arial" w:cs="Arial"/>
          <w:b/>
          <w:color w:val="0000FF"/>
          <w:sz w:val="24"/>
        </w:rPr>
        <w:tab/>
      </w:r>
      <w:r>
        <w:rPr>
          <w:rFonts w:ascii="Arial" w:hAnsi="Arial" w:cs="Arial"/>
          <w:b/>
          <w:sz w:val="24"/>
        </w:rPr>
        <w:t>SMSF Address encoding in Serving-Node and Additional-Serving-Node</w:t>
      </w:r>
    </w:p>
    <w:p w14:paraId="3AB77D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CR-0066  Cat: F (Rel-19)</w:t>
      </w:r>
      <w:r>
        <w:rPr>
          <w:i/>
        </w:rPr>
        <w:br/>
      </w:r>
      <w:r>
        <w:rPr>
          <w:i/>
        </w:rPr>
        <w:lastRenderedPageBreak/>
        <w:br/>
      </w:r>
      <w:r>
        <w:rPr>
          <w:i/>
        </w:rPr>
        <w:tab/>
      </w:r>
      <w:r>
        <w:rPr>
          <w:i/>
        </w:rPr>
        <w:tab/>
      </w:r>
      <w:r>
        <w:rPr>
          <w:i/>
        </w:rPr>
        <w:tab/>
      </w:r>
      <w:r>
        <w:rPr>
          <w:i/>
        </w:rPr>
        <w:tab/>
      </w:r>
      <w:r>
        <w:rPr>
          <w:i/>
        </w:rPr>
        <w:tab/>
        <w:t>Source: Cisco</w:t>
      </w:r>
    </w:p>
    <w:p w14:paraId="2AD914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C4-253488</w:t>
      </w:r>
      <w:r>
        <w:rPr>
          <w:color w:val="993300"/>
          <w:u w:val="single"/>
        </w:rPr>
        <w:t>.</w:t>
      </w:r>
    </w:p>
    <w:p w14:paraId="1A0B0214" w14:textId="14433724" w:rsidR="008160A3" w:rsidRDefault="008160A3" w:rsidP="008160A3">
      <w:pPr>
        <w:rPr>
          <w:rFonts w:ascii="Arial" w:hAnsi="Arial" w:cs="Arial"/>
          <w:b/>
          <w:sz w:val="24"/>
        </w:rPr>
      </w:pPr>
      <w:r>
        <w:rPr>
          <w:rFonts w:ascii="Arial" w:hAnsi="Arial" w:cs="Arial"/>
          <w:b/>
          <w:color w:val="0000FF"/>
          <w:sz w:val="24"/>
        </w:rPr>
        <w:t>C4-253488</w:t>
      </w:r>
      <w:r>
        <w:rPr>
          <w:rFonts w:ascii="Arial" w:hAnsi="Arial" w:cs="Arial"/>
          <w:b/>
          <w:color w:val="0000FF"/>
          <w:sz w:val="24"/>
        </w:rPr>
        <w:tab/>
      </w:r>
      <w:r>
        <w:rPr>
          <w:rFonts w:ascii="Arial" w:hAnsi="Arial" w:cs="Arial"/>
          <w:b/>
          <w:sz w:val="24"/>
        </w:rPr>
        <w:t>SMSF Address encoding in Serving-Node and Additional-Serving-Node</w:t>
      </w:r>
    </w:p>
    <w:p w14:paraId="57EC5A6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v19.2.0</w:t>
      </w:r>
      <w:r>
        <w:rPr>
          <w:i/>
        </w:rPr>
        <w:tab/>
        <w:t xml:space="preserve">  CR-0066  rev 1 Cat: F (Rel-19)</w:t>
      </w:r>
      <w:r>
        <w:rPr>
          <w:i/>
        </w:rPr>
        <w:br/>
      </w:r>
      <w:r>
        <w:rPr>
          <w:i/>
        </w:rPr>
        <w:br/>
      </w:r>
      <w:r>
        <w:rPr>
          <w:i/>
        </w:rPr>
        <w:tab/>
      </w:r>
      <w:r>
        <w:rPr>
          <w:i/>
        </w:rPr>
        <w:tab/>
      </w:r>
      <w:r>
        <w:rPr>
          <w:i/>
        </w:rPr>
        <w:tab/>
      </w:r>
      <w:r>
        <w:rPr>
          <w:i/>
        </w:rPr>
        <w:tab/>
      </w:r>
      <w:r>
        <w:rPr>
          <w:i/>
        </w:rPr>
        <w:tab/>
        <w:t>Source: Cisco</w:t>
      </w:r>
    </w:p>
    <w:p w14:paraId="068E40E2" w14:textId="77777777" w:rsidR="008160A3" w:rsidRDefault="008160A3" w:rsidP="008160A3">
      <w:pPr>
        <w:rPr>
          <w:color w:val="808080"/>
        </w:rPr>
      </w:pPr>
      <w:r>
        <w:rPr>
          <w:color w:val="808080"/>
        </w:rPr>
        <w:t>(Replaces C4-253249)</w:t>
      </w:r>
    </w:p>
    <w:p w14:paraId="76F0261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0E868" w14:textId="133AAC37" w:rsidR="008160A3" w:rsidRDefault="008160A3" w:rsidP="008160A3">
      <w:pPr>
        <w:rPr>
          <w:rFonts w:ascii="Arial" w:hAnsi="Arial" w:cs="Arial"/>
          <w:b/>
          <w:sz w:val="24"/>
        </w:rPr>
      </w:pPr>
      <w:r>
        <w:rPr>
          <w:rFonts w:ascii="Arial" w:hAnsi="Arial" w:cs="Arial"/>
          <w:b/>
          <w:color w:val="0000FF"/>
          <w:sz w:val="24"/>
        </w:rPr>
        <w:t>C4-253251</w:t>
      </w:r>
      <w:r>
        <w:rPr>
          <w:rFonts w:ascii="Arial" w:hAnsi="Arial" w:cs="Arial"/>
          <w:b/>
          <w:color w:val="0000FF"/>
          <w:sz w:val="24"/>
        </w:rPr>
        <w:tab/>
      </w:r>
      <w:r>
        <w:rPr>
          <w:rFonts w:ascii="Arial" w:hAnsi="Arial" w:cs="Arial"/>
          <w:b/>
          <w:sz w:val="24"/>
        </w:rPr>
        <w:t>SMSF Address encoding in Serving-Node and Additional-Serving-Node</w:t>
      </w:r>
    </w:p>
    <w:p w14:paraId="479FF1E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v18.0.0</w:t>
      </w:r>
      <w:r>
        <w:rPr>
          <w:i/>
        </w:rPr>
        <w:tab/>
        <w:t xml:space="preserve">  CR-1275  Cat: F (Rel-19)</w:t>
      </w:r>
      <w:r>
        <w:rPr>
          <w:i/>
        </w:rPr>
        <w:br/>
      </w:r>
      <w:r>
        <w:rPr>
          <w:i/>
        </w:rPr>
        <w:br/>
      </w:r>
      <w:r>
        <w:rPr>
          <w:i/>
        </w:rPr>
        <w:tab/>
      </w:r>
      <w:r>
        <w:rPr>
          <w:i/>
        </w:rPr>
        <w:tab/>
      </w:r>
      <w:r>
        <w:rPr>
          <w:i/>
        </w:rPr>
        <w:tab/>
      </w:r>
      <w:r>
        <w:rPr>
          <w:i/>
        </w:rPr>
        <w:tab/>
      </w:r>
      <w:r>
        <w:rPr>
          <w:i/>
        </w:rPr>
        <w:tab/>
        <w:t>Source: Cisco Systems</w:t>
      </w:r>
    </w:p>
    <w:p w14:paraId="220777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2A25D" w14:textId="55D8BB3D" w:rsidR="008160A3" w:rsidRDefault="008160A3" w:rsidP="008160A3">
      <w:pPr>
        <w:rPr>
          <w:rFonts w:ascii="Arial" w:hAnsi="Arial" w:cs="Arial"/>
          <w:b/>
          <w:sz w:val="24"/>
        </w:rPr>
      </w:pPr>
      <w:r>
        <w:rPr>
          <w:rFonts w:ascii="Arial" w:hAnsi="Arial" w:cs="Arial"/>
          <w:b/>
          <w:color w:val="0000FF"/>
          <w:sz w:val="24"/>
        </w:rPr>
        <w:t>C4-253268</w:t>
      </w:r>
      <w:r>
        <w:rPr>
          <w:rFonts w:ascii="Arial" w:hAnsi="Arial" w:cs="Arial"/>
          <w:b/>
          <w:color w:val="0000FF"/>
          <w:sz w:val="24"/>
        </w:rPr>
        <w:tab/>
      </w:r>
      <w:r>
        <w:rPr>
          <w:rFonts w:ascii="Arial" w:hAnsi="Arial" w:cs="Arial"/>
          <w:b/>
          <w:sz w:val="24"/>
        </w:rPr>
        <w:t>Correction on DNN Failure Handling with I-SMF</w:t>
      </w:r>
    </w:p>
    <w:p w14:paraId="362A0A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CR-0887  Cat: F (Rel-19)</w:t>
      </w:r>
      <w:r>
        <w:rPr>
          <w:i/>
        </w:rPr>
        <w:br/>
      </w:r>
      <w:r>
        <w:rPr>
          <w:i/>
        </w:rPr>
        <w:br/>
      </w:r>
      <w:r>
        <w:rPr>
          <w:i/>
        </w:rPr>
        <w:tab/>
      </w:r>
      <w:r>
        <w:rPr>
          <w:i/>
        </w:rPr>
        <w:tab/>
      </w:r>
      <w:r>
        <w:rPr>
          <w:i/>
        </w:rPr>
        <w:tab/>
      </w:r>
      <w:r>
        <w:rPr>
          <w:i/>
        </w:rPr>
        <w:tab/>
      </w:r>
      <w:r>
        <w:rPr>
          <w:i/>
        </w:rPr>
        <w:tab/>
        <w:t>Source: Ericsson</w:t>
      </w:r>
    </w:p>
    <w:p w14:paraId="0476D12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296C2" w14:textId="5929AE7A" w:rsidR="008160A3" w:rsidRDefault="008160A3" w:rsidP="008160A3">
      <w:pPr>
        <w:rPr>
          <w:rFonts w:ascii="Arial" w:hAnsi="Arial" w:cs="Arial"/>
          <w:b/>
          <w:sz w:val="24"/>
        </w:rPr>
      </w:pPr>
      <w:r>
        <w:rPr>
          <w:rFonts w:ascii="Arial" w:hAnsi="Arial" w:cs="Arial"/>
          <w:b/>
          <w:color w:val="0000FF"/>
          <w:sz w:val="24"/>
        </w:rPr>
        <w:t>C4-253269</w:t>
      </w:r>
      <w:r>
        <w:rPr>
          <w:rFonts w:ascii="Arial" w:hAnsi="Arial" w:cs="Arial"/>
          <w:b/>
          <w:color w:val="0000FF"/>
          <w:sz w:val="24"/>
        </w:rPr>
        <w:tab/>
      </w:r>
      <w:r>
        <w:rPr>
          <w:rFonts w:ascii="Arial" w:hAnsi="Arial" w:cs="Arial"/>
          <w:b/>
          <w:sz w:val="24"/>
        </w:rPr>
        <w:t>PDU Session Re-establishment due to N3 Path Failure</w:t>
      </w:r>
    </w:p>
    <w:p w14:paraId="687174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CR-0888  Cat: B (Rel-19)</w:t>
      </w:r>
      <w:r>
        <w:rPr>
          <w:i/>
        </w:rPr>
        <w:br/>
      </w:r>
      <w:r>
        <w:rPr>
          <w:i/>
        </w:rPr>
        <w:br/>
      </w:r>
      <w:r>
        <w:rPr>
          <w:i/>
        </w:rPr>
        <w:tab/>
      </w:r>
      <w:r>
        <w:rPr>
          <w:i/>
        </w:rPr>
        <w:tab/>
      </w:r>
      <w:r>
        <w:rPr>
          <w:i/>
        </w:rPr>
        <w:tab/>
      </w:r>
      <w:r>
        <w:rPr>
          <w:i/>
        </w:rPr>
        <w:tab/>
      </w:r>
      <w:r>
        <w:rPr>
          <w:i/>
        </w:rPr>
        <w:tab/>
        <w:t>Source: Ericsson</w:t>
      </w:r>
    </w:p>
    <w:p w14:paraId="1DF3E64C" w14:textId="77777777" w:rsidR="008160A3" w:rsidRDefault="008160A3" w:rsidP="008160A3">
      <w:pPr>
        <w:rPr>
          <w:rFonts w:ascii="Arial" w:hAnsi="Arial" w:cs="Arial"/>
          <w:b/>
        </w:rPr>
      </w:pPr>
      <w:r>
        <w:rPr>
          <w:rFonts w:ascii="Arial" w:hAnsi="Arial" w:cs="Arial"/>
          <w:b/>
        </w:rPr>
        <w:t xml:space="preserve">Abstract: </w:t>
      </w:r>
    </w:p>
    <w:p w14:paraId="3A87351D" w14:textId="77777777" w:rsidR="008160A3" w:rsidRDefault="008160A3" w:rsidP="008160A3">
      <w:r>
        <w:t>1/ Define new data types for PDU Session Reactivation Information</w:t>
      </w:r>
    </w:p>
    <w:p w14:paraId="50210F43" w14:textId="77777777" w:rsidR="008160A3" w:rsidRDefault="008160A3" w:rsidP="008160A3">
      <w:r>
        <w:t>2/ Update SM Context Status Notification and SM Context Create Data to carry the PDU Session Reactivation Information.</w:t>
      </w:r>
    </w:p>
    <w:p w14:paraId="04B17606" w14:textId="77777777" w:rsidR="008160A3" w:rsidRDefault="008160A3" w:rsidP="008160A3">
      <w:r>
        <w:t>3/ Define a new feature for handling of PDU Session Reactivation Information.</w:t>
      </w:r>
    </w:p>
    <w:p w14:paraId="2F1572AA" w14:textId="77777777" w:rsidR="008160A3" w:rsidRDefault="008160A3" w:rsidP="008160A3">
      <w:r>
        <w:t>4/ Update OpenAPI accordingly.</w:t>
      </w:r>
    </w:p>
    <w:p w14:paraId="6C9B70D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F2DCB" w14:textId="49C482AF" w:rsidR="008160A3" w:rsidRDefault="008160A3" w:rsidP="008160A3">
      <w:pPr>
        <w:rPr>
          <w:rFonts w:ascii="Arial" w:hAnsi="Arial" w:cs="Arial"/>
          <w:b/>
          <w:sz w:val="24"/>
        </w:rPr>
      </w:pPr>
      <w:r>
        <w:rPr>
          <w:rFonts w:ascii="Arial" w:hAnsi="Arial" w:cs="Arial"/>
          <w:b/>
          <w:color w:val="0000FF"/>
          <w:sz w:val="24"/>
        </w:rPr>
        <w:t>C4-253270</w:t>
      </w:r>
      <w:r>
        <w:rPr>
          <w:rFonts w:ascii="Arial" w:hAnsi="Arial" w:cs="Arial"/>
          <w:b/>
          <w:color w:val="0000FF"/>
          <w:sz w:val="24"/>
        </w:rPr>
        <w:tab/>
      </w:r>
      <w:r>
        <w:rPr>
          <w:rFonts w:ascii="Arial" w:hAnsi="Arial" w:cs="Arial"/>
          <w:b/>
          <w:sz w:val="24"/>
        </w:rPr>
        <w:t>Release of Mismatching PDU Session in CM-CONNECTED Mode</w:t>
      </w:r>
    </w:p>
    <w:p w14:paraId="221CCDC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CR-0889  Cat: F (Rel-19)</w:t>
      </w:r>
      <w:r>
        <w:rPr>
          <w:i/>
        </w:rPr>
        <w:br/>
      </w:r>
      <w:r>
        <w:rPr>
          <w:i/>
        </w:rPr>
        <w:br/>
      </w:r>
      <w:r>
        <w:rPr>
          <w:i/>
        </w:rPr>
        <w:tab/>
      </w:r>
      <w:r>
        <w:rPr>
          <w:i/>
        </w:rPr>
        <w:tab/>
      </w:r>
      <w:r>
        <w:rPr>
          <w:i/>
        </w:rPr>
        <w:tab/>
      </w:r>
      <w:r>
        <w:rPr>
          <w:i/>
        </w:rPr>
        <w:tab/>
      </w:r>
      <w:r>
        <w:rPr>
          <w:i/>
        </w:rPr>
        <w:tab/>
        <w:t>Source: Ericsson</w:t>
      </w:r>
    </w:p>
    <w:p w14:paraId="2997FF13" w14:textId="77777777" w:rsidR="008160A3" w:rsidRDefault="008160A3" w:rsidP="008160A3">
      <w:pPr>
        <w:rPr>
          <w:rFonts w:ascii="Arial" w:hAnsi="Arial" w:cs="Arial"/>
          <w:b/>
        </w:rPr>
      </w:pPr>
      <w:r>
        <w:rPr>
          <w:rFonts w:ascii="Arial" w:hAnsi="Arial" w:cs="Arial"/>
          <w:b/>
        </w:rPr>
        <w:t xml:space="preserve">Abstract: </w:t>
      </w:r>
    </w:p>
    <w:p w14:paraId="6447F2AD" w14:textId="77777777" w:rsidR="008160A3" w:rsidRDefault="008160A3" w:rsidP="008160A3">
      <w:r>
        <w:t>Add a new service procedure for AMF request PDU session release for mismatched PDU session during CM-CONNECTED mode.</w:t>
      </w:r>
    </w:p>
    <w:p w14:paraId="70D35E37"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C4-253438</w:t>
      </w:r>
      <w:r>
        <w:rPr>
          <w:color w:val="993300"/>
          <w:u w:val="single"/>
        </w:rPr>
        <w:t>.</w:t>
      </w:r>
    </w:p>
    <w:p w14:paraId="4192D69F" w14:textId="5DE14AD1" w:rsidR="008160A3" w:rsidRDefault="008160A3" w:rsidP="008160A3">
      <w:pPr>
        <w:rPr>
          <w:rFonts w:ascii="Arial" w:hAnsi="Arial" w:cs="Arial"/>
          <w:b/>
          <w:sz w:val="24"/>
        </w:rPr>
      </w:pPr>
      <w:r>
        <w:rPr>
          <w:rFonts w:ascii="Arial" w:hAnsi="Arial" w:cs="Arial"/>
          <w:b/>
          <w:color w:val="0000FF"/>
          <w:sz w:val="24"/>
        </w:rPr>
        <w:t>C4-253438</w:t>
      </w:r>
      <w:r>
        <w:rPr>
          <w:rFonts w:ascii="Arial" w:hAnsi="Arial" w:cs="Arial"/>
          <w:b/>
          <w:color w:val="0000FF"/>
          <w:sz w:val="24"/>
        </w:rPr>
        <w:tab/>
      </w:r>
      <w:r>
        <w:rPr>
          <w:rFonts w:ascii="Arial" w:hAnsi="Arial" w:cs="Arial"/>
          <w:b/>
          <w:sz w:val="24"/>
        </w:rPr>
        <w:t>Release of Mismatching PDU Session in CM-CONNECTED Mode</w:t>
      </w:r>
    </w:p>
    <w:p w14:paraId="5A1361A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CR-0889  rev 1 Cat: F (Rel-19)</w:t>
      </w:r>
      <w:r>
        <w:rPr>
          <w:i/>
        </w:rPr>
        <w:br/>
      </w:r>
      <w:r>
        <w:rPr>
          <w:i/>
        </w:rPr>
        <w:br/>
      </w:r>
      <w:r>
        <w:rPr>
          <w:i/>
        </w:rPr>
        <w:tab/>
      </w:r>
      <w:r>
        <w:rPr>
          <w:i/>
        </w:rPr>
        <w:tab/>
      </w:r>
      <w:r>
        <w:rPr>
          <w:i/>
        </w:rPr>
        <w:tab/>
      </w:r>
      <w:r>
        <w:rPr>
          <w:i/>
        </w:rPr>
        <w:tab/>
      </w:r>
      <w:r>
        <w:rPr>
          <w:i/>
        </w:rPr>
        <w:tab/>
        <w:t>Source: Ericsson</w:t>
      </w:r>
    </w:p>
    <w:p w14:paraId="5B9DC181" w14:textId="77777777" w:rsidR="008160A3" w:rsidRDefault="008160A3" w:rsidP="008160A3">
      <w:pPr>
        <w:rPr>
          <w:color w:val="808080"/>
        </w:rPr>
      </w:pPr>
      <w:r>
        <w:rPr>
          <w:color w:val="808080"/>
        </w:rPr>
        <w:t>(Replaces C4-253270)</w:t>
      </w:r>
    </w:p>
    <w:p w14:paraId="7A0B717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D55B3" w14:textId="0B7D1BB4" w:rsidR="008160A3" w:rsidRDefault="008160A3" w:rsidP="008160A3">
      <w:pPr>
        <w:rPr>
          <w:rFonts w:ascii="Arial" w:hAnsi="Arial" w:cs="Arial"/>
          <w:b/>
          <w:sz w:val="24"/>
        </w:rPr>
      </w:pPr>
      <w:r>
        <w:rPr>
          <w:rFonts w:ascii="Arial" w:hAnsi="Arial" w:cs="Arial"/>
          <w:b/>
          <w:color w:val="0000FF"/>
          <w:sz w:val="24"/>
        </w:rPr>
        <w:t>C4-253271</w:t>
      </w:r>
      <w:r>
        <w:rPr>
          <w:rFonts w:ascii="Arial" w:hAnsi="Arial" w:cs="Arial"/>
          <w:b/>
          <w:color w:val="0000FF"/>
          <w:sz w:val="24"/>
        </w:rPr>
        <w:tab/>
      </w:r>
      <w:r>
        <w:rPr>
          <w:rFonts w:ascii="Arial" w:hAnsi="Arial" w:cs="Arial"/>
          <w:b/>
          <w:sz w:val="24"/>
        </w:rPr>
        <w:t>User Plance Security Policy</w:t>
      </w:r>
    </w:p>
    <w:p w14:paraId="19339B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CR-0890  Cat: B (Rel-19)</w:t>
      </w:r>
      <w:r>
        <w:rPr>
          <w:i/>
        </w:rPr>
        <w:br/>
      </w:r>
      <w:r>
        <w:rPr>
          <w:i/>
        </w:rPr>
        <w:br/>
      </w:r>
      <w:r>
        <w:rPr>
          <w:i/>
        </w:rPr>
        <w:tab/>
      </w:r>
      <w:r>
        <w:rPr>
          <w:i/>
        </w:rPr>
        <w:tab/>
      </w:r>
      <w:r>
        <w:rPr>
          <w:i/>
        </w:rPr>
        <w:tab/>
      </w:r>
      <w:r>
        <w:rPr>
          <w:i/>
        </w:rPr>
        <w:tab/>
      </w:r>
      <w:r>
        <w:rPr>
          <w:i/>
        </w:rPr>
        <w:tab/>
        <w:t>Source: Ericsson</w:t>
      </w:r>
    </w:p>
    <w:p w14:paraId="770E6871" w14:textId="77777777" w:rsidR="008160A3" w:rsidRDefault="008160A3" w:rsidP="008160A3">
      <w:pPr>
        <w:rPr>
          <w:rFonts w:ascii="Arial" w:hAnsi="Arial" w:cs="Arial"/>
          <w:b/>
        </w:rPr>
      </w:pPr>
      <w:r>
        <w:rPr>
          <w:rFonts w:ascii="Arial" w:hAnsi="Arial" w:cs="Arial"/>
          <w:b/>
        </w:rPr>
        <w:t xml:space="preserve">Abstract: </w:t>
      </w:r>
    </w:p>
    <w:p w14:paraId="1A96953A" w14:textId="77777777" w:rsidR="008160A3" w:rsidRDefault="008160A3" w:rsidP="008160A3">
      <w:r>
        <w:t>1/ Define new data type for VPLMN User Plance Security Requirements</w:t>
      </w:r>
    </w:p>
    <w:p w14:paraId="571A9099" w14:textId="77777777" w:rsidR="008160A3" w:rsidRDefault="008160A3" w:rsidP="008160A3">
      <w:r>
        <w:t>2/ Add new IE in PduSessionCreateData and HsmfUpdateData to allow V-SMF to provide the VPLMN UP Security Capabilities to HPLMN.</w:t>
      </w:r>
    </w:p>
    <w:p w14:paraId="5F67CAE5" w14:textId="77777777" w:rsidR="008160A3" w:rsidRDefault="008160A3" w:rsidP="008160A3">
      <w:r>
        <w:t>3/ Specify the handling of VPLMN UP Security Capabilities in HPLMN.</w:t>
      </w:r>
    </w:p>
    <w:p w14:paraId="39C7E25D" w14:textId="77777777" w:rsidR="008160A3" w:rsidRDefault="008160A3" w:rsidP="008160A3">
      <w:r>
        <w:t>4/ Update OpenAPI accordingly.</w:t>
      </w:r>
    </w:p>
    <w:p w14:paraId="7B49A540" w14:textId="77777777" w:rsidR="008160A3" w:rsidRDefault="008160A3" w:rsidP="008160A3">
      <w:pPr>
        <w:rPr>
          <w:rFonts w:ascii="Arial" w:hAnsi="Arial" w:cs="Arial"/>
          <w:b/>
        </w:rPr>
      </w:pPr>
      <w:r>
        <w:rPr>
          <w:rFonts w:ascii="Arial" w:hAnsi="Arial" w:cs="Arial"/>
          <w:b/>
        </w:rPr>
        <w:t xml:space="preserve">Discussion: </w:t>
      </w:r>
    </w:p>
    <w:p w14:paraId="138BBA07" w14:textId="77777777" w:rsidR="008160A3" w:rsidRDefault="008160A3" w:rsidP="008160A3">
      <w:r>
        <w:t>It was seen the stage 2 requirements are needed at first.</w:t>
      </w:r>
    </w:p>
    <w:p w14:paraId="5799CD9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1DA742" w14:textId="087D1D90" w:rsidR="008160A3" w:rsidRDefault="008160A3" w:rsidP="008160A3">
      <w:pPr>
        <w:rPr>
          <w:rFonts w:ascii="Arial" w:hAnsi="Arial" w:cs="Arial"/>
          <w:b/>
          <w:sz w:val="24"/>
        </w:rPr>
      </w:pPr>
      <w:r>
        <w:rPr>
          <w:rFonts w:ascii="Arial" w:hAnsi="Arial" w:cs="Arial"/>
          <w:b/>
          <w:color w:val="0000FF"/>
          <w:sz w:val="24"/>
        </w:rPr>
        <w:t>C4-253272</w:t>
      </w:r>
      <w:r>
        <w:rPr>
          <w:rFonts w:ascii="Arial" w:hAnsi="Arial" w:cs="Arial"/>
          <w:b/>
          <w:color w:val="0000FF"/>
          <w:sz w:val="24"/>
        </w:rPr>
        <w:tab/>
      </w:r>
      <w:r>
        <w:rPr>
          <w:rFonts w:ascii="Arial" w:hAnsi="Arial" w:cs="Arial"/>
          <w:b/>
          <w:sz w:val="24"/>
        </w:rPr>
        <w:t>VPLMN QoS Constraints for MPS PDU Session</w:t>
      </w:r>
    </w:p>
    <w:p w14:paraId="5A1C61D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CR-0891  Cat: B (Rel-19)</w:t>
      </w:r>
      <w:r>
        <w:rPr>
          <w:i/>
        </w:rPr>
        <w:br/>
      </w:r>
      <w:r>
        <w:rPr>
          <w:i/>
        </w:rPr>
        <w:br/>
      </w:r>
      <w:r>
        <w:rPr>
          <w:i/>
        </w:rPr>
        <w:tab/>
      </w:r>
      <w:r>
        <w:rPr>
          <w:i/>
        </w:rPr>
        <w:tab/>
      </w:r>
      <w:r>
        <w:rPr>
          <w:i/>
        </w:rPr>
        <w:tab/>
      </w:r>
      <w:r>
        <w:rPr>
          <w:i/>
        </w:rPr>
        <w:tab/>
      </w:r>
      <w:r>
        <w:rPr>
          <w:i/>
        </w:rPr>
        <w:tab/>
        <w:t>Source: Ericsson</w:t>
      </w:r>
    </w:p>
    <w:p w14:paraId="4B4112B9" w14:textId="77777777" w:rsidR="008160A3" w:rsidRDefault="008160A3" w:rsidP="008160A3">
      <w:pPr>
        <w:rPr>
          <w:rFonts w:ascii="Arial" w:hAnsi="Arial" w:cs="Arial"/>
          <w:b/>
        </w:rPr>
      </w:pPr>
      <w:r>
        <w:rPr>
          <w:rFonts w:ascii="Arial" w:hAnsi="Arial" w:cs="Arial"/>
          <w:b/>
        </w:rPr>
        <w:t xml:space="preserve">Abstract: </w:t>
      </w:r>
    </w:p>
    <w:p w14:paraId="0D162600" w14:textId="77777777" w:rsidR="008160A3" w:rsidRDefault="008160A3" w:rsidP="008160A3">
      <w:r>
        <w:t>1/ Add new IE in PduSessinoCreateData and HsmfUpdateData to allow the VPLMN to provide VPLMN QoS Contraints for MPS session to the HPLMN.</w:t>
      </w:r>
    </w:p>
    <w:p w14:paraId="4C7DAE75" w14:textId="77777777" w:rsidR="008160A3" w:rsidRDefault="008160A3" w:rsidP="008160A3">
      <w:r>
        <w:t>2/ Update OpenAPI accordingly.</w:t>
      </w:r>
    </w:p>
    <w:p w14:paraId="3F6607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C4-253439</w:t>
      </w:r>
      <w:r>
        <w:rPr>
          <w:color w:val="993300"/>
          <w:u w:val="single"/>
        </w:rPr>
        <w:t>.</w:t>
      </w:r>
    </w:p>
    <w:p w14:paraId="3AECEE9D" w14:textId="1C72B4A0" w:rsidR="008160A3" w:rsidRDefault="008160A3" w:rsidP="008160A3">
      <w:pPr>
        <w:rPr>
          <w:rFonts w:ascii="Arial" w:hAnsi="Arial" w:cs="Arial"/>
          <w:b/>
          <w:sz w:val="24"/>
        </w:rPr>
      </w:pPr>
      <w:r>
        <w:rPr>
          <w:rFonts w:ascii="Arial" w:hAnsi="Arial" w:cs="Arial"/>
          <w:b/>
          <w:color w:val="0000FF"/>
          <w:sz w:val="24"/>
        </w:rPr>
        <w:t>C4-253439</w:t>
      </w:r>
      <w:r>
        <w:rPr>
          <w:rFonts w:ascii="Arial" w:hAnsi="Arial" w:cs="Arial"/>
          <w:b/>
          <w:color w:val="0000FF"/>
          <w:sz w:val="24"/>
        </w:rPr>
        <w:tab/>
      </w:r>
      <w:r>
        <w:rPr>
          <w:rFonts w:ascii="Arial" w:hAnsi="Arial" w:cs="Arial"/>
          <w:b/>
          <w:sz w:val="24"/>
        </w:rPr>
        <w:t>VPLMN QoS Constraints for MPS PDU Session</w:t>
      </w:r>
    </w:p>
    <w:p w14:paraId="1C776D9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CR-0891  rev 1 Cat: B (Rel-19)</w:t>
      </w:r>
      <w:r>
        <w:rPr>
          <w:i/>
        </w:rPr>
        <w:br/>
      </w:r>
      <w:r>
        <w:rPr>
          <w:i/>
        </w:rPr>
        <w:br/>
      </w:r>
      <w:r>
        <w:rPr>
          <w:i/>
        </w:rPr>
        <w:tab/>
      </w:r>
      <w:r>
        <w:rPr>
          <w:i/>
        </w:rPr>
        <w:tab/>
      </w:r>
      <w:r>
        <w:rPr>
          <w:i/>
        </w:rPr>
        <w:tab/>
      </w:r>
      <w:r>
        <w:rPr>
          <w:i/>
        </w:rPr>
        <w:tab/>
      </w:r>
      <w:r>
        <w:rPr>
          <w:i/>
        </w:rPr>
        <w:tab/>
        <w:t>Source: Ericsson</w:t>
      </w:r>
    </w:p>
    <w:p w14:paraId="65F350B7" w14:textId="77777777" w:rsidR="008160A3" w:rsidRDefault="008160A3" w:rsidP="008160A3">
      <w:pPr>
        <w:rPr>
          <w:color w:val="808080"/>
        </w:rPr>
      </w:pPr>
      <w:r>
        <w:rPr>
          <w:color w:val="808080"/>
        </w:rPr>
        <w:t>(Replaces C4-253272)</w:t>
      </w:r>
    </w:p>
    <w:p w14:paraId="2FD9E38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16EEC" w14:textId="3E368F8F" w:rsidR="008160A3" w:rsidRDefault="008160A3" w:rsidP="008160A3">
      <w:pPr>
        <w:rPr>
          <w:rFonts w:ascii="Arial" w:hAnsi="Arial" w:cs="Arial"/>
          <w:b/>
          <w:sz w:val="24"/>
        </w:rPr>
      </w:pPr>
      <w:r>
        <w:rPr>
          <w:rFonts w:ascii="Arial" w:hAnsi="Arial" w:cs="Arial"/>
          <w:b/>
          <w:color w:val="0000FF"/>
          <w:sz w:val="24"/>
        </w:rPr>
        <w:t>C4-253273</w:t>
      </w:r>
      <w:r>
        <w:rPr>
          <w:rFonts w:ascii="Arial" w:hAnsi="Arial" w:cs="Arial"/>
          <w:b/>
          <w:color w:val="0000FF"/>
          <w:sz w:val="24"/>
        </w:rPr>
        <w:tab/>
      </w:r>
      <w:r>
        <w:rPr>
          <w:rFonts w:ascii="Arial" w:hAnsi="Arial" w:cs="Arial"/>
          <w:b/>
          <w:sz w:val="24"/>
        </w:rPr>
        <w:t>RAT Type for PDU Session Events</w:t>
      </w:r>
    </w:p>
    <w:p w14:paraId="0A06EC50"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CR-1497  Cat: F (Rel-19)</w:t>
      </w:r>
      <w:r>
        <w:rPr>
          <w:i/>
        </w:rPr>
        <w:br/>
      </w:r>
      <w:r>
        <w:rPr>
          <w:i/>
        </w:rPr>
        <w:br/>
      </w:r>
      <w:r>
        <w:rPr>
          <w:i/>
        </w:rPr>
        <w:tab/>
      </w:r>
      <w:r>
        <w:rPr>
          <w:i/>
        </w:rPr>
        <w:tab/>
      </w:r>
      <w:r>
        <w:rPr>
          <w:i/>
        </w:rPr>
        <w:tab/>
      </w:r>
      <w:r>
        <w:rPr>
          <w:i/>
        </w:rPr>
        <w:tab/>
      </w:r>
      <w:r>
        <w:rPr>
          <w:i/>
        </w:rPr>
        <w:tab/>
        <w:t>Source: Ericsson, Verizon</w:t>
      </w:r>
    </w:p>
    <w:p w14:paraId="1C6463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C4-253489</w:t>
      </w:r>
      <w:r>
        <w:rPr>
          <w:color w:val="993300"/>
          <w:u w:val="single"/>
        </w:rPr>
        <w:t>.</w:t>
      </w:r>
    </w:p>
    <w:p w14:paraId="5C2544FD" w14:textId="3D4C954F" w:rsidR="008160A3" w:rsidRDefault="008160A3" w:rsidP="008160A3">
      <w:pPr>
        <w:rPr>
          <w:rFonts w:ascii="Arial" w:hAnsi="Arial" w:cs="Arial"/>
          <w:b/>
          <w:sz w:val="24"/>
        </w:rPr>
      </w:pPr>
      <w:r>
        <w:rPr>
          <w:rFonts w:ascii="Arial" w:hAnsi="Arial" w:cs="Arial"/>
          <w:b/>
          <w:color w:val="0000FF"/>
          <w:sz w:val="24"/>
        </w:rPr>
        <w:t>C4-253489</w:t>
      </w:r>
      <w:r>
        <w:rPr>
          <w:rFonts w:ascii="Arial" w:hAnsi="Arial" w:cs="Arial"/>
          <w:b/>
          <w:color w:val="0000FF"/>
          <w:sz w:val="24"/>
        </w:rPr>
        <w:tab/>
      </w:r>
      <w:r>
        <w:rPr>
          <w:rFonts w:ascii="Arial" w:hAnsi="Arial" w:cs="Arial"/>
          <w:b/>
          <w:sz w:val="24"/>
        </w:rPr>
        <w:t>RAT Type for PDU Session Events</w:t>
      </w:r>
    </w:p>
    <w:p w14:paraId="3DF5DB7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CR-1497  rev 1 Cat: F (Rel-19)</w:t>
      </w:r>
      <w:r>
        <w:rPr>
          <w:i/>
        </w:rPr>
        <w:br/>
      </w:r>
      <w:r>
        <w:rPr>
          <w:i/>
        </w:rPr>
        <w:br/>
      </w:r>
      <w:r>
        <w:rPr>
          <w:i/>
        </w:rPr>
        <w:tab/>
      </w:r>
      <w:r>
        <w:rPr>
          <w:i/>
        </w:rPr>
        <w:tab/>
      </w:r>
      <w:r>
        <w:rPr>
          <w:i/>
        </w:rPr>
        <w:tab/>
      </w:r>
      <w:r>
        <w:rPr>
          <w:i/>
        </w:rPr>
        <w:tab/>
      </w:r>
      <w:r>
        <w:rPr>
          <w:i/>
        </w:rPr>
        <w:tab/>
        <w:t>Source: Ericsson, Verizon</w:t>
      </w:r>
    </w:p>
    <w:p w14:paraId="2A7563DE" w14:textId="77777777" w:rsidR="008160A3" w:rsidRDefault="008160A3" w:rsidP="008160A3">
      <w:pPr>
        <w:rPr>
          <w:color w:val="808080"/>
        </w:rPr>
      </w:pPr>
      <w:r>
        <w:rPr>
          <w:color w:val="808080"/>
        </w:rPr>
        <w:t>(Replaces C4-253273)</w:t>
      </w:r>
    </w:p>
    <w:p w14:paraId="593F37D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C4-253534</w:t>
      </w:r>
      <w:r>
        <w:rPr>
          <w:color w:val="993300"/>
          <w:u w:val="single"/>
        </w:rPr>
        <w:t>.</w:t>
      </w:r>
    </w:p>
    <w:p w14:paraId="730530AE" w14:textId="18303D80" w:rsidR="008160A3" w:rsidRDefault="008160A3" w:rsidP="008160A3">
      <w:pPr>
        <w:rPr>
          <w:rFonts w:ascii="Arial" w:hAnsi="Arial" w:cs="Arial"/>
          <w:b/>
          <w:sz w:val="24"/>
        </w:rPr>
      </w:pPr>
      <w:r>
        <w:rPr>
          <w:rFonts w:ascii="Arial" w:hAnsi="Arial" w:cs="Arial"/>
          <w:b/>
          <w:color w:val="0000FF"/>
          <w:sz w:val="24"/>
        </w:rPr>
        <w:t>C4-253534</w:t>
      </w:r>
      <w:r>
        <w:rPr>
          <w:rFonts w:ascii="Arial" w:hAnsi="Arial" w:cs="Arial"/>
          <w:b/>
          <w:color w:val="0000FF"/>
          <w:sz w:val="24"/>
        </w:rPr>
        <w:tab/>
      </w:r>
      <w:r>
        <w:rPr>
          <w:rFonts w:ascii="Arial" w:hAnsi="Arial" w:cs="Arial"/>
          <w:b/>
          <w:sz w:val="24"/>
        </w:rPr>
        <w:t>RAT Type for PDU Session Events</w:t>
      </w:r>
    </w:p>
    <w:p w14:paraId="469CA83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CR-1497  rev 2 Cat: F (Rel-19)</w:t>
      </w:r>
      <w:r>
        <w:rPr>
          <w:i/>
        </w:rPr>
        <w:br/>
      </w:r>
      <w:r>
        <w:rPr>
          <w:i/>
        </w:rPr>
        <w:br/>
      </w:r>
      <w:r>
        <w:rPr>
          <w:i/>
        </w:rPr>
        <w:tab/>
      </w:r>
      <w:r>
        <w:rPr>
          <w:i/>
        </w:rPr>
        <w:tab/>
      </w:r>
      <w:r>
        <w:rPr>
          <w:i/>
        </w:rPr>
        <w:tab/>
      </w:r>
      <w:r>
        <w:rPr>
          <w:i/>
        </w:rPr>
        <w:tab/>
      </w:r>
      <w:r>
        <w:rPr>
          <w:i/>
        </w:rPr>
        <w:tab/>
        <w:t>Source: Ericsson, Verizon</w:t>
      </w:r>
    </w:p>
    <w:p w14:paraId="2B636A85" w14:textId="77777777" w:rsidR="008160A3" w:rsidRDefault="008160A3" w:rsidP="008160A3">
      <w:pPr>
        <w:rPr>
          <w:color w:val="808080"/>
        </w:rPr>
      </w:pPr>
      <w:r>
        <w:rPr>
          <w:color w:val="808080"/>
        </w:rPr>
        <w:t>(Replaces C4-253489)</w:t>
      </w:r>
    </w:p>
    <w:p w14:paraId="56DF4BF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6F80E" w14:textId="7934B59B" w:rsidR="008160A3" w:rsidRDefault="008160A3" w:rsidP="008160A3">
      <w:pPr>
        <w:rPr>
          <w:rFonts w:ascii="Arial" w:hAnsi="Arial" w:cs="Arial"/>
          <w:b/>
          <w:sz w:val="24"/>
        </w:rPr>
      </w:pPr>
      <w:r>
        <w:rPr>
          <w:rFonts w:ascii="Arial" w:hAnsi="Arial" w:cs="Arial"/>
          <w:b/>
          <w:color w:val="0000FF"/>
          <w:sz w:val="24"/>
        </w:rPr>
        <w:t>C4-253274</w:t>
      </w:r>
      <w:r>
        <w:rPr>
          <w:rFonts w:ascii="Arial" w:hAnsi="Arial" w:cs="Arial"/>
          <w:b/>
          <w:color w:val="0000FF"/>
          <w:sz w:val="24"/>
        </w:rPr>
        <w:tab/>
      </w:r>
      <w:r>
        <w:rPr>
          <w:rFonts w:ascii="Arial" w:hAnsi="Arial" w:cs="Arial"/>
          <w:b/>
          <w:sz w:val="24"/>
        </w:rPr>
        <w:t>Disaster Roaming Indication</w:t>
      </w:r>
    </w:p>
    <w:p w14:paraId="135D820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CR-1230  Cat: F (Rel-19)</w:t>
      </w:r>
      <w:r>
        <w:rPr>
          <w:i/>
        </w:rPr>
        <w:br/>
      </w:r>
      <w:r>
        <w:rPr>
          <w:i/>
        </w:rPr>
        <w:br/>
      </w:r>
      <w:r>
        <w:rPr>
          <w:i/>
        </w:rPr>
        <w:tab/>
      </w:r>
      <w:r>
        <w:rPr>
          <w:i/>
        </w:rPr>
        <w:tab/>
      </w:r>
      <w:r>
        <w:rPr>
          <w:i/>
        </w:rPr>
        <w:tab/>
      </w:r>
      <w:r>
        <w:rPr>
          <w:i/>
        </w:rPr>
        <w:tab/>
      </w:r>
      <w:r>
        <w:rPr>
          <w:i/>
        </w:rPr>
        <w:tab/>
        <w:t>Source: Ericsson</w:t>
      </w:r>
    </w:p>
    <w:p w14:paraId="2108E8C9" w14:textId="77777777" w:rsidR="008160A3" w:rsidRDefault="008160A3" w:rsidP="008160A3">
      <w:pPr>
        <w:rPr>
          <w:rFonts w:ascii="Arial" w:hAnsi="Arial" w:cs="Arial"/>
          <w:b/>
        </w:rPr>
      </w:pPr>
      <w:r>
        <w:rPr>
          <w:rFonts w:ascii="Arial" w:hAnsi="Arial" w:cs="Arial"/>
          <w:b/>
        </w:rPr>
        <w:t xml:space="preserve">Abstract: </w:t>
      </w:r>
    </w:p>
    <w:p w14:paraId="72B28E31" w14:textId="77777777" w:rsidR="008160A3" w:rsidRDefault="008160A3" w:rsidP="008160A3">
      <w:r>
        <w:t>Introduce disaster roaming indication for NRF discovery and Access token APIs.</w:t>
      </w:r>
    </w:p>
    <w:p w14:paraId="46079676" w14:textId="77777777" w:rsidR="008160A3" w:rsidRDefault="008160A3" w:rsidP="008160A3">
      <w:pPr>
        <w:rPr>
          <w:rFonts w:ascii="Arial" w:hAnsi="Arial" w:cs="Arial"/>
          <w:b/>
        </w:rPr>
      </w:pPr>
      <w:r>
        <w:rPr>
          <w:rFonts w:ascii="Arial" w:hAnsi="Arial" w:cs="Arial"/>
          <w:b/>
        </w:rPr>
        <w:t xml:space="preserve">Discussion: </w:t>
      </w:r>
    </w:p>
    <w:p w14:paraId="7B53543E" w14:textId="77777777" w:rsidR="008160A3" w:rsidRDefault="008160A3" w:rsidP="008160A3">
      <w:r>
        <w:t>Potential security issues needs to be clarified.</w:t>
      </w:r>
    </w:p>
    <w:p w14:paraId="10C6E7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B05C0" w14:textId="03DC2ECF" w:rsidR="008160A3" w:rsidRDefault="008160A3" w:rsidP="008160A3">
      <w:pPr>
        <w:rPr>
          <w:rFonts w:ascii="Arial" w:hAnsi="Arial" w:cs="Arial"/>
          <w:b/>
          <w:sz w:val="24"/>
        </w:rPr>
      </w:pPr>
      <w:r>
        <w:rPr>
          <w:rFonts w:ascii="Arial" w:hAnsi="Arial" w:cs="Arial"/>
          <w:b/>
          <w:color w:val="0000FF"/>
          <w:sz w:val="24"/>
        </w:rPr>
        <w:t>C4-253275</w:t>
      </w:r>
      <w:r>
        <w:rPr>
          <w:rFonts w:ascii="Arial" w:hAnsi="Arial" w:cs="Arial"/>
          <w:b/>
          <w:color w:val="0000FF"/>
          <w:sz w:val="24"/>
        </w:rPr>
        <w:tab/>
      </w:r>
      <w:r>
        <w:rPr>
          <w:rFonts w:ascii="Arial" w:hAnsi="Arial" w:cs="Arial"/>
          <w:b/>
          <w:sz w:val="24"/>
        </w:rPr>
        <w:t>Access Token Retrive Key Operation</w:t>
      </w:r>
    </w:p>
    <w:p w14:paraId="27F025F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CR-1231  Cat: B (Rel-19)</w:t>
      </w:r>
      <w:r>
        <w:rPr>
          <w:i/>
        </w:rPr>
        <w:br/>
      </w:r>
      <w:r>
        <w:rPr>
          <w:i/>
        </w:rPr>
        <w:br/>
      </w:r>
      <w:r>
        <w:rPr>
          <w:i/>
        </w:rPr>
        <w:tab/>
      </w:r>
      <w:r>
        <w:rPr>
          <w:i/>
        </w:rPr>
        <w:tab/>
      </w:r>
      <w:r>
        <w:rPr>
          <w:i/>
        </w:rPr>
        <w:tab/>
      </w:r>
      <w:r>
        <w:rPr>
          <w:i/>
        </w:rPr>
        <w:tab/>
      </w:r>
      <w:r>
        <w:rPr>
          <w:i/>
        </w:rPr>
        <w:tab/>
        <w:t>Source: Ericsson</w:t>
      </w:r>
    </w:p>
    <w:p w14:paraId="27A96928" w14:textId="77777777" w:rsidR="008160A3" w:rsidRDefault="008160A3" w:rsidP="008160A3">
      <w:pPr>
        <w:rPr>
          <w:rFonts w:ascii="Arial" w:hAnsi="Arial" w:cs="Arial"/>
          <w:b/>
        </w:rPr>
      </w:pPr>
      <w:r>
        <w:rPr>
          <w:rFonts w:ascii="Arial" w:hAnsi="Arial" w:cs="Arial"/>
          <w:b/>
        </w:rPr>
        <w:t xml:space="preserve">Abstract: </w:t>
      </w:r>
    </w:p>
    <w:p w14:paraId="494445ED" w14:textId="77777777" w:rsidR="008160A3" w:rsidRDefault="008160A3" w:rsidP="008160A3">
      <w:r>
        <w:t>1/ Define the new service operation for Retrieve Key Request</w:t>
      </w:r>
    </w:p>
    <w:p w14:paraId="1374AF58" w14:textId="77777777" w:rsidR="008160A3" w:rsidRDefault="008160A3" w:rsidP="008160A3">
      <w:r>
        <w:t>2/ Define the service API (URI and data types)</w:t>
      </w:r>
    </w:p>
    <w:p w14:paraId="48977E9F" w14:textId="77777777" w:rsidR="008160A3" w:rsidRDefault="008160A3" w:rsidP="008160A3">
      <w:r>
        <w:t>3/ Update OpenAPI accordingly.</w:t>
      </w:r>
    </w:p>
    <w:p w14:paraId="41F839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C4-253380</w:t>
      </w:r>
      <w:r>
        <w:rPr>
          <w:color w:val="993300"/>
          <w:u w:val="single"/>
        </w:rPr>
        <w:t>.</w:t>
      </w:r>
    </w:p>
    <w:p w14:paraId="60F4E016" w14:textId="437FF054" w:rsidR="008160A3" w:rsidRDefault="008160A3" w:rsidP="008160A3">
      <w:pPr>
        <w:rPr>
          <w:rFonts w:ascii="Arial" w:hAnsi="Arial" w:cs="Arial"/>
          <w:b/>
          <w:sz w:val="24"/>
        </w:rPr>
      </w:pPr>
      <w:r>
        <w:rPr>
          <w:rFonts w:ascii="Arial" w:hAnsi="Arial" w:cs="Arial"/>
          <w:b/>
          <w:color w:val="0000FF"/>
          <w:sz w:val="24"/>
        </w:rPr>
        <w:t>C4-253380</w:t>
      </w:r>
      <w:r>
        <w:rPr>
          <w:rFonts w:ascii="Arial" w:hAnsi="Arial" w:cs="Arial"/>
          <w:b/>
          <w:color w:val="0000FF"/>
          <w:sz w:val="24"/>
        </w:rPr>
        <w:tab/>
      </w:r>
      <w:r>
        <w:rPr>
          <w:rFonts w:ascii="Arial" w:hAnsi="Arial" w:cs="Arial"/>
          <w:b/>
          <w:sz w:val="24"/>
        </w:rPr>
        <w:t>Access Token Retrive Key Operation</w:t>
      </w:r>
    </w:p>
    <w:p w14:paraId="2542056D"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CR-1231  rev 1 Cat: B (Rel-19)</w:t>
      </w:r>
      <w:r>
        <w:rPr>
          <w:i/>
        </w:rPr>
        <w:br/>
      </w:r>
      <w:r>
        <w:rPr>
          <w:i/>
        </w:rPr>
        <w:br/>
      </w:r>
      <w:r>
        <w:rPr>
          <w:i/>
        </w:rPr>
        <w:tab/>
      </w:r>
      <w:r>
        <w:rPr>
          <w:i/>
        </w:rPr>
        <w:tab/>
      </w:r>
      <w:r>
        <w:rPr>
          <w:i/>
        </w:rPr>
        <w:tab/>
      </w:r>
      <w:r>
        <w:rPr>
          <w:i/>
        </w:rPr>
        <w:tab/>
      </w:r>
      <w:r>
        <w:rPr>
          <w:i/>
        </w:rPr>
        <w:tab/>
        <w:t>Source: Ericsson</w:t>
      </w:r>
    </w:p>
    <w:p w14:paraId="7E984FA3" w14:textId="77777777" w:rsidR="008160A3" w:rsidRDefault="008160A3" w:rsidP="008160A3">
      <w:pPr>
        <w:rPr>
          <w:color w:val="808080"/>
        </w:rPr>
      </w:pPr>
      <w:r>
        <w:rPr>
          <w:color w:val="808080"/>
        </w:rPr>
        <w:t>(Replaces C4-253275)</w:t>
      </w:r>
    </w:p>
    <w:p w14:paraId="66E8D77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C4-253557</w:t>
      </w:r>
      <w:r>
        <w:rPr>
          <w:color w:val="993300"/>
          <w:u w:val="single"/>
        </w:rPr>
        <w:t>.</w:t>
      </w:r>
    </w:p>
    <w:p w14:paraId="3E98895A" w14:textId="13A3117F" w:rsidR="008160A3" w:rsidRDefault="008160A3" w:rsidP="008160A3">
      <w:pPr>
        <w:rPr>
          <w:rFonts w:ascii="Arial" w:hAnsi="Arial" w:cs="Arial"/>
          <w:b/>
          <w:sz w:val="24"/>
        </w:rPr>
      </w:pPr>
      <w:r>
        <w:rPr>
          <w:rFonts w:ascii="Arial" w:hAnsi="Arial" w:cs="Arial"/>
          <w:b/>
          <w:color w:val="0000FF"/>
          <w:sz w:val="24"/>
        </w:rPr>
        <w:t>C4-253557</w:t>
      </w:r>
      <w:r>
        <w:rPr>
          <w:rFonts w:ascii="Arial" w:hAnsi="Arial" w:cs="Arial"/>
          <w:b/>
          <w:color w:val="0000FF"/>
          <w:sz w:val="24"/>
        </w:rPr>
        <w:tab/>
      </w:r>
      <w:r>
        <w:rPr>
          <w:rFonts w:ascii="Arial" w:hAnsi="Arial" w:cs="Arial"/>
          <w:b/>
          <w:sz w:val="24"/>
        </w:rPr>
        <w:t>Access Token Retrive Key Operation</w:t>
      </w:r>
    </w:p>
    <w:p w14:paraId="2DADD1A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CR-1231  rev 2 Cat: B (Rel-19)</w:t>
      </w:r>
      <w:r>
        <w:rPr>
          <w:i/>
        </w:rPr>
        <w:br/>
      </w:r>
      <w:r>
        <w:rPr>
          <w:i/>
        </w:rPr>
        <w:br/>
      </w:r>
      <w:r>
        <w:rPr>
          <w:i/>
        </w:rPr>
        <w:tab/>
      </w:r>
      <w:r>
        <w:rPr>
          <w:i/>
        </w:rPr>
        <w:tab/>
      </w:r>
      <w:r>
        <w:rPr>
          <w:i/>
        </w:rPr>
        <w:tab/>
      </w:r>
      <w:r>
        <w:rPr>
          <w:i/>
        </w:rPr>
        <w:tab/>
      </w:r>
      <w:r>
        <w:rPr>
          <w:i/>
        </w:rPr>
        <w:tab/>
        <w:t>Source: Ericsson</w:t>
      </w:r>
    </w:p>
    <w:p w14:paraId="330072E8" w14:textId="77777777" w:rsidR="008160A3" w:rsidRDefault="008160A3" w:rsidP="008160A3">
      <w:pPr>
        <w:rPr>
          <w:color w:val="808080"/>
        </w:rPr>
      </w:pPr>
      <w:r>
        <w:rPr>
          <w:color w:val="808080"/>
        </w:rPr>
        <w:t>(Replaces C4-253380)</w:t>
      </w:r>
    </w:p>
    <w:p w14:paraId="60448AF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DD393" w14:textId="302F8F85" w:rsidR="008160A3" w:rsidRDefault="008160A3" w:rsidP="008160A3">
      <w:pPr>
        <w:rPr>
          <w:rFonts w:ascii="Arial" w:hAnsi="Arial" w:cs="Arial"/>
          <w:b/>
          <w:sz w:val="24"/>
        </w:rPr>
      </w:pPr>
      <w:r>
        <w:rPr>
          <w:rFonts w:ascii="Arial" w:hAnsi="Arial" w:cs="Arial"/>
          <w:b/>
          <w:color w:val="0000FF"/>
          <w:sz w:val="24"/>
        </w:rPr>
        <w:t>C4-253276</w:t>
      </w:r>
      <w:r>
        <w:rPr>
          <w:rFonts w:ascii="Arial" w:hAnsi="Arial" w:cs="Arial"/>
          <w:b/>
          <w:color w:val="0000FF"/>
          <w:sz w:val="24"/>
        </w:rPr>
        <w:tab/>
      </w:r>
      <w:r>
        <w:rPr>
          <w:rFonts w:ascii="Arial" w:hAnsi="Arial" w:cs="Arial"/>
          <w:b/>
          <w:sz w:val="24"/>
        </w:rPr>
        <w:t>Multiple LCS-UPP Connection Support per UE</w:t>
      </w:r>
    </w:p>
    <w:p w14:paraId="0AF4544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CR-0369  Cat: C (Rel-19)</w:t>
      </w:r>
      <w:r>
        <w:rPr>
          <w:i/>
        </w:rPr>
        <w:br/>
      </w:r>
      <w:r>
        <w:rPr>
          <w:i/>
        </w:rPr>
        <w:br/>
      </w:r>
      <w:r>
        <w:rPr>
          <w:i/>
        </w:rPr>
        <w:tab/>
      </w:r>
      <w:r>
        <w:rPr>
          <w:i/>
        </w:rPr>
        <w:tab/>
      </w:r>
      <w:r>
        <w:rPr>
          <w:i/>
        </w:rPr>
        <w:tab/>
      </w:r>
      <w:r>
        <w:rPr>
          <w:i/>
        </w:rPr>
        <w:tab/>
      </w:r>
      <w:r>
        <w:rPr>
          <w:i/>
        </w:rPr>
        <w:tab/>
        <w:t>Source: Ericsson</w:t>
      </w:r>
    </w:p>
    <w:p w14:paraId="32B4B762" w14:textId="77777777" w:rsidR="008160A3" w:rsidRDefault="008160A3" w:rsidP="008160A3">
      <w:pPr>
        <w:rPr>
          <w:rFonts w:ascii="Arial" w:hAnsi="Arial" w:cs="Arial"/>
          <w:b/>
        </w:rPr>
      </w:pPr>
      <w:r>
        <w:rPr>
          <w:rFonts w:ascii="Arial" w:hAnsi="Arial" w:cs="Arial"/>
          <w:b/>
        </w:rPr>
        <w:t xml:space="preserve">Abstract: </w:t>
      </w:r>
    </w:p>
    <w:p w14:paraId="4CE68692" w14:textId="77777777" w:rsidR="008160A3" w:rsidRDefault="008160A3" w:rsidP="008160A3"/>
    <w:p w14:paraId="29415DD4" w14:textId="77777777" w:rsidR="008160A3" w:rsidRDefault="008160A3" w:rsidP="008160A3">
      <w:r>
        <w:t>2/ Add new IEs in Location Context Transfer operation to carry the required information to the target LMF.</w:t>
      </w:r>
    </w:p>
    <w:p w14:paraId="1ECCFC88" w14:textId="77777777" w:rsidR="008160A3" w:rsidRDefault="008160A3" w:rsidP="008160A3">
      <w:r>
        <w:t>3/ Define new LMF feature to allow the AMF to select LMF support Multiple LCS-UPP Connections.</w:t>
      </w:r>
    </w:p>
    <w:p w14:paraId="6AB83249" w14:textId="77777777" w:rsidR="008160A3" w:rsidRDefault="008160A3" w:rsidP="008160A3">
      <w:r>
        <w:t>4/ Update OpenAPI accordingly.</w:t>
      </w:r>
    </w:p>
    <w:p w14:paraId="359920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C4-253444</w:t>
      </w:r>
      <w:r>
        <w:rPr>
          <w:color w:val="993300"/>
          <w:u w:val="single"/>
        </w:rPr>
        <w:t>.</w:t>
      </w:r>
    </w:p>
    <w:p w14:paraId="74FD9191" w14:textId="37EB2F6C" w:rsidR="008160A3" w:rsidRDefault="008160A3" w:rsidP="008160A3">
      <w:pPr>
        <w:rPr>
          <w:rFonts w:ascii="Arial" w:hAnsi="Arial" w:cs="Arial"/>
          <w:b/>
          <w:sz w:val="24"/>
        </w:rPr>
      </w:pPr>
      <w:r>
        <w:rPr>
          <w:rFonts w:ascii="Arial" w:hAnsi="Arial" w:cs="Arial"/>
          <w:b/>
          <w:color w:val="0000FF"/>
          <w:sz w:val="24"/>
        </w:rPr>
        <w:t>C4-253444</w:t>
      </w:r>
      <w:r>
        <w:rPr>
          <w:rFonts w:ascii="Arial" w:hAnsi="Arial" w:cs="Arial"/>
          <w:b/>
          <w:color w:val="0000FF"/>
          <w:sz w:val="24"/>
        </w:rPr>
        <w:tab/>
      </w:r>
      <w:r>
        <w:rPr>
          <w:rFonts w:ascii="Arial" w:hAnsi="Arial" w:cs="Arial"/>
          <w:b/>
          <w:sz w:val="24"/>
        </w:rPr>
        <w:t>Multiple LCS-UPP Connection Support per UE</w:t>
      </w:r>
    </w:p>
    <w:p w14:paraId="1AAE2B2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CR-0369  rev 1 Cat: C (Rel-19)</w:t>
      </w:r>
      <w:r>
        <w:rPr>
          <w:i/>
        </w:rPr>
        <w:br/>
      </w:r>
      <w:r>
        <w:rPr>
          <w:i/>
        </w:rPr>
        <w:br/>
      </w:r>
      <w:r>
        <w:rPr>
          <w:i/>
        </w:rPr>
        <w:tab/>
      </w:r>
      <w:r>
        <w:rPr>
          <w:i/>
        </w:rPr>
        <w:tab/>
      </w:r>
      <w:r>
        <w:rPr>
          <w:i/>
        </w:rPr>
        <w:tab/>
      </w:r>
      <w:r>
        <w:rPr>
          <w:i/>
        </w:rPr>
        <w:tab/>
      </w:r>
      <w:r>
        <w:rPr>
          <w:i/>
        </w:rPr>
        <w:tab/>
        <w:t>Source: Ericsson, Huawei, OPPO</w:t>
      </w:r>
    </w:p>
    <w:p w14:paraId="7B48EFAE" w14:textId="77777777" w:rsidR="008160A3" w:rsidRDefault="008160A3" w:rsidP="008160A3">
      <w:pPr>
        <w:rPr>
          <w:color w:val="808080"/>
        </w:rPr>
      </w:pPr>
      <w:r>
        <w:rPr>
          <w:color w:val="808080"/>
        </w:rPr>
        <w:t>(Replaces C4-253276)</w:t>
      </w:r>
    </w:p>
    <w:p w14:paraId="37874855" w14:textId="77777777" w:rsidR="008160A3" w:rsidRDefault="008160A3" w:rsidP="008160A3">
      <w:pPr>
        <w:rPr>
          <w:rFonts w:ascii="Arial" w:hAnsi="Arial" w:cs="Arial"/>
          <w:b/>
        </w:rPr>
      </w:pPr>
      <w:r>
        <w:rPr>
          <w:rFonts w:ascii="Arial" w:hAnsi="Arial" w:cs="Arial"/>
          <w:b/>
        </w:rPr>
        <w:t xml:space="preserve">Discussion: </w:t>
      </w:r>
    </w:p>
    <w:p w14:paraId="6F3D1FDA" w14:textId="77777777" w:rsidR="008160A3" w:rsidRDefault="008160A3" w:rsidP="008160A3">
      <w:r>
        <w:t>Need to wait CT1 decision.</w:t>
      </w:r>
    </w:p>
    <w:p w14:paraId="02514EB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EE265A" w14:textId="1233D982" w:rsidR="008160A3" w:rsidRDefault="008160A3" w:rsidP="008160A3">
      <w:pPr>
        <w:rPr>
          <w:rFonts w:ascii="Arial" w:hAnsi="Arial" w:cs="Arial"/>
          <w:b/>
          <w:sz w:val="24"/>
        </w:rPr>
      </w:pPr>
      <w:r>
        <w:rPr>
          <w:rFonts w:ascii="Arial" w:hAnsi="Arial" w:cs="Arial"/>
          <w:b/>
          <w:color w:val="0000FF"/>
          <w:sz w:val="24"/>
        </w:rPr>
        <w:t>C4-253298</w:t>
      </w:r>
      <w:r>
        <w:rPr>
          <w:rFonts w:ascii="Arial" w:hAnsi="Arial" w:cs="Arial"/>
          <w:b/>
          <w:color w:val="0000FF"/>
          <w:sz w:val="24"/>
        </w:rPr>
        <w:tab/>
      </w:r>
      <w:r>
        <w:rPr>
          <w:rFonts w:ascii="Arial" w:hAnsi="Arial" w:cs="Arial"/>
          <w:b/>
          <w:sz w:val="24"/>
        </w:rPr>
        <w:t>Update the AlternativeQosProfile</w:t>
      </w:r>
    </w:p>
    <w:p w14:paraId="76761BF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CR-0892  Cat: F (Rel-19)</w:t>
      </w:r>
      <w:r>
        <w:rPr>
          <w:i/>
        </w:rPr>
        <w:br/>
      </w:r>
      <w:r>
        <w:rPr>
          <w:i/>
        </w:rPr>
        <w:br/>
      </w:r>
      <w:r>
        <w:rPr>
          <w:i/>
        </w:rPr>
        <w:tab/>
      </w:r>
      <w:r>
        <w:rPr>
          <w:i/>
        </w:rPr>
        <w:tab/>
      </w:r>
      <w:r>
        <w:rPr>
          <w:i/>
        </w:rPr>
        <w:tab/>
      </w:r>
      <w:r>
        <w:rPr>
          <w:i/>
        </w:rPr>
        <w:tab/>
      </w:r>
      <w:r>
        <w:rPr>
          <w:i/>
        </w:rPr>
        <w:tab/>
        <w:t>Source: CATT</w:t>
      </w:r>
    </w:p>
    <w:p w14:paraId="598DE2AD" w14:textId="77777777" w:rsidR="008160A3" w:rsidRDefault="008160A3" w:rsidP="008160A3">
      <w:pPr>
        <w:rPr>
          <w:rFonts w:ascii="Arial" w:hAnsi="Arial" w:cs="Arial"/>
          <w:b/>
        </w:rPr>
      </w:pPr>
      <w:r>
        <w:rPr>
          <w:rFonts w:ascii="Arial" w:hAnsi="Arial" w:cs="Arial"/>
          <w:b/>
        </w:rPr>
        <w:t xml:space="preserve">Abstract: </w:t>
      </w:r>
    </w:p>
    <w:p w14:paraId="69AA9D0B" w14:textId="77777777" w:rsidR="008160A3" w:rsidRDefault="008160A3" w:rsidP="008160A3">
      <w:r>
        <w:t>Add the missing parameter in Alternative QoS Profile.</w:t>
      </w:r>
    </w:p>
    <w:p w14:paraId="2B61EF47" w14:textId="77777777" w:rsidR="008160A3" w:rsidRDefault="008160A3" w:rsidP="008160A3">
      <w:pPr>
        <w:rPr>
          <w:rFonts w:ascii="Arial" w:hAnsi="Arial" w:cs="Arial"/>
          <w:b/>
        </w:rPr>
      </w:pPr>
      <w:r>
        <w:rPr>
          <w:rFonts w:ascii="Arial" w:hAnsi="Arial" w:cs="Arial"/>
          <w:b/>
        </w:rPr>
        <w:t xml:space="preserve">Discussion: </w:t>
      </w:r>
    </w:p>
    <w:p w14:paraId="1DC9C612" w14:textId="77777777" w:rsidR="008160A3" w:rsidRDefault="008160A3" w:rsidP="008160A3">
      <w:r>
        <w:lastRenderedPageBreak/>
        <w:t>Need to wait RAN3 decision.CT4 chair will report SA2 and RAN3 misalignment to TSG CT. CT4 is not able to finish the work before this one is solved.</w:t>
      </w:r>
    </w:p>
    <w:p w14:paraId="2EAFCB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31EA9E" w14:textId="2C08A25C" w:rsidR="008160A3" w:rsidRDefault="008160A3" w:rsidP="008160A3">
      <w:pPr>
        <w:rPr>
          <w:rFonts w:ascii="Arial" w:hAnsi="Arial" w:cs="Arial"/>
          <w:b/>
          <w:sz w:val="24"/>
        </w:rPr>
      </w:pPr>
      <w:r>
        <w:rPr>
          <w:rFonts w:ascii="Arial" w:hAnsi="Arial" w:cs="Arial"/>
          <w:b/>
          <w:color w:val="0000FF"/>
          <w:sz w:val="24"/>
        </w:rPr>
        <w:t>C4-253301</w:t>
      </w:r>
      <w:r>
        <w:rPr>
          <w:rFonts w:ascii="Arial" w:hAnsi="Arial" w:cs="Arial"/>
          <w:b/>
          <w:color w:val="0000FF"/>
          <w:sz w:val="24"/>
        </w:rPr>
        <w:tab/>
      </w:r>
      <w:r>
        <w:rPr>
          <w:rFonts w:ascii="Arial" w:hAnsi="Arial" w:cs="Arial"/>
          <w:b/>
          <w:sz w:val="24"/>
        </w:rPr>
        <w:t>Add LMF ID for user plane connection association</w:t>
      </w:r>
    </w:p>
    <w:p w14:paraId="78D8310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v19.3.0</w:t>
      </w:r>
      <w:r>
        <w:rPr>
          <w:i/>
        </w:rPr>
        <w:tab/>
        <w:t xml:space="preserve">  CR-0370  Cat: B (Rel-19)</w:t>
      </w:r>
      <w:r>
        <w:rPr>
          <w:i/>
        </w:rPr>
        <w:br/>
      </w:r>
      <w:r>
        <w:rPr>
          <w:i/>
        </w:rPr>
        <w:br/>
      </w:r>
      <w:r>
        <w:rPr>
          <w:i/>
        </w:rPr>
        <w:tab/>
      </w:r>
      <w:r>
        <w:rPr>
          <w:i/>
        </w:rPr>
        <w:tab/>
      </w:r>
      <w:r>
        <w:rPr>
          <w:i/>
        </w:rPr>
        <w:tab/>
      </w:r>
      <w:r>
        <w:rPr>
          <w:i/>
        </w:rPr>
        <w:tab/>
      </w:r>
      <w:r>
        <w:rPr>
          <w:i/>
        </w:rPr>
        <w:tab/>
        <w:t>Source: Huawei</w:t>
      </w:r>
    </w:p>
    <w:p w14:paraId="664F3CF3" w14:textId="77777777" w:rsidR="008160A3" w:rsidRDefault="008160A3" w:rsidP="008160A3">
      <w:pPr>
        <w:rPr>
          <w:rFonts w:ascii="Arial" w:hAnsi="Arial" w:cs="Arial"/>
          <w:b/>
        </w:rPr>
      </w:pPr>
      <w:r>
        <w:rPr>
          <w:rFonts w:ascii="Arial" w:hAnsi="Arial" w:cs="Arial"/>
          <w:b/>
        </w:rPr>
        <w:t xml:space="preserve">Discussion: </w:t>
      </w:r>
    </w:p>
    <w:p w14:paraId="685109DD" w14:textId="77777777" w:rsidR="008160A3" w:rsidRDefault="008160A3" w:rsidP="008160A3">
      <w:r>
        <w:t>Merged into C4-253444.</w:t>
      </w:r>
    </w:p>
    <w:p w14:paraId="5DDE7C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B95C5" w14:textId="3FBDEBC6" w:rsidR="008160A3" w:rsidRDefault="008160A3" w:rsidP="008160A3">
      <w:pPr>
        <w:rPr>
          <w:rFonts w:ascii="Arial" w:hAnsi="Arial" w:cs="Arial"/>
          <w:b/>
          <w:sz w:val="24"/>
        </w:rPr>
      </w:pPr>
      <w:r>
        <w:rPr>
          <w:rFonts w:ascii="Arial" w:hAnsi="Arial" w:cs="Arial"/>
          <w:b/>
          <w:color w:val="0000FF"/>
          <w:sz w:val="24"/>
        </w:rPr>
        <w:t>C4-253310</w:t>
      </w:r>
      <w:r>
        <w:rPr>
          <w:rFonts w:ascii="Arial" w:hAnsi="Arial" w:cs="Arial"/>
          <w:b/>
          <w:color w:val="0000FF"/>
          <w:sz w:val="24"/>
        </w:rPr>
        <w:tab/>
      </w:r>
      <w:r>
        <w:rPr>
          <w:rFonts w:ascii="Arial" w:hAnsi="Arial" w:cs="Arial"/>
          <w:b/>
          <w:sz w:val="24"/>
        </w:rPr>
        <w:t>Add ExtendedFacility</w:t>
      </w:r>
    </w:p>
    <w:p w14:paraId="1297F449"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CR-0127  Cat: B (Rel-19)</w:t>
      </w:r>
      <w:r>
        <w:rPr>
          <w:i/>
        </w:rPr>
        <w:br/>
      </w:r>
      <w:r>
        <w:rPr>
          <w:i/>
        </w:rPr>
        <w:br/>
      </w:r>
      <w:r>
        <w:rPr>
          <w:i/>
        </w:rPr>
        <w:tab/>
      </w:r>
      <w:r>
        <w:rPr>
          <w:i/>
        </w:rPr>
        <w:tab/>
      </w:r>
      <w:r>
        <w:rPr>
          <w:i/>
        </w:rPr>
        <w:tab/>
      </w:r>
      <w:r>
        <w:rPr>
          <w:i/>
        </w:rPr>
        <w:tab/>
      </w:r>
      <w:r>
        <w:rPr>
          <w:i/>
        </w:rPr>
        <w:tab/>
        <w:t>Source: Huawei</w:t>
      </w:r>
    </w:p>
    <w:p w14:paraId="6819A5F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C4-253399</w:t>
      </w:r>
      <w:r>
        <w:rPr>
          <w:color w:val="993300"/>
          <w:u w:val="single"/>
        </w:rPr>
        <w:t>.</w:t>
      </w:r>
    </w:p>
    <w:p w14:paraId="605072BD" w14:textId="133343DD" w:rsidR="008160A3" w:rsidRDefault="008160A3" w:rsidP="008160A3">
      <w:pPr>
        <w:rPr>
          <w:rFonts w:ascii="Arial" w:hAnsi="Arial" w:cs="Arial"/>
          <w:b/>
          <w:sz w:val="24"/>
        </w:rPr>
      </w:pPr>
      <w:r>
        <w:rPr>
          <w:rFonts w:ascii="Arial" w:hAnsi="Arial" w:cs="Arial"/>
          <w:b/>
          <w:color w:val="0000FF"/>
          <w:sz w:val="24"/>
        </w:rPr>
        <w:t>C4-253399</w:t>
      </w:r>
      <w:r>
        <w:rPr>
          <w:rFonts w:ascii="Arial" w:hAnsi="Arial" w:cs="Arial"/>
          <w:b/>
          <w:color w:val="0000FF"/>
          <w:sz w:val="24"/>
        </w:rPr>
        <w:tab/>
      </w:r>
      <w:r>
        <w:rPr>
          <w:rFonts w:ascii="Arial" w:hAnsi="Arial" w:cs="Arial"/>
          <w:b/>
          <w:sz w:val="24"/>
        </w:rPr>
        <w:t>Add ExtendedFacility</w:t>
      </w:r>
    </w:p>
    <w:p w14:paraId="0CC495F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CR-0127  rev 1 Cat: B (Rel-19)</w:t>
      </w:r>
      <w:r>
        <w:rPr>
          <w:i/>
        </w:rPr>
        <w:br/>
      </w:r>
      <w:r>
        <w:rPr>
          <w:i/>
        </w:rPr>
        <w:br/>
      </w:r>
      <w:r>
        <w:rPr>
          <w:i/>
        </w:rPr>
        <w:tab/>
      </w:r>
      <w:r>
        <w:rPr>
          <w:i/>
        </w:rPr>
        <w:tab/>
      </w:r>
      <w:r>
        <w:rPr>
          <w:i/>
        </w:rPr>
        <w:tab/>
      </w:r>
      <w:r>
        <w:rPr>
          <w:i/>
        </w:rPr>
        <w:tab/>
      </w:r>
      <w:r>
        <w:rPr>
          <w:i/>
        </w:rPr>
        <w:tab/>
        <w:t>Source: Huawei</w:t>
      </w:r>
    </w:p>
    <w:p w14:paraId="61B9C5C5" w14:textId="77777777" w:rsidR="008160A3" w:rsidRDefault="008160A3" w:rsidP="008160A3">
      <w:pPr>
        <w:rPr>
          <w:color w:val="808080"/>
        </w:rPr>
      </w:pPr>
      <w:r>
        <w:rPr>
          <w:color w:val="808080"/>
        </w:rPr>
        <w:t>(Replaces C4-253310)</w:t>
      </w:r>
    </w:p>
    <w:p w14:paraId="2317F2BA" w14:textId="77777777" w:rsidR="008160A3" w:rsidRDefault="008160A3" w:rsidP="008160A3">
      <w:pPr>
        <w:rPr>
          <w:rFonts w:ascii="Arial" w:hAnsi="Arial" w:cs="Arial"/>
          <w:b/>
        </w:rPr>
      </w:pPr>
      <w:r>
        <w:rPr>
          <w:rFonts w:ascii="Arial" w:hAnsi="Arial" w:cs="Arial"/>
          <w:b/>
        </w:rPr>
        <w:t xml:space="preserve">Discussion: </w:t>
      </w:r>
    </w:p>
    <w:p w14:paraId="4AD82737" w14:textId="77777777" w:rsidR="008160A3" w:rsidRDefault="008160A3" w:rsidP="008160A3">
      <w:r>
        <w:t>Ericsson: The complete solution should be introduced for the uplink and downlink.</w:t>
      </w:r>
    </w:p>
    <w:p w14:paraId="4A14A4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00EAAE" w14:textId="7B763B1B" w:rsidR="008160A3" w:rsidRDefault="008160A3" w:rsidP="008160A3">
      <w:pPr>
        <w:rPr>
          <w:rFonts w:ascii="Arial" w:hAnsi="Arial" w:cs="Arial"/>
          <w:b/>
          <w:sz w:val="24"/>
        </w:rPr>
      </w:pPr>
      <w:r>
        <w:rPr>
          <w:rFonts w:ascii="Arial" w:hAnsi="Arial" w:cs="Arial"/>
          <w:b/>
          <w:color w:val="0000FF"/>
          <w:sz w:val="24"/>
        </w:rPr>
        <w:t>C4-253381</w:t>
      </w:r>
      <w:r>
        <w:rPr>
          <w:rFonts w:ascii="Arial" w:hAnsi="Arial" w:cs="Arial"/>
          <w:b/>
          <w:color w:val="0000FF"/>
          <w:sz w:val="24"/>
        </w:rPr>
        <w:tab/>
      </w:r>
      <w:r>
        <w:rPr>
          <w:rFonts w:ascii="Arial" w:hAnsi="Arial" w:cs="Arial"/>
          <w:b/>
          <w:sz w:val="24"/>
        </w:rPr>
        <w:t>Correction on senderN32fPortList and senderN32fPort attributes</w:t>
      </w:r>
    </w:p>
    <w:p w14:paraId="4BE214E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w:t>
      </w:r>
      <w:r>
        <w:rPr>
          <w:i/>
        </w:rPr>
        <w:tab/>
        <w:t xml:space="preserve">  CR-0232  Cat: F (Rel-18)</w:t>
      </w:r>
      <w:r>
        <w:rPr>
          <w:i/>
        </w:rPr>
        <w:br/>
      </w:r>
      <w:r>
        <w:rPr>
          <w:i/>
        </w:rPr>
        <w:br/>
      </w:r>
      <w:r>
        <w:rPr>
          <w:i/>
        </w:rPr>
        <w:tab/>
      </w:r>
      <w:r>
        <w:rPr>
          <w:i/>
        </w:rPr>
        <w:tab/>
      </w:r>
      <w:r>
        <w:rPr>
          <w:i/>
        </w:rPr>
        <w:tab/>
      </w:r>
      <w:r>
        <w:rPr>
          <w:i/>
        </w:rPr>
        <w:tab/>
      </w:r>
      <w:r>
        <w:rPr>
          <w:i/>
        </w:rPr>
        <w:tab/>
        <w:t>Source: Huawei, MCC</w:t>
      </w:r>
    </w:p>
    <w:p w14:paraId="024225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BD08C" w14:textId="7A2D05D5" w:rsidR="008160A3" w:rsidRDefault="008160A3" w:rsidP="008160A3">
      <w:pPr>
        <w:rPr>
          <w:rFonts w:ascii="Arial" w:hAnsi="Arial" w:cs="Arial"/>
          <w:b/>
          <w:sz w:val="24"/>
        </w:rPr>
      </w:pPr>
      <w:r>
        <w:rPr>
          <w:rFonts w:ascii="Arial" w:hAnsi="Arial" w:cs="Arial"/>
          <w:b/>
          <w:color w:val="0000FF"/>
          <w:sz w:val="24"/>
        </w:rPr>
        <w:t>C4-253315</w:t>
      </w:r>
      <w:r>
        <w:rPr>
          <w:rFonts w:ascii="Arial" w:hAnsi="Arial" w:cs="Arial"/>
          <w:b/>
          <w:color w:val="0000FF"/>
          <w:sz w:val="24"/>
        </w:rPr>
        <w:tab/>
      </w:r>
      <w:r>
        <w:rPr>
          <w:rFonts w:ascii="Arial" w:hAnsi="Arial" w:cs="Arial"/>
          <w:b/>
          <w:sz w:val="24"/>
        </w:rPr>
        <w:t>Correction on senderN32fPortList and senderN32fPort attributes</w:t>
      </w:r>
    </w:p>
    <w:p w14:paraId="36F64F45"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29.573 v19.3.0</w:t>
      </w:r>
      <w:r>
        <w:rPr>
          <w:i/>
        </w:rPr>
        <w:tab/>
        <w:t xml:space="preserve">  CR-0231  Cat: F (Rel-19)</w:t>
      </w:r>
      <w:r>
        <w:rPr>
          <w:i/>
        </w:rPr>
        <w:br/>
      </w:r>
      <w:r>
        <w:rPr>
          <w:i/>
        </w:rPr>
        <w:br/>
      </w:r>
      <w:r>
        <w:rPr>
          <w:i/>
        </w:rPr>
        <w:tab/>
      </w:r>
      <w:r>
        <w:rPr>
          <w:i/>
        </w:rPr>
        <w:tab/>
      </w:r>
      <w:r>
        <w:rPr>
          <w:i/>
        </w:rPr>
        <w:tab/>
      </w:r>
      <w:r>
        <w:rPr>
          <w:i/>
        </w:rPr>
        <w:tab/>
      </w:r>
      <w:r>
        <w:rPr>
          <w:i/>
        </w:rPr>
        <w:tab/>
        <w:t>Source: Huawei</w:t>
      </w:r>
    </w:p>
    <w:p w14:paraId="54229093" w14:textId="77777777" w:rsidR="008160A3" w:rsidRDefault="008160A3" w:rsidP="008160A3">
      <w:pPr>
        <w:rPr>
          <w:rFonts w:ascii="Arial" w:hAnsi="Arial" w:cs="Arial"/>
          <w:b/>
        </w:rPr>
      </w:pPr>
      <w:r>
        <w:rPr>
          <w:rFonts w:ascii="Arial" w:hAnsi="Arial" w:cs="Arial"/>
          <w:b/>
        </w:rPr>
        <w:t xml:space="preserve">Abstract: </w:t>
      </w:r>
    </w:p>
    <w:p w14:paraId="27952975" w14:textId="77777777" w:rsidR="008160A3" w:rsidRDefault="008160A3" w:rsidP="008160A3">
      <w:r>
        <w:t>Correct the definition of OpenAPI on sender32fPortList and senderN32fPort attributes.</w:t>
      </w:r>
    </w:p>
    <w:p w14:paraId="3D7D0168" w14:textId="77777777" w:rsidR="008160A3" w:rsidRDefault="008160A3" w:rsidP="008160A3">
      <w:pPr>
        <w:rPr>
          <w:rFonts w:ascii="Arial" w:hAnsi="Arial" w:cs="Arial"/>
          <w:b/>
        </w:rPr>
      </w:pPr>
      <w:r>
        <w:rPr>
          <w:rFonts w:ascii="Arial" w:hAnsi="Arial" w:cs="Arial"/>
          <w:b/>
        </w:rPr>
        <w:t xml:space="preserve">Discussion: </w:t>
      </w:r>
    </w:p>
    <w:p w14:paraId="7BC78D96" w14:textId="77777777" w:rsidR="008160A3" w:rsidRDefault="008160A3" w:rsidP="008160A3">
      <w:r>
        <w:t>Agreed to have changes from Rel-18 onwards.</w:t>
      </w:r>
    </w:p>
    <w:p w14:paraId="711933D3"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C4-253382</w:t>
      </w:r>
      <w:r>
        <w:rPr>
          <w:color w:val="993300"/>
          <w:u w:val="single"/>
        </w:rPr>
        <w:t>.</w:t>
      </w:r>
    </w:p>
    <w:p w14:paraId="0A85D020" w14:textId="0D360085" w:rsidR="008160A3" w:rsidRDefault="008160A3" w:rsidP="008160A3">
      <w:pPr>
        <w:rPr>
          <w:rFonts w:ascii="Arial" w:hAnsi="Arial" w:cs="Arial"/>
          <w:b/>
          <w:sz w:val="24"/>
        </w:rPr>
      </w:pPr>
      <w:r>
        <w:rPr>
          <w:rFonts w:ascii="Arial" w:hAnsi="Arial" w:cs="Arial"/>
          <w:b/>
          <w:color w:val="0000FF"/>
          <w:sz w:val="24"/>
        </w:rPr>
        <w:t>C4-253382</w:t>
      </w:r>
      <w:r>
        <w:rPr>
          <w:rFonts w:ascii="Arial" w:hAnsi="Arial" w:cs="Arial"/>
          <w:b/>
          <w:color w:val="0000FF"/>
          <w:sz w:val="24"/>
        </w:rPr>
        <w:tab/>
      </w:r>
      <w:r>
        <w:rPr>
          <w:rFonts w:ascii="Arial" w:hAnsi="Arial" w:cs="Arial"/>
          <w:b/>
          <w:sz w:val="24"/>
        </w:rPr>
        <w:t>Correction on senderN32fPortList and senderN32fPort attributes</w:t>
      </w:r>
    </w:p>
    <w:p w14:paraId="5A18249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v19.3.0</w:t>
      </w:r>
      <w:r>
        <w:rPr>
          <w:i/>
        </w:rPr>
        <w:tab/>
        <w:t xml:space="preserve">  CR-0231  rev 1 Cat: A (Rel-19)</w:t>
      </w:r>
      <w:r>
        <w:rPr>
          <w:i/>
        </w:rPr>
        <w:br/>
      </w:r>
      <w:r>
        <w:rPr>
          <w:i/>
        </w:rPr>
        <w:br/>
      </w:r>
      <w:r>
        <w:rPr>
          <w:i/>
        </w:rPr>
        <w:tab/>
      </w:r>
      <w:r>
        <w:rPr>
          <w:i/>
        </w:rPr>
        <w:tab/>
      </w:r>
      <w:r>
        <w:rPr>
          <w:i/>
        </w:rPr>
        <w:tab/>
      </w:r>
      <w:r>
        <w:rPr>
          <w:i/>
        </w:rPr>
        <w:tab/>
      </w:r>
      <w:r>
        <w:rPr>
          <w:i/>
        </w:rPr>
        <w:tab/>
        <w:t>Source: Huawei, MCC</w:t>
      </w:r>
    </w:p>
    <w:p w14:paraId="1D2C61E1" w14:textId="77777777" w:rsidR="008160A3" w:rsidRDefault="008160A3" w:rsidP="008160A3">
      <w:pPr>
        <w:rPr>
          <w:color w:val="808080"/>
        </w:rPr>
      </w:pPr>
      <w:r>
        <w:rPr>
          <w:color w:val="808080"/>
        </w:rPr>
        <w:t>(Replaces C4-253315)</w:t>
      </w:r>
    </w:p>
    <w:p w14:paraId="6084AC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12D7D" w14:textId="63A523C3" w:rsidR="008160A3" w:rsidRDefault="008160A3" w:rsidP="008160A3">
      <w:pPr>
        <w:rPr>
          <w:rFonts w:ascii="Arial" w:hAnsi="Arial" w:cs="Arial"/>
          <w:b/>
          <w:sz w:val="24"/>
        </w:rPr>
      </w:pPr>
      <w:r>
        <w:rPr>
          <w:rFonts w:ascii="Arial" w:hAnsi="Arial" w:cs="Arial"/>
          <w:b/>
          <w:color w:val="0000FF"/>
          <w:sz w:val="24"/>
        </w:rPr>
        <w:t>C4-253316</w:t>
      </w:r>
      <w:r>
        <w:rPr>
          <w:rFonts w:ascii="Arial" w:hAnsi="Arial" w:cs="Arial"/>
          <w:b/>
          <w:color w:val="0000FF"/>
          <w:sz w:val="24"/>
        </w:rPr>
        <w:tab/>
      </w:r>
      <w:r>
        <w:rPr>
          <w:rFonts w:ascii="Arial" w:hAnsi="Arial" w:cs="Arial"/>
          <w:b/>
          <w:sz w:val="24"/>
        </w:rPr>
        <w:t>Introduction of UE ID Mapping Info Enhancement Feature</w:t>
      </w:r>
    </w:p>
    <w:p w14:paraId="23E0149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CR-0327  Cat: B (Rel-19)</w:t>
      </w:r>
      <w:r>
        <w:rPr>
          <w:i/>
        </w:rPr>
        <w:br/>
      </w:r>
      <w:r>
        <w:rPr>
          <w:i/>
        </w:rPr>
        <w:br/>
      </w:r>
      <w:r>
        <w:rPr>
          <w:i/>
        </w:rPr>
        <w:tab/>
      </w:r>
      <w:r>
        <w:rPr>
          <w:i/>
        </w:rPr>
        <w:tab/>
      </w:r>
      <w:r>
        <w:rPr>
          <w:i/>
        </w:rPr>
        <w:tab/>
      </w:r>
      <w:r>
        <w:rPr>
          <w:i/>
        </w:rPr>
        <w:tab/>
      </w:r>
      <w:r>
        <w:rPr>
          <w:i/>
        </w:rPr>
        <w:tab/>
        <w:t>Source: Ericsson</w:t>
      </w:r>
    </w:p>
    <w:p w14:paraId="2BBF5B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C4-253445</w:t>
      </w:r>
      <w:r>
        <w:rPr>
          <w:color w:val="993300"/>
          <w:u w:val="single"/>
        </w:rPr>
        <w:t>.</w:t>
      </w:r>
    </w:p>
    <w:p w14:paraId="7EBA3170" w14:textId="3402AF5C" w:rsidR="008160A3" w:rsidRDefault="008160A3" w:rsidP="008160A3">
      <w:pPr>
        <w:rPr>
          <w:rFonts w:ascii="Arial" w:hAnsi="Arial" w:cs="Arial"/>
          <w:b/>
          <w:sz w:val="24"/>
        </w:rPr>
      </w:pPr>
      <w:r>
        <w:rPr>
          <w:rFonts w:ascii="Arial" w:hAnsi="Arial" w:cs="Arial"/>
          <w:b/>
          <w:color w:val="0000FF"/>
          <w:sz w:val="24"/>
        </w:rPr>
        <w:t>C4-253445</w:t>
      </w:r>
      <w:r>
        <w:rPr>
          <w:rFonts w:ascii="Arial" w:hAnsi="Arial" w:cs="Arial"/>
          <w:b/>
          <w:color w:val="0000FF"/>
          <w:sz w:val="24"/>
        </w:rPr>
        <w:tab/>
      </w:r>
      <w:r>
        <w:rPr>
          <w:rFonts w:ascii="Arial" w:hAnsi="Arial" w:cs="Arial"/>
          <w:b/>
          <w:sz w:val="24"/>
        </w:rPr>
        <w:t>Introduction of UE ID Mapping Info Enhancement Feature</w:t>
      </w:r>
    </w:p>
    <w:p w14:paraId="444690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CR-0327  rev 1 Cat: B (Rel-19)</w:t>
      </w:r>
      <w:r>
        <w:rPr>
          <w:i/>
        </w:rPr>
        <w:br/>
      </w:r>
      <w:r>
        <w:rPr>
          <w:i/>
        </w:rPr>
        <w:br/>
      </w:r>
      <w:r>
        <w:rPr>
          <w:i/>
        </w:rPr>
        <w:tab/>
      </w:r>
      <w:r>
        <w:rPr>
          <w:i/>
        </w:rPr>
        <w:tab/>
      </w:r>
      <w:r>
        <w:rPr>
          <w:i/>
        </w:rPr>
        <w:tab/>
      </w:r>
      <w:r>
        <w:rPr>
          <w:i/>
        </w:rPr>
        <w:tab/>
      </w:r>
      <w:r>
        <w:rPr>
          <w:i/>
        </w:rPr>
        <w:tab/>
        <w:t>Source: Ericsson</w:t>
      </w:r>
    </w:p>
    <w:p w14:paraId="15E89633" w14:textId="77777777" w:rsidR="008160A3" w:rsidRDefault="008160A3" w:rsidP="008160A3">
      <w:pPr>
        <w:rPr>
          <w:color w:val="808080"/>
        </w:rPr>
      </w:pPr>
      <w:r>
        <w:rPr>
          <w:color w:val="808080"/>
        </w:rPr>
        <w:t>(Replaces C4-253316)</w:t>
      </w:r>
    </w:p>
    <w:p w14:paraId="30EA039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D04D2" w14:textId="7EB619FD" w:rsidR="008160A3" w:rsidRDefault="008160A3" w:rsidP="008160A3">
      <w:pPr>
        <w:rPr>
          <w:rFonts w:ascii="Arial" w:hAnsi="Arial" w:cs="Arial"/>
          <w:b/>
          <w:sz w:val="24"/>
        </w:rPr>
      </w:pPr>
      <w:r>
        <w:rPr>
          <w:rFonts w:ascii="Arial" w:hAnsi="Arial" w:cs="Arial"/>
          <w:b/>
          <w:color w:val="0000FF"/>
          <w:sz w:val="24"/>
        </w:rPr>
        <w:t>C4-253329</w:t>
      </w:r>
      <w:r>
        <w:rPr>
          <w:rFonts w:ascii="Arial" w:hAnsi="Arial" w:cs="Arial"/>
          <w:b/>
          <w:color w:val="0000FF"/>
          <w:sz w:val="24"/>
        </w:rPr>
        <w:tab/>
      </w:r>
      <w:r>
        <w:rPr>
          <w:rFonts w:ascii="Arial" w:hAnsi="Arial" w:cs="Arial"/>
          <w:b/>
          <w:sz w:val="24"/>
        </w:rPr>
        <w:t>Addition of subscriber segmentation in chfinfo</w:t>
      </w:r>
    </w:p>
    <w:p w14:paraId="4D961F9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CR-1235  Cat: B (Rel-19)</w:t>
      </w:r>
      <w:r>
        <w:rPr>
          <w:i/>
        </w:rPr>
        <w:br/>
      </w:r>
      <w:r>
        <w:rPr>
          <w:i/>
        </w:rPr>
        <w:br/>
      </w:r>
      <w:r>
        <w:rPr>
          <w:i/>
        </w:rPr>
        <w:tab/>
      </w:r>
      <w:r>
        <w:rPr>
          <w:i/>
        </w:rPr>
        <w:tab/>
      </w:r>
      <w:r>
        <w:rPr>
          <w:i/>
        </w:rPr>
        <w:tab/>
      </w:r>
      <w:r>
        <w:rPr>
          <w:i/>
        </w:rPr>
        <w:tab/>
      </w:r>
      <w:r>
        <w:rPr>
          <w:i/>
        </w:rPr>
        <w:tab/>
        <w:t>Source: Huawei</w:t>
      </w:r>
    </w:p>
    <w:p w14:paraId="18812E86" w14:textId="77777777" w:rsidR="008160A3" w:rsidRDefault="008160A3" w:rsidP="008160A3">
      <w:pPr>
        <w:rPr>
          <w:rFonts w:ascii="Arial" w:hAnsi="Arial" w:cs="Arial"/>
          <w:b/>
        </w:rPr>
      </w:pPr>
      <w:r>
        <w:rPr>
          <w:rFonts w:ascii="Arial" w:hAnsi="Arial" w:cs="Arial"/>
          <w:b/>
        </w:rPr>
        <w:t xml:space="preserve">Abstract: </w:t>
      </w:r>
    </w:p>
    <w:p w14:paraId="452512A3" w14:textId="77777777" w:rsidR="008160A3" w:rsidRDefault="008160A3" w:rsidP="008160A3">
      <w:r>
        <w:t>Add the "chargingPattern" in the "ChfInfo".</w:t>
      </w:r>
    </w:p>
    <w:p w14:paraId="3549A08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C4-253383</w:t>
      </w:r>
      <w:r>
        <w:rPr>
          <w:color w:val="993300"/>
          <w:u w:val="single"/>
        </w:rPr>
        <w:t>.</w:t>
      </w:r>
    </w:p>
    <w:p w14:paraId="1E05E0F1" w14:textId="047254F3" w:rsidR="008160A3" w:rsidRDefault="008160A3" w:rsidP="008160A3">
      <w:pPr>
        <w:rPr>
          <w:rFonts w:ascii="Arial" w:hAnsi="Arial" w:cs="Arial"/>
          <w:b/>
          <w:sz w:val="24"/>
        </w:rPr>
      </w:pPr>
      <w:r>
        <w:rPr>
          <w:rFonts w:ascii="Arial" w:hAnsi="Arial" w:cs="Arial"/>
          <w:b/>
          <w:color w:val="0000FF"/>
          <w:sz w:val="24"/>
        </w:rPr>
        <w:t>C4-253383</w:t>
      </w:r>
      <w:r>
        <w:rPr>
          <w:rFonts w:ascii="Arial" w:hAnsi="Arial" w:cs="Arial"/>
          <w:b/>
          <w:color w:val="0000FF"/>
          <w:sz w:val="24"/>
        </w:rPr>
        <w:tab/>
      </w:r>
      <w:r>
        <w:rPr>
          <w:rFonts w:ascii="Arial" w:hAnsi="Arial" w:cs="Arial"/>
          <w:b/>
          <w:sz w:val="24"/>
        </w:rPr>
        <w:t>Addition of subscriber segmentation in chfinfo</w:t>
      </w:r>
    </w:p>
    <w:p w14:paraId="0E9D63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CR-1235  rev 1 Cat: B (Rel-19)</w:t>
      </w:r>
      <w:r>
        <w:rPr>
          <w:i/>
        </w:rPr>
        <w:br/>
      </w:r>
      <w:r>
        <w:rPr>
          <w:i/>
        </w:rPr>
        <w:br/>
      </w:r>
      <w:r>
        <w:rPr>
          <w:i/>
        </w:rPr>
        <w:tab/>
      </w:r>
      <w:r>
        <w:rPr>
          <w:i/>
        </w:rPr>
        <w:tab/>
      </w:r>
      <w:r>
        <w:rPr>
          <w:i/>
        </w:rPr>
        <w:tab/>
      </w:r>
      <w:r>
        <w:rPr>
          <w:i/>
        </w:rPr>
        <w:tab/>
      </w:r>
      <w:r>
        <w:rPr>
          <w:i/>
        </w:rPr>
        <w:tab/>
        <w:t>Source: Huawei</w:t>
      </w:r>
    </w:p>
    <w:p w14:paraId="40156D46" w14:textId="77777777" w:rsidR="008160A3" w:rsidRDefault="008160A3" w:rsidP="008160A3">
      <w:pPr>
        <w:rPr>
          <w:color w:val="808080"/>
        </w:rPr>
      </w:pPr>
      <w:r>
        <w:rPr>
          <w:color w:val="808080"/>
        </w:rPr>
        <w:t>(Replaces C4-253329)</w:t>
      </w:r>
    </w:p>
    <w:p w14:paraId="3C0B924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84A161" w14:textId="159561E3" w:rsidR="008160A3" w:rsidRDefault="008160A3" w:rsidP="008160A3">
      <w:pPr>
        <w:rPr>
          <w:rFonts w:ascii="Arial" w:hAnsi="Arial" w:cs="Arial"/>
          <w:b/>
          <w:sz w:val="24"/>
        </w:rPr>
      </w:pPr>
      <w:r>
        <w:rPr>
          <w:rFonts w:ascii="Arial" w:hAnsi="Arial" w:cs="Arial"/>
          <w:b/>
          <w:color w:val="0000FF"/>
          <w:sz w:val="24"/>
        </w:rPr>
        <w:t>C4-253343</w:t>
      </w:r>
      <w:r>
        <w:rPr>
          <w:rFonts w:ascii="Arial" w:hAnsi="Arial" w:cs="Arial"/>
          <w:b/>
          <w:color w:val="0000FF"/>
          <w:sz w:val="24"/>
        </w:rPr>
        <w:tab/>
      </w:r>
      <w:r>
        <w:rPr>
          <w:rFonts w:ascii="Arial" w:hAnsi="Arial" w:cs="Arial"/>
          <w:b/>
          <w:sz w:val="24"/>
        </w:rPr>
        <w:t>Correct the processing for T-ADS</w:t>
      </w:r>
    </w:p>
    <w:p w14:paraId="39CD1C8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CR-0662  Cat: F (Rel-19)</w:t>
      </w:r>
      <w:r>
        <w:rPr>
          <w:i/>
        </w:rPr>
        <w:br/>
      </w:r>
      <w:r>
        <w:rPr>
          <w:i/>
        </w:rPr>
        <w:br/>
      </w:r>
      <w:r>
        <w:rPr>
          <w:i/>
        </w:rPr>
        <w:tab/>
      </w:r>
      <w:r>
        <w:rPr>
          <w:i/>
        </w:rPr>
        <w:tab/>
      </w:r>
      <w:r>
        <w:rPr>
          <w:i/>
        </w:rPr>
        <w:tab/>
      </w:r>
      <w:r>
        <w:rPr>
          <w:i/>
        </w:rPr>
        <w:tab/>
      </w:r>
      <w:r>
        <w:rPr>
          <w:i/>
        </w:rPr>
        <w:tab/>
        <w:t>Source: Huawei</w:t>
      </w:r>
    </w:p>
    <w:p w14:paraId="25A753C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C4-253446</w:t>
      </w:r>
      <w:r>
        <w:rPr>
          <w:color w:val="993300"/>
          <w:u w:val="single"/>
        </w:rPr>
        <w:t>.</w:t>
      </w:r>
    </w:p>
    <w:p w14:paraId="038FFADB" w14:textId="2A3FC68C" w:rsidR="008160A3" w:rsidRDefault="008160A3" w:rsidP="008160A3">
      <w:pPr>
        <w:rPr>
          <w:rFonts w:ascii="Arial" w:hAnsi="Arial" w:cs="Arial"/>
          <w:b/>
          <w:sz w:val="24"/>
        </w:rPr>
      </w:pPr>
      <w:r>
        <w:rPr>
          <w:rFonts w:ascii="Arial" w:hAnsi="Arial" w:cs="Arial"/>
          <w:b/>
          <w:color w:val="0000FF"/>
          <w:sz w:val="24"/>
        </w:rPr>
        <w:lastRenderedPageBreak/>
        <w:t>C4-253446</w:t>
      </w:r>
      <w:r>
        <w:rPr>
          <w:rFonts w:ascii="Arial" w:hAnsi="Arial" w:cs="Arial"/>
          <w:b/>
          <w:color w:val="0000FF"/>
          <w:sz w:val="24"/>
        </w:rPr>
        <w:tab/>
      </w:r>
      <w:r>
        <w:rPr>
          <w:rFonts w:ascii="Arial" w:hAnsi="Arial" w:cs="Arial"/>
          <w:b/>
          <w:sz w:val="24"/>
        </w:rPr>
        <w:t>Correct the processing for T-ADS</w:t>
      </w:r>
    </w:p>
    <w:p w14:paraId="3827902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CR-0662  rev 1 Cat: F (Rel-19)</w:t>
      </w:r>
      <w:r>
        <w:rPr>
          <w:i/>
        </w:rPr>
        <w:br/>
      </w:r>
      <w:r>
        <w:rPr>
          <w:i/>
        </w:rPr>
        <w:br/>
      </w:r>
      <w:r>
        <w:rPr>
          <w:i/>
        </w:rPr>
        <w:tab/>
      </w:r>
      <w:r>
        <w:rPr>
          <w:i/>
        </w:rPr>
        <w:tab/>
      </w:r>
      <w:r>
        <w:rPr>
          <w:i/>
        </w:rPr>
        <w:tab/>
      </w:r>
      <w:r>
        <w:rPr>
          <w:i/>
        </w:rPr>
        <w:tab/>
      </w:r>
      <w:r>
        <w:rPr>
          <w:i/>
        </w:rPr>
        <w:tab/>
        <w:t>Source: Huawei</w:t>
      </w:r>
    </w:p>
    <w:p w14:paraId="43CDF38C" w14:textId="77777777" w:rsidR="008160A3" w:rsidRDefault="008160A3" w:rsidP="008160A3">
      <w:pPr>
        <w:rPr>
          <w:color w:val="808080"/>
        </w:rPr>
      </w:pPr>
      <w:r>
        <w:rPr>
          <w:color w:val="808080"/>
        </w:rPr>
        <w:t>(Replaces C4-253343)</w:t>
      </w:r>
    </w:p>
    <w:p w14:paraId="7FFB58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E79DB" w14:textId="082A053D" w:rsidR="008160A3" w:rsidRDefault="008160A3" w:rsidP="008160A3">
      <w:pPr>
        <w:rPr>
          <w:rFonts w:ascii="Arial" w:hAnsi="Arial" w:cs="Arial"/>
          <w:b/>
          <w:sz w:val="24"/>
        </w:rPr>
      </w:pPr>
      <w:r>
        <w:rPr>
          <w:rFonts w:ascii="Arial" w:hAnsi="Arial" w:cs="Arial"/>
          <w:b/>
          <w:color w:val="0000FF"/>
          <w:sz w:val="24"/>
        </w:rPr>
        <w:t>C4-253344</w:t>
      </w:r>
      <w:r>
        <w:rPr>
          <w:rFonts w:ascii="Arial" w:hAnsi="Arial" w:cs="Arial"/>
          <w:b/>
          <w:color w:val="0000FF"/>
          <w:sz w:val="24"/>
        </w:rPr>
        <w:tab/>
      </w:r>
      <w:r>
        <w:rPr>
          <w:rFonts w:ascii="Arial" w:hAnsi="Arial" w:cs="Arial"/>
          <w:b/>
          <w:sz w:val="24"/>
        </w:rPr>
        <w:t>Correct the processing for T-ADS.</w:t>
      </w:r>
    </w:p>
    <w:p w14:paraId="7B25EF7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CR-0880  Cat: F (Rel-19)</w:t>
      </w:r>
      <w:r>
        <w:rPr>
          <w:i/>
        </w:rPr>
        <w:br/>
      </w:r>
      <w:r>
        <w:rPr>
          <w:i/>
        </w:rPr>
        <w:br/>
      </w:r>
      <w:r>
        <w:rPr>
          <w:i/>
        </w:rPr>
        <w:tab/>
      </w:r>
      <w:r>
        <w:rPr>
          <w:i/>
        </w:rPr>
        <w:tab/>
      </w:r>
      <w:r>
        <w:rPr>
          <w:i/>
        </w:rPr>
        <w:tab/>
      </w:r>
      <w:r>
        <w:rPr>
          <w:i/>
        </w:rPr>
        <w:tab/>
      </w:r>
      <w:r>
        <w:rPr>
          <w:i/>
        </w:rPr>
        <w:tab/>
        <w:t>Source: Huawei</w:t>
      </w:r>
    </w:p>
    <w:p w14:paraId="12263CF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C4-253447</w:t>
      </w:r>
      <w:r>
        <w:rPr>
          <w:color w:val="993300"/>
          <w:u w:val="single"/>
        </w:rPr>
        <w:t>.</w:t>
      </w:r>
    </w:p>
    <w:p w14:paraId="57BBFD42" w14:textId="33C37113" w:rsidR="008160A3" w:rsidRDefault="008160A3" w:rsidP="008160A3">
      <w:pPr>
        <w:rPr>
          <w:rFonts w:ascii="Arial" w:hAnsi="Arial" w:cs="Arial"/>
          <w:b/>
          <w:sz w:val="24"/>
        </w:rPr>
      </w:pPr>
      <w:r>
        <w:rPr>
          <w:rFonts w:ascii="Arial" w:hAnsi="Arial" w:cs="Arial"/>
          <w:b/>
          <w:color w:val="0000FF"/>
          <w:sz w:val="24"/>
        </w:rPr>
        <w:t>C4-253447</w:t>
      </w:r>
      <w:r>
        <w:rPr>
          <w:rFonts w:ascii="Arial" w:hAnsi="Arial" w:cs="Arial"/>
          <w:b/>
          <w:color w:val="0000FF"/>
          <w:sz w:val="24"/>
        </w:rPr>
        <w:tab/>
      </w:r>
      <w:r>
        <w:rPr>
          <w:rFonts w:ascii="Arial" w:hAnsi="Arial" w:cs="Arial"/>
          <w:b/>
          <w:sz w:val="24"/>
        </w:rPr>
        <w:t>Correct the processing for T-ADS.</w:t>
      </w:r>
    </w:p>
    <w:p w14:paraId="272DB2D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CR-0880  rev 1 Cat: F (Rel-19)</w:t>
      </w:r>
      <w:r>
        <w:rPr>
          <w:i/>
        </w:rPr>
        <w:br/>
      </w:r>
      <w:r>
        <w:rPr>
          <w:i/>
        </w:rPr>
        <w:br/>
      </w:r>
      <w:r>
        <w:rPr>
          <w:i/>
        </w:rPr>
        <w:tab/>
      </w:r>
      <w:r>
        <w:rPr>
          <w:i/>
        </w:rPr>
        <w:tab/>
      </w:r>
      <w:r>
        <w:rPr>
          <w:i/>
        </w:rPr>
        <w:tab/>
      </w:r>
      <w:r>
        <w:rPr>
          <w:i/>
        </w:rPr>
        <w:tab/>
      </w:r>
      <w:r>
        <w:rPr>
          <w:i/>
        </w:rPr>
        <w:tab/>
        <w:t>Source: Huawei</w:t>
      </w:r>
    </w:p>
    <w:p w14:paraId="62398EB8" w14:textId="77777777" w:rsidR="008160A3" w:rsidRDefault="008160A3" w:rsidP="008160A3">
      <w:pPr>
        <w:rPr>
          <w:color w:val="808080"/>
        </w:rPr>
      </w:pPr>
      <w:r>
        <w:rPr>
          <w:color w:val="808080"/>
        </w:rPr>
        <w:t>(Replaces C4-253344)</w:t>
      </w:r>
    </w:p>
    <w:p w14:paraId="26A16DF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2BF4A" w14:textId="3D0F9872" w:rsidR="008160A3" w:rsidRDefault="008160A3" w:rsidP="008160A3">
      <w:pPr>
        <w:rPr>
          <w:rFonts w:ascii="Arial" w:hAnsi="Arial" w:cs="Arial"/>
          <w:b/>
          <w:sz w:val="24"/>
        </w:rPr>
      </w:pPr>
      <w:r>
        <w:rPr>
          <w:rFonts w:ascii="Arial" w:hAnsi="Arial" w:cs="Arial"/>
          <w:b/>
          <w:color w:val="0000FF"/>
          <w:sz w:val="24"/>
        </w:rPr>
        <w:t>C4-253348</w:t>
      </w:r>
      <w:r>
        <w:rPr>
          <w:rFonts w:ascii="Arial" w:hAnsi="Arial" w:cs="Arial"/>
          <w:b/>
          <w:color w:val="0000FF"/>
          <w:sz w:val="24"/>
        </w:rPr>
        <w:tab/>
      </w:r>
      <w:r>
        <w:rPr>
          <w:rFonts w:ascii="Arial" w:hAnsi="Arial" w:cs="Arial"/>
          <w:b/>
          <w:sz w:val="24"/>
        </w:rPr>
        <w:t>Changes to Supplementary service procedures for using Extened Facility IE</w:t>
      </w:r>
    </w:p>
    <w:p w14:paraId="57E5D989"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v18.0.0</w:t>
      </w:r>
      <w:r>
        <w:rPr>
          <w:i/>
        </w:rPr>
        <w:tab/>
        <w:t xml:space="preserve">  CR-0008  Cat: F (Rel-19)</w:t>
      </w:r>
      <w:r>
        <w:rPr>
          <w:i/>
        </w:rPr>
        <w:br/>
      </w:r>
      <w:r>
        <w:rPr>
          <w:i/>
        </w:rPr>
        <w:br/>
      </w:r>
      <w:r>
        <w:rPr>
          <w:i/>
        </w:rPr>
        <w:tab/>
      </w:r>
      <w:r>
        <w:rPr>
          <w:i/>
        </w:rPr>
        <w:tab/>
      </w:r>
      <w:r>
        <w:rPr>
          <w:i/>
        </w:rPr>
        <w:tab/>
      </w:r>
      <w:r>
        <w:rPr>
          <w:i/>
        </w:rPr>
        <w:tab/>
      </w:r>
      <w:r>
        <w:rPr>
          <w:i/>
        </w:rPr>
        <w:tab/>
        <w:t>Source: Huawei</w:t>
      </w:r>
    </w:p>
    <w:p w14:paraId="4B9791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CCAE5" w14:textId="17EA18E3" w:rsidR="008160A3" w:rsidRDefault="008160A3" w:rsidP="008160A3">
      <w:pPr>
        <w:rPr>
          <w:rFonts w:ascii="Arial" w:hAnsi="Arial" w:cs="Arial"/>
          <w:b/>
          <w:sz w:val="24"/>
        </w:rPr>
      </w:pPr>
      <w:r>
        <w:rPr>
          <w:rFonts w:ascii="Arial" w:hAnsi="Arial" w:cs="Arial"/>
          <w:b/>
          <w:color w:val="0000FF"/>
          <w:sz w:val="24"/>
        </w:rPr>
        <w:t>C4-253497</w:t>
      </w:r>
      <w:r>
        <w:rPr>
          <w:rFonts w:ascii="Arial" w:hAnsi="Arial" w:cs="Arial"/>
          <w:b/>
          <w:color w:val="0000FF"/>
          <w:sz w:val="24"/>
        </w:rPr>
        <w:tab/>
      </w:r>
      <w:r>
        <w:rPr>
          <w:rFonts w:ascii="Arial" w:hAnsi="Arial" w:cs="Arial"/>
          <w:b/>
          <w:sz w:val="24"/>
        </w:rPr>
        <w:t>Extended fasility negotiation</w:t>
      </w:r>
    </w:p>
    <w:p w14:paraId="1A3EA07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CR-0372  Cat: F (Rel-19)</w:t>
      </w:r>
      <w:r>
        <w:rPr>
          <w:i/>
        </w:rPr>
        <w:br/>
      </w:r>
      <w:r>
        <w:rPr>
          <w:i/>
        </w:rPr>
        <w:br/>
      </w:r>
      <w:r>
        <w:rPr>
          <w:i/>
        </w:rPr>
        <w:tab/>
      </w:r>
      <w:r>
        <w:rPr>
          <w:i/>
        </w:rPr>
        <w:tab/>
      </w:r>
      <w:r>
        <w:rPr>
          <w:i/>
        </w:rPr>
        <w:tab/>
      </w:r>
      <w:r>
        <w:rPr>
          <w:i/>
        </w:rPr>
        <w:tab/>
      </w:r>
      <w:r>
        <w:rPr>
          <w:i/>
        </w:rPr>
        <w:tab/>
        <w:t>Source: Huawei</w:t>
      </w:r>
    </w:p>
    <w:p w14:paraId="6D11838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18BA1E" w14:textId="77777777" w:rsidR="008160A3" w:rsidRDefault="008160A3" w:rsidP="008160A3">
      <w:pPr>
        <w:pStyle w:val="Heading3"/>
      </w:pPr>
      <w:bookmarkStart w:id="116" w:name="_Toc210593879"/>
      <w:r>
        <w:t>19.5</w:t>
      </w:r>
      <w:r>
        <w:tab/>
        <w:t>CT Aspects on Minimize the Number of Policy Associations [TEI_19_MINPA]</w:t>
      </w:r>
      <w:bookmarkEnd w:id="116"/>
    </w:p>
    <w:p w14:paraId="6EFECE52" w14:textId="77777777" w:rsidR="008160A3" w:rsidRDefault="008160A3" w:rsidP="008160A3">
      <w:pPr>
        <w:pStyle w:val="Heading3"/>
      </w:pPr>
      <w:bookmarkStart w:id="117" w:name="_Toc210593880"/>
      <w:r>
        <w:t>19.6</w:t>
      </w:r>
      <w:r>
        <w:tab/>
        <w:t>CT aspects of Enhancing Parameter Provisioning with static UE IP address and UP security policy [TEI19_IP_SP_EXP]</w:t>
      </w:r>
      <w:bookmarkEnd w:id="117"/>
    </w:p>
    <w:p w14:paraId="3823BEEB" w14:textId="77777777" w:rsidR="008160A3" w:rsidRDefault="008160A3" w:rsidP="008160A3">
      <w:pPr>
        <w:pStyle w:val="Heading3"/>
      </w:pPr>
      <w:bookmarkStart w:id="118" w:name="_Toc210593881"/>
      <w:r>
        <w:t>19.7</w:t>
      </w:r>
      <w:r>
        <w:tab/>
        <w:t>CT aspects of Providing per-subscriber VLAN instructions from UDM and DN-AAA [TEI19_VLANSUB]</w:t>
      </w:r>
      <w:bookmarkEnd w:id="118"/>
    </w:p>
    <w:p w14:paraId="712530B0" w14:textId="37C6FA67" w:rsidR="008160A3" w:rsidRDefault="008160A3" w:rsidP="008160A3">
      <w:pPr>
        <w:rPr>
          <w:rFonts w:ascii="Arial" w:hAnsi="Arial" w:cs="Arial"/>
          <w:b/>
          <w:sz w:val="24"/>
        </w:rPr>
      </w:pPr>
      <w:r>
        <w:rPr>
          <w:rFonts w:ascii="Arial" w:hAnsi="Arial" w:cs="Arial"/>
          <w:b/>
          <w:color w:val="0000FF"/>
          <w:sz w:val="24"/>
        </w:rPr>
        <w:t>C4-253110</w:t>
      </w:r>
      <w:r>
        <w:rPr>
          <w:rFonts w:ascii="Arial" w:hAnsi="Arial" w:cs="Arial"/>
          <w:b/>
          <w:color w:val="0000FF"/>
          <w:sz w:val="24"/>
        </w:rPr>
        <w:tab/>
      </w:r>
      <w:r>
        <w:rPr>
          <w:rFonts w:ascii="Arial" w:hAnsi="Arial" w:cs="Arial"/>
          <w:b/>
          <w:sz w:val="24"/>
        </w:rPr>
        <w:t>VlanTag correction</w:t>
      </w:r>
    </w:p>
    <w:p w14:paraId="3A3E78E6"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Cat: F (Rel-19)</w:t>
      </w:r>
      <w:r>
        <w:rPr>
          <w:i/>
        </w:rPr>
        <w:br/>
      </w:r>
      <w:r>
        <w:rPr>
          <w:i/>
        </w:rPr>
        <w:br/>
      </w:r>
      <w:r>
        <w:rPr>
          <w:i/>
        </w:rPr>
        <w:tab/>
      </w:r>
      <w:r>
        <w:rPr>
          <w:i/>
        </w:rPr>
        <w:tab/>
      </w:r>
      <w:r>
        <w:rPr>
          <w:i/>
        </w:rPr>
        <w:tab/>
      </w:r>
      <w:r>
        <w:rPr>
          <w:i/>
        </w:rPr>
        <w:tab/>
      </w:r>
      <w:r>
        <w:rPr>
          <w:i/>
        </w:rPr>
        <w:tab/>
        <w:t>Source: Nokia</w:t>
      </w:r>
    </w:p>
    <w:p w14:paraId="061C724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C4-253499</w:t>
      </w:r>
      <w:r>
        <w:rPr>
          <w:color w:val="993300"/>
          <w:u w:val="single"/>
        </w:rPr>
        <w:t>.</w:t>
      </w:r>
    </w:p>
    <w:p w14:paraId="5C3F4455" w14:textId="0479EBD0" w:rsidR="008160A3" w:rsidRDefault="008160A3" w:rsidP="008160A3">
      <w:pPr>
        <w:rPr>
          <w:rFonts w:ascii="Arial" w:hAnsi="Arial" w:cs="Arial"/>
          <w:b/>
          <w:sz w:val="24"/>
        </w:rPr>
      </w:pPr>
      <w:r>
        <w:rPr>
          <w:rFonts w:ascii="Arial" w:hAnsi="Arial" w:cs="Arial"/>
          <w:b/>
          <w:color w:val="0000FF"/>
          <w:sz w:val="24"/>
        </w:rPr>
        <w:t>C4-253499</w:t>
      </w:r>
      <w:r>
        <w:rPr>
          <w:rFonts w:ascii="Arial" w:hAnsi="Arial" w:cs="Arial"/>
          <w:b/>
          <w:color w:val="0000FF"/>
          <w:sz w:val="24"/>
        </w:rPr>
        <w:tab/>
      </w:r>
      <w:r>
        <w:rPr>
          <w:rFonts w:ascii="Arial" w:hAnsi="Arial" w:cs="Arial"/>
          <w:b/>
          <w:sz w:val="24"/>
        </w:rPr>
        <w:t>VlanTag correction</w:t>
      </w:r>
    </w:p>
    <w:p w14:paraId="7F36F5F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rev 1 Cat: F (Rel-19)</w:t>
      </w:r>
      <w:r>
        <w:rPr>
          <w:i/>
        </w:rPr>
        <w:br/>
      </w:r>
      <w:r>
        <w:rPr>
          <w:i/>
        </w:rPr>
        <w:br/>
      </w:r>
      <w:r>
        <w:rPr>
          <w:i/>
        </w:rPr>
        <w:tab/>
      </w:r>
      <w:r>
        <w:rPr>
          <w:i/>
        </w:rPr>
        <w:tab/>
      </w:r>
      <w:r>
        <w:rPr>
          <w:i/>
        </w:rPr>
        <w:tab/>
      </w:r>
      <w:r>
        <w:rPr>
          <w:i/>
        </w:rPr>
        <w:tab/>
      </w:r>
      <w:r>
        <w:rPr>
          <w:i/>
        </w:rPr>
        <w:tab/>
        <w:t>Source: Nokia</w:t>
      </w:r>
    </w:p>
    <w:p w14:paraId="31CB98B2" w14:textId="77777777" w:rsidR="008160A3" w:rsidRDefault="008160A3" w:rsidP="008160A3">
      <w:pPr>
        <w:rPr>
          <w:color w:val="808080"/>
        </w:rPr>
      </w:pPr>
      <w:r>
        <w:rPr>
          <w:color w:val="808080"/>
        </w:rPr>
        <w:t>(Replaces C4-253110)</w:t>
      </w:r>
    </w:p>
    <w:p w14:paraId="445B7D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C4-253551</w:t>
      </w:r>
      <w:r>
        <w:rPr>
          <w:color w:val="993300"/>
          <w:u w:val="single"/>
        </w:rPr>
        <w:t>.</w:t>
      </w:r>
    </w:p>
    <w:p w14:paraId="5A30E1B5" w14:textId="291B5803" w:rsidR="008160A3" w:rsidRDefault="008160A3" w:rsidP="008160A3">
      <w:pPr>
        <w:rPr>
          <w:rFonts w:ascii="Arial" w:hAnsi="Arial" w:cs="Arial"/>
          <w:b/>
          <w:sz w:val="24"/>
        </w:rPr>
      </w:pPr>
      <w:r>
        <w:rPr>
          <w:rFonts w:ascii="Arial" w:hAnsi="Arial" w:cs="Arial"/>
          <w:b/>
          <w:color w:val="0000FF"/>
          <w:sz w:val="24"/>
        </w:rPr>
        <w:t>C4-253551</w:t>
      </w:r>
      <w:r>
        <w:rPr>
          <w:rFonts w:ascii="Arial" w:hAnsi="Arial" w:cs="Arial"/>
          <w:b/>
          <w:color w:val="0000FF"/>
          <w:sz w:val="24"/>
        </w:rPr>
        <w:tab/>
      </w:r>
      <w:r>
        <w:rPr>
          <w:rFonts w:ascii="Arial" w:hAnsi="Arial" w:cs="Arial"/>
          <w:b/>
          <w:sz w:val="24"/>
        </w:rPr>
        <w:t>VlanTag correction</w:t>
      </w:r>
    </w:p>
    <w:p w14:paraId="4253ABF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rev 2 Cat: F (Rel-19)</w:t>
      </w:r>
      <w:r>
        <w:rPr>
          <w:i/>
        </w:rPr>
        <w:br/>
      </w:r>
      <w:r>
        <w:rPr>
          <w:i/>
        </w:rPr>
        <w:br/>
      </w:r>
      <w:r>
        <w:rPr>
          <w:i/>
        </w:rPr>
        <w:tab/>
      </w:r>
      <w:r>
        <w:rPr>
          <w:i/>
        </w:rPr>
        <w:tab/>
      </w:r>
      <w:r>
        <w:rPr>
          <w:i/>
        </w:rPr>
        <w:tab/>
      </w:r>
      <w:r>
        <w:rPr>
          <w:i/>
        </w:rPr>
        <w:tab/>
      </w:r>
      <w:r>
        <w:rPr>
          <w:i/>
        </w:rPr>
        <w:tab/>
        <w:t>Source: Nokia</w:t>
      </w:r>
    </w:p>
    <w:p w14:paraId="79127506" w14:textId="77777777" w:rsidR="008160A3" w:rsidRDefault="008160A3" w:rsidP="008160A3">
      <w:pPr>
        <w:rPr>
          <w:color w:val="808080"/>
        </w:rPr>
      </w:pPr>
      <w:r>
        <w:rPr>
          <w:color w:val="808080"/>
        </w:rPr>
        <w:t>(Replaces C4-253499)</w:t>
      </w:r>
    </w:p>
    <w:p w14:paraId="74E830A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C4-253569</w:t>
      </w:r>
      <w:r>
        <w:rPr>
          <w:color w:val="993300"/>
          <w:u w:val="single"/>
        </w:rPr>
        <w:t>.</w:t>
      </w:r>
    </w:p>
    <w:p w14:paraId="06BD3023" w14:textId="72FF8B10" w:rsidR="008160A3" w:rsidRDefault="008160A3" w:rsidP="008160A3">
      <w:pPr>
        <w:rPr>
          <w:rFonts w:ascii="Arial" w:hAnsi="Arial" w:cs="Arial"/>
          <w:b/>
          <w:sz w:val="24"/>
        </w:rPr>
      </w:pPr>
      <w:r>
        <w:rPr>
          <w:rFonts w:ascii="Arial" w:hAnsi="Arial" w:cs="Arial"/>
          <w:b/>
          <w:color w:val="0000FF"/>
          <w:sz w:val="24"/>
        </w:rPr>
        <w:t>C4-253569</w:t>
      </w:r>
      <w:r>
        <w:rPr>
          <w:rFonts w:ascii="Arial" w:hAnsi="Arial" w:cs="Arial"/>
          <w:b/>
          <w:color w:val="0000FF"/>
          <w:sz w:val="24"/>
        </w:rPr>
        <w:tab/>
      </w:r>
      <w:r>
        <w:rPr>
          <w:rFonts w:ascii="Arial" w:hAnsi="Arial" w:cs="Arial"/>
          <w:b/>
          <w:sz w:val="24"/>
        </w:rPr>
        <w:t>VlanTag correction</w:t>
      </w:r>
    </w:p>
    <w:p w14:paraId="18CE3C4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CR-1477  rev 3 Cat: F (Rel-19)</w:t>
      </w:r>
      <w:r>
        <w:rPr>
          <w:i/>
        </w:rPr>
        <w:br/>
      </w:r>
      <w:r>
        <w:rPr>
          <w:i/>
        </w:rPr>
        <w:br/>
      </w:r>
      <w:r>
        <w:rPr>
          <w:i/>
        </w:rPr>
        <w:tab/>
      </w:r>
      <w:r>
        <w:rPr>
          <w:i/>
        </w:rPr>
        <w:tab/>
      </w:r>
      <w:r>
        <w:rPr>
          <w:i/>
        </w:rPr>
        <w:tab/>
      </w:r>
      <w:r>
        <w:rPr>
          <w:i/>
        </w:rPr>
        <w:tab/>
      </w:r>
      <w:r>
        <w:rPr>
          <w:i/>
        </w:rPr>
        <w:tab/>
        <w:t>Source: Nokia</w:t>
      </w:r>
    </w:p>
    <w:p w14:paraId="47B2C4DF" w14:textId="77777777" w:rsidR="008160A3" w:rsidRDefault="008160A3" w:rsidP="008160A3">
      <w:pPr>
        <w:rPr>
          <w:color w:val="808080"/>
        </w:rPr>
      </w:pPr>
      <w:r>
        <w:rPr>
          <w:color w:val="808080"/>
        </w:rPr>
        <w:t>(Replaces C4-253551)</w:t>
      </w:r>
    </w:p>
    <w:p w14:paraId="47954D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E0F3D" w14:textId="77777777" w:rsidR="008160A3" w:rsidRDefault="008160A3" w:rsidP="008160A3">
      <w:pPr>
        <w:pStyle w:val="Heading3"/>
      </w:pPr>
      <w:bookmarkStart w:id="119" w:name="_Toc210593882"/>
      <w:r>
        <w:t>19.10</w:t>
      </w:r>
      <w:r>
        <w:tab/>
        <w:t>Service Based Interface Protocol Improvements Release 19 [SBIProtoc19]</w:t>
      </w:r>
      <w:bookmarkEnd w:id="119"/>
    </w:p>
    <w:p w14:paraId="5E2A08F2" w14:textId="5BF4E92B" w:rsidR="008160A3" w:rsidRDefault="008160A3" w:rsidP="008160A3">
      <w:pPr>
        <w:rPr>
          <w:rFonts w:ascii="Arial" w:hAnsi="Arial" w:cs="Arial"/>
          <w:b/>
          <w:sz w:val="24"/>
        </w:rPr>
      </w:pPr>
      <w:r>
        <w:rPr>
          <w:rFonts w:ascii="Arial" w:hAnsi="Arial" w:cs="Arial"/>
          <w:b/>
          <w:color w:val="0000FF"/>
          <w:sz w:val="24"/>
        </w:rPr>
        <w:t>C4-253039</w:t>
      </w:r>
      <w:r>
        <w:rPr>
          <w:rFonts w:ascii="Arial" w:hAnsi="Arial" w:cs="Arial"/>
          <w:b/>
          <w:color w:val="0000FF"/>
          <w:sz w:val="24"/>
        </w:rPr>
        <w:tab/>
      </w:r>
      <w:r>
        <w:rPr>
          <w:rFonts w:ascii="Arial" w:hAnsi="Arial" w:cs="Arial"/>
          <w:b/>
          <w:sz w:val="24"/>
        </w:rPr>
        <w:t>Wrong implementation of CR 1364</w:t>
      </w:r>
    </w:p>
    <w:p w14:paraId="1D6483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CR-1473  Cat: F (Rel-19)</w:t>
      </w:r>
      <w:r>
        <w:rPr>
          <w:i/>
        </w:rPr>
        <w:br/>
      </w:r>
      <w:r>
        <w:rPr>
          <w:i/>
        </w:rPr>
        <w:br/>
      </w:r>
      <w:r>
        <w:rPr>
          <w:i/>
        </w:rPr>
        <w:tab/>
      </w:r>
      <w:r>
        <w:rPr>
          <w:i/>
        </w:rPr>
        <w:tab/>
      </w:r>
      <w:r>
        <w:rPr>
          <w:i/>
        </w:rPr>
        <w:tab/>
      </w:r>
      <w:r>
        <w:rPr>
          <w:i/>
        </w:rPr>
        <w:tab/>
      </w:r>
      <w:r>
        <w:rPr>
          <w:i/>
        </w:rPr>
        <w:tab/>
        <w:t>Source: Nokia, MCC</w:t>
      </w:r>
    </w:p>
    <w:p w14:paraId="553C50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E1951" w14:textId="06888B17" w:rsidR="008160A3" w:rsidRDefault="008160A3" w:rsidP="008160A3">
      <w:pPr>
        <w:rPr>
          <w:rFonts w:ascii="Arial" w:hAnsi="Arial" w:cs="Arial"/>
          <w:b/>
          <w:sz w:val="24"/>
        </w:rPr>
      </w:pPr>
      <w:r>
        <w:rPr>
          <w:rFonts w:ascii="Arial" w:hAnsi="Arial" w:cs="Arial"/>
          <w:b/>
          <w:color w:val="0000FF"/>
          <w:sz w:val="24"/>
        </w:rPr>
        <w:t>C4-253042</w:t>
      </w:r>
      <w:r>
        <w:rPr>
          <w:rFonts w:ascii="Arial" w:hAnsi="Arial" w:cs="Arial"/>
          <w:b/>
          <w:color w:val="0000FF"/>
          <w:sz w:val="24"/>
        </w:rPr>
        <w:tab/>
      </w:r>
      <w:r>
        <w:rPr>
          <w:rFonts w:ascii="Arial" w:hAnsi="Arial" w:cs="Arial"/>
          <w:b/>
          <w:sz w:val="24"/>
        </w:rPr>
        <w:t>Support for TAI-level weights in the NWDAF NF Profile</w:t>
      </w:r>
    </w:p>
    <w:p w14:paraId="789981E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Cat: B (Rel-19)</w:t>
      </w:r>
      <w:r>
        <w:rPr>
          <w:i/>
        </w:rPr>
        <w:br/>
      </w:r>
      <w:r>
        <w:rPr>
          <w:i/>
        </w:rPr>
        <w:br/>
      </w:r>
      <w:r>
        <w:rPr>
          <w:i/>
        </w:rPr>
        <w:tab/>
      </w:r>
      <w:r>
        <w:rPr>
          <w:i/>
        </w:rPr>
        <w:tab/>
      </w:r>
      <w:r>
        <w:rPr>
          <w:i/>
        </w:rPr>
        <w:tab/>
      </w:r>
      <w:r>
        <w:rPr>
          <w:i/>
        </w:rPr>
        <w:tab/>
      </w:r>
      <w:r>
        <w:rPr>
          <w:i/>
        </w:rPr>
        <w:tab/>
        <w:t>Source: Orange</w:t>
      </w:r>
    </w:p>
    <w:p w14:paraId="57A80C56" w14:textId="77777777" w:rsidR="008160A3" w:rsidRDefault="008160A3" w:rsidP="008160A3">
      <w:pPr>
        <w:rPr>
          <w:rFonts w:ascii="Arial" w:hAnsi="Arial" w:cs="Arial"/>
          <w:b/>
        </w:rPr>
      </w:pPr>
      <w:r>
        <w:rPr>
          <w:rFonts w:ascii="Arial" w:hAnsi="Arial" w:cs="Arial"/>
          <w:b/>
        </w:rPr>
        <w:t xml:space="preserve">Abstract: </w:t>
      </w:r>
    </w:p>
    <w:p w14:paraId="0978D508" w14:textId="77777777" w:rsidR="008160A3" w:rsidRDefault="008160A3" w:rsidP="008160A3">
      <w:r>
        <w:t xml:space="preserve">Clause 6.3.13 of TS 23.501 (S2-2305220) and clause 5.2 of TS 23.288 (S2-2305879) specify that the NWDAF NF profile may include Serving Area information consisting of a list of TAIs, with an associated weight per TAI to indicate </w:t>
      </w:r>
      <w:r>
        <w:lastRenderedPageBreak/>
        <w:t>the NWDAF’s relative priority to serve that area. These weights assist NWDAF service consumers in selecting the most appropriate NWDAF instance for UE-related analytics.</w:t>
      </w:r>
    </w:p>
    <w:p w14:paraId="39035E08" w14:textId="77777777" w:rsidR="008160A3" w:rsidRDefault="008160A3" w:rsidP="008160A3">
      <w:r>
        <w:t>However, TS 29.510 clause 6.1.6 currently lacks support for representing these TAI weights within the NWDAF NF profile. Consequently, the NRF cannot register or expose this information, limiting service consumers' ability to leverage it during NWDAF discovery and selection.</w:t>
      </w:r>
    </w:p>
    <w:p w14:paraId="1092F48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C4-253355</w:t>
      </w:r>
      <w:r>
        <w:rPr>
          <w:color w:val="993300"/>
          <w:u w:val="single"/>
        </w:rPr>
        <w:t>.</w:t>
      </w:r>
    </w:p>
    <w:p w14:paraId="79E6765A" w14:textId="0D0EE2DC" w:rsidR="008160A3" w:rsidRDefault="008160A3" w:rsidP="008160A3">
      <w:pPr>
        <w:rPr>
          <w:rFonts w:ascii="Arial" w:hAnsi="Arial" w:cs="Arial"/>
          <w:b/>
          <w:sz w:val="24"/>
        </w:rPr>
      </w:pPr>
      <w:r>
        <w:rPr>
          <w:rFonts w:ascii="Arial" w:hAnsi="Arial" w:cs="Arial"/>
          <w:b/>
          <w:color w:val="0000FF"/>
          <w:sz w:val="24"/>
        </w:rPr>
        <w:t>C4-253355</w:t>
      </w:r>
      <w:r>
        <w:rPr>
          <w:rFonts w:ascii="Arial" w:hAnsi="Arial" w:cs="Arial"/>
          <w:b/>
          <w:color w:val="0000FF"/>
          <w:sz w:val="24"/>
        </w:rPr>
        <w:tab/>
      </w:r>
      <w:r>
        <w:rPr>
          <w:rFonts w:ascii="Arial" w:hAnsi="Arial" w:cs="Arial"/>
          <w:b/>
          <w:sz w:val="24"/>
        </w:rPr>
        <w:t>Support for TAI-level weights in the NWDAF NF Profile</w:t>
      </w:r>
    </w:p>
    <w:p w14:paraId="45A8BC9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rev 1 Cat: B (Rel-19)</w:t>
      </w:r>
      <w:r>
        <w:rPr>
          <w:i/>
        </w:rPr>
        <w:br/>
      </w:r>
      <w:r>
        <w:rPr>
          <w:i/>
        </w:rPr>
        <w:br/>
      </w:r>
      <w:r>
        <w:rPr>
          <w:i/>
        </w:rPr>
        <w:tab/>
      </w:r>
      <w:r>
        <w:rPr>
          <w:i/>
        </w:rPr>
        <w:tab/>
      </w:r>
      <w:r>
        <w:rPr>
          <w:i/>
        </w:rPr>
        <w:tab/>
      </w:r>
      <w:r>
        <w:rPr>
          <w:i/>
        </w:rPr>
        <w:tab/>
      </w:r>
      <w:r>
        <w:rPr>
          <w:i/>
        </w:rPr>
        <w:tab/>
        <w:t>Source: Orange, Huawei</w:t>
      </w:r>
    </w:p>
    <w:p w14:paraId="44E23D34" w14:textId="77777777" w:rsidR="008160A3" w:rsidRDefault="008160A3" w:rsidP="008160A3">
      <w:pPr>
        <w:rPr>
          <w:color w:val="808080"/>
        </w:rPr>
      </w:pPr>
      <w:r>
        <w:rPr>
          <w:color w:val="808080"/>
        </w:rPr>
        <w:t>(Replaces C4-253042)</w:t>
      </w:r>
    </w:p>
    <w:p w14:paraId="0225B02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C4-253510</w:t>
      </w:r>
      <w:r>
        <w:rPr>
          <w:color w:val="993300"/>
          <w:u w:val="single"/>
        </w:rPr>
        <w:t>.</w:t>
      </w:r>
    </w:p>
    <w:p w14:paraId="1DF7C7B8" w14:textId="093CDACC" w:rsidR="00F15DC7" w:rsidRDefault="008160A3">
      <w:pPr>
        <w:rPr>
          <w:rFonts w:ascii="Arial" w:hAnsi="Arial" w:cs="Arial"/>
          <w:b/>
          <w:sz w:val="24"/>
        </w:rPr>
      </w:pPr>
      <w:r>
        <w:rPr>
          <w:rFonts w:ascii="Arial" w:hAnsi="Arial" w:cs="Arial"/>
          <w:b/>
          <w:color w:val="0000FF"/>
          <w:sz w:val="24"/>
        </w:rPr>
        <w:t>C4-253510</w:t>
      </w:r>
      <w:r>
        <w:rPr>
          <w:rFonts w:ascii="Arial" w:hAnsi="Arial" w:cs="Arial"/>
          <w:b/>
          <w:color w:val="0000FF"/>
          <w:sz w:val="24"/>
        </w:rPr>
        <w:tab/>
      </w:r>
      <w:r>
        <w:rPr>
          <w:rFonts w:ascii="Arial" w:hAnsi="Arial" w:cs="Arial"/>
          <w:b/>
          <w:sz w:val="24"/>
        </w:rPr>
        <w:t>Support for TAI-level weights in the NWDAF NF Profile</w:t>
      </w:r>
    </w:p>
    <w:p w14:paraId="5AC30C2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rev 2 Cat: B (Rel-19)</w:t>
      </w:r>
      <w:r>
        <w:rPr>
          <w:i/>
        </w:rPr>
        <w:br/>
      </w:r>
      <w:r>
        <w:rPr>
          <w:i/>
        </w:rPr>
        <w:br/>
      </w:r>
      <w:r>
        <w:rPr>
          <w:i/>
        </w:rPr>
        <w:tab/>
      </w:r>
      <w:r>
        <w:rPr>
          <w:i/>
        </w:rPr>
        <w:tab/>
      </w:r>
      <w:r>
        <w:rPr>
          <w:i/>
        </w:rPr>
        <w:tab/>
      </w:r>
      <w:r>
        <w:rPr>
          <w:i/>
        </w:rPr>
        <w:tab/>
      </w:r>
      <w:r>
        <w:rPr>
          <w:i/>
        </w:rPr>
        <w:tab/>
        <w:t>Source: Orange, Huawei</w:t>
      </w:r>
    </w:p>
    <w:p w14:paraId="54234157" w14:textId="77777777" w:rsidR="008160A3" w:rsidRDefault="008160A3" w:rsidP="008160A3">
      <w:pPr>
        <w:rPr>
          <w:color w:val="808080"/>
        </w:rPr>
      </w:pPr>
      <w:r>
        <w:rPr>
          <w:color w:val="808080"/>
        </w:rPr>
        <w:t>(Replaces C4-253355)</w:t>
      </w:r>
    </w:p>
    <w:p w14:paraId="31B519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C4-253546</w:t>
      </w:r>
      <w:r>
        <w:rPr>
          <w:color w:val="993300"/>
          <w:u w:val="single"/>
        </w:rPr>
        <w:t>.</w:t>
      </w:r>
    </w:p>
    <w:p w14:paraId="3A84BF25" w14:textId="24FD953F" w:rsidR="008160A3" w:rsidRDefault="008160A3" w:rsidP="008160A3">
      <w:pPr>
        <w:rPr>
          <w:rFonts w:ascii="Arial" w:hAnsi="Arial" w:cs="Arial"/>
          <w:b/>
          <w:sz w:val="24"/>
        </w:rPr>
      </w:pPr>
      <w:r>
        <w:rPr>
          <w:rFonts w:ascii="Arial" w:hAnsi="Arial" w:cs="Arial"/>
          <w:b/>
          <w:color w:val="0000FF"/>
          <w:sz w:val="24"/>
        </w:rPr>
        <w:t>C4-253546</w:t>
      </w:r>
      <w:r>
        <w:rPr>
          <w:rFonts w:ascii="Arial" w:hAnsi="Arial" w:cs="Arial"/>
          <w:b/>
          <w:color w:val="0000FF"/>
          <w:sz w:val="24"/>
        </w:rPr>
        <w:tab/>
      </w:r>
      <w:r>
        <w:rPr>
          <w:rFonts w:ascii="Arial" w:hAnsi="Arial" w:cs="Arial"/>
          <w:b/>
          <w:sz w:val="24"/>
        </w:rPr>
        <w:t>Support for TAI-level weights in the NWDAF NF Profile</w:t>
      </w:r>
    </w:p>
    <w:p w14:paraId="66E493D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CR-1201  rev 3 Cat: B (Rel-19)</w:t>
      </w:r>
      <w:r>
        <w:rPr>
          <w:i/>
        </w:rPr>
        <w:br/>
      </w:r>
      <w:r>
        <w:rPr>
          <w:i/>
        </w:rPr>
        <w:br/>
      </w:r>
      <w:r>
        <w:rPr>
          <w:i/>
        </w:rPr>
        <w:tab/>
      </w:r>
      <w:r>
        <w:rPr>
          <w:i/>
        </w:rPr>
        <w:tab/>
      </w:r>
      <w:r>
        <w:rPr>
          <w:i/>
        </w:rPr>
        <w:tab/>
      </w:r>
      <w:r>
        <w:rPr>
          <w:i/>
        </w:rPr>
        <w:tab/>
      </w:r>
      <w:r>
        <w:rPr>
          <w:i/>
        </w:rPr>
        <w:tab/>
        <w:t>Source: Orange, Huawei</w:t>
      </w:r>
    </w:p>
    <w:p w14:paraId="1093F60D" w14:textId="77777777" w:rsidR="008160A3" w:rsidRDefault="008160A3" w:rsidP="008160A3">
      <w:pPr>
        <w:rPr>
          <w:color w:val="808080"/>
        </w:rPr>
      </w:pPr>
      <w:r>
        <w:rPr>
          <w:color w:val="808080"/>
        </w:rPr>
        <w:t>(Replaces C4-253510)</w:t>
      </w:r>
    </w:p>
    <w:p w14:paraId="054DB77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14690" w14:textId="343E2D6E" w:rsidR="008160A3" w:rsidRDefault="008160A3" w:rsidP="008160A3">
      <w:pPr>
        <w:rPr>
          <w:rFonts w:ascii="Arial" w:hAnsi="Arial" w:cs="Arial"/>
          <w:b/>
          <w:sz w:val="24"/>
        </w:rPr>
      </w:pPr>
      <w:r>
        <w:rPr>
          <w:rFonts w:ascii="Arial" w:hAnsi="Arial" w:cs="Arial"/>
          <w:b/>
          <w:color w:val="0000FF"/>
          <w:sz w:val="24"/>
        </w:rPr>
        <w:t>C4-253047</w:t>
      </w:r>
      <w:r>
        <w:rPr>
          <w:rFonts w:ascii="Arial" w:hAnsi="Arial" w:cs="Arial"/>
          <w:b/>
          <w:color w:val="0000FF"/>
          <w:sz w:val="24"/>
        </w:rPr>
        <w:tab/>
      </w:r>
      <w:r>
        <w:rPr>
          <w:rFonts w:ascii="Arial" w:hAnsi="Arial" w:cs="Arial"/>
          <w:b/>
          <w:sz w:val="24"/>
        </w:rPr>
        <w:t>producerSnssaiList and producerNsiList claims in Access Token</w:t>
      </w:r>
    </w:p>
    <w:p w14:paraId="256DBDA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CR-1202  Cat: F (Rel-19)</w:t>
      </w:r>
      <w:r>
        <w:rPr>
          <w:i/>
        </w:rPr>
        <w:br/>
      </w:r>
      <w:r>
        <w:rPr>
          <w:i/>
        </w:rPr>
        <w:br/>
      </w:r>
      <w:r>
        <w:rPr>
          <w:i/>
        </w:rPr>
        <w:tab/>
      </w:r>
      <w:r>
        <w:rPr>
          <w:i/>
        </w:rPr>
        <w:tab/>
      </w:r>
      <w:r>
        <w:rPr>
          <w:i/>
        </w:rPr>
        <w:tab/>
      </w:r>
      <w:r>
        <w:rPr>
          <w:i/>
        </w:rPr>
        <w:tab/>
      </w:r>
      <w:r>
        <w:rPr>
          <w:i/>
        </w:rPr>
        <w:tab/>
        <w:t>Source: Nokia</w:t>
      </w:r>
    </w:p>
    <w:p w14:paraId="66CAAFC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15A87" w14:textId="47EF9A8E" w:rsidR="008160A3" w:rsidRDefault="008160A3" w:rsidP="008160A3">
      <w:pPr>
        <w:rPr>
          <w:rFonts w:ascii="Arial" w:hAnsi="Arial" w:cs="Arial"/>
          <w:b/>
          <w:sz w:val="24"/>
        </w:rPr>
      </w:pPr>
      <w:r>
        <w:rPr>
          <w:rFonts w:ascii="Arial" w:hAnsi="Arial" w:cs="Arial"/>
          <w:b/>
          <w:color w:val="0000FF"/>
          <w:sz w:val="24"/>
        </w:rPr>
        <w:t>C4-253049</w:t>
      </w:r>
      <w:r>
        <w:rPr>
          <w:rFonts w:ascii="Arial" w:hAnsi="Arial" w:cs="Arial"/>
          <w:b/>
          <w:color w:val="0000FF"/>
          <w:sz w:val="24"/>
        </w:rPr>
        <w:tab/>
      </w:r>
      <w:r>
        <w:rPr>
          <w:rFonts w:ascii="Arial" w:hAnsi="Arial" w:cs="Arial"/>
          <w:b/>
          <w:sz w:val="24"/>
        </w:rPr>
        <w:t>Adding Serving node information as optional IE to Report the SM-Delivery Status</w:t>
      </w:r>
    </w:p>
    <w:p w14:paraId="6769899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CR-1474  Cat: B (Rel-19)</w:t>
      </w:r>
      <w:r>
        <w:rPr>
          <w:i/>
        </w:rPr>
        <w:br/>
      </w:r>
      <w:r>
        <w:rPr>
          <w:i/>
        </w:rPr>
        <w:br/>
      </w:r>
      <w:r>
        <w:rPr>
          <w:i/>
        </w:rPr>
        <w:tab/>
      </w:r>
      <w:r>
        <w:rPr>
          <w:i/>
        </w:rPr>
        <w:tab/>
      </w:r>
      <w:r>
        <w:rPr>
          <w:i/>
        </w:rPr>
        <w:tab/>
      </w:r>
      <w:r>
        <w:rPr>
          <w:i/>
        </w:rPr>
        <w:tab/>
      </w:r>
      <w:r>
        <w:rPr>
          <w:i/>
        </w:rPr>
        <w:tab/>
        <w:t>Source: Nokia, AT&amp;T, Cisco</w:t>
      </w:r>
    </w:p>
    <w:p w14:paraId="6E08359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C4-253450</w:t>
      </w:r>
      <w:r>
        <w:rPr>
          <w:color w:val="993300"/>
          <w:u w:val="single"/>
        </w:rPr>
        <w:t>.</w:t>
      </w:r>
    </w:p>
    <w:p w14:paraId="4BC55F15" w14:textId="1BBBA6C5" w:rsidR="008160A3" w:rsidRDefault="008160A3" w:rsidP="008160A3">
      <w:pPr>
        <w:rPr>
          <w:rFonts w:ascii="Arial" w:hAnsi="Arial" w:cs="Arial"/>
          <w:b/>
          <w:sz w:val="24"/>
        </w:rPr>
      </w:pPr>
      <w:r>
        <w:rPr>
          <w:rFonts w:ascii="Arial" w:hAnsi="Arial" w:cs="Arial"/>
          <w:b/>
          <w:color w:val="0000FF"/>
          <w:sz w:val="24"/>
        </w:rPr>
        <w:t>C4-253450</w:t>
      </w:r>
      <w:r>
        <w:rPr>
          <w:rFonts w:ascii="Arial" w:hAnsi="Arial" w:cs="Arial"/>
          <w:b/>
          <w:color w:val="0000FF"/>
          <w:sz w:val="24"/>
        </w:rPr>
        <w:tab/>
      </w:r>
      <w:r>
        <w:rPr>
          <w:rFonts w:ascii="Arial" w:hAnsi="Arial" w:cs="Arial"/>
          <w:b/>
          <w:sz w:val="24"/>
        </w:rPr>
        <w:t>Adding Serving node information as optional IE to Report the SM-Delivery Status</w:t>
      </w:r>
    </w:p>
    <w:p w14:paraId="2CD3EDAA"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CR-1474  rev 1 Cat: B (Rel-19)</w:t>
      </w:r>
      <w:r>
        <w:rPr>
          <w:i/>
        </w:rPr>
        <w:br/>
      </w:r>
      <w:r>
        <w:rPr>
          <w:i/>
        </w:rPr>
        <w:br/>
      </w:r>
      <w:r>
        <w:rPr>
          <w:i/>
        </w:rPr>
        <w:tab/>
      </w:r>
      <w:r>
        <w:rPr>
          <w:i/>
        </w:rPr>
        <w:tab/>
      </w:r>
      <w:r>
        <w:rPr>
          <w:i/>
        </w:rPr>
        <w:tab/>
      </w:r>
      <w:r>
        <w:rPr>
          <w:i/>
        </w:rPr>
        <w:tab/>
      </w:r>
      <w:r>
        <w:rPr>
          <w:i/>
        </w:rPr>
        <w:tab/>
        <w:t>Source: Nokia, AT&amp;T, Cisco, HPE</w:t>
      </w:r>
    </w:p>
    <w:p w14:paraId="22D725BB" w14:textId="77777777" w:rsidR="008160A3" w:rsidRDefault="008160A3" w:rsidP="008160A3">
      <w:pPr>
        <w:rPr>
          <w:color w:val="808080"/>
        </w:rPr>
      </w:pPr>
      <w:r>
        <w:rPr>
          <w:color w:val="808080"/>
        </w:rPr>
        <w:t>(Replaces C4-253049)</w:t>
      </w:r>
    </w:p>
    <w:p w14:paraId="72EF26C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D287C" w14:textId="4EF3DCEA" w:rsidR="008160A3" w:rsidRDefault="008160A3" w:rsidP="008160A3">
      <w:pPr>
        <w:rPr>
          <w:rFonts w:ascii="Arial" w:hAnsi="Arial" w:cs="Arial"/>
          <w:b/>
          <w:sz w:val="24"/>
        </w:rPr>
      </w:pPr>
      <w:r>
        <w:rPr>
          <w:rFonts w:ascii="Arial" w:hAnsi="Arial" w:cs="Arial"/>
          <w:b/>
          <w:color w:val="0000FF"/>
          <w:sz w:val="24"/>
        </w:rPr>
        <w:t>C4-253085</w:t>
      </w:r>
      <w:r>
        <w:rPr>
          <w:rFonts w:ascii="Arial" w:hAnsi="Arial" w:cs="Arial"/>
          <w:b/>
          <w:color w:val="0000FF"/>
          <w:sz w:val="24"/>
        </w:rPr>
        <w:tab/>
      </w:r>
      <w:r>
        <w:rPr>
          <w:rFonts w:ascii="Arial" w:hAnsi="Arial" w:cs="Arial"/>
          <w:b/>
          <w:sz w:val="24"/>
        </w:rPr>
        <w:t>producerSnssaiList and producerNsiList claims in Access Token</w:t>
      </w:r>
    </w:p>
    <w:p w14:paraId="19CC85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CR-1204  Cat: F (Rel-19)</w:t>
      </w:r>
      <w:r>
        <w:rPr>
          <w:i/>
        </w:rPr>
        <w:br/>
      </w:r>
      <w:r>
        <w:rPr>
          <w:i/>
        </w:rPr>
        <w:br/>
      </w:r>
      <w:r>
        <w:rPr>
          <w:i/>
        </w:rPr>
        <w:tab/>
      </w:r>
      <w:r>
        <w:rPr>
          <w:i/>
        </w:rPr>
        <w:tab/>
      </w:r>
      <w:r>
        <w:rPr>
          <w:i/>
        </w:rPr>
        <w:tab/>
      </w:r>
      <w:r>
        <w:rPr>
          <w:i/>
        </w:rPr>
        <w:tab/>
      </w:r>
      <w:r>
        <w:rPr>
          <w:i/>
        </w:rPr>
        <w:tab/>
        <w:t>Source: Nokia</w:t>
      </w:r>
    </w:p>
    <w:p w14:paraId="453118C5" w14:textId="77777777" w:rsidR="008160A3" w:rsidRDefault="008160A3" w:rsidP="008160A3">
      <w:pPr>
        <w:rPr>
          <w:rFonts w:ascii="Arial" w:hAnsi="Arial" w:cs="Arial"/>
          <w:b/>
        </w:rPr>
      </w:pPr>
      <w:r>
        <w:rPr>
          <w:rFonts w:ascii="Arial" w:hAnsi="Arial" w:cs="Arial"/>
          <w:b/>
        </w:rPr>
        <w:t xml:space="preserve">Abstract: </w:t>
      </w:r>
    </w:p>
    <w:p w14:paraId="3C4C548F" w14:textId="77777777" w:rsidR="008160A3" w:rsidRDefault="008160A3" w:rsidP="008160A3">
      <w:r>
        <w:t>The description of the producerSnssaiList claim in Access Token is clarified to refer to slices of the NF service producer that are authorized for the NF service consumer.</w:t>
      </w:r>
    </w:p>
    <w:p w14:paraId="6B43143E" w14:textId="77777777" w:rsidR="008160A3" w:rsidRDefault="008160A3" w:rsidP="008160A3">
      <w:r>
        <w:t>A similar correction is done for the producerNsiList claim.</w:t>
      </w:r>
    </w:p>
    <w:p w14:paraId="2F0FE1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7BE76" w14:textId="5306328A" w:rsidR="008160A3" w:rsidRDefault="008160A3" w:rsidP="008160A3">
      <w:pPr>
        <w:rPr>
          <w:rFonts w:ascii="Arial" w:hAnsi="Arial" w:cs="Arial"/>
          <w:b/>
          <w:sz w:val="24"/>
        </w:rPr>
      </w:pPr>
      <w:r>
        <w:rPr>
          <w:rFonts w:ascii="Arial" w:hAnsi="Arial" w:cs="Arial"/>
          <w:b/>
          <w:color w:val="0000FF"/>
          <w:sz w:val="24"/>
        </w:rPr>
        <w:t>C4-253087</w:t>
      </w:r>
      <w:r>
        <w:rPr>
          <w:rFonts w:ascii="Arial" w:hAnsi="Arial" w:cs="Arial"/>
          <w:b/>
          <w:color w:val="0000FF"/>
          <w:sz w:val="24"/>
        </w:rPr>
        <w:tab/>
      </w:r>
      <w:r>
        <w:rPr>
          <w:rFonts w:ascii="Arial" w:hAnsi="Arial" w:cs="Arial"/>
          <w:b/>
          <w:sz w:val="24"/>
        </w:rPr>
        <w:t>consumerPlmnId claim in Access Token</w:t>
      </w:r>
    </w:p>
    <w:p w14:paraId="5BB0D70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CR-1205  Cat: F (Rel-19)</w:t>
      </w:r>
      <w:r>
        <w:rPr>
          <w:i/>
        </w:rPr>
        <w:br/>
      </w:r>
      <w:r>
        <w:rPr>
          <w:i/>
        </w:rPr>
        <w:br/>
      </w:r>
      <w:r>
        <w:rPr>
          <w:i/>
        </w:rPr>
        <w:tab/>
      </w:r>
      <w:r>
        <w:rPr>
          <w:i/>
        </w:rPr>
        <w:tab/>
      </w:r>
      <w:r>
        <w:rPr>
          <w:i/>
        </w:rPr>
        <w:tab/>
      </w:r>
      <w:r>
        <w:rPr>
          <w:i/>
        </w:rPr>
        <w:tab/>
      </w:r>
      <w:r>
        <w:rPr>
          <w:i/>
        </w:rPr>
        <w:tab/>
        <w:t>Source: Nokia</w:t>
      </w:r>
    </w:p>
    <w:p w14:paraId="5B03E81C" w14:textId="77777777" w:rsidR="008160A3" w:rsidRDefault="008160A3" w:rsidP="008160A3">
      <w:pPr>
        <w:rPr>
          <w:rFonts w:ascii="Arial" w:hAnsi="Arial" w:cs="Arial"/>
          <w:b/>
        </w:rPr>
      </w:pPr>
      <w:r>
        <w:rPr>
          <w:rFonts w:ascii="Arial" w:hAnsi="Arial" w:cs="Arial"/>
          <w:b/>
        </w:rPr>
        <w:t xml:space="preserve">Abstract: </w:t>
      </w:r>
    </w:p>
    <w:p w14:paraId="3D4862E9" w14:textId="77777777" w:rsidR="008160A3" w:rsidRDefault="008160A3" w:rsidP="008160A3">
      <w:r>
        <w:t>If the requesterPlmnList IE is received in the Access Token Request, the NRF shall set the consumerPlmnId claim to the PLMN ID received in the 3gpp-Sbi-Originating-Network-Id (i.e. the PLMN ID on behalf of which the access token request was issued). The same principle applies for SNPN IDs.</w:t>
      </w:r>
    </w:p>
    <w:p w14:paraId="2FB0B6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AA29B4" w14:textId="5032E2D8" w:rsidR="008160A3" w:rsidRDefault="008160A3" w:rsidP="008160A3">
      <w:pPr>
        <w:rPr>
          <w:rFonts w:ascii="Arial" w:hAnsi="Arial" w:cs="Arial"/>
          <w:b/>
          <w:sz w:val="24"/>
        </w:rPr>
      </w:pPr>
      <w:r>
        <w:rPr>
          <w:rFonts w:ascii="Arial" w:hAnsi="Arial" w:cs="Arial"/>
          <w:b/>
          <w:color w:val="0000FF"/>
          <w:sz w:val="24"/>
        </w:rPr>
        <w:t>C4-253088</w:t>
      </w:r>
      <w:r>
        <w:rPr>
          <w:rFonts w:ascii="Arial" w:hAnsi="Arial" w:cs="Arial"/>
          <w:b/>
          <w:color w:val="0000FF"/>
          <w:sz w:val="24"/>
        </w:rPr>
        <w:tab/>
      </w:r>
      <w:r>
        <w:rPr>
          <w:rFonts w:ascii="Arial" w:hAnsi="Arial" w:cs="Arial"/>
          <w:b/>
          <w:sz w:val="24"/>
        </w:rPr>
        <w:t>Requester's PLMN IDs in Access Token Request</w:t>
      </w:r>
    </w:p>
    <w:p w14:paraId="684A00D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CR-1206  Cat: F (Rel-19)</w:t>
      </w:r>
      <w:r>
        <w:rPr>
          <w:i/>
        </w:rPr>
        <w:br/>
      </w:r>
      <w:r>
        <w:rPr>
          <w:i/>
        </w:rPr>
        <w:br/>
      </w:r>
      <w:r>
        <w:rPr>
          <w:i/>
        </w:rPr>
        <w:tab/>
      </w:r>
      <w:r>
        <w:rPr>
          <w:i/>
        </w:rPr>
        <w:tab/>
      </w:r>
      <w:r>
        <w:rPr>
          <w:i/>
        </w:rPr>
        <w:tab/>
      </w:r>
      <w:r>
        <w:rPr>
          <w:i/>
        </w:rPr>
        <w:tab/>
      </w:r>
      <w:r>
        <w:rPr>
          <w:i/>
        </w:rPr>
        <w:tab/>
        <w:t>Source: Nokia</w:t>
      </w:r>
    </w:p>
    <w:p w14:paraId="58180B73" w14:textId="77777777" w:rsidR="008160A3" w:rsidRDefault="008160A3" w:rsidP="008160A3">
      <w:pPr>
        <w:rPr>
          <w:rFonts w:ascii="Arial" w:hAnsi="Arial" w:cs="Arial"/>
          <w:b/>
        </w:rPr>
      </w:pPr>
      <w:r>
        <w:rPr>
          <w:rFonts w:ascii="Arial" w:hAnsi="Arial" w:cs="Arial"/>
          <w:b/>
        </w:rPr>
        <w:t xml:space="preserve">Abstract: </w:t>
      </w:r>
    </w:p>
    <w:p w14:paraId="0FEFD7E1" w14:textId="77777777" w:rsidR="008160A3" w:rsidRDefault="008160A3" w:rsidP="008160A3">
      <w:r>
        <w:t xml:space="preserve">Deprecate the use of the requesterPlmnList in Access Token Request. </w:t>
      </w:r>
    </w:p>
    <w:p w14:paraId="5D7FB669" w14:textId="77777777" w:rsidR="008160A3" w:rsidRDefault="008160A3" w:rsidP="008160A3">
      <w:r>
        <w:t>Include only one SNPN ID in the requesterSnpnList in Access Token Request.</w:t>
      </w:r>
    </w:p>
    <w:p w14:paraId="2F341DC6" w14:textId="77777777" w:rsidR="008160A3" w:rsidRDefault="008160A3" w:rsidP="008160A3">
      <w:pPr>
        <w:rPr>
          <w:rFonts w:ascii="Arial" w:hAnsi="Arial" w:cs="Arial"/>
          <w:b/>
        </w:rPr>
      </w:pPr>
      <w:r>
        <w:rPr>
          <w:rFonts w:ascii="Arial" w:hAnsi="Arial" w:cs="Arial"/>
          <w:b/>
        </w:rPr>
        <w:t xml:space="preserve">Discussion: </w:t>
      </w:r>
    </w:p>
    <w:p w14:paraId="7186DD16" w14:textId="77777777" w:rsidR="008160A3" w:rsidRDefault="008160A3" w:rsidP="008160A3">
      <w:r>
        <w:t>It was discussed if the changes should be provided from Rel-17 onwards. After discussion it was seen the error is not very frequent and can be accepted only from the Rel-19 onward since the changes proposed are significant.</w:t>
      </w:r>
    </w:p>
    <w:p w14:paraId="46F8EC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C4-253356</w:t>
      </w:r>
      <w:r>
        <w:rPr>
          <w:color w:val="993300"/>
          <w:u w:val="single"/>
        </w:rPr>
        <w:t>.</w:t>
      </w:r>
    </w:p>
    <w:p w14:paraId="5A7AB1A6" w14:textId="3EA51D83" w:rsidR="008160A3" w:rsidRDefault="008160A3" w:rsidP="008160A3">
      <w:pPr>
        <w:rPr>
          <w:rFonts w:ascii="Arial" w:hAnsi="Arial" w:cs="Arial"/>
          <w:b/>
          <w:sz w:val="24"/>
        </w:rPr>
      </w:pPr>
      <w:r>
        <w:rPr>
          <w:rFonts w:ascii="Arial" w:hAnsi="Arial" w:cs="Arial"/>
          <w:b/>
          <w:color w:val="0000FF"/>
          <w:sz w:val="24"/>
        </w:rPr>
        <w:t>C4-253356</w:t>
      </w:r>
      <w:r>
        <w:rPr>
          <w:rFonts w:ascii="Arial" w:hAnsi="Arial" w:cs="Arial"/>
          <w:b/>
          <w:color w:val="0000FF"/>
          <w:sz w:val="24"/>
        </w:rPr>
        <w:tab/>
      </w:r>
      <w:r>
        <w:rPr>
          <w:rFonts w:ascii="Arial" w:hAnsi="Arial" w:cs="Arial"/>
          <w:b/>
          <w:sz w:val="24"/>
        </w:rPr>
        <w:t>Requester's PLMN IDs in Access Token Request</w:t>
      </w:r>
    </w:p>
    <w:p w14:paraId="6829C8A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CR-1206  rev 1 Cat: F (Rel-19)</w:t>
      </w:r>
      <w:r>
        <w:rPr>
          <w:i/>
        </w:rPr>
        <w:br/>
      </w:r>
      <w:r>
        <w:rPr>
          <w:i/>
        </w:rPr>
        <w:br/>
      </w:r>
      <w:r>
        <w:rPr>
          <w:i/>
        </w:rPr>
        <w:tab/>
      </w:r>
      <w:r>
        <w:rPr>
          <w:i/>
        </w:rPr>
        <w:tab/>
      </w:r>
      <w:r>
        <w:rPr>
          <w:i/>
        </w:rPr>
        <w:tab/>
      </w:r>
      <w:r>
        <w:rPr>
          <w:i/>
        </w:rPr>
        <w:tab/>
      </w:r>
      <w:r>
        <w:rPr>
          <w:i/>
        </w:rPr>
        <w:tab/>
        <w:t>Source: Nokia, Huawei</w:t>
      </w:r>
    </w:p>
    <w:p w14:paraId="0114770D" w14:textId="77777777" w:rsidR="008160A3" w:rsidRDefault="008160A3" w:rsidP="008160A3">
      <w:pPr>
        <w:rPr>
          <w:color w:val="808080"/>
        </w:rPr>
      </w:pPr>
      <w:r>
        <w:rPr>
          <w:color w:val="808080"/>
        </w:rPr>
        <w:lastRenderedPageBreak/>
        <w:t>(Replaces C4-253088)</w:t>
      </w:r>
    </w:p>
    <w:p w14:paraId="2ED6CDD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A27A" w14:textId="747058A2" w:rsidR="008160A3" w:rsidRDefault="008160A3" w:rsidP="008160A3">
      <w:pPr>
        <w:rPr>
          <w:rFonts w:ascii="Arial" w:hAnsi="Arial" w:cs="Arial"/>
          <w:b/>
          <w:sz w:val="24"/>
        </w:rPr>
      </w:pPr>
      <w:r>
        <w:rPr>
          <w:rFonts w:ascii="Arial" w:hAnsi="Arial" w:cs="Arial"/>
          <w:b/>
          <w:color w:val="0000FF"/>
          <w:sz w:val="24"/>
        </w:rPr>
        <w:t>C4-253089</w:t>
      </w:r>
      <w:r>
        <w:rPr>
          <w:rFonts w:ascii="Arial" w:hAnsi="Arial" w:cs="Arial"/>
          <w:b/>
          <w:color w:val="0000FF"/>
          <w:sz w:val="24"/>
        </w:rPr>
        <w:tab/>
      </w:r>
      <w:r>
        <w:rPr>
          <w:rFonts w:ascii="Arial" w:hAnsi="Arial" w:cs="Arial"/>
          <w:b/>
          <w:sz w:val="24"/>
        </w:rPr>
        <w:t>Requester's PLMN IDs in service request to SCP</w:t>
      </w:r>
    </w:p>
    <w:p w14:paraId="2A6245D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CR-0474  Cat: F (Rel-19)</w:t>
      </w:r>
      <w:r>
        <w:rPr>
          <w:i/>
        </w:rPr>
        <w:br/>
      </w:r>
      <w:r>
        <w:rPr>
          <w:i/>
        </w:rPr>
        <w:br/>
      </w:r>
      <w:r>
        <w:rPr>
          <w:i/>
        </w:rPr>
        <w:tab/>
      </w:r>
      <w:r>
        <w:rPr>
          <w:i/>
        </w:rPr>
        <w:tab/>
      </w:r>
      <w:r>
        <w:rPr>
          <w:i/>
        </w:rPr>
        <w:tab/>
      </w:r>
      <w:r>
        <w:rPr>
          <w:i/>
        </w:rPr>
        <w:tab/>
      </w:r>
      <w:r>
        <w:rPr>
          <w:i/>
        </w:rPr>
        <w:tab/>
        <w:t>Source: Nokia</w:t>
      </w:r>
    </w:p>
    <w:p w14:paraId="171662B4" w14:textId="77777777" w:rsidR="008160A3" w:rsidRDefault="008160A3" w:rsidP="008160A3">
      <w:pPr>
        <w:rPr>
          <w:rFonts w:ascii="Arial" w:hAnsi="Arial" w:cs="Arial"/>
          <w:b/>
        </w:rPr>
      </w:pPr>
      <w:r>
        <w:rPr>
          <w:rFonts w:ascii="Arial" w:hAnsi="Arial" w:cs="Arial"/>
          <w:b/>
        </w:rPr>
        <w:t xml:space="preserve">Abstract: </w:t>
      </w:r>
    </w:p>
    <w:p w14:paraId="4C73AC10" w14:textId="77777777" w:rsidR="008160A3" w:rsidRDefault="008160A3" w:rsidP="008160A3">
      <w:r>
        <w:t xml:space="preserve">For service requests targeting a different PLMN, if the NF service consumer serves a PLMN consisting of more than one PLMN ID, the service consumer shall include, in the 3gpp-Sbi-Discovery requester-plmn-list header, the PLMN ID on behalf of which the service request is sent. </w:t>
      </w:r>
    </w:p>
    <w:p w14:paraId="7ECE6952" w14:textId="77777777" w:rsidR="008160A3" w:rsidRDefault="008160A3" w:rsidP="008160A3">
      <w:r>
        <w:t>For service requests within the same PLMN, if the NF service consumer serves a PLMN consisting of more than one PLMN ID and if it includes the 3gpp-Sbi-Discovery requester-plmn-list header in its service requests, the NF service consumer shall include the PLMN ID on behalf of which the service request is sent within this header.</w:t>
      </w:r>
    </w:p>
    <w:p w14:paraId="0082C45E" w14:textId="77777777" w:rsidR="008160A3" w:rsidRDefault="008160A3" w:rsidP="008160A3">
      <w:r>
        <w:t>The same principles apply for SNPN IDs.</w:t>
      </w:r>
    </w:p>
    <w:p w14:paraId="3DE79DC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C4-253358</w:t>
      </w:r>
      <w:r>
        <w:rPr>
          <w:color w:val="993300"/>
          <w:u w:val="single"/>
        </w:rPr>
        <w:t>.</w:t>
      </w:r>
    </w:p>
    <w:p w14:paraId="057077E1" w14:textId="7DF9EAFF" w:rsidR="008160A3" w:rsidRDefault="008160A3" w:rsidP="008160A3">
      <w:pPr>
        <w:rPr>
          <w:rFonts w:ascii="Arial" w:hAnsi="Arial" w:cs="Arial"/>
          <w:b/>
          <w:sz w:val="24"/>
        </w:rPr>
      </w:pPr>
      <w:r>
        <w:rPr>
          <w:rFonts w:ascii="Arial" w:hAnsi="Arial" w:cs="Arial"/>
          <w:b/>
          <w:color w:val="0000FF"/>
          <w:sz w:val="24"/>
        </w:rPr>
        <w:t>C4-253358</w:t>
      </w:r>
      <w:r>
        <w:rPr>
          <w:rFonts w:ascii="Arial" w:hAnsi="Arial" w:cs="Arial"/>
          <w:b/>
          <w:color w:val="0000FF"/>
          <w:sz w:val="24"/>
        </w:rPr>
        <w:tab/>
      </w:r>
      <w:r>
        <w:rPr>
          <w:rFonts w:ascii="Arial" w:hAnsi="Arial" w:cs="Arial"/>
          <w:b/>
          <w:sz w:val="24"/>
        </w:rPr>
        <w:t>Requester's PLMN IDs in service request to SCP</w:t>
      </w:r>
    </w:p>
    <w:p w14:paraId="02583DF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CR-0474  rev 1 Cat: F (Rel-19)</w:t>
      </w:r>
      <w:r>
        <w:rPr>
          <w:i/>
        </w:rPr>
        <w:br/>
      </w:r>
      <w:r>
        <w:rPr>
          <w:i/>
        </w:rPr>
        <w:br/>
      </w:r>
      <w:r>
        <w:rPr>
          <w:i/>
        </w:rPr>
        <w:tab/>
      </w:r>
      <w:r>
        <w:rPr>
          <w:i/>
        </w:rPr>
        <w:tab/>
      </w:r>
      <w:r>
        <w:rPr>
          <w:i/>
        </w:rPr>
        <w:tab/>
      </w:r>
      <w:r>
        <w:rPr>
          <w:i/>
        </w:rPr>
        <w:tab/>
      </w:r>
      <w:r>
        <w:rPr>
          <w:i/>
        </w:rPr>
        <w:tab/>
        <w:t>Source: Nokia</w:t>
      </w:r>
    </w:p>
    <w:p w14:paraId="6527C0A3" w14:textId="77777777" w:rsidR="008160A3" w:rsidRDefault="008160A3" w:rsidP="008160A3">
      <w:pPr>
        <w:rPr>
          <w:color w:val="808080"/>
        </w:rPr>
      </w:pPr>
      <w:r>
        <w:rPr>
          <w:color w:val="808080"/>
        </w:rPr>
        <w:t>(Replaces C4-253089)</w:t>
      </w:r>
    </w:p>
    <w:p w14:paraId="679EB91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8AA64" w14:textId="6D4B2386" w:rsidR="008160A3" w:rsidRDefault="008160A3" w:rsidP="008160A3">
      <w:pPr>
        <w:rPr>
          <w:rFonts w:ascii="Arial" w:hAnsi="Arial" w:cs="Arial"/>
          <w:b/>
          <w:sz w:val="24"/>
        </w:rPr>
      </w:pPr>
      <w:r>
        <w:rPr>
          <w:rFonts w:ascii="Arial" w:hAnsi="Arial" w:cs="Arial"/>
          <w:b/>
          <w:color w:val="0000FF"/>
          <w:sz w:val="24"/>
        </w:rPr>
        <w:t>C4-253090</w:t>
      </w:r>
      <w:r>
        <w:rPr>
          <w:rFonts w:ascii="Arial" w:hAnsi="Arial" w:cs="Arial"/>
          <w:b/>
          <w:color w:val="0000FF"/>
          <w:sz w:val="24"/>
        </w:rPr>
        <w:tab/>
      </w:r>
      <w:r>
        <w:rPr>
          <w:rFonts w:ascii="Arial" w:hAnsi="Arial" w:cs="Arial"/>
          <w:b/>
          <w:sz w:val="24"/>
        </w:rPr>
        <w:t>Rejection of SMF initiated request during 5GS to EPS handover</w:t>
      </w:r>
    </w:p>
    <w:p w14:paraId="1919325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CR-1223  Cat: F (Rel-19)</w:t>
      </w:r>
      <w:r>
        <w:rPr>
          <w:i/>
        </w:rPr>
        <w:br/>
      </w:r>
      <w:r>
        <w:rPr>
          <w:i/>
        </w:rPr>
        <w:br/>
      </w:r>
      <w:r>
        <w:rPr>
          <w:i/>
        </w:rPr>
        <w:tab/>
      </w:r>
      <w:r>
        <w:rPr>
          <w:i/>
        </w:rPr>
        <w:tab/>
      </w:r>
      <w:r>
        <w:rPr>
          <w:i/>
        </w:rPr>
        <w:tab/>
      </w:r>
      <w:r>
        <w:rPr>
          <w:i/>
        </w:rPr>
        <w:tab/>
      </w:r>
      <w:r>
        <w:rPr>
          <w:i/>
        </w:rPr>
        <w:tab/>
        <w:t>Source: Nokia</w:t>
      </w:r>
    </w:p>
    <w:p w14:paraId="169F830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6040" w14:textId="676BA9B6" w:rsidR="008160A3" w:rsidRDefault="008160A3" w:rsidP="008160A3">
      <w:pPr>
        <w:rPr>
          <w:rFonts w:ascii="Arial" w:hAnsi="Arial" w:cs="Arial"/>
          <w:b/>
          <w:sz w:val="24"/>
        </w:rPr>
      </w:pPr>
      <w:r>
        <w:rPr>
          <w:rFonts w:ascii="Arial" w:hAnsi="Arial" w:cs="Arial"/>
          <w:b/>
          <w:color w:val="0000FF"/>
          <w:sz w:val="24"/>
        </w:rPr>
        <w:t>C4-253091</w:t>
      </w:r>
      <w:r>
        <w:rPr>
          <w:rFonts w:ascii="Arial" w:hAnsi="Arial" w:cs="Arial"/>
          <w:b/>
          <w:color w:val="0000FF"/>
          <w:sz w:val="24"/>
        </w:rPr>
        <w:tab/>
      </w:r>
      <w:r>
        <w:rPr>
          <w:rFonts w:ascii="Arial" w:hAnsi="Arial" w:cs="Arial"/>
          <w:b/>
          <w:sz w:val="24"/>
        </w:rPr>
        <w:t>Incomplete statement in Release SM Context service operation</w:t>
      </w:r>
    </w:p>
    <w:p w14:paraId="3153B56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CR-0880  Cat: F (Rel-19)</w:t>
      </w:r>
      <w:r>
        <w:rPr>
          <w:i/>
        </w:rPr>
        <w:br/>
      </w:r>
      <w:r>
        <w:rPr>
          <w:i/>
        </w:rPr>
        <w:br/>
      </w:r>
      <w:r>
        <w:rPr>
          <w:i/>
        </w:rPr>
        <w:tab/>
      </w:r>
      <w:r>
        <w:rPr>
          <w:i/>
        </w:rPr>
        <w:tab/>
      </w:r>
      <w:r>
        <w:rPr>
          <w:i/>
        </w:rPr>
        <w:tab/>
      </w:r>
      <w:r>
        <w:rPr>
          <w:i/>
        </w:rPr>
        <w:tab/>
      </w:r>
      <w:r>
        <w:rPr>
          <w:i/>
        </w:rPr>
        <w:tab/>
        <w:t>Source: Nokia</w:t>
      </w:r>
    </w:p>
    <w:p w14:paraId="2C2B05C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16717" w14:textId="535F7680" w:rsidR="008160A3" w:rsidRDefault="008160A3" w:rsidP="008160A3">
      <w:pPr>
        <w:rPr>
          <w:rFonts w:ascii="Arial" w:hAnsi="Arial" w:cs="Arial"/>
          <w:b/>
          <w:sz w:val="24"/>
        </w:rPr>
      </w:pPr>
      <w:r>
        <w:rPr>
          <w:rFonts w:ascii="Arial" w:hAnsi="Arial" w:cs="Arial"/>
          <w:b/>
          <w:color w:val="0000FF"/>
          <w:sz w:val="24"/>
        </w:rPr>
        <w:t>C4-253092</w:t>
      </w:r>
      <w:r>
        <w:rPr>
          <w:rFonts w:ascii="Arial" w:hAnsi="Arial" w:cs="Arial"/>
          <w:b/>
          <w:color w:val="0000FF"/>
          <w:sz w:val="24"/>
        </w:rPr>
        <w:tab/>
      </w:r>
      <w:r>
        <w:rPr>
          <w:rFonts w:ascii="Arial" w:hAnsi="Arial" w:cs="Arial"/>
          <w:b/>
          <w:sz w:val="24"/>
        </w:rPr>
        <w:t>Editor's note on NRF API URI usage for NFc reselection in inter-PLMN scenarios</w:t>
      </w:r>
    </w:p>
    <w:p w14:paraId="2341281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CR-0475  Cat: F (Rel-19)</w:t>
      </w:r>
      <w:r>
        <w:rPr>
          <w:i/>
        </w:rPr>
        <w:br/>
      </w:r>
      <w:r>
        <w:rPr>
          <w:i/>
        </w:rPr>
        <w:br/>
      </w:r>
      <w:r>
        <w:rPr>
          <w:i/>
        </w:rPr>
        <w:tab/>
      </w:r>
      <w:r>
        <w:rPr>
          <w:i/>
        </w:rPr>
        <w:tab/>
      </w:r>
      <w:r>
        <w:rPr>
          <w:i/>
        </w:rPr>
        <w:tab/>
      </w:r>
      <w:r>
        <w:rPr>
          <w:i/>
        </w:rPr>
        <w:tab/>
      </w:r>
      <w:r>
        <w:rPr>
          <w:i/>
        </w:rPr>
        <w:tab/>
        <w:t>Source: Nokia</w:t>
      </w:r>
    </w:p>
    <w:p w14:paraId="75EDD969" w14:textId="77777777" w:rsidR="008160A3" w:rsidRDefault="008160A3" w:rsidP="008160A3">
      <w:pPr>
        <w:rPr>
          <w:rFonts w:ascii="Arial" w:hAnsi="Arial" w:cs="Arial"/>
          <w:b/>
        </w:rPr>
      </w:pPr>
      <w:r>
        <w:rPr>
          <w:rFonts w:ascii="Arial" w:hAnsi="Arial" w:cs="Arial"/>
          <w:b/>
        </w:rPr>
        <w:t xml:space="preserve">Abstract: </w:t>
      </w:r>
    </w:p>
    <w:p w14:paraId="4F24E390" w14:textId="77777777" w:rsidR="008160A3" w:rsidRDefault="008160A3" w:rsidP="008160A3">
      <w:r>
        <w:t>The editor's note is removed.</w:t>
      </w:r>
    </w:p>
    <w:p w14:paraId="72B2BB8B"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8968" w14:textId="7F5F6909" w:rsidR="008160A3" w:rsidRDefault="008160A3" w:rsidP="008160A3">
      <w:pPr>
        <w:rPr>
          <w:rFonts w:ascii="Arial" w:hAnsi="Arial" w:cs="Arial"/>
          <w:b/>
          <w:sz w:val="24"/>
        </w:rPr>
      </w:pPr>
      <w:r>
        <w:rPr>
          <w:rFonts w:ascii="Arial" w:hAnsi="Arial" w:cs="Arial"/>
          <w:b/>
          <w:color w:val="0000FF"/>
          <w:sz w:val="24"/>
        </w:rPr>
        <w:t>C4-253095</w:t>
      </w:r>
      <w:r>
        <w:rPr>
          <w:rFonts w:ascii="Arial" w:hAnsi="Arial" w:cs="Arial"/>
          <w:b/>
          <w:color w:val="0000FF"/>
          <w:sz w:val="24"/>
        </w:rPr>
        <w:tab/>
      </w:r>
      <w:r>
        <w:rPr>
          <w:rFonts w:ascii="Arial" w:hAnsi="Arial" w:cs="Arial"/>
          <w:b/>
          <w:sz w:val="24"/>
        </w:rPr>
        <w:t>HTTP status code 422</w:t>
      </w:r>
    </w:p>
    <w:p w14:paraId="0372A5B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CR-0476  Cat: B (Rel-19)</w:t>
      </w:r>
      <w:r>
        <w:rPr>
          <w:i/>
        </w:rPr>
        <w:br/>
      </w:r>
      <w:r>
        <w:rPr>
          <w:i/>
        </w:rPr>
        <w:br/>
      </w:r>
      <w:r>
        <w:rPr>
          <w:i/>
        </w:rPr>
        <w:tab/>
      </w:r>
      <w:r>
        <w:rPr>
          <w:i/>
        </w:rPr>
        <w:tab/>
      </w:r>
      <w:r>
        <w:rPr>
          <w:i/>
        </w:rPr>
        <w:tab/>
      </w:r>
      <w:r>
        <w:rPr>
          <w:i/>
        </w:rPr>
        <w:tab/>
      </w:r>
      <w:r>
        <w:rPr>
          <w:i/>
        </w:rPr>
        <w:tab/>
        <w:t>Source: Nokia</w:t>
      </w:r>
    </w:p>
    <w:p w14:paraId="03FC8807" w14:textId="77777777" w:rsidR="008160A3" w:rsidRDefault="008160A3" w:rsidP="008160A3">
      <w:pPr>
        <w:rPr>
          <w:rFonts w:ascii="Arial" w:hAnsi="Arial" w:cs="Arial"/>
          <w:b/>
        </w:rPr>
      </w:pPr>
      <w:r>
        <w:rPr>
          <w:rFonts w:ascii="Arial" w:hAnsi="Arial" w:cs="Arial"/>
          <w:b/>
        </w:rPr>
        <w:t xml:space="preserve">Abstract: </w:t>
      </w:r>
    </w:p>
    <w:p w14:paraId="045A8C8F" w14:textId="77777777" w:rsidR="008160A3" w:rsidRDefault="008160A3" w:rsidP="008160A3">
      <w:r>
        <w:t>Status code 422 is added to table 5.2.7.1-1 for service specific use in PATCH methods.</w:t>
      </w:r>
    </w:p>
    <w:p w14:paraId="1092102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3A904" w14:textId="27C9EB5A" w:rsidR="008160A3" w:rsidRDefault="008160A3" w:rsidP="008160A3">
      <w:pPr>
        <w:rPr>
          <w:rFonts w:ascii="Arial" w:hAnsi="Arial" w:cs="Arial"/>
          <w:b/>
          <w:sz w:val="24"/>
        </w:rPr>
      </w:pPr>
      <w:r>
        <w:rPr>
          <w:rFonts w:ascii="Arial" w:hAnsi="Arial" w:cs="Arial"/>
          <w:b/>
          <w:color w:val="0000FF"/>
          <w:sz w:val="24"/>
        </w:rPr>
        <w:t>C4-253096</w:t>
      </w:r>
      <w:r>
        <w:rPr>
          <w:rFonts w:ascii="Arial" w:hAnsi="Arial" w:cs="Arial"/>
          <w:b/>
          <w:color w:val="0000FF"/>
          <w:sz w:val="24"/>
        </w:rPr>
        <w:tab/>
      </w:r>
      <w:r>
        <w:rPr>
          <w:rFonts w:ascii="Arial" w:hAnsi="Arial" w:cs="Arial"/>
          <w:b/>
          <w:sz w:val="24"/>
        </w:rPr>
        <w:t>HTTP status code 422</w:t>
      </w:r>
    </w:p>
    <w:p w14:paraId="5D59CB3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CR-0535  Cat: B (Rel-19)</w:t>
      </w:r>
      <w:r>
        <w:rPr>
          <w:i/>
        </w:rPr>
        <w:br/>
      </w:r>
      <w:r>
        <w:rPr>
          <w:i/>
        </w:rPr>
        <w:br/>
      </w:r>
      <w:r>
        <w:rPr>
          <w:i/>
        </w:rPr>
        <w:tab/>
      </w:r>
      <w:r>
        <w:rPr>
          <w:i/>
        </w:rPr>
        <w:tab/>
      </w:r>
      <w:r>
        <w:rPr>
          <w:i/>
        </w:rPr>
        <w:tab/>
      </w:r>
      <w:r>
        <w:rPr>
          <w:i/>
        </w:rPr>
        <w:tab/>
      </w:r>
      <w:r>
        <w:rPr>
          <w:i/>
        </w:rPr>
        <w:tab/>
        <w:t>Source: Nokia</w:t>
      </w:r>
    </w:p>
    <w:p w14:paraId="2F5D99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A3881" w14:textId="15CCDEB0" w:rsidR="008160A3" w:rsidRDefault="008160A3" w:rsidP="008160A3">
      <w:pPr>
        <w:rPr>
          <w:rFonts w:ascii="Arial" w:hAnsi="Arial" w:cs="Arial"/>
          <w:b/>
          <w:sz w:val="24"/>
        </w:rPr>
      </w:pPr>
      <w:r>
        <w:rPr>
          <w:rFonts w:ascii="Arial" w:hAnsi="Arial" w:cs="Arial"/>
          <w:b/>
          <w:color w:val="0000FF"/>
          <w:sz w:val="24"/>
        </w:rPr>
        <w:t>C4-253097</w:t>
      </w:r>
      <w:r>
        <w:rPr>
          <w:rFonts w:ascii="Arial" w:hAnsi="Arial" w:cs="Arial"/>
          <w:b/>
          <w:color w:val="0000FF"/>
          <w:sz w:val="24"/>
        </w:rPr>
        <w:tab/>
      </w:r>
      <w:r>
        <w:rPr>
          <w:rFonts w:ascii="Arial" w:hAnsi="Arial" w:cs="Arial"/>
          <w:b/>
          <w:sz w:val="24"/>
        </w:rPr>
        <w:t>IP Index in DnnInfo</w:t>
      </w:r>
    </w:p>
    <w:p w14:paraId="3FB35FD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CR-1476  Cat: B (Rel-19)</w:t>
      </w:r>
      <w:r>
        <w:rPr>
          <w:i/>
        </w:rPr>
        <w:br/>
      </w:r>
      <w:r>
        <w:rPr>
          <w:i/>
        </w:rPr>
        <w:br/>
      </w:r>
      <w:r>
        <w:rPr>
          <w:i/>
        </w:rPr>
        <w:tab/>
      </w:r>
      <w:r>
        <w:rPr>
          <w:i/>
        </w:rPr>
        <w:tab/>
      </w:r>
      <w:r>
        <w:rPr>
          <w:i/>
        </w:rPr>
        <w:tab/>
      </w:r>
      <w:r>
        <w:rPr>
          <w:i/>
        </w:rPr>
        <w:tab/>
      </w:r>
      <w:r>
        <w:rPr>
          <w:i/>
        </w:rPr>
        <w:tab/>
        <w:t>Source: Nokia, Verizon</w:t>
      </w:r>
    </w:p>
    <w:p w14:paraId="1FB86A5C" w14:textId="77777777" w:rsidR="008160A3" w:rsidRDefault="008160A3" w:rsidP="008160A3">
      <w:pPr>
        <w:rPr>
          <w:rFonts w:ascii="Arial" w:hAnsi="Arial" w:cs="Arial"/>
          <w:b/>
        </w:rPr>
      </w:pPr>
      <w:r>
        <w:rPr>
          <w:rFonts w:ascii="Arial" w:hAnsi="Arial" w:cs="Arial"/>
          <w:b/>
        </w:rPr>
        <w:t xml:space="preserve">Abstract: </w:t>
      </w:r>
    </w:p>
    <w:p w14:paraId="086E5645" w14:textId="77777777" w:rsidR="008160A3" w:rsidRDefault="008160A3" w:rsidP="008160A3">
      <w:r>
        <w:t>IP Index is added to type DnnInfo</w:t>
      </w:r>
    </w:p>
    <w:p w14:paraId="0A1FC1A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6580D" w14:textId="2184B524" w:rsidR="008160A3" w:rsidRDefault="008160A3" w:rsidP="008160A3">
      <w:pPr>
        <w:rPr>
          <w:rFonts w:ascii="Arial" w:hAnsi="Arial" w:cs="Arial"/>
          <w:b/>
          <w:sz w:val="24"/>
        </w:rPr>
      </w:pPr>
      <w:r>
        <w:rPr>
          <w:rFonts w:ascii="Arial" w:hAnsi="Arial" w:cs="Arial"/>
          <w:b/>
          <w:color w:val="0000FF"/>
          <w:sz w:val="24"/>
        </w:rPr>
        <w:t>C4-253098</w:t>
      </w:r>
      <w:r>
        <w:rPr>
          <w:rFonts w:ascii="Arial" w:hAnsi="Arial" w:cs="Arial"/>
          <w:b/>
          <w:color w:val="0000FF"/>
          <w:sz w:val="24"/>
        </w:rPr>
        <w:tab/>
      </w:r>
      <w:r>
        <w:rPr>
          <w:rFonts w:ascii="Arial" w:hAnsi="Arial" w:cs="Arial"/>
          <w:b/>
          <w:sz w:val="24"/>
        </w:rPr>
        <w:t>IP Index in SmfInfo</w:t>
      </w:r>
    </w:p>
    <w:p w14:paraId="56DC411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CR-1207  Cat: B (Rel-19)</w:t>
      </w:r>
      <w:r>
        <w:rPr>
          <w:i/>
        </w:rPr>
        <w:br/>
      </w:r>
      <w:r>
        <w:rPr>
          <w:i/>
        </w:rPr>
        <w:br/>
      </w:r>
      <w:r>
        <w:rPr>
          <w:i/>
        </w:rPr>
        <w:tab/>
      </w:r>
      <w:r>
        <w:rPr>
          <w:i/>
        </w:rPr>
        <w:tab/>
      </w:r>
      <w:r>
        <w:rPr>
          <w:i/>
        </w:rPr>
        <w:tab/>
      </w:r>
      <w:r>
        <w:rPr>
          <w:i/>
        </w:rPr>
        <w:tab/>
      </w:r>
      <w:r>
        <w:rPr>
          <w:i/>
        </w:rPr>
        <w:tab/>
        <w:t>Source: Nokia, Verizon</w:t>
      </w:r>
    </w:p>
    <w:p w14:paraId="1490A28A" w14:textId="77777777" w:rsidR="008160A3" w:rsidRDefault="008160A3" w:rsidP="008160A3">
      <w:pPr>
        <w:rPr>
          <w:rFonts w:ascii="Arial" w:hAnsi="Arial" w:cs="Arial"/>
          <w:b/>
        </w:rPr>
      </w:pPr>
      <w:r>
        <w:rPr>
          <w:rFonts w:ascii="Arial" w:hAnsi="Arial" w:cs="Arial"/>
          <w:b/>
        </w:rPr>
        <w:t xml:space="preserve">Abstract: </w:t>
      </w:r>
    </w:p>
    <w:p w14:paraId="384C04E5" w14:textId="77777777" w:rsidR="008160A3" w:rsidRDefault="008160A3" w:rsidP="008160A3">
      <w:r>
        <w:t>Status code 422 is added to table 5.2.7.1-1 for service specific use in PATCH methods.</w:t>
      </w:r>
    </w:p>
    <w:p w14:paraId="0F20BC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0DEBC" w14:textId="4C455D0E" w:rsidR="008160A3" w:rsidRDefault="008160A3" w:rsidP="008160A3">
      <w:pPr>
        <w:rPr>
          <w:rFonts w:ascii="Arial" w:hAnsi="Arial" w:cs="Arial"/>
          <w:b/>
          <w:sz w:val="24"/>
        </w:rPr>
      </w:pPr>
      <w:r>
        <w:rPr>
          <w:rFonts w:ascii="Arial" w:hAnsi="Arial" w:cs="Arial"/>
          <w:b/>
          <w:color w:val="0000FF"/>
          <w:sz w:val="24"/>
        </w:rPr>
        <w:t>C4-253107</w:t>
      </w:r>
      <w:r>
        <w:rPr>
          <w:rFonts w:ascii="Arial" w:hAnsi="Arial" w:cs="Arial"/>
          <w:b/>
          <w:color w:val="0000FF"/>
          <w:sz w:val="24"/>
        </w:rPr>
        <w:tab/>
      </w:r>
      <w:r>
        <w:rPr>
          <w:rFonts w:ascii="Arial" w:hAnsi="Arial" w:cs="Arial"/>
          <w:b/>
          <w:sz w:val="24"/>
        </w:rPr>
        <w:t>Partial timer delete success</w:t>
      </w:r>
    </w:p>
    <w:p w14:paraId="07E3BF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v19.2.0</w:t>
      </w:r>
      <w:r>
        <w:rPr>
          <w:i/>
        </w:rPr>
        <w:tab/>
        <w:t xml:space="preserve">  CR-0096  Cat: B (Rel-19)</w:t>
      </w:r>
      <w:r>
        <w:rPr>
          <w:i/>
        </w:rPr>
        <w:br/>
      </w:r>
      <w:r>
        <w:rPr>
          <w:i/>
        </w:rPr>
        <w:br/>
      </w:r>
      <w:r>
        <w:rPr>
          <w:i/>
        </w:rPr>
        <w:tab/>
      </w:r>
      <w:r>
        <w:rPr>
          <w:i/>
        </w:rPr>
        <w:tab/>
      </w:r>
      <w:r>
        <w:rPr>
          <w:i/>
        </w:rPr>
        <w:tab/>
      </w:r>
      <w:r>
        <w:rPr>
          <w:i/>
        </w:rPr>
        <w:tab/>
      </w:r>
      <w:r>
        <w:rPr>
          <w:i/>
        </w:rPr>
        <w:tab/>
        <w:t>Source: Nokia</w:t>
      </w:r>
    </w:p>
    <w:p w14:paraId="4B88DA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C2F0B" w14:textId="5545C8B4" w:rsidR="008160A3" w:rsidRDefault="008160A3" w:rsidP="008160A3">
      <w:pPr>
        <w:rPr>
          <w:rFonts w:ascii="Arial" w:hAnsi="Arial" w:cs="Arial"/>
          <w:b/>
          <w:sz w:val="24"/>
        </w:rPr>
      </w:pPr>
      <w:r>
        <w:rPr>
          <w:rFonts w:ascii="Arial" w:hAnsi="Arial" w:cs="Arial"/>
          <w:b/>
          <w:color w:val="0000FF"/>
          <w:sz w:val="24"/>
        </w:rPr>
        <w:t>C4-253109</w:t>
      </w:r>
      <w:r>
        <w:rPr>
          <w:rFonts w:ascii="Arial" w:hAnsi="Arial" w:cs="Arial"/>
          <w:b/>
          <w:color w:val="0000FF"/>
          <w:sz w:val="24"/>
        </w:rPr>
        <w:tab/>
      </w:r>
      <w:r>
        <w:rPr>
          <w:rFonts w:ascii="Arial" w:hAnsi="Arial" w:cs="Arial"/>
          <w:b/>
          <w:sz w:val="24"/>
        </w:rPr>
        <w:t>Use informative wording in annex E</w:t>
      </w:r>
    </w:p>
    <w:p w14:paraId="04D79D5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v19.2.0</w:t>
      </w:r>
      <w:r>
        <w:rPr>
          <w:i/>
        </w:rPr>
        <w:tab/>
        <w:t xml:space="preserve">  CR-0179  Cat: F (Rel-19)</w:t>
      </w:r>
      <w:r>
        <w:rPr>
          <w:i/>
        </w:rPr>
        <w:br/>
      </w:r>
      <w:r>
        <w:rPr>
          <w:i/>
        </w:rPr>
        <w:br/>
      </w:r>
      <w:r>
        <w:rPr>
          <w:i/>
        </w:rPr>
        <w:tab/>
      </w:r>
      <w:r>
        <w:rPr>
          <w:i/>
        </w:rPr>
        <w:tab/>
      </w:r>
      <w:r>
        <w:rPr>
          <w:i/>
        </w:rPr>
        <w:tab/>
      </w:r>
      <w:r>
        <w:rPr>
          <w:i/>
        </w:rPr>
        <w:tab/>
      </w:r>
      <w:r>
        <w:rPr>
          <w:i/>
        </w:rPr>
        <w:tab/>
        <w:t>Source: Nokia</w:t>
      </w:r>
    </w:p>
    <w:p w14:paraId="7A314D61" w14:textId="77777777" w:rsidR="008160A3" w:rsidRDefault="008160A3" w:rsidP="008160A3">
      <w:pPr>
        <w:rPr>
          <w:rFonts w:ascii="Arial" w:hAnsi="Arial" w:cs="Arial"/>
          <w:b/>
        </w:rPr>
      </w:pPr>
      <w:r>
        <w:rPr>
          <w:rFonts w:ascii="Arial" w:hAnsi="Arial" w:cs="Arial"/>
          <w:b/>
        </w:rPr>
        <w:lastRenderedPageBreak/>
        <w:t xml:space="preserve">Abstract: </w:t>
      </w:r>
    </w:p>
    <w:p w14:paraId="545C16DD" w14:textId="77777777" w:rsidR="008160A3" w:rsidRDefault="008160A3" w:rsidP="008160A3">
      <w:r>
        <w:t>Normative wording is replaced with informative wording.</w:t>
      </w:r>
    </w:p>
    <w:p w14:paraId="19B7EAB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C4-253360</w:t>
      </w:r>
      <w:r>
        <w:rPr>
          <w:color w:val="993300"/>
          <w:u w:val="single"/>
        </w:rPr>
        <w:t>.</w:t>
      </w:r>
    </w:p>
    <w:p w14:paraId="1517582A" w14:textId="6374C675" w:rsidR="008160A3" w:rsidRDefault="008160A3" w:rsidP="008160A3">
      <w:pPr>
        <w:rPr>
          <w:rFonts w:ascii="Arial" w:hAnsi="Arial" w:cs="Arial"/>
          <w:b/>
          <w:sz w:val="24"/>
        </w:rPr>
      </w:pPr>
      <w:r>
        <w:rPr>
          <w:rFonts w:ascii="Arial" w:hAnsi="Arial" w:cs="Arial"/>
          <w:b/>
          <w:color w:val="0000FF"/>
          <w:sz w:val="24"/>
        </w:rPr>
        <w:t>C4-253360</w:t>
      </w:r>
      <w:r>
        <w:rPr>
          <w:rFonts w:ascii="Arial" w:hAnsi="Arial" w:cs="Arial"/>
          <w:b/>
          <w:color w:val="0000FF"/>
          <w:sz w:val="24"/>
        </w:rPr>
        <w:tab/>
      </w:r>
      <w:r>
        <w:rPr>
          <w:rFonts w:ascii="Arial" w:hAnsi="Arial" w:cs="Arial"/>
          <w:b/>
          <w:sz w:val="24"/>
        </w:rPr>
        <w:t>Use informative wording in annex E</w:t>
      </w:r>
    </w:p>
    <w:p w14:paraId="0212E3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v19.2.0</w:t>
      </w:r>
      <w:r>
        <w:rPr>
          <w:i/>
        </w:rPr>
        <w:tab/>
        <w:t xml:space="preserve">  CR-0179  rev 1 Cat: F (Rel-19)</w:t>
      </w:r>
      <w:r>
        <w:rPr>
          <w:i/>
        </w:rPr>
        <w:br/>
      </w:r>
      <w:r>
        <w:rPr>
          <w:i/>
        </w:rPr>
        <w:br/>
      </w:r>
      <w:r>
        <w:rPr>
          <w:i/>
        </w:rPr>
        <w:tab/>
      </w:r>
      <w:r>
        <w:rPr>
          <w:i/>
        </w:rPr>
        <w:tab/>
      </w:r>
      <w:r>
        <w:rPr>
          <w:i/>
        </w:rPr>
        <w:tab/>
      </w:r>
      <w:r>
        <w:rPr>
          <w:i/>
        </w:rPr>
        <w:tab/>
      </w:r>
      <w:r>
        <w:rPr>
          <w:i/>
        </w:rPr>
        <w:tab/>
        <w:t>Source: Nokia</w:t>
      </w:r>
    </w:p>
    <w:p w14:paraId="5DB9D9A1" w14:textId="77777777" w:rsidR="008160A3" w:rsidRDefault="008160A3" w:rsidP="008160A3">
      <w:pPr>
        <w:rPr>
          <w:color w:val="808080"/>
        </w:rPr>
      </w:pPr>
      <w:r>
        <w:rPr>
          <w:color w:val="808080"/>
        </w:rPr>
        <w:t>(Replaces C4-253109)</w:t>
      </w:r>
    </w:p>
    <w:p w14:paraId="11414A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0B89D" w14:textId="48458C64" w:rsidR="008160A3" w:rsidRDefault="008160A3" w:rsidP="008160A3">
      <w:pPr>
        <w:rPr>
          <w:rFonts w:ascii="Arial" w:hAnsi="Arial" w:cs="Arial"/>
          <w:b/>
          <w:sz w:val="24"/>
        </w:rPr>
      </w:pPr>
      <w:r>
        <w:rPr>
          <w:rFonts w:ascii="Arial" w:hAnsi="Arial" w:cs="Arial"/>
          <w:b/>
          <w:color w:val="0000FF"/>
          <w:sz w:val="24"/>
        </w:rPr>
        <w:t>C4-253111</w:t>
      </w:r>
      <w:r>
        <w:rPr>
          <w:rFonts w:ascii="Arial" w:hAnsi="Arial" w:cs="Arial"/>
          <w:b/>
          <w:color w:val="0000FF"/>
          <w:sz w:val="24"/>
        </w:rPr>
        <w:tab/>
      </w:r>
      <w:r>
        <w:rPr>
          <w:rFonts w:ascii="Arial" w:hAnsi="Arial" w:cs="Arial"/>
          <w:b/>
          <w:sz w:val="24"/>
        </w:rPr>
        <w:t>Supported Feature clarification</w:t>
      </w:r>
    </w:p>
    <w:p w14:paraId="096C210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CR-1478  Cat: F (Rel-19)</w:t>
      </w:r>
      <w:r>
        <w:rPr>
          <w:i/>
        </w:rPr>
        <w:br/>
      </w:r>
      <w:r>
        <w:rPr>
          <w:i/>
        </w:rPr>
        <w:br/>
      </w:r>
      <w:r>
        <w:rPr>
          <w:i/>
        </w:rPr>
        <w:tab/>
      </w:r>
      <w:r>
        <w:rPr>
          <w:i/>
        </w:rPr>
        <w:tab/>
      </w:r>
      <w:r>
        <w:rPr>
          <w:i/>
        </w:rPr>
        <w:tab/>
      </w:r>
      <w:r>
        <w:rPr>
          <w:i/>
        </w:rPr>
        <w:tab/>
      </w:r>
      <w:r>
        <w:rPr>
          <w:i/>
        </w:rPr>
        <w:tab/>
        <w:t>Source: Nokia</w:t>
      </w:r>
    </w:p>
    <w:p w14:paraId="4A26885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C4-253451</w:t>
      </w:r>
      <w:r>
        <w:rPr>
          <w:color w:val="993300"/>
          <w:u w:val="single"/>
        </w:rPr>
        <w:t>.</w:t>
      </w:r>
    </w:p>
    <w:p w14:paraId="21EAC1C9" w14:textId="797C605C" w:rsidR="008160A3" w:rsidRDefault="008160A3" w:rsidP="008160A3">
      <w:pPr>
        <w:rPr>
          <w:rFonts w:ascii="Arial" w:hAnsi="Arial" w:cs="Arial"/>
          <w:b/>
          <w:sz w:val="24"/>
        </w:rPr>
      </w:pPr>
      <w:r>
        <w:rPr>
          <w:rFonts w:ascii="Arial" w:hAnsi="Arial" w:cs="Arial"/>
          <w:b/>
          <w:color w:val="0000FF"/>
          <w:sz w:val="24"/>
        </w:rPr>
        <w:t>C4-253451</w:t>
      </w:r>
      <w:r>
        <w:rPr>
          <w:rFonts w:ascii="Arial" w:hAnsi="Arial" w:cs="Arial"/>
          <w:b/>
          <w:color w:val="0000FF"/>
          <w:sz w:val="24"/>
        </w:rPr>
        <w:tab/>
      </w:r>
      <w:r>
        <w:rPr>
          <w:rFonts w:ascii="Arial" w:hAnsi="Arial" w:cs="Arial"/>
          <w:b/>
          <w:sz w:val="24"/>
        </w:rPr>
        <w:t>Supported Feature clarification</w:t>
      </w:r>
    </w:p>
    <w:p w14:paraId="3A21D96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CR-1478  rev 1 Cat: F (Rel-19)</w:t>
      </w:r>
      <w:r>
        <w:rPr>
          <w:i/>
        </w:rPr>
        <w:br/>
      </w:r>
      <w:r>
        <w:rPr>
          <w:i/>
        </w:rPr>
        <w:br/>
      </w:r>
      <w:r>
        <w:rPr>
          <w:i/>
        </w:rPr>
        <w:tab/>
      </w:r>
      <w:r>
        <w:rPr>
          <w:i/>
        </w:rPr>
        <w:tab/>
      </w:r>
      <w:r>
        <w:rPr>
          <w:i/>
        </w:rPr>
        <w:tab/>
      </w:r>
      <w:r>
        <w:rPr>
          <w:i/>
        </w:rPr>
        <w:tab/>
      </w:r>
      <w:r>
        <w:rPr>
          <w:i/>
        </w:rPr>
        <w:tab/>
        <w:t>Source: Nokia, HPE</w:t>
      </w:r>
    </w:p>
    <w:p w14:paraId="56682118" w14:textId="77777777" w:rsidR="008160A3" w:rsidRDefault="008160A3" w:rsidP="008160A3">
      <w:pPr>
        <w:rPr>
          <w:color w:val="808080"/>
        </w:rPr>
      </w:pPr>
      <w:r>
        <w:rPr>
          <w:color w:val="808080"/>
        </w:rPr>
        <w:t>(Replaces C4-253111)</w:t>
      </w:r>
    </w:p>
    <w:p w14:paraId="4711010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EB690" w14:textId="1401CAB7" w:rsidR="008160A3" w:rsidRDefault="008160A3" w:rsidP="008160A3">
      <w:pPr>
        <w:rPr>
          <w:rFonts w:ascii="Arial" w:hAnsi="Arial" w:cs="Arial"/>
          <w:b/>
          <w:sz w:val="24"/>
        </w:rPr>
      </w:pPr>
      <w:r>
        <w:rPr>
          <w:rFonts w:ascii="Arial" w:hAnsi="Arial" w:cs="Arial"/>
          <w:b/>
          <w:color w:val="0000FF"/>
          <w:sz w:val="24"/>
        </w:rPr>
        <w:t>C4-253136</w:t>
      </w:r>
      <w:r>
        <w:rPr>
          <w:rFonts w:ascii="Arial" w:hAnsi="Arial" w:cs="Arial"/>
          <w:b/>
          <w:color w:val="0000FF"/>
          <w:sz w:val="24"/>
        </w:rPr>
        <w:tab/>
      </w:r>
      <w:r>
        <w:rPr>
          <w:rFonts w:ascii="Arial" w:hAnsi="Arial" w:cs="Arial"/>
          <w:b/>
          <w:sz w:val="24"/>
        </w:rPr>
        <w:t>Discussion on an optimization of reporting mode per event</w:t>
      </w:r>
    </w:p>
    <w:p w14:paraId="765F8093"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1B9CC00E" w14:textId="77777777" w:rsidR="008160A3" w:rsidRDefault="008160A3" w:rsidP="008160A3">
      <w:pPr>
        <w:rPr>
          <w:rFonts w:ascii="Arial" w:hAnsi="Arial" w:cs="Arial"/>
          <w:b/>
        </w:rPr>
      </w:pPr>
      <w:r>
        <w:rPr>
          <w:rFonts w:ascii="Arial" w:hAnsi="Arial" w:cs="Arial"/>
          <w:b/>
        </w:rPr>
        <w:t xml:space="preserve">Abstract: </w:t>
      </w:r>
    </w:p>
    <w:p w14:paraId="4E012F6B" w14:textId="77777777" w:rsidR="008160A3" w:rsidRDefault="008160A3" w:rsidP="008160A3">
      <w:r>
        <w:t>This contribution analyses the issues on Nupf_EventExposure, Namf_EventExposure and Nsmf_EventExposure and proposes further optimization based on the analysis.</w:t>
      </w:r>
    </w:p>
    <w:p w14:paraId="7D1CFE7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BED70" w14:textId="0708466C" w:rsidR="008160A3" w:rsidRDefault="008160A3" w:rsidP="008160A3">
      <w:pPr>
        <w:rPr>
          <w:rFonts w:ascii="Arial" w:hAnsi="Arial" w:cs="Arial"/>
          <w:b/>
          <w:sz w:val="24"/>
        </w:rPr>
      </w:pPr>
      <w:r>
        <w:rPr>
          <w:rFonts w:ascii="Arial" w:hAnsi="Arial" w:cs="Arial"/>
          <w:b/>
          <w:color w:val="0000FF"/>
          <w:sz w:val="24"/>
        </w:rPr>
        <w:t>C4-253137</w:t>
      </w:r>
      <w:r>
        <w:rPr>
          <w:rFonts w:ascii="Arial" w:hAnsi="Arial" w:cs="Arial"/>
          <w:b/>
          <w:color w:val="0000FF"/>
          <w:sz w:val="24"/>
        </w:rPr>
        <w:tab/>
      </w:r>
      <w:r>
        <w:rPr>
          <w:rFonts w:ascii="Arial" w:hAnsi="Arial" w:cs="Arial"/>
          <w:b/>
          <w:sz w:val="24"/>
        </w:rPr>
        <w:t>Introduce a new attribute for UpfEvent</w:t>
      </w:r>
    </w:p>
    <w:p w14:paraId="102F04B7"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v19.3.0</w:t>
      </w:r>
      <w:r>
        <w:rPr>
          <w:i/>
        </w:rPr>
        <w:tab/>
        <w:t xml:space="preserve">  CR-0142  Cat: F (Rel-19)</w:t>
      </w:r>
      <w:r>
        <w:rPr>
          <w:i/>
        </w:rPr>
        <w:br/>
      </w:r>
      <w:r>
        <w:rPr>
          <w:i/>
        </w:rPr>
        <w:br/>
      </w:r>
      <w:r>
        <w:rPr>
          <w:i/>
        </w:rPr>
        <w:tab/>
      </w:r>
      <w:r>
        <w:rPr>
          <w:i/>
        </w:rPr>
        <w:tab/>
      </w:r>
      <w:r>
        <w:rPr>
          <w:i/>
        </w:rPr>
        <w:tab/>
      </w:r>
      <w:r>
        <w:rPr>
          <w:i/>
        </w:rPr>
        <w:tab/>
      </w:r>
      <w:r>
        <w:rPr>
          <w:i/>
        </w:rPr>
        <w:tab/>
        <w:t>Source: ZTE</w:t>
      </w:r>
    </w:p>
    <w:p w14:paraId="561A1A35" w14:textId="77777777" w:rsidR="008160A3" w:rsidRDefault="008160A3" w:rsidP="008160A3">
      <w:pPr>
        <w:rPr>
          <w:rFonts w:ascii="Arial" w:hAnsi="Arial" w:cs="Arial"/>
          <w:b/>
        </w:rPr>
      </w:pPr>
      <w:r>
        <w:rPr>
          <w:rFonts w:ascii="Arial" w:hAnsi="Arial" w:cs="Arial"/>
          <w:b/>
        </w:rPr>
        <w:t xml:space="preserve">Abstract: </w:t>
      </w:r>
    </w:p>
    <w:p w14:paraId="4E56890B" w14:textId="77777777" w:rsidR="008160A3" w:rsidRDefault="008160A3" w:rsidP="008160A3">
      <w:r>
        <w:t>This CR introduces a new attribute reportingModePerEeventand the stucture of exist data type of UpfEventMode is reused for this new attribute.</w:t>
      </w:r>
    </w:p>
    <w:p w14:paraId="6DFC8BF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98302" w14:textId="4A094058" w:rsidR="008160A3" w:rsidRDefault="008160A3" w:rsidP="008160A3">
      <w:pPr>
        <w:rPr>
          <w:rFonts w:ascii="Arial" w:hAnsi="Arial" w:cs="Arial"/>
          <w:b/>
          <w:sz w:val="24"/>
        </w:rPr>
      </w:pPr>
      <w:r>
        <w:rPr>
          <w:rFonts w:ascii="Arial" w:hAnsi="Arial" w:cs="Arial"/>
          <w:b/>
          <w:color w:val="0000FF"/>
          <w:sz w:val="24"/>
        </w:rPr>
        <w:t>C4-253138</w:t>
      </w:r>
      <w:r>
        <w:rPr>
          <w:rFonts w:ascii="Arial" w:hAnsi="Arial" w:cs="Arial"/>
          <w:b/>
          <w:color w:val="0000FF"/>
          <w:sz w:val="24"/>
        </w:rPr>
        <w:tab/>
      </w:r>
      <w:r>
        <w:rPr>
          <w:rFonts w:ascii="Arial" w:hAnsi="Arial" w:cs="Arial"/>
          <w:b/>
          <w:sz w:val="24"/>
        </w:rPr>
        <w:t>Introduce a new attribute for AmfEvent</w:t>
      </w:r>
    </w:p>
    <w:p w14:paraId="707647D3"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CR-1229  Cat: F (Rel-19)</w:t>
      </w:r>
      <w:r>
        <w:rPr>
          <w:i/>
        </w:rPr>
        <w:br/>
      </w:r>
      <w:r>
        <w:rPr>
          <w:i/>
        </w:rPr>
        <w:br/>
      </w:r>
      <w:r>
        <w:rPr>
          <w:i/>
        </w:rPr>
        <w:tab/>
      </w:r>
      <w:r>
        <w:rPr>
          <w:i/>
        </w:rPr>
        <w:tab/>
      </w:r>
      <w:r>
        <w:rPr>
          <w:i/>
        </w:rPr>
        <w:tab/>
      </w:r>
      <w:r>
        <w:rPr>
          <w:i/>
        </w:rPr>
        <w:tab/>
      </w:r>
      <w:r>
        <w:rPr>
          <w:i/>
        </w:rPr>
        <w:tab/>
        <w:t>Source: ZTE</w:t>
      </w:r>
    </w:p>
    <w:p w14:paraId="3205E98C" w14:textId="77777777" w:rsidR="008160A3" w:rsidRDefault="008160A3" w:rsidP="008160A3">
      <w:pPr>
        <w:rPr>
          <w:rFonts w:ascii="Arial" w:hAnsi="Arial" w:cs="Arial"/>
          <w:b/>
        </w:rPr>
      </w:pPr>
      <w:r>
        <w:rPr>
          <w:rFonts w:ascii="Arial" w:hAnsi="Arial" w:cs="Arial"/>
          <w:b/>
        </w:rPr>
        <w:t xml:space="preserve">Abstract: </w:t>
      </w:r>
    </w:p>
    <w:p w14:paraId="72A766D5" w14:textId="77777777" w:rsidR="008160A3" w:rsidRDefault="008160A3" w:rsidP="008160A3">
      <w:r>
        <w:t>This CR introduces a new attribute reportingModePerEevent and the stucture of exist data type of AmfEventMode is reused for this new attribute.</w:t>
      </w:r>
    </w:p>
    <w:p w14:paraId="160A64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51F22D" w14:textId="24990E8F" w:rsidR="008160A3" w:rsidRDefault="008160A3" w:rsidP="008160A3">
      <w:pPr>
        <w:rPr>
          <w:rFonts w:ascii="Arial" w:hAnsi="Arial" w:cs="Arial"/>
          <w:b/>
          <w:sz w:val="24"/>
        </w:rPr>
      </w:pPr>
      <w:r>
        <w:rPr>
          <w:rFonts w:ascii="Arial" w:hAnsi="Arial" w:cs="Arial"/>
          <w:b/>
          <w:color w:val="0000FF"/>
          <w:sz w:val="24"/>
        </w:rPr>
        <w:t>C4-253139</w:t>
      </w:r>
      <w:r>
        <w:rPr>
          <w:rFonts w:ascii="Arial" w:hAnsi="Arial" w:cs="Arial"/>
          <w:b/>
          <w:color w:val="0000FF"/>
          <w:sz w:val="24"/>
        </w:rPr>
        <w:tab/>
      </w:r>
      <w:r>
        <w:rPr>
          <w:rFonts w:ascii="Arial" w:hAnsi="Arial" w:cs="Arial"/>
          <w:b/>
          <w:sz w:val="24"/>
        </w:rPr>
        <w:t>LS on reporting mode per event</w:t>
      </w:r>
    </w:p>
    <w:p w14:paraId="09CC3345"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ZTE</w:t>
      </w:r>
    </w:p>
    <w:p w14:paraId="607B3633" w14:textId="77777777" w:rsidR="008160A3" w:rsidRDefault="008160A3" w:rsidP="008160A3">
      <w:pPr>
        <w:rPr>
          <w:rFonts w:ascii="Arial" w:hAnsi="Arial" w:cs="Arial"/>
          <w:b/>
        </w:rPr>
      </w:pPr>
      <w:r>
        <w:rPr>
          <w:rFonts w:ascii="Arial" w:hAnsi="Arial" w:cs="Arial"/>
          <w:b/>
        </w:rPr>
        <w:t xml:space="preserve">Abstract: </w:t>
      </w:r>
    </w:p>
    <w:p w14:paraId="7D749879" w14:textId="77777777" w:rsidR="008160A3" w:rsidRDefault="008160A3" w:rsidP="008160A3">
      <w:r>
        <w:t>This LS kindly asks SA3 to consider the CT4 optimization and possibly consider updating TS 29.508.</w:t>
      </w:r>
    </w:p>
    <w:p w14:paraId="260490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6C71D" w14:textId="7F953567" w:rsidR="008160A3" w:rsidRDefault="008160A3" w:rsidP="008160A3">
      <w:pPr>
        <w:rPr>
          <w:rFonts w:ascii="Arial" w:hAnsi="Arial" w:cs="Arial"/>
          <w:b/>
          <w:sz w:val="24"/>
        </w:rPr>
      </w:pPr>
      <w:r>
        <w:rPr>
          <w:rFonts w:ascii="Arial" w:hAnsi="Arial" w:cs="Arial"/>
          <w:b/>
          <w:color w:val="0000FF"/>
          <w:sz w:val="24"/>
        </w:rPr>
        <w:t>C4-253174</w:t>
      </w:r>
      <w:r>
        <w:rPr>
          <w:rFonts w:ascii="Arial" w:hAnsi="Arial" w:cs="Arial"/>
          <w:b/>
          <w:color w:val="0000FF"/>
          <w:sz w:val="24"/>
        </w:rPr>
        <w:tab/>
      </w:r>
      <w:r>
        <w:rPr>
          <w:rFonts w:ascii="Arial" w:hAnsi="Arial" w:cs="Arial"/>
          <w:b/>
          <w:sz w:val="24"/>
        </w:rPr>
        <w:t>Unsuccessful shared data retrieval clarification</w:t>
      </w:r>
    </w:p>
    <w:p w14:paraId="469ED68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CR-1488  Cat: F (Rel-19)</w:t>
      </w:r>
      <w:r>
        <w:rPr>
          <w:i/>
        </w:rPr>
        <w:br/>
      </w:r>
      <w:r>
        <w:rPr>
          <w:i/>
        </w:rPr>
        <w:br/>
      </w:r>
      <w:r>
        <w:rPr>
          <w:i/>
        </w:rPr>
        <w:tab/>
      </w:r>
      <w:r>
        <w:rPr>
          <w:i/>
        </w:rPr>
        <w:tab/>
      </w:r>
      <w:r>
        <w:rPr>
          <w:i/>
        </w:rPr>
        <w:tab/>
      </w:r>
      <w:r>
        <w:rPr>
          <w:i/>
        </w:rPr>
        <w:tab/>
      </w:r>
      <w:r>
        <w:rPr>
          <w:i/>
        </w:rPr>
        <w:tab/>
        <w:t>Source: Nokia</w:t>
      </w:r>
    </w:p>
    <w:p w14:paraId="3E5069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C4-253452</w:t>
      </w:r>
      <w:r>
        <w:rPr>
          <w:color w:val="993300"/>
          <w:u w:val="single"/>
        </w:rPr>
        <w:t>.</w:t>
      </w:r>
    </w:p>
    <w:p w14:paraId="08E4DBFF" w14:textId="32A56024" w:rsidR="008160A3" w:rsidRDefault="008160A3" w:rsidP="008160A3">
      <w:pPr>
        <w:rPr>
          <w:rFonts w:ascii="Arial" w:hAnsi="Arial" w:cs="Arial"/>
          <w:b/>
          <w:sz w:val="24"/>
        </w:rPr>
      </w:pPr>
      <w:r>
        <w:rPr>
          <w:rFonts w:ascii="Arial" w:hAnsi="Arial" w:cs="Arial"/>
          <w:b/>
          <w:color w:val="0000FF"/>
          <w:sz w:val="24"/>
        </w:rPr>
        <w:t>C4-253452</w:t>
      </w:r>
      <w:r>
        <w:rPr>
          <w:rFonts w:ascii="Arial" w:hAnsi="Arial" w:cs="Arial"/>
          <w:b/>
          <w:color w:val="0000FF"/>
          <w:sz w:val="24"/>
        </w:rPr>
        <w:tab/>
      </w:r>
      <w:r>
        <w:rPr>
          <w:rFonts w:ascii="Arial" w:hAnsi="Arial" w:cs="Arial"/>
          <w:b/>
          <w:sz w:val="24"/>
        </w:rPr>
        <w:t>Unsuccessful shared data retrieval clarification</w:t>
      </w:r>
    </w:p>
    <w:p w14:paraId="21A60B3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CR-1488  rev 1 Cat: F (Rel-19)</w:t>
      </w:r>
      <w:r>
        <w:rPr>
          <w:i/>
        </w:rPr>
        <w:br/>
      </w:r>
      <w:r>
        <w:rPr>
          <w:i/>
        </w:rPr>
        <w:br/>
      </w:r>
      <w:r>
        <w:rPr>
          <w:i/>
        </w:rPr>
        <w:tab/>
      </w:r>
      <w:r>
        <w:rPr>
          <w:i/>
        </w:rPr>
        <w:tab/>
      </w:r>
      <w:r>
        <w:rPr>
          <w:i/>
        </w:rPr>
        <w:tab/>
      </w:r>
      <w:r>
        <w:rPr>
          <w:i/>
        </w:rPr>
        <w:tab/>
      </w:r>
      <w:r>
        <w:rPr>
          <w:i/>
        </w:rPr>
        <w:tab/>
        <w:t>Source: Nokia</w:t>
      </w:r>
    </w:p>
    <w:p w14:paraId="6DDF67CA" w14:textId="77777777" w:rsidR="008160A3" w:rsidRDefault="008160A3" w:rsidP="008160A3">
      <w:pPr>
        <w:rPr>
          <w:color w:val="808080"/>
        </w:rPr>
      </w:pPr>
      <w:r>
        <w:rPr>
          <w:color w:val="808080"/>
        </w:rPr>
        <w:t>(Replaces C4-253174)</w:t>
      </w:r>
    </w:p>
    <w:p w14:paraId="5A8463B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6471A" w14:textId="44C4D338" w:rsidR="008160A3" w:rsidRDefault="008160A3" w:rsidP="008160A3">
      <w:pPr>
        <w:rPr>
          <w:rFonts w:ascii="Arial" w:hAnsi="Arial" w:cs="Arial"/>
          <w:b/>
          <w:sz w:val="24"/>
        </w:rPr>
      </w:pPr>
      <w:r>
        <w:rPr>
          <w:rFonts w:ascii="Arial" w:hAnsi="Arial" w:cs="Arial"/>
          <w:b/>
          <w:color w:val="0000FF"/>
          <w:sz w:val="24"/>
        </w:rPr>
        <w:t>C4-253175</w:t>
      </w:r>
      <w:r>
        <w:rPr>
          <w:rFonts w:ascii="Arial" w:hAnsi="Arial" w:cs="Arial"/>
          <w:b/>
          <w:color w:val="0000FF"/>
          <w:sz w:val="24"/>
        </w:rPr>
        <w:tab/>
      </w:r>
      <w:r>
        <w:rPr>
          <w:rFonts w:ascii="Arial" w:hAnsi="Arial" w:cs="Arial"/>
          <w:b/>
          <w:sz w:val="24"/>
        </w:rPr>
        <w:t>Shared Data Status</w:t>
      </w:r>
    </w:p>
    <w:p w14:paraId="4421E4C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CR-1458  rev 2 Cat: B (Rel-19)</w:t>
      </w:r>
      <w:r>
        <w:rPr>
          <w:i/>
        </w:rPr>
        <w:br/>
      </w:r>
      <w:r>
        <w:rPr>
          <w:i/>
        </w:rPr>
        <w:br/>
      </w:r>
      <w:r>
        <w:rPr>
          <w:i/>
        </w:rPr>
        <w:tab/>
      </w:r>
      <w:r>
        <w:rPr>
          <w:i/>
        </w:rPr>
        <w:tab/>
      </w:r>
      <w:r>
        <w:rPr>
          <w:i/>
        </w:rPr>
        <w:tab/>
      </w:r>
      <w:r>
        <w:rPr>
          <w:i/>
        </w:rPr>
        <w:tab/>
      </w:r>
      <w:r>
        <w:rPr>
          <w:i/>
        </w:rPr>
        <w:tab/>
        <w:t>Source: Nokia</w:t>
      </w:r>
    </w:p>
    <w:p w14:paraId="19484381" w14:textId="77777777" w:rsidR="008160A3" w:rsidRDefault="008160A3" w:rsidP="008160A3">
      <w:pPr>
        <w:rPr>
          <w:color w:val="808080"/>
        </w:rPr>
      </w:pPr>
      <w:r>
        <w:rPr>
          <w:color w:val="808080"/>
        </w:rPr>
        <w:t>(Replaces C4-252374)</w:t>
      </w:r>
    </w:p>
    <w:p w14:paraId="4796F0A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080578" w14:textId="3004FD3D" w:rsidR="008160A3" w:rsidRDefault="008160A3" w:rsidP="008160A3">
      <w:pPr>
        <w:rPr>
          <w:rFonts w:ascii="Arial" w:hAnsi="Arial" w:cs="Arial"/>
          <w:b/>
          <w:sz w:val="24"/>
        </w:rPr>
      </w:pPr>
      <w:r>
        <w:rPr>
          <w:rFonts w:ascii="Arial" w:hAnsi="Arial" w:cs="Arial"/>
          <w:b/>
          <w:color w:val="0000FF"/>
          <w:sz w:val="24"/>
        </w:rPr>
        <w:t>C4-253212</w:t>
      </w:r>
      <w:r>
        <w:rPr>
          <w:rFonts w:ascii="Arial" w:hAnsi="Arial" w:cs="Arial"/>
          <w:b/>
          <w:color w:val="0000FF"/>
          <w:sz w:val="24"/>
        </w:rPr>
        <w:tab/>
      </w:r>
      <w:r>
        <w:rPr>
          <w:rFonts w:ascii="Arial" w:hAnsi="Arial" w:cs="Arial"/>
          <w:b/>
          <w:sz w:val="24"/>
        </w:rPr>
        <w:t>Modifying parameters of an existing N32 association</w:t>
      </w:r>
    </w:p>
    <w:p w14:paraId="3CDDE7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v19.3.0</w:t>
      </w:r>
      <w:r>
        <w:rPr>
          <w:i/>
        </w:rPr>
        <w:tab/>
        <w:t xml:space="preserve">  CR-0230  Cat: B (Rel-19)</w:t>
      </w:r>
      <w:r>
        <w:rPr>
          <w:i/>
        </w:rPr>
        <w:br/>
      </w:r>
      <w:r>
        <w:rPr>
          <w:i/>
        </w:rPr>
        <w:br/>
      </w:r>
      <w:r>
        <w:rPr>
          <w:i/>
        </w:rPr>
        <w:tab/>
      </w:r>
      <w:r>
        <w:rPr>
          <w:i/>
        </w:rPr>
        <w:tab/>
      </w:r>
      <w:r>
        <w:rPr>
          <w:i/>
        </w:rPr>
        <w:tab/>
      </w:r>
      <w:r>
        <w:rPr>
          <w:i/>
        </w:rPr>
        <w:tab/>
      </w:r>
      <w:r>
        <w:rPr>
          <w:i/>
        </w:rPr>
        <w:tab/>
        <w:t>Source: Nokia</w:t>
      </w:r>
    </w:p>
    <w:p w14:paraId="2BAC44E0" w14:textId="77777777" w:rsidR="008160A3" w:rsidRDefault="008160A3" w:rsidP="008160A3">
      <w:pPr>
        <w:rPr>
          <w:rFonts w:ascii="Arial" w:hAnsi="Arial" w:cs="Arial"/>
          <w:b/>
        </w:rPr>
      </w:pPr>
      <w:r>
        <w:rPr>
          <w:rFonts w:ascii="Arial" w:hAnsi="Arial" w:cs="Arial"/>
          <w:b/>
        </w:rPr>
        <w:t xml:space="preserve">Abstract: </w:t>
      </w:r>
    </w:p>
    <w:p w14:paraId="0E6F8A86" w14:textId="77777777" w:rsidR="008160A3" w:rsidRDefault="008160A3" w:rsidP="008160A3">
      <w:r>
        <w:t>This CR enables SEPP nodes to modify the following parameters of an existing N32 association using the Security Capability Negotiation procedure, with minimal changes to the existing signaling:</w:t>
      </w:r>
    </w:p>
    <w:p w14:paraId="21BC7C32" w14:textId="77777777" w:rsidR="008160A3" w:rsidRDefault="008160A3" w:rsidP="008160A3">
      <w:r>
        <w:lastRenderedPageBreak/>
        <w:t>-</w:t>
      </w:r>
      <w:r>
        <w:tab/>
        <w:t>The use of a new indicator IE (updateReqInd) to signal a parameter modification request.</w:t>
      </w:r>
    </w:p>
    <w:p w14:paraId="1D2761C4" w14:textId="77777777" w:rsidR="008160A3" w:rsidRDefault="008160A3" w:rsidP="008160A3">
      <w:r>
        <w:t>-</w:t>
      </w:r>
      <w:r>
        <w:tab/>
        <w:t>Limitations on which parameters may be modified (plmnIdList, snpnIdList, intendedUsagePurpose, and n32KeepaliveTimer</w:t>
      </w:r>
    </w:p>
    <w:p w14:paraId="1D24356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C4-253361</w:t>
      </w:r>
      <w:r>
        <w:rPr>
          <w:color w:val="993300"/>
          <w:u w:val="single"/>
        </w:rPr>
        <w:t>.</w:t>
      </w:r>
    </w:p>
    <w:p w14:paraId="5BDC17E3" w14:textId="54DD914B" w:rsidR="008160A3" w:rsidRDefault="008160A3" w:rsidP="008160A3">
      <w:pPr>
        <w:rPr>
          <w:rFonts w:ascii="Arial" w:hAnsi="Arial" w:cs="Arial"/>
          <w:b/>
          <w:sz w:val="24"/>
        </w:rPr>
      </w:pPr>
      <w:r>
        <w:rPr>
          <w:rFonts w:ascii="Arial" w:hAnsi="Arial" w:cs="Arial"/>
          <w:b/>
          <w:color w:val="0000FF"/>
          <w:sz w:val="24"/>
        </w:rPr>
        <w:t>C4-253361</w:t>
      </w:r>
      <w:r>
        <w:rPr>
          <w:rFonts w:ascii="Arial" w:hAnsi="Arial" w:cs="Arial"/>
          <w:b/>
          <w:color w:val="0000FF"/>
          <w:sz w:val="24"/>
        </w:rPr>
        <w:tab/>
      </w:r>
      <w:r>
        <w:rPr>
          <w:rFonts w:ascii="Arial" w:hAnsi="Arial" w:cs="Arial"/>
          <w:b/>
          <w:sz w:val="24"/>
        </w:rPr>
        <w:t>Modifying parameters of an existing N32 association</w:t>
      </w:r>
    </w:p>
    <w:p w14:paraId="4BAEE61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v19.3.0</w:t>
      </w:r>
      <w:r>
        <w:rPr>
          <w:i/>
        </w:rPr>
        <w:tab/>
        <w:t xml:space="preserve">  CR-0230  rev 1 Cat: B (Rel-19)</w:t>
      </w:r>
      <w:r>
        <w:rPr>
          <w:i/>
        </w:rPr>
        <w:br/>
      </w:r>
      <w:r>
        <w:rPr>
          <w:i/>
        </w:rPr>
        <w:br/>
      </w:r>
      <w:r>
        <w:rPr>
          <w:i/>
        </w:rPr>
        <w:tab/>
      </w:r>
      <w:r>
        <w:rPr>
          <w:i/>
        </w:rPr>
        <w:tab/>
      </w:r>
      <w:r>
        <w:rPr>
          <w:i/>
        </w:rPr>
        <w:tab/>
      </w:r>
      <w:r>
        <w:rPr>
          <w:i/>
        </w:rPr>
        <w:tab/>
      </w:r>
      <w:r>
        <w:rPr>
          <w:i/>
        </w:rPr>
        <w:tab/>
        <w:t>Source: Nokia</w:t>
      </w:r>
    </w:p>
    <w:p w14:paraId="1A5BA27A" w14:textId="77777777" w:rsidR="008160A3" w:rsidRDefault="008160A3" w:rsidP="008160A3">
      <w:pPr>
        <w:rPr>
          <w:color w:val="808080"/>
        </w:rPr>
      </w:pPr>
      <w:r>
        <w:rPr>
          <w:color w:val="808080"/>
        </w:rPr>
        <w:t>(Replaces C4-253212)</w:t>
      </w:r>
    </w:p>
    <w:p w14:paraId="46EFB120" w14:textId="77777777" w:rsidR="008160A3" w:rsidRDefault="008160A3" w:rsidP="008160A3">
      <w:pPr>
        <w:rPr>
          <w:rFonts w:ascii="Arial" w:hAnsi="Arial" w:cs="Arial"/>
          <w:b/>
        </w:rPr>
      </w:pPr>
      <w:r>
        <w:rPr>
          <w:rFonts w:ascii="Arial" w:hAnsi="Arial" w:cs="Arial"/>
          <w:b/>
        </w:rPr>
        <w:t xml:space="preserve">Discussion: </w:t>
      </w:r>
    </w:p>
    <w:p w14:paraId="43F06768" w14:textId="77777777" w:rsidR="008160A3" w:rsidRDefault="008160A3" w:rsidP="008160A3">
      <w:r>
        <w:t>The solution needs to be further investigate.</w:t>
      </w:r>
    </w:p>
    <w:p w14:paraId="6F8A9EC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8ED31" w14:textId="14610721" w:rsidR="008160A3" w:rsidRDefault="008160A3" w:rsidP="008160A3">
      <w:pPr>
        <w:rPr>
          <w:rFonts w:ascii="Arial" w:hAnsi="Arial" w:cs="Arial"/>
          <w:b/>
          <w:sz w:val="24"/>
        </w:rPr>
      </w:pPr>
      <w:r>
        <w:rPr>
          <w:rFonts w:ascii="Arial" w:hAnsi="Arial" w:cs="Arial"/>
          <w:b/>
          <w:color w:val="0000FF"/>
          <w:sz w:val="24"/>
        </w:rPr>
        <w:t>C4-253244</w:t>
      </w:r>
      <w:r>
        <w:rPr>
          <w:rFonts w:ascii="Arial" w:hAnsi="Arial" w:cs="Arial"/>
          <w:b/>
          <w:color w:val="0000FF"/>
          <w:sz w:val="24"/>
        </w:rPr>
        <w:tab/>
      </w:r>
      <w:r>
        <w:rPr>
          <w:rFonts w:ascii="Arial" w:hAnsi="Arial" w:cs="Arial"/>
          <w:b/>
          <w:sz w:val="24"/>
        </w:rPr>
        <w:t>Timestamp in EE immediate event report for "SUPI-PEI association" events</w:t>
      </w:r>
    </w:p>
    <w:p w14:paraId="20A977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CR-1491  Cat: B (Rel-19)</w:t>
      </w:r>
      <w:r>
        <w:rPr>
          <w:i/>
        </w:rPr>
        <w:br/>
      </w:r>
      <w:r>
        <w:rPr>
          <w:i/>
        </w:rPr>
        <w:br/>
      </w:r>
      <w:r>
        <w:rPr>
          <w:i/>
        </w:rPr>
        <w:tab/>
      </w:r>
      <w:r>
        <w:rPr>
          <w:i/>
        </w:rPr>
        <w:tab/>
      </w:r>
      <w:r>
        <w:rPr>
          <w:i/>
        </w:rPr>
        <w:tab/>
      </w:r>
      <w:r>
        <w:rPr>
          <w:i/>
        </w:rPr>
        <w:tab/>
      </w:r>
      <w:r>
        <w:rPr>
          <w:i/>
        </w:rPr>
        <w:tab/>
        <w:t>Source: Ericsson</w:t>
      </w:r>
    </w:p>
    <w:p w14:paraId="1C3DE6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C4-253453</w:t>
      </w:r>
      <w:r>
        <w:rPr>
          <w:color w:val="993300"/>
          <w:u w:val="single"/>
        </w:rPr>
        <w:t>.</w:t>
      </w:r>
    </w:p>
    <w:p w14:paraId="6B256DFA" w14:textId="52271CBF" w:rsidR="008160A3" w:rsidRDefault="008160A3" w:rsidP="008160A3">
      <w:pPr>
        <w:rPr>
          <w:rFonts w:ascii="Arial" w:hAnsi="Arial" w:cs="Arial"/>
          <w:b/>
          <w:sz w:val="24"/>
        </w:rPr>
      </w:pPr>
      <w:r>
        <w:rPr>
          <w:rFonts w:ascii="Arial" w:hAnsi="Arial" w:cs="Arial"/>
          <w:b/>
          <w:color w:val="0000FF"/>
          <w:sz w:val="24"/>
        </w:rPr>
        <w:t>C4-253453</w:t>
      </w:r>
      <w:r>
        <w:rPr>
          <w:rFonts w:ascii="Arial" w:hAnsi="Arial" w:cs="Arial"/>
          <w:b/>
          <w:color w:val="0000FF"/>
          <w:sz w:val="24"/>
        </w:rPr>
        <w:tab/>
      </w:r>
      <w:r>
        <w:rPr>
          <w:rFonts w:ascii="Arial" w:hAnsi="Arial" w:cs="Arial"/>
          <w:b/>
          <w:sz w:val="24"/>
        </w:rPr>
        <w:t>Timestamp in EE immediate event report for "SUPI-PEI association" events</w:t>
      </w:r>
    </w:p>
    <w:p w14:paraId="73A3F4B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CR-1491  rev 1 Cat: B (Rel-19)</w:t>
      </w:r>
      <w:r>
        <w:rPr>
          <w:i/>
        </w:rPr>
        <w:br/>
      </w:r>
      <w:r>
        <w:rPr>
          <w:i/>
        </w:rPr>
        <w:br/>
      </w:r>
      <w:r>
        <w:rPr>
          <w:i/>
        </w:rPr>
        <w:tab/>
      </w:r>
      <w:r>
        <w:rPr>
          <w:i/>
        </w:rPr>
        <w:tab/>
      </w:r>
      <w:r>
        <w:rPr>
          <w:i/>
        </w:rPr>
        <w:tab/>
      </w:r>
      <w:r>
        <w:rPr>
          <w:i/>
        </w:rPr>
        <w:tab/>
      </w:r>
      <w:r>
        <w:rPr>
          <w:i/>
        </w:rPr>
        <w:tab/>
        <w:t>Source: Ericsson</w:t>
      </w:r>
    </w:p>
    <w:p w14:paraId="46FFAA1C" w14:textId="77777777" w:rsidR="008160A3" w:rsidRDefault="008160A3" w:rsidP="008160A3">
      <w:pPr>
        <w:rPr>
          <w:color w:val="808080"/>
        </w:rPr>
      </w:pPr>
      <w:r>
        <w:rPr>
          <w:color w:val="808080"/>
        </w:rPr>
        <w:t>(Replaces C4-253244)</w:t>
      </w:r>
    </w:p>
    <w:p w14:paraId="2EA8536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34849" w14:textId="18C995EC" w:rsidR="008160A3" w:rsidRDefault="008160A3" w:rsidP="008160A3">
      <w:pPr>
        <w:rPr>
          <w:rFonts w:ascii="Arial" w:hAnsi="Arial" w:cs="Arial"/>
          <w:b/>
          <w:sz w:val="24"/>
        </w:rPr>
      </w:pPr>
      <w:r>
        <w:rPr>
          <w:rFonts w:ascii="Arial" w:hAnsi="Arial" w:cs="Arial"/>
          <w:b/>
          <w:color w:val="0000FF"/>
          <w:sz w:val="24"/>
        </w:rPr>
        <w:t>C4-253247</w:t>
      </w:r>
      <w:r>
        <w:rPr>
          <w:rFonts w:ascii="Arial" w:hAnsi="Arial" w:cs="Arial"/>
          <w:b/>
          <w:color w:val="0000FF"/>
          <w:sz w:val="24"/>
        </w:rPr>
        <w:tab/>
      </w:r>
      <w:r>
        <w:rPr>
          <w:rFonts w:ascii="Arial" w:hAnsi="Arial" w:cs="Arial"/>
          <w:b/>
          <w:sz w:val="24"/>
        </w:rPr>
        <w:t>PEI change timestamp in PeiUpdateInfo</w:t>
      </w:r>
    </w:p>
    <w:p w14:paraId="0011B35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v19.3.0</w:t>
      </w:r>
      <w:r>
        <w:rPr>
          <w:i/>
        </w:rPr>
        <w:tab/>
        <w:t xml:space="preserve">  CR-0539  Cat: B (Rel-19)</w:t>
      </w:r>
      <w:r>
        <w:rPr>
          <w:i/>
        </w:rPr>
        <w:br/>
      </w:r>
      <w:r>
        <w:rPr>
          <w:i/>
        </w:rPr>
        <w:br/>
      </w:r>
      <w:r>
        <w:rPr>
          <w:i/>
        </w:rPr>
        <w:tab/>
      </w:r>
      <w:r>
        <w:rPr>
          <w:i/>
        </w:rPr>
        <w:tab/>
      </w:r>
      <w:r>
        <w:rPr>
          <w:i/>
        </w:rPr>
        <w:tab/>
      </w:r>
      <w:r>
        <w:rPr>
          <w:i/>
        </w:rPr>
        <w:tab/>
      </w:r>
      <w:r>
        <w:rPr>
          <w:i/>
        </w:rPr>
        <w:tab/>
        <w:t>Source: Ericsson</w:t>
      </w:r>
    </w:p>
    <w:p w14:paraId="092805B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A4B46" w14:textId="3CE160CF" w:rsidR="008160A3" w:rsidRDefault="008160A3" w:rsidP="008160A3">
      <w:pPr>
        <w:rPr>
          <w:rFonts w:ascii="Arial" w:hAnsi="Arial" w:cs="Arial"/>
          <w:b/>
          <w:sz w:val="24"/>
        </w:rPr>
      </w:pPr>
      <w:r>
        <w:rPr>
          <w:rFonts w:ascii="Arial" w:hAnsi="Arial" w:cs="Arial"/>
          <w:b/>
          <w:color w:val="0000FF"/>
          <w:sz w:val="24"/>
        </w:rPr>
        <w:t>C4-253250</w:t>
      </w:r>
      <w:r>
        <w:rPr>
          <w:rFonts w:ascii="Arial" w:hAnsi="Arial" w:cs="Arial"/>
          <w:b/>
          <w:color w:val="0000FF"/>
          <w:sz w:val="24"/>
        </w:rPr>
        <w:tab/>
      </w:r>
      <w:r>
        <w:rPr>
          <w:rFonts w:ascii="Arial" w:hAnsi="Arial" w:cs="Arial"/>
          <w:b/>
          <w:sz w:val="24"/>
        </w:rPr>
        <w:t>Event Exposure Expiry Time Subscription Update</w:t>
      </w:r>
    </w:p>
    <w:p w14:paraId="6AF0AC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CR-1493  Cat: B (Rel-19)</w:t>
      </w:r>
      <w:r>
        <w:rPr>
          <w:i/>
        </w:rPr>
        <w:br/>
      </w:r>
      <w:r>
        <w:rPr>
          <w:i/>
        </w:rPr>
        <w:br/>
      </w:r>
      <w:r>
        <w:rPr>
          <w:i/>
        </w:rPr>
        <w:tab/>
      </w:r>
      <w:r>
        <w:rPr>
          <w:i/>
        </w:rPr>
        <w:tab/>
      </w:r>
      <w:r>
        <w:rPr>
          <w:i/>
        </w:rPr>
        <w:tab/>
      </w:r>
      <w:r>
        <w:rPr>
          <w:i/>
        </w:rPr>
        <w:tab/>
      </w:r>
      <w:r>
        <w:rPr>
          <w:i/>
        </w:rPr>
        <w:tab/>
        <w:t>Source: Ericsson</w:t>
      </w:r>
    </w:p>
    <w:p w14:paraId="7A6B8E0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C4-253454</w:t>
      </w:r>
      <w:r>
        <w:rPr>
          <w:color w:val="993300"/>
          <w:u w:val="single"/>
        </w:rPr>
        <w:t>.</w:t>
      </w:r>
    </w:p>
    <w:p w14:paraId="4D265D3A" w14:textId="014AFD69" w:rsidR="008160A3" w:rsidRDefault="008160A3" w:rsidP="008160A3">
      <w:pPr>
        <w:rPr>
          <w:rFonts w:ascii="Arial" w:hAnsi="Arial" w:cs="Arial"/>
          <w:b/>
          <w:sz w:val="24"/>
        </w:rPr>
      </w:pPr>
      <w:r>
        <w:rPr>
          <w:rFonts w:ascii="Arial" w:hAnsi="Arial" w:cs="Arial"/>
          <w:b/>
          <w:color w:val="0000FF"/>
          <w:sz w:val="24"/>
        </w:rPr>
        <w:t>C4-253454</w:t>
      </w:r>
      <w:r>
        <w:rPr>
          <w:rFonts w:ascii="Arial" w:hAnsi="Arial" w:cs="Arial"/>
          <w:b/>
          <w:color w:val="0000FF"/>
          <w:sz w:val="24"/>
        </w:rPr>
        <w:tab/>
      </w:r>
      <w:r>
        <w:rPr>
          <w:rFonts w:ascii="Arial" w:hAnsi="Arial" w:cs="Arial"/>
          <w:b/>
          <w:sz w:val="24"/>
        </w:rPr>
        <w:t>Event Exposure Expiry Time Subscription Update</w:t>
      </w:r>
    </w:p>
    <w:p w14:paraId="43AFDCE2"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CR-1493  rev 1 Cat: B (Rel-19)</w:t>
      </w:r>
      <w:r>
        <w:rPr>
          <w:i/>
        </w:rPr>
        <w:br/>
      </w:r>
      <w:r>
        <w:rPr>
          <w:i/>
        </w:rPr>
        <w:br/>
      </w:r>
      <w:r>
        <w:rPr>
          <w:i/>
        </w:rPr>
        <w:tab/>
      </w:r>
      <w:r>
        <w:rPr>
          <w:i/>
        </w:rPr>
        <w:tab/>
      </w:r>
      <w:r>
        <w:rPr>
          <w:i/>
        </w:rPr>
        <w:tab/>
      </w:r>
      <w:r>
        <w:rPr>
          <w:i/>
        </w:rPr>
        <w:tab/>
      </w:r>
      <w:r>
        <w:rPr>
          <w:i/>
        </w:rPr>
        <w:tab/>
        <w:t>Source: Ericsson</w:t>
      </w:r>
    </w:p>
    <w:p w14:paraId="065AC2AE" w14:textId="77777777" w:rsidR="008160A3" w:rsidRDefault="008160A3" w:rsidP="008160A3">
      <w:pPr>
        <w:rPr>
          <w:color w:val="808080"/>
        </w:rPr>
      </w:pPr>
      <w:r>
        <w:rPr>
          <w:color w:val="808080"/>
        </w:rPr>
        <w:t>(Replaces C4-253250)</w:t>
      </w:r>
    </w:p>
    <w:p w14:paraId="718A98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138E8" w14:textId="125E0BC0" w:rsidR="008160A3" w:rsidRDefault="008160A3" w:rsidP="008160A3">
      <w:pPr>
        <w:rPr>
          <w:rFonts w:ascii="Arial" w:hAnsi="Arial" w:cs="Arial"/>
          <w:b/>
          <w:sz w:val="24"/>
        </w:rPr>
      </w:pPr>
      <w:r>
        <w:rPr>
          <w:rFonts w:ascii="Arial" w:hAnsi="Arial" w:cs="Arial"/>
          <w:b/>
          <w:color w:val="0000FF"/>
          <w:sz w:val="24"/>
        </w:rPr>
        <w:t>C4-253261</w:t>
      </w:r>
      <w:r>
        <w:rPr>
          <w:rFonts w:ascii="Arial" w:hAnsi="Arial" w:cs="Arial"/>
          <w:b/>
          <w:color w:val="0000FF"/>
          <w:sz w:val="24"/>
        </w:rPr>
        <w:tab/>
      </w:r>
      <w:r>
        <w:rPr>
          <w:rFonts w:ascii="Arial" w:hAnsi="Arial" w:cs="Arial"/>
          <w:b/>
          <w:sz w:val="24"/>
        </w:rPr>
        <w:t>Binding Indication in Notification</w:t>
      </w:r>
    </w:p>
    <w:p w14:paraId="6BCC068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CR-0478  Cat: F (Rel-19)</w:t>
      </w:r>
      <w:r>
        <w:rPr>
          <w:i/>
        </w:rPr>
        <w:br/>
      </w:r>
      <w:r>
        <w:rPr>
          <w:i/>
        </w:rPr>
        <w:br/>
      </w:r>
      <w:r>
        <w:rPr>
          <w:i/>
        </w:rPr>
        <w:tab/>
      </w:r>
      <w:r>
        <w:rPr>
          <w:i/>
        </w:rPr>
        <w:tab/>
      </w:r>
      <w:r>
        <w:rPr>
          <w:i/>
        </w:rPr>
        <w:tab/>
      </w:r>
      <w:r>
        <w:rPr>
          <w:i/>
        </w:rPr>
        <w:tab/>
      </w:r>
      <w:r>
        <w:rPr>
          <w:i/>
        </w:rPr>
        <w:tab/>
        <w:t>Source: Ericsson</w:t>
      </w:r>
    </w:p>
    <w:p w14:paraId="4C7F6444" w14:textId="77777777" w:rsidR="008160A3" w:rsidRDefault="008160A3" w:rsidP="008160A3">
      <w:pPr>
        <w:rPr>
          <w:rFonts w:ascii="Arial" w:hAnsi="Arial" w:cs="Arial"/>
          <w:b/>
        </w:rPr>
      </w:pPr>
      <w:r>
        <w:rPr>
          <w:rFonts w:ascii="Arial" w:hAnsi="Arial" w:cs="Arial"/>
          <w:b/>
        </w:rPr>
        <w:t xml:space="preserve">Abstract: </w:t>
      </w:r>
    </w:p>
    <w:p w14:paraId="1A034792" w14:textId="77777777" w:rsidR="008160A3" w:rsidRDefault="008160A3" w:rsidP="008160A3">
      <w:r>
        <w:t>Introduce a new HTTP header to allow the NF consumer to prevent the NF producer from sending binding indication in notification requests.</w:t>
      </w:r>
    </w:p>
    <w:p w14:paraId="6AF3D0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C4-253362</w:t>
      </w:r>
      <w:r>
        <w:rPr>
          <w:color w:val="993300"/>
          <w:u w:val="single"/>
        </w:rPr>
        <w:t>.</w:t>
      </w:r>
    </w:p>
    <w:p w14:paraId="300C5B01" w14:textId="43459FC6" w:rsidR="008160A3" w:rsidRDefault="008160A3" w:rsidP="008160A3">
      <w:pPr>
        <w:rPr>
          <w:rFonts w:ascii="Arial" w:hAnsi="Arial" w:cs="Arial"/>
          <w:b/>
          <w:sz w:val="24"/>
        </w:rPr>
      </w:pPr>
      <w:r>
        <w:rPr>
          <w:rFonts w:ascii="Arial" w:hAnsi="Arial" w:cs="Arial"/>
          <w:b/>
          <w:color w:val="0000FF"/>
          <w:sz w:val="24"/>
        </w:rPr>
        <w:t>C4-253362</w:t>
      </w:r>
      <w:r>
        <w:rPr>
          <w:rFonts w:ascii="Arial" w:hAnsi="Arial" w:cs="Arial"/>
          <w:b/>
          <w:color w:val="0000FF"/>
          <w:sz w:val="24"/>
        </w:rPr>
        <w:tab/>
      </w:r>
      <w:r>
        <w:rPr>
          <w:rFonts w:ascii="Arial" w:hAnsi="Arial" w:cs="Arial"/>
          <w:b/>
          <w:sz w:val="24"/>
        </w:rPr>
        <w:t>Binding Indication in Notification</w:t>
      </w:r>
    </w:p>
    <w:p w14:paraId="1961F00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CR-0478  rev 1 Cat: F (Rel-19)</w:t>
      </w:r>
      <w:r>
        <w:rPr>
          <w:i/>
        </w:rPr>
        <w:br/>
      </w:r>
      <w:r>
        <w:rPr>
          <w:i/>
        </w:rPr>
        <w:br/>
      </w:r>
      <w:r>
        <w:rPr>
          <w:i/>
        </w:rPr>
        <w:tab/>
      </w:r>
      <w:r>
        <w:rPr>
          <w:i/>
        </w:rPr>
        <w:tab/>
      </w:r>
      <w:r>
        <w:rPr>
          <w:i/>
        </w:rPr>
        <w:tab/>
      </w:r>
      <w:r>
        <w:rPr>
          <w:i/>
        </w:rPr>
        <w:tab/>
      </w:r>
      <w:r>
        <w:rPr>
          <w:i/>
        </w:rPr>
        <w:tab/>
        <w:t>Source: Ericsson</w:t>
      </w:r>
    </w:p>
    <w:p w14:paraId="27EEB78F" w14:textId="77777777" w:rsidR="008160A3" w:rsidRDefault="008160A3" w:rsidP="008160A3">
      <w:pPr>
        <w:rPr>
          <w:color w:val="808080"/>
        </w:rPr>
      </w:pPr>
      <w:r>
        <w:rPr>
          <w:color w:val="808080"/>
        </w:rPr>
        <w:t>(Replaces C4-253261)</w:t>
      </w:r>
    </w:p>
    <w:p w14:paraId="5B7B303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3FDA2" w14:textId="0BF1A851" w:rsidR="008160A3" w:rsidRDefault="008160A3" w:rsidP="008160A3">
      <w:pPr>
        <w:rPr>
          <w:rFonts w:ascii="Arial" w:hAnsi="Arial" w:cs="Arial"/>
          <w:b/>
          <w:sz w:val="24"/>
        </w:rPr>
      </w:pPr>
      <w:r>
        <w:rPr>
          <w:rFonts w:ascii="Arial" w:hAnsi="Arial" w:cs="Arial"/>
          <w:b/>
          <w:color w:val="0000FF"/>
          <w:sz w:val="24"/>
        </w:rPr>
        <w:t>C4-253262</w:t>
      </w:r>
      <w:r>
        <w:rPr>
          <w:rFonts w:ascii="Arial" w:hAnsi="Arial" w:cs="Arial"/>
          <w:b/>
          <w:color w:val="0000FF"/>
          <w:sz w:val="24"/>
        </w:rPr>
        <w:tab/>
      </w:r>
      <w:r>
        <w:rPr>
          <w:rFonts w:ascii="Arial" w:hAnsi="Arial" w:cs="Arial"/>
          <w:b/>
          <w:sz w:val="24"/>
        </w:rPr>
        <w:t>Clarification on Reselction of Additional (H-)SMF</w:t>
      </w:r>
    </w:p>
    <w:p w14:paraId="6ED6861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CR-0885  Cat: F (Rel-19)</w:t>
      </w:r>
      <w:r>
        <w:rPr>
          <w:i/>
        </w:rPr>
        <w:br/>
      </w:r>
      <w:r>
        <w:rPr>
          <w:i/>
        </w:rPr>
        <w:br/>
      </w:r>
      <w:r>
        <w:rPr>
          <w:i/>
        </w:rPr>
        <w:tab/>
      </w:r>
      <w:r>
        <w:rPr>
          <w:i/>
        </w:rPr>
        <w:tab/>
      </w:r>
      <w:r>
        <w:rPr>
          <w:i/>
        </w:rPr>
        <w:tab/>
      </w:r>
      <w:r>
        <w:rPr>
          <w:i/>
        </w:rPr>
        <w:tab/>
      </w:r>
      <w:r>
        <w:rPr>
          <w:i/>
        </w:rPr>
        <w:tab/>
        <w:t>Source: Ericsson</w:t>
      </w:r>
    </w:p>
    <w:p w14:paraId="4036248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C4-253384</w:t>
      </w:r>
      <w:r>
        <w:rPr>
          <w:color w:val="993300"/>
          <w:u w:val="single"/>
        </w:rPr>
        <w:t>.</w:t>
      </w:r>
    </w:p>
    <w:p w14:paraId="43F4DEA5" w14:textId="2BAC3D3B" w:rsidR="008160A3" w:rsidRDefault="008160A3" w:rsidP="008160A3">
      <w:pPr>
        <w:rPr>
          <w:rFonts w:ascii="Arial" w:hAnsi="Arial" w:cs="Arial"/>
          <w:b/>
          <w:sz w:val="24"/>
        </w:rPr>
      </w:pPr>
      <w:r>
        <w:rPr>
          <w:rFonts w:ascii="Arial" w:hAnsi="Arial" w:cs="Arial"/>
          <w:b/>
          <w:color w:val="0000FF"/>
          <w:sz w:val="24"/>
        </w:rPr>
        <w:t>C4-253384</w:t>
      </w:r>
      <w:r>
        <w:rPr>
          <w:rFonts w:ascii="Arial" w:hAnsi="Arial" w:cs="Arial"/>
          <w:b/>
          <w:color w:val="0000FF"/>
          <w:sz w:val="24"/>
        </w:rPr>
        <w:tab/>
      </w:r>
      <w:r>
        <w:rPr>
          <w:rFonts w:ascii="Arial" w:hAnsi="Arial" w:cs="Arial"/>
          <w:b/>
          <w:sz w:val="24"/>
        </w:rPr>
        <w:t>Clarification on Reselction of Additional (H-)SMF</w:t>
      </w:r>
    </w:p>
    <w:p w14:paraId="511611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CR-0885  rev 1 Cat: F (Rel-19)</w:t>
      </w:r>
      <w:r>
        <w:rPr>
          <w:i/>
        </w:rPr>
        <w:br/>
      </w:r>
      <w:r>
        <w:rPr>
          <w:i/>
        </w:rPr>
        <w:br/>
      </w:r>
      <w:r>
        <w:rPr>
          <w:i/>
        </w:rPr>
        <w:tab/>
      </w:r>
      <w:r>
        <w:rPr>
          <w:i/>
        </w:rPr>
        <w:tab/>
      </w:r>
      <w:r>
        <w:rPr>
          <w:i/>
        </w:rPr>
        <w:tab/>
      </w:r>
      <w:r>
        <w:rPr>
          <w:i/>
        </w:rPr>
        <w:tab/>
      </w:r>
      <w:r>
        <w:rPr>
          <w:i/>
        </w:rPr>
        <w:tab/>
        <w:t>Source: Ericsson</w:t>
      </w:r>
    </w:p>
    <w:p w14:paraId="41B23222" w14:textId="77777777" w:rsidR="008160A3" w:rsidRDefault="008160A3" w:rsidP="008160A3">
      <w:pPr>
        <w:rPr>
          <w:color w:val="808080"/>
        </w:rPr>
      </w:pPr>
      <w:r>
        <w:rPr>
          <w:color w:val="808080"/>
        </w:rPr>
        <w:t>(Replaces C4-253262)</w:t>
      </w:r>
    </w:p>
    <w:p w14:paraId="19614BE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5DA31" w14:textId="3DB56392" w:rsidR="008160A3" w:rsidRDefault="008160A3" w:rsidP="008160A3">
      <w:pPr>
        <w:rPr>
          <w:rFonts w:ascii="Arial" w:hAnsi="Arial" w:cs="Arial"/>
          <w:b/>
          <w:sz w:val="24"/>
        </w:rPr>
      </w:pPr>
      <w:r>
        <w:rPr>
          <w:rFonts w:ascii="Arial" w:hAnsi="Arial" w:cs="Arial"/>
          <w:b/>
          <w:color w:val="0000FF"/>
          <w:sz w:val="24"/>
        </w:rPr>
        <w:t>C4-253263</w:t>
      </w:r>
      <w:r>
        <w:rPr>
          <w:rFonts w:ascii="Arial" w:hAnsi="Arial" w:cs="Arial"/>
          <w:b/>
          <w:color w:val="0000FF"/>
          <w:sz w:val="24"/>
        </w:rPr>
        <w:tab/>
      </w:r>
      <w:r>
        <w:rPr>
          <w:rFonts w:ascii="Arial" w:hAnsi="Arial" w:cs="Arial"/>
          <w:b/>
          <w:sz w:val="24"/>
        </w:rPr>
        <w:t>Handling of Insufficient Resource for PDU Session Establishment</w:t>
      </w:r>
    </w:p>
    <w:p w14:paraId="5D1512B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CR-0886  Cat: F (Rel-19)</w:t>
      </w:r>
      <w:r>
        <w:rPr>
          <w:i/>
        </w:rPr>
        <w:br/>
      </w:r>
      <w:r>
        <w:rPr>
          <w:i/>
        </w:rPr>
        <w:br/>
      </w:r>
      <w:r>
        <w:rPr>
          <w:i/>
        </w:rPr>
        <w:tab/>
      </w:r>
      <w:r>
        <w:rPr>
          <w:i/>
        </w:rPr>
        <w:tab/>
      </w:r>
      <w:r>
        <w:rPr>
          <w:i/>
        </w:rPr>
        <w:tab/>
      </w:r>
      <w:r>
        <w:rPr>
          <w:i/>
        </w:rPr>
        <w:tab/>
      </w:r>
      <w:r>
        <w:rPr>
          <w:i/>
        </w:rPr>
        <w:tab/>
        <w:t>Source: Ericsson</w:t>
      </w:r>
    </w:p>
    <w:p w14:paraId="0E14410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C4-253385</w:t>
      </w:r>
      <w:r>
        <w:rPr>
          <w:color w:val="993300"/>
          <w:u w:val="single"/>
        </w:rPr>
        <w:t>.</w:t>
      </w:r>
    </w:p>
    <w:p w14:paraId="59E3EB28" w14:textId="552EC797" w:rsidR="008160A3" w:rsidRDefault="008160A3" w:rsidP="008160A3">
      <w:pPr>
        <w:rPr>
          <w:rFonts w:ascii="Arial" w:hAnsi="Arial" w:cs="Arial"/>
          <w:b/>
          <w:sz w:val="24"/>
        </w:rPr>
      </w:pPr>
      <w:r>
        <w:rPr>
          <w:rFonts w:ascii="Arial" w:hAnsi="Arial" w:cs="Arial"/>
          <w:b/>
          <w:color w:val="0000FF"/>
          <w:sz w:val="24"/>
        </w:rPr>
        <w:t>C4-253385</w:t>
      </w:r>
      <w:r>
        <w:rPr>
          <w:rFonts w:ascii="Arial" w:hAnsi="Arial" w:cs="Arial"/>
          <w:b/>
          <w:color w:val="0000FF"/>
          <w:sz w:val="24"/>
        </w:rPr>
        <w:tab/>
      </w:r>
      <w:r>
        <w:rPr>
          <w:rFonts w:ascii="Arial" w:hAnsi="Arial" w:cs="Arial"/>
          <w:b/>
          <w:sz w:val="24"/>
        </w:rPr>
        <w:t>Handling of Insufficient Resource for PDU Session Establishment</w:t>
      </w:r>
    </w:p>
    <w:p w14:paraId="62976C4A"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CR-0886  rev 1 Cat: F (Rel-19)</w:t>
      </w:r>
      <w:r>
        <w:rPr>
          <w:i/>
        </w:rPr>
        <w:br/>
      </w:r>
      <w:r>
        <w:rPr>
          <w:i/>
        </w:rPr>
        <w:br/>
      </w:r>
      <w:r>
        <w:rPr>
          <w:i/>
        </w:rPr>
        <w:tab/>
      </w:r>
      <w:r>
        <w:rPr>
          <w:i/>
        </w:rPr>
        <w:tab/>
      </w:r>
      <w:r>
        <w:rPr>
          <w:i/>
        </w:rPr>
        <w:tab/>
      </w:r>
      <w:r>
        <w:rPr>
          <w:i/>
        </w:rPr>
        <w:tab/>
      </w:r>
      <w:r>
        <w:rPr>
          <w:i/>
        </w:rPr>
        <w:tab/>
        <w:t>Source: Ericsson</w:t>
      </w:r>
    </w:p>
    <w:p w14:paraId="47F248B0" w14:textId="77777777" w:rsidR="008160A3" w:rsidRDefault="008160A3" w:rsidP="008160A3">
      <w:pPr>
        <w:rPr>
          <w:color w:val="808080"/>
        </w:rPr>
      </w:pPr>
      <w:r>
        <w:rPr>
          <w:color w:val="808080"/>
        </w:rPr>
        <w:t>(Replaces C4-253263)</w:t>
      </w:r>
    </w:p>
    <w:p w14:paraId="567A342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D73EC" w14:textId="1D844B7A" w:rsidR="008160A3" w:rsidRDefault="008160A3" w:rsidP="008160A3">
      <w:pPr>
        <w:rPr>
          <w:rFonts w:ascii="Arial" w:hAnsi="Arial" w:cs="Arial"/>
          <w:b/>
          <w:sz w:val="24"/>
        </w:rPr>
      </w:pPr>
      <w:r>
        <w:rPr>
          <w:rFonts w:ascii="Arial" w:hAnsi="Arial" w:cs="Arial"/>
          <w:b/>
          <w:color w:val="0000FF"/>
          <w:sz w:val="24"/>
        </w:rPr>
        <w:t>C4-253264</w:t>
      </w:r>
      <w:r>
        <w:rPr>
          <w:rFonts w:ascii="Arial" w:hAnsi="Arial" w:cs="Arial"/>
          <w:b/>
          <w:color w:val="0000FF"/>
          <w:sz w:val="24"/>
        </w:rPr>
        <w:tab/>
      </w:r>
      <w:r>
        <w:rPr>
          <w:rFonts w:ascii="Arial" w:hAnsi="Arial" w:cs="Arial"/>
          <w:b/>
          <w:sz w:val="24"/>
        </w:rPr>
        <w:t>Essential Clarification for Bits Order for SIB Types Bitmap</w:t>
      </w:r>
    </w:p>
    <w:p w14:paraId="438C4A2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CR-0368  Cat: F (Rel-19)</w:t>
      </w:r>
      <w:r>
        <w:rPr>
          <w:i/>
        </w:rPr>
        <w:br/>
      </w:r>
      <w:r>
        <w:rPr>
          <w:i/>
        </w:rPr>
        <w:br/>
      </w:r>
      <w:r>
        <w:rPr>
          <w:i/>
        </w:rPr>
        <w:tab/>
      </w:r>
      <w:r>
        <w:rPr>
          <w:i/>
        </w:rPr>
        <w:tab/>
      </w:r>
      <w:r>
        <w:rPr>
          <w:i/>
        </w:rPr>
        <w:tab/>
      </w:r>
      <w:r>
        <w:rPr>
          <w:i/>
        </w:rPr>
        <w:tab/>
      </w:r>
      <w:r>
        <w:rPr>
          <w:i/>
        </w:rPr>
        <w:tab/>
        <w:t>Source: Ericsson</w:t>
      </w:r>
    </w:p>
    <w:p w14:paraId="5A9D8E3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0AFD5" w14:textId="55F0626D" w:rsidR="008160A3" w:rsidRDefault="008160A3" w:rsidP="008160A3">
      <w:pPr>
        <w:rPr>
          <w:rFonts w:ascii="Arial" w:hAnsi="Arial" w:cs="Arial"/>
          <w:b/>
          <w:sz w:val="24"/>
        </w:rPr>
      </w:pPr>
      <w:r>
        <w:rPr>
          <w:rFonts w:ascii="Arial" w:hAnsi="Arial" w:cs="Arial"/>
          <w:b/>
          <w:color w:val="0000FF"/>
          <w:sz w:val="24"/>
        </w:rPr>
        <w:t>C4-253322</w:t>
      </w:r>
      <w:r>
        <w:rPr>
          <w:rFonts w:ascii="Arial" w:hAnsi="Arial" w:cs="Arial"/>
          <w:b/>
          <w:color w:val="0000FF"/>
          <w:sz w:val="24"/>
        </w:rPr>
        <w:tab/>
      </w:r>
      <w:r>
        <w:rPr>
          <w:rFonts w:ascii="Arial" w:hAnsi="Arial" w:cs="Arial"/>
          <w:b/>
          <w:sz w:val="24"/>
        </w:rPr>
        <w:t>UDM AnyUe selection for Nudm_EE exposure service</w:t>
      </w:r>
    </w:p>
    <w:p w14:paraId="2D6C815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CR-1233  Cat: B (Rel-19)</w:t>
      </w:r>
      <w:r>
        <w:rPr>
          <w:i/>
        </w:rPr>
        <w:br/>
      </w:r>
      <w:r>
        <w:rPr>
          <w:i/>
        </w:rPr>
        <w:br/>
      </w:r>
      <w:r>
        <w:rPr>
          <w:i/>
        </w:rPr>
        <w:tab/>
      </w:r>
      <w:r>
        <w:rPr>
          <w:i/>
        </w:rPr>
        <w:tab/>
      </w:r>
      <w:r>
        <w:rPr>
          <w:i/>
        </w:rPr>
        <w:tab/>
      </w:r>
      <w:r>
        <w:rPr>
          <w:i/>
        </w:rPr>
        <w:tab/>
      </w:r>
      <w:r>
        <w:rPr>
          <w:i/>
        </w:rPr>
        <w:tab/>
        <w:t>Source: Ericsson</w:t>
      </w:r>
    </w:p>
    <w:p w14:paraId="5304004A" w14:textId="77777777" w:rsidR="008160A3" w:rsidRDefault="008160A3" w:rsidP="008160A3">
      <w:pPr>
        <w:rPr>
          <w:rFonts w:ascii="Arial" w:hAnsi="Arial" w:cs="Arial"/>
          <w:b/>
        </w:rPr>
      </w:pPr>
      <w:r>
        <w:rPr>
          <w:rFonts w:ascii="Arial" w:hAnsi="Arial" w:cs="Arial"/>
          <w:b/>
        </w:rPr>
        <w:t xml:space="preserve">Abstract: </w:t>
      </w:r>
    </w:p>
    <w:p w14:paraId="21400AA9" w14:textId="77777777" w:rsidR="008160A3" w:rsidRDefault="008160A3" w:rsidP="008160A3">
      <w:r>
        <w:t>Include a new parameter in UDM info to indicate how to select UDM when UDM is segmented.</w:t>
      </w:r>
    </w:p>
    <w:p w14:paraId="320204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C4-253363</w:t>
      </w:r>
      <w:r>
        <w:rPr>
          <w:color w:val="993300"/>
          <w:u w:val="single"/>
        </w:rPr>
        <w:t>.</w:t>
      </w:r>
    </w:p>
    <w:p w14:paraId="5D9FB321" w14:textId="7BF51C60" w:rsidR="008160A3" w:rsidRDefault="008160A3" w:rsidP="008160A3">
      <w:pPr>
        <w:rPr>
          <w:rFonts w:ascii="Arial" w:hAnsi="Arial" w:cs="Arial"/>
          <w:b/>
          <w:sz w:val="24"/>
        </w:rPr>
      </w:pPr>
      <w:r>
        <w:rPr>
          <w:rFonts w:ascii="Arial" w:hAnsi="Arial" w:cs="Arial"/>
          <w:b/>
          <w:color w:val="0000FF"/>
          <w:sz w:val="24"/>
        </w:rPr>
        <w:t>C4-253363</w:t>
      </w:r>
      <w:r>
        <w:rPr>
          <w:rFonts w:ascii="Arial" w:hAnsi="Arial" w:cs="Arial"/>
          <w:b/>
          <w:color w:val="0000FF"/>
          <w:sz w:val="24"/>
        </w:rPr>
        <w:tab/>
      </w:r>
      <w:r>
        <w:rPr>
          <w:rFonts w:ascii="Arial" w:hAnsi="Arial" w:cs="Arial"/>
          <w:b/>
          <w:sz w:val="24"/>
        </w:rPr>
        <w:t>UDM AnyUe selection for Nudm_EE exposure service</w:t>
      </w:r>
    </w:p>
    <w:p w14:paraId="7A7B187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CR-1233  rev 1 Cat: B (Rel-19)</w:t>
      </w:r>
      <w:r>
        <w:rPr>
          <w:i/>
        </w:rPr>
        <w:br/>
      </w:r>
      <w:r>
        <w:rPr>
          <w:i/>
        </w:rPr>
        <w:br/>
      </w:r>
      <w:r>
        <w:rPr>
          <w:i/>
        </w:rPr>
        <w:tab/>
      </w:r>
      <w:r>
        <w:rPr>
          <w:i/>
        </w:rPr>
        <w:tab/>
      </w:r>
      <w:r>
        <w:rPr>
          <w:i/>
        </w:rPr>
        <w:tab/>
      </w:r>
      <w:r>
        <w:rPr>
          <w:i/>
        </w:rPr>
        <w:tab/>
      </w:r>
      <w:r>
        <w:rPr>
          <w:i/>
        </w:rPr>
        <w:tab/>
        <w:t>Source: Ericsson</w:t>
      </w:r>
    </w:p>
    <w:p w14:paraId="671C8108" w14:textId="77777777" w:rsidR="008160A3" w:rsidRDefault="008160A3" w:rsidP="008160A3">
      <w:pPr>
        <w:rPr>
          <w:color w:val="808080"/>
        </w:rPr>
      </w:pPr>
      <w:r>
        <w:rPr>
          <w:color w:val="808080"/>
        </w:rPr>
        <w:t>(Replaces C4-253322)</w:t>
      </w:r>
    </w:p>
    <w:p w14:paraId="0077A4A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6488A" w14:textId="7CB482BA" w:rsidR="008160A3" w:rsidRDefault="008160A3" w:rsidP="008160A3">
      <w:pPr>
        <w:rPr>
          <w:rFonts w:ascii="Arial" w:hAnsi="Arial" w:cs="Arial"/>
          <w:b/>
          <w:sz w:val="24"/>
        </w:rPr>
      </w:pPr>
      <w:r>
        <w:rPr>
          <w:rFonts w:ascii="Arial" w:hAnsi="Arial" w:cs="Arial"/>
          <w:b/>
          <w:color w:val="0000FF"/>
          <w:sz w:val="24"/>
        </w:rPr>
        <w:t>C4-253324</w:t>
      </w:r>
      <w:r>
        <w:rPr>
          <w:rFonts w:ascii="Arial" w:hAnsi="Arial" w:cs="Arial"/>
          <w:b/>
          <w:color w:val="0000FF"/>
          <w:sz w:val="24"/>
        </w:rPr>
        <w:tab/>
      </w:r>
      <w:r>
        <w:rPr>
          <w:rFonts w:ascii="Arial" w:hAnsi="Arial" w:cs="Arial"/>
          <w:b/>
          <w:sz w:val="24"/>
        </w:rPr>
        <w:t>UDM AnyUe selection for Nudm_EE exposure service</w:t>
      </w:r>
    </w:p>
    <w:p w14:paraId="0153C1B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CR-1498  Cat: B (Rel-19)</w:t>
      </w:r>
      <w:r>
        <w:rPr>
          <w:i/>
        </w:rPr>
        <w:br/>
      </w:r>
      <w:r>
        <w:rPr>
          <w:i/>
        </w:rPr>
        <w:br/>
      </w:r>
      <w:r>
        <w:rPr>
          <w:i/>
        </w:rPr>
        <w:tab/>
      </w:r>
      <w:r>
        <w:rPr>
          <w:i/>
        </w:rPr>
        <w:tab/>
      </w:r>
      <w:r>
        <w:rPr>
          <w:i/>
        </w:rPr>
        <w:tab/>
      </w:r>
      <w:r>
        <w:rPr>
          <w:i/>
        </w:rPr>
        <w:tab/>
      </w:r>
      <w:r>
        <w:rPr>
          <w:i/>
        </w:rPr>
        <w:tab/>
        <w:t>Source: Ericsson</w:t>
      </w:r>
    </w:p>
    <w:p w14:paraId="5879CC1C" w14:textId="77777777" w:rsidR="008160A3" w:rsidRDefault="008160A3" w:rsidP="008160A3">
      <w:pPr>
        <w:rPr>
          <w:rFonts w:ascii="Arial" w:hAnsi="Arial" w:cs="Arial"/>
          <w:b/>
        </w:rPr>
      </w:pPr>
      <w:r>
        <w:rPr>
          <w:rFonts w:ascii="Arial" w:hAnsi="Arial" w:cs="Arial"/>
          <w:b/>
        </w:rPr>
        <w:t xml:space="preserve">Abstract: </w:t>
      </w:r>
    </w:p>
    <w:p w14:paraId="0E67B8B1" w14:textId="77777777" w:rsidR="008160A3" w:rsidRDefault="008160A3" w:rsidP="008160A3">
      <w:r>
        <w:t>Clarify how to handle UDM selection for anyUe in this situation.</w:t>
      </w:r>
    </w:p>
    <w:p w14:paraId="7021215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C4-253364</w:t>
      </w:r>
      <w:r>
        <w:rPr>
          <w:color w:val="993300"/>
          <w:u w:val="single"/>
        </w:rPr>
        <w:t>.</w:t>
      </w:r>
    </w:p>
    <w:p w14:paraId="3717D409" w14:textId="45EB021B" w:rsidR="008160A3" w:rsidRDefault="008160A3" w:rsidP="008160A3">
      <w:pPr>
        <w:rPr>
          <w:rFonts w:ascii="Arial" w:hAnsi="Arial" w:cs="Arial"/>
          <w:b/>
          <w:sz w:val="24"/>
        </w:rPr>
      </w:pPr>
      <w:r>
        <w:rPr>
          <w:rFonts w:ascii="Arial" w:hAnsi="Arial" w:cs="Arial"/>
          <w:b/>
          <w:color w:val="0000FF"/>
          <w:sz w:val="24"/>
        </w:rPr>
        <w:t>C4-253364</w:t>
      </w:r>
      <w:r>
        <w:rPr>
          <w:rFonts w:ascii="Arial" w:hAnsi="Arial" w:cs="Arial"/>
          <w:b/>
          <w:color w:val="0000FF"/>
          <w:sz w:val="24"/>
        </w:rPr>
        <w:tab/>
      </w:r>
      <w:r>
        <w:rPr>
          <w:rFonts w:ascii="Arial" w:hAnsi="Arial" w:cs="Arial"/>
          <w:b/>
          <w:sz w:val="24"/>
        </w:rPr>
        <w:t>UDM AnyUe selection for Nudm_EE exposure service</w:t>
      </w:r>
    </w:p>
    <w:p w14:paraId="35776F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CR-1498  rev 1 Cat: B (Rel-19)</w:t>
      </w:r>
      <w:r>
        <w:rPr>
          <w:i/>
        </w:rPr>
        <w:br/>
      </w:r>
      <w:r>
        <w:rPr>
          <w:i/>
        </w:rPr>
        <w:br/>
      </w:r>
      <w:r>
        <w:rPr>
          <w:i/>
        </w:rPr>
        <w:tab/>
      </w:r>
      <w:r>
        <w:rPr>
          <w:i/>
        </w:rPr>
        <w:tab/>
      </w:r>
      <w:r>
        <w:rPr>
          <w:i/>
        </w:rPr>
        <w:tab/>
      </w:r>
      <w:r>
        <w:rPr>
          <w:i/>
        </w:rPr>
        <w:tab/>
      </w:r>
      <w:r>
        <w:rPr>
          <w:i/>
        </w:rPr>
        <w:tab/>
        <w:t>Source: Ericsson</w:t>
      </w:r>
    </w:p>
    <w:p w14:paraId="2DB7E506" w14:textId="77777777" w:rsidR="008160A3" w:rsidRDefault="008160A3" w:rsidP="008160A3">
      <w:pPr>
        <w:rPr>
          <w:color w:val="808080"/>
        </w:rPr>
      </w:pPr>
      <w:r>
        <w:rPr>
          <w:color w:val="808080"/>
        </w:rPr>
        <w:t>(Replaces C4-253324)</w:t>
      </w:r>
    </w:p>
    <w:p w14:paraId="2479DFF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62D6B" w14:textId="4C08A88F" w:rsidR="008160A3" w:rsidRDefault="008160A3" w:rsidP="008160A3">
      <w:pPr>
        <w:rPr>
          <w:rFonts w:ascii="Arial" w:hAnsi="Arial" w:cs="Arial"/>
          <w:b/>
          <w:sz w:val="24"/>
        </w:rPr>
      </w:pPr>
      <w:r>
        <w:rPr>
          <w:rFonts w:ascii="Arial" w:hAnsi="Arial" w:cs="Arial"/>
          <w:b/>
          <w:color w:val="0000FF"/>
          <w:sz w:val="24"/>
        </w:rPr>
        <w:lastRenderedPageBreak/>
        <w:t>C4-253325</w:t>
      </w:r>
      <w:r>
        <w:rPr>
          <w:rFonts w:ascii="Arial" w:hAnsi="Arial" w:cs="Arial"/>
          <w:b/>
          <w:color w:val="0000FF"/>
          <w:sz w:val="24"/>
        </w:rPr>
        <w:tab/>
      </w:r>
      <w:r>
        <w:rPr>
          <w:rFonts w:ascii="Arial" w:hAnsi="Arial" w:cs="Arial"/>
          <w:b/>
          <w:sz w:val="24"/>
        </w:rPr>
        <w:t>Registration and discovery of UDRs storing data for AnyUe</w:t>
      </w:r>
    </w:p>
    <w:p w14:paraId="1DE270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CR-1234  Cat: B (Rel-19)</w:t>
      </w:r>
      <w:r>
        <w:rPr>
          <w:i/>
        </w:rPr>
        <w:br/>
      </w:r>
      <w:r>
        <w:rPr>
          <w:i/>
        </w:rPr>
        <w:br/>
      </w:r>
      <w:r>
        <w:rPr>
          <w:i/>
        </w:rPr>
        <w:tab/>
      </w:r>
      <w:r>
        <w:rPr>
          <w:i/>
        </w:rPr>
        <w:tab/>
      </w:r>
      <w:r>
        <w:rPr>
          <w:i/>
        </w:rPr>
        <w:tab/>
      </w:r>
      <w:r>
        <w:rPr>
          <w:i/>
        </w:rPr>
        <w:tab/>
      </w:r>
      <w:r>
        <w:rPr>
          <w:i/>
        </w:rPr>
        <w:tab/>
        <w:t>Source: Ericsson</w:t>
      </w:r>
    </w:p>
    <w:p w14:paraId="7AC26229" w14:textId="77777777" w:rsidR="008160A3" w:rsidRDefault="008160A3" w:rsidP="008160A3">
      <w:pPr>
        <w:rPr>
          <w:rFonts w:ascii="Arial" w:hAnsi="Arial" w:cs="Arial"/>
          <w:b/>
        </w:rPr>
      </w:pPr>
      <w:r>
        <w:rPr>
          <w:rFonts w:ascii="Arial" w:hAnsi="Arial" w:cs="Arial"/>
          <w:b/>
        </w:rPr>
        <w:t xml:space="preserve">Abstract: </w:t>
      </w:r>
    </w:p>
    <w:p w14:paraId="4D3F3F73" w14:textId="77777777" w:rsidR="008160A3" w:rsidRDefault="008160A3" w:rsidP="008160A3">
      <w:r>
        <w:t>Type UdrInfo is extended to allow discovery of UDR instances storing data targeted to anyUE.</w:t>
      </w:r>
    </w:p>
    <w:p w14:paraId="5A019E6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C4-253365</w:t>
      </w:r>
      <w:r>
        <w:rPr>
          <w:color w:val="993300"/>
          <w:u w:val="single"/>
        </w:rPr>
        <w:t>.</w:t>
      </w:r>
    </w:p>
    <w:p w14:paraId="7D21FCDC" w14:textId="4ADDE286" w:rsidR="008160A3" w:rsidRDefault="008160A3" w:rsidP="008160A3">
      <w:pPr>
        <w:rPr>
          <w:rFonts w:ascii="Arial" w:hAnsi="Arial" w:cs="Arial"/>
          <w:b/>
          <w:sz w:val="24"/>
        </w:rPr>
      </w:pPr>
      <w:r>
        <w:rPr>
          <w:rFonts w:ascii="Arial" w:hAnsi="Arial" w:cs="Arial"/>
          <w:b/>
          <w:color w:val="0000FF"/>
          <w:sz w:val="24"/>
        </w:rPr>
        <w:t>C4-253365</w:t>
      </w:r>
      <w:r>
        <w:rPr>
          <w:rFonts w:ascii="Arial" w:hAnsi="Arial" w:cs="Arial"/>
          <w:b/>
          <w:color w:val="0000FF"/>
          <w:sz w:val="24"/>
        </w:rPr>
        <w:tab/>
      </w:r>
      <w:r>
        <w:rPr>
          <w:rFonts w:ascii="Arial" w:hAnsi="Arial" w:cs="Arial"/>
          <w:b/>
          <w:sz w:val="24"/>
        </w:rPr>
        <w:t>Registration and discovery of UDRs storing data for AnyUe</w:t>
      </w:r>
    </w:p>
    <w:p w14:paraId="657206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CR-1234  rev 1 Cat: B (Rel-19)</w:t>
      </w:r>
      <w:r>
        <w:rPr>
          <w:i/>
        </w:rPr>
        <w:br/>
      </w:r>
      <w:r>
        <w:rPr>
          <w:i/>
        </w:rPr>
        <w:br/>
      </w:r>
      <w:r>
        <w:rPr>
          <w:i/>
        </w:rPr>
        <w:tab/>
      </w:r>
      <w:r>
        <w:rPr>
          <w:i/>
        </w:rPr>
        <w:tab/>
      </w:r>
      <w:r>
        <w:rPr>
          <w:i/>
        </w:rPr>
        <w:tab/>
      </w:r>
      <w:r>
        <w:rPr>
          <w:i/>
        </w:rPr>
        <w:tab/>
      </w:r>
      <w:r>
        <w:rPr>
          <w:i/>
        </w:rPr>
        <w:tab/>
        <w:t>Source: Ericsson, Nokia</w:t>
      </w:r>
    </w:p>
    <w:p w14:paraId="0A14FD99" w14:textId="77777777" w:rsidR="008160A3" w:rsidRDefault="008160A3" w:rsidP="008160A3">
      <w:pPr>
        <w:rPr>
          <w:color w:val="808080"/>
        </w:rPr>
      </w:pPr>
      <w:r>
        <w:rPr>
          <w:color w:val="808080"/>
        </w:rPr>
        <w:t>(Replaces C4-253325)</w:t>
      </w:r>
    </w:p>
    <w:p w14:paraId="228C842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D825E" w14:textId="77777777" w:rsidR="008160A3" w:rsidRDefault="008160A3" w:rsidP="008160A3">
      <w:pPr>
        <w:pStyle w:val="Heading3"/>
      </w:pPr>
      <w:bookmarkStart w:id="120" w:name="_Toc210593883"/>
      <w:r>
        <w:t>19.11</w:t>
      </w:r>
      <w:r>
        <w:tab/>
        <w:t>Subscriber Data Migration [SUBDMIG]</w:t>
      </w:r>
      <w:bookmarkEnd w:id="120"/>
    </w:p>
    <w:p w14:paraId="0DC3DBC7" w14:textId="34CB88C9" w:rsidR="008160A3" w:rsidRDefault="008160A3" w:rsidP="008160A3">
      <w:pPr>
        <w:rPr>
          <w:rFonts w:ascii="Arial" w:hAnsi="Arial" w:cs="Arial"/>
          <w:b/>
          <w:sz w:val="24"/>
        </w:rPr>
      </w:pPr>
      <w:r>
        <w:rPr>
          <w:rFonts w:ascii="Arial" w:hAnsi="Arial" w:cs="Arial"/>
          <w:b/>
          <w:color w:val="0000FF"/>
          <w:sz w:val="24"/>
        </w:rPr>
        <w:t>C4-253116</w:t>
      </w:r>
      <w:r>
        <w:rPr>
          <w:rFonts w:ascii="Arial" w:hAnsi="Arial" w:cs="Arial"/>
          <w:b/>
          <w:color w:val="0000FF"/>
          <w:sz w:val="24"/>
        </w:rPr>
        <w:tab/>
      </w:r>
      <w:r>
        <w:rPr>
          <w:rFonts w:ascii="Arial" w:hAnsi="Arial" w:cs="Arial"/>
          <w:b/>
          <w:sz w:val="24"/>
        </w:rPr>
        <w:t>AUSF subscribers reallocation</w:t>
      </w:r>
    </w:p>
    <w:p w14:paraId="0FCBE6C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v19.3.0</w:t>
      </w:r>
      <w:r>
        <w:rPr>
          <w:i/>
        </w:rPr>
        <w:tab/>
        <w:t xml:space="preserve">  CR-0099  Cat: B (Rel-19)</w:t>
      </w:r>
      <w:r>
        <w:rPr>
          <w:i/>
        </w:rPr>
        <w:br/>
      </w:r>
      <w:r>
        <w:rPr>
          <w:i/>
        </w:rPr>
        <w:br/>
      </w:r>
      <w:r>
        <w:rPr>
          <w:i/>
        </w:rPr>
        <w:tab/>
      </w:r>
      <w:r>
        <w:rPr>
          <w:i/>
        </w:rPr>
        <w:tab/>
      </w:r>
      <w:r>
        <w:rPr>
          <w:i/>
        </w:rPr>
        <w:tab/>
      </w:r>
      <w:r>
        <w:rPr>
          <w:i/>
        </w:rPr>
        <w:tab/>
      </w:r>
      <w:r>
        <w:rPr>
          <w:i/>
        </w:rPr>
        <w:tab/>
        <w:t>Source: Ericsson</w:t>
      </w:r>
    </w:p>
    <w:p w14:paraId="5A840A90" w14:textId="77777777" w:rsidR="008160A3" w:rsidRDefault="008160A3" w:rsidP="008160A3">
      <w:pPr>
        <w:rPr>
          <w:rFonts w:ascii="Arial" w:hAnsi="Arial" w:cs="Arial"/>
          <w:b/>
        </w:rPr>
      </w:pPr>
      <w:r>
        <w:rPr>
          <w:rFonts w:ascii="Arial" w:hAnsi="Arial" w:cs="Arial"/>
          <w:b/>
        </w:rPr>
        <w:t xml:space="preserve">Abstract: </w:t>
      </w:r>
    </w:p>
    <w:p w14:paraId="6E2A0544" w14:textId="77777777" w:rsidR="008160A3" w:rsidRDefault="008160A3" w:rsidP="008160A3">
      <w:r>
        <w:t>A new clause is added to extend the existing Data Restoration Notification procedure to include a flag to inform the AMF that prior to the primary authentication for the corresponding subscribers the corresponding AUSF shall be discovered, since the subscribers have been reallocated from AUSF.</w:t>
      </w:r>
    </w:p>
    <w:p w14:paraId="2428AA7F" w14:textId="77777777" w:rsidR="008160A3" w:rsidRDefault="008160A3" w:rsidP="008160A3">
      <w:r>
        <w:t>In case only a few UEs are re-allocated, this indication may be included in the existing home triggered primary authentication.</w:t>
      </w:r>
    </w:p>
    <w:p w14:paraId="0240164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C4-253498</w:t>
      </w:r>
      <w:r>
        <w:rPr>
          <w:color w:val="993300"/>
          <w:u w:val="single"/>
        </w:rPr>
        <w:t>.</w:t>
      </w:r>
    </w:p>
    <w:p w14:paraId="0B175ADB" w14:textId="0BBA2EBF" w:rsidR="008160A3" w:rsidRDefault="008160A3" w:rsidP="008160A3">
      <w:pPr>
        <w:rPr>
          <w:rFonts w:ascii="Arial" w:hAnsi="Arial" w:cs="Arial"/>
          <w:b/>
          <w:sz w:val="24"/>
        </w:rPr>
      </w:pPr>
      <w:r>
        <w:rPr>
          <w:rFonts w:ascii="Arial" w:hAnsi="Arial" w:cs="Arial"/>
          <w:b/>
          <w:color w:val="0000FF"/>
          <w:sz w:val="24"/>
        </w:rPr>
        <w:t>C4-253498</w:t>
      </w:r>
      <w:r>
        <w:rPr>
          <w:rFonts w:ascii="Arial" w:hAnsi="Arial" w:cs="Arial"/>
          <w:b/>
          <w:color w:val="0000FF"/>
          <w:sz w:val="24"/>
        </w:rPr>
        <w:tab/>
      </w:r>
      <w:r>
        <w:rPr>
          <w:rFonts w:ascii="Arial" w:hAnsi="Arial" w:cs="Arial"/>
          <w:b/>
          <w:sz w:val="24"/>
        </w:rPr>
        <w:t>AUSF subscribers reallocation</w:t>
      </w:r>
    </w:p>
    <w:p w14:paraId="41A1E55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v19.3.0</w:t>
      </w:r>
      <w:r>
        <w:rPr>
          <w:i/>
        </w:rPr>
        <w:tab/>
        <w:t xml:space="preserve">  CR-0099  rev 1 Cat: B (Rel-19)</w:t>
      </w:r>
      <w:r>
        <w:rPr>
          <w:i/>
        </w:rPr>
        <w:br/>
      </w:r>
      <w:r>
        <w:rPr>
          <w:i/>
        </w:rPr>
        <w:br/>
      </w:r>
      <w:r>
        <w:rPr>
          <w:i/>
        </w:rPr>
        <w:tab/>
      </w:r>
      <w:r>
        <w:rPr>
          <w:i/>
        </w:rPr>
        <w:tab/>
      </w:r>
      <w:r>
        <w:rPr>
          <w:i/>
        </w:rPr>
        <w:tab/>
      </w:r>
      <w:r>
        <w:rPr>
          <w:i/>
        </w:rPr>
        <w:tab/>
      </w:r>
      <w:r>
        <w:rPr>
          <w:i/>
        </w:rPr>
        <w:tab/>
        <w:t>Source: Ericsson</w:t>
      </w:r>
    </w:p>
    <w:p w14:paraId="28BD7154" w14:textId="77777777" w:rsidR="008160A3" w:rsidRDefault="008160A3" w:rsidP="008160A3">
      <w:pPr>
        <w:rPr>
          <w:color w:val="808080"/>
        </w:rPr>
      </w:pPr>
      <w:r>
        <w:rPr>
          <w:color w:val="808080"/>
        </w:rPr>
        <w:t>(Replaces C4-253116)</w:t>
      </w:r>
    </w:p>
    <w:p w14:paraId="2630870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BCA83" w14:textId="2C360DFA" w:rsidR="008160A3" w:rsidRDefault="008160A3" w:rsidP="008160A3">
      <w:pPr>
        <w:rPr>
          <w:rFonts w:ascii="Arial" w:hAnsi="Arial" w:cs="Arial"/>
          <w:b/>
          <w:sz w:val="24"/>
        </w:rPr>
      </w:pPr>
      <w:r>
        <w:rPr>
          <w:rFonts w:ascii="Arial" w:hAnsi="Arial" w:cs="Arial"/>
          <w:b/>
          <w:color w:val="0000FF"/>
          <w:sz w:val="24"/>
        </w:rPr>
        <w:t>C4-253117</w:t>
      </w:r>
      <w:r>
        <w:rPr>
          <w:rFonts w:ascii="Arial" w:hAnsi="Arial" w:cs="Arial"/>
          <w:b/>
          <w:color w:val="0000FF"/>
          <w:sz w:val="24"/>
        </w:rPr>
        <w:tab/>
      </w:r>
      <w:r>
        <w:rPr>
          <w:rFonts w:ascii="Arial" w:hAnsi="Arial" w:cs="Arial"/>
          <w:b/>
          <w:sz w:val="24"/>
        </w:rPr>
        <w:t>AUSF subscribers reallocation</w:t>
      </w:r>
    </w:p>
    <w:p w14:paraId="0F97B0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CR-1481  Cat: B (Rel-19)</w:t>
      </w:r>
      <w:r>
        <w:rPr>
          <w:i/>
        </w:rPr>
        <w:br/>
      </w:r>
      <w:r>
        <w:rPr>
          <w:i/>
        </w:rPr>
        <w:br/>
      </w:r>
      <w:r>
        <w:rPr>
          <w:i/>
        </w:rPr>
        <w:tab/>
      </w:r>
      <w:r>
        <w:rPr>
          <w:i/>
        </w:rPr>
        <w:tab/>
      </w:r>
      <w:r>
        <w:rPr>
          <w:i/>
        </w:rPr>
        <w:tab/>
      </w:r>
      <w:r>
        <w:rPr>
          <w:i/>
        </w:rPr>
        <w:tab/>
      </w:r>
      <w:r>
        <w:rPr>
          <w:i/>
        </w:rPr>
        <w:tab/>
        <w:t>Source: Ericsson</w:t>
      </w:r>
    </w:p>
    <w:p w14:paraId="74F9A0EF" w14:textId="77777777" w:rsidR="008160A3" w:rsidRDefault="008160A3" w:rsidP="008160A3">
      <w:pPr>
        <w:rPr>
          <w:rFonts w:ascii="Arial" w:hAnsi="Arial" w:cs="Arial"/>
          <w:b/>
        </w:rPr>
      </w:pPr>
      <w:r>
        <w:rPr>
          <w:rFonts w:ascii="Arial" w:hAnsi="Arial" w:cs="Arial"/>
          <w:b/>
        </w:rPr>
        <w:t xml:space="preserve">Abstract: </w:t>
      </w:r>
    </w:p>
    <w:p w14:paraId="399E9CF4" w14:textId="77777777" w:rsidR="008160A3" w:rsidRDefault="008160A3" w:rsidP="008160A3">
      <w:r>
        <w:lastRenderedPageBreak/>
        <w:t>- Add a new indication (boolean) on the DataRestorationNotification object to inform about the need for a re-discovery of the AUSF.</w:t>
      </w:r>
    </w:p>
    <w:p w14:paraId="324B28EC" w14:textId="77777777" w:rsidR="008160A3" w:rsidRDefault="008160A3" w:rsidP="008160A3">
      <w:r>
        <w:t>- Add a similar indication (boolean) to the ReauthNotificationInfo object to be used when UDM triggers a primary authentication</w:t>
      </w:r>
    </w:p>
    <w:p w14:paraId="7C8D3C4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8FF38" w14:textId="46B5D7A1" w:rsidR="008160A3" w:rsidRDefault="008160A3" w:rsidP="008160A3">
      <w:pPr>
        <w:rPr>
          <w:rFonts w:ascii="Arial" w:hAnsi="Arial" w:cs="Arial"/>
          <w:b/>
          <w:sz w:val="24"/>
        </w:rPr>
      </w:pPr>
      <w:r>
        <w:rPr>
          <w:rFonts w:ascii="Arial" w:hAnsi="Arial" w:cs="Arial"/>
          <w:b/>
          <w:color w:val="0000FF"/>
          <w:sz w:val="24"/>
        </w:rPr>
        <w:t>C4-253144</w:t>
      </w:r>
      <w:r>
        <w:rPr>
          <w:rFonts w:ascii="Arial" w:hAnsi="Arial" w:cs="Arial"/>
          <w:b/>
          <w:color w:val="0000FF"/>
          <w:sz w:val="24"/>
        </w:rPr>
        <w:tab/>
      </w:r>
      <w:r>
        <w:rPr>
          <w:rFonts w:ascii="Arial" w:hAnsi="Arial" w:cs="Arial"/>
          <w:b/>
          <w:sz w:val="24"/>
        </w:rPr>
        <w:t>"Deregistration and Unsubscribe required" for data migration</w:t>
      </w:r>
    </w:p>
    <w:p w14:paraId="6A7A0E4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v19.3.0</w:t>
      </w:r>
      <w:r>
        <w:rPr>
          <w:i/>
        </w:rPr>
        <w:tab/>
        <w:t xml:space="preserve">  CR-0100  Cat: B (Rel-19)</w:t>
      </w:r>
      <w:r>
        <w:rPr>
          <w:i/>
        </w:rPr>
        <w:br/>
      </w:r>
      <w:r>
        <w:rPr>
          <w:i/>
        </w:rPr>
        <w:br/>
      </w:r>
      <w:r>
        <w:rPr>
          <w:i/>
        </w:rPr>
        <w:tab/>
      </w:r>
      <w:r>
        <w:rPr>
          <w:i/>
        </w:rPr>
        <w:tab/>
      </w:r>
      <w:r>
        <w:rPr>
          <w:i/>
        </w:rPr>
        <w:tab/>
      </w:r>
      <w:r>
        <w:rPr>
          <w:i/>
        </w:rPr>
        <w:tab/>
      </w:r>
      <w:r>
        <w:rPr>
          <w:i/>
        </w:rPr>
        <w:tab/>
        <w:t>Source: Ericsson</w:t>
      </w:r>
    </w:p>
    <w:p w14:paraId="125619DA" w14:textId="77777777" w:rsidR="008160A3" w:rsidRDefault="008160A3" w:rsidP="008160A3">
      <w:pPr>
        <w:rPr>
          <w:rFonts w:ascii="Arial" w:hAnsi="Arial" w:cs="Arial"/>
          <w:b/>
        </w:rPr>
      </w:pPr>
      <w:r>
        <w:rPr>
          <w:rFonts w:ascii="Arial" w:hAnsi="Arial" w:cs="Arial"/>
          <w:b/>
        </w:rPr>
        <w:t xml:space="preserve">Abstract: </w:t>
      </w:r>
    </w:p>
    <w:p w14:paraId="73399889" w14:textId="77777777" w:rsidR="008160A3" w:rsidRDefault="008160A3" w:rsidP="008160A3">
      <w:r>
        <w:t>A new indication is defined in the Data Restoration Notification; this indication (sent from UDR to UDM, and UDM forwards it to its consumers), is only sent when subscribers are re-allocated across UDRs, and the old UDR keeps the subscriber records for a period of time. The UDM consumer is required to unregister from UDM, and UDM/UDR consumers are required to unsubscribe from data changes.</w:t>
      </w:r>
    </w:p>
    <w:p w14:paraId="55228D7B" w14:textId="77777777" w:rsidR="008160A3" w:rsidRDefault="008160A3" w:rsidP="008160A3">
      <w:pPr>
        <w:rPr>
          <w:rFonts w:ascii="Arial" w:hAnsi="Arial" w:cs="Arial"/>
          <w:b/>
        </w:rPr>
      </w:pPr>
      <w:r>
        <w:rPr>
          <w:rFonts w:ascii="Arial" w:hAnsi="Arial" w:cs="Arial"/>
          <w:b/>
        </w:rPr>
        <w:t xml:space="preserve">Discussion: </w:t>
      </w:r>
    </w:p>
    <w:p w14:paraId="27A9E061" w14:textId="77777777" w:rsidR="008160A3" w:rsidRDefault="008160A3" w:rsidP="008160A3">
      <w:r>
        <w:t>CT4 agreed that the issue need to be addressed in Rel-19. CRs will be discussed before CT#110.</w:t>
      </w:r>
    </w:p>
    <w:p w14:paraId="66A1D1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9072D" w14:textId="676DEF0C" w:rsidR="008160A3" w:rsidRDefault="008160A3" w:rsidP="008160A3">
      <w:pPr>
        <w:rPr>
          <w:rFonts w:ascii="Arial" w:hAnsi="Arial" w:cs="Arial"/>
          <w:b/>
          <w:sz w:val="24"/>
        </w:rPr>
      </w:pPr>
      <w:r>
        <w:rPr>
          <w:rFonts w:ascii="Arial" w:hAnsi="Arial" w:cs="Arial"/>
          <w:b/>
          <w:color w:val="0000FF"/>
          <w:sz w:val="24"/>
        </w:rPr>
        <w:t>C4-253145</w:t>
      </w:r>
      <w:r>
        <w:rPr>
          <w:rFonts w:ascii="Arial" w:hAnsi="Arial" w:cs="Arial"/>
          <w:b/>
          <w:color w:val="0000FF"/>
          <w:sz w:val="24"/>
        </w:rPr>
        <w:tab/>
      </w:r>
      <w:r>
        <w:rPr>
          <w:rFonts w:ascii="Arial" w:hAnsi="Arial" w:cs="Arial"/>
          <w:b/>
          <w:sz w:val="24"/>
        </w:rPr>
        <w:t>"Deregistration and Unsubscribe required" for data migration</w:t>
      </w:r>
    </w:p>
    <w:p w14:paraId="7D0B707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CR-1483  Cat: B (Rel-19)</w:t>
      </w:r>
      <w:r>
        <w:rPr>
          <w:i/>
        </w:rPr>
        <w:br/>
      </w:r>
      <w:r>
        <w:rPr>
          <w:i/>
        </w:rPr>
        <w:br/>
      </w:r>
      <w:r>
        <w:rPr>
          <w:i/>
        </w:rPr>
        <w:tab/>
      </w:r>
      <w:r>
        <w:rPr>
          <w:i/>
        </w:rPr>
        <w:tab/>
      </w:r>
      <w:r>
        <w:rPr>
          <w:i/>
        </w:rPr>
        <w:tab/>
      </w:r>
      <w:r>
        <w:rPr>
          <w:i/>
        </w:rPr>
        <w:tab/>
      </w:r>
      <w:r>
        <w:rPr>
          <w:i/>
        </w:rPr>
        <w:tab/>
        <w:t>Source: Ericsson</w:t>
      </w:r>
    </w:p>
    <w:p w14:paraId="4CE575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19BF0" w14:textId="594DC0CC" w:rsidR="008160A3" w:rsidRDefault="008160A3" w:rsidP="008160A3">
      <w:pPr>
        <w:rPr>
          <w:rFonts w:ascii="Arial" w:hAnsi="Arial" w:cs="Arial"/>
          <w:b/>
          <w:sz w:val="24"/>
        </w:rPr>
      </w:pPr>
      <w:r>
        <w:rPr>
          <w:rFonts w:ascii="Arial" w:hAnsi="Arial" w:cs="Arial"/>
          <w:b/>
          <w:color w:val="0000FF"/>
          <w:sz w:val="24"/>
        </w:rPr>
        <w:t>C4-253146</w:t>
      </w:r>
      <w:r>
        <w:rPr>
          <w:rFonts w:ascii="Arial" w:hAnsi="Arial" w:cs="Arial"/>
          <w:b/>
          <w:color w:val="0000FF"/>
          <w:sz w:val="24"/>
        </w:rPr>
        <w:tab/>
      </w:r>
      <w:r>
        <w:rPr>
          <w:rFonts w:ascii="Arial" w:hAnsi="Arial" w:cs="Arial"/>
          <w:b/>
          <w:sz w:val="24"/>
        </w:rPr>
        <w:t>"Deregistration and Unsubscribe required" for data migration</w:t>
      </w:r>
    </w:p>
    <w:p w14:paraId="008A66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CR-0321  Cat: B (Rel-19)</w:t>
      </w:r>
      <w:r>
        <w:rPr>
          <w:i/>
        </w:rPr>
        <w:br/>
      </w:r>
      <w:r>
        <w:rPr>
          <w:i/>
        </w:rPr>
        <w:br/>
      </w:r>
      <w:r>
        <w:rPr>
          <w:i/>
        </w:rPr>
        <w:tab/>
      </w:r>
      <w:r>
        <w:rPr>
          <w:i/>
        </w:rPr>
        <w:tab/>
      </w:r>
      <w:r>
        <w:rPr>
          <w:i/>
        </w:rPr>
        <w:tab/>
      </w:r>
      <w:r>
        <w:rPr>
          <w:i/>
        </w:rPr>
        <w:tab/>
      </w:r>
      <w:r>
        <w:rPr>
          <w:i/>
        </w:rPr>
        <w:tab/>
        <w:t>Source: Ericsson</w:t>
      </w:r>
    </w:p>
    <w:p w14:paraId="68ECA57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8F9A2" w14:textId="77777777" w:rsidR="008160A3" w:rsidRDefault="008160A3" w:rsidP="008160A3">
      <w:pPr>
        <w:pStyle w:val="Heading3"/>
      </w:pPr>
      <w:bookmarkStart w:id="121" w:name="_Toc210593884"/>
      <w:r>
        <w:t>19.14</w:t>
      </w:r>
      <w:r>
        <w:tab/>
        <w:t>Protocol enhancements for Mission Critical Services [MCProtoc19]</w:t>
      </w:r>
      <w:bookmarkEnd w:id="121"/>
    </w:p>
    <w:p w14:paraId="76FD54A5" w14:textId="77777777" w:rsidR="008160A3" w:rsidRDefault="008160A3" w:rsidP="008160A3">
      <w:pPr>
        <w:pStyle w:val="Heading3"/>
      </w:pPr>
      <w:bookmarkStart w:id="122" w:name="_Toc210593885"/>
      <w:r>
        <w:t>19.15</w:t>
      </w:r>
      <w:r>
        <w:tab/>
        <w:t>Enhancement of controlling RAT utilization [ECRATU]</w:t>
      </w:r>
      <w:bookmarkEnd w:id="122"/>
    </w:p>
    <w:p w14:paraId="31C16E26" w14:textId="312B64BE" w:rsidR="008160A3" w:rsidRDefault="008160A3" w:rsidP="008160A3">
      <w:pPr>
        <w:rPr>
          <w:rFonts w:ascii="Arial" w:hAnsi="Arial" w:cs="Arial"/>
          <w:b/>
          <w:sz w:val="24"/>
        </w:rPr>
      </w:pPr>
      <w:r>
        <w:rPr>
          <w:rFonts w:ascii="Arial" w:hAnsi="Arial" w:cs="Arial"/>
          <w:b/>
          <w:color w:val="0000FF"/>
          <w:sz w:val="24"/>
        </w:rPr>
        <w:t>C4-253186</w:t>
      </w:r>
      <w:r>
        <w:rPr>
          <w:rFonts w:ascii="Arial" w:hAnsi="Arial" w:cs="Arial"/>
          <w:b/>
          <w:color w:val="0000FF"/>
          <w:sz w:val="24"/>
        </w:rPr>
        <w:tab/>
      </w:r>
      <w:r>
        <w:rPr>
          <w:rFonts w:ascii="Arial" w:hAnsi="Arial" w:cs="Arial"/>
          <w:b/>
          <w:sz w:val="24"/>
        </w:rPr>
        <w:t>ECRATU Feature Flag</w:t>
      </w:r>
    </w:p>
    <w:p w14:paraId="4A8B8C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Cat: B (Rel-19)</w:t>
      </w:r>
      <w:r>
        <w:rPr>
          <w:i/>
        </w:rPr>
        <w:br/>
      </w:r>
      <w:r>
        <w:rPr>
          <w:i/>
        </w:rPr>
        <w:br/>
      </w:r>
      <w:r>
        <w:rPr>
          <w:i/>
        </w:rPr>
        <w:tab/>
      </w:r>
      <w:r>
        <w:rPr>
          <w:i/>
        </w:rPr>
        <w:tab/>
      </w:r>
      <w:r>
        <w:rPr>
          <w:i/>
        </w:rPr>
        <w:tab/>
      </w:r>
      <w:r>
        <w:rPr>
          <w:i/>
        </w:rPr>
        <w:tab/>
      </w:r>
      <w:r>
        <w:rPr>
          <w:i/>
        </w:rPr>
        <w:tab/>
        <w:t>Source: NTT DOCOMO</w:t>
      </w:r>
    </w:p>
    <w:p w14:paraId="5DB77FE2" w14:textId="77777777" w:rsidR="008160A3" w:rsidRDefault="008160A3" w:rsidP="008160A3">
      <w:pPr>
        <w:rPr>
          <w:rFonts w:ascii="Arial" w:hAnsi="Arial" w:cs="Arial"/>
          <w:b/>
        </w:rPr>
      </w:pPr>
      <w:r>
        <w:rPr>
          <w:rFonts w:ascii="Arial" w:hAnsi="Arial" w:cs="Arial"/>
          <w:b/>
        </w:rPr>
        <w:t xml:space="preserve">Abstract: </w:t>
      </w:r>
    </w:p>
    <w:p w14:paraId="3C9E7964" w14:textId="77777777" w:rsidR="008160A3" w:rsidRDefault="008160A3" w:rsidP="008160A3">
      <w:r>
        <w:t>Define the ECRATU feature where splmnRatUsageControl is defined.</w:t>
      </w:r>
    </w:p>
    <w:p w14:paraId="38BCD8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C4-253455</w:t>
      </w:r>
      <w:r>
        <w:rPr>
          <w:color w:val="993300"/>
          <w:u w:val="single"/>
        </w:rPr>
        <w:t>.</w:t>
      </w:r>
    </w:p>
    <w:p w14:paraId="5828E1A6" w14:textId="6A6F7E59" w:rsidR="008160A3" w:rsidRDefault="008160A3" w:rsidP="008160A3">
      <w:pPr>
        <w:rPr>
          <w:rFonts w:ascii="Arial" w:hAnsi="Arial" w:cs="Arial"/>
          <w:b/>
          <w:sz w:val="24"/>
        </w:rPr>
      </w:pPr>
      <w:r>
        <w:rPr>
          <w:rFonts w:ascii="Arial" w:hAnsi="Arial" w:cs="Arial"/>
          <w:b/>
          <w:color w:val="0000FF"/>
          <w:sz w:val="24"/>
        </w:rPr>
        <w:t>C4-253455</w:t>
      </w:r>
      <w:r>
        <w:rPr>
          <w:rFonts w:ascii="Arial" w:hAnsi="Arial" w:cs="Arial"/>
          <w:b/>
          <w:color w:val="0000FF"/>
          <w:sz w:val="24"/>
        </w:rPr>
        <w:tab/>
      </w:r>
      <w:r>
        <w:rPr>
          <w:rFonts w:ascii="Arial" w:hAnsi="Arial" w:cs="Arial"/>
          <w:b/>
          <w:sz w:val="24"/>
        </w:rPr>
        <w:t>ECRATU Feature Flag</w:t>
      </w:r>
    </w:p>
    <w:p w14:paraId="23455705"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rev 1 Cat: B (Rel-19)</w:t>
      </w:r>
      <w:r>
        <w:rPr>
          <w:i/>
        </w:rPr>
        <w:br/>
      </w:r>
      <w:r>
        <w:rPr>
          <w:i/>
        </w:rPr>
        <w:br/>
      </w:r>
      <w:r>
        <w:rPr>
          <w:i/>
        </w:rPr>
        <w:tab/>
      </w:r>
      <w:r>
        <w:rPr>
          <w:i/>
        </w:rPr>
        <w:tab/>
      </w:r>
      <w:r>
        <w:rPr>
          <w:i/>
        </w:rPr>
        <w:tab/>
      </w:r>
      <w:r>
        <w:rPr>
          <w:i/>
        </w:rPr>
        <w:tab/>
      </w:r>
      <w:r>
        <w:rPr>
          <w:i/>
        </w:rPr>
        <w:tab/>
        <w:t>Source: NTT DOCOMO</w:t>
      </w:r>
    </w:p>
    <w:p w14:paraId="3C76855D" w14:textId="77777777" w:rsidR="008160A3" w:rsidRDefault="008160A3" w:rsidP="008160A3">
      <w:pPr>
        <w:rPr>
          <w:color w:val="808080"/>
        </w:rPr>
      </w:pPr>
      <w:r>
        <w:rPr>
          <w:color w:val="808080"/>
        </w:rPr>
        <w:t>(Replaces C4-253186)</w:t>
      </w:r>
    </w:p>
    <w:p w14:paraId="5B134FC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C4-253552</w:t>
      </w:r>
      <w:r>
        <w:rPr>
          <w:color w:val="993300"/>
          <w:u w:val="single"/>
        </w:rPr>
        <w:t>.</w:t>
      </w:r>
    </w:p>
    <w:p w14:paraId="3D6023F6" w14:textId="1E21D24D" w:rsidR="008160A3" w:rsidRDefault="008160A3" w:rsidP="008160A3">
      <w:pPr>
        <w:rPr>
          <w:rFonts w:ascii="Arial" w:hAnsi="Arial" w:cs="Arial"/>
          <w:b/>
          <w:sz w:val="24"/>
        </w:rPr>
      </w:pPr>
      <w:r>
        <w:rPr>
          <w:rFonts w:ascii="Arial" w:hAnsi="Arial" w:cs="Arial"/>
          <w:b/>
          <w:color w:val="0000FF"/>
          <w:sz w:val="24"/>
        </w:rPr>
        <w:t>C4-253552</w:t>
      </w:r>
      <w:r>
        <w:rPr>
          <w:rFonts w:ascii="Arial" w:hAnsi="Arial" w:cs="Arial"/>
          <w:b/>
          <w:color w:val="0000FF"/>
          <w:sz w:val="24"/>
        </w:rPr>
        <w:tab/>
      </w:r>
      <w:r>
        <w:rPr>
          <w:rFonts w:ascii="Arial" w:hAnsi="Arial" w:cs="Arial"/>
          <w:b/>
          <w:sz w:val="24"/>
        </w:rPr>
        <w:t>ECRATU Feature Flag</w:t>
      </w:r>
    </w:p>
    <w:p w14:paraId="27EF300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rev 2 Cat: B (Rel-19)</w:t>
      </w:r>
      <w:r>
        <w:rPr>
          <w:i/>
        </w:rPr>
        <w:br/>
      </w:r>
      <w:r>
        <w:rPr>
          <w:i/>
        </w:rPr>
        <w:br/>
      </w:r>
      <w:r>
        <w:rPr>
          <w:i/>
        </w:rPr>
        <w:tab/>
      </w:r>
      <w:r>
        <w:rPr>
          <w:i/>
        </w:rPr>
        <w:tab/>
      </w:r>
      <w:r>
        <w:rPr>
          <w:i/>
        </w:rPr>
        <w:tab/>
      </w:r>
      <w:r>
        <w:rPr>
          <w:i/>
        </w:rPr>
        <w:tab/>
      </w:r>
      <w:r>
        <w:rPr>
          <w:i/>
        </w:rPr>
        <w:tab/>
        <w:t>Source: NTT DOCOMO</w:t>
      </w:r>
    </w:p>
    <w:p w14:paraId="1D9A319C" w14:textId="77777777" w:rsidR="008160A3" w:rsidRDefault="008160A3" w:rsidP="008160A3">
      <w:pPr>
        <w:rPr>
          <w:color w:val="808080"/>
        </w:rPr>
      </w:pPr>
      <w:r>
        <w:rPr>
          <w:color w:val="808080"/>
        </w:rPr>
        <w:t>(Replaces C4-253455)</w:t>
      </w:r>
    </w:p>
    <w:p w14:paraId="319B15D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C4-253555</w:t>
      </w:r>
      <w:r>
        <w:rPr>
          <w:color w:val="993300"/>
          <w:u w:val="single"/>
        </w:rPr>
        <w:t>.</w:t>
      </w:r>
    </w:p>
    <w:p w14:paraId="5F354309" w14:textId="2A8DAB4F" w:rsidR="008160A3" w:rsidRDefault="008160A3" w:rsidP="008160A3">
      <w:pPr>
        <w:rPr>
          <w:rFonts w:ascii="Arial" w:hAnsi="Arial" w:cs="Arial"/>
          <w:b/>
          <w:sz w:val="24"/>
        </w:rPr>
      </w:pPr>
      <w:r>
        <w:rPr>
          <w:rFonts w:ascii="Arial" w:hAnsi="Arial" w:cs="Arial"/>
          <w:b/>
          <w:color w:val="0000FF"/>
          <w:sz w:val="24"/>
        </w:rPr>
        <w:t>C4-253555</w:t>
      </w:r>
      <w:r>
        <w:rPr>
          <w:rFonts w:ascii="Arial" w:hAnsi="Arial" w:cs="Arial"/>
          <w:b/>
          <w:color w:val="0000FF"/>
          <w:sz w:val="24"/>
        </w:rPr>
        <w:tab/>
      </w:r>
      <w:r>
        <w:rPr>
          <w:rFonts w:ascii="Arial" w:hAnsi="Arial" w:cs="Arial"/>
          <w:b/>
          <w:sz w:val="24"/>
        </w:rPr>
        <w:t>ECRATU Feature Flag</w:t>
      </w:r>
    </w:p>
    <w:p w14:paraId="7F0D7F2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CR-1489  rev 3 Cat: B (Rel-19)</w:t>
      </w:r>
      <w:r>
        <w:rPr>
          <w:i/>
        </w:rPr>
        <w:br/>
      </w:r>
      <w:r>
        <w:rPr>
          <w:i/>
        </w:rPr>
        <w:br/>
      </w:r>
      <w:r>
        <w:rPr>
          <w:i/>
        </w:rPr>
        <w:tab/>
      </w:r>
      <w:r>
        <w:rPr>
          <w:i/>
        </w:rPr>
        <w:tab/>
      </w:r>
      <w:r>
        <w:rPr>
          <w:i/>
        </w:rPr>
        <w:tab/>
      </w:r>
      <w:r>
        <w:rPr>
          <w:i/>
        </w:rPr>
        <w:tab/>
      </w:r>
      <w:r>
        <w:rPr>
          <w:i/>
        </w:rPr>
        <w:tab/>
        <w:t>Source: NTT DOCOMO</w:t>
      </w:r>
    </w:p>
    <w:p w14:paraId="1F3DC7AC" w14:textId="77777777" w:rsidR="008160A3" w:rsidRDefault="008160A3" w:rsidP="008160A3">
      <w:pPr>
        <w:rPr>
          <w:color w:val="808080"/>
        </w:rPr>
      </w:pPr>
      <w:r>
        <w:rPr>
          <w:color w:val="808080"/>
        </w:rPr>
        <w:t>(Replaces C4-253552)</w:t>
      </w:r>
    </w:p>
    <w:p w14:paraId="318AC9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7F276" w14:textId="77777777" w:rsidR="008160A3" w:rsidRDefault="008160A3" w:rsidP="008160A3">
      <w:pPr>
        <w:pStyle w:val="Heading3"/>
      </w:pPr>
      <w:bookmarkStart w:id="123" w:name="_Toc210593886"/>
      <w:r>
        <w:t>19.21</w:t>
      </w:r>
      <w:r>
        <w:tab/>
        <w:t>CT Aspects of Indirect Network Sharing  [TEI19_NetShare]</w:t>
      </w:r>
      <w:bookmarkEnd w:id="123"/>
    </w:p>
    <w:p w14:paraId="48E4FCFE" w14:textId="77777777" w:rsidR="008160A3" w:rsidRDefault="008160A3" w:rsidP="008160A3">
      <w:pPr>
        <w:pStyle w:val="Heading3"/>
      </w:pPr>
      <w:bookmarkStart w:id="124" w:name="_Toc210593887"/>
      <w:r>
        <w:t>19.23</w:t>
      </w:r>
      <w:r>
        <w:tab/>
        <w:t>CT aspects of Architecture support of roaming value-added services [TEI19_RVAS]</w:t>
      </w:r>
      <w:bookmarkEnd w:id="124"/>
    </w:p>
    <w:p w14:paraId="2FF9323B" w14:textId="5BBA0A55" w:rsidR="008160A3" w:rsidRDefault="008160A3" w:rsidP="008160A3">
      <w:pPr>
        <w:rPr>
          <w:rFonts w:ascii="Arial" w:hAnsi="Arial" w:cs="Arial"/>
          <w:b/>
          <w:sz w:val="24"/>
        </w:rPr>
      </w:pPr>
      <w:r>
        <w:rPr>
          <w:rFonts w:ascii="Arial" w:hAnsi="Arial" w:cs="Arial"/>
          <w:b/>
          <w:color w:val="0000FF"/>
          <w:sz w:val="24"/>
        </w:rPr>
        <w:t>C4-253152</w:t>
      </w:r>
      <w:r>
        <w:rPr>
          <w:rFonts w:ascii="Arial" w:hAnsi="Arial" w:cs="Arial"/>
          <w:b/>
          <w:color w:val="0000FF"/>
          <w:sz w:val="24"/>
        </w:rPr>
        <w:tab/>
      </w:r>
      <w:r>
        <w:rPr>
          <w:rFonts w:ascii="Arial" w:hAnsi="Arial" w:cs="Arial"/>
          <w:b/>
          <w:sz w:val="24"/>
        </w:rPr>
        <w:t>PEI Requested in monitoring event configuration</w:t>
      </w:r>
    </w:p>
    <w:p w14:paraId="4E4E27D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CR-1484  Cat: B (Rel-19)</w:t>
      </w:r>
      <w:r>
        <w:rPr>
          <w:i/>
        </w:rPr>
        <w:br/>
      </w:r>
      <w:r>
        <w:rPr>
          <w:i/>
        </w:rPr>
        <w:br/>
      </w:r>
      <w:r>
        <w:rPr>
          <w:i/>
        </w:rPr>
        <w:tab/>
      </w:r>
      <w:r>
        <w:rPr>
          <w:i/>
        </w:rPr>
        <w:tab/>
      </w:r>
      <w:r>
        <w:rPr>
          <w:i/>
        </w:rPr>
        <w:tab/>
      </w:r>
      <w:r>
        <w:rPr>
          <w:i/>
        </w:rPr>
        <w:tab/>
      </w:r>
      <w:r>
        <w:rPr>
          <w:i/>
        </w:rPr>
        <w:tab/>
        <w:t>Source: Ericsson</w:t>
      </w:r>
    </w:p>
    <w:p w14:paraId="03F5D584" w14:textId="77777777" w:rsidR="008160A3" w:rsidRDefault="008160A3" w:rsidP="008160A3">
      <w:pPr>
        <w:rPr>
          <w:rFonts w:ascii="Arial" w:hAnsi="Arial" w:cs="Arial"/>
          <w:b/>
        </w:rPr>
      </w:pPr>
      <w:r>
        <w:rPr>
          <w:rFonts w:ascii="Arial" w:hAnsi="Arial" w:cs="Arial"/>
          <w:b/>
        </w:rPr>
        <w:t xml:space="preserve">Abstract: </w:t>
      </w:r>
    </w:p>
    <w:p w14:paraId="4A6EDC4B" w14:textId="77777777" w:rsidR="008160A3" w:rsidRDefault="008160A3" w:rsidP="008160A3">
      <w:r>
        <w:t>It is proposed to not mention GPSI in the NOTE  of the description of the monitoring report attribute.</w:t>
      </w:r>
    </w:p>
    <w:p w14:paraId="54E30F9C" w14:textId="77777777" w:rsidR="008160A3" w:rsidRDefault="008160A3" w:rsidP="008160A3">
      <w:r>
        <w:t>Additionally, it is proposed to include a new “peiRequested” attribute in the Roaming Status monitoring request from the NEF, so that the UDM can determine when the PEI is required to be included in the Roaming Status Report.</w:t>
      </w:r>
    </w:p>
    <w:p w14:paraId="549DA577" w14:textId="77777777" w:rsidR="008160A3" w:rsidRDefault="008160A3" w:rsidP="008160A3">
      <w:r>
        <w:t>In this way UDM can return PEI in any other event report and notification as long as it is specifically required by NEF.</w:t>
      </w:r>
    </w:p>
    <w:p w14:paraId="1190FB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C4-253368</w:t>
      </w:r>
      <w:r>
        <w:rPr>
          <w:color w:val="993300"/>
          <w:u w:val="single"/>
        </w:rPr>
        <w:t>.</w:t>
      </w:r>
    </w:p>
    <w:p w14:paraId="152B9102" w14:textId="7FA766E0" w:rsidR="008160A3" w:rsidRDefault="008160A3" w:rsidP="008160A3">
      <w:pPr>
        <w:rPr>
          <w:rFonts w:ascii="Arial" w:hAnsi="Arial" w:cs="Arial"/>
          <w:b/>
          <w:sz w:val="24"/>
        </w:rPr>
      </w:pPr>
      <w:r>
        <w:rPr>
          <w:rFonts w:ascii="Arial" w:hAnsi="Arial" w:cs="Arial"/>
          <w:b/>
          <w:color w:val="0000FF"/>
          <w:sz w:val="24"/>
        </w:rPr>
        <w:t>C4-253368</w:t>
      </w:r>
      <w:r>
        <w:rPr>
          <w:rFonts w:ascii="Arial" w:hAnsi="Arial" w:cs="Arial"/>
          <w:b/>
          <w:color w:val="0000FF"/>
          <w:sz w:val="24"/>
        </w:rPr>
        <w:tab/>
      </w:r>
      <w:r>
        <w:rPr>
          <w:rFonts w:ascii="Arial" w:hAnsi="Arial" w:cs="Arial"/>
          <w:b/>
          <w:sz w:val="24"/>
        </w:rPr>
        <w:t>PEI Requested in monitoring event configuration</w:t>
      </w:r>
    </w:p>
    <w:p w14:paraId="5C8FFAC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v19.3.0</w:t>
      </w:r>
      <w:r>
        <w:rPr>
          <w:i/>
        </w:rPr>
        <w:tab/>
        <w:t xml:space="preserve">  CR-1484  rev 1 Cat: B (Rel-19)</w:t>
      </w:r>
      <w:r>
        <w:rPr>
          <w:i/>
        </w:rPr>
        <w:br/>
      </w:r>
      <w:r>
        <w:rPr>
          <w:i/>
        </w:rPr>
        <w:br/>
      </w:r>
      <w:r>
        <w:rPr>
          <w:i/>
        </w:rPr>
        <w:tab/>
      </w:r>
      <w:r>
        <w:rPr>
          <w:i/>
        </w:rPr>
        <w:tab/>
      </w:r>
      <w:r>
        <w:rPr>
          <w:i/>
        </w:rPr>
        <w:tab/>
      </w:r>
      <w:r>
        <w:rPr>
          <w:i/>
        </w:rPr>
        <w:tab/>
      </w:r>
      <w:r>
        <w:rPr>
          <w:i/>
        </w:rPr>
        <w:tab/>
        <w:t>Source: Ericsson, HP</w:t>
      </w:r>
    </w:p>
    <w:p w14:paraId="39287CD2" w14:textId="77777777" w:rsidR="008160A3" w:rsidRDefault="008160A3" w:rsidP="008160A3">
      <w:pPr>
        <w:rPr>
          <w:color w:val="808080"/>
        </w:rPr>
      </w:pPr>
      <w:r>
        <w:rPr>
          <w:color w:val="808080"/>
        </w:rPr>
        <w:t>(Replaces C4-253152)</w:t>
      </w:r>
    </w:p>
    <w:p w14:paraId="390E9EC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D2FFC" w14:textId="77777777" w:rsidR="008160A3" w:rsidRDefault="008160A3" w:rsidP="008160A3">
      <w:pPr>
        <w:pStyle w:val="Heading3"/>
      </w:pPr>
      <w:bookmarkStart w:id="125" w:name="_Toc210593888"/>
      <w:r>
        <w:lastRenderedPageBreak/>
        <w:t>19.24</w:t>
      </w:r>
      <w:r>
        <w:tab/>
        <w:t>CT Aspects of On-demand broadcast of GNSS assistance enhancement [TEI19_OBGAD]</w:t>
      </w:r>
      <w:bookmarkEnd w:id="125"/>
    </w:p>
    <w:p w14:paraId="0933BE0B" w14:textId="77777777" w:rsidR="008160A3" w:rsidRDefault="008160A3" w:rsidP="008160A3">
      <w:pPr>
        <w:pStyle w:val="Heading3"/>
      </w:pPr>
      <w:bookmarkStart w:id="126" w:name="_Toc210593889"/>
      <w:r>
        <w:t>19.25</w:t>
      </w:r>
      <w:r>
        <w:tab/>
        <w:t>CT aspects of NF discovery and selection by target PLMN [TEI19_NFsel_by_tPLMN]</w:t>
      </w:r>
      <w:bookmarkEnd w:id="126"/>
    </w:p>
    <w:p w14:paraId="4EC11FE8" w14:textId="3DCDC983" w:rsidR="008160A3" w:rsidRDefault="008160A3" w:rsidP="008160A3">
      <w:pPr>
        <w:rPr>
          <w:rFonts w:ascii="Arial" w:hAnsi="Arial" w:cs="Arial"/>
          <w:b/>
          <w:sz w:val="24"/>
        </w:rPr>
      </w:pPr>
      <w:r>
        <w:rPr>
          <w:rFonts w:ascii="Arial" w:hAnsi="Arial" w:cs="Arial"/>
          <w:b/>
          <w:color w:val="0000FF"/>
          <w:sz w:val="24"/>
        </w:rPr>
        <w:t>C4-253072</w:t>
      </w:r>
      <w:r>
        <w:rPr>
          <w:rFonts w:ascii="Arial" w:hAnsi="Arial" w:cs="Arial"/>
          <w:b/>
          <w:color w:val="0000FF"/>
          <w:sz w:val="24"/>
        </w:rPr>
        <w:tab/>
      </w:r>
      <w:r>
        <w:rPr>
          <w:rFonts w:ascii="Arial" w:hAnsi="Arial" w:cs="Arial"/>
          <w:b/>
          <w:sz w:val="24"/>
        </w:rPr>
        <w:t>Correction to H-SMF instance reselection by HPLMN</w:t>
      </w:r>
    </w:p>
    <w:p w14:paraId="1DD5F8E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CR-0877  Cat: F (Rel-19)</w:t>
      </w:r>
      <w:r>
        <w:rPr>
          <w:i/>
        </w:rPr>
        <w:br/>
      </w:r>
      <w:r>
        <w:rPr>
          <w:i/>
        </w:rPr>
        <w:br/>
      </w:r>
      <w:r>
        <w:rPr>
          <w:i/>
        </w:rPr>
        <w:tab/>
      </w:r>
      <w:r>
        <w:rPr>
          <w:i/>
        </w:rPr>
        <w:tab/>
      </w:r>
      <w:r>
        <w:rPr>
          <w:i/>
        </w:rPr>
        <w:tab/>
      </w:r>
      <w:r>
        <w:rPr>
          <w:i/>
        </w:rPr>
        <w:tab/>
      </w:r>
      <w:r>
        <w:rPr>
          <w:i/>
        </w:rPr>
        <w:tab/>
        <w:t>Source: Nokia</w:t>
      </w:r>
    </w:p>
    <w:p w14:paraId="10F6EB6E" w14:textId="77777777" w:rsidR="008160A3" w:rsidRDefault="008160A3" w:rsidP="008160A3">
      <w:pPr>
        <w:rPr>
          <w:rFonts w:ascii="Arial" w:hAnsi="Arial" w:cs="Arial"/>
          <w:b/>
        </w:rPr>
      </w:pPr>
      <w:r>
        <w:rPr>
          <w:rFonts w:ascii="Arial" w:hAnsi="Arial" w:cs="Arial"/>
          <w:b/>
        </w:rPr>
        <w:t xml:space="preserve">Abstract: </w:t>
      </w:r>
    </w:p>
    <w:p w14:paraId="2F489FA1" w14:textId="77777777" w:rsidR="008160A3" w:rsidRDefault="008160A3" w:rsidP="008160A3">
      <w:r>
        <w:t xml:space="preserve">In scenarios where the HPLMN reselects an alternative H-SMF instance within the SMF Set of the original H-SMF during the HR PDU session establishment, the V-SMF shall signal the new H-SMF ID to the AMF in the SM Context Status Notification and not in Create SM Context Response (as incorrectly stated in Table 6.1.6.2.3). </w:t>
      </w:r>
    </w:p>
    <w:p w14:paraId="53D26843" w14:textId="77777777" w:rsidR="008160A3" w:rsidRDefault="008160A3" w:rsidP="008160A3">
      <w:r>
        <w:t>(as per stage 2 call flow, Figure 4.3.2.2.2-1 of TS 23.502, Create SM Context Response is sent back before establishing the PDU session over N16).</w:t>
      </w:r>
    </w:p>
    <w:p w14:paraId="5215902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0E35C" w14:textId="2FE51032" w:rsidR="008160A3" w:rsidRDefault="008160A3" w:rsidP="008160A3">
      <w:pPr>
        <w:rPr>
          <w:rFonts w:ascii="Arial" w:hAnsi="Arial" w:cs="Arial"/>
          <w:b/>
          <w:sz w:val="24"/>
        </w:rPr>
      </w:pPr>
      <w:r>
        <w:rPr>
          <w:rFonts w:ascii="Arial" w:hAnsi="Arial" w:cs="Arial"/>
          <w:b/>
          <w:color w:val="0000FF"/>
          <w:sz w:val="24"/>
        </w:rPr>
        <w:t>C4-253073</w:t>
      </w:r>
      <w:r>
        <w:rPr>
          <w:rFonts w:ascii="Arial" w:hAnsi="Arial" w:cs="Arial"/>
          <w:b/>
          <w:color w:val="0000FF"/>
          <w:sz w:val="24"/>
        </w:rPr>
        <w:tab/>
      </w:r>
      <w:r>
        <w:rPr>
          <w:rFonts w:ascii="Arial" w:hAnsi="Arial" w:cs="Arial"/>
          <w:b/>
          <w:sz w:val="24"/>
        </w:rPr>
        <w:t>Fixing references for Authorization of NF service access</w:t>
      </w:r>
    </w:p>
    <w:p w14:paraId="0C1D5B9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v19.3.0</w:t>
      </w:r>
      <w:r>
        <w:rPr>
          <w:i/>
        </w:rPr>
        <w:tab/>
        <w:t xml:space="preserve">  CR-0473  Cat: F (Rel-19)</w:t>
      </w:r>
      <w:r>
        <w:rPr>
          <w:i/>
        </w:rPr>
        <w:br/>
      </w:r>
      <w:r>
        <w:rPr>
          <w:i/>
        </w:rPr>
        <w:br/>
      </w:r>
      <w:r>
        <w:rPr>
          <w:i/>
        </w:rPr>
        <w:tab/>
      </w:r>
      <w:r>
        <w:rPr>
          <w:i/>
        </w:rPr>
        <w:tab/>
      </w:r>
      <w:r>
        <w:rPr>
          <w:i/>
        </w:rPr>
        <w:tab/>
      </w:r>
      <w:r>
        <w:rPr>
          <w:i/>
        </w:rPr>
        <w:tab/>
      </w:r>
      <w:r>
        <w:rPr>
          <w:i/>
        </w:rPr>
        <w:tab/>
        <w:t>Source: Nokia</w:t>
      </w:r>
    </w:p>
    <w:p w14:paraId="464FABD5" w14:textId="77777777" w:rsidR="008160A3" w:rsidRDefault="008160A3" w:rsidP="008160A3">
      <w:pPr>
        <w:rPr>
          <w:rFonts w:ascii="Arial" w:hAnsi="Arial" w:cs="Arial"/>
          <w:b/>
        </w:rPr>
      </w:pPr>
      <w:r>
        <w:rPr>
          <w:rFonts w:ascii="Arial" w:hAnsi="Arial" w:cs="Arial"/>
          <w:b/>
        </w:rPr>
        <w:t xml:space="preserve">Abstract: </w:t>
      </w:r>
    </w:p>
    <w:p w14:paraId="3926D83E" w14:textId="77777777" w:rsidR="008160A3" w:rsidRDefault="008160A3" w:rsidP="008160A3">
      <w:r>
        <w:t>Fixes the references to TS 33.501.</w:t>
      </w:r>
    </w:p>
    <w:p w14:paraId="6F55FA63" w14:textId="77777777" w:rsidR="008160A3" w:rsidRDefault="008160A3" w:rsidP="008160A3">
      <w:r>
        <w:t>Corrects the style of the 2nd paragraph of clause 6.10.12.4.2 (no change to the text).</w:t>
      </w:r>
    </w:p>
    <w:p w14:paraId="6AE21E1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F121D" w14:textId="77777777" w:rsidR="008160A3" w:rsidRDefault="008160A3" w:rsidP="008160A3">
      <w:pPr>
        <w:pStyle w:val="Heading3"/>
      </w:pPr>
      <w:bookmarkStart w:id="127" w:name="_Toc210593890"/>
      <w:r>
        <w:t>19.26</w:t>
      </w:r>
      <w:r>
        <w:tab/>
        <w:t>CT aspects of enhancement of support for Edge Computing in 5G Core network - Phase 3 [eEDGE_5GC_Ph3]</w:t>
      </w:r>
      <w:bookmarkEnd w:id="127"/>
    </w:p>
    <w:p w14:paraId="1B1F8316" w14:textId="5FE3E60D" w:rsidR="008160A3" w:rsidRDefault="008160A3" w:rsidP="008160A3">
      <w:pPr>
        <w:rPr>
          <w:rFonts w:ascii="Arial" w:hAnsi="Arial" w:cs="Arial"/>
          <w:b/>
          <w:sz w:val="24"/>
        </w:rPr>
      </w:pPr>
      <w:r>
        <w:rPr>
          <w:rFonts w:ascii="Arial" w:hAnsi="Arial" w:cs="Arial"/>
          <w:b/>
          <w:color w:val="0000FF"/>
          <w:sz w:val="24"/>
        </w:rPr>
        <w:t>C4-253071</w:t>
      </w:r>
      <w:r>
        <w:rPr>
          <w:rFonts w:ascii="Arial" w:hAnsi="Arial" w:cs="Arial"/>
          <w:b/>
          <w:color w:val="0000FF"/>
          <w:sz w:val="24"/>
        </w:rPr>
        <w:tab/>
      </w:r>
      <w:r>
        <w:rPr>
          <w:rFonts w:ascii="Arial" w:hAnsi="Arial" w:cs="Arial"/>
          <w:b/>
          <w:sz w:val="24"/>
        </w:rPr>
        <w:t>Protocol-specific configuration parameters for N6 delay measurements</w:t>
      </w:r>
    </w:p>
    <w:p w14:paraId="29DB6B4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CR-0980  Cat: F (Rel-19)</w:t>
      </w:r>
      <w:r>
        <w:rPr>
          <w:i/>
        </w:rPr>
        <w:br/>
      </w:r>
      <w:r>
        <w:rPr>
          <w:i/>
        </w:rPr>
        <w:br/>
      </w:r>
      <w:r>
        <w:rPr>
          <w:i/>
        </w:rPr>
        <w:tab/>
      </w:r>
      <w:r>
        <w:rPr>
          <w:i/>
        </w:rPr>
        <w:tab/>
      </w:r>
      <w:r>
        <w:rPr>
          <w:i/>
        </w:rPr>
        <w:tab/>
      </w:r>
      <w:r>
        <w:rPr>
          <w:i/>
        </w:rPr>
        <w:tab/>
      </w:r>
      <w:r>
        <w:rPr>
          <w:i/>
        </w:rPr>
        <w:tab/>
        <w:t>Source: Nokia</w:t>
      </w:r>
    </w:p>
    <w:p w14:paraId="4BFE636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70EAC" w14:textId="2B5D2B6F" w:rsidR="008160A3" w:rsidRDefault="008160A3" w:rsidP="008160A3">
      <w:pPr>
        <w:rPr>
          <w:rFonts w:ascii="Arial" w:hAnsi="Arial" w:cs="Arial"/>
          <w:b/>
          <w:sz w:val="24"/>
        </w:rPr>
      </w:pPr>
      <w:r>
        <w:rPr>
          <w:rFonts w:ascii="Arial" w:hAnsi="Arial" w:cs="Arial"/>
          <w:b/>
          <w:color w:val="0000FF"/>
          <w:sz w:val="24"/>
        </w:rPr>
        <w:t>C4-253142</w:t>
      </w:r>
      <w:r>
        <w:rPr>
          <w:rFonts w:ascii="Arial" w:hAnsi="Arial" w:cs="Arial"/>
          <w:b/>
          <w:color w:val="0000FF"/>
          <w:sz w:val="24"/>
        </w:rPr>
        <w:tab/>
      </w:r>
      <w:r>
        <w:rPr>
          <w:rFonts w:ascii="Arial" w:hAnsi="Arial" w:cs="Arial"/>
          <w:b/>
          <w:sz w:val="24"/>
        </w:rPr>
        <w:t>Correct the description of attributes included in LocalOffloadingManagementInfo</w:t>
      </w:r>
    </w:p>
    <w:p w14:paraId="39443A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CR-0668  Cat: F (Rel-19)</w:t>
      </w:r>
      <w:r>
        <w:rPr>
          <w:i/>
        </w:rPr>
        <w:br/>
      </w:r>
      <w:r>
        <w:rPr>
          <w:i/>
        </w:rPr>
        <w:br/>
      </w:r>
      <w:r>
        <w:rPr>
          <w:i/>
        </w:rPr>
        <w:tab/>
      </w:r>
      <w:r>
        <w:rPr>
          <w:i/>
        </w:rPr>
        <w:tab/>
      </w:r>
      <w:r>
        <w:rPr>
          <w:i/>
        </w:rPr>
        <w:tab/>
      </w:r>
      <w:r>
        <w:rPr>
          <w:i/>
        </w:rPr>
        <w:tab/>
      </w:r>
      <w:r>
        <w:rPr>
          <w:i/>
        </w:rPr>
        <w:tab/>
        <w:t>Source: ZTE</w:t>
      </w:r>
    </w:p>
    <w:p w14:paraId="6EF3812E" w14:textId="77777777" w:rsidR="008160A3" w:rsidRDefault="008160A3" w:rsidP="008160A3">
      <w:pPr>
        <w:rPr>
          <w:rFonts w:ascii="Arial" w:hAnsi="Arial" w:cs="Arial"/>
          <w:b/>
        </w:rPr>
      </w:pPr>
      <w:r>
        <w:rPr>
          <w:rFonts w:ascii="Arial" w:hAnsi="Arial" w:cs="Arial"/>
          <w:b/>
        </w:rPr>
        <w:t xml:space="preserve">Abstract: </w:t>
      </w:r>
    </w:p>
    <w:p w14:paraId="048A23F8" w14:textId="77777777" w:rsidR="008160A3" w:rsidRDefault="008160A3" w:rsidP="008160A3">
      <w:r>
        <w:t>This CR corrects the description of offloadIdentifier and remove the related EN</w:t>
      </w:r>
    </w:p>
    <w:p w14:paraId="1C21E94A"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C4-253386</w:t>
      </w:r>
      <w:r>
        <w:rPr>
          <w:color w:val="993300"/>
          <w:u w:val="single"/>
        </w:rPr>
        <w:t>.</w:t>
      </w:r>
    </w:p>
    <w:p w14:paraId="3A991FA9" w14:textId="7396349D" w:rsidR="008160A3" w:rsidRDefault="008160A3" w:rsidP="008160A3">
      <w:pPr>
        <w:rPr>
          <w:rFonts w:ascii="Arial" w:hAnsi="Arial" w:cs="Arial"/>
          <w:b/>
          <w:sz w:val="24"/>
        </w:rPr>
      </w:pPr>
      <w:r>
        <w:rPr>
          <w:rFonts w:ascii="Arial" w:hAnsi="Arial" w:cs="Arial"/>
          <w:b/>
          <w:color w:val="0000FF"/>
          <w:sz w:val="24"/>
        </w:rPr>
        <w:t>C4-253386</w:t>
      </w:r>
      <w:r>
        <w:rPr>
          <w:rFonts w:ascii="Arial" w:hAnsi="Arial" w:cs="Arial"/>
          <w:b/>
          <w:color w:val="0000FF"/>
          <w:sz w:val="24"/>
        </w:rPr>
        <w:tab/>
      </w:r>
      <w:r>
        <w:rPr>
          <w:rFonts w:ascii="Arial" w:hAnsi="Arial" w:cs="Arial"/>
          <w:b/>
          <w:sz w:val="24"/>
        </w:rPr>
        <w:t>Correct the description of attributes included in LocalOffloadingManagementInfo</w:t>
      </w:r>
    </w:p>
    <w:p w14:paraId="3FE435E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CR-0668  rev 1 Cat: F (Rel-19)</w:t>
      </w:r>
      <w:r>
        <w:rPr>
          <w:i/>
        </w:rPr>
        <w:br/>
      </w:r>
      <w:r>
        <w:rPr>
          <w:i/>
        </w:rPr>
        <w:br/>
      </w:r>
      <w:r>
        <w:rPr>
          <w:i/>
        </w:rPr>
        <w:tab/>
      </w:r>
      <w:r>
        <w:rPr>
          <w:i/>
        </w:rPr>
        <w:tab/>
      </w:r>
      <w:r>
        <w:rPr>
          <w:i/>
        </w:rPr>
        <w:tab/>
      </w:r>
      <w:r>
        <w:rPr>
          <w:i/>
        </w:rPr>
        <w:tab/>
      </w:r>
      <w:r>
        <w:rPr>
          <w:i/>
        </w:rPr>
        <w:tab/>
        <w:t>Source: ZTE</w:t>
      </w:r>
    </w:p>
    <w:p w14:paraId="1B42FFFC" w14:textId="77777777" w:rsidR="008160A3" w:rsidRDefault="008160A3" w:rsidP="008160A3">
      <w:pPr>
        <w:rPr>
          <w:color w:val="808080"/>
        </w:rPr>
      </w:pPr>
      <w:r>
        <w:rPr>
          <w:color w:val="808080"/>
        </w:rPr>
        <w:t>(Replaces C4-253142)</w:t>
      </w:r>
    </w:p>
    <w:p w14:paraId="7BA9306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8007E" w14:textId="20A0F0AC" w:rsidR="008160A3" w:rsidRDefault="008160A3" w:rsidP="008160A3">
      <w:pPr>
        <w:rPr>
          <w:rFonts w:ascii="Arial" w:hAnsi="Arial" w:cs="Arial"/>
          <w:b/>
          <w:sz w:val="24"/>
        </w:rPr>
      </w:pPr>
      <w:r>
        <w:rPr>
          <w:rFonts w:ascii="Arial" w:hAnsi="Arial" w:cs="Arial"/>
          <w:b/>
          <w:color w:val="0000FF"/>
          <w:sz w:val="24"/>
        </w:rPr>
        <w:t>C4-253143</w:t>
      </w:r>
      <w:r>
        <w:rPr>
          <w:rFonts w:ascii="Arial" w:hAnsi="Arial" w:cs="Arial"/>
          <w:b/>
          <w:color w:val="0000FF"/>
          <w:sz w:val="24"/>
        </w:rPr>
        <w:tab/>
      </w:r>
      <w:r>
        <w:rPr>
          <w:rFonts w:ascii="Arial" w:hAnsi="Arial" w:cs="Arial"/>
          <w:b/>
          <w:sz w:val="24"/>
        </w:rPr>
        <w:t>Add a reference to stage 2 specification</w:t>
      </w:r>
    </w:p>
    <w:p w14:paraId="341508A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CR-0986  Cat: F (Rel-19)</w:t>
      </w:r>
      <w:r>
        <w:rPr>
          <w:i/>
        </w:rPr>
        <w:br/>
      </w:r>
      <w:r>
        <w:rPr>
          <w:i/>
        </w:rPr>
        <w:br/>
      </w:r>
      <w:r>
        <w:rPr>
          <w:i/>
        </w:rPr>
        <w:tab/>
      </w:r>
      <w:r>
        <w:rPr>
          <w:i/>
        </w:rPr>
        <w:tab/>
      </w:r>
      <w:r>
        <w:rPr>
          <w:i/>
        </w:rPr>
        <w:tab/>
      </w:r>
      <w:r>
        <w:rPr>
          <w:i/>
        </w:rPr>
        <w:tab/>
      </w:r>
      <w:r>
        <w:rPr>
          <w:i/>
        </w:rPr>
        <w:tab/>
        <w:t>Source: ZTE</w:t>
      </w:r>
    </w:p>
    <w:p w14:paraId="20C3E84E" w14:textId="77777777" w:rsidR="008160A3" w:rsidRDefault="008160A3" w:rsidP="008160A3">
      <w:pPr>
        <w:rPr>
          <w:rFonts w:ascii="Arial" w:hAnsi="Arial" w:cs="Arial"/>
          <w:b/>
        </w:rPr>
      </w:pPr>
      <w:r>
        <w:rPr>
          <w:rFonts w:ascii="Arial" w:hAnsi="Arial" w:cs="Arial"/>
          <w:b/>
        </w:rPr>
        <w:t xml:space="preserve">Abstract: </w:t>
      </w:r>
    </w:p>
    <w:p w14:paraId="0A805660" w14:textId="77777777" w:rsidR="008160A3" w:rsidRDefault="008160A3" w:rsidP="008160A3">
      <w:r>
        <w:t>This CR adds a reference to TS 23.548 rather than clarify the condition further.</w:t>
      </w:r>
    </w:p>
    <w:p w14:paraId="04A5C4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C4-253387</w:t>
      </w:r>
      <w:r>
        <w:rPr>
          <w:color w:val="993300"/>
          <w:u w:val="single"/>
        </w:rPr>
        <w:t>.</w:t>
      </w:r>
    </w:p>
    <w:p w14:paraId="2F54A108" w14:textId="0380499C" w:rsidR="008160A3" w:rsidRDefault="008160A3" w:rsidP="008160A3">
      <w:pPr>
        <w:rPr>
          <w:rFonts w:ascii="Arial" w:hAnsi="Arial" w:cs="Arial"/>
          <w:b/>
          <w:sz w:val="24"/>
        </w:rPr>
      </w:pPr>
      <w:r>
        <w:rPr>
          <w:rFonts w:ascii="Arial" w:hAnsi="Arial" w:cs="Arial"/>
          <w:b/>
          <w:color w:val="0000FF"/>
          <w:sz w:val="24"/>
        </w:rPr>
        <w:t>C4-253387</w:t>
      </w:r>
      <w:r>
        <w:rPr>
          <w:rFonts w:ascii="Arial" w:hAnsi="Arial" w:cs="Arial"/>
          <w:b/>
          <w:color w:val="0000FF"/>
          <w:sz w:val="24"/>
        </w:rPr>
        <w:tab/>
      </w:r>
      <w:r>
        <w:rPr>
          <w:rFonts w:ascii="Arial" w:hAnsi="Arial" w:cs="Arial"/>
          <w:b/>
          <w:sz w:val="24"/>
        </w:rPr>
        <w:t>Add a reference to stage 2 specification</w:t>
      </w:r>
    </w:p>
    <w:p w14:paraId="49F6955A"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CR-0986  rev 1 Cat: F (Rel-19)</w:t>
      </w:r>
      <w:r>
        <w:rPr>
          <w:i/>
        </w:rPr>
        <w:br/>
      </w:r>
      <w:r>
        <w:rPr>
          <w:i/>
        </w:rPr>
        <w:br/>
      </w:r>
      <w:r>
        <w:rPr>
          <w:i/>
        </w:rPr>
        <w:tab/>
      </w:r>
      <w:r>
        <w:rPr>
          <w:i/>
        </w:rPr>
        <w:tab/>
      </w:r>
      <w:r>
        <w:rPr>
          <w:i/>
        </w:rPr>
        <w:tab/>
      </w:r>
      <w:r>
        <w:rPr>
          <w:i/>
        </w:rPr>
        <w:tab/>
      </w:r>
      <w:r>
        <w:rPr>
          <w:i/>
        </w:rPr>
        <w:tab/>
        <w:t>Source: ZTE</w:t>
      </w:r>
    </w:p>
    <w:p w14:paraId="24048C1C" w14:textId="77777777" w:rsidR="008160A3" w:rsidRDefault="008160A3" w:rsidP="008160A3">
      <w:pPr>
        <w:rPr>
          <w:color w:val="808080"/>
        </w:rPr>
      </w:pPr>
      <w:r>
        <w:rPr>
          <w:color w:val="808080"/>
        </w:rPr>
        <w:t>(Replaces C4-253143)</w:t>
      </w:r>
    </w:p>
    <w:p w14:paraId="0641A85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64495" w14:textId="77777777" w:rsidR="008160A3" w:rsidRDefault="008160A3" w:rsidP="008160A3">
      <w:pPr>
        <w:pStyle w:val="Heading3"/>
      </w:pPr>
      <w:bookmarkStart w:id="128" w:name="_Toc210593891"/>
      <w:r>
        <w:t>19.27</w:t>
      </w:r>
      <w:r>
        <w:tab/>
        <w:t>MPS for IMS Messaging and SMS services [MPS4msg]</w:t>
      </w:r>
      <w:bookmarkEnd w:id="128"/>
    </w:p>
    <w:p w14:paraId="739ABCE7" w14:textId="77777777" w:rsidR="008160A3" w:rsidRDefault="008160A3" w:rsidP="008160A3">
      <w:pPr>
        <w:pStyle w:val="Heading3"/>
      </w:pPr>
      <w:bookmarkStart w:id="129" w:name="_Toc210593892"/>
      <w:r>
        <w:t>19.28</w:t>
      </w:r>
      <w:r>
        <w:tab/>
        <w:t>Identifying non-3GPP Devices Connecting behind a UE or 5G-RG [UIA_ARC]</w:t>
      </w:r>
      <w:bookmarkEnd w:id="129"/>
    </w:p>
    <w:p w14:paraId="40288871" w14:textId="4ECE5F08" w:rsidR="008160A3" w:rsidRDefault="008160A3" w:rsidP="008160A3">
      <w:pPr>
        <w:rPr>
          <w:rFonts w:ascii="Arial" w:hAnsi="Arial" w:cs="Arial"/>
          <w:b/>
          <w:sz w:val="24"/>
        </w:rPr>
      </w:pPr>
      <w:r>
        <w:rPr>
          <w:rFonts w:ascii="Arial" w:hAnsi="Arial" w:cs="Arial"/>
          <w:b/>
          <w:color w:val="0000FF"/>
          <w:sz w:val="24"/>
        </w:rPr>
        <w:t>C4-253211</w:t>
      </w:r>
      <w:r>
        <w:rPr>
          <w:rFonts w:ascii="Arial" w:hAnsi="Arial" w:cs="Arial"/>
          <w:b/>
          <w:color w:val="0000FF"/>
          <w:sz w:val="24"/>
        </w:rPr>
        <w:tab/>
      </w:r>
      <w:r>
        <w:rPr>
          <w:rFonts w:ascii="Arial" w:hAnsi="Arial" w:cs="Arial"/>
          <w:b/>
          <w:sz w:val="24"/>
        </w:rPr>
        <w:t>Update of Nsmf_PDUSession_Update service to support Non-3GPP Device Connection Information</w:t>
      </w:r>
    </w:p>
    <w:p w14:paraId="505F656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CR-0884  Cat: B (Rel-19)</w:t>
      </w:r>
      <w:r>
        <w:rPr>
          <w:i/>
        </w:rPr>
        <w:br/>
      </w:r>
      <w:r>
        <w:rPr>
          <w:i/>
        </w:rPr>
        <w:br/>
      </w:r>
      <w:r>
        <w:rPr>
          <w:i/>
        </w:rPr>
        <w:tab/>
      </w:r>
      <w:r>
        <w:rPr>
          <w:i/>
        </w:rPr>
        <w:tab/>
      </w:r>
      <w:r>
        <w:rPr>
          <w:i/>
        </w:rPr>
        <w:tab/>
      </w:r>
      <w:r>
        <w:rPr>
          <w:i/>
        </w:rPr>
        <w:tab/>
      </w:r>
      <w:r>
        <w:rPr>
          <w:i/>
        </w:rPr>
        <w:tab/>
        <w:t>Source: Nokia, InterDigital</w:t>
      </w:r>
    </w:p>
    <w:p w14:paraId="78AA13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C4-253388</w:t>
      </w:r>
      <w:r>
        <w:rPr>
          <w:color w:val="993300"/>
          <w:u w:val="single"/>
        </w:rPr>
        <w:t>.</w:t>
      </w:r>
    </w:p>
    <w:p w14:paraId="20CA547C" w14:textId="434BA13E" w:rsidR="008160A3" w:rsidRDefault="008160A3" w:rsidP="008160A3">
      <w:pPr>
        <w:rPr>
          <w:rFonts w:ascii="Arial" w:hAnsi="Arial" w:cs="Arial"/>
          <w:b/>
          <w:sz w:val="24"/>
        </w:rPr>
      </w:pPr>
      <w:r>
        <w:rPr>
          <w:rFonts w:ascii="Arial" w:hAnsi="Arial" w:cs="Arial"/>
          <w:b/>
          <w:color w:val="0000FF"/>
          <w:sz w:val="24"/>
        </w:rPr>
        <w:t>C4-253388</w:t>
      </w:r>
      <w:r>
        <w:rPr>
          <w:rFonts w:ascii="Arial" w:hAnsi="Arial" w:cs="Arial"/>
          <w:b/>
          <w:color w:val="0000FF"/>
          <w:sz w:val="24"/>
        </w:rPr>
        <w:tab/>
      </w:r>
      <w:r>
        <w:rPr>
          <w:rFonts w:ascii="Arial" w:hAnsi="Arial" w:cs="Arial"/>
          <w:b/>
          <w:sz w:val="24"/>
        </w:rPr>
        <w:t>Update of Nsmf_PDUSession_Update service to support Non-3GPP Device Connection Information</w:t>
      </w:r>
    </w:p>
    <w:p w14:paraId="17E3C51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CR-0884  rev 1 Cat: B (Rel-19)</w:t>
      </w:r>
      <w:r>
        <w:rPr>
          <w:i/>
        </w:rPr>
        <w:br/>
      </w:r>
      <w:r>
        <w:rPr>
          <w:i/>
        </w:rPr>
        <w:br/>
      </w:r>
      <w:r>
        <w:rPr>
          <w:i/>
        </w:rPr>
        <w:tab/>
      </w:r>
      <w:r>
        <w:rPr>
          <w:i/>
        </w:rPr>
        <w:tab/>
      </w:r>
      <w:r>
        <w:rPr>
          <w:i/>
        </w:rPr>
        <w:tab/>
      </w:r>
      <w:r>
        <w:rPr>
          <w:i/>
        </w:rPr>
        <w:tab/>
      </w:r>
      <w:r>
        <w:rPr>
          <w:i/>
        </w:rPr>
        <w:tab/>
        <w:t>Source: Nokia, InterDigital</w:t>
      </w:r>
    </w:p>
    <w:p w14:paraId="634968D4" w14:textId="77777777" w:rsidR="008160A3" w:rsidRDefault="008160A3" w:rsidP="008160A3">
      <w:pPr>
        <w:rPr>
          <w:color w:val="808080"/>
        </w:rPr>
      </w:pPr>
      <w:r>
        <w:rPr>
          <w:color w:val="808080"/>
        </w:rPr>
        <w:t>(Replaces C4-253211)</w:t>
      </w:r>
    </w:p>
    <w:p w14:paraId="4D7CDFF0"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42BC8" w14:textId="25D0E772" w:rsidR="008160A3" w:rsidRDefault="008160A3" w:rsidP="008160A3">
      <w:pPr>
        <w:rPr>
          <w:rFonts w:ascii="Arial" w:hAnsi="Arial" w:cs="Arial"/>
          <w:b/>
          <w:sz w:val="24"/>
        </w:rPr>
      </w:pPr>
      <w:r>
        <w:rPr>
          <w:rFonts w:ascii="Arial" w:hAnsi="Arial" w:cs="Arial"/>
          <w:b/>
          <w:color w:val="0000FF"/>
          <w:sz w:val="24"/>
        </w:rPr>
        <w:t>C4-253346</w:t>
      </w:r>
      <w:r>
        <w:rPr>
          <w:rFonts w:ascii="Arial" w:hAnsi="Arial" w:cs="Arial"/>
          <w:b/>
          <w:color w:val="0000FF"/>
          <w:sz w:val="24"/>
        </w:rPr>
        <w:tab/>
      </w:r>
      <w:r>
        <w:rPr>
          <w:rFonts w:ascii="Arial" w:hAnsi="Arial" w:cs="Arial"/>
          <w:b/>
          <w:sz w:val="24"/>
        </w:rPr>
        <w:t>Work plan for UIA_ARC</w:t>
      </w:r>
    </w:p>
    <w:p w14:paraId="13E6CCE8"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3F09D4FA" w14:textId="77777777" w:rsidR="008160A3" w:rsidRDefault="008160A3" w:rsidP="008160A3">
      <w:pPr>
        <w:rPr>
          <w:color w:val="808080"/>
        </w:rPr>
      </w:pPr>
      <w:r>
        <w:rPr>
          <w:color w:val="808080"/>
        </w:rPr>
        <w:t>(Replaces C4-252052)</w:t>
      </w:r>
    </w:p>
    <w:p w14:paraId="05470A7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344A" w14:textId="77777777" w:rsidR="008160A3" w:rsidRDefault="008160A3" w:rsidP="008160A3">
      <w:pPr>
        <w:pStyle w:val="Heading3"/>
      </w:pPr>
      <w:bookmarkStart w:id="130" w:name="_Toc210593893"/>
      <w:r>
        <w:t>19.30</w:t>
      </w:r>
      <w:r>
        <w:tab/>
        <w:t>CT aspects of QoS monitoring enhancement [TEI19_QME]</w:t>
      </w:r>
      <w:bookmarkEnd w:id="130"/>
    </w:p>
    <w:p w14:paraId="3CCDE4A0" w14:textId="77777777" w:rsidR="008160A3" w:rsidRDefault="008160A3" w:rsidP="008160A3">
      <w:pPr>
        <w:pStyle w:val="Heading3"/>
      </w:pPr>
      <w:bookmarkStart w:id="131" w:name="_Toc210593894"/>
      <w:r>
        <w:t>19.31</w:t>
      </w:r>
      <w:r>
        <w:tab/>
        <w:t>CT Aspects of Phase3 for UAS, UAV and UAM [UAS_Ph3]</w:t>
      </w:r>
      <w:bookmarkEnd w:id="131"/>
    </w:p>
    <w:p w14:paraId="2993B1B6" w14:textId="48CF6CB0" w:rsidR="008160A3" w:rsidRDefault="008160A3" w:rsidP="008160A3">
      <w:pPr>
        <w:rPr>
          <w:rFonts w:ascii="Arial" w:hAnsi="Arial" w:cs="Arial"/>
          <w:b/>
          <w:sz w:val="24"/>
        </w:rPr>
      </w:pPr>
      <w:r>
        <w:rPr>
          <w:rFonts w:ascii="Arial" w:hAnsi="Arial" w:cs="Arial"/>
          <w:b/>
          <w:color w:val="0000FF"/>
          <w:sz w:val="24"/>
        </w:rPr>
        <w:t>C4-253210</w:t>
      </w:r>
      <w:r>
        <w:rPr>
          <w:rFonts w:ascii="Arial" w:hAnsi="Arial" w:cs="Arial"/>
          <w:b/>
          <w:color w:val="0000FF"/>
          <w:sz w:val="24"/>
        </w:rPr>
        <w:tab/>
      </w:r>
      <w:r>
        <w:rPr>
          <w:rFonts w:ascii="Arial" w:hAnsi="Arial" w:cs="Arial"/>
          <w:b/>
          <w:sz w:val="24"/>
        </w:rPr>
        <w:t>Correction to the ServiceName</w:t>
      </w:r>
    </w:p>
    <w:p w14:paraId="7FD3EA1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CR-1220  Cat: F (Rel-19)</w:t>
      </w:r>
      <w:r>
        <w:rPr>
          <w:i/>
        </w:rPr>
        <w:br/>
      </w:r>
      <w:r>
        <w:rPr>
          <w:i/>
        </w:rPr>
        <w:br/>
      </w:r>
      <w:r>
        <w:rPr>
          <w:i/>
        </w:rPr>
        <w:tab/>
      </w:r>
      <w:r>
        <w:rPr>
          <w:i/>
        </w:rPr>
        <w:tab/>
      </w:r>
      <w:r>
        <w:rPr>
          <w:i/>
        </w:rPr>
        <w:tab/>
      </w:r>
      <w:r>
        <w:rPr>
          <w:i/>
        </w:rPr>
        <w:tab/>
      </w:r>
      <w:r>
        <w:rPr>
          <w:i/>
        </w:rPr>
        <w:tab/>
        <w:t>Source: Nokia</w:t>
      </w:r>
    </w:p>
    <w:p w14:paraId="1ECEC023" w14:textId="77777777" w:rsidR="008160A3" w:rsidRDefault="008160A3" w:rsidP="008160A3">
      <w:pPr>
        <w:rPr>
          <w:rFonts w:ascii="Arial" w:hAnsi="Arial" w:cs="Arial"/>
          <w:b/>
        </w:rPr>
      </w:pPr>
      <w:r>
        <w:rPr>
          <w:rFonts w:ascii="Arial" w:hAnsi="Arial" w:cs="Arial"/>
          <w:b/>
        </w:rPr>
        <w:t xml:space="preserve">Abstract: </w:t>
      </w:r>
    </w:p>
    <w:p w14:paraId="2E1B592A" w14:textId="77777777" w:rsidR="008160A3" w:rsidRDefault="008160A3" w:rsidP="008160A3">
      <w:r>
        <w:t>Correct the API names in ServiceName Enum.</w:t>
      </w:r>
    </w:p>
    <w:p w14:paraId="7EB6E6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4B82A" w14:textId="0DDF0E65" w:rsidR="008160A3" w:rsidRDefault="008160A3" w:rsidP="008160A3">
      <w:pPr>
        <w:rPr>
          <w:rFonts w:ascii="Arial" w:hAnsi="Arial" w:cs="Arial"/>
          <w:b/>
          <w:sz w:val="24"/>
        </w:rPr>
      </w:pPr>
      <w:r>
        <w:rPr>
          <w:rFonts w:ascii="Arial" w:hAnsi="Arial" w:cs="Arial"/>
          <w:b/>
          <w:color w:val="0000FF"/>
          <w:sz w:val="24"/>
        </w:rPr>
        <w:t>C4-253277</w:t>
      </w:r>
      <w:r>
        <w:rPr>
          <w:rFonts w:ascii="Arial" w:hAnsi="Arial" w:cs="Arial"/>
          <w:b/>
          <w:color w:val="0000FF"/>
          <w:sz w:val="24"/>
        </w:rPr>
        <w:tab/>
      </w:r>
      <w:r>
        <w:rPr>
          <w:rFonts w:ascii="Arial" w:hAnsi="Arial" w:cs="Arial"/>
          <w:b/>
          <w:sz w:val="24"/>
        </w:rPr>
        <w:t>Altitude reporting cancelation</w:t>
      </w:r>
    </w:p>
    <w:p w14:paraId="744A309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CR-1243  Cat: C (Rel-19)</w:t>
      </w:r>
      <w:r>
        <w:rPr>
          <w:i/>
        </w:rPr>
        <w:br/>
      </w:r>
      <w:r>
        <w:rPr>
          <w:i/>
        </w:rPr>
        <w:br/>
      </w:r>
      <w:r>
        <w:rPr>
          <w:i/>
        </w:rPr>
        <w:tab/>
      </w:r>
      <w:r>
        <w:rPr>
          <w:i/>
        </w:rPr>
        <w:tab/>
      </w:r>
      <w:r>
        <w:rPr>
          <w:i/>
        </w:rPr>
        <w:tab/>
      </w:r>
      <w:r>
        <w:rPr>
          <w:i/>
        </w:rPr>
        <w:tab/>
      </w:r>
      <w:r>
        <w:rPr>
          <w:i/>
        </w:rPr>
        <w:tab/>
        <w:t>Source: LG Electronics, Ericsson</w:t>
      </w:r>
    </w:p>
    <w:p w14:paraId="5641333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C4-253389</w:t>
      </w:r>
      <w:r>
        <w:rPr>
          <w:color w:val="993300"/>
          <w:u w:val="single"/>
        </w:rPr>
        <w:t>.</w:t>
      </w:r>
    </w:p>
    <w:p w14:paraId="19971D5B" w14:textId="1552AD5E" w:rsidR="008160A3" w:rsidRDefault="008160A3" w:rsidP="008160A3">
      <w:pPr>
        <w:rPr>
          <w:rFonts w:ascii="Arial" w:hAnsi="Arial" w:cs="Arial"/>
          <w:b/>
          <w:sz w:val="24"/>
        </w:rPr>
      </w:pPr>
      <w:r>
        <w:rPr>
          <w:rFonts w:ascii="Arial" w:hAnsi="Arial" w:cs="Arial"/>
          <w:b/>
          <w:color w:val="0000FF"/>
          <w:sz w:val="24"/>
        </w:rPr>
        <w:t>C4-253389</w:t>
      </w:r>
      <w:r>
        <w:rPr>
          <w:rFonts w:ascii="Arial" w:hAnsi="Arial" w:cs="Arial"/>
          <w:b/>
          <w:color w:val="0000FF"/>
          <w:sz w:val="24"/>
        </w:rPr>
        <w:tab/>
      </w:r>
      <w:r>
        <w:rPr>
          <w:rFonts w:ascii="Arial" w:hAnsi="Arial" w:cs="Arial"/>
          <w:b/>
          <w:sz w:val="24"/>
        </w:rPr>
        <w:t>Altitude reporting cancelation</w:t>
      </w:r>
    </w:p>
    <w:p w14:paraId="79178F8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CR-1243  rev 1 Cat: C (Rel-19)</w:t>
      </w:r>
      <w:r>
        <w:rPr>
          <w:i/>
        </w:rPr>
        <w:br/>
      </w:r>
      <w:r>
        <w:rPr>
          <w:i/>
        </w:rPr>
        <w:br/>
      </w:r>
      <w:r>
        <w:rPr>
          <w:i/>
        </w:rPr>
        <w:tab/>
      </w:r>
      <w:r>
        <w:rPr>
          <w:i/>
        </w:rPr>
        <w:tab/>
      </w:r>
      <w:r>
        <w:rPr>
          <w:i/>
        </w:rPr>
        <w:tab/>
      </w:r>
      <w:r>
        <w:rPr>
          <w:i/>
        </w:rPr>
        <w:tab/>
      </w:r>
      <w:r>
        <w:rPr>
          <w:i/>
        </w:rPr>
        <w:tab/>
        <w:t>Source: LG Electronics, Ericsson, Nokia</w:t>
      </w:r>
    </w:p>
    <w:p w14:paraId="7B78EDF7" w14:textId="77777777" w:rsidR="008160A3" w:rsidRDefault="008160A3" w:rsidP="008160A3">
      <w:pPr>
        <w:rPr>
          <w:color w:val="808080"/>
        </w:rPr>
      </w:pPr>
      <w:r>
        <w:rPr>
          <w:color w:val="808080"/>
        </w:rPr>
        <w:t>(Replaces C4-253277)</w:t>
      </w:r>
    </w:p>
    <w:p w14:paraId="48C0E3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3A1A9" w14:textId="77777777" w:rsidR="008160A3" w:rsidRDefault="008160A3" w:rsidP="008160A3">
      <w:pPr>
        <w:pStyle w:val="Heading3"/>
      </w:pPr>
      <w:bookmarkStart w:id="132" w:name="_Toc210593895"/>
      <w:r>
        <w:t>19.34</w:t>
      </w:r>
      <w:r>
        <w:tab/>
        <w:t>CT aspects of integration of satellite components in the 5G architecture Phase 3 [5GSAT_Ph3_ARCH]</w:t>
      </w:r>
      <w:bookmarkEnd w:id="132"/>
    </w:p>
    <w:p w14:paraId="4BDC5D51" w14:textId="58B1B39C" w:rsidR="008160A3" w:rsidRDefault="008160A3" w:rsidP="008160A3">
      <w:pPr>
        <w:rPr>
          <w:rFonts w:ascii="Arial" w:hAnsi="Arial" w:cs="Arial"/>
          <w:b/>
          <w:sz w:val="24"/>
        </w:rPr>
      </w:pPr>
      <w:r>
        <w:rPr>
          <w:rFonts w:ascii="Arial" w:hAnsi="Arial" w:cs="Arial"/>
          <w:b/>
          <w:color w:val="0000FF"/>
          <w:sz w:val="24"/>
        </w:rPr>
        <w:t>C4-253124</w:t>
      </w:r>
      <w:r>
        <w:rPr>
          <w:rFonts w:ascii="Arial" w:hAnsi="Arial" w:cs="Arial"/>
          <w:b/>
          <w:color w:val="0000FF"/>
          <w:sz w:val="24"/>
        </w:rPr>
        <w:tab/>
      </w:r>
      <w:r>
        <w:rPr>
          <w:rFonts w:ascii="Arial" w:hAnsi="Arial" w:cs="Arial"/>
          <w:b/>
          <w:sz w:val="24"/>
        </w:rPr>
        <w:t>SF Satellite Operation Not Allowed in UE Subscription</w:t>
      </w:r>
    </w:p>
    <w:p w14:paraId="31B417AC"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v19.2.0</w:t>
      </w:r>
      <w:r>
        <w:rPr>
          <w:i/>
        </w:rPr>
        <w:tab/>
        <w:t xml:space="preserve">  CR-0877  Cat: B (Rel-19)</w:t>
      </w:r>
      <w:r>
        <w:rPr>
          <w:i/>
        </w:rPr>
        <w:br/>
      </w:r>
      <w:r>
        <w:rPr>
          <w:i/>
        </w:rPr>
        <w:br/>
      </w:r>
      <w:r>
        <w:rPr>
          <w:i/>
        </w:rPr>
        <w:tab/>
      </w:r>
      <w:r>
        <w:rPr>
          <w:i/>
        </w:rPr>
        <w:tab/>
      </w:r>
      <w:r>
        <w:rPr>
          <w:i/>
        </w:rPr>
        <w:tab/>
      </w:r>
      <w:r>
        <w:rPr>
          <w:i/>
        </w:rPr>
        <w:tab/>
      </w:r>
      <w:r>
        <w:rPr>
          <w:i/>
        </w:rPr>
        <w:tab/>
        <w:t>Source: ZTE</w:t>
      </w:r>
    </w:p>
    <w:p w14:paraId="592B4659" w14:textId="77777777" w:rsidR="008160A3" w:rsidRDefault="008160A3" w:rsidP="008160A3">
      <w:pPr>
        <w:rPr>
          <w:rFonts w:ascii="Arial" w:hAnsi="Arial" w:cs="Arial"/>
          <w:b/>
        </w:rPr>
      </w:pPr>
      <w:r>
        <w:rPr>
          <w:rFonts w:ascii="Arial" w:hAnsi="Arial" w:cs="Arial"/>
          <w:b/>
        </w:rPr>
        <w:t xml:space="preserve">Abstract: </w:t>
      </w:r>
    </w:p>
    <w:p w14:paraId="08055CA6" w14:textId="77777777" w:rsidR="008160A3" w:rsidRDefault="008160A3" w:rsidP="008160A3">
      <w:r>
        <w:t>One UE may be subscribed with SF satellite operation not allowed, and the HSS needs to take correction action.</w:t>
      </w:r>
    </w:p>
    <w:p w14:paraId="71E9A022" w14:textId="77777777" w:rsidR="008160A3" w:rsidRDefault="008160A3" w:rsidP="008160A3">
      <w:pPr>
        <w:rPr>
          <w:rFonts w:ascii="Arial" w:hAnsi="Arial" w:cs="Arial"/>
          <w:b/>
        </w:rPr>
      </w:pPr>
      <w:r>
        <w:rPr>
          <w:rFonts w:ascii="Arial" w:hAnsi="Arial" w:cs="Arial"/>
          <w:b/>
        </w:rPr>
        <w:t xml:space="preserve">Discussion: </w:t>
      </w:r>
    </w:p>
    <w:p w14:paraId="6C016F43" w14:textId="77777777" w:rsidR="008160A3" w:rsidRDefault="008160A3" w:rsidP="008160A3">
      <w:r>
        <w:lastRenderedPageBreak/>
        <w:t>Merged into C4-253456.</w:t>
      </w:r>
    </w:p>
    <w:p w14:paraId="5F25D3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9778FC" w14:textId="0C3FB53C" w:rsidR="008160A3" w:rsidRDefault="008160A3" w:rsidP="008160A3">
      <w:pPr>
        <w:rPr>
          <w:rFonts w:ascii="Arial" w:hAnsi="Arial" w:cs="Arial"/>
          <w:b/>
          <w:sz w:val="24"/>
        </w:rPr>
      </w:pPr>
      <w:r>
        <w:rPr>
          <w:rFonts w:ascii="Arial" w:hAnsi="Arial" w:cs="Arial"/>
          <w:b/>
          <w:color w:val="0000FF"/>
          <w:sz w:val="24"/>
        </w:rPr>
        <w:t>C4-253165</w:t>
      </w:r>
      <w:r>
        <w:rPr>
          <w:rFonts w:ascii="Arial" w:hAnsi="Arial" w:cs="Arial"/>
          <w:b/>
          <w:color w:val="0000FF"/>
          <w:sz w:val="24"/>
        </w:rPr>
        <w:tab/>
      </w:r>
      <w:r>
        <w:rPr>
          <w:rFonts w:ascii="Arial" w:hAnsi="Arial" w:cs="Arial"/>
          <w:b/>
          <w:sz w:val="24"/>
        </w:rPr>
        <w:t>Handling S&amp;F not allowed</w:t>
      </w:r>
    </w:p>
    <w:p w14:paraId="08AD28B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CR-0878  Cat: B (Rel-19)</w:t>
      </w:r>
      <w:r>
        <w:rPr>
          <w:i/>
        </w:rPr>
        <w:br/>
      </w:r>
      <w:r>
        <w:rPr>
          <w:i/>
        </w:rPr>
        <w:br/>
      </w:r>
      <w:r>
        <w:rPr>
          <w:i/>
        </w:rPr>
        <w:tab/>
      </w:r>
      <w:r>
        <w:rPr>
          <w:i/>
        </w:rPr>
        <w:tab/>
      </w:r>
      <w:r>
        <w:rPr>
          <w:i/>
        </w:rPr>
        <w:tab/>
      </w:r>
      <w:r>
        <w:rPr>
          <w:i/>
        </w:rPr>
        <w:tab/>
      </w:r>
      <w:r>
        <w:rPr>
          <w:i/>
        </w:rPr>
        <w:tab/>
        <w:t>Source: Samsung</w:t>
      </w:r>
    </w:p>
    <w:p w14:paraId="09ED1958" w14:textId="77777777" w:rsidR="008160A3" w:rsidRDefault="008160A3" w:rsidP="008160A3">
      <w:pPr>
        <w:rPr>
          <w:rFonts w:ascii="Arial" w:hAnsi="Arial" w:cs="Arial"/>
          <w:b/>
        </w:rPr>
      </w:pPr>
      <w:r>
        <w:rPr>
          <w:rFonts w:ascii="Arial" w:hAnsi="Arial" w:cs="Arial"/>
          <w:b/>
        </w:rPr>
        <w:t xml:space="preserve">Discussion: </w:t>
      </w:r>
    </w:p>
    <w:p w14:paraId="4AA0EA65" w14:textId="77777777" w:rsidR="008160A3" w:rsidRDefault="008160A3" w:rsidP="008160A3">
      <w:r>
        <w:t>Merged into C4-253456.</w:t>
      </w:r>
    </w:p>
    <w:p w14:paraId="4483043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82FD7F" w14:textId="3B16A78E" w:rsidR="008160A3" w:rsidRDefault="008160A3" w:rsidP="008160A3">
      <w:pPr>
        <w:rPr>
          <w:rFonts w:ascii="Arial" w:hAnsi="Arial" w:cs="Arial"/>
          <w:b/>
          <w:sz w:val="24"/>
        </w:rPr>
      </w:pPr>
      <w:r>
        <w:rPr>
          <w:rFonts w:ascii="Arial" w:hAnsi="Arial" w:cs="Arial"/>
          <w:b/>
          <w:color w:val="0000FF"/>
          <w:sz w:val="24"/>
        </w:rPr>
        <w:t>C4-253125</w:t>
      </w:r>
      <w:r>
        <w:rPr>
          <w:rFonts w:ascii="Arial" w:hAnsi="Arial" w:cs="Arial"/>
          <w:b/>
          <w:color w:val="0000FF"/>
          <w:sz w:val="24"/>
        </w:rPr>
        <w:tab/>
      </w:r>
      <w:r>
        <w:rPr>
          <w:rFonts w:ascii="Arial" w:hAnsi="Arial" w:cs="Arial"/>
          <w:b/>
          <w:sz w:val="24"/>
        </w:rPr>
        <w:t>AVP for SF Satellite Operation Not Allowed</w:t>
      </w:r>
    </w:p>
    <w:p w14:paraId="4D7429D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v19.2.0</w:t>
      </w:r>
      <w:r>
        <w:rPr>
          <w:i/>
        </w:rPr>
        <w:tab/>
        <w:t xml:space="preserve">  CR-0726  Cat: B (Rel-19)</w:t>
      </w:r>
      <w:r>
        <w:rPr>
          <w:i/>
        </w:rPr>
        <w:br/>
      </w:r>
      <w:r>
        <w:rPr>
          <w:i/>
        </w:rPr>
        <w:br/>
      </w:r>
      <w:r>
        <w:rPr>
          <w:i/>
        </w:rPr>
        <w:tab/>
      </w:r>
      <w:r>
        <w:rPr>
          <w:i/>
        </w:rPr>
        <w:tab/>
      </w:r>
      <w:r>
        <w:rPr>
          <w:i/>
        </w:rPr>
        <w:tab/>
      </w:r>
      <w:r>
        <w:rPr>
          <w:i/>
        </w:rPr>
        <w:tab/>
      </w:r>
      <w:r>
        <w:rPr>
          <w:i/>
        </w:rPr>
        <w:tab/>
        <w:t>Source: ZTE</w:t>
      </w:r>
    </w:p>
    <w:p w14:paraId="059E1E91" w14:textId="77777777" w:rsidR="008160A3" w:rsidRDefault="008160A3" w:rsidP="008160A3">
      <w:pPr>
        <w:rPr>
          <w:rFonts w:ascii="Arial" w:hAnsi="Arial" w:cs="Arial"/>
          <w:b/>
        </w:rPr>
      </w:pPr>
      <w:r>
        <w:rPr>
          <w:rFonts w:ascii="Arial" w:hAnsi="Arial" w:cs="Arial"/>
          <w:b/>
        </w:rPr>
        <w:t xml:space="preserve">Abstract: </w:t>
      </w:r>
    </w:p>
    <w:p w14:paraId="1845C416" w14:textId="77777777" w:rsidR="008160A3" w:rsidRDefault="008160A3" w:rsidP="008160A3">
      <w:r>
        <w:t>Define new AVP for configuring SF satellite operation not allowed in the UE subscription.</w:t>
      </w:r>
    </w:p>
    <w:p w14:paraId="7779EED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C4-253457</w:t>
      </w:r>
      <w:r>
        <w:rPr>
          <w:color w:val="993300"/>
          <w:u w:val="single"/>
        </w:rPr>
        <w:t>.</w:t>
      </w:r>
    </w:p>
    <w:p w14:paraId="3CC29730" w14:textId="05A26E37" w:rsidR="008160A3" w:rsidRDefault="008160A3" w:rsidP="008160A3">
      <w:pPr>
        <w:rPr>
          <w:rFonts w:ascii="Arial" w:hAnsi="Arial" w:cs="Arial"/>
          <w:b/>
          <w:sz w:val="24"/>
        </w:rPr>
      </w:pPr>
      <w:r>
        <w:rPr>
          <w:rFonts w:ascii="Arial" w:hAnsi="Arial" w:cs="Arial"/>
          <w:b/>
          <w:color w:val="0000FF"/>
          <w:sz w:val="24"/>
        </w:rPr>
        <w:t>C4-253457</w:t>
      </w:r>
      <w:r>
        <w:rPr>
          <w:rFonts w:ascii="Arial" w:hAnsi="Arial" w:cs="Arial"/>
          <w:b/>
          <w:color w:val="0000FF"/>
          <w:sz w:val="24"/>
        </w:rPr>
        <w:tab/>
      </w:r>
      <w:r>
        <w:rPr>
          <w:rFonts w:ascii="Arial" w:hAnsi="Arial" w:cs="Arial"/>
          <w:b/>
          <w:sz w:val="24"/>
        </w:rPr>
        <w:t>AVP for SF Satellite Operation Not Allowed</w:t>
      </w:r>
    </w:p>
    <w:p w14:paraId="387F2E2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v19.2.0</w:t>
      </w:r>
      <w:r>
        <w:rPr>
          <w:i/>
        </w:rPr>
        <w:tab/>
        <w:t xml:space="preserve">  CR-0726  rev 1 Cat: B (Rel-19)</w:t>
      </w:r>
      <w:r>
        <w:rPr>
          <w:i/>
        </w:rPr>
        <w:br/>
      </w:r>
      <w:r>
        <w:rPr>
          <w:i/>
        </w:rPr>
        <w:br/>
      </w:r>
      <w:r>
        <w:rPr>
          <w:i/>
        </w:rPr>
        <w:tab/>
      </w:r>
      <w:r>
        <w:rPr>
          <w:i/>
        </w:rPr>
        <w:tab/>
      </w:r>
      <w:r>
        <w:rPr>
          <w:i/>
        </w:rPr>
        <w:tab/>
      </w:r>
      <w:r>
        <w:rPr>
          <w:i/>
        </w:rPr>
        <w:tab/>
      </w:r>
      <w:r>
        <w:rPr>
          <w:i/>
        </w:rPr>
        <w:tab/>
        <w:t>Source: ZTE, CATT, Samsung</w:t>
      </w:r>
    </w:p>
    <w:p w14:paraId="2BACC49D" w14:textId="77777777" w:rsidR="008160A3" w:rsidRDefault="008160A3" w:rsidP="008160A3">
      <w:pPr>
        <w:rPr>
          <w:color w:val="808080"/>
        </w:rPr>
      </w:pPr>
      <w:r>
        <w:rPr>
          <w:color w:val="808080"/>
        </w:rPr>
        <w:t>(Replaces C4-253125)</w:t>
      </w:r>
    </w:p>
    <w:p w14:paraId="72FC1C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28560" w14:textId="11A5E5EC" w:rsidR="008160A3" w:rsidRDefault="008160A3" w:rsidP="008160A3">
      <w:pPr>
        <w:rPr>
          <w:rFonts w:ascii="Arial" w:hAnsi="Arial" w:cs="Arial"/>
          <w:b/>
          <w:sz w:val="24"/>
        </w:rPr>
      </w:pPr>
      <w:r>
        <w:rPr>
          <w:rFonts w:ascii="Arial" w:hAnsi="Arial" w:cs="Arial"/>
          <w:b/>
          <w:color w:val="0000FF"/>
          <w:sz w:val="24"/>
        </w:rPr>
        <w:t>C4-253166</w:t>
      </w:r>
      <w:r>
        <w:rPr>
          <w:rFonts w:ascii="Arial" w:hAnsi="Arial" w:cs="Arial"/>
          <w:b/>
          <w:color w:val="0000FF"/>
          <w:sz w:val="24"/>
        </w:rPr>
        <w:tab/>
      </w:r>
      <w:r>
        <w:rPr>
          <w:rFonts w:ascii="Arial" w:hAnsi="Arial" w:cs="Arial"/>
          <w:b/>
          <w:sz w:val="24"/>
        </w:rPr>
        <w:t>AVP for SF Satellite Operation Allowed</w:t>
      </w:r>
    </w:p>
    <w:p w14:paraId="15C07F7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v19.2.0</w:t>
      </w:r>
      <w:r>
        <w:rPr>
          <w:i/>
        </w:rPr>
        <w:tab/>
        <w:t xml:space="preserve">  CR-0727  Cat: B (Rel-19)</w:t>
      </w:r>
      <w:r>
        <w:rPr>
          <w:i/>
        </w:rPr>
        <w:br/>
      </w:r>
      <w:r>
        <w:rPr>
          <w:i/>
        </w:rPr>
        <w:br/>
      </w:r>
      <w:r>
        <w:rPr>
          <w:i/>
        </w:rPr>
        <w:tab/>
      </w:r>
      <w:r>
        <w:rPr>
          <w:i/>
        </w:rPr>
        <w:tab/>
      </w:r>
      <w:r>
        <w:rPr>
          <w:i/>
        </w:rPr>
        <w:tab/>
      </w:r>
      <w:r>
        <w:rPr>
          <w:i/>
        </w:rPr>
        <w:tab/>
      </w:r>
      <w:r>
        <w:rPr>
          <w:i/>
        </w:rPr>
        <w:tab/>
        <w:t>Source: Samsung</w:t>
      </w:r>
    </w:p>
    <w:p w14:paraId="767789D0" w14:textId="77777777" w:rsidR="008160A3" w:rsidRDefault="008160A3" w:rsidP="008160A3">
      <w:pPr>
        <w:rPr>
          <w:rFonts w:ascii="Arial" w:hAnsi="Arial" w:cs="Arial"/>
          <w:b/>
        </w:rPr>
      </w:pPr>
      <w:r>
        <w:rPr>
          <w:rFonts w:ascii="Arial" w:hAnsi="Arial" w:cs="Arial"/>
          <w:b/>
        </w:rPr>
        <w:t xml:space="preserve">Discussion: </w:t>
      </w:r>
    </w:p>
    <w:p w14:paraId="7FC60CEB" w14:textId="77777777" w:rsidR="008160A3" w:rsidRDefault="008160A3" w:rsidP="008160A3">
      <w:r>
        <w:t>Merged into C4-253457.</w:t>
      </w:r>
    </w:p>
    <w:p w14:paraId="0451E4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17A41F" w14:textId="38B56689" w:rsidR="008160A3" w:rsidRDefault="008160A3" w:rsidP="008160A3">
      <w:pPr>
        <w:rPr>
          <w:rFonts w:ascii="Arial" w:hAnsi="Arial" w:cs="Arial"/>
          <w:b/>
          <w:sz w:val="24"/>
        </w:rPr>
      </w:pPr>
      <w:r>
        <w:rPr>
          <w:rFonts w:ascii="Arial" w:hAnsi="Arial" w:cs="Arial"/>
          <w:b/>
          <w:color w:val="0000FF"/>
          <w:sz w:val="24"/>
        </w:rPr>
        <w:t>C4-253291</w:t>
      </w:r>
      <w:r>
        <w:rPr>
          <w:rFonts w:ascii="Arial" w:hAnsi="Arial" w:cs="Arial"/>
          <w:b/>
          <w:color w:val="0000FF"/>
          <w:sz w:val="24"/>
        </w:rPr>
        <w:tab/>
      </w:r>
      <w:r>
        <w:rPr>
          <w:rFonts w:ascii="Arial" w:hAnsi="Arial" w:cs="Arial"/>
          <w:b/>
          <w:sz w:val="24"/>
        </w:rPr>
        <w:t>Add subscription data for S&amp;F Satellite Operation</w:t>
      </w:r>
    </w:p>
    <w:p w14:paraId="4FDE033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CR-0879  Cat: B (Rel-19)</w:t>
      </w:r>
      <w:r>
        <w:rPr>
          <w:i/>
        </w:rPr>
        <w:br/>
      </w:r>
      <w:r>
        <w:rPr>
          <w:i/>
        </w:rPr>
        <w:br/>
      </w:r>
      <w:r>
        <w:rPr>
          <w:i/>
        </w:rPr>
        <w:tab/>
      </w:r>
      <w:r>
        <w:rPr>
          <w:i/>
        </w:rPr>
        <w:tab/>
      </w:r>
      <w:r>
        <w:rPr>
          <w:i/>
        </w:rPr>
        <w:tab/>
      </w:r>
      <w:r>
        <w:rPr>
          <w:i/>
        </w:rPr>
        <w:tab/>
      </w:r>
      <w:r>
        <w:rPr>
          <w:i/>
        </w:rPr>
        <w:tab/>
        <w:t>Source: CATT</w:t>
      </w:r>
    </w:p>
    <w:p w14:paraId="495B8C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C4-253456</w:t>
      </w:r>
      <w:r>
        <w:rPr>
          <w:color w:val="993300"/>
          <w:u w:val="single"/>
        </w:rPr>
        <w:t>.</w:t>
      </w:r>
    </w:p>
    <w:p w14:paraId="746BC79D" w14:textId="7A051510" w:rsidR="008160A3" w:rsidRDefault="008160A3" w:rsidP="008160A3">
      <w:pPr>
        <w:rPr>
          <w:rFonts w:ascii="Arial" w:hAnsi="Arial" w:cs="Arial"/>
          <w:b/>
          <w:sz w:val="24"/>
        </w:rPr>
      </w:pPr>
      <w:r>
        <w:rPr>
          <w:rFonts w:ascii="Arial" w:hAnsi="Arial" w:cs="Arial"/>
          <w:b/>
          <w:color w:val="0000FF"/>
          <w:sz w:val="24"/>
        </w:rPr>
        <w:t>C4-253456</w:t>
      </w:r>
      <w:r>
        <w:rPr>
          <w:rFonts w:ascii="Arial" w:hAnsi="Arial" w:cs="Arial"/>
          <w:b/>
          <w:color w:val="0000FF"/>
          <w:sz w:val="24"/>
        </w:rPr>
        <w:tab/>
      </w:r>
      <w:r>
        <w:rPr>
          <w:rFonts w:ascii="Arial" w:hAnsi="Arial" w:cs="Arial"/>
          <w:b/>
          <w:sz w:val="24"/>
        </w:rPr>
        <w:t>Add subscription data for S&amp;F Satellite Operation</w:t>
      </w:r>
    </w:p>
    <w:p w14:paraId="4464EA6F"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v19.2.0</w:t>
      </w:r>
      <w:r>
        <w:rPr>
          <w:i/>
        </w:rPr>
        <w:tab/>
        <w:t xml:space="preserve">  CR-0879  rev 1 Cat: B (Rel-19)</w:t>
      </w:r>
      <w:r>
        <w:rPr>
          <w:i/>
        </w:rPr>
        <w:br/>
      </w:r>
      <w:r>
        <w:rPr>
          <w:i/>
        </w:rPr>
        <w:br/>
      </w:r>
      <w:r>
        <w:rPr>
          <w:i/>
        </w:rPr>
        <w:tab/>
      </w:r>
      <w:r>
        <w:rPr>
          <w:i/>
        </w:rPr>
        <w:tab/>
      </w:r>
      <w:r>
        <w:rPr>
          <w:i/>
        </w:rPr>
        <w:tab/>
      </w:r>
      <w:r>
        <w:rPr>
          <w:i/>
        </w:rPr>
        <w:tab/>
      </w:r>
      <w:r>
        <w:rPr>
          <w:i/>
        </w:rPr>
        <w:tab/>
        <w:t>Source: CATT, ZTE, Samsung</w:t>
      </w:r>
    </w:p>
    <w:p w14:paraId="1CD33E17" w14:textId="77777777" w:rsidR="008160A3" w:rsidRDefault="008160A3" w:rsidP="008160A3">
      <w:pPr>
        <w:rPr>
          <w:color w:val="808080"/>
        </w:rPr>
      </w:pPr>
      <w:r>
        <w:rPr>
          <w:color w:val="808080"/>
        </w:rPr>
        <w:t>(Replaces C4-253291)</w:t>
      </w:r>
    </w:p>
    <w:p w14:paraId="666CAD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6BA09" w14:textId="77777777" w:rsidR="008160A3" w:rsidRDefault="008160A3" w:rsidP="008160A3">
      <w:pPr>
        <w:pStyle w:val="Heading3"/>
      </w:pPr>
      <w:bookmarkStart w:id="133" w:name="_Toc210593896"/>
      <w:r>
        <w:t>19.35</w:t>
      </w:r>
      <w:r>
        <w:tab/>
        <w:t>CT aspects of ProSe support in NPN [TEI19_ProSe_NPN]</w:t>
      </w:r>
      <w:bookmarkEnd w:id="133"/>
    </w:p>
    <w:p w14:paraId="4AE844F4" w14:textId="77777777" w:rsidR="008160A3" w:rsidRDefault="008160A3" w:rsidP="008160A3">
      <w:pPr>
        <w:pStyle w:val="Heading3"/>
      </w:pPr>
      <w:bookmarkStart w:id="134" w:name="_Toc210593897"/>
      <w:r>
        <w:t>19.36</w:t>
      </w:r>
      <w:r>
        <w:tab/>
        <w:t>CT aspects of Proximity-based Services in 5GS Phase 3 [5G_ProSe_Ph3]</w:t>
      </w:r>
      <w:bookmarkEnd w:id="134"/>
    </w:p>
    <w:p w14:paraId="581569B7" w14:textId="77777777" w:rsidR="008160A3" w:rsidRDefault="008160A3" w:rsidP="008160A3">
      <w:pPr>
        <w:pStyle w:val="Heading3"/>
      </w:pPr>
      <w:bookmarkStart w:id="135" w:name="_Toc210593898"/>
      <w:r>
        <w:t>19.37</w:t>
      </w:r>
      <w:r>
        <w:tab/>
        <w:t>CT aspects of UPF enhancement for Exposure And SBA Phase 2 [UPEAS_Ph2]</w:t>
      </w:r>
      <w:bookmarkEnd w:id="135"/>
    </w:p>
    <w:p w14:paraId="6ED57DD3" w14:textId="45F0C6BB" w:rsidR="008160A3" w:rsidRDefault="008160A3" w:rsidP="008160A3">
      <w:pPr>
        <w:rPr>
          <w:rFonts w:ascii="Arial" w:hAnsi="Arial" w:cs="Arial"/>
          <w:b/>
          <w:sz w:val="24"/>
        </w:rPr>
      </w:pPr>
      <w:r>
        <w:rPr>
          <w:rFonts w:ascii="Arial" w:hAnsi="Arial" w:cs="Arial"/>
          <w:b/>
          <w:color w:val="0000FF"/>
          <w:sz w:val="24"/>
        </w:rPr>
        <w:t>C4-253188</w:t>
      </w:r>
      <w:r>
        <w:rPr>
          <w:rFonts w:ascii="Arial" w:hAnsi="Arial" w:cs="Arial"/>
          <w:b/>
          <w:color w:val="0000FF"/>
          <w:sz w:val="24"/>
        </w:rPr>
        <w:tab/>
      </w:r>
      <w:r>
        <w:rPr>
          <w:rFonts w:ascii="Arial" w:hAnsi="Arial" w:cs="Arial"/>
          <w:b/>
          <w:sz w:val="24"/>
        </w:rPr>
        <w:t>Correction to remainingDataReports</w:t>
      </w:r>
    </w:p>
    <w:p w14:paraId="0FD633E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v19.3.0</w:t>
      </w:r>
      <w:r>
        <w:rPr>
          <w:i/>
        </w:rPr>
        <w:tab/>
        <w:t xml:space="preserve">  CR-0145  Cat: F (Rel-19)</w:t>
      </w:r>
      <w:r>
        <w:rPr>
          <w:i/>
        </w:rPr>
        <w:br/>
      </w:r>
      <w:r>
        <w:rPr>
          <w:i/>
        </w:rPr>
        <w:br/>
      </w:r>
      <w:r>
        <w:rPr>
          <w:i/>
        </w:rPr>
        <w:tab/>
      </w:r>
      <w:r>
        <w:rPr>
          <w:i/>
        </w:rPr>
        <w:tab/>
      </w:r>
      <w:r>
        <w:rPr>
          <w:i/>
        </w:rPr>
        <w:tab/>
      </w:r>
      <w:r>
        <w:rPr>
          <w:i/>
        </w:rPr>
        <w:tab/>
      </w:r>
      <w:r>
        <w:rPr>
          <w:i/>
        </w:rPr>
        <w:tab/>
        <w:t>Source: Ericsson, Nokia</w:t>
      </w:r>
    </w:p>
    <w:p w14:paraId="01C4D95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A45B" w14:textId="77777777" w:rsidR="008160A3" w:rsidRDefault="008160A3" w:rsidP="008160A3">
      <w:pPr>
        <w:pStyle w:val="Heading3"/>
      </w:pPr>
      <w:bookmarkStart w:id="136" w:name="_Toc210593899"/>
      <w:r>
        <w:t>19.39</w:t>
      </w:r>
      <w:r>
        <w:tab/>
        <w:t>CT aspects of Core Network Enhanced Support for Artificial Intelligence (AI) and Machine Learning (ML) [AIML_CN]</w:t>
      </w:r>
      <w:bookmarkEnd w:id="136"/>
    </w:p>
    <w:p w14:paraId="7073B54E" w14:textId="68B1AE9F" w:rsidR="008160A3" w:rsidRDefault="008160A3" w:rsidP="008160A3">
      <w:pPr>
        <w:rPr>
          <w:rFonts w:ascii="Arial" w:hAnsi="Arial" w:cs="Arial"/>
          <w:b/>
          <w:sz w:val="24"/>
        </w:rPr>
      </w:pPr>
      <w:r>
        <w:rPr>
          <w:rFonts w:ascii="Arial" w:hAnsi="Arial" w:cs="Arial"/>
          <w:b/>
          <w:color w:val="0000FF"/>
          <w:sz w:val="24"/>
        </w:rPr>
        <w:t>C4-253140</w:t>
      </w:r>
      <w:r>
        <w:rPr>
          <w:rFonts w:ascii="Arial" w:hAnsi="Arial" w:cs="Arial"/>
          <w:b/>
          <w:color w:val="0000FF"/>
          <w:sz w:val="24"/>
        </w:rPr>
        <w:tab/>
      </w:r>
      <w:r>
        <w:rPr>
          <w:rFonts w:ascii="Arial" w:hAnsi="Arial" w:cs="Arial"/>
          <w:b/>
          <w:sz w:val="24"/>
        </w:rPr>
        <w:t>Update of NWDAF discovery</w:t>
      </w:r>
    </w:p>
    <w:p w14:paraId="27B7DE6C"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CR-1211  Cat: F (Rel-19)</w:t>
      </w:r>
      <w:r>
        <w:rPr>
          <w:i/>
        </w:rPr>
        <w:br/>
      </w:r>
      <w:r>
        <w:rPr>
          <w:i/>
        </w:rPr>
        <w:br/>
      </w:r>
      <w:r>
        <w:rPr>
          <w:i/>
        </w:rPr>
        <w:tab/>
      </w:r>
      <w:r>
        <w:rPr>
          <w:i/>
        </w:rPr>
        <w:tab/>
      </w:r>
      <w:r>
        <w:rPr>
          <w:i/>
        </w:rPr>
        <w:tab/>
      </w:r>
      <w:r>
        <w:rPr>
          <w:i/>
        </w:rPr>
        <w:tab/>
      </w:r>
      <w:r>
        <w:rPr>
          <w:i/>
        </w:rPr>
        <w:tab/>
        <w:t>Source: ZTE, Nokia</w:t>
      </w:r>
    </w:p>
    <w:p w14:paraId="53636704" w14:textId="77777777" w:rsidR="008160A3" w:rsidRDefault="008160A3" w:rsidP="008160A3">
      <w:pPr>
        <w:rPr>
          <w:rFonts w:ascii="Arial" w:hAnsi="Arial" w:cs="Arial"/>
          <w:b/>
        </w:rPr>
      </w:pPr>
      <w:r>
        <w:rPr>
          <w:rFonts w:ascii="Arial" w:hAnsi="Arial" w:cs="Arial"/>
          <w:b/>
        </w:rPr>
        <w:t xml:space="preserve">Abstract: </w:t>
      </w:r>
    </w:p>
    <w:p w14:paraId="2229A02C" w14:textId="77777777" w:rsidR="008160A3" w:rsidRDefault="008160A3" w:rsidP="008160A3">
      <w:r>
        <w:t>Clarify the mlAnalyticsList can be used to indicate the supported events by Nnwdaf_MLModelTraining service.</w:t>
      </w:r>
    </w:p>
    <w:p w14:paraId="3DFCE96D" w14:textId="77777777" w:rsidR="008160A3" w:rsidRDefault="008160A3" w:rsidP="008160A3">
      <w:pPr>
        <w:rPr>
          <w:rFonts w:ascii="Arial" w:hAnsi="Arial" w:cs="Arial"/>
          <w:b/>
        </w:rPr>
      </w:pPr>
      <w:r>
        <w:rPr>
          <w:rFonts w:ascii="Arial" w:hAnsi="Arial" w:cs="Arial"/>
          <w:b/>
        </w:rPr>
        <w:t xml:space="preserve">Discussion: </w:t>
      </w:r>
    </w:p>
    <w:p w14:paraId="02191795" w14:textId="77777777" w:rsidR="008160A3" w:rsidRDefault="008160A3" w:rsidP="008160A3">
      <w:r>
        <w:t>Waiting for CT3 result.</w:t>
      </w:r>
    </w:p>
    <w:p w14:paraId="0CB3455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10CE6" w14:textId="429D6AC5" w:rsidR="008160A3" w:rsidRDefault="008160A3" w:rsidP="008160A3">
      <w:pPr>
        <w:rPr>
          <w:rFonts w:ascii="Arial" w:hAnsi="Arial" w:cs="Arial"/>
          <w:b/>
          <w:sz w:val="24"/>
        </w:rPr>
      </w:pPr>
      <w:r>
        <w:rPr>
          <w:rFonts w:ascii="Arial" w:hAnsi="Arial" w:cs="Arial"/>
          <w:b/>
          <w:color w:val="0000FF"/>
          <w:sz w:val="24"/>
        </w:rPr>
        <w:t>C4-253194</w:t>
      </w:r>
      <w:r>
        <w:rPr>
          <w:rFonts w:ascii="Arial" w:hAnsi="Arial" w:cs="Arial"/>
          <w:b/>
          <w:color w:val="0000FF"/>
          <w:sz w:val="24"/>
        </w:rPr>
        <w:tab/>
      </w:r>
      <w:r>
        <w:rPr>
          <w:rFonts w:ascii="Arial" w:hAnsi="Arial" w:cs="Arial"/>
          <w:b/>
          <w:sz w:val="24"/>
        </w:rPr>
        <w:t>SCP Event Exposure Data Types and Alignment with SA2 Requirements</w:t>
      </w:r>
    </w:p>
    <w:p w14:paraId="1906DE0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w:t>
      </w:r>
    </w:p>
    <w:p w14:paraId="20967A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C4-253437</w:t>
      </w:r>
      <w:r>
        <w:rPr>
          <w:color w:val="993300"/>
          <w:u w:val="single"/>
        </w:rPr>
        <w:t>.</w:t>
      </w:r>
    </w:p>
    <w:p w14:paraId="5E97A2E6" w14:textId="51F64D0A" w:rsidR="008160A3" w:rsidRDefault="008160A3" w:rsidP="008160A3">
      <w:pPr>
        <w:rPr>
          <w:rFonts w:ascii="Arial" w:hAnsi="Arial" w:cs="Arial"/>
          <w:b/>
          <w:sz w:val="24"/>
        </w:rPr>
      </w:pPr>
      <w:r>
        <w:rPr>
          <w:rFonts w:ascii="Arial" w:hAnsi="Arial" w:cs="Arial"/>
          <w:b/>
          <w:color w:val="0000FF"/>
          <w:sz w:val="24"/>
        </w:rPr>
        <w:t>C4-253437</w:t>
      </w:r>
      <w:r>
        <w:rPr>
          <w:rFonts w:ascii="Arial" w:hAnsi="Arial" w:cs="Arial"/>
          <w:b/>
          <w:color w:val="0000FF"/>
          <w:sz w:val="24"/>
        </w:rPr>
        <w:tab/>
      </w:r>
      <w:r>
        <w:rPr>
          <w:rFonts w:ascii="Arial" w:hAnsi="Arial" w:cs="Arial"/>
          <w:b/>
          <w:sz w:val="24"/>
        </w:rPr>
        <w:t>SCP Event Exposure Data Types and Alignment with SA2 Requirements</w:t>
      </w:r>
    </w:p>
    <w:p w14:paraId="7EB85965"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 Huawei, vivo</w:t>
      </w:r>
    </w:p>
    <w:p w14:paraId="1DC18227" w14:textId="77777777" w:rsidR="008160A3" w:rsidRDefault="008160A3" w:rsidP="008160A3">
      <w:pPr>
        <w:rPr>
          <w:color w:val="808080"/>
        </w:rPr>
      </w:pPr>
      <w:r>
        <w:rPr>
          <w:color w:val="808080"/>
        </w:rPr>
        <w:t>(Replaces C4-253194)</w:t>
      </w:r>
    </w:p>
    <w:p w14:paraId="220FA3F7"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C4-253517</w:t>
      </w:r>
      <w:r>
        <w:rPr>
          <w:color w:val="993300"/>
          <w:u w:val="single"/>
        </w:rPr>
        <w:t>.</w:t>
      </w:r>
    </w:p>
    <w:p w14:paraId="36A6C808" w14:textId="467B9B70" w:rsidR="008160A3" w:rsidRDefault="008160A3" w:rsidP="008160A3">
      <w:pPr>
        <w:rPr>
          <w:rFonts w:ascii="Arial" w:hAnsi="Arial" w:cs="Arial"/>
          <w:b/>
          <w:sz w:val="24"/>
        </w:rPr>
      </w:pPr>
      <w:r>
        <w:rPr>
          <w:rFonts w:ascii="Arial" w:hAnsi="Arial" w:cs="Arial"/>
          <w:b/>
          <w:color w:val="0000FF"/>
          <w:sz w:val="24"/>
        </w:rPr>
        <w:t>C4-253517</w:t>
      </w:r>
      <w:r>
        <w:rPr>
          <w:rFonts w:ascii="Arial" w:hAnsi="Arial" w:cs="Arial"/>
          <w:b/>
          <w:color w:val="0000FF"/>
          <w:sz w:val="24"/>
        </w:rPr>
        <w:tab/>
      </w:r>
      <w:r>
        <w:rPr>
          <w:rFonts w:ascii="Arial" w:hAnsi="Arial" w:cs="Arial"/>
          <w:b/>
          <w:sz w:val="24"/>
        </w:rPr>
        <w:t>SCP Event Exposure Data Types and Alignment with SA2 Requirements</w:t>
      </w:r>
    </w:p>
    <w:p w14:paraId="54893562"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 Huawei, vivo</w:t>
      </w:r>
    </w:p>
    <w:p w14:paraId="3FF17280" w14:textId="77777777" w:rsidR="008160A3" w:rsidRDefault="008160A3" w:rsidP="008160A3">
      <w:pPr>
        <w:rPr>
          <w:color w:val="808080"/>
        </w:rPr>
      </w:pPr>
      <w:r>
        <w:rPr>
          <w:color w:val="808080"/>
        </w:rPr>
        <w:t>(Replaces C4-253437)</w:t>
      </w:r>
    </w:p>
    <w:p w14:paraId="439D0A7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6B8DE" w14:textId="56CDEA28" w:rsidR="008160A3" w:rsidRDefault="008160A3" w:rsidP="008160A3">
      <w:pPr>
        <w:rPr>
          <w:rFonts w:ascii="Arial" w:hAnsi="Arial" w:cs="Arial"/>
          <w:b/>
          <w:sz w:val="24"/>
        </w:rPr>
      </w:pPr>
      <w:r>
        <w:rPr>
          <w:rFonts w:ascii="Arial" w:hAnsi="Arial" w:cs="Arial"/>
          <w:b/>
          <w:color w:val="0000FF"/>
          <w:sz w:val="24"/>
        </w:rPr>
        <w:t>C4-253195</w:t>
      </w:r>
      <w:r>
        <w:rPr>
          <w:rFonts w:ascii="Arial" w:hAnsi="Arial" w:cs="Arial"/>
          <w:b/>
          <w:color w:val="0000FF"/>
          <w:sz w:val="24"/>
        </w:rPr>
        <w:tab/>
      </w:r>
      <w:r>
        <w:rPr>
          <w:rFonts w:ascii="Arial" w:hAnsi="Arial" w:cs="Arial"/>
          <w:b/>
          <w:sz w:val="24"/>
        </w:rPr>
        <w:t>Corrections to SCP Event Exposure Data Definitions, API Versioning, and OpenAPI</w:t>
      </w:r>
    </w:p>
    <w:p w14:paraId="480E282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w:t>
      </w:r>
    </w:p>
    <w:p w14:paraId="08CE5F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C4-253495</w:t>
      </w:r>
      <w:r>
        <w:rPr>
          <w:color w:val="993300"/>
          <w:u w:val="single"/>
        </w:rPr>
        <w:t>.</w:t>
      </w:r>
    </w:p>
    <w:p w14:paraId="7F7B0B4D" w14:textId="4F3FE0BF" w:rsidR="008160A3" w:rsidRDefault="008160A3" w:rsidP="008160A3">
      <w:pPr>
        <w:rPr>
          <w:rFonts w:ascii="Arial" w:hAnsi="Arial" w:cs="Arial"/>
          <w:b/>
          <w:sz w:val="24"/>
        </w:rPr>
      </w:pPr>
      <w:r>
        <w:rPr>
          <w:rFonts w:ascii="Arial" w:hAnsi="Arial" w:cs="Arial"/>
          <w:b/>
          <w:color w:val="0000FF"/>
          <w:sz w:val="24"/>
        </w:rPr>
        <w:t>C4-253495</w:t>
      </w:r>
      <w:r>
        <w:rPr>
          <w:rFonts w:ascii="Arial" w:hAnsi="Arial" w:cs="Arial"/>
          <w:b/>
          <w:color w:val="0000FF"/>
          <w:sz w:val="24"/>
        </w:rPr>
        <w:tab/>
      </w:r>
      <w:r>
        <w:rPr>
          <w:rFonts w:ascii="Arial" w:hAnsi="Arial" w:cs="Arial"/>
          <w:b/>
          <w:sz w:val="24"/>
        </w:rPr>
        <w:t>Corrections to SCP Event Exposure Data Definitions, API Versioning, and OpenAPI</w:t>
      </w:r>
    </w:p>
    <w:p w14:paraId="787E1177"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Nokia</w:t>
      </w:r>
    </w:p>
    <w:p w14:paraId="67153260" w14:textId="77777777" w:rsidR="008160A3" w:rsidRDefault="008160A3" w:rsidP="008160A3">
      <w:pPr>
        <w:rPr>
          <w:color w:val="808080"/>
        </w:rPr>
      </w:pPr>
      <w:r>
        <w:rPr>
          <w:color w:val="808080"/>
        </w:rPr>
        <w:t>(Replaces C4-253195)</w:t>
      </w:r>
    </w:p>
    <w:p w14:paraId="0DCFC79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25EFD" w14:textId="07CF9684" w:rsidR="008160A3" w:rsidRDefault="008160A3" w:rsidP="008160A3">
      <w:pPr>
        <w:rPr>
          <w:rFonts w:ascii="Arial" w:hAnsi="Arial" w:cs="Arial"/>
          <w:b/>
          <w:sz w:val="24"/>
        </w:rPr>
      </w:pPr>
      <w:r>
        <w:rPr>
          <w:rFonts w:ascii="Arial" w:hAnsi="Arial" w:cs="Arial"/>
          <w:b/>
          <w:color w:val="0000FF"/>
          <w:sz w:val="24"/>
        </w:rPr>
        <w:t>C4-253196</w:t>
      </w:r>
      <w:r>
        <w:rPr>
          <w:rFonts w:ascii="Arial" w:hAnsi="Arial" w:cs="Arial"/>
          <w:b/>
          <w:color w:val="0000FF"/>
          <w:sz w:val="24"/>
        </w:rPr>
        <w:tab/>
      </w:r>
      <w:r>
        <w:rPr>
          <w:rFonts w:ascii="Arial" w:hAnsi="Arial" w:cs="Arial"/>
          <w:b/>
          <w:sz w:val="24"/>
        </w:rPr>
        <w:t>Addition of OverloadControlInfo data type</w:t>
      </w:r>
    </w:p>
    <w:p w14:paraId="1949A3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CR-0671  Cat: B (Rel-19)</w:t>
      </w:r>
      <w:r>
        <w:rPr>
          <w:i/>
        </w:rPr>
        <w:br/>
      </w:r>
      <w:r>
        <w:rPr>
          <w:i/>
        </w:rPr>
        <w:br/>
      </w:r>
      <w:r>
        <w:rPr>
          <w:i/>
        </w:rPr>
        <w:tab/>
      </w:r>
      <w:r>
        <w:rPr>
          <w:i/>
        </w:rPr>
        <w:tab/>
      </w:r>
      <w:r>
        <w:rPr>
          <w:i/>
        </w:rPr>
        <w:tab/>
      </w:r>
      <w:r>
        <w:rPr>
          <w:i/>
        </w:rPr>
        <w:tab/>
      </w:r>
      <w:r>
        <w:rPr>
          <w:i/>
        </w:rPr>
        <w:tab/>
        <w:t>Source: Nokia</w:t>
      </w:r>
    </w:p>
    <w:p w14:paraId="3C2D02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2ADF2" w14:textId="497D2A39" w:rsidR="008160A3" w:rsidRDefault="008160A3" w:rsidP="008160A3">
      <w:pPr>
        <w:rPr>
          <w:rFonts w:ascii="Arial" w:hAnsi="Arial" w:cs="Arial"/>
          <w:b/>
          <w:sz w:val="24"/>
        </w:rPr>
      </w:pPr>
      <w:r>
        <w:rPr>
          <w:rFonts w:ascii="Arial" w:hAnsi="Arial" w:cs="Arial"/>
          <w:b/>
          <w:color w:val="0000FF"/>
          <w:sz w:val="24"/>
        </w:rPr>
        <w:t>C4-253197</w:t>
      </w:r>
      <w:r>
        <w:rPr>
          <w:rFonts w:ascii="Arial" w:hAnsi="Arial" w:cs="Arial"/>
          <w:b/>
          <w:color w:val="0000FF"/>
          <w:sz w:val="24"/>
        </w:rPr>
        <w:tab/>
      </w:r>
      <w:r>
        <w:rPr>
          <w:rFonts w:ascii="Arial" w:hAnsi="Arial" w:cs="Arial"/>
          <w:b/>
          <w:sz w:val="24"/>
        </w:rPr>
        <w:t>Update the NF signalling information</w:t>
      </w:r>
    </w:p>
    <w:p w14:paraId="60A8994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CR-0672  Cat: F (Rel-19)</w:t>
      </w:r>
      <w:r>
        <w:rPr>
          <w:i/>
        </w:rPr>
        <w:br/>
      </w:r>
      <w:r>
        <w:rPr>
          <w:i/>
        </w:rPr>
        <w:br/>
      </w:r>
      <w:r>
        <w:rPr>
          <w:i/>
        </w:rPr>
        <w:tab/>
      </w:r>
      <w:r>
        <w:rPr>
          <w:i/>
        </w:rPr>
        <w:tab/>
      </w:r>
      <w:r>
        <w:rPr>
          <w:i/>
        </w:rPr>
        <w:tab/>
      </w:r>
      <w:r>
        <w:rPr>
          <w:i/>
        </w:rPr>
        <w:tab/>
      </w:r>
      <w:r>
        <w:rPr>
          <w:i/>
        </w:rPr>
        <w:tab/>
        <w:t>Source: Nokia</w:t>
      </w:r>
    </w:p>
    <w:p w14:paraId="7E7B35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C4-253496</w:t>
      </w:r>
      <w:r>
        <w:rPr>
          <w:color w:val="993300"/>
          <w:u w:val="single"/>
        </w:rPr>
        <w:t>.</w:t>
      </w:r>
    </w:p>
    <w:p w14:paraId="11EFC48D" w14:textId="73D1CF86" w:rsidR="008160A3" w:rsidRDefault="008160A3" w:rsidP="008160A3">
      <w:pPr>
        <w:rPr>
          <w:rFonts w:ascii="Arial" w:hAnsi="Arial" w:cs="Arial"/>
          <w:b/>
          <w:sz w:val="24"/>
        </w:rPr>
      </w:pPr>
      <w:r>
        <w:rPr>
          <w:rFonts w:ascii="Arial" w:hAnsi="Arial" w:cs="Arial"/>
          <w:b/>
          <w:color w:val="0000FF"/>
          <w:sz w:val="24"/>
        </w:rPr>
        <w:t>C4-253496</w:t>
      </w:r>
      <w:r>
        <w:rPr>
          <w:rFonts w:ascii="Arial" w:hAnsi="Arial" w:cs="Arial"/>
          <w:b/>
          <w:color w:val="0000FF"/>
          <w:sz w:val="24"/>
        </w:rPr>
        <w:tab/>
      </w:r>
      <w:r>
        <w:rPr>
          <w:rFonts w:ascii="Arial" w:hAnsi="Arial" w:cs="Arial"/>
          <w:b/>
          <w:sz w:val="24"/>
        </w:rPr>
        <w:t>Update the NF signalling information</w:t>
      </w:r>
    </w:p>
    <w:p w14:paraId="7AF6785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CR-0672  rev 1 Cat: F (Rel-19)</w:t>
      </w:r>
      <w:r>
        <w:rPr>
          <w:i/>
        </w:rPr>
        <w:br/>
      </w:r>
      <w:r>
        <w:rPr>
          <w:i/>
        </w:rPr>
        <w:br/>
      </w:r>
      <w:r>
        <w:rPr>
          <w:i/>
        </w:rPr>
        <w:tab/>
      </w:r>
      <w:r>
        <w:rPr>
          <w:i/>
        </w:rPr>
        <w:tab/>
      </w:r>
      <w:r>
        <w:rPr>
          <w:i/>
        </w:rPr>
        <w:tab/>
      </w:r>
      <w:r>
        <w:rPr>
          <w:i/>
        </w:rPr>
        <w:tab/>
      </w:r>
      <w:r>
        <w:rPr>
          <w:i/>
        </w:rPr>
        <w:tab/>
        <w:t>Source: Nokia</w:t>
      </w:r>
    </w:p>
    <w:p w14:paraId="64D8236E" w14:textId="77777777" w:rsidR="008160A3" w:rsidRDefault="008160A3" w:rsidP="008160A3">
      <w:pPr>
        <w:rPr>
          <w:color w:val="808080"/>
        </w:rPr>
      </w:pPr>
      <w:r>
        <w:rPr>
          <w:color w:val="808080"/>
        </w:rPr>
        <w:t>(Replaces C4-253197)</w:t>
      </w:r>
    </w:p>
    <w:p w14:paraId="3C0C4EB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AAFBF" w14:textId="0C05D0A5" w:rsidR="008160A3" w:rsidRDefault="008160A3" w:rsidP="008160A3">
      <w:pPr>
        <w:rPr>
          <w:rFonts w:ascii="Arial" w:hAnsi="Arial" w:cs="Arial"/>
          <w:b/>
          <w:sz w:val="24"/>
        </w:rPr>
      </w:pPr>
      <w:r>
        <w:rPr>
          <w:rFonts w:ascii="Arial" w:hAnsi="Arial" w:cs="Arial"/>
          <w:b/>
          <w:color w:val="0000FF"/>
          <w:sz w:val="24"/>
        </w:rPr>
        <w:t>C4-253198</w:t>
      </w:r>
      <w:r>
        <w:rPr>
          <w:rFonts w:ascii="Arial" w:hAnsi="Arial" w:cs="Arial"/>
          <w:b/>
          <w:color w:val="0000FF"/>
          <w:sz w:val="24"/>
        </w:rPr>
        <w:tab/>
      </w:r>
      <w:r>
        <w:rPr>
          <w:rFonts w:ascii="Arial" w:hAnsi="Arial" w:cs="Arial"/>
          <w:b/>
          <w:sz w:val="24"/>
        </w:rPr>
        <w:t>Support for VFL Access Token Parameters for External AF</w:t>
      </w:r>
    </w:p>
    <w:p w14:paraId="477453C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CR-1215  Cat: B (Rel-19)</w:t>
      </w:r>
      <w:r>
        <w:rPr>
          <w:i/>
        </w:rPr>
        <w:br/>
      </w:r>
      <w:r>
        <w:rPr>
          <w:i/>
        </w:rPr>
        <w:lastRenderedPageBreak/>
        <w:br/>
      </w:r>
      <w:r>
        <w:rPr>
          <w:i/>
        </w:rPr>
        <w:tab/>
      </w:r>
      <w:r>
        <w:rPr>
          <w:i/>
        </w:rPr>
        <w:tab/>
      </w:r>
      <w:r>
        <w:rPr>
          <w:i/>
        </w:rPr>
        <w:tab/>
      </w:r>
      <w:r>
        <w:rPr>
          <w:i/>
        </w:rPr>
        <w:tab/>
      </w:r>
      <w:r>
        <w:rPr>
          <w:i/>
        </w:rPr>
        <w:tab/>
        <w:t>Source: Nokia</w:t>
      </w:r>
    </w:p>
    <w:p w14:paraId="43EE0451" w14:textId="77777777" w:rsidR="008160A3" w:rsidRDefault="008160A3" w:rsidP="008160A3">
      <w:pPr>
        <w:rPr>
          <w:rFonts w:ascii="Arial" w:hAnsi="Arial" w:cs="Arial"/>
          <w:b/>
        </w:rPr>
      </w:pPr>
      <w:r>
        <w:rPr>
          <w:rFonts w:ascii="Arial" w:hAnsi="Arial" w:cs="Arial"/>
          <w:b/>
        </w:rPr>
        <w:t xml:space="preserve">Abstract: </w:t>
      </w:r>
    </w:p>
    <w:p w14:paraId="3434C7E0" w14:textId="77777777" w:rsidR="008160A3" w:rsidRDefault="008160A3" w:rsidP="008160A3">
      <w:r>
        <w:t>In AccessTokenReq, update descriptions of analyticsIds, requesterInterIndList, and add afId IE to allow inclusion when NF service consumer is a NEF acting on behalf of an external AF as VFL server/client.</w:t>
      </w:r>
    </w:p>
    <w:p w14:paraId="5EDBEE9D" w14:textId="77777777" w:rsidR="008160A3" w:rsidRDefault="008160A3" w:rsidP="008160A3">
      <w:r>
        <w:t>-</w:t>
      </w:r>
      <w:r>
        <w:tab/>
        <w:t>In AccessTokenClaims, update description of analyticsIdList, and add afId IE, and interoperabilityIndicatorList IE to cover the case when the access token is issued to NEF on behalf of external AF as VFL server/client.</w:t>
      </w:r>
    </w:p>
    <w:p w14:paraId="02D6567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EC6D8E" w14:textId="1321EA96" w:rsidR="008160A3" w:rsidRDefault="008160A3" w:rsidP="008160A3">
      <w:pPr>
        <w:rPr>
          <w:rFonts w:ascii="Arial" w:hAnsi="Arial" w:cs="Arial"/>
          <w:b/>
          <w:sz w:val="24"/>
        </w:rPr>
      </w:pPr>
      <w:r>
        <w:rPr>
          <w:rFonts w:ascii="Arial" w:hAnsi="Arial" w:cs="Arial"/>
          <w:b/>
          <w:color w:val="0000FF"/>
          <w:sz w:val="24"/>
        </w:rPr>
        <w:t>C4-253228</w:t>
      </w:r>
      <w:r>
        <w:rPr>
          <w:rFonts w:ascii="Arial" w:hAnsi="Arial" w:cs="Arial"/>
          <w:b/>
          <w:color w:val="0000FF"/>
          <w:sz w:val="24"/>
        </w:rPr>
        <w:tab/>
      </w:r>
      <w:r>
        <w:rPr>
          <w:rFonts w:ascii="Arial" w:hAnsi="Arial" w:cs="Arial"/>
          <w:b/>
          <w:sz w:val="24"/>
        </w:rPr>
        <w:t>Access token to support VFL</w:t>
      </w:r>
    </w:p>
    <w:p w14:paraId="1EF1FA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CR-1226  Cat: B (Rel-19)</w:t>
      </w:r>
      <w:r>
        <w:rPr>
          <w:i/>
        </w:rPr>
        <w:br/>
      </w:r>
      <w:r>
        <w:rPr>
          <w:i/>
        </w:rPr>
        <w:br/>
      </w:r>
      <w:r>
        <w:rPr>
          <w:i/>
        </w:rPr>
        <w:tab/>
      </w:r>
      <w:r>
        <w:rPr>
          <w:i/>
        </w:rPr>
        <w:tab/>
      </w:r>
      <w:r>
        <w:rPr>
          <w:i/>
        </w:rPr>
        <w:tab/>
      </w:r>
      <w:r>
        <w:rPr>
          <w:i/>
        </w:rPr>
        <w:tab/>
      </w:r>
      <w:r>
        <w:rPr>
          <w:i/>
        </w:rPr>
        <w:tab/>
        <w:t>Source: Huawei</w:t>
      </w:r>
    </w:p>
    <w:p w14:paraId="1804A010" w14:textId="77777777" w:rsidR="008160A3" w:rsidRDefault="008160A3" w:rsidP="008160A3">
      <w:pPr>
        <w:rPr>
          <w:rFonts w:ascii="Arial" w:hAnsi="Arial" w:cs="Arial"/>
          <w:b/>
        </w:rPr>
      </w:pPr>
      <w:r>
        <w:rPr>
          <w:rFonts w:ascii="Arial" w:hAnsi="Arial" w:cs="Arial"/>
          <w:b/>
        </w:rPr>
        <w:t xml:space="preserve">Abstract: </w:t>
      </w:r>
    </w:p>
    <w:p w14:paraId="5586E0F9" w14:textId="77777777" w:rsidR="008160A3" w:rsidRDefault="008160A3" w:rsidP="008160A3">
      <w:r>
        <w:t>Add IEs with description about applicability of each IE to access token request and and access token claim to support authorization of a VFL server to access VFL client(s).</w:t>
      </w:r>
    </w:p>
    <w:p w14:paraId="4A4066DB" w14:textId="77777777" w:rsidR="008160A3" w:rsidRDefault="008160A3" w:rsidP="008160A3">
      <w:pPr>
        <w:rPr>
          <w:rFonts w:ascii="Arial" w:hAnsi="Arial" w:cs="Arial"/>
          <w:b/>
        </w:rPr>
      </w:pPr>
      <w:r>
        <w:rPr>
          <w:rFonts w:ascii="Arial" w:hAnsi="Arial" w:cs="Arial"/>
          <w:b/>
        </w:rPr>
        <w:t xml:space="preserve">Discussion: </w:t>
      </w:r>
    </w:p>
    <w:p w14:paraId="35F018D6" w14:textId="77777777" w:rsidR="008160A3" w:rsidRDefault="008160A3" w:rsidP="008160A3">
      <w:r>
        <w:t>Merged into C4-253507.</w:t>
      </w:r>
    </w:p>
    <w:p w14:paraId="52A4DE8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0CC320" w14:textId="37144FCA" w:rsidR="008160A3" w:rsidRDefault="008160A3" w:rsidP="008160A3">
      <w:pPr>
        <w:rPr>
          <w:rFonts w:ascii="Arial" w:hAnsi="Arial" w:cs="Arial"/>
          <w:b/>
          <w:sz w:val="24"/>
        </w:rPr>
      </w:pPr>
      <w:r>
        <w:rPr>
          <w:rFonts w:ascii="Arial" w:hAnsi="Arial" w:cs="Arial"/>
          <w:b/>
          <w:color w:val="0000FF"/>
          <w:sz w:val="24"/>
        </w:rPr>
        <w:t>C4-253199</w:t>
      </w:r>
      <w:r>
        <w:rPr>
          <w:rFonts w:ascii="Arial" w:hAnsi="Arial" w:cs="Arial"/>
          <w:b/>
          <w:color w:val="0000FF"/>
          <w:sz w:val="24"/>
        </w:rPr>
        <w:tab/>
      </w:r>
      <w:r>
        <w:rPr>
          <w:rFonts w:ascii="Arial" w:hAnsi="Arial" w:cs="Arial"/>
          <w:b/>
          <w:sz w:val="24"/>
        </w:rPr>
        <w:t>Support per-UE Signalling Analytics in Signalling-Measurement-Report Event</w:t>
      </w:r>
    </w:p>
    <w:p w14:paraId="600406A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CR-1233  Cat: B (Rel-19)</w:t>
      </w:r>
      <w:r>
        <w:rPr>
          <w:i/>
        </w:rPr>
        <w:br/>
      </w:r>
      <w:r>
        <w:rPr>
          <w:i/>
        </w:rPr>
        <w:br/>
      </w:r>
      <w:r>
        <w:rPr>
          <w:i/>
        </w:rPr>
        <w:tab/>
      </w:r>
      <w:r>
        <w:rPr>
          <w:i/>
        </w:rPr>
        <w:tab/>
      </w:r>
      <w:r>
        <w:rPr>
          <w:i/>
        </w:rPr>
        <w:tab/>
      </w:r>
      <w:r>
        <w:rPr>
          <w:i/>
        </w:rPr>
        <w:tab/>
      </w:r>
      <w:r>
        <w:rPr>
          <w:i/>
        </w:rPr>
        <w:tab/>
        <w:t>Source: Nokia</w:t>
      </w:r>
    </w:p>
    <w:p w14:paraId="7EB807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C4-253390</w:t>
      </w:r>
      <w:r>
        <w:rPr>
          <w:color w:val="993300"/>
          <w:u w:val="single"/>
        </w:rPr>
        <w:t>.</w:t>
      </w:r>
    </w:p>
    <w:p w14:paraId="0DA1B1C3" w14:textId="5C88F611" w:rsidR="008160A3" w:rsidRDefault="008160A3" w:rsidP="008160A3">
      <w:pPr>
        <w:rPr>
          <w:rFonts w:ascii="Arial" w:hAnsi="Arial" w:cs="Arial"/>
          <w:b/>
          <w:sz w:val="24"/>
        </w:rPr>
      </w:pPr>
      <w:r>
        <w:rPr>
          <w:rFonts w:ascii="Arial" w:hAnsi="Arial" w:cs="Arial"/>
          <w:b/>
          <w:color w:val="0000FF"/>
          <w:sz w:val="24"/>
        </w:rPr>
        <w:t>C4-253507</w:t>
      </w:r>
      <w:r>
        <w:rPr>
          <w:rFonts w:ascii="Arial" w:hAnsi="Arial" w:cs="Arial"/>
          <w:b/>
          <w:color w:val="0000FF"/>
          <w:sz w:val="24"/>
        </w:rPr>
        <w:tab/>
      </w:r>
      <w:r>
        <w:rPr>
          <w:rFonts w:ascii="Arial" w:hAnsi="Arial" w:cs="Arial"/>
          <w:b/>
          <w:sz w:val="24"/>
        </w:rPr>
        <w:t>Access token to support VFL</w:t>
      </w:r>
    </w:p>
    <w:p w14:paraId="21C7A8A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CR-1226  rev 1 Cat: B (Rel-19)</w:t>
      </w:r>
      <w:r>
        <w:rPr>
          <w:i/>
        </w:rPr>
        <w:br/>
      </w:r>
      <w:r>
        <w:rPr>
          <w:i/>
        </w:rPr>
        <w:br/>
      </w:r>
      <w:r>
        <w:rPr>
          <w:i/>
        </w:rPr>
        <w:tab/>
      </w:r>
      <w:r>
        <w:rPr>
          <w:i/>
        </w:rPr>
        <w:tab/>
      </w:r>
      <w:r>
        <w:rPr>
          <w:i/>
        </w:rPr>
        <w:tab/>
      </w:r>
      <w:r>
        <w:rPr>
          <w:i/>
        </w:rPr>
        <w:tab/>
      </w:r>
      <w:r>
        <w:rPr>
          <w:i/>
        </w:rPr>
        <w:tab/>
        <w:t>Source: Huawei, Nokia</w:t>
      </w:r>
    </w:p>
    <w:p w14:paraId="517978CD" w14:textId="77777777" w:rsidR="008160A3" w:rsidRDefault="008160A3" w:rsidP="008160A3">
      <w:pPr>
        <w:rPr>
          <w:color w:val="808080"/>
        </w:rPr>
      </w:pPr>
      <w:r>
        <w:rPr>
          <w:color w:val="808080"/>
        </w:rPr>
        <w:t>(Replaces C4-253228)</w:t>
      </w:r>
    </w:p>
    <w:p w14:paraId="43434AA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C4-253558</w:t>
      </w:r>
      <w:r>
        <w:rPr>
          <w:color w:val="993300"/>
          <w:u w:val="single"/>
        </w:rPr>
        <w:t>.</w:t>
      </w:r>
    </w:p>
    <w:p w14:paraId="0C34EDFC" w14:textId="7B2CD76E" w:rsidR="008160A3" w:rsidRDefault="008160A3" w:rsidP="008160A3">
      <w:pPr>
        <w:rPr>
          <w:rFonts w:ascii="Arial" w:hAnsi="Arial" w:cs="Arial"/>
          <w:b/>
          <w:sz w:val="24"/>
        </w:rPr>
      </w:pPr>
      <w:r>
        <w:rPr>
          <w:rFonts w:ascii="Arial" w:hAnsi="Arial" w:cs="Arial"/>
          <w:b/>
          <w:color w:val="0000FF"/>
          <w:sz w:val="24"/>
        </w:rPr>
        <w:t>C4-253558</w:t>
      </w:r>
      <w:r>
        <w:rPr>
          <w:rFonts w:ascii="Arial" w:hAnsi="Arial" w:cs="Arial"/>
          <w:b/>
          <w:color w:val="0000FF"/>
          <w:sz w:val="24"/>
        </w:rPr>
        <w:tab/>
      </w:r>
      <w:r>
        <w:rPr>
          <w:rFonts w:ascii="Arial" w:hAnsi="Arial" w:cs="Arial"/>
          <w:b/>
          <w:sz w:val="24"/>
        </w:rPr>
        <w:t>Access token to support VFL</w:t>
      </w:r>
    </w:p>
    <w:p w14:paraId="3790953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CR-1226  rev 2 Cat: B (Rel-19)</w:t>
      </w:r>
      <w:r>
        <w:rPr>
          <w:i/>
        </w:rPr>
        <w:br/>
      </w:r>
      <w:r>
        <w:rPr>
          <w:i/>
        </w:rPr>
        <w:br/>
      </w:r>
      <w:r>
        <w:rPr>
          <w:i/>
        </w:rPr>
        <w:tab/>
      </w:r>
      <w:r>
        <w:rPr>
          <w:i/>
        </w:rPr>
        <w:tab/>
      </w:r>
      <w:r>
        <w:rPr>
          <w:i/>
        </w:rPr>
        <w:tab/>
      </w:r>
      <w:r>
        <w:rPr>
          <w:i/>
        </w:rPr>
        <w:tab/>
      </w:r>
      <w:r>
        <w:rPr>
          <w:i/>
        </w:rPr>
        <w:tab/>
        <w:t>Source: Huawei, Nokia</w:t>
      </w:r>
    </w:p>
    <w:p w14:paraId="0955E1D4" w14:textId="77777777" w:rsidR="008160A3" w:rsidRDefault="008160A3" w:rsidP="008160A3">
      <w:pPr>
        <w:rPr>
          <w:color w:val="808080"/>
        </w:rPr>
      </w:pPr>
      <w:r>
        <w:rPr>
          <w:color w:val="808080"/>
        </w:rPr>
        <w:t>(Replaces C4-253507)</w:t>
      </w:r>
    </w:p>
    <w:p w14:paraId="1BDEE96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EE563" w14:textId="5D54DC74" w:rsidR="008160A3" w:rsidRDefault="008160A3" w:rsidP="008160A3">
      <w:pPr>
        <w:rPr>
          <w:rFonts w:ascii="Arial" w:hAnsi="Arial" w:cs="Arial"/>
          <w:b/>
          <w:sz w:val="24"/>
        </w:rPr>
      </w:pPr>
      <w:r>
        <w:rPr>
          <w:rFonts w:ascii="Arial" w:hAnsi="Arial" w:cs="Arial"/>
          <w:b/>
          <w:color w:val="0000FF"/>
          <w:sz w:val="24"/>
        </w:rPr>
        <w:t>C4-253390</w:t>
      </w:r>
      <w:r>
        <w:rPr>
          <w:rFonts w:ascii="Arial" w:hAnsi="Arial" w:cs="Arial"/>
          <w:b/>
          <w:color w:val="0000FF"/>
          <w:sz w:val="24"/>
        </w:rPr>
        <w:tab/>
      </w:r>
      <w:r>
        <w:rPr>
          <w:rFonts w:ascii="Arial" w:hAnsi="Arial" w:cs="Arial"/>
          <w:b/>
          <w:sz w:val="24"/>
        </w:rPr>
        <w:t>Support per-UE Signalling Analytics in Signalling-Measurement-Report Event</w:t>
      </w:r>
    </w:p>
    <w:p w14:paraId="0D36D0E7"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CR-1233  rev 1 Cat: B (Rel-19)</w:t>
      </w:r>
      <w:r>
        <w:rPr>
          <w:i/>
        </w:rPr>
        <w:br/>
      </w:r>
      <w:r>
        <w:rPr>
          <w:i/>
        </w:rPr>
        <w:br/>
      </w:r>
      <w:r>
        <w:rPr>
          <w:i/>
        </w:rPr>
        <w:tab/>
      </w:r>
      <w:r>
        <w:rPr>
          <w:i/>
        </w:rPr>
        <w:tab/>
      </w:r>
      <w:r>
        <w:rPr>
          <w:i/>
        </w:rPr>
        <w:tab/>
      </w:r>
      <w:r>
        <w:rPr>
          <w:i/>
        </w:rPr>
        <w:tab/>
      </w:r>
      <w:r>
        <w:rPr>
          <w:i/>
        </w:rPr>
        <w:tab/>
        <w:t>Source: Nokia</w:t>
      </w:r>
    </w:p>
    <w:p w14:paraId="06F1C821" w14:textId="77777777" w:rsidR="008160A3" w:rsidRDefault="008160A3" w:rsidP="008160A3">
      <w:pPr>
        <w:rPr>
          <w:color w:val="808080"/>
        </w:rPr>
      </w:pPr>
      <w:r>
        <w:rPr>
          <w:color w:val="808080"/>
        </w:rPr>
        <w:t>(Replaces C4-253199)</w:t>
      </w:r>
    </w:p>
    <w:p w14:paraId="52A1FEB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C4-253559</w:t>
      </w:r>
      <w:r>
        <w:rPr>
          <w:color w:val="993300"/>
          <w:u w:val="single"/>
        </w:rPr>
        <w:t>.</w:t>
      </w:r>
    </w:p>
    <w:p w14:paraId="04081958" w14:textId="488AF076" w:rsidR="008160A3" w:rsidRDefault="008160A3" w:rsidP="008160A3">
      <w:pPr>
        <w:rPr>
          <w:rFonts w:ascii="Arial" w:hAnsi="Arial" w:cs="Arial"/>
          <w:b/>
          <w:sz w:val="24"/>
        </w:rPr>
      </w:pPr>
      <w:r>
        <w:rPr>
          <w:rFonts w:ascii="Arial" w:hAnsi="Arial" w:cs="Arial"/>
          <w:b/>
          <w:color w:val="0000FF"/>
          <w:sz w:val="24"/>
        </w:rPr>
        <w:t>C4-253559</w:t>
      </w:r>
      <w:r>
        <w:rPr>
          <w:rFonts w:ascii="Arial" w:hAnsi="Arial" w:cs="Arial"/>
          <w:b/>
          <w:color w:val="0000FF"/>
          <w:sz w:val="24"/>
        </w:rPr>
        <w:tab/>
      </w:r>
      <w:r>
        <w:rPr>
          <w:rFonts w:ascii="Arial" w:hAnsi="Arial" w:cs="Arial"/>
          <w:b/>
          <w:sz w:val="24"/>
        </w:rPr>
        <w:t>Support per-UE Signalling Analytics in Signalling-Measurement-Report Event</w:t>
      </w:r>
    </w:p>
    <w:p w14:paraId="622FACE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CR-1233  rev 2 Cat: B (Rel-19)</w:t>
      </w:r>
      <w:r>
        <w:rPr>
          <w:i/>
        </w:rPr>
        <w:br/>
      </w:r>
      <w:r>
        <w:rPr>
          <w:i/>
        </w:rPr>
        <w:br/>
      </w:r>
      <w:r>
        <w:rPr>
          <w:i/>
        </w:rPr>
        <w:tab/>
      </w:r>
      <w:r>
        <w:rPr>
          <w:i/>
        </w:rPr>
        <w:tab/>
      </w:r>
      <w:r>
        <w:rPr>
          <w:i/>
        </w:rPr>
        <w:tab/>
      </w:r>
      <w:r>
        <w:rPr>
          <w:i/>
        </w:rPr>
        <w:tab/>
      </w:r>
      <w:r>
        <w:rPr>
          <w:i/>
        </w:rPr>
        <w:tab/>
        <w:t>Source: Nokia</w:t>
      </w:r>
    </w:p>
    <w:p w14:paraId="1270DAFA" w14:textId="77777777" w:rsidR="008160A3" w:rsidRDefault="008160A3" w:rsidP="008160A3">
      <w:pPr>
        <w:rPr>
          <w:color w:val="808080"/>
        </w:rPr>
      </w:pPr>
      <w:r>
        <w:rPr>
          <w:color w:val="808080"/>
        </w:rPr>
        <w:t>(Replaces C4-253390)</w:t>
      </w:r>
    </w:p>
    <w:p w14:paraId="59483DF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AB5C5" w14:textId="68A33C52" w:rsidR="008160A3" w:rsidRDefault="008160A3" w:rsidP="008160A3">
      <w:pPr>
        <w:rPr>
          <w:rFonts w:ascii="Arial" w:hAnsi="Arial" w:cs="Arial"/>
          <w:b/>
          <w:sz w:val="24"/>
        </w:rPr>
      </w:pPr>
      <w:r>
        <w:rPr>
          <w:rFonts w:ascii="Arial" w:hAnsi="Arial" w:cs="Arial"/>
          <w:b/>
          <w:color w:val="0000FF"/>
          <w:sz w:val="24"/>
        </w:rPr>
        <w:t>C4-253200</w:t>
      </w:r>
      <w:r>
        <w:rPr>
          <w:rFonts w:ascii="Arial" w:hAnsi="Arial" w:cs="Arial"/>
          <w:b/>
          <w:color w:val="0000FF"/>
          <w:sz w:val="24"/>
        </w:rPr>
        <w:tab/>
      </w:r>
      <w:r>
        <w:rPr>
          <w:rFonts w:ascii="Arial" w:hAnsi="Arial" w:cs="Arial"/>
          <w:b/>
          <w:sz w:val="24"/>
        </w:rPr>
        <w:t>VFL services</w:t>
      </w:r>
    </w:p>
    <w:p w14:paraId="70CC267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CR-1216  Cat: B (Rel-19)</w:t>
      </w:r>
      <w:r>
        <w:rPr>
          <w:i/>
        </w:rPr>
        <w:br/>
      </w:r>
      <w:r>
        <w:rPr>
          <w:i/>
        </w:rPr>
        <w:br/>
      </w:r>
      <w:r>
        <w:rPr>
          <w:i/>
        </w:rPr>
        <w:tab/>
      </w:r>
      <w:r>
        <w:rPr>
          <w:i/>
        </w:rPr>
        <w:tab/>
      </w:r>
      <w:r>
        <w:rPr>
          <w:i/>
        </w:rPr>
        <w:tab/>
      </w:r>
      <w:r>
        <w:rPr>
          <w:i/>
        </w:rPr>
        <w:tab/>
      </w:r>
      <w:r>
        <w:rPr>
          <w:i/>
        </w:rPr>
        <w:tab/>
        <w:t>Source: Nokia</w:t>
      </w:r>
    </w:p>
    <w:p w14:paraId="508B1DEA" w14:textId="77777777" w:rsidR="008160A3" w:rsidRDefault="008160A3" w:rsidP="008160A3">
      <w:pPr>
        <w:rPr>
          <w:rFonts w:ascii="Arial" w:hAnsi="Arial" w:cs="Arial"/>
          <w:b/>
        </w:rPr>
      </w:pPr>
      <w:r>
        <w:rPr>
          <w:rFonts w:ascii="Arial" w:hAnsi="Arial" w:cs="Arial"/>
          <w:b/>
        </w:rPr>
        <w:t xml:space="preserve">Abstract: </w:t>
      </w:r>
    </w:p>
    <w:p w14:paraId="2BE8C988" w14:textId="77777777" w:rsidR="008160A3" w:rsidRDefault="008160A3" w:rsidP="008160A3">
      <w:r>
        <w:t xml:space="preserve">Extend the ServiceName to include the new services for AF and NEF </w:t>
      </w:r>
    </w:p>
    <w:p w14:paraId="31F5E3FB" w14:textId="77777777" w:rsidR="008160A3" w:rsidRDefault="008160A3" w:rsidP="008160A3">
      <w:r>
        <w:t>Correct the Api name for NEF_VFLDiscovery.</w:t>
      </w:r>
    </w:p>
    <w:p w14:paraId="1AAD429A" w14:textId="77777777" w:rsidR="008160A3" w:rsidRDefault="008160A3" w:rsidP="008160A3">
      <w:r>
        <w:t>Non-compliant with stage-2 requirement</w:t>
      </w:r>
    </w:p>
    <w:p w14:paraId="40D9745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CB28A" w14:textId="52FB0880" w:rsidR="008160A3" w:rsidRDefault="008160A3" w:rsidP="008160A3">
      <w:pPr>
        <w:rPr>
          <w:rFonts w:ascii="Arial" w:hAnsi="Arial" w:cs="Arial"/>
          <w:b/>
          <w:sz w:val="24"/>
        </w:rPr>
      </w:pPr>
      <w:r>
        <w:rPr>
          <w:rFonts w:ascii="Arial" w:hAnsi="Arial" w:cs="Arial"/>
          <w:b/>
          <w:color w:val="0000FF"/>
          <w:sz w:val="24"/>
        </w:rPr>
        <w:t>C4-253218</w:t>
      </w:r>
      <w:r>
        <w:rPr>
          <w:rFonts w:ascii="Arial" w:hAnsi="Arial" w:cs="Arial"/>
          <w:b/>
          <w:color w:val="0000FF"/>
          <w:sz w:val="24"/>
        </w:rPr>
        <w:tab/>
      </w:r>
      <w:r>
        <w:rPr>
          <w:rFonts w:ascii="Arial" w:hAnsi="Arial" w:cs="Arial"/>
          <w:b/>
          <w:sz w:val="24"/>
        </w:rPr>
        <w:t>Addressing the Editor's notes</w:t>
      </w:r>
    </w:p>
    <w:p w14:paraId="6719CEC5"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Huawei</w:t>
      </w:r>
    </w:p>
    <w:p w14:paraId="78DF06D3" w14:textId="77777777" w:rsidR="008160A3" w:rsidRDefault="008160A3" w:rsidP="008160A3">
      <w:pPr>
        <w:rPr>
          <w:rFonts w:ascii="Arial" w:hAnsi="Arial" w:cs="Arial"/>
          <w:b/>
        </w:rPr>
      </w:pPr>
      <w:r>
        <w:rPr>
          <w:rFonts w:ascii="Arial" w:hAnsi="Arial" w:cs="Arial"/>
          <w:b/>
        </w:rPr>
        <w:t xml:space="preserve">Discussion: </w:t>
      </w:r>
    </w:p>
    <w:p w14:paraId="22B6FB6D" w14:textId="77777777" w:rsidR="008160A3" w:rsidRDefault="008160A3" w:rsidP="008160A3">
      <w:r>
        <w:t>Merged into C4-253437</w:t>
      </w:r>
    </w:p>
    <w:p w14:paraId="1201C1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A9413" w14:textId="42AF0884" w:rsidR="008160A3" w:rsidRDefault="008160A3" w:rsidP="008160A3">
      <w:pPr>
        <w:rPr>
          <w:rFonts w:ascii="Arial" w:hAnsi="Arial" w:cs="Arial"/>
          <w:b/>
          <w:sz w:val="24"/>
        </w:rPr>
      </w:pPr>
      <w:r>
        <w:rPr>
          <w:rFonts w:ascii="Arial" w:hAnsi="Arial" w:cs="Arial"/>
          <w:b/>
          <w:color w:val="0000FF"/>
          <w:sz w:val="24"/>
        </w:rPr>
        <w:t>C4-253257</w:t>
      </w:r>
      <w:r>
        <w:rPr>
          <w:rFonts w:ascii="Arial" w:hAnsi="Arial" w:cs="Arial"/>
          <w:b/>
          <w:color w:val="0000FF"/>
          <w:sz w:val="24"/>
        </w:rPr>
        <w:tab/>
      </w:r>
      <w:r>
        <w:rPr>
          <w:rFonts w:ascii="Arial" w:hAnsi="Arial" w:cs="Arial"/>
          <w:b/>
          <w:sz w:val="24"/>
        </w:rPr>
        <w:t>AIML Positioning Method</w:t>
      </w:r>
    </w:p>
    <w:p w14:paraId="40648C4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CR-0366  Cat: B (Rel-19)</w:t>
      </w:r>
      <w:r>
        <w:rPr>
          <w:i/>
        </w:rPr>
        <w:br/>
      </w:r>
      <w:r>
        <w:rPr>
          <w:i/>
        </w:rPr>
        <w:br/>
      </w:r>
      <w:r>
        <w:rPr>
          <w:i/>
        </w:rPr>
        <w:tab/>
      </w:r>
      <w:r>
        <w:rPr>
          <w:i/>
        </w:rPr>
        <w:tab/>
      </w:r>
      <w:r>
        <w:rPr>
          <w:i/>
        </w:rPr>
        <w:tab/>
      </w:r>
      <w:r>
        <w:rPr>
          <w:i/>
        </w:rPr>
        <w:tab/>
      </w:r>
      <w:r>
        <w:rPr>
          <w:i/>
        </w:rPr>
        <w:tab/>
        <w:t>Source: Ericsson</w:t>
      </w:r>
    </w:p>
    <w:p w14:paraId="6623A1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C4-253458</w:t>
      </w:r>
      <w:r>
        <w:rPr>
          <w:color w:val="993300"/>
          <w:u w:val="single"/>
        </w:rPr>
        <w:t>.</w:t>
      </w:r>
    </w:p>
    <w:p w14:paraId="58277A9A" w14:textId="67E7E69A" w:rsidR="008160A3" w:rsidRDefault="008160A3" w:rsidP="008160A3">
      <w:pPr>
        <w:rPr>
          <w:rFonts w:ascii="Arial" w:hAnsi="Arial" w:cs="Arial"/>
          <w:b/>
          <w:sz w:val="24"/>
        </w:rPr>
      </w:pPr>
      <w:r>
        <w:rPr>
          <w:rFonts w:ascii="Arial" w:hAnsi="Arial" w:cs="Arial"/>
          <w:b/>
          <w:color w:val="0000FF"/>
          <w:sz w:val="24"/>
        </w:rPr>
        <w:t>C4-253458</w:t>
      </w:r>
      <w:r>
        <w:rPr>
          <w:rFonts w:ascii="Arial" w:hAnsi="Arial" w:cs="Arial"/>
          <w:b/>
          <w:color w:val="0000FF"/>
          <w:sz w:val="24"/>
        </w:rPr>
        <w:tab/>
      </w:r>
      <w:r>
        <w:rPr>
          <w:rFonts w:ascii="Arial" w:hAnsi="Arial" w:cs="Arial"/>
          <w:b/>
          <w:sz w:val="24"/>
        </w:rPr>
        <w:t>AIML Positioning Method</w:t>
      </w:r>
    </w:p>
    <w:p w14:paraId="0085EB3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CR-0366  rev 1 Cat: B (Rel-19)</w:t>
      </w:r>
      <w:r>
        <w:rPr>
          <w:i/>
        </w:rPr>
        <w:br/>
      </w:r>
      <w:r>
        <w:rPr>
          <w:i/>
        </w:rPr>
        <w:br/>
      </w:r>
      <w:r>
        <w:rPr>
          <w:i/>
        </w:rPr>
        <w:tab/>
      </w:r>
      <w:r>
        <w:rPr>
          <w:i/>
        </w:rPr>
        <w:tab/>
      </w:r>
      <w:r>
        <w:rPr>
          <w:i/>
        </w:rPr>
        <w:tab/>
      </w:r>
      <w:r>
        <w:rPr>
          <w:i/>
        </w:rPr>
        <w:tab/>
      </w:r>
      <w:r>
        <w:rPr>
          <w:i/>
        </w:rPr>
        <w:tab/>
        <w:t>Source: Ericsson</w:t>
      </w:r>
    </w:p>
    <w:p w14:paraId="20CCD5C7" w14:textId="77777777" w:rsidR="008160A3" w:rsidRDefault="008160A3" w:rsidP="008160A3">
      <w:pPr>
        <w:rPr>
          <w:color w:val="808080"/>
        </w:rPr>
      </w:pPr>
      <w:r>
        <w:rPr>
          <w:color w:val="808080"/>
        </w:rPr>
        <w:lastRenderedPageBreak/>
        <w:t>(Replaces C4-253257)</w:t>
      </w:r>
    </w:p>
    <w:p w14:paraId="0E7BCB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10B1" w14:textId="7EE0E19A" w:rsidR="008160A3" w:rsidRDefault="008160A3" w:rsidP="008160A3">
      <w:pPr>
        <w:rPr>
          <w:rFonts w:ascii="Arial" w:hAnsi="Arial" w:cs="Arial"/>
          <w:b/>
          <w:sz w:val="24"/>
        </w:rPr>
      </w:pPr>
      <w:r>
        <w:rPr>
          <w:rFonts w:ascii="Arial" w:hAnsi="Arial" w:cs="Arial"/>
          <w:b/>
          <w:color w:val="0000FF"/>
          <w:sz w:val="24"/>
        </w:rPr>
        <w:t>C4-253258</w:t>
      </w:r>
      <w:r>
        <w:rPr>
          <w:rFonts w:ascii="Arial" w:hAnsi="Arial" w:cs="Arial"/>
          <w:b/>
          <w:color w:val="0000FF"/>
          <w:sz w:val="24"/>
        </w:rPr>
        <w:tab/>
      </w:r>
      <w:r>
        <w:rPr>
          <w:rFonts w:ascii="Arial" w:hAnsi="Arial" w:cs="Arial"/>
          <w:b/>
          <w:sz w:val="24"/>
        </w:rPr>
        <w:t>Resolve Editor's Notes</w:t>
      </w:r>
    </w:p>
    <w:p w14:paraId="43BDC75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CR-0367  Cat: F (Rel-19)</w:t>
      </w:r>
      <w:r>
        <w:rPr>
          <w:i/>
        </w:rPr>
        <w:br/>
      </w:r>
      <w:r>
        <w:rPr>
          <w:i/>
        </w:rPr>
        <w:br/>
      </w:r>
      <w:r>
        <w:rPr>
          <w:i/>
        </w:rPr>
        <w:tab/>
      </w:r>
      <w:r>
        <w:rPr>
          <w:i/>
        </w:rPr>
        <w:tab/>
      </w:r>
      <w:r>
        <w:rPr>
          <w:i/>
        </w:rPr>
        <w:tab/>
      </w:r>
      <w:r>
        <w:rPr>
          <w:i/>
        </w:rPr>
        <w:tab/>
      </w:r>
      <w:r>
        <w:rPr>
          <w:i/>
        </w:rPr>
        <w:tab/>
        <w:t>Source: Ericsson</w:t>
      </w:r>
    </w:p>
    <w:p w14:paraId="7455DE5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C4-253459</w:t>
      </w:r>
      <w:r>
        <w:rPr>
          <w:color w:val="993300"/>
          <w:u w:val="single"/>
        </w:rPr>
        <w:t>.</w:t>
      </w:r>
    </w:p>
    <w:p w14:paraId="575D3EC2" w14:textId="491EA04B" w:rsidR="008160A3" w:rsidRDefault="008160A3" w:rsidP="008160A3">
      <w:pPr>
        <w:rPr>
          <w:rFonts w:ascii="Arial" w:hAnsi="Arial" w:cs="Arial"/>
          <w:b/>
          <w:sz w:val="24"/>
        </w:rPr>
      </w:pPr>
      <w:r>
        <w:rPr>
          <w:rFonts w:ascii="Arial" w:hAnsi="Arial" w:cs="Arial"/>
          <w:b/>
          <w:color w:val="0000FF"/>
          <w:sz w:val="24"/>
        </w:rPr>
        <w:t>C4-253459</w:t>
      </w:r>
      <w:r>
        <w:rPr>
          <w:rFonts w:ascii="Arial" w:hAnsi="Arial" w:cs="Arial"/>
          <w:b/>
          <w:color w:val="0000FF"/>
          <w:sz w:val="24"/>
        </w:rPr>
        <w:tab/>
      </w:r>
      <w:r>
        <w:rPr>
          <w:rFonts w:ascii="Arial" w:hAnsi="Arial" w:cs="Arial"/>
          <w:b/>
          <w:sz w:val="24"/>
        </w:rPr>
        <w:t>Resolve Editor's Notes</w:t>
      </w:r>
    </w:p>
    <w:p w14:paraId="5909E4F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CR-0367  rev 1 Cat: F (Rel-19)</w:t>
      </w:r>
      <w:r>
        <w:rPr>
          <w:i/>
        </w:rPr>
        <w:br/>
      </w:r>
      <w:r>
        <w:rPr>
          <w:i/>
        </w:rPr>
        <w:br/>
      </w:r>
      <w:r>
        <w:rPr>
          <w:i/>
        </w:rPr>
        <w:tab/>
      </w:r>
      <w:r>
        <w:rPr>
          <w:i/>
        </w:rPr>
        <w:tab/>
      </w:r>
      <w:r>
        <w:rPr>
          <w:i/>
        </w:rPr>
        <w:tab/>
      </w:r>
      <w:r>
        <w:rPr>
          <w:i/>
        </w:rPr>
        <w:tab/>
      </w:r>
      <w:r>
        <w:rPr>
          <w:i/>
        </w:rPr>
        <w:tab/>
        <w:t>Source: Ericsson, vivo</w:t>
      </w:r>
    </w:p>
    <w:p w14:paraId="27C0BA00" w14:textId="77777777" w:rsidR="008160A3" w:rsidRDefault="008160A3" w:rsidP="008160A3">
      <w:pPr>
        <w:rPr>
          <w:color w:val="808080"/>
        </w:rPr>
      </w:pPr>
      <w:r>
        <w:rPr>
          <w:color w:val="808080"/>
        </w:rPr>
        <w:t>(Replaces C4-253258)</w:t>
      </w:r>
    </w:p>
    <w:p w14:paraId="1AAB5E9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F4535" w14:textId="687A7C96" w:rsidR="008160A3" w:rsidRDefault="008160A3" w:rsidP="008160A3">
      <w:pPr>
        <w:rPr>
          <w:rFonts w:ascii="Arial" w:hAnsi="Arial" w:cs="Arial"/>
          <w:b/>
          <w:sz w:val="24"/>
        </w:rPr>
      </w:pPr>
      <w:r>
        <w:rPr>
          <w:rFonts w:ascii="Arial" w:hAnsi="Arial" w:cs="Arial"/>
          <w:b/>
          <w:color w:val="0000FF"/>
          <w:sz w:val="24"/>
        </w:rPr>
        <w:t>C4-253317</w:t>
      </w:r>
      <w:r>
        <w:rPr>
          <w:rFonts w:ascii="Arial" w:hAnsi="Arial" w:cs="Arial"/>
          <w:b/>
          <w:color w:val="0000FF"/>
          <w:sz w:val="24"/>
        </w:rPr>
        <w:tab/>
      </w:r>
      <w:r>
        <w:rPr>
          <w:rFonts w:ascii="Arial" w:hAnsi="Arial" w:cs="Arial"/>
          <w:b/>
          <w:sz w:val="24"/>
        </w:rPr>
        <w:t>Work plan for the CT aspects of AIML_CN</w:t>
      </w:r>
    </w:p>
    <w:p w14:paraId="03114D8A"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vivo</w:t>
      </w:r>
    </w:p>
    <w:p w14:paraId="4B588B2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5D331" w14:textId="17C66884" w:rsidR="008160A3" w:rsidRDefault="008160A3" w:rsidP="008160A3">
      <w:pPr>
        <w:rPr>
          <w:rFonts w:ascii="Arial" w:hAnsi="Arial" w:cs="Arial"/>
          <w:b/>
          <w:sz w:val="24"/>
        </w:rPr>
      </w:pPr>
      <w:r>
        <w:rPr>
          <w:rFonts w:ascii="Arial" w:hAnsi="Arial" w:cs="Arial"/>
          <w:b/>
          <w:color w:val="0000FF"/>
          <w:sz w:val="24"/>
        </w:rPr>
        <w:t>C4-253318</w:t>
      </w:r>
      <w:r>
        <w:rPr>
          <w:rFonts w:ascii="Arial" w:hAnsi="Arial" w:cs="Arial"/>
          <w:b/>
          <w:color w:val="0000FF"/>
          <w:sz w:val="24"/>
        </w:rPr>
        <w:tab/>
      </w:r>
      <w:r>
        <w:rPr>
          <w:rFonts w:ascii="Arial" w:hAnsi="Arial" w:cs="Arial"/>
          <w:b/>
          <w:sz w:val="24"/>
        </w:rPr>
        <w:t>Clarification on deferred Location messages regarding on data collection</w:t>
      </w:r>
    </w:p>
    <w:p w14:paraId="24580E1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v19.2.0</w:t>
      </w:r>
      <w:r>
        <w:rPr>
          <w:i/>
        </w:rPr>
        <w:tab/>
        <w:t xml:space="preserve">  CR-0128  Cat: F (Rel-19)</w:t>
      </w:r>
      <w:r>
        <w:rPr>
          <w:i/>
        </w:rPr>
        <w:br/>
      </w:r>
      <w:r>
        <w:rPr>
          <w:i/>
        </w:rPr>
        <w:br/>
      </w:r>
      <w:r>
        <w:rPr>
          <w:i/>
        </w:rPr>
        <w:tab/>
      </w:r>
      <w:r>
        <w:rPr>
          <w:i/>
        </w:rPr>
        <w:tab/>
      </w:r>
      <w:r>
        <w:rPr>
          <w:i/>
        </w:rPr>
        <w:tab/>
      </w:r>
      <w:r>
        <w:rPr>
          <w:i/>
        </w:rPr>
        <w:tab/>
      </w:r>
      <w:r>
        <w:rPr>
          <w:i/>
        </w:rPr>
        <w:tab/>
        <w:t>Source: vivo</w:t>
      </w:r>
    </w:p>
    <w:p w14:paraId="0B3647A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C4-253460</w:t>
      </w:r>
      <w:r>
        <w:rPr>
          <w:color w:val="993300"/>
          <w:u w:val="single"/>
        </w:rPr>
        <w:t>.</w:t>
      </w:r>
    </w:p>
    <w:p w14:paraId="06038167" w14:textId="4BE9BBDE" w:rsidR="008160A3" w:rsidRDefault="008160A3" w:rsidP="008160A3">
      <w:pPr>
        <w:rPr>
          <w:rFonts w:ascii="Arial" w:hAnsi="Arial" w:cs="Arial"/>
          <w:b/>
          <w:sz w:val="24"/>
        </w:rPr>
      </w:pPr>
      <w:r>
        <w:rPr>
          <w:rFonts w:ascii="Arial" w:hAnsi="Arial" w:cs="Arial"/>
          <w:b/>
          <w:color w:val="0000FF"/>
          <w:sz w:val="24"/>
        </w:rPr>
        <w:t>C4-253460</w:t>
      </w:r>
      <w:r>
        <w:rPr>
          <w:rFonts w:ascii="Arial" w:hAnsi="Arial" w:cs="Arial"/>
          <w:b/>
          <w:color w:val="0000FF"/>
          <w:sz w:val="24"/>
        </w:rPr>
        <w:tab/>
      </w:r>
      <w:r>
        <w:rPr>
          <w:rFonts w:ascii="Arial" w:hAnsi="Arial" w:cs="Arial"/>
          <w:b/>
          <w:sz w:val="24"/>
        </w:rPr>
        <w:t>Clarification on deferred Location messages regarding on data collection</w:t>
      </w:r>
    </w:p>
    <w:p w14:paraId="4D5878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v19.2.0</w:t>
      </w:r>
      <w:r>
        <w:rPr>
          <w:i/>
        </w:rPr>
        <w:tab/>
        <w:t xml:space="preserve">  CR-0128  rev 1 Cat: F (Rel-19)</w:t>
      </w:r>
      <w:r>
        <w:rPr>
          <w:i/>
        </w:rPr>
        <w:br/>
      </w:r>
      <w:r>
        <w:rPr>
          <w:i/>
        </w:rPr>
        <w:br/>
      </w:r>
      <w:r>
        <w:rPr>
          <w:i/>
        </w:rPr>
        <w:tab/>
      </w:r>
      <w:r>
        <w:rPr>
          <w:i/>
        </w:rPr>
        <w:tab/>
      </w:r>
      <w:r>
        <w:rPr>
          <w:i/>
        </w:rPr>
        <w:tab/>
      </w:r>
      <w:r>
        <w:rPr>
          <w:i/>
        </w:rPr>
        <w:tab/>
      </w:r>
      <w:r>
        <w:rPr>
          <w:i/>
        </w:rPr>
        <w:tab/>
        <w:t>Source: vivo</w:t>
      </w:r>
    </w:p>
    <w:p w14:paraId="11D2748A" w14:textId="77777777" w:rsidR="008160A3" w:rsidRDefault="008160A3" w:rsidP="008160A3">
      <w:pPr>
        <w:rPr>
          <w:color w:val="808080"/>
        </w:rPr>
      </w:pPr>
      <w:r>
        <w:rPr>
          <w:color w:val="808080"/>
        </w:rPr>
        <w:t>(Replaces C4-253318)</w:t>
      </w:r>
    </w:p>
    <w:p w14:paraId="05E8A0B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D103B" w14:textId="24264A4A" w:rsidR="008160A3" w:rsidRDefault="008160A3" w:rsidP="008160A3">
      <w:pPr>
        <w:rPr>
          <w:rFonts w:ascii="Arial" w:hAnsi="Arial" w:cs="Arial"/>
          <w:b/>
          <w:sz w:val="24"/>
        </w:rPr>
      </w:pPr>
      <w:r>
        <w:rPr>
          <w:rFonts w:ascii="Arial" w:hAnsi="Arial" w:cs="Arial"/>
          <w:b/>
          <w:color w:val="0000FF"/>
          <w:sz w:val="24"/>
        </w:rPr>
        <w:t>C4-253319</w:t>
      </w:r>
      <w:r>
        <w:rPr>
          <w:rFonts w:ascii="Arial" w:hAnsi="Arial" w:cs="Arial"/>
          <w:b/>
          <w:color w:val="0000FF"/>
          <w:sz w:val="24"/>
        </w:rPr>
        <w:tab/>
      </w:r>
      <w:r>
        <w:rPr>
          <w:rFonts w:ascii="Arial" w:hAnsi="Arial" w:cs="Arial"/>
          <w:b/>
          <w:sz w:val="24"/>
        </w:rPr>
        <w:t>Address ENs related to Nlmf_DataExposure service</w:t>
      </w:r>
    </w:p>
    <w:p w14:paraId="4AB6ADD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v19.3.0</w:t>
      </w:r>
      <w:r>
        <w:rPr>
          <w:i/>
        </w:rPr>
        <w:tab/>
        <w:t xml:space="preserve">  CR-0371  Cat: F (Rel-19)</w:t>
      </w:r>
      <w:r>
        <w:rPr>
          <w:i/>
        </w:rPr>
        <w:br/>
      </w:r>
      <w:r>
        <w:rPr>
          <w:i/>
        </w:rPr>
        <w:br/>
      </w:r>
      <w:r>
        <w:rPr>
          <w:i/>
        </w:rPr>
        <w:tab/>
      </w:r>
      <w:r>
        <w:rPr>
          <w:i/>
        </w:rPr>
        <w:tab/>
      </w:r>
      <w:r>
        <w:rPr>
          <w:i/>
        </w:rPr>
        <w:tab/>
      </w:r>
      <w:r>
        <w:rPr>
          <w:i/>
        </w:rPr>
        <w:tab/>
      </w:r>
      <w:r>
        <w:rPr>
          <w:i/>
        </w:rPr>
        <w:tab/>
        <w:t>Source: vivo</w:t>
      </w:r>
    </w:p>
    <w:p w14:paraId="59F768D9" w14:textId="77777777" w:rsidR="008160A3" w:rsidRDefault="008160A3" w:rsidP="008160A3">
      <w:pPr>
        <w:rPr>
          <w:rFonts w:ascii="Arial" w:hAnsi="Arial" w:cs="Arial"/>
          <w:b/>
        </w:rPr>
      </w:pPr>
      <w:r>
        <w:rPr>
          <w:rFonts w:ascii="Arial" w:hAnsi="Arial" w:cs="Arial"/>
          <w:b/>
        </w:rPr>
        <w:t xml:space="preserve">Discussion: </w:t>
      </w:r>
    </w:p>
    <w:p w14:paraId="1D9238A3" w14:textId="77777777" w:rsidR="008160A3" w:rsidRDefault="008160A3" w:rsidP="008160A3">
      <w:r>
        <w:t>Merged into C4-253459.</w:t>
      </w:r>
    </w:p>
    <w:p w14:paraId="6677A54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D67FA2" w14:textId="77777777" w:rsidR="008160A3" w:rsidRDefault="008160A3" w:rsidP="008160A3">
      <w:pPr>
        <w:pStyle w:val="Heading3"/>
      </w:pPr>
      <w:bookmarkStart w:id="137" w:name="_Toc210593900"/>
      <w:r>
        <w:lastRenderedPageBreak/>
        <w:t>19.40</w:t>
      </w:r>
      <w:r>
        <w:tab/>
        <w:t>CT aspects of Next Generation Real time Communication services [NG_RTC_Ph2]</w:t>
      </w:r>
      <w:bookmarkEnd w:id="137"/>
    </w:p>
    <w:p w14:paraId="58502CE0" w14:textId="23371074" w:rsidR="008160A3" w:rsidRDefault="008160A3" w:rsidP="008160A3">
      <w:pPr>
        <w:rPr>
          <w:rFonts w:ascii="Arial" w:hAnsi="Arial" w:cs="Arial"/>
          <w:b/>
          <w:sz w:val="24"/>
        </w:rPr>
      </w:pPr>
      <w:r>
        <w:rPr>
          <w:rFonts w:ascii="Arial" w:hAnsi="Arial" w:cs="Arial"/>
          <w:b/>
          <w:color w:val="0000FF"/>
          <w:sz w:val="24"/>
        </w:rPr>
        <w:t>C4-253100</w:t>
      </w:r>
      <w:r>
        <w:rPr>
          <w:rFonts w:ascii="Arial" w:hAnsi="Arial" w:cs="Arial"/>
          <w:b/>
          <w:color w:val="0000FF"/>
          <w:sz w:val="24"/>
        </w:rPr>
        <w:tab/>
      </w:r>
      <w:r>
        <w:rPr>
          <w:rFonts w:ascii="Arial" w:hAnsi="Arial" w:cs="Arial"/>
          <w:b/>
          <w:sz w:val="24"/>
        </w:rPr>
        <w:t>Definition of transparent containers for IMS Exposure</w:t>
      </w:r>
    </w:p>
    <w:p w14:paraId="19D7CAA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CR-0666  Cat: F (Rel-19)</w:t>
      </w:r>
      <w:r>
        <w:rPr>
          <w:i/>
        </w:rPr>
        <w:br/>
      </w:r>
      <w:r>
        <w:rPr>
          <w:i/>
        </w:rPr>
        <w:br/>
      </w:r>
      <w:r>
        <w:rPr>
          <w:i/>
        </w:rPr>
        <w:tab/>
      </w:r>
      <w:r>
        <w:rPr>
          <w:i/>
        </w:rPr>
        <w:tab/>
      </w:r>
      <w:r>
        <w:rPr>
          <w:i/>
        </w:rPr>
        <w:tab/>
      </w:r>
      <w:r>
        <w:rPr>
          <w:i/>
        </w:rPr>
        <w:tab/>
      </w:r>
      <w:r>
        <w:rPr>
          <w:i/>
        </w:rPr>
        <w:tab/>
        <w:t>Source: Ericsson</w:t>
      </w:r>
    </w:p>
    <w:p w14:paraId="42B0B10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C4-253461</w:t>
      </w:r>
      <w:r>
        <w:rPr>
          <w:color w:val="993300"/>
          <w:u w:val="single"/>
        </w:rPr>
        <w:t>.</w:t>
      </w:r>
    </w:p>
    <w:p w14:paraId="2CE4C5E9" w14:textId="40B61631" w:rsidR="008160A3" w:rsidRDefault="008160A3" w:rsidP="008160A3">
      <w:pPr>
        <w:rPr>
          <w:rFonts w:ascii="Arial" w:hAnsi="Arial" w:cs="Arial"/>
          <w:b/>
          <w:sz w:val="24"/>
        </w:rPr>
      </w:pPr>
      <w:r>
        <w:rPr>
          <w:rFonts w:ascii="Arial" w:hAnsi="Arial" w:cs="Arial"/>
          <w:b/>
          <w:color w:val="0000FF"/>
          <w:sz w:val="24"/>
        </w:rPr>
        <w:t>C4-253461</w:t>
      </w:r>
      <w:r>
        <w:rPr>
          <w:rFonts w:ascii="Arial" w:hAnsi="Arial" w:cs="Arial"/>
          <w:b/>
          <w:color w:val="0000FF"/>
          <w:sz w:val="24"/>
        </w:rPr>
        <w:tab/>
      </w:r>
      <w:r>
        <w:rPr>
          <w:rFonts w:ascii="Arial" w:hAnsi="Arial" w:cs="Arial"/>
          <w:b/>
          <w:sz w:val="24"/>
        </w:rPr>
        <w:t>Definition of transparent containers for IMS Exposure</w:t>
      </w:r>
    </w:p>
    <w:p w14:paraId="7CBA560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CR-0666  rev 1 Cat: F (Rel-19)</w:t>
      </w:r>
      <w:r>
        <w:rPr>
          <w:i/>
        </w:rPr>
        <w:br/>
      </w:r>
      <w:r>
        <w:rPr>
          <w:i/>
        </w:rPr>
        <w:br/>
      </w:r>
      <w:r>
        <w:rPr>
          <w:i/>
        </w:rPr>
        <w:tab/>
      </w:r>
      <w:r>
        <w:rPr>
          <w:i/>
        </w:rPr>
        <w:tab/>
      </w:r>
      <w:r>
        <w:rPr>
          <w:i/>
        </w:rPr>
        <w:tab/>
      </w:r>
      <w:r>
        <w:rPr>
          <w:i/>
        </w:rPr>
        <w:tab/>
      </w:r>
      <w:r>
        <w:rPr>
          <w:i/>
        </w:rPr>
        <w:tab/>
        <w:t>Source: Ericsson, Verizon</w:t>
      </w:r>
    </w:p>
    <w:p w14:paraId="0E80C798" w14:textId="77777777" w:rsidR="008160A3" w:rsidRDefault="008160A3" w:rsidP="008160A3">
      <w:pPr>
        <w:rPr>
          <w:color w:val="808080"/>
        </w:rPr>
      </w:pPr>
      <w:r>
        <w:rPr>
          <w:color w:val="808080"/>
        </w:rPr>
        <w:t>(Replaces C4-253100)</w:t>
      </w:r>
    </w:p>
    <w:p w14:paraId="56D674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BE0F9" w14:textId="54AC3917" w:rsidR="008160A3" w:rsidRDefault="008160A3" w:rsidP="008160A3">
      <w:pPr>
        <w:rPr>
          <w:rFonts w:ascii="Arial" w:hAnsi="Arial" w:cs="Arial"/>
          <w:b/>
          <w:sz w:val="24"/>
        </w:rPr>
      </w:pPr>
      <w:r>
        <w:rPr>
          <w:rFonts w:ascii="Arial" w:hAnsi="Arial" w:cs="Arial"/>
          <w:b/>
          <w:color w:val="0000FF"/>
          <w:sz w:val="24"/>
        </w:rPr>
        <w:t>C4-253101</w:t>
      </w:r>
      <w:r>
        <w:rPr>
          <w:rFonts w:ascii="Arial" w:hAnsi="Arial" w:cs="Arial"/>
          <w:b/>
          <w:color w:val="0000FF"/>
          <w:sz w:val="24"/>
        </w:rPr>
        <w:tab/>
      </w:r>
      <w:r>
        <w:rPr>
          <w:rFonts w:ascii="Arial" w:hAnsi="Arial" w:cs="Arial"/>
          <w:b/>
          <w:sz w:val="24"/>
        </w:rPr>
        <w:t>Incorrect "imsUeId" pattern in Nhss_imsEE service</w:t>
      </w:r>
    </w:p>
    <w:p w14:paraId="4C200CF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CR-0187  Cat: F (Rel-19)</w:t>
      </w:r>
      <w:r>
        <w:rPr>
          <w:i/>
        </w:rPr>
        <w:br/>
      </w:r>
      <w:r>
        <w:rPr>
          <w:i/>
        </w:rPr>
        <w:br/>
      </w:r>
      <w:r>
        <w:rPr>
          <w:i/>
        </w:rPr>
        <w:tab/>
      </w:r>
      <w:r>
        <w:rPr>
          <w:i/>
        </w:rPr>
        <w:tab/>
      </w:r>
      <w:r>
        <w:rPr>
          <w:i/>
        </w:rPr>
        <w:tab/>
      </w:r>
      <w:r>
        <w:rPr>
          <w:i/>
        </w:rPr>
        <w:tab/>
      </w:r>
      <w:r>
        <w:rPr>
          <w:i/>
        </w:rPr>
        <w:tab/>
        <w:t>Source: Ericsson</w:t>
      </w:r>
    </w:p>
    <w:p w14:paraId="19C1DFB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25AFE" w14:textId="1FF0ADA1" w:rsidR="008160A3" w:rsidRDefault="008160A3" w:rsidP="008160A3">
      <w:pPr>
        <w:rPr>
          <w:rFonts w:ascii="Arial" w:hAnsi="Arial" w:cs="Arial"/>
          <w:b/>
          <w:sz w:val="24"/>
        </w:rPr>
      </w:pPr>
      <w:r>
        <w:rPr>
          <w:rFonts w:ascii="Arial" w:hAnsi="Arial" w:cs="Arial"/>
          <w:b/>
          <w:color w:val="0000FF"/>
          <w:sz w:val="24"/>
        </w:rPr>
        <w:t>C4-253103</w:t>
      </w:r>
      <w:r>
        <w:rPr>
          <w:rFonts w:ascii="Arial" w:hAnsi="Arial" w:cs="Arial"/>
          <w:b/>
          <w:color w:val="0000FF"/>
          <w:sz w:val="24"/>
        </w:rPr>
        <w:tab/>
      </w:r>
      <w:r>
        <w:rPr>
          <w:rFonts w:ascii="Arial" w:hAnsi="Arial" w:cs="Arial"/>
          <w:b/>
          <w:sz w:val="24"/>
        </w:rPr>
        <w:t>Correction on the data channel multiplexing</w:t>
      </w:r>
    </w:p>
    <w:p w14:paraId="24560EDE"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29.175 v19.2.0</w:t>
      </w:r>
      <w:r>
        <w:rPr>
          <w:i/>
        </w:rPr>
        <w:tab/>
        <w:t xml:space="preserve">  CR-0073  Cat: F (Rel-19)</w:t>
      </w:r>
      <w:r>
        <w:rPr>
          <w:i/>
        </w:rPr>
        <w:br/>
      </w:r>
      <w:r>
        <w:rPr>
          <w:i/>
        </w:rPr>
        <w:br/>
      </w:r>
      <w:r>
        <w:rPr>
          <w:i/>
        </w:rPr>
        <w:tab/>
      </w:r>
      <w:r>
        <w:rPr>
          <w:i/>
        </w:rPr>
        <w:tab/>
      </w:r>
      <w:r>
        <w:rPr>
          <w:i/>
        </w:rPr>
        <w:tab/>
      </w:r>
      <w:r>
        <w:rPr>
          <w:i/>
        </w:rPr>
        <w:tab/>
      </w:r>
      <w:r>
        <w:rPr>
          <w:i/>
        </w:rPr>
        <w:tab/>
        <w:t>Source: Huawei</w:t>
      </w:r>
    </w:p>
    <w:p w14:paraId="74EE851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C4-253462</w:t>
      </w:r>
      <w:r>
        <w:rPr>
          <w:color w:val="993300"/>
          <w:u w:val="single"/>
        </w:rPr>
        <w:t>.</w:t>
      </w:r>
    </w:p>
    <w:p w14:paraId="4A553AB2" w14:textId="020DA067" w:rsidR="008160A3" w:rsidRDefault="008160A3" w:rsidP="008160A3">
      <w:pPr>
        <w:rPr>
          <w:rFonts w:ascii="Arial" w:hAnsi="Arial" w:cs="Arial"/>
          <w:b/>
          <w:sz w:val="24"/>
        </w:rPr>
      </w:pPr>
      <w:r>
        <w:rPr>
          <w:rFonts w:ascii="Arial" w:hAnsi="Arial" w:cs="Arial"/>
          <w:b/>
          <w:color w:val="0000FF"/>
          <w:sz w:val="24"/>
        </w:rPr>
        <w:t>C4-253462</w:t>
      </w:r>
      <w:r>
        <w:rPr>
          <w:rFonts w:ascii="Arial" w:hAnsi="Arial" w:cs="Arial"/>
          <w:b/>
          <w:color w:val="0000FF"/>
          <w:sz w:val="24"/>
        </w:rPr>
        <w:tab/>
      </w:r>
      <w:r>
        <w:rPr>
          <w:rFonts w:ascii="Arial" w:hAnsi="Arial" w:cs="Arial"/>
          <w:b/>
          <w:sz w:val="24"/>
        </w:rPr>
        <w:t>Correction on the data channel multiplexing</w:t>
      </w:r>
    </w:p>
    <w:p w14:paraId="0F81DF4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CR-0073  rev 1 Cat: F (Rel-19)</w:t>
      </w:r>
      <w:r>
        <w:rPr>
          <w:i/>
        </w:rPr>
        <w:br/>
      </w:r>
      <w:r>
        <w:rPr>
          <w:i/>
        </w:rPr>
        <w:br/>
      </w:r>
      <w:r>
        <w:rPr>
          <w:i/>
        </w:rPr>
        <w:tab/>
      </w:r>
      <w:r>
        <w:rPr>
          <w:i/>
        </w:rPr>
        <w:tab/>
      </w:r>
      <w:r>
        <w:rPr>
          <w:i/>
        </w:rPr>
        <w:tab/>
      </w:r>
      <w:r>
        <w:rPr>
          <w:i/>
        </w:rPr>
        <w:tab/>
      </w:r>
      <w:r>
        <w:rPr>
          <w:i/>
        </w:rPr>
        <w:tab/>
        <w:t>Source: Huawei</w:t>
      </w:r>
    </w:p>
    <w:p w14:paraId="0CB12186" w14:textId="77777777" w:rsidR="008160A3" w:rsidRDefault="008160A3" w:rsidP="008160A3">
      <w:pPr>
        <w:rPr>
          <w:color w:val="808080"/>
        </w:rPr>
      </w:pPr>
      <w:r>
        <w:rPr>
          <w:color w:val="808080"/>
        </w:rPr>
        <w:t>(Replaces C4-253103)</w:t>
      </w:r>
    </w:p>
    <w:p w14:paraId="552F79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ED37A" w14:textId="2786B3E0" w:rsidR="008160A3" w:rsidRDefault="008160A3" w:rsidP="008160A3">
      <w:pPr>
        <w:rPr>
          <w:rFonts w:ascii="Arial" w:hAnsi="Arial" w:cs="Arial"/>
          <w:b/>
          <w:sz w:val="24"/>
        </w:rPr>
      </w:pPr>
      <w:r>
        <w:rPr>
          <w:rFonts w:ascii="Arial" w:hAnsi="Arial" w:cs="Arial"/>
          <w:b/>
          <w:color w:val="0000FF"/>
          <w:sz w:val="24"/>
        </w:rPr>
        <w:t>C4-253128</w:t>
      </w:r>
      <w:r>
        <w:rPr>
          <w:rFonts w:ascii="Arial" w:hAnsi="Arial" w:cs="Arial"/>
          <w:b/>
          <w:color w:val="0000FF"/>
          <w:sz w:val="24"/>
        </w:rPr>
        <w:tab/>
      </w:r>
      <w:r>
        <w:rPr>
          <w:rFonts w:ascii="Arial" w:hAnsi="Arial" w:cs="Arial"/>
          <w:b/>
          <w:sz w:val="24"/>
        </w:rPr>
        <w:t>Media Capability Defined by Operator</w:t>
      </w:r>
    </w:p>
    <w:p w14:paraId="44440C3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CR-1209  Cat: F (Rel-19)</w:t>
      </w:r>
      <w:r>
        <w:rPr>
          <w:i/>
        </w:rPr>
        <w:br/>
      </w:r>
      <w:r>
        <w:rPr>
          <w:i/>
        </w:rPr>
        <w:br/>
      </w:r>
      <w:r>
        <w:rPr>
          <w:i/>
        </w:rPr>
        <w:tab/>
      </w:r>
      <w:r>
        <w:rPr>
          <w:i/>
        </w:rPr>
        <w:tab/>
      </w:r>
      <w:r>
        <w:rPr>
          <w:i/>
        </w:rPr>
        <w:tab/>
      </w:r>
      <w:r>
        <w:rPr>
          <w:i/>
        </w:rPr>
        <w:tab/>
      </w:r>
      <w:r>
        <w:rPr>
          <w:i/>
        </w:rPr>
        <w:tab/>
        <w:t>Source: ZTE</w:t>
      </w:r>
    </w:p>
    <w:p w14:paraId="3E550737" w14:textId="77777777" w:rsidR="008160A3" w:rsidRDefault="008160A3" w:rsidP="008160A3">
      <w:pPr>
        <w:rPr>
          <w:rFonts w:ascii="Arial" w:hAnsi="Arial" w:cs="Arial"/>
          <w:b/>
        </w:rPr>
      </w:pPr>
      <w:r>
        <w:rPr>
          <w:rFonts w:ascii="Arial" w:hAnsi="Arial" w:cs="Arial"/>
          <w:b/>
        </w:rPr>
        <w:t xml:space="preserve">Abstract: </w:t>
      </w:r>
    </w:p>
    <w:p w14:paraId="2C8CB040" w14:textId="77777777" w:rsidR="008160A3" w:rsidRDefault="008160A3" w:rsidP="008160A3">
      <w:r>
        <w:t>This CR clarifies the exact value of media capability should be defined by operators, and provides examples of common media capability as guideline.</w:t>
      </w:r>
    </w:p>
    <w:p w14:paraId="0FF2B0A7"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C4-253463</w:t>
      </w:r>
      <w:r>
        <w:rPr>
          <w:color w:val="993300"/>
          <w:u w:val="single"/>
        </w:rPr>
        <w:t>.</w:t>
      </w:r>
    </w:p>
    <w:p w14:paraId="64CC3006" w14:textId="328C4553" w:rsidR="008160A3" w:rsidRDefault="008160A3" w:rsidP="008160A3">
      <w:pPr>
        <w:rPr>
          <w:rFonts w:ascii="Arial" w:hAnsi="Arial" w:cs="Arial"/>
          <w:b/>
          <w:sz w:val="24"/>
        </w:rPr>
      </w:pPr>
      <w:r>
        <w:rPr>
          <w:rFonts w:ascii="Arial" w:hAnsi="Arial" w:cs="Arial"/>
          <w:b/>
          <w:color w:val="0000FF"/>
          <w:sz w:val="24"/>
        </w:rPr>
        <w:t>C4-253463</w:t>
      </w:r>
      <w:r>
        <w:rPr>
          <w:rFonts w:ascii="Arial" w:hAnsi="Arial" w:cs="Arial"/>
          <w:b/>
          <w:color w:val="0000FF"/>
          <w:sz w:val="24"/>
        </w:rPr>
        <w:tab/>
      </w:r>
      <w:r>
        <w:rPr>
          <w:rFonts w:ascii="Arial" w:hAnsi="Arial" w:cs="Arial"/>
          <w:b/>
          <w:sz w:val="24"/>
        </w:rPr>
        <w:t>Media Capability Defined by Operator</w:t>
      </w:r>
    </w:p>
    <w:p w14:paraId="5ED65257"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CR-1209  rev 1 Cat: F (Rel-19)</w:t>
      </w:r>
      <w:r>
        <w:rPr>
          <w:i/>
        </w:rPr>
        <w:br/>
      </w:r>
      <w:r>
        <w:rPr>
          <w:i/>
        </w:rPr>
        <w:br/>
      </w:r>
      <w:r>
        <w:rPr>
          <w:i/>
        </w:rPr>
        <w:tab/>
      </w:r>
      <w:r>
        <w:rPr>
          <w:i/>
        </w:rPr>
        <w:tab/>
      </w:r>
      <w:r>
        <w:rPr>
          <w:i/>
        </w:rPr>
        <w:tab/>
      </w:r>
      <w:r>
        <w:rPr>
          <w:i/>
        </w:rPr>
        <w:tab/>
      </w:r>
      <w:r>
        <w:rPr>
          <w:i/>
        </w:rPr>
        <w:tab/>
        <w:t>Source: ZTE</w:t>
      </w:r>
    </w:p>
    <w:p w14:paraId="04B12AAE" w14:textId="77777777" w:rsidR="008160A3" w:rsidRDefault="008160A3" w:rsidP="008160A3">
      <w:pPr>
        <w:rPr>
          <w:color w:val="808080"/>
        </w:rPr>
      </w:pPr>
      <w:r>
        <w:rPr>
          <w:color w:val="808080"/>
        </w:rPr>
        <w:t>(Replaces C4-253128)</w:t>
      </w:r>
    </w:p>
    <w:p w14:paraId="3DE823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A1ECE" w14:textId="3672C725" w:rsidR="008160A3" w:rsidRDefault="008160A3" w:rsidP="008160A3">
      <w:pPr>
        <w:rPr>
          <w:rFonts w:ascii="Arial" w:hAnsi="Arial" w:cs="Arial"/>
          <w:b/>
          <w:sz w:val="24"/>
        </w:rPr>
      </w:pPr>
      <w:r>
        <w:rPr>
          <w:rFonts w:ascii="Arial" w:hAnsi="Arial" w:cs="Arial"/>
          <w:b/>
          <w:color w:val="0000FF"/>
          <w:sz w:val="24"/>
        </w:rPr>
        <w:t>C4-253129</w:t>
      </w:r>
      <w:r>
        <w:rPr>
          <w:rFonts w:ascii="Arial" w:hAnsi="Arial" w:cs="Arial"/>
          <w:b/>
          <w:color w:val="0000FF"/>
          <w:sz w:val="24"/>
        </w:rPr>
        <w:tab/>
      </w:r>
      <w:r>
        <w:rPr>
          <w:rFonts w:ascii="Arial" w:hAnsi="Arial" w:cs="Arial"/>
          <w:b/>
          <w:sz w:val="24"/>
        </w:rPr>
        <w:t>Transcode DC Media to Video Media and Set to One-Way Only</w:t>
      </w:r>
    </w:p>
    <w:p w14:paraId="54837CD6"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v19.2.0</w:t>
      </w:r>
      <w:r>
        <w:rPr>
          <w:i/>
        </w:rPr>
        <w:tab/>
        <w:t xml:space="preserve">  CR-0074  Cat: B (Rel-19)</w:t>
      </w:r>
      <w:r>
        <w:rPr>
          <w:i/>
        </w:rPr>
        <w:br/>
      </w:r>
      <w:r>
        <w:rPr>
          <w:i/>
        </w:rPr>
        <w:br/>
      </w:r>
      <w:r>
        <w:rPr>
          <w:i/>
        </w:rPr>
        <w:tab/>
      </w:r>
      <w:r>
        <w:rPr>
          <w:i/>
        </w:rPr>
        <w:tab/>
      </w:r>
      <w:r>
        <w:rPr>
          <w:i/>
        </w:rPr>
        <w:tab/>
      </w:r>
      <w:r>
        <w:rPr>
          <w:i/>
        </w:rPr>
        <w:tab/>
      </w:r>
      <w:r>
        <w:rPr>
          <w:i/>
        </w:rPr>
        <w:tab/>
        <w:t>Source: ZTE</w:t>
      </w:r>
    </w:p>
    <w:p w14:paraId="4174C9DD" w14:textId="77777777" w:rsidR="008160A3" w:rsidRDefault="008160A3" w:rsidP="008160A3">
      <w:pPr>
        <w:rPr>
          <w:rFonts w:ascii="Arial" w:hAnsi="Arial" w:cs="Arial"/>
          <w:b/>
        </w:rPr>
      </w:pPr>
      <w:r>
        <w:rPr>
          <w:rFonts w:ascii="Arial" w:hAnsi="Arial" w:cs="Arial"/>
          <w:b/>
        </w:rPr>
        <w:t xml:space="preserve">Abstract: </w:t>
      </w:r>
    </w:p>
    <w:p w14:paraId="2293A3D2" w14:textId="77777777" w:rsidR="008160A3" w:rsidRDefault="008160A3" w:rsidP="008160A3">
      <w:r>
        <w:t>This CR proposes update to the Nimsas_MediaControl service to allow the DCSF to transcode DC media to video media and in addition set it to one-way only.</w:t>
      </w:r>
    </w:p>
    <w:p w14:paraId="5ADE48D5" w14:textId="77777777" w:rsidR="008160A3" w:rsidRDefault="008160A3" w:rsidP="008160A3">
      <w:pPr>
        <w:rPr>
          <w:rFonts w:ascii="Arial" w:hAnsi="Arial" w:cs="Arial"/>
          <w:b/>
        </w:rPr>
      </w:pPr>
      <w:r>
        <w:rPr>
          <w:rFonts w:ascii="Arial" w:hAnsi="Arial" w:cs="Arial"/>
          <w:b/>
        </w:rPr>
        <w:t xml:space="preserve">Discussion: </w:t>
      </w:r>
    </w:p>
    <w:p w14:paraId="6B4FA638" w14:textId="77777777" w:rsidR="008160A3" w:rsidRDefault="008160A3" w:rsidP="008160A3">
      <w:r>
        <w:t>Merged into C4-253464.</w:t>
      </w:r>
    </w:p>
    <w:p w14:paraId="72AD7CF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F8D567" w14:textId="23113D7C" w:rsidR="008160A3" w:rsidRDefault="008160A3" w:rsidP="008160A3">
      <w:pPr>
        <w:rPr>
          <w:rFonts w:ascii="Arial" w:hAnsi="Arial" w:cs="Arial"/>
          <w:b/>
          <w:sz w:val="24"/>
        </w:rPr>
      </w:pPr>
      <w:r>
        <w:rPr>
          <w:rFonts w:ascii="Arial" w:hAnsi="Arial" w:cs="Arial"/>
          <w:b/>
          <w:color w:val="0000FF"/>
          <w:sz w:val="24"/>
        </w:rPr>
        <w:t>C4-253205</w:t>
      </w:r>
      <w:r>
        <w:rPr>
          <w:rFonts w:ascii="Arial" w:hAnsi="Arial" w:cs="Arial"/>
          <w:b/>
          <w:color w:val="0000FF"/>
          <w:sz w:val="24"/>
        </w:rPr>
        <w:tab/>
      </w:r>
      <w:r>
        <w:rPr>
          <w:rFonts w:ascii="Arial" w:hAnsi="Arial" w:cs="Arial"/>
          <w:b/>
          <w:sz w:val="24"/>
        </w:rPr>
        <w:t>Update Service names for IMS</w:t>
      </w:r>
    </w:p>
    <w:p w14:paraId="20ACA9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CR-1218  Cat: B (Rel-19)</w:t>
      </w:r>
      <w:r>
        <w:rPr>
          <w:i/>
        </w:rPr>
        <w:br/>
      </w:r>
      <w:r>
        <w:rPr>
          <w:i/>
        </w:rPr>
        <w:br/>
      </w:r>
      <w:r>
        <w:rPr>
          <w:i/>
        </w:rPr>
        <w:tab/>
      </w:r>
      <w:r>
        <w:rPr>
          <w:i/>
        </w:rPr>
        <w:tab/>
      </w:r>
      <w:r>
        <w:rPr>
          <w:i/>
        </w:rPr>
        <w:tab/>
      </w:r>
      <w:r>
        <w:rPr>
          <w:i/>
        </w:rPr>
        <w:tab/>
      </w:r>
      <w:r>
        <w:rPr>
          <w:i/>
        </w:rPr>
        <w:tab/>
        <w:t>Source: Nokia</w:t>
      </w:r>
    </w:p>
    <w:p w14:paraId="5E81F39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EEA0A" w14:textId="5A642671" w:rsidR="008160A3" w:rsidRDefault="008160A3" w:rsidP="008160A3">
      <w:pPr>
        <w:rPr>
          <w:rFonts w:ascii="Arial" w:hAnsi="Arial" w:cs="Arial"/>
          <w:b/>
          <w:sz w:val="24"/>
        </w:rPr>
      </w:pPr>
      <w:r>
        <w:rPr>
          <w:rFonts w:ascii="Arial" w:hAnsi="Arial" w:cs="Arial"/>
          <w:b/>
          <w:color w:val="0000FF"/>
          <w:sz w:val="24"/>
        </w:rPr>
        <w:t>C4-253235</w:t>
      </w:r>
      <w:r>
        <w:rPr>
          <w:rFonts w:ascii="Arial" w:hAnsi="Arial" w:cs="Arial"/>
          <w:b/>
          <w:color w:val="0000FF"/>
          <w:sz w:val="24"/>
        </w:rPr>
        <w:tab/>
      </w:r>
      <w:r>
        <w:rPr>
          <w:rFonts w:ascii="Arial" w:hAnsi="Arial" w:cs="Arial"/>
          <w:b/>
          <w:sz w:val="24"/>
        </w:rPr>
        <w:t>Reference update: RFC 9796</w:t>
      </w:r>
    </w:p>
    <w:p w14:paraId="0B3A29F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CR-0677  Cat: F (Rel-19)</w:t>
      </w:r>
      <w:r>
        <w:rPr>
          <w:i/>
        </w:rPr>
        <w:br/>
      </w:r>
      <w:r>
        <w:rPr>
          <w:i/>
        </w:rPr>
        <w:br/>
      </w:r>
      <w:r>
        <w:rPr>
          <w:i/>
        </w:rPr>
        <w:tab/>
      </w:r>
      <w:r>
        <w:rPr>
          <w:i/>
        </w:rPr>
        <w:tab/>
      </w:r>
      <w:r>
        <w:rPr>
          <w:i/>
        </w:rPr>
        <w:tab/>
      </w:r>
      <w:r>
        <w:rPr>
          <w:i/>
        </w:rPr>
        <w:tab/>
      </w:r>
      <w:r>
        <w:rPr>
          <w:i/>
        </w:rPr>
        <w:tab/>
        <w:t>Source: Ericsson</w:t>
      </w:r>
    </w:p>
    <w:p w14:paraId="21F51E3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C4-253465</w:t>
      </w:r>
      <w:r>
        <w:rPr>
          <w:color w:val="993300"/>
          <w:u w:val="single"/>
        </w:rPr>
        <w:t>.</w:t>
      </w:r>
    </w:p>
    <w:p w14:paraId="24A54BE3" w14:textId="4CDD30FB" w:rsidR="008160A3" w:rsidRDefault="008160A3" w:rsidP="008160A3">
      <w:pPr>
        <w:rPr>
          <w:rFonts w:ascii="Arial" w:hAnsi="Arial" w:cs="Arial"/>
          <w:b/>
          <w:sz w:val="24"/>
        </w:rPr>
      </w:pPr>
      <w:r>
        <w:rPr>
          <w:rFonts w:ascii="Arial" w:hAnsi="Arial" w:cs="Arial"/>
          <w:b/>
          <w:color w:val="0000FF"/>
          <w:sz w:val="24"/>
        </w:rPr>
        <w:t>C4-253465</w:t>
      </w:r>
      <w:r>
        <w:rPr>
          <w:rFonts w:ascii="Arial" w:hAnsi="Arial" w:cs="Arial"/>
          <w:b/>
          <w:color w:val="0000FF"/>
          <w:sz w:val="24"/>
        </w:rPr>
        <w:tab/>
      </w:r>
      <w:r>
        <w:rPr>
          <w:rFonts w:ascii="Arial" w:hAnsi="Arial" w:cs="Arial"/>
          <w:b/>
          <w:sz w:val="24"/>
        </w:rPr>
        <w:t>Reference update: RFC 9796</w:t>
      </w:r>
    </w:p>
    <w:p w14:paraId="2349DB8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CR-0677  rev 1 Cat: F (Rel-19)</w:t>
      </w:r>
      <w:r>
        <w:rPr>
          <w:i/>
        </w:rPr>
        <w:br/>
      </w:r>
      <w:r>
        <w:rPr>
          <w:i/>
        </w:rPr>
        <w:br/>
      </w:r>
      <w:r>
        <w:rPr>
          <w:i/>
        </w:rPr>
        <w:tab/>
      </w:r>
      <w:r>
        <w:rPr>
          <w:i/>
        </w:rPr>
        <w:tab/>
      </w:r>
      <w:r>
        <w:rPr>
          <w:i/>
        </w:rPr>
        <w:tab/>
      </w:r>
      <w:r>
        <w:rPr>
          <w:i/>
        </w:rPr>
        <w:tab/>
      </w:r>
      <w:r>
        <w:rPr>
          <w:i/>
        </w:rPr>
        <w:tab/>
        <w:t>Source: Ericsson, Huawei</w:t>
      </w:r>
    </w:p>
    <w:p w14:paraId="281B6187" w14:textId="77777777" w:rsidR="008160A3" w:rsidRDefault="008160A3" w:rsidP="008160A3">
      <w:pPr>
        <w:rPr>
          <w:color w:val="808080"/>
        </w:rPr>
      </w:pPr>
      <w:r>
        <w:rPr>
          <w:color w:val="808080"/>
        </w:rPr>
        <w:t>(Replaces C4-253235)</w:t>
      </w:r>
    </w:p>
    <w:p w14:paraId="05C2D7F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1C827" w14:textId="226AE2F5" w:rsidR="008160A3" w:rsidRDefault="008160A3" w:rsidP="008160A3">
      <w:pPr>
        <w:rPr>
          <w:rFonts w:ascii="Arial" w:hAnsi="Arial" w:cs="Arial"/>
          <w:b/>
          <w:sz w:val="24"/>
        </w:rPr>
      </w:pPr>
      <w:r>
        <w:rPr>
          <w:rFonts w:ascii="Arial" w:hAnsi="Arial" w:cs="Arial"/>
          <w:b/>
          <w:color w:val="0000FF"/>
          <w:sz w:val="24"/>
        </w:rPr>
        <w:t>C4-253345</w:t>
      </w:r>
      <w:r>
        <w:rPr>
          <w:rFonts w:ascii="Arial" w:hAnsi="Arial" w:cs="Arial"/>
          <w:b/>
          <w:color w:val="0000FF"/>
          <w:sz w:val="24"/>
        </w:rPr>
        <w:tab/>
      </w:r>
      <w:r>
        <w:rPr>
          <w:rFonts w:ascii="Arial" w:hAnsi="Arial" w:cs="Arial"/>
          <w:b/>
          <w:sz w:val="24"/>
        </w:rPr>
        <w:t>Update and replace obsoleted HTTP RFC</w:t>
      </w:r>
    </w:p>
    <w:p w14:paraId="2D575C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CR-0681  Cat: F (Rel-19)</w:t>
      </w:r>
      <w:r>
        <w:rPr>
          <w:i/>
        </w:rPr>
        <w:br/>
      </w:r>
      <w:r>
        <w:rPr>
          <w:i/>
        </w:rPr>
        <w:lastRenderedPageBreak/>
        <w:br/>
      </w:r>
      <w:r>
        <w:rPr>
          <w:i/>
        </w:rPr>
        <w:tab/>
      </w:r>
      <w:r>
        <w:rPr>
          <w:i/>
        </w:rPr>
        <w:tab/>
      </w:r>
      <w:r>
        <w:rPr>
          <w:i/>
        </w:rPr>
        <w:tab/>
      </w:r>
      <w:r>
        <w:rPr>
          <w:i/>
        </w:rPr>
        <w:tab/>
      </w:r>
      <w:r>
        <w:rPr>
          <w:i/>
        </w:rPr>
        <w:tab/>
        <w:t>Source: Huawei</w:t>
      </w:r>
    </w:p>
    <w:p w14:paraId="23F47A8E" w14:textId="77777777" w:rsidR="008160A3" w:rsidRDefault="008160A3" w:rsidP="008160A3">
      <w:pPr>
        <w:rPr>
          <w:rFonts w:ascii="Arial" w:hAnsi="Arial" w:cs="Arial"/>
          <w:b/>
        </w:rPr>
      </w:pPr>
      <w:r>
        <w:rPr>
          <w:rFonts w:ascii="Arial" w:hAnsi="Arial" w:cs="Arial"/>
          <w:b/>
        </w:rPr>
        <w:t xml:space="preserve">Discussion: </w:t>
      </w:r>
    </w:p>
    <w:p w14:paraId="26F8AA9F" w14:textId="77777777" w:rsidR="008160A3" w:rsidRDefault="008160A3" w:rsidP="008160A3">
      <w:r>
        <w:t>Merged into C4-253465.</w:t>
      </w:r>
    </w:p>
    <w:p w14:paraId="5B1CA41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AA8547" w14:textId="47199FF1" w:rsidR="008160A3" w:rsidRDefault="008160A3" w:rsidP="008160A3">
      <w:pPr>
        <w:rPr>
          <w:rFonts w:ascii="Arial" w:hAnsi="Arial" w:cs="Arial"/>
          <w:b/>
          <w:sz w:val="24"/>
        </w:rPr>
      </w:pPr>
      <w:r>
        <w:rPr>
          <w:rFonts w:ascii="Arial" w:hAnsi="Arial" w:cs="Arial"/>
          <w:b/>
          <w:color w:val="0000FF"/>
          <w:sz w:val="24"/>
        </w:rPr>
        <w:t>C4-253236</w:t>
      </w:r>
      <w:r>
        <w:rPr>
          <w:rFonts w:ascii="Arial" w:hAnsi="Arial" w:cs="Arial"/>
          <w:b/>
          <w:color w:val="0000FF"/>
          <w:sz w:val="24"/>
        </w:rPr>
        <w:tab/>
      </w:r>
      <w:r>
        <w:rPr>
          <w:rFonts w:ascii="Arial" w:hAnsi="Arial" w:cs="Arial"/>
          <w:b/>
          <w:sz w:val="24"/>
        </w:rPr>
        <w:t>Nimsas_ImsParameterProvision API: removal of EN on RCD</w:t>
      </w:r>
    </w:p>
    <w:p w14:paraId="4E6935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CR-0077  Cat: B (Rel-19)</w:t>
      </w:r>
      <w:r>
        <w:rPr>
          <w:i/>
        </w:rPr>
        <w:br/>
      </w:r>
      <w:r>
        <w:rPr>
          <w:i/>
        </w:rPr>
        <w:br/>
      </w:r>
      <w:r>
        <w:rPr>
          <w:i/>
        </w:rPr>
        <w:tab/>
      </w:r>
      <w:r>
        <w:rPr>
          <w:i/>
        </w:rPr>
        <w:tab/>
      </w:r>
      <w:r>
        <w:rPr>
          <w:i/>
        </w:rPr>
        <w:tab/>
      </w:r>
      <w:r>
        <w:rPr>
          <w:i/>
        </w:rPr>
        <w:tab/>
      </w:r>
      <w:r>
        <w:rPr>
          <w:i/>
        </w:rPr>
        <w:tab/>
        <w:t>Source: Ericsson</w:t>
      </w:r>
    </w:p>
    <w:p w14:paraId="69DF8C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C4-253466</w:t>
      </w:r>
      <w:r>
        <w:rPr>
          <w:color w:val="993300"/>
          <w:u w:val="single"/>
        </w:rPr>
        <w:t>.</w:t>
      </w:r>
    </w:p>
    <w:p w14:paraId="1C9ADC53" w14:textId="0D0FA729" w:rsidR="008160A3" w:rsidRDefault="008160A3" w:rsidP="008160A3">
      <w:pPr>
        <w:rPr>
          <w:rFonts w:ascii="Arial" w:hAnsi="Arial" w:cs="Arial"/>
          <w:b/>
          <w:sz w:val="24"/>
        </w:rPr>
      </w:pPr>
      <w:r>
        <w:rPr>
          <w:rFonts w:ascii="Arial" w:hAnsi="Arial" w:cs="Arial"/>
          <w:b/>
          <w:color w:val="0000FF"/>
          <w:sz w:val="24"/>
        </w:rPr>
        <w:t>C4-253466</w:t>
      </w:r>
      <w:r>
        <w:rPr>
          <w:rFonts w:ascii="Arial" w:hAnsi="Arial" w:cs="Arial"/>
          <w:b/>
          <w:color w:val="0000FF"/>
          <w:sz w:val="24"/>
        </w:rPr>
        <w:tab/>
      </w:r>
      <w:r>
        <w:rPr>
          <w:rFonts w:ascii="Arial" w:hAnsi="Arial" w:cs="Arial"/>
          <w:b/>
          <w:sz w:val="24"/>
        </w:rPr>
        <w:t>Nimsas_ImsParameterProvision API: removal of EN on RCD</w:t>
      </w:r>
    </w:p>
    <w:p w14:paraId="20AF4AC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CR-0077  rev 1 Cat: B (Rel-19)</w:t>
      </w:r>
      <w:r>
        <w:rPr>
          <w:i/>
        </w:rPr>
        <w:br/>
      </w:r>
      <w:r>
        <w:rPr>
          <w:i/>
        </w:rPr>
        <w:br/>
      </w:r>
      <w:r>
        <w:rPr>
          <w:i/>
        </w:rPr>
        <w:tab/>
      </w:r>
      <w:r>
        <w:rPr>
          <w:i/>
        </w:rPr>
        <w:tab/>
      </w:r>
      <w:r>
        <w:rPr>
          <w:i/>
        </w:rPr>
        <w:tab/>
      </w:r>
      <w:r>
        <w:rPr>
          <w:i/>
        </w:rPr>
        <w:tab/>
      </w:r>
      <w:r>
        <w:rPr>
          <w:i/>
        </w:rPr>
        <w:tab/>
        <w:t>Source: Ericsson, China Mobile</w:t>
      </w:r>
    </w:p>
    <w:p w14:paraId="0ABB4EF5" w14:textId="77777777" w:rsidR="008160A3" w:rsidRDefault="008160A3" w:rsidP="008160A3">
      <w:pPr>
        <w:rPr>
          <w:color w:val="808080"/>
        </w:rPr>
      </w:pPr>
      <w:r>
        <w:rPr>
          <w:color w:val="808080"/>
        </w:rPr>
        <w:t>(Replaces C4-253236)</w:t>
      </w:r>
    </w:p>
    <w:p w14:paraId="6AD9A4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EAB65" w14:textId="3732ACA4" w:rsidR="008160A3" w:rsidRDefault="008160A3" w:rsidP="008160A3">
      <w:pPr>
        <w:rPr>
          <w:rFonts w:ascii="Arial" w:hAnsi="Arial" w:cs="Arial"/>
          <w:b/>
          <w:sz w:val="24"/>
        </w:rPr>
      </w:pPr>
      <w:r>
        <w:rPr>
          <w:rFonts w:ascii="Arial" w:hAnsi="Arial" w:cs="Arial"/>
          <w:b/>
          <w:color w:val="0000FF"/>
          <w:sz w:val="24"/>
        </w:rPr>
        <w:t>C4-253237</w:t>
      </w:r>
      <w:r>
        <w:rPr>
          <w:rFonts w:ascii="Arial" w:hAnsi="Arial" w:cs="Arial"/>
          <w:b/>
          <w:color w:val="0000FF"/>
          <w:sz w:val="24"/>
        </w:rPr>
        <w:tab/>
      </w:r>
      <w:r>
        <w:rPr>
          <w:rFonts w:ascii="Arial" w:hAnsi="Arial" w:cs="Arial"/>
          <w:b/>
          <w:sz w:val="24"/>
        </w:rPr>
        <w:t>Nimsas_ImsParameterProvision API: editorial corrections</w:t>
      </w:r>
    </w:p>
    <w:p w14:paraId="399BEE6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CR-0078  Cat: D (Rel-19)</w:t>
      </w:r>
      <w:r>
        <w:rPr>
          <w:i/>
        </w:rPr>
        <w:br/>
      </w:r>
      <w:r>
        <w:rPr>
          <w:i/>
        </w:rPr>
        <w:br/>
      </w:r>
      <w:r>
        <w:rPr>
          <w:i/>
        </w:rPr>
        <w:tab/>
      </w:r>
      <w:r>
        <w:rPr>
          <w:i/>
        </w:rPr>
        <w:tab/>
      </w:r>
      <w:r>
        <w:rPr>
          <w:i/>
        </w:rPr>
        <w:tab/>
      </w:r>
      <w:r>
        <w:rPr>
          <w:i/>
        </w:rPr>
        <w:tab/>
      </w:r>
      <w:r>
        <w:rPr>
          <w:i/>
        </w:rPr>
        <w:tab/>
        <w:t>Source: Ericsson</w:t>
      </w:r>
    </w:p>
    <w:p w14:paraId="121D5FE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4C806" w14:textId="04962B9A" w:rsidR="008160A3" w:rsidRDefault="008160A3" w:rsidP="008160A3">
      <w:pPr>
        <w:rPr>
          <w:rFonts w:ascii="Arial" w:hAnsi="Arial" w:cs="Arial"/>
          <w:b/>
          <w:sz w:val="24"/>
        </w:rPr>
      </w:pPr>
      <w:r>
        <w:rPr>
          <w:rFonts w:ascii="Arial" w:hAnsi="Arial" w:cs="Arial"/>
          <w:b/>
          <w:color w:val="0000FF"/>
          <w:sz w:val="24"/>
        </w:rPr>
        <w:t>C4-253468</w:t>
      </w:r>
      <w:r>
        <w:rPr>
          <w:rFonts w:ascii="Arial" w:hAnsi="Arial" w:cs="Arial"/>
          <w:b/>
          <w:color w:val="0000FF"/>
          <w:sz w:val="24"/>
        </w:rPr>
        <w:tab/>
      </w:r>
      <w:r>
        <w:rPr>
          <w:rFonts w:ascii="Arial" w:hAnsi="Arial" w:cs="Arial"/>
          <w:b/>
          <w:sz w:val="24"/>
        </w:rPr>
        <w:t>Nimsas_ImsParameterProvision API: editorial corrections</w:t>
      </w:r>
    </w:p>
    <w:p w14:paraId="2A7943C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CR-0078  rev 1 Cat: D (Rel-19)</w:t>
      </w:r>
      <w:r>
        <w:rPr>
          <w:i/>
        </w:rPr>
        <w:br/>
      </w:r>
      <w:r>
        <w:rPr>
          <w:i/>
        </w:rPr>
        <w:br/>
      </w:r>
      <w:r>
        <w:rPr>
          <w:i/>
        </w:rPr>
        <w:tab/>
      </w:r>
      <w:r>
        <w:rPr>
          <w:i/>
        </w:rPr>
        <w:tab/>
      </w:r>
      <w:r>
        <w:rPr>
          <w:i/>
        </w:rPr>
        <w:tab/>
      </w:r>
      <w:r>
        <w:rPr>
          <w:i/>
        </w:rPr>
        <w:tab/>
      </w:r>
      <w:r>
        <w:rPr>
          <w:i/>
        </w:rPr>
        <w:tab/>
        <w:t>Source: Ericsson, China Mobile</w:t>
      </w:r>
    </w:p>
    <w:p w14:paraId="5A5C7BCA" w14:textId="77777777" w:rsidR="008160A3" w:rsidRDefault="008160A3" w:rsidP="008160A3">
      <w:pPr>
        <w:rPr>
          <w:color w:val="808080"/>
        </w:rPr>
      </w:pPr>
      <w:r>
        <w:rPr>
          <w:color w:val="808080"/>
        </w:rPr>
        <w:t>(Replaces C4-253237)</w:t>
      </w:r>
    </w:p>
    <w:p w14:paraId="57F3BC8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EAF8D" w14:textId="324F2F39" w:rsidR="008160A3" w:rsidRDefault="008160A3" w:rsidP="008160A3">
      <w:pPr>
        <w:rPr>
          <w:rFonts w:ascii="Arial" w:hAnsi="Arial" w:cs="Arial"/>
          <w:b/>
          <w:sz w:val="24"/>
        </w:rPr>
      </w:pPr>
      <w:r>
        <w:rPr>
          <w:rFonts w:ascii="Arial" w:hAnsi="Arial" w:cs="Arial"/>
          <w:b/>
          <w:color w:val="0000FF"/>
          <w:sz w:val="24"/>
        </w:rPr>
        <w:t>C4-253238</w:t>
      </w:r>
      <w:r>
        <w:rPr>
          <w:rFonts w:ascii="Arial" w:hAnsi="Arial" w:cs="Arial"/>
          <w:b/>
          <w:color w:val="0000FF"/>
          <w:sz w:val="24"/>
        </w:rPr>
        <w:tab/>
      </w:r>
      <w:r>
        <w:rPr>
          <w:rFonts w:ascii="Arial" w:hAnsi="Arial" w:cs="Arial"/>
          <w:b/>
          <w:sz w:val="24"/>
        </w:rPr>
        <w:t>Nimsas_ImsPP_Delete service operation definition</w:t>
      </w:r>
    </w:p>
    <w:p w14:paraId="1DECBDE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CR-0079  Cat: B (Rel-19)</w:t>
      </w:r>
      <w:r>
        <w:rPr>
          <w:i/>
        </w:rPr>
        <w:br/>
      </w:r>
      <w:r>
        <w:rPr>
          <w:i/>
        </w:rPr>
        <w:br/>
      </w:r>
      <w:r>
        <w:rPr>
          <w:i/>
        </w:rPr>
        <w:tab/>
      </w:r>
      <w:r>
        <w:rPr>
          <w:i/>
        </w:rPr>
        <w:tab/>
      </w:r>
      <w:r>
        <w:rPr>
          <w:i/>
        </w:rPr>
        <w:tab/>
      </w:r>
      <w:r>
        <w:rPr>
          <w:i/>
        </w:rPr>
        <w:tab/>
      </w:r>
      <w:r>
        <w:rPr>
          <w:i/>
        </w:rPr>
        <w:tab/>
        <w:t>Source: Ericsson</w:t>
      </w:r>
    </w:p>
    <w:p w14:paraId="19BF7FF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79580" w14:textId="34EC90A8" w:rsidR="00F15DC7" w:rsidRDefault="008160A3">
      <w:pPr>
        <w:rPr>
          <w:rFonts w:ascii="Arial" w:hAnsi="Arial" w:cs="Arial"/>
          <w:b/>
          <w:sz w:val="24"/>
        </w:rPr>
      </w:pPr>
      <w:r>
        <w:rPr>
          <w:rFonts w:ascii="Arial" w:hAnsi="Arial" w:cs="Arial"/>
          <w:b/>
          <w:color w:val="0000FF"/>
          <w:sz w:val="24"/>
        </w:rPr>
        <w:t>C4-253239</w:t>
      </w:r>
      <w:r>
        <w:rPr>
          <w:rFonts w:ascii="Arial" w:hAnsi="Arial" w:cs="Arial"/>
          <w:b/>
          <w:color w:val="0000FF"/>
          <w:sz w:val="24"/>
        </w:rPr>
        <w:tab/>
      </w:r>
      <w:r>
        <w:rPr>
          <w:rFonts w:ascii="Arial" w:hAnsi="Arial" w:cs="Arial"/>
          <w:b/>
          <w:sz w:val="24"/>
        </w:rPr>
        <w:t>Nimsas_ImsParameterProvision API: "201 Created" and "204 No Content" responses</w:t>
      </w:r>
    </w:p>
    <w:p w14:paraId="65C36BC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CR-0080  Cat: B (Rel-19)</w:t>
      </w:r>
      <w:r>
        <w:rPr>
          <w:i/>
        </w:rPr>
        <w:br/>
      </w:r>
      <w:r>
        <w:rPr>
          <w:i/>
        </w:rPr>
        <w:br/>
      </w:r>
      <w:r>
        <w:rPr>
          <w:i/>
        </w:rPr>
        <w:tab/>
      </w:r>
      <w:r>
        <w:rPr>
          <w:i/>
        </w:rPr>
        <w:tab/>
      </w:r>
      <w:r>
        <w:rPr>
          <w:i/>
        </w:rPr>
        <w:tab/>
      </w:r>
      <w:r>
        <w:rPr>
          <w:i/>
        </w:rPr>
        <w:tab/>
      </w:r>
      <w:r>
        <w:rPr>
          <w:i/>
        </w:rPr>
        <w:tab/>
        <w:t>Source: Ericsson</w:t>
      </w:r>
    </w:p>
    <w:p w14:paraId="06F9E7D9"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9B08A" w14:textId="01473A04" w:rsidR="008160A3" w:rsidRDefault="008160A3" w:rsidP="008160A3">
      <w:pPr>
        <w:rPr>
          <w:rFonts w:ascii="Arial" w:hAnsi="Arial" w:cs="Arial"/>
          <w:b/>
          <w:sz w:val="24"/>
        </w:rPr>
      </w:pPr>
      <w:r>
        <w:rPr>
          <w:rFonts w:ascii="Arial" w:hAnsi="Arial" w:cs="Arial"/>
          <w:b/>
          <w:color w:val="0000FF"/>
          <w:sz w:val="24"/>
        </w:rPr>
        <w:t>C4-253240</w:t>
      </w:r>
      <w:r>
        <w:rPr>
          <w:rFonts w:ascii="Arial" w:hAnsi="Arial" w:cs="Arial"/>
          <w:b/>
          <w:color w:val="0000FF"/>
          <w:sz w:val="24"/>
        </w:rPr>
        <w:tab/>
      </w:r>
      <w:r>
        <w:rPr>
          <w:rFonts w:ascii="Arial" w:hAnsi="Arial" w:cs="Arial"/>
          <w:b/>
          <w:sz w:val="24"/>
        </w:rPr>
        <w:t>Nimsas_ImsParameterProvision: correction on the Public User Identity</w:t>
      </w:r>
    </w:p>
    <w:p w14:paraId="71F7F17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CR-0081  Cat: F (Rel-19)</w:t>
      </w:r>
      <w:r>
        <w:rPr>
          <w:i/>
        </w:rPr>
        <w:br/>
      </w:r>
      <w:r>
        <w:rPr>
          <w:i/>
        </w:rPr>
        <w:br/>
      </w:r>
      <w:r>
        <w:rPr>
          <w:i/>
        </w:rPr>
        <w:tab/>
      </w:r>
      <w:r>
        <w:rPr>
          <w:i/>
        </w:rPr>
        <w:tab/>
      </w:r>
      <w:r>
        <w:rPr>
          <w:i/>
        </w:rPr>
        <w:tab/>
      </w:r>
      <w:r>
        <w:rPr>
          <w:i/>
        </w:rPr>
        <w:tab/>
      </w:r>
      <w:r>
        <w:rPr>
          <w:i/>
        </w:rPr>
        <w:tab/>
        <w:t>Source: Ericsson</w:t>
      </w:r>
    </w:p>
    <w:p w14:paraId="723ED96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C4-253467</w:t>
      </w:r>
      <w:r>
        <w:rPr>
          <w:color w:val="993300"/>
          <w:u w:val="single"/>
        </w:rPr>
        <w:t>.</w:t>
      </w:r>
    </w:p>
    <w:p w14:paraId="45B81A60" w14:textId="57A45413" w:rsidR="008160A3" w:rsidRDefault="008160A3" w:rsidP="008160A3">
      <w:pPr>
        <w:rPr>
          <w:rFonts w:ascii="Arial" w:hAnsi="Arial" w:cs="Arial"/>
          <w:b/>
          <w:sz w:val="24"/>
        </w:rPr>
      </w:pPr>
      <w:r>
        <w:rPr>
          <w:rFonts w:ascii="Arial" w:hAnsi="Arial" w:cs="Arial"/>
          <w:b/>
          <w:color w:val="0000FF"/>
          <w:sz w:val="24"/>
        </w:rPr>
        <w:t>C4-253467</w:t>
      </w:r>
      <w:r>
        <w:rPr>
          <w:rFonts w:ascii="Arial" w:hAnsi="Arial" w:cs="Arial"/>
          <w:b/>
          <w:color w:val="0000FF"/>
          <w:sz w:val="24"/>
        </w:rPr>
        <w:tab/>
      </w:r>
      <w:r>
        <w:rPr>
          <w:rFonts w:ascii="Arial" w:hAnsi="Arial" w:cs="Arial"/>
          <w:b/>
          <w:sz w:val="24"/>
        </w:rPr>
        <w:t>Nimsas_ImsParameterProvision: correction on the Public User Identity</w:t>
      </w:r>
    </w:p>
    <w:p w14:paraId="6B06085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CR-0081  rev 1 Cat: F (Rel-19)</w:t>
      </w:r>
      <w:r>
        <w:rPr>
          <w:i/>
        </w:rPr>
        <w:br/>
      </w:r>
      <w:r>
        <w:rPr>
          <w:i/>
        </w:rPr>
        <w:br/>
      </w:r>
      <w:r>
        <w:rPr>
          <w:i/>
        </w:rPr>
        <w:tab/>
      </w:r>
      <w:r>
        <w:rPr>
          <w:i/>
        </w:rPr>
        <w:tab/>
      </w:r>
      <w:r>
        <w:rPr>
          <w:i/>
        </w:rPr>
        <w:tab/>
      </w:r>
      <w:r>
        <w:rPr>
          <w:i/>
        </w:rPr>
        <w:tab/>
      </w:r>
      <w:r>
        <w:rPr>
          <w:i/>
        </w:rPr>
        <w:tab/>
        <w:t>Source: Ericsson, China Mobile</w:t>
      </w:r>
    </w:p>
    <w:p w14:paraId="1B12A240" w14:textId="77777777" w:rsidR="008160A3" w:rsidRDefault="008160A3" w:rsidP="008160A3">
      <w:pPr>
        <w:rPr>
          <w:color w:val="808080"/>
        </w:rPr>
      </w:pPr>
      <w:r>
        <w:rPr>
          <w:color w:val="808080"/>
        </w:rPr>
        <w:t>(Replaces C4-253240)</w:t>
      </w:r>
    </w:p>
    <w:p w14:paraId="3D035A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17390" w14:textId="02548356" w:rsidR="008160A3" w:rsidRDefault="008160A3" w:rsidP="008160A3">
      <w:pPr>
        <w:rPr>
          <w:rFonts w:ascii="Arial" w:hAnsi="Arial" w:cs="Arial"/>
          <w:b/>
          <w:sz w:val="24"/>
        </w:rPr>
      </w:pPr>
      <w:r>
        <w:rPr>
          <w:rFonts w:ascii="Arial" w:hAnsi="Arial" w:cs="Arial"/>
          <w:b/>
          <w:color w:val="0000FF"/>
          <w:sz w:val="24"/>
        </w:rPr>
        <w:t>C4-253241</w:t>
      </w:r>
      <w:r>
        <w:rPr>
          <w:rFonts w:ascii="Arial" w:hAnsi="Arial" w:cs="Arial"/>
          <w:b/>
          <w:color w:val="0000FF"/>
          <w:sz w:val="24"/>
        </w:rPr>
        <w:tab/>
      </w:r>
      <w:r>
        <w:rPr>
          <w:rFonts w:ascii="Arial" w:hAnsi="Arial" w:cs="Arial"/>
          <w:b/>
          <w:sz w:val="24"/>
        </w:rPr>
        <w:t>Nimsas_ImsParameterProvision API: specification of the OpenAPI file</w:t>
      </w:r>
    </w:p>
    <w:p w14:paraId="0E91470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CR-0082  Cat: B (Rel-19)</w:t>
      </w:r>
      <w:r>
        <w:rPr>
          <w:i/>
        </w:rPr>
        <w:br/>
      </w:r>
      <w:r>
        <w:rPr>
          <w:i/>
        </w:rPr>
        <w:br/>
      </w:r>
      <w:r>
        <w:rPr>
          <w:i/>
        </w:rPr>
        <w:tab/>
      </w:r>
      <w:r>
        <w:rPr>
          <w:i/>
        </w:rPr>
        <w:tab/>
      </w:r>
      <w:r>
        <w:rPr>
          <w:i/>
        </w:rPr>
        <w:tab/>
      </w:r>
      <w:r>
        <w:rPr>
          <w:i/>
        </w:rPr>
        <w:tab/>
      </w:r>
      <w:r>
        <w:rPr>
          <w:i/>
        </w:rPr>
        <w:tab/>
        <w:t>Source: Ericsson</w:t>
      </w:r>
    </w:p>
    <w:p w14:paraId="0DD3C36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C4-253469</w:t>
      </w:r>
      <w:r>
        <w:rPr>
          <w:color w:val="993300"/>
          <w:u w:val="single"/>
        </w:rPr>
        <w:t>.</w:t>
      </w:r>
    </w:p>
    <w:p w14:paraId="3331BB65" w14:textId="7C56A10A" w:rsidR="008160A3" w:rsidRDefault="008160A3" w:rsidP="008160A3">
      <w:pPr>
        <w:rPr>
          <w:rFonts w:ascii="Arial" w:hAnsi="Arial" w:cs="Arial"/>
          <w:b/>
          <w:sz w:val="24"/>
        </w:rPr>
      </w:pPr>
      <w:r>
        <w:rPr>
          <w:rFonts w:ascii="Arial" w:hAnsi="Arial" w:cs="Arial"/>
          <w:b/>
          <w:color w:val="0000FF"/>
          <w:sz w:val="24"/>
        </w:rPr>
        <w:t>C4-253245</w:t>
      </w:r>
      <w:r>
        <w:rPr>
          <w:rFonts w:ascii="Arial" w:hAnsi="Arial" w:cs="Arial"/>
          <w:b/>
          <w:color w:val="0000FF"/>
          <w:sz w:val="24"/>
        </w:rPr>
        <w:tab/>
      </w:r>
      <w:r>
        <w:rPr>
          <w:rFonts w:ascii="Arial" w:hAnsi="Arial" w:cs="Arial"/>
          <w:b/>
          <w:sz w:val="24"/>
        </w:rPr>
        <w:t>Instruction on transcoding for interworking</w:t>
      </w:r>
    </w:p>
    <w:p w14:paraId="22A1720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CR-0083  Cat: B (Rel-19)</w:t>
      </w:r>
      <w:r>
        <w:rPr>
          <w:i/>
        </w:rPr>
        <w:br/>
      </w:r>
      <w:r>
        <w:rPr>
          <w:i/>
        </w:rPr>
        <w:br/>
      </w:r>
      <w:r>
        <w:rPr>
          <w:i/>
        </w:rPr>
        <w:tab/>
      </w:r>
      <w:r>
        <w:rPr>
          <w:i/>
        </w:rPr>
        <w:tab/>
      </w:r>
      <w:r>
        <w:rPr>
          <w:i/>
        </w:rPr>
        <w:tab/>
      </w:r>
      <w:r>
        <w:rPr>
          <w:i/>
        </w:rPr>
        <w:tab/>
      </w:r>
      <w:r>
        <w:rPr>
          <w:i/>
        </w:rPr>
        <w:tab/>
        <w:t>Source: Huawei</w:t>
      </w:r>
    </w:p>
    <w:p w14:paraId="0D23B74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C4-253464</w:t>
      </w:r>
      <w:r>
        <w:rPr>
          <w:color w:val="993300"/>
          <w:u w:val="single"/>
        </w:rPr>
        <w:t>.</w:t>
      </w:r>
    </w:p>
    <w:p w14:paraId="4C151981" w14:textId="277B0F5C" w:rsidR="008160A3" w:rsidRDefault="008160A3" w:rsidP="008160A3">
      <w:pPr>
        <w:rPr>
          <w:rFonts w:ascii="Arial" w:hAnsi="Arial" w:cs="Arial"/>
          <w:b/>
          <w:sz w:val="24"/>
        </w:rPr>
      </w:pPr>
      <w:r>
        <w:rPr>
          <w:rFonts w:ascii="Arial" w:hAnsi="Arial" w:cs="Arial"/>
          <w:b/>
          <w:color w:val="0000FF"/>
          <w:sz w:val="24"/>
        </w:rPr>
        <w:t>C4-253469</w:t>
      </w:r>
      <w:r>
        <w:rPr>
          <w:rFonts w:ascii="Arial" w:hAnsi="Arial" w:cs="Arial"/>
          <w:b/>
          <w:color w:val="0000FF"/>
          <w:sz w:val="24"/>
        </w:rPr>
        <w:tab/>
      </w:r>
      <w:r>
        <w:rPr>
          <w:rFonts w:ascii="Arial" w:hAnsi="Arial" w:cs="Arial"/>
          <w:b/>
          <w:sz w:val="24"/>
        </w:rPr>
        <w:t>Nimsas_ImsParameterProvision API: specification of the OpenAPI file</w:t>
      </w:r>
    </w:p>
    <w:p w14:paraId="3929128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CR-0082  rev 1 Cat: B (Rel-19)</w:t>
      </w:r>
      <w:r>
        <w:rPr>
          <w:i/>
        </w:rPr>
        <w:br/>
      </w:r>
      <w:r>
        <w:rPr>
          <w:i/>
        </w:rPr>
        <w:br/>
      </w:r>
      <w:r>
        <w:rPr>
          <w:i/>
        </w:rPr>
        <w:tab/>
      </w:r>
      <w:r>
        <w:rPr>
          <w:i/>
        </w:rPr>
        <w:tab/>
      </w:r>
      <w:r>
        <w:rPr>
          <w:i/>
        </w:rPr>
        <w:tab/>
      </w:r>
      <w:r>
        <w:rPr>
          <w:i/>
        </w:rPr>
        <w:tab/>
      </w:r>
      <w:r>
        <w:rPr>
          <w:i/>
        </w:rPr>
        <w:tab/>
        <w:t>Source: Ericsson, China Mobile</w:t>
      </w:r>
    </w:p>
    <w:p w14:paraId="7C1C6AAA" w14:textId="77777777" w:rsidR="008160A3" w:rsidRDefault="008160A3" w:rsidP="008160A3">
      <w:pPr>
        <w:rPr>
          <w:color w:val="808080"/>
        </w:rPr>
      </w:pPr>
      <w:r>
        <w:rPr>
          <w:color w:val="808080"/>
        </w:rPr>
        <w:t>(Replaces C4-253241)</w:t>
      </w:r>
    </w:p>
    <w:p w14:paraId="672254C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77896" w14:textId="5F208A11" w:rsidR="008160A3" w:rsidRDefault="008160A3" w:rsidP="008160A3">
      <w:pPr>
        <w:rPr>
          <w:rFonts w:ascii="Arial" w:hAnsi="Arial" w:cs="Arial"/>
          <w:b/>
          <w:sz w:val="24"/>
        </w:rPr>
      </w:pPr>
      <w:r>
        <w:rPr>
          <w:rFonts w:ascii="Arial" w:hAnsi="Arial" w:cs="Arial"/>
          <w:b/>
          <w:color w:val="0000FF"/>
          <w:sz w:val="24"/>
        </w:rPr>
        <w:t>C4-253464</w:t>
      </w:r>
      <w:r>
        <w:rPr>
          <w:rFonts w:ascii="Arial" w:hAnsi="Arial" w:cs="Arial"/>
          <w:b/>
          <w:color w:val="0000FF"/>
          <w:sz w:val="24"/>
        </w:rPr>
        <w:tab/>
      </w:r>
      <w:r>
        <w:rPr>
          <w:rFonts w:ascii="Arial" w:hAnsi="Arial" w:cs="Arial"/>
          <w:b/>
          <w:sz w:val="24"/>
        </w:rPr>
        <w:t>Instruction on transcoding for interworking</w:t>
      </w:r>
    </w:p>
    <w:p w14:paraId="2EE3532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CR-0083  rev 1 Cat: B (Rel-19)</w:t>
      </w:r>
      <w:r>
        <w:rPr>
          <w:i/>
        </w:rPr>
        <w:br/>
      </w:r>
      <w:r>
        <w:rPr>
          <w:i/>
        </w:rPr>
        <w:br/>
      </w:r>
      <w:r>
        <w:rPr>
          <w:i/>
        </w:rPr>
        <w:tab/>
      </w:r>
      <w:r>
        <w:rPr>
          <w:i/>
        </w:rPr>
        <w:tab/>
      </w:r>
      <w:r>
        <w:rPr>
          <w:i/>
        </w:rPr>
        <w:tab/>
      </w:r>
      <w:r>
        <w:rPr>
          <w:i/>
        </w:rPr>
        <w:tab/>
      </w:r>
      <w:r>
        <w:rPr>
          <w:i/>
        </w:rPr>
        <w:tab/>
        <w:t>Source: Huawei, ZTE</w:t>
      </w:r>
    </w:p>
    <w:p w14:paraId="68778949" w14:textId="77777777" w:rsidR="008160A3" w:rsidRDefault="008160A3" w:rsidP="008160A3">
      <w:pPr>
        <w:rPr>
          <w:color w:val="808080"/>
        </w:rPr>
      </w:pPr>
      <w:r>
        <w:rPr>
          <w:color w:val="808080"/>
        </w:rPr>
        <w:t>(Replaces C4-253245)</w:t>
      </w:r>
    </w:p>
    <w:p w14:paraId="3A233B1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C4-253535</w:t>
      </w:r>
      <w:r>
        <w:rPr>
          <w:color w:val="993300"/>
          <w:u w:val="single"/>
        </w:rPr>
        <w:t>.</w:t>
      </w:r>
    </w:p>
    <w:p w14:paraId="66AD8250" w14:textId="10CC7F44" w:rsidR="008160A3" w:rsidRDefault="008160A3" w:rsidP="008160A3">
      <w:pPr>
        <w:rPr>
          <w:rFonts w:ascii="Arial" w:hAnsi="Arial" w:cs="Arial"/>
          <w:b/>
          <w:sz w:val="24"/>
        </w:rPr>
      </w:pPr>
      <w:r>
        <w:rPr>
          <w:rFonts w:ascii="Arial" w:hAnsi="Arial" w:cs="Arial"/>
          <w:b/>
          <w:color w:val="0000FF"/>
          <w:sz w:val="24"/>
        </w:rPr>
        <w:t>C4-253535</w:t>
      </w:r>
      <w:r>
        <w:rPr>
          <w:rFonts w:ascii="Arial" w:hAnsi="Arial" w:cs="Arial"/>
          <w:b/>
          <w:color w:val="0000FF"/>
          <w:sz w:val="24"/>
        </w:rPr>
        <w:tab/>
      </w:r>
      <w:r>
        <w:rPr>
          <w:rFonts w:ascii="Arial" w:hAnsi="Arial" w:cs="Arial"/>
          <w:b/>
          <w:sz w:val="24"/>
        </w:rPr>
        <w:t>Instruction on transcoding for interworking</w:t>
      </w:r>
    </w:p>
    <w:p w14:paraId="3B6012D1"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CR-0083  rev 2 Cat: B (Rel-19)</w:t>
      </w:r>
      <w:r>
        <w:rPr>
          <w:i/>
        </w:rPr>
        <w:br/>
      </w:r>
      <w:r>
        <w:rPr>
          <w:i/>
        </w:rPr>
        <w:br/>
      </w:r>
      <w:r>
        <w:rPr>
          <w:i/>
        </w:rPr>
        <w:tab/>
      </w:r>
      <w:r>
        <w:rPr>
          <w:i/>
        </w:rPr>
        <w:tab/>
      </w:r>
      <w:r>
        <w:rPr>
          <w:i/>
        </w:rPr>
        <w:tab/>
      </w:r>
      <w:r>
        <w:rPr>
          <w:i/>
        </w:rPr>
        <w:tab/>
      </w:r>
      <w:r>
        <w:rPr>
          <w:i/>
        </w:rPr>
        <w:tab/>
        <w:t>Source: Huawei, ZTE</w:t>
      </w:r>
    </w:p>
    <w:p w14:paraId="7EBDDAFF" w14:textId="77777777" w:rsidR="008160A3" w:rsidRDefault="008160A3" w:rsidP="008160A3">
      <w:pPr>
        <w:rPr>
          <w:color w:val="808080"/>
        </w:rPr>
      </w:pPr>
      <w:r>
        <w:rPr>
          <w:color w:val="808080"/>
        </w:rPr>
        <w:t>(Replaces C4-253464)</w:t>
      </w:r>
    </w:p>
    <w:p w14:paraId="477BA7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A594B" w14:textId="107D43E4" w:rsidR="008160A3" w:rsidRDefault="008160A3" w:rsidP="008160A3">
      <w:pPr>
        <w:rPr>
          <w:rFonts w:ascii="Arial" w:hAnsi="Arial" w:cs="Arial"/>
          <w:b/>
          <w:sz w:val="24"/>
        </w:rPr>
      </w:pPr>
      <w:r>
        <w:rPr>
          <w:rFonts w:ascii="Arial" w:hAnsi="Arial" w:cs="Arial"/>
          <w:b/>
          <w:color w:val="0000FF"/>
          <w:sz w:val="24"/>
        </w:rPr>
        <w:t>C4-253246</w:t>
      </w:r>
      <w:r>
        <w:rPr>
          <w:rFonts w:ascii="Arial" w:hAnsi="Arial" w:cs="Arial"/>
          <w:b/>
          <w:color w:val="0000FF"/>
          <w:sz w:val="24"/>
        </w:rPr>
        <w:tab/>
      </w:r>
      <w:r>
        <w:rPr>
          <w:rFonts w:ascii="Arial" w:hAnsi="Arial" w:cs="Arial"/>
          <w:b/>
          <w:sz w:val="24"/>
        </w:rPr>
        <w:t>Instruction on transcoding for interworking</w:t>
      </w:r>
    </w:p>
    <w:p w14:paraId="2349C1E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CR-0040  Cat: B (Rel-19)</w:t>
      </w:r>
      <w:r>
        <w:rPr>
          <w:i/>
        </w:rPr>
        <w:br/>
      </w:r>
      <w:r>
        <w:rPr>
          <w:i/>
        </w:rPr>
        <w:br/>
      </w:r>
      <w:r>
        <w:rPr>
          <w:i/>
        </w:rPr>
        <w:tab/>
      </w:r>
      <w:r>
        <w:rPr>
          <w:i/>
        </w:rPr>
        <w:tab/>
      </w:r>
      <w:r>
        <w:rPr>
          <w:i/>
        </w:rPr>
        <w:tab/>
      </w:r>
      <w:r>
        <w:rPr>
          <w:i/>
        </w:rPr>
        <w:tab/>
      </w:r>
      <w:r>
        <w:rPr>
          <w:i/>
        </w:rPr>
        <w:tab/>
        <w:t>Source: Huawei</w:t>
      </w:r>
    </w:p>
    <w:p w14:paraId="61FA0D8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C4-253471</w:t>
      </w:r>
      <w:r>
        <w:rPr>
          <w:color w:val="993300"/>
          <w:u w:val="single"/>
        </w:rPr>
        <w:t>.</w:t>
      </w:r>
    </w:p>
    <w:p w14:paraId="5A11C0F0" w14:textId="77BC6004" w:rsidR="008160A3" w:rsidRDefault="008160A3" w:rsidP="008160A3">
      <w:pPr>
        <w:rPr>
          <w:rFonts w:ascii="Arial" w:hAnsi="Arial" w:cs="Arial"/>
          <w:b/>
          <w:sz w:val="24"/>
        </w:rPr>
      </w:pPr>
      <w:r>
        <w:rPr>
          <w:rFonts w:ascii="Arial" w:hAnsi="Arial" w:cs="Arial"/>
          <w:b/>
          <w:color w:val="0000FF"/>
          <w:sz w:val="24"/>
        </w:rPr>
        <w:t>C4-253471</w:t>
      </w:r>
      <w:r>
        <w:rPr>
          <w:rFonts w:ascii="Arial" w:hAnsi="Arial" w:cs="Arial"/>
          <w:b/>
          <w:color w:val="0000FF"/>
          <w:sz w:val="24"/>
        </w:rPr>
        <w:tab/>
      </w:r>
      <w:r>
        <w:rPr>
          <w:rFonts w:ascii="Arial" w:hAnsi="Arial" w:cs="Arial"/>
          <w:b/>
          <w:sz w:val="24"/>
        </w:rPr>
        <w:t>Instruction on transcoding for interworking</w:t>
      </w:r>
    </w:p>
    <w:p w14:paraId="31218CC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CR-0040  rev 1 Cat: B (Rel-19)</w:t>
      </w:r>
      <w:r>
        <w:rPr>
          <w:i/>
        </w:rPr>
        <w:br/>
      </w:r>
      <w:r>
        <w:rPr>
          <w:i/>
        </w:rPr>
        <w:br/>
      </w:r>
      <w:r>
        <w:rPr>
          <w:i/>
        </w:rPr>
        <w:tab/>
      </w:r>
      <w:r>
        <w:rPr>
          <w:i/>
        </w:rPr>
        <w:tab/>
      </w:r>
      <w:r>
        <w:rPr>
          <w:i/>
        </w:rPr>
        <w:tab/>
      </w:r>
      <w:r>
        <w:rPr>
          <w:i/>
        </w:rPr>
        <w:tab/>
      </w:r>
      <w:r>
        <w:rPr>
          <w:i/>
        </w:rPr>
        <w:tab/>
        <w:t>Source: Huawei</w:t>
      </w:r>
    </w:p>
    <w:p w14:paraId="7518C44C" w14:textId="77777777" w:rsidR="008160A3" w:rsidRDefault="008160A3" w:rsidP="008160A3">
      <w:pPr>
        <w:rPr>
          <w:color w:val="808080"/>
        </w:rPr>
      </w:pPr>
      <w:r>
        <w:rPr>
          <w:color w:val="808080"/>
        </w:rPr>
        <w:t>(Replaces C4-253246)</w:t>
      </w:r>
    </w:p>
    <w:p w14:paraId="11CA69C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C4-253536</w:t>
      </w:r>
      <w:r>
        <w:rPr>
          <w:color w:val="993300"/>
          <w:u w:val="single"/>
        </w:rPr>
        <w:t>.</w:t>
      </w:r>
    </w:p>
    <w:p w14:paraId="2B124281" w14:textId="15B878E1" w:rsidR="008160A3" w:rsidRDefault="008160A3" w:rsidP="008160A3">
      <w:pPr>
        <w:rPr>
          <w:rFonts w:ascii="Arial" w:hAnsi="Arial" w:cs="Arial"/>
          <w:b/>
          <w:sz w:val="24"/>
        </w:rPr>
      </w:pPr>
      <w:r>
        <w:rPr>
          <w:rFonts w:ascii="Arial" w:hAnsi="Arial" w:cs="Arial"/>
          <w:b/>
          <w:color w:val="0000FF"/>
          <w:sz w:val="24"/>
        </w:rPr>
        <w:t>C4-253536</w:t>
      </w:r>
      <w:r>
        <w:rPr>
          <w:rFonts w:ascii="Arial" w:hAnsi="Arial" w:cs="Arial"/>
          <w:b/>
          <w:color w:val="0000FF"/>
          <w:sz w:val="24"/>
        </w:rPr>
        <w:tab/>
      </w:r>
      <w:r>
        <w:rPr>
          <w:rFonts w:ascii="Arial" w:hAnsi="Arial" w:cs="Arial"/>
          <w:b/>
          <w:sz w:val="24"/>
        </w:rPr>
        <w:t>Instruction on transcoding for interworking</w:t>
      </w:r>
    </w:p>
    <w:p w14:paraId="49D87E6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CR-0040  rev 2 Cat: B (Rel-19)</w:t>
      </w:r>
      <w:r>
        <w:rPr>
          <w:i/>
        </w:rPr>
        <w:br/>
      </w:r>
      <w:r>
        <w:rPr>
          <w:i/>
        </w:rPr>
        <w:br/>
      </w:r>
      <w:r>
        <w:rPr>
          <w:i/>
        </w:rPr>
        <w:tab/>
      </w:r>
      <w:r>
        <w:rPr>
          <w:i/>
        </w:rPr>
        <w:tab/>
      </w:r>
      <w:r>
        <w:rPr>
          <w:i/>
        </w:rPr>
        <w:tab/>
      </w:r>
      <w:r>
        <w:rPr>
          <w:i/>
        </w:rPr>
        <w:tab/>
      </w:r>
      <w:r>
        <w:rPr>
          <w:i/>
        </w:rPr>
        <w:tab/>
        <w:t>Source: Huawei</w:t>
      </w:r>
    </w:p>
    <w:p w14:paraId="765449C1" w14:textId="77777777" w:rsidR="008160A3" w:rsidRDefault="008160A3" w:rsidP="008160A3">
      <w:pPr>
        <w:rPr>
          <w:color w:val="808080"/>
        </w:rPr>
      </w:pPr>
      <w:r>
        <w:rPr>
          <w:color w:val="808080"/>
        </w:rPr>
        <w:t>(Replaces C4-253471)</w:t>
      </w:r>
    </w:p>
    <w:p w14:paraId="40964E6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5F4E1" w14:textId="2BE2ED7D" w:rsidR="008160A3" w:rsidRDefault="008160A3" w:rsidP="008160A3">
      <w:pPr>
        <w:rPr>
          <w:rFonts w:ascii="Arial" w:hAnsi="Arial" w:cs="Arial"/>
          <w:b/>
          <w:sz w:val="24"/>
        </w:rPr>
      </w:pPr>
      <w:r>
        <w:rPr>
          <w:rFonts w:ascii="Arial" w:hAnsi="Arial" w:cs="Arial"/>
          <w:b/>
          <w:color w:val="0000FF"/>
          <w:sz w:val="24"/>
        </w:rPr>
        <w:t>C4-253252</w:t>
      </w:r>
      <w:r>
        <w:rPr>
          <w:rFonts w:ascii="Arial" w:hAnsi="Arial" w:cs="Arial"/>
          <w:b/>
          <w:color w:val="0000FF"/>
          <w:sz w:val="24"/>
        </w:rPr>
        <w:tab/>
      </w:r>
      <w:r>
        <w:rPr>
          <w:rFonts w:ascii="Arial" w:hAnsi="Arial" w:cs="Arial"/>
          <w:b/>
          <w:sz w:val="24"/>
        </w:rPr>
        <w:t>Correction on the data channel multiplexing</w:t>
      </w:r>
    </w:p>
    <w:p w14:paraId="701DCB5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CR-0041  Cat: F (Rel-19)</w:t>
      </w:r>
      <w:r>
        <w:rPr>
          <w:i/>
        </w:rPr>
        <w:br/>
      </w:r>
      <w:r>
        <w:rPr>
          <w:i/>
        </w:rPr>
        <w:br/>
      </w:r>
      <w:r>
        <w:rPr>
          <w:i/>
        </w:rPr>
        <w:tab/>
      </w:r>
      <w:r>
        <w:rPr>
          <w:i/>
        </w:rPr>
        <w:tab/>
      </w:r>
      <w:r>
        <w:rPr>
          <w:i/>
        </w:rPr>
        <w:tab/>
      </w:r>
      <w:r>
        <w:rPr>
          <w:i/>
        </w:rPr>
        <w:tab/>
      </w:r>
      <w:r>
        <w:rPr>
          <w:i/>
        </w:rPr>
        <w:tab/>
        <w:t>Source: Huawei</w:t>
      </w:r>
    </w:p>
    <w:p w14:paraId="7EAC69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C4-253472</w:t>
      </w:r>
      <w:r>
        <w:rPr>
          <w:color w:val="993300"/>
          <w:u w:val="single"/>
        </w:rPr>
        <w:t>.</w:t>
      </w:r>
    </w:p>
    <w:p w14:paraId="7212B5A0" w14:textId="3AEF9DD0" w:rsidR="008160A3" w:rsidRDefault="008160A3" w:rsidP="008160A3">
      <w:pPr>
        <w:rPr>
          <w:rFonts w:ascii="Arial" w:hAnsi="Arial" w:cs="Arial"/>
          <w:b/>
          <w:sz w:val="24"/>
        </w:rPr>
      </w:pPr>
      <w:r>
        <w:rPr>
          <w:rFonts w:ascii="Arial" w:hAnsi="Arial" w:cs="Arial"/>
          <w:b/>
          <w:color w:val="0000FF"/>
          <w:sz w:val="24"/>
        </w:rPr>
        <w:t>C4-253472</w:t>
      </w:r>
      <w:r>
        <w:rPr>
          <w:rFonts w:ascii="Arial" w:hAnsi="Arial" w:cs="Arial"/>
          <w:b/>
          <w:color w:val="0000FF"/>
          <w:sz w:val="24"/>
        </w:rPr>
        <w:tab/>
      </w:r>
      <w:r>
        <w:rPr>
          <w:rFonts w:ascii="Arial" w:hAnsi="Arial" w:cs="Arial"/>
          <w:b/>
          <w:sz w:val="24"/>
        </w:rPr>
        <w:t>Correction on the data channel multiplexing</w:t>
      </w:r>
    </w:p>
    <w:p w14:paraId="410579C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v19.2.0</w:t>
      </w:r>
      <w:r>
        <w:rPr>
          <w:i/>
        </w:rPr>
        <w:tab/>
        <w:t xml:space="preserve">  CR-0041  rev 1 Cat: F (Rel-19)</w:t>
      </w:r>
      <w:r>
        <w:rPr>
          <w:i/>
        </w:rPr>
        <w:br/>
      </w:r>
      <w:r>
        <w:rPr>
          <w:i/>
        </w:rPr>
        <w:br/>
      </w:r>
      <w:r>
        <w:rPr>
          <w:i/>
        </w:rPr>
        <w:tab/>
      </w:r>
      <w:r>
        <w:rPr>
          <w:i/>
        </w:rPr>
        <w:tab/>
      </w:r>
      <w:r>
        <w:rPr>
          <w:i/>
        </w:rPr>
        <w:tab/>
      </w:r>
      <w:r>
        <w:rPr>
          <w:i/>
        </w:rPr>
        <w:tab/>
      </w:r>
      <w:r>
        <w:rPr>
          <w:i/>
        </w:rPr>
        <w:tab/>
        <w:t>Source: Huawei</w:t>
      </w:r>
    </w:p>
    <w:p w14:paraId="4E6B0E8E" w14:textId="77777777" w:rsidR="008160A3" w:rsidRDefault="008160A3" w:rsidP="008160A3">
      <w:pPr>
        <w:rPr>
          <w:color w:val="808080"/>
        </w:rPr>
      </w:pPr>
      <w:r>
        <w:rPr>
          <w:color w:val="808080"/>
        </w:rPr>
        <w:t>(Replaces C4-253252)</w:t>
      </w:r>
    </w:p>
    <w:p w14:paraId="0988D0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BE626" w14:textId="7C6DAFA7" w:rsidR="008160A3" w:rsidRDefault="008160A3" w:rsidP="008160A3">
      <w:pPr>
        <w:rPr>
          <w:rFonts w:ascii="Arial" w:hAnsi="Arial" w:cs="Arial"/>
          <w:b/>
          <w:sz w:val="24"/>
        </w:rPr>
      </w:pPr>
      <w:r>
        <w:rPr>
          <w:rFonts w:ascii="Arial" w:hAnsi="Arial" w:cs="Arial"/>
          <w:b/>
          <w:color w:val="0000FF"/>
          <w:sz w:val="24"/>
        </w:rPr>
        <w:t>C4-253279</w:t>
      </w:r>
      <w:r>
        <w:rPr>
          <w:rFonts w:ascii="Arial" w:hAnsi="Arial" w:cs="Arial"/>
          <w:b/>
          <w:color w:val="0000FF"/>
          <w:sz w:val="24"/>
        </w:rPr>
        <w:tab/>
      </w:r>
      <w:r>
        <w:rPr>
          <w:rFonts w:ascii="Arial" w:hAnsi="Arial" w:cs="Arial"/>
          <w:b/>
          <w:sz w:val="24"/>
        </w:rPr>
        <w:t>Update the service operation description</w:t>
      </w:r>
    </w:p>
    <w:p w14:paraId="6BF1D6E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CR-0086  Cat: B (Rel-19)</w:t>
      </w:r>
      <w:r>
        <w:rPr>
          <w:i/>
        </w:rPr>
        <w:br/>
      </w:r>
      <w:r>
        <w:rPr>
          <w:i/>
        </w:rPr>
        <w:lastRenderedPageBreak/>
        <w:br/>
      </w:r>
      <w:r>
        <w:rPr>
          <w:i/>
        </w:rPr>
        <w:tab/>
      </w:r>
      <w:r>
        <w:rPr>
          <w:i/>
        </w:rPr>
        <w:tab/>
      </w:r>
      <w:r>
        <w:rPr>
          <w:i/>
        </w:rPr>
        <w:tab/>
      </w:r>
      <w:r>
        <w:rPr>
          <w:i/>
        </w:rPr>
        <w:tab/>
      </w:r>
      <w:r>
        <w:rPr>
          <w:i/>
        </w:rPr>
        <w:tab/>
        <w:t>Source: China Mobile</w:t>
      </w:r>
    </w:p>
    <w:p w14:paraId="627F994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380F7" w14:textId="4E57D110" w:rsidR="008160A3" w:rsidRDefault="008160A3" w:rsidP="008160A3">
      <w:pPr>
        <w:rPr>
          <w:rFonts w:ascii="Arial" w:hAnsi="Arial" w:cs="Arial"/>
          <w:b/>
          <w:sz w:val="24"/>
        </w:rPr>
      </w:pPr>
      <w:r>
        <w:rPr>
          <w:rFonts w:ascii="Arial" w:hAnsi="Arial" w:cs="Arial"/>
          <w:b/>
          <w:color w:val="0000FF"/>
          <w:sz w:val="24"/>
        </w:rPr>
        <w:t>C4-253280</w:t>
      </w:r>
      <w:r>
        <w:rPr>
          <w:rFonts w:ascii="Arial" w:hAnsi="Arial" w:cs="Arial"/>
          <w:b/>
          <w:color w:val="0000FF"/>
          <w:sz w:val="24"/>
        </w:rPr>
        <w:tab/>
      </w:r>
      <w:r>
        <w:rPr>
          <w:rFonts w:ascii="Arial" w:hAnsi="Arial" w:cs="Arial"/>
          <w:b/>
          <w:sz w:val="24"/>
        </w:rPr>
        <w:t>Define the OpenAPI for Nimsas_ImsParameterProvision Service</w:t>
      </w:r>
    </w:p>
    <w:p w14:paraId="7F87F5F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CR-0087  Cat: B (Rel-19)</w:t>
      </w:r>
      <w:r>
        <w:rPr>
          <w:i/>
        </w:rPr>
        <w:br/>
      </w:r>
      <w:r>
        <w:rPr>
          <w:i/>
        </w:rPr>
        <w:br/>
      </w:r>
      <w:r>
        <w:rPr>
          <w:i/>
        </w:rPr>
        <w:tab/>
      </w:r>
      <w:r>
        <w:rPr>
          <w:i/>
        </w:rPr>
        <w:tab/>
      </w:r>
      <w:r>
        <w:rPr>
          <w:i/>
        </w:rPr>
        <w:tab/>
      </w:r>
      <w:r>
        <w:rPr>
          <w:i/>
        </w:rPr>
        <w:tab/>
      </w:r>
      <w:r>
        <w:rPr>
          <w:i/>
        </w:rPr>
        <w:tab/>
        <w:t>Source: China Mobile</w:t>
      </w:r>
    </w:p>
    <w:p w14:paraId="365CABEA" w14:textId="77777777" w:rsidR="008160A3" w:rsidRDefault="008160A3" w:rsidP="008160A3">
      <w:pPr>
        <w:rPr>
          <w:rFonts w:ascii="Arial" w:hAnsi="Arial" w:cs="Arial"/>
          <w:b/>
        </w:rPr>
      </w:pPr>
      <w:r>
        <w:rPr>
          <w:rFonts w:ascii="Arial" w:hAnsi="Arial" w:cs="Arial"/>
          <w:b/>
        </w:rPr>
        <w:t xml:space="preserve">Discussion: </w:t>
      </w:r>
    </w:p>
    <w:p w14:paraId="4313E0E1" w14:textId="77777777" w:rsidR="008160A3" w:rsidRDefault="008160A3" w:rsidP="008160A3">
      <w:r>
        <w:t>Merged into C4-253469.</w:t>
      </w:r>
    </w:p>
    <w:p w14:paraId="3B46CB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4C6E3" w14:textId="114E79B2" w:rsidR="008160A3" w:rsidRDefault="008160A3" w:rsidP="008160A3">
      <w:pPr>
        <w:rPr>
          <w:rFonts w:ascii="Arial" w:hAnsi="Arial" w:cs="Arial"/>
          <w:b/>
          <w:sz w:val="24"/>
        </w:rPr>
      </w:pPr>
      <w:r>
        <w:rPr>
          <w:rFonts w:ascii="Arial" w:hAnsi="Arial" w:cs="Arial"/>
          <w:b/>
          <w:color w:val="0000FF"/>
          <w:sz w:val="24"/>
        </w:rPr>
        <w:t>C4-253281</w:t>
      </w:r>
      <w:r>
        <w:rPr>
          <w:rFonts w:ascii="Arial" w:hAnsi="Arial" w:cs="Arial"/>
          <w:b/>
          <w:color w:val="0000FF"/>
          <w:sz w:val="24"/>
        </w:rPr>
        <w:tab/>
      </w:r>
      <w:r>
        <w:rPr>
          <w:rFonts w:ascii="Arial" w:hAnsi="Arial" w:cs="Arial"/>
          <w:b/>
          <w:sz w:val="24"/>
        </w:rPr>
        <w:t>Update to Nimsas_ImsParameterProvision Service</w:t>
      </w:r>
    </w:p>
    <w:p w14:paraId="1002A12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CR-0088  Cat: B (Rel-19)</w:t>
      </w:r>
      <w:r>
        <w:rPr>
          <w:i/>
        </w:rPr>
        <w:br/>
      </w:r>
      <w:r>
        <w:rPr>
          <w:i/>
        </w:rPr>
        <w:br/>
      </w:r>
      <w:r>
        <w:rPr>
          <w:i/>
        </w:rPr>
        <w:tab/>
      </w:r>
      <w:r>
        <w:rPr>
          <w:i/>
        </w:rPr>
        <w:tab/>
      </w:r>
      <w:r>
        <w:rPr>
          <w:i/>
        </w:rPr>
        <w:tab/>
      </w:r>
      <w:r>
        <w:rPr>
          <w:i/>
        </w:rPr>
        <w:tab/>
      </w:r>
      <w:r>
        <w:rPr>
          <w:i/>
        </w:rPr>
        <w:tab/>
        <w:t>Source: China Mobile</w:t>
      </w:r>
    </w:p>
    <w:p w14:paraId="3C305F73" w14:textId="77777777" w:rsidR="008160A3" w:rsidRDefault="008160A3" w:rsidP="008160A3">
      <w:pPr>
        <w:rPr>
          <w:rFonts w:ascii="Arial" w:hAnsi="Arial" w:cs="Arial"/>
          <w:b/>
        </w:rPr>
      </w:pPr>
      <w:r>
        <w:rPr>
          <w:rFonts w:ascii="Arial" w:hAnsi="Arial" w:cs="Arial"/>
          <w:b/>
        </w:rPr>
        <w:t xml:space="preserve">Discussion: </w:t>
      </w:r>
    </w:p>
    <w:p w14:paraId="42317AE5" w14:textId="77777777" w:rsidR="008160A3" w:rsidRDefault="008160A3" w:rsidP="008160A3">
      <w:r>
        <w:t>Merged into C4-253466.</w:t>
      </w:r>
    </w:p>
    <w:p w14:paraId="0484DCA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19539" w14:textId="5026C6EF" w:rsidR="008160A3" w:rsidRDefault="008160A3" w:rsidP="008160A3">
      <w:pPr>
        <w:rPr>
          <w:rFonts w:ascii="Arial" w:hAnsi="Arial" w:cs="Arial"/>
          <w:b/>
          <w:sz w:val="24"/>
        </w:rPr>
      </w:pPr>
      <w:r>
        <w:rPr>
          <w:rFonts w:ascii="Arial" w:hAnsi="Arial" w:cs="Arial"/>
          <w:b/>
          <w:color w:val="0000FF"/>
          <w:sz w:val="24"/>
        </w:rPr>
        <w:t>C4-253282</w:t>
      </w:r>
      <w:r>
        <w:rPr>
          <w:rFonts w:ascii="Arial" w:hAnsi="Arial" w:cs="Arial"/>
          <w:b/>
          <w:color w:val="0000FF"/>
          <w:sz w:val="24"/>
        </w:rPr>
        <w:tab/>
      </w:r>
      <w:r>
        <w:rPr>
          <w:rFonts w:ascii="Arial" w:hAnsi="Arial" w:cs="Arial"/>
          <w:b/>
          <w:sz w:val="24"/>
        </w:rPr>
        <w:t>Remove the editor note for Nimsas_ImsEE Service</w:t>
      </w:r>
    </w:p>
    <w:p w14:paraId="1CDC412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CR-0089  Cat: B (Rel-19)</w:t>
      </w:r>
      <w:r>
        <w:rPr>
          <w:i/>
        </w:rPr>
        <w:br/>
      </w:r>
      <w:r>
        <w:rPr>
          <w:i/>
        </w:rPr>
        <w:br/>
      </w:r>
      <w:r>
        <w:rPr>
          <w:i/>
        </w:rPr>
        <w:tab/>
      </w:r>
      <w:r>
        <w:rPr>
          <w:i/>
        </w:rPr>
        <w:tab/>
      </w:r>
      <w:r>
        <w:rPr>
          <w:i/>
        </w:rPr>
        <w:tab/>
      </w:r>
      <w:r>
        <w:rPr>
          <w:i/>
        </w:rPr>
        <w:tab/>
      </w:r>
      <w:r>
        <w:rPr>
          <w:i/>
        </w:rPr>
        <w:tab/>
        <w:t>Source: China Mobile</w:t>
      </w:r>
    </w:p>
    <w:p w14:paraId="0BED1F9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AF25B" w14:textId="6D424833" w:rsidR="008160A3" w:rsidRDefault="008160A3" w:rsidP="008160A3">
      <w:pPr>
        <w:rPr>
          <w:rFonts w:ascii="Arial" w:hAnsi="Arial" w:cs="Arial"/>
          <w:b/>
          <w:sz w:val="24"/>
        </w:rPr>
      </w:pPr>
      <w:r>
        <w:rPr>
          <w:rFonts w:ascii="Arial" w:hAnsi="Arial" w:cs="Arial"/>
          <w:b/>
          <w:color w:val="0000FF"/>
          <w:sz w:val="24"/>
        </w:rPr>
        <w:t>C4-253283</w:t>
      </w:r>
      <w:r>
        <w:rPr>
          <w:rFonts w:ascii="Arial" w:hAnsi="Arial" w:cs="Arial"/>
          <w:b/>
          <w:color w:val="0000FF"/>
          <w:sz w:val="24"/>
        </w:rPr>
        <w:tab/>
      </w:r>
      <w:r>
        <w:rPr>
          <w:rFonts w:ascii="Arial" w:hAnsi="Arial" w:cs="Arial"/>
          <w:b/>
          <w:sz w:val="24"/>
        </w:rPr>
        <w:t>Remove the editor note in overview</w:t>
      </w:r>
    </w:p>
    <w:p w14:paraId="5E14DBF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CR-0090  Cat: B (Rel-19)</w:t>
      </w:r>
      <w:r>
        <w:rPr>
          <w:i/>
        </w:rPr>
        <w:br/>
      </w:r>
      <w:r>
        <w:rPr>
          <w:i/>
        </w:rPr>
        <w:br/>
      </w:r>
      <w:r>
        <w:rPr>
          <w:i/>
        </w:rPr>
        <w:tab/>
      </w:r>
      <w:r>
        <w:rPr>
          <w:i/>
        </w:rPr>
        <w:tab/>
      </w:r>
      <w:r>
        <w:rPr>
          <w:i/>
        </w:rPr>
        <w:tab/>
      </w:r>
      <w:r>
        <w:rPr>
          <w:i/>
        </w:rPr>
        <w:tab/>
      </w:r>
      <w:r>
        <w:rPr>
          <w:i/>
        </w:rPr>
        <w:tab/>
        <w:t>Source: China Mobile</w:t>
      </w:r>
    </w:p>
    <w:p w14:paraId="0B17FD4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4AB08" w14:textId="181A68BE" w:rsidR="008160A3" w:rsidRDefault="008160A3" w:rsidP="008160A3">
      <w:pPr>
        <w:rPr>
          <w:rFonts w:ascii="Arial" w:hAnsi="Arial" w:cs="Arial"/>
          <w:b/>
          <w:sz w:val="24"/>
        </w:rPr>
      </w:pPr>
      <w:r>
        <w:rPr>
          <w:rFonts w:ascii="Arial" w:hAnsi="Arial" w:cs="Arial"/>
          <w:b/>
          <w:color w:val="0000FF"/>
          <w:sz w:val="24"/>
        </w:rPr>
        <w:t>C4-253320</w:t>
      </w:r>
      <w:r>
        <w:rPr>
          <w:rFonts w:ascii="Arial" w:hAnsi="Arial" w:cs="Arial"/>
          <w:b/>
          <w:color w:val="0000FF"/>
          <w:sz w:val="24"/>
        </w:rPr>
        <w:tab/>
      </w:r>
      <w:r>
        <w:rPr>
          <w:rFonts w:ascii="Arial" w:hAnsi="Arial" w:cs="Arial"/>
          <w:b/>
          <w:sz w:val="24"/>
        </w:rPr>
        <w:t>Cancel procedure for subscriber specific IMS Events</w:t>
      </w:r>
    </w:p>
    <w:p w14:paraId="53566BA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CR-0188  Cat: B (Rel-19)</w:t>
      </w:r>
      <w:r>
        <w:rPr>
          <w:i/>
        </w:rPr>
        <w:br/>
      </w:r>
      <w:r>
        <w:rPr>
          <w:i/>
        </w:rPr>
        <w:br/>
      </w:r>
      <w:r>
        <w:rPr>
          <w:i/>
        </w:rPr>
        <w:tab/>
      </w:r>
      <w:r>
        <w:rPr>
          <w:i/>
        </w:rPr>
        <w:tab/>
      </w:r>
      <w:r>
        <w:rPr>
          <w:i/>
        </w:rPr>
        <w:tab/>
      </w:r>
      <w:r>
        <w:rPr>
          <w:i/>
        </w:rPr>
        <w:tab/>
      </w:r>
      <w:r>
        <w:rPr>
          <w:i/>
        </w:rPr>
        <w:tab/>
        <w:t>Source: Ericsson</w:t>
      </w:r>
    </w:p>
    <w:p w14:paraId="0D1F33B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C4-253470</w:t>
      </w:r>
      <w:r>
        <w:rPr>
          <w:color w:val="993300"/>
          <w:u w:val="single"/>
        </w:rPr>
        <w:t>.</w:t>
      </w:r>
    </w:p>
    <w:p w14:paraId="190F64F3" w14:textId="4CA8032A" w:rsidR="008160A3" w:rsidRDefault="008160A3" w:rsidP="008160A3">
      <w:pPr>
        <w:rPr>
          <w:rFonts w:ascii="Arial" w:hAnsi="Arial" w:cs="Arial"/>
          <w:b/>
          <w:sz w:val="24"/>
        </w:rPr>
      </w:pPr>
      <w:r>
        <w:rPr>
          <w:rFonts w:ascii="Arial" w:hAnsi="Arial" w:cs="Arial"/>
          <w:b/>
          <w:color w:val="0000FF"/>
          <w:sz w:val="24"/>
        </w:rPr>
        <w:t>C4-253470</w:t>
      </w:r>
      <w:r>
        <w:rPr>
          <w:rFonts w:ascii="Arial" w:hAnsi="Arial" w:cs="Arial"/>
          <w:b/>
          <w:color w:val="0000FF"/>
          <w:sz w:val="24"/>
        </w:rPr>
        <w:tab/>
      </w:r>
      <w:r>
        <w:rPr>
          <w:rFonts w:ascii="Arial" w:hAnsi="Arial" w:cs="Arial"/>
          <w:b/>
          <w:sz w:val="24"/>
        </w:rPr>
        <w:t>Cancel procedure for subscriber specific IMS Events</w:t>
      </w:r>
    </w:p>
    <w:p w14:paraId="7DD8F8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CR-0188  rev 1 Cat: B (Rel-19)</w:t>
      </w:r>
      <w:r>
        <w:rPr>
          <w:i/>
        </w:rPr>
        <w:br/>
      </w:r>
      <w:r>
        <w:rPr>
          <w:i/>
        </w:rPr>
        <w:br/>
      </w:r>
      <w:r>
        <w:rPr>
          <w:i/>
        </w:rPr>
        <w:tab/>
      </w:r>
      <w:r>
        <w:rPr>
          <w:i/>
        </w:rPr>
        <w:tab/>
      </w:r>
      <w:r>
        <w:rPr>
          <w:i/>
        </w:rPr>
        <w:tab/>
      </w:r>
      <w:r>
        <w:rPr>
          <w:i/>
        </w:rPr>
        <w:tab/>
      </w:r>
      <w:r>
        <w:rPr>
          <w:i/>
        </w:rPr>
        <w:tab/>
        <w:t>Source: Ericsson</w:t>
      </w:r>
    </w:p>
    <w:p w14:paraId="14FAC5DC" w14:textId="77777777" w:rsidR="008160A3" w:rsidRDefault="008160A3" w:rsidP="008160A3">
      <w:pPr>
        <w:rPr>
          <w:color w:val="808080"/>
        </w:rPr>
      </w:pPr>
      <w:r>
        <w:rPr>
          <w:color w:val="808080"/>
        </w:rPr>
        <w:lastRenderedPageBreak/>
        <w:t>(Replaces C4-253320)</w:t>
      </w:r>
    </w:p>
    <w:p w14:paraId="7BF3FD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E2C19" w14:textId="7D0460C9" w:rsidR="008160A3" w:rsidRDefault="008160A3" w:rsidP="008160A3">
      <w:pPr>
        <w:rPr>
          <w:rFonts w:ascii="Arial" w:hAnsi="Arial" w:cs="Arial"/>
          <w:b/>
          <w:sz w:val="24"/>
        </w:rPr>
      </w:pPr>
      <w:r>
        <w:rPr>
          <w:rFonts w:ascii="Arial" w:hAnsi="Arial" w:cs="Arial"/>
          <w:b/>
          <w:color w:val="0000FF"/>
          <w:sz w:val="24"/>
        </w:rPr>
        <w:t>C4-253334</w:t>
      </w:r>
      <w:r>
        <w:rPr>
          <w:rFonts w:ascii="Arial" w:hAnsi="Arial" w:cs="Arial"/>
          <w:b/>
          <w:color w:val="0000FF"/>
          <w:sz w:val="24"/>
        </w:rPr>
        <w:tab/>
      </w:r>
      <w:r>
        <w:rPr>
          <w:rFonts w:ascii="Arial" w:hAnsi="Arial" w:cs="Arial"/>
          <w:b/>
          <w:sz w:val="24"/>
        </w:rPr>
        <w:t>Correct the description of appBinInfo in ImsEventFilter</w:t>
      </w:r>
    </w:p>
    <w:p w14:paraId="4E590EC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CR-0680  Cat: F (Rel-19)</w:t>
      </w:r>
      <w:r>
        <w:rPr>
          <w:i/>
        </w:rPr>
        <w:br/>
      </w:r>
      <w:r>
        <w:rPr>
          <w:i/>
        </w:rPr>
        <w:br/>
      </w:r>
      <w:r>
        <w:rPr>
          <w:i/>
        </w:rPr>
        <w:tab/>
      </w:r>
      <w:r>
        <w:rPr>
          <w:i/>
        </w:rPr>
        <w:tab/>
      </w:r>
      <w:r>
        <w:rPr>
          <w:i/>
        </w:rPr>
        <w:tab/>
      </w:r>
      <w:r>
        <w:rPr>
          <w:i/>
        </w:rPr>
        <w:tab/>
      </w:r>
      <w:r>
        <w:rPr>
          <w:i/>
        </w:rPr>
        <w:tab/>
        <w:t>Source: Huawei</w:t>
      </w:r>
    </w:p>
    <w:p w14:paraId="5D800F7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C4-253473</w:t>
      </w:r>
      <w:r>
        <w:rPr>
          <w:color w:val="993300"/>
          <w:u w:val="single"/>
        </w:rPr>
        <w:t>.</w:t>
      </w:r>
    </w:p>
    <w:p w14:paraId="6116BD25" w14:textId="3FAA56E7" w:rsidR="008160A3" w:rsidRDefault="008160A3" w:rsidP="008160A3">
      <w:pPr>
        <w:rPr>
          <w:rFonts w:ascii="Arial" w:hAnsi="Arial" w:cs="Arial"/>
          <w:b/>
          <w:sz w:val="24"/>
        </w:rPr>
      </w:pPr>
      <w:r>
        <w:rPr>
          <w:rFonts w:ascii="Arial" w:hAnsi="Arial" w:cs="Arial"/>
          <w:b/>
          <w:color w:val="0000FF"/>
          <w:sz w:val="24"/>
        </w:rPr>
        <w:t>C4-253473</w:t>
      </w:r>
      <w:r>
        <w:rPr>
          <w:rFonts w:ascii="Arial" w:hAnsi="Arial" w:cs="Arial"/>
          <w:b/>
          <w:color w:val="0000FF"/>
          <w:sz w:val="24"/>
        </w:rPr>
        <w:tab/>
      </w:r>
      <w:r>
        <w:rPr>
          <w:rFonts w:ascii="Arial" w:hAnsi="Arial" w:cs="Arial"/>
          <w:b/>
          <w:sz w:val="24"/>
        </w:rPr>
        <w:t>Correct the description of appBinInfo in ImsEventFilter</w:t>
      </w:r>
    </w:p>
    <w:p w14:paraId="551192E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CR-0680  rev 1 Cat: F (Rel-19)</w:t>
      </w:r>
      <w:r>
        <w:rPr>
          <w:i/>
        </w:rPr>
        <w:br/>
      </w:r>
      <w:r>
        <w:rPr>
          <w:i/>
        </w:rPr>
        <w:br/>
      </w:r>
      <w:r>
        <w:rPr>
          <w:i/>
        </w:rPr>
        <w:tab/>
      </w:r>
      <w:r>
        <w:rPr>
          <w:i/>
        </w:rPr>
        <w:tab/>
      </w:r>
      <w:r>
        <w:rPr>
          <w:i/>
        </w:rPr>
        <w:tab/>
      </w:r>
      <w:r>
        <w:rPr>
          <w:i/>
        </w:rPr>
        <w:tab/>
      </w:r>
      <w:r>
        <w:rPr>
          <w:i/>
        </w:rPr>
        <w:tab/>
        <w:t>Source: Huawei</w:t>
      </w:r>
    </w:p>
    <w:p w14:paraId="28F535F3" w14:textId="77777777" w:rsidR="008160A3" w:rsidRDefault="008160A3" w:rsidP="008160A3">
      <w:pPr>
        <w:rPr>
          <w:color w:val="808080"/>
        </w:rPr>
      </w:pPr>
      <w:r>
        <w:rPr>
          <w:color w:val="808080"/>
        </w:rPr>
        <w:t>(Replaces C4-253334)</w:t>
      </w:r>
    </w:p>
    <w:p w14:paraId="77BB134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5D2C8" w14:textId="25C92294" w:rsidR="008160A3" w:rsidRDefault="008160A3" w:rsidP="008160A3">
      <w:pPr>
        <w:rPr>
          <w:rFonts w:ascii="Arial" w:hAnsi="Arial" w:cs="Arial"/>
          <w:b/>
          <w:sz w:val="24"/>
        </w:rPr>
      </w:pPr>
      <w:r>
        <w:rPr>
          <w:rFonts w:ascii="Arial" w:hAnsi="Arial" w:cs="Arial"/>
          <w:b/>
          <w:color w:val="0000FF"/>
          <w:sz w:val="24"/>
        </w:rPr>
        <w:t>C4-253335</w:t>
      </w:r>
      <w:r>
        <w:rPr>
          <w:rFonts w:ascii="Arial" w:hAnsi="Arial" w:cs="Arial"/>
          <w:b/>
          <w:color w:val="0000FF"/>
          <w:sz w:val="24"/>
        </w:rPr>
        <w:tab/>
      </w:r>
      <w:r>
        <w:rPr>
          <w:rFonts w:ascii="Arial" w:hAnsi="Arial" w:cs="Arial"/>
          <w:b/>
          <w:sz w:val="24"/>
        </w:rPr>
        <w:t>Add DC interworking indication in DcMediaSpecification</w:t>
      </w:r>
    </w:p>
    <w:p w14:paraId="2D3F6D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CR-0091  Cat: B (Rel-19)</w:t>
      </w:r>
      <w:r>
        <w:rPr>
          <w:i/>
        </w:rPr>
        <w:br/>
      </w:r>
      <w:r>
        <w:rPr>
          <w:i/>
        </w:rPr>
        <w:br/>
      </w:r>
      <w:r>
        <w:rPr>
          <w:i/>
        </w:rPr>
        <w:tab/>
      </w:r>
      <w:r>
        <w:rPr>
          <w:i/>
        </w:rPr>
        <w:tab/>
      </w:r>
      <w:r>
        <w:rPr>
          <w:i/>
        </w:rPr>
        <w:tab/>
      </w:r>
      <w:r>
        <w:rPr>
          <w:i/>
        </w:rPr>
        <w:tab/>
      </w:r>
      <w:r>
        <w:rPr>
          <w:i/>
        </w:rPr>
        <w:tab/>
        <w:t>Source: Huawei</w:t>
      </w:r>
    </w:p>
    <w:p w14:paraId="12FCB2E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C4-253553</w:t>
      </w:r>
      <w:r>
        <w:rPr>
          <w:color w:val="993300"/>
          <w:u w:val="single"/>
        </w:rPr>
        <w:t>.</w:t>
      </w:r>
    </w:p>
    <w:p w14:paraId="2DF94AFF" w14:textId="38886B9E" w:rsidR="008160A3" w:rsidRDefault="008160A3" w:rsidP="008160A3">
      <w:pPr>
        <w:rPr>
          <w:rFonts w:ascii="Arial" w:hAnsi="Arial" w:cs="Arial"/>
          <w:b/>
          <w:sz w:val="24"/>
        </w:rPr>
      </w:pPr>
      <w:r>
        <w:rPr>
          <w:rFonts w:ascii="Arial" w:hAnsi="Arial" w:cs="Arial"/>
          <w:b/>
          <w:color w:val="0000FF"/>
          <w:sz w:val="24"/>
        </w:rPr>
        <w:t>C4-253553</w:t>
      </w:r>
      <w:r>
        <w:rPr>
          <w:rFonts w:ascii="Arial" w:hAnsi="Arial" w:cs="Arial"/>
          <w:b/>
          <w:color w:val="0000FF"/>
          <w:sz w:val="24"/>
        </w:rPr>
        <w:tab/>
      </w:r>
      <w:r>
        <w:rPr>
          <w:rFonts w:ascii="Arial" w:hAnsi="Arial" w:cs="Arial"/>
          <w:b/>
          <w:sz w:val="24"/>
        </w:rPr>
        <w:t>Add DC interworking indication in DcMediaSpecification</w:t>
      </w:r>
    </w:p>
    <w:p w14:paraId="284DF4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CR-0091  rev 1 Cat: B (Rel-19)</w:t>
      </w:r>
      <w:r>
        <w:rPr>
          <w:i/>
        </w:rPr>
        <w:br/>
      </w:r>
      <w:r>
        <w:rPr>
          <w:i/>
        </w:rPr>
        <w:br/>
      </w:r>
      <w:r>
        <w:rPr>
          <w:i/>
        </w:rPr>
        <w:tab/>
      </w:r>
      <w:r>
        <w:rPr>
          <w:i/>
        </w:rPr>
        <w:tab/>
      </w:r>
      <w:r>
        <w:rPr>
          <w:i/>
        </w:rPr>
        <w:tab/>
      </w:r>
      <w:r>
        <w:rPr>
          <w:i/>
        </w:rPr>
        <w:tab/>
      </w:r>
      <w:r>
        <w:rPr>
          <w:i/>
        </w:rPr>
        <w:tab/>
        <w:t>Source: Huawei</w:t>
      </w:r>
    </w:p>
    <w:p w14:paraId="0FB244A9" w14:textId="77777777" w:rsidR="008160A3" w:rsidRDefault="008160A3" w:rsidP="008160A3">
      <w:pPr>
        <w:rPr>
          <w:color w:val="808080"/>
        </w:rPr>
      </w:pPr>
      <w:r>
        <w:rPr>
          <w:color w:val="808080"/>
        </w:rPr>
        <w:t>(Replaces C4-253335)</w:t>
      </w:r>
    </w:p>
    <w:p w14:paraId="00AB0CF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C4-253564</w:t>
      </w:r>
      <w:r>
        <w:rPr>
          <w:color w:val="993300"/>
          <w:u w:val="single"/>
        </w:rPr>
        <w:t>.</w:t>
      </w:r>
    </w:p>
    <w:p w14:paraId="510774C6" w14:textId="3F74197A" w:rsidR="008160A3" w:rsidRDefault="008160A3" w:rsidP="008160A3">
      <w:pPr>
        <w:rPr>
          <w:rFonts w:ascii="Arial" w:hAnsi="Arial" w:cs="Arial"/>
          <w:b/>
          <w:sz w:val="24"/>
        </w:rPr>
      </w:pPr>
      <w:r>
        <w:rPr>
          <w:rFonts w:ascii="Arial" w:hAnsi="Arial" w:cs="Arial"/>
          <w:b/>
          <w:color w:val="0000FF"/>
          <w:sz w:val="24"/>
        </w:rPr>
        <w:t>C4-253564</w:t>
      </w:r>
      <w:r>
        <w:rPr>
          <w:rFonts w:ascii="Arial" w:hAnsi="Arial" w:cs="Arial"/>
          <w:b/>
          <w:color w:val="0000FF"/>
          <w:sz w:val="24"/>
        </w:rPr>
        <w:tab/>
      </w:r>
      <w:r>
        <w:rPr>
          <w:rFonts w:ascii="Arial" w:hAnsi="Arial" w:cs="Arial"/>
          <w:b/>
          <w:sz w:val="24"/>
        </w:rPr>
        <w:t>Add DC interworking indication in DcMediaSpecification</w:t>
      </w:r>
    </w:p>
    <w:p w14:paraId="46BAFDB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CR-0091  rev 2 Cat: B (Rel-19)</w:t>
      </w:r>
      <w:r>
        <w:rPr>
          <w:i/>
        </w:rPr>
        <w:br/>
      </w:r>
      <w:r>
        <w:rPr>
          <w:i/>
        </w:rPr>
        <w:br/>
      </w:r>
      <w:r>
        <w:rPr>
          <w:i/>
        </w:rPr>
        <w:tab/>
      </w:r>
      <w:r>
        <w:rPr>
          <w:i/>
        </w:rPr>
        <w:tab/>
      </w:r>
      <w:r>
        <w:rPr>
          <w:i/>
        </w:rPr>
        <w:tab/>
      </w:r>
      <w:r>
        <w:rPr>
          <w:i/>
        </w:rPr>
        <w:tab/>
      </w:r>
      <w:r>
        <w:rPr>
          <w:i/>
        </w:rPr>
        <w:tab/>
        <w:t>Source: Huawei</w:t>
      </w:r>
    </w:p>
    <w:p w14:paraId="3868185E" w14:textId="77777777" w:rsidR="008160A3" w:rsidRDefault="008160A3" w:rsidP="008160A3">
      <w:pPr>
        <w:rPr>
          <w:color w:val="808080"/>
        </w:rPr>
      </w:pPr>
      <w:r>
        <w:rPr>
          <w:color w:val="808080"/>
        </w:rPr>
        <w:t>(Replaces C4-253553)</w:t>
      </w:r>
    </w:p>
    <w:p w14:paraId="3F9B3A4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F6188" w14:textId="38F2276E" w:rsidR="008160A3" w:rsidRDefault="008160A3" w:rsidP="008160A3">
      <w:pPr>
        <w:rPr>
          <w:rFonts w:ascii="Arial" w:hAnsi="Arial" w:cs="Arial"/>
          <w:b/>
          <w:sz w:val="24"/>
        </w:rPr>
      </w:pPr>
      <w:r>
        <w:rPr>
          <w:rFonts w:ascii="Arial" w:hAnsi="Arial" w:cs="Arial"/>
          <w:b/>
          <w:color w:val="0000FF"/>
          <w:sz w:val="24"/>
        </w:rPr>
        <w:t>C4-253336</w:t>
      </w:r>
      <w:r>
        <w:rPr>
          <w:rFonts w:ascii="Arial" w:hAnsi="Arial" w:cs="Arial"/>
          <w:b/>
          <w:color w:val="0000FF"/>
          <w:sz w:val="24"/>
        </w:rPr>
        <w:tab/>
      </w:r>
      <w:r>
        <w:rPr>
          <w:rFonts w:ascii="Arial" w:hAnsi="Arial" w:cs="Arial"/>
          <w:b/>
          <w:sz w:val="24"/>
        </w:rPr>
        <w:t>Add commands and AVPs to support IMS AS registration to HSS</w:t>
      </w:r>
    </w:p>
    <w:p w14:paraId="3C0B278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Cat: B (Rel-19)</w:t>
      </w:r>
      <w:r>
        <w:rPr>
          <w:i/>
        </w:rPr>
        <w:br/>
      </w:r>
      <w:r>
        <w:rPr>
          <w:i/>
        </w:rPr>
        <w:br/>
      </w:r>
      <w:r>
        <w:rPr>
          <w:i/>
        </w:rPr>
        <w:tab/>
      </w:r>
      <w:r>
        <w:rPr>
          <w:i/>
        </w:rPr>
        <w:tab/>
      </w:r>
      <w:r>
        <w:rPr>
          <w:i/>
        </w:rPr>
        <w:tab/>
      </w:r>
      <w:r>
        <w:rPr>
          <w:i/>
        </w:rPr>
        <w:tab/>
      </w:r>
      <w:r>
        <w:rPr>
          <w:i/>
        </w:rPr>
        <w:tab/>
        <w:t>Source: Huawei</w:t>
      </w:r>
    </w:p>
    <w:p w14:paraId="2A2884D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C4-253474</w:t>
      </w:r>
      <w:r>
        <w:rPr>
          <w:color w:val="993300"/>
          <w:u w:val="single"/>
        </w:rPr>
        <w:t>.</w:t>
      </w:r>
    </w:p>
    <w:p w14:paraId="630A04EA" w14:textId="28B63978" w:rsidR="008160A3" w:rsidRDefault="008160A3" w:rsidP="008160A3">
      <w:pPr>
        <w:rPr>
          <w:rFonts w:ascii="Arial" w:hAnsi="Arial" w:cs="Arial"/>
          <w:b/>
          <w:sz w:val="24"/>
        </w:rPr>
      </w:pPr>
      <w:r>
        <w:rPr>
          <w:rFonts w:ascii="Arial" w:hAnsi="Arial" w:cs="Arial"/>
          <w:b/>
          <w:color w:val="0000FF"/>
          <w:sz w:val="24"/>
        </w:rPr>
        <w:t>C4-253474</w:t>
      </w:r>
      <w:r>
        <w:rPr>
          <w:rFonts w:ascii="Arial" w:hAnsi="Arial" w:cs="Arial"/>
          <w:b/>
          <w:color w:val="0000FF"/>
          <w:sz w:val="24"/>
        </w:rPr>
        <w:tab/>
      </w:r>
      <w:r>
        <w:rPr>
          <w:rFonts w:ascii="Arial" w:hAnsi="Arial" w:cs="Arial"/>
          <w:b/>
          <w:sz w:val="24"/>
        </w:rPr>
        <w:t>Add commands and AVPs to support IMS AS registration to HSS</w:t>
      </w:r>
    </w:p>
    <w:p w14:paraId="196F5E0C"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rev 1 Cat: B (Rel-19)</w:t>
      </w:r>
      <w:r>
        <w:rPr>
          <w:i/>
        </w:rPr>
        <w:br/>
      </w:r>
      <w:r>
        <w:rPr>
          <w:i/>
        </w:rPr>
        <w:br/>
      </w:r>
      <w:r>
        <w:rPr>
          <w:i/>
        </w:rPr>
        <w:tab/>
      </w:r>
      <w:r>
        <w:rPr>
          <w:i/>
        </w:rPr>
        <w:tab/>
      </w:r>
      <w:r>
        <w:rPr>
          <w:i/>
        </w:rPr>
        <w:tab/>
      </w:r>
      <w:r>
        <w:rPr>
          <w:i/>
        </w:rPr>
        <w:tab/>
      </w:r>
      <w:r>
        <w:rPr>
          <w:i/>
        </w:rPr>
        <w:tab/>
        <w:t>Source: Huawei</w:t>
      </w:r>
    </w:p>
    <w:p w14:paraId="69C2CD2B" w14:textId="77777777" w:rsidR="008160A3" w:rsidRDefault="008160A3" w:rsidP="008160A3">
      <w:pPr>
        <w:rPr>
          <w:color w:val="808080"/>
        </w:rPr>
      </w:pPr>
      <w:r>
        <w:rPr>
          <w:color w:val="808080"/>
        </w:rPr>
        <w:t>(Replaces C4-253336)</w:t>
      </w:r>
    </w:p>
    <w:p w14:paraId="4C5BA5B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C4-253565</w:t>
      </w:r>
      <w:r>
        <w:rPr>
          <w:color w:val="993300"/>
          <w:u w:val="single"/>
        </w:rPr>
        <w:t>.</w:t>
      </w:r>
    </w:p>
    <w:p w14:paraId="0D33ABBA" w14:textId="4011628D" w:rsidR="008160A3" w:rsidRDefault="008160A3" w:rsidP="008160A3">
      <w:pPr>
        <w:rPr>
          <w:rFonts w:ascii="Arial" w:hAnsi="Arial" w:cs="Arial"/>
          <w:b/>
          <w:sz w:val="24"/>
        </w:rPr>
      </w:pPr>
      <w:r>
        <w:rPr>
          <w:rFonts w:ascii="Arial" w:hAnsi="Arial" w:cs="Arial"/>
          <w:b/>
          <w:color w:val="0000FF"/>
          <w:sz w:val="24"/>
        </w:rPr>
        <w:t>C4-253565</w:t>
      </w:r>
      <w:r>
        <w:rPr>
          <w:rFonts w:ascii="Arial" w:hAnsi="Arial" w:cs="Arial"/>
          <w:b/>
          <w:color w:val="0000FF"/>
          <w:sz w:val="24"/>
        </w:rPr>
        <w:tab/>
      </w:r>
      <w:r>
        <w:rPr>
          <w:rFonts w:ascii="Arial" w:hAnsi="Arial" w:cs="Arial"/>
          <w:b/>
          <w:sz w:val="24"/>
        </w:rPr>
        <w:t>Add new value of Data-Reference AVP to support IMS AS registration to HSS</w:t>
      </w:r>
    </w:p>
    <w:p w14:paraId="698F4F7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rev 2 Cat: B (Rel-19)</w:t>
      </w:r>
      <w:r>
        <w:rPr>
          <w:i/>
        </w:rPr>
        <w:br/>
      </w:r>
      <w:r>
        <w:rPr>
          <w:i/>
        </w:rPr>
        <w:br/>
      </w:r>
      <w:r>
        <w:rPr>
          <w:i/>
        </w:rPr>
        <w:tab/>
      </w:r>
      <w:r>
        <w:rPr>
          <w:i/>
        </w:rPr>
        <w:tab/>
      </w:r>
      <w:r>
        <w:rPr>
          <w:i/>
        </w:rPr>
        <w:tab/>
      </w:r>
      <w:r>
        <w:rPr>
          <w:i/>
        </w:rPr>
        <w:tab/>
      </w:r>
      <w:r>
        <w:rPr>
          <w:i/>
        </w:rPr>
        <w:tab/>
        <w:t>Source: Huawei, HPE</w:t>
      </w:r>
    </w:p>
    <w:p w14:paraId="2F559079" w14:textId="77777777" w:rsidR="008160A3" w:rsidRDefault="008160A3" w:rsidP="008160A3">
      <w:pPr>
        <w:rPr>
          <w:color w:val="808080"/>
        </w:rPr>
      </w:pPr>
      <w:r>
        <w:rPr>
          <w:color w:val="808080"/>
        </w:rPr>
        <w:t>(Replaces C4-253474)</w:t>
      </w:r>
    </w:p>
    <w:p w14:paraId="7E7563D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C4-253572</w:t>
      </w:r>
      <w:r>
        <w:rPr>
          <w:color w:val="993300"/>
          <w:u w:val="single"/>
        </w:rPr>
        <w:t>.</w:t>
      </w:r>
    </w:p>
    <w:p w14:paraId="44E83E9F" w14:textId="303B07F9" w:rsidR="008160A3" w:rsidRDefault="008160A3" w:rsidP="008160A3">
      <w:pPr>
        <w:rPr>
          <w:rFonts w:ascii="Arial" w:hAnsi="Arial" w:cs="Arial"/>
          <w:b/>
          <w:sz w:val="24"/>
        </w:rPr>
      </w:pPr>
      <w:r>
        <w:rPr>
          <w:rFonts w:ascii="Arial" w:hAnsi="Arial" w:cs="Arial"/>
          <w:b/>
          <w:color w:val="0000FF"/>
          <w:sz w:val="24"/>
        </w:rPr>
        <w:t>C4-253572</w:t>
      </w:r>
      <w:r>
        <w:rPr>
          <w:rFonts w:ascii="Arial" w:hAnsi="Arial" w:cs="Arial"/>
          <w:b/>
          <w:color w:val="0000FF"/>
          <w:sz w:val="24"/>
        </w:rPr>
        <w:tab/>
      </w:r>
      <w:r>
        <w:rPr>
          <w:rFonts w:ascii="Arial" w:hAnsi="Arial" w:cs="Arial"/>
          <w:b/>
          <w:sz w:val="24"/>
        </w:rPr>
        <w:t>Add new value of Data-Reference AVP to support IMS AS registration to HSS</w:t>
      </w:r>
    </w:p>
    <w:p w14:paraId="529DA8E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CR-0255  rev 3 Cat: B (Rel-19)</w:t>
      </w:r>
      <w:r>
        <w:rPr>
          <w:i/>
        </w:rPr>
        <w:br/>
      </w:r>
      <w:r>
        <w:rPr>
          <w:i/>
        </w:rPr>
        <w:br/>
      </w:r>
      <w:r>
        <w:rPr>
          <w:i/>
        </w:rPr>
        <w:tab/>
      </w:r>
      <w:r>
        <w:rPr>
          <w:i/>
        </w:rPr>
        <w:tab/>
      </w:r>
      <w:r>
        <w:rPr>
          <w:i/>
        </w:rPr>
        <w:tab/>
      </w:r>
      <w:r>
        <w:rPr>
          <w:i/>
        </w:rPr>
        <w:tab/>
      </w:r>
      <w:r>
        <w:rPr>
          <w:i/>
        </w:rPr>
        <w:tab/>
        <w:t>Source: Huawei, HPE</w:t>
      </w:r>
    </w:p>
    <w:p w14:paraId="381E8716" w14:textId="77777777" w:rsidR="008160A3" w:rsidRDefault="008160A3" w:rsidP="008160A3">
      <w:pPr>
        <w:rPr>
          <w:color w:val="808080"/>
        </w:rPr>
      </w:pPr>
      <w:r>
        <w:rPr>
          <w:color w:val="808080"/>
        </w:rPr>
        <w:t>(Replaces C4-253565)</w:t>
      </w:r>
    </w:p>
    <w:p w14:paraId="16D2540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B112F" w14:textId="4DA20501" w:rsidR="008160A3" w:rsidRDefault="008160A3" w:rsidP="008160A3">
      <w:pPr>
        <w:rPr>
          <w:rFonts w:ascii="Arial" w:hAnsi="Arial" w:cs="Arial"/>
          <w:b/>
          <w:sz w:val="24"/>
        </w:rPr>
      </w:pPr>
      <w:r>
        <w:rPr>
          <w:rFonts w:ascii="Arial" w:hAnsi="Arial" w:cs="Arial"/>
          <w:b/>
          <w:color w:val="0000FF"/>
          <w:sz w:val="24"/>
        </w:rPr>
        <w:t>C4-253337</w:t>
      </w:r>
      <w:r>
        <w:rPr>
          <w:rFonts w:ascii="Arial" w:hAnsi="Arial" w:cs="Arial"/>
          <w:b/>
          <w:color w:val="0000FF"/>
          <w:sz w:val="24"/>
        </w:rPr>
        <w:tab/>
      </w:r>
      <w:r>
        <w:rPr>
          <w:rFonts w:ascii="Arial" w:hAnsi="Arial" w:cs="Arial"/>
          <w:b/>
          <w:sz w:val="24"/>
        </w:rPr>
        <w:t>Add IMS AS registration to HSS procedure via Sh interface</w:t>
      </w:r>
    </w:p>
    <w:p w14:paraId="632473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Cat: B (Rel-19)</w:t>
      </w:r>
      <w:r>
        <w:rPr>
          <w:i/>
        </w:rPr>
        <w:br/>
      </w:r>
      <w:r>
        <w:rPr>
          <w:i/>
        </w:rPr>
        <w:br/>
      </w:r>
      <w:r>
        <w:rPr>
          <w:i/>
        </w:rPr>
        <w:tab/>
      </w:r>
      <w:r>
        <w:rPr>
          <w:i/>
        </w:rPr>
        <w:tab/>
      </w:r>
      <w:r>
        <w:rPr>
          <w:i/>
        </w:rPr>
        <w:tab/>
      </w:r>
      <w:r>
        <w:rPr>
          <w:i/>
        </w:rPr>
        <w:tab/>
      </w:r>
      <w:r>
        <w:rPr>
          <w:i/>
        </w:rPr>
        <w:tab/>
        <w:t>Source: Huawei</w:t>
      </w:r>
    </w:p>
    <w:p w14:paraId="539D073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C4-253475</w:t>
      </w:r>
      <w:r>
        <w:rPr>
          <w:color w:val="993300"/>
          <w:u w:val="single"/>
        </w:rPr>
        <w:t>.</w:t>
      </w:r>
    </w:p>
    <w:p w14:paraId="292A8FC6" w14:textId="01A9C865" w:rsidR="008160A3" w:rsidRDefault="008160A3" w:rsidP="008160A3">
      <w:pPr>
        <w:rPr>
          <w:rFonts w:ascii="Arial" w:hAnsi="Arial" w:cs="Arial"/>
          <w:b/>
          <w:sz w:val="24"/>
        </w:rPr>
      </w:pPr>
      <w:r>
        <w:rPr>
          <w:rFonts w:ascii="Arial" w:hAnsi="Arial" w:cs="Arial"/>
          <w:b/>
          <w:color w:val="0000FF"/>
          <w:sz w:val="24"/>
        </w:rPr>
        <w:t>C4-253475</w:t>
      </w:r>
      <w:r>
        <w:rPr>
          <w:rFonts w:ascii="Arial" w:hAnsi="Arial" w:cs="Arial"/>
          <w:b/>
          <w:color w:val="0000FF"/>
          <w:sz w:val="24"/>
        </w:rPr>
        <w:tab/>
      </w:r>
      <w:r>
        <w:rPr>
          <w:rFonts w:ascii="Arial" w:hAnsi="Arial" w:cs="Arial"/>
          <w:b/>
          <w:sz w:val="24"/>
        </w:rPr>
        <w:t>Add IMS AS registration to HSS procedure via Sh interface</w:t>
      </w:r>
    </w:p>
    <w:p w14:paraId="0C86C32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rev 1 Cat: B (Rel-19)</w:t>
      </w:r>
      <w:r>
        <w:rPr>
          <w:i/>
        </w:rPr>
        <w:br/>
      </w:r>
      <w:r>
        <w:rPr>
          <w:i/>
        </w:rPr>
        <w:br/>
      </w:r>
      <w:r>
        <w:rPr>
          <w:i/>
        </w:rPr>
        <w:tab/>
      </w:r>
      <w:r>
        <w:rPr>
          <w:i/>
        </w:rPr>
        <w:tab/>
      </w:r>
      <w:r>
        <w:rPr>
          <w:i/>
        </w:rPr>
        <w:tab/>
      </w:r>
      <w:r>
        <w:rPr>
          <w:i/>
        </w:rPr>
        <w:tab/>
      </w:r>
      <w:r>
        <w:rPr>
          <w:i/>
        </w:rPr>
        <w:tab/>
        <w:t>Source: Huawei</w:t>
      </w:r>
    </w:p>
    <w:p w14:paraId="75B99653" w14:textId="77777777" w:rsidR="008160A3" w:rsidRDefault="008160A3" w:rsidP="008160A3">
      <w:pPr>
        <w:rPr>
          <w:color w:val="808080"/>
        </w:rPr>
      </w:pPr>
      <w:r>
        <w:rPr>
          <w:color w:val="808080"/>
        </w:rPr>
        <w:t>(Replaces C4-253337)</w:t>
      </w:r>
    </w:p>
    <w:p w14:paraId="625F51E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C4-253566</w:t>
      </w:r>
      <w:r>
        <w:rPr>
          <w:color w:val="993300"/>
          <w:u w:val="single"/>
        </w:rPr>
        <w:t>.</w:t>
      </w:r>
    </w:p>
    <w:p w14:paraId="7337FCD2" w14:textId="39197279" w:rsidR="008160A3" w:rsidRDefault="008160A3" w:rsidP="008160A3">
      <w:pPr>
        <w:rPr>
          <w:rFonts w:ascii="Arial" w:hAnsi="Arial" w:cs="Arial"/>
          <w:b/>
          <w:sz w:val="24"/>
        </w:rPr>
      </w:pPr>
      <w:r>
        <w:rPr>
          <w:rFonts w:ascii="Arial" w:hAnsi="Arial" w:cs="Arial"/>
          <w:b/>
          <w:color w:val="0000FF"/>
          <w:sz w:val="24"/>
        </w:rPr>
        <w:t>C4-253566</w:t>
      </w:r>
      <w:r>
        <w:rPr>
          <w:rFonts w:ascii="Arial" w:hAnsi="Arial" w:cs="Arial"/>
          <w:b/>
          <w:color w:val="0000FF"/>
          <w:sz w:val="24"/>
        </w:rPr>
        <w:tab/>
      </w:r>
      <w:r>
        <w:rPr>
          <w:rFonts w:ascii="Arial" w:hAnsi="Arial" w:cs="Arial"/>
          <w:b/>
          <w:sz w:val="24"/>
        </w:rPr>
        <w:t>Add IMS AS registration to HSS procedure via Sh interface</w:t>
      </w:r>
    </w:p>
    <w:p w14:paraId="1B5D573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rev 2 Cat: B (Rel-19)</w:t>
      </w:r>
      <w:r>
        <w:rPr>
          <w:i/>
        </w:rPr>
        <w:br/>
      </w:r>
      <w:r>
        <w:rPr>
          <w:i/>
        </w:rPr>
        <w:br/>
      </w:r>
      <w:r>
        <w:rPr>
          <w:i/>
        </w:rPr>
        <w:tab/>
      </w:r>
      <w:r>
        <w:rPr>
          <w:i/>
        </w:rPr>
        <w:tab/>
      </w:r>
      <w:r>
        <w:rPr>
          <w:i/>
        </w:rPr>
        <w:tab/>
      </w:r>
      <w:r>
        <w:rPr>
          <w:i/>
        </w:rPr>
        <w:tab/>
      </w:r>
      <w:r>
        <w:rPr>
          <w:i/>
        </w:rPr>
        <w:tab/>
        <w:t>Source: Huawei</w:t>
      </w:r>
    </w:p>
    <w:p w14:paraId="643C5782" w14:textId="77777777" w:rsidR="008160A3" w:rsidRDefault="008160A3" w:rsidP="008160A3">
      <w:pPr>
        <w:rPr>
          <w:color w:val="808080"/>
        </w:rPr>
      </w:pPr>
      <w:r>
        <w:rPr>
          <w:color w:val="808080"/>
        </w:rPr>
        <w:t>(Replaces C4-253475)</w:t>
      </w:r>
    </w:p>
    <w:p w14:paraId="45DFC29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C4-253573</w:t>
      </w:r>
      <w:r>
        <w:rPr>
          <w:color w:val="993300"/>
          <w:u w:val="single"/>
        </w:rPr>
        <w:t>.</w:t>
      </w:r>
    </w:p>
    <w:p w14:paraId="3BB90A70" w14:textId="23E8E19C" w:rsidR="008160A3" w:rsidRDefault="008160A3" w:rsidP="008160A3">
      <w:pPr>
        <w:rPr>
          <w:rFonts w:ascii="Arial" w:hAnsi="Arial" w:cs="Arial"/>
          <w:b/>
          <w:sz w:val="24"/>
        </w:rPr>
      </w:pPr>
      <w:r>
        <w:rPr>
          <w:rFonts w:ascii="Arial" w:hAnsi="Arial" w:cs="Arial"/>
          <w:b/>
          <w:color w:val="0000FF"/>
          <w:sz w:val="24"/>
        </w:rPr>
        <w:t>C4-253573</w:t>
      </w:r>
      <w:r>
        <w:rPr>
          <w:rFonts w:ascii="Arial" w:hAnsi="Arial" w:cs="Arial"/>
          <w:b/>
          <w:color w:val="0000FF"/>
          <w:sz w:val="24"/>
        </w:rPr>
        <w:tab/>
      </w:r>
      <w:r>
        <w:rPr>
          <w:rFonts w:ascii="Arial" w:hAnsi="Arial" w:cs="Arial"/>
          <w:b/>
          <w:sz w:val="24"/>
        </w:rPr>
        <w:t>Add IMS AS registration to HSS procedure via Sh interface</w:t>
      </w:r>
    </w:p>
    <w:p w14:paraId="4FA16802"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CR-0660  rev 3 Cat: B (Rel-19)</w:t>
      </w:r>
      <w:r>
        <w:rPr>
          <w:i/>
        </w:rPr>
        <w:br/>
      </w:r>
      <w:r>
        <w:rPr>
          <w:i/>
        </w:rPr>
        <w:br/>
      </w:r>
      <w:r>
        <w:rPr>
          <w:i/>
        </w:rPr>
        <w:tab/>
      </w:r>
      <w:r>
        <w:rPr>
          <w:i/>
        </w:rPr>
        <w:tab/>
      </w:r>
      <w:r>
        <w:rPr>
          <w:i/>
        </w:rPr>
        <w:tab/>
      </w:r>
      <w:r>
        <w:rPr>
          <w:i/>
        </w:rPr>
        <w:tab/>
      </w:r>
      <w:r>
        <w:rPr>
          <w:i/>
        </w:rPr>
        <w:tab/>
        <w:t>Source: Huawei</w:t>
      </w:r>
    </w:p>
    <w:p w14:paraId="2D2F1E66" w14:textId="77777777" w:rsidR="008160A3" w:rsidRDefault="008160A3" w:rsidP="008160A3">
      <w:pPr>
        <w:rPr>
          <w:color w:val="808080"/>
        </w:rPr>
      </w:pPr>
      <w:r>
        <w:rPr>
          <w:color w:val="808080"/>
        </w:rPr>
        <w:t>(Replaces C4-253566)</w:t>
      </w:r>
    </w:p>
    <w:p w14:paraId="14A4CF5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409F0" w14:textId="25B4B16A" w:rsidR="008160A3" w:rsidRDefault="008160A3" w:rsidP="008160A3">
      <w:pPr>
        <w:rPr>
          <w:rFonts w:ascii="Arial" w:hAnsi="Arial" w:cs="Arial"/>
          <w:b/>
          <w:sz w:val="24"/>
        </w:rPr>
      </w:pPr>
      <w:r>
        <w:rPr>
          <w:rFonts w:ascii="Arial" w:hAnsi="Arial" w:cs="Arial"/>
          <w:b/>
          <w:color w:val="0000FF"/>
          <w:sz w:val="24"/>
        </w:rPr>
        <w:t>C4-253338</w:t>
      </w:r>
      <w:r>
        <w:rPr>
          <w:rFonts w:ascii="Arial" w:hAnsi="Arial" w:cs="Arial"/>
          <w:b/>
          <w:color w:val="0000FF"/>
          <w:sz w:val="24"/>
        </w:rPr>
        <w:tab/>
      </w:r>
      <w:r>
        <w:rPr>
          <w:rFonts w:ascii="Arial" w:hAnsi="Arial" w:cs="Arial"/>
          <w:b/>
          <w:sz w:val="24"/>
        </w:rPr>
        <w:t>Add PUT operation in Nimsas_ImsSessionManagement_Update</w:t>
      </w:r>
    </w:p>
    <w:p w14:paraId="1A20E20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CR-0092  Cat: F (Rel-19)</w:t>
      </w:r>
      <w:r>
        <w:rPr>
          <w:i/>
        </w:rPr>
        <w:br/>
      </w:r>
      <w:r>
        <w:rPr>
          <w:i/>
        </w:rPr>
        <w:br/>
      </w:r>
      <w:r>
        <w:rPr>
          <w:i/>
        </w:rPr>
        <w:tab/>
      </w:r>
      <w:r>
        <w:rPr>
          <w:i/>
        </w:rPr>
        <w:tab/>
      </w:r>
      <w:r>
        <w:rPr>
          <w:i/>
        </w:rPr>
        <w:tab/>
      </w:r>
      <w:r>
        <w:rPr>
          <w:i/>
        </w:rPr>
        <w:tab/>
      </w:r>
      <w:r>
        <w:rPr>
          <w:i/>
        </w:rPr>
        <w:tab/>
        <w:t>Source: Huawei</w:t>
      </w:r>
    </w:p>
    <w:p w14:paraId="6A26C06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C4-253476</w:t>
      </w:r>
      <w:r>
        <w:rPr>
          <w:color w:val="993300"/>
          <w:u w:val="single"/>
        </w:rPr>
        <w:t>.</w:t>
      </w:r>
    </w:p>
    <w:p w14:paraId="460A6F04" w14:textId="720A2590" w:rsidR="008160A3" w:rsidRDefault="008160A3" w:rsidP="008160A3">
      <w:pPr>
        <w:rPr>
          <w:rFonts w:ascii="Arial" w:hAnsi="Arial" w:cs="Arial"/>
          <w:b/>
          <w:sz w:val="24"/>
        </w:rPr>
      </w:pPr>
      <w:r>
        <w:rPr>
          <w:rFonts w:ascii="Arial" w:hAnsi="Arial" w:cs="Arial"/>
          <w:b/>
          <w:color w:val="0000FF"/>
          <w:sz w:val="24"/>
        </w:rPr>
        <w:t>C4-253476</w:t>
      </w:r>
      <w:r>
        <w:rPr>
          <w:rFonts w:ascii="Arial" w:hAnsi="Arial" w:cs="Arial"/>
          <w:b/>
          <w:color w:val="0000FF"/>
          <w:sz w:val="24"/>
        </w:rPr>
        <w:tab/>
      </w:r>
      <w:r>
        <w:rPr>
          <w:rFonts w:ascii="Arial" w:hAnsi="Arial" w:cs="Arial"/>
          <w:b/>
          <w:sz w:val="24"/>
        </w:rPr>
        <w:t>Add PUT operation in Nimsas_ImsSessionManagement_Update</w:t>
      </w:r>
    </w:p>
    <w:p w14:paraId="04223A2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CR-0092  rev 1 Cat: F (Rel-19)</w:t>
      </w:r>
      <w:r>
        <w:rPr>
          <w:i/>
        </w:rPr>
        <w:br/>
      </w:r>
      <w:r>
        <w:rPr>
          <w:i/>
        </w:rPr>
        <w:br/>
      </w:r>
      <w:r>
        <w:rPr>
          <w:i/>
        </w:rPr>
        <w:tab/>
      </w:r>
      <w:r>
        <w:rPr>
          <w:i/>
        </w:rPr>
        <w:tab/>
      </w:r>
      <w:r>
        <w:rPr>
          <w:i/>
        </w:rPr>
        <w:tab/>
      </w:r>
      <w:r>
        <w:rPr>
          <w:i/>
        </w:rPr>
        <w:tab/>
      </w:r>
      <w:r>
        <w:rPr>
          <w:i/>
        </w:rPr>
        <w:tab/>
        <w:t>Source: Huawei</w:t>
      </w:r>
    </w:p>
    <w:p w14:paraId="6C40C0DF" w14:textId="77777777" w:rsidR="008160A3" w:rsidRDefault="008160A3" w:rsidP="008160A3">
      <w:pPr>
        <w:rPr>
          <w:color w:val="808080"/>
        </w:rPr>
      </w:pPr>
      <w:r>
        <w:rPr>
          <w:color w:val="808080"/>
        </w:rPr>
        <w:t>(Replaces C4-253338)</w:t>
      </w:r>
    </w:p>
    <w:p w14:paraId="289520E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C4-253554</w:t>
      </w:r>
      <w:r>
        <w:rPr>
          <w:color w:val="993300"/>
          <w:u w:val="single"/>
        </w:rPr>
        <w:t>.</w:t>
      </w:r>
    </w:p>
    <w:p w14:paraId="3B57E60B" w14:textId="4505D0CD" w:rsidR="008160A3" w:rsidRDefault="008160A3" w:rsidP="008160A3">
      <w:pPr>
        <w:rPr>
          <w:rFonts w:ascii="Arial" w:hAnsi="Arial" w:cs="Arial"/>
          <w:b/>
          <w:sz w:val="24"/>
        </w:rPr>
      </w:pPr>
      <w:r>
        <w:rPr>
          <w:rFonts w:ascii="Arial" w:hAnsi="Arial" w:cs="Arial"/>
          <w:b/>
          <w:color w:val="0000FF"/>
          <w:sz w:val="24"/>
        </w:rPr>
        <w:t>C4-253554</w:t>
      </w:r>
      <w:r>
        <w:rPr>
          <w:rFonts w:ascii="Arial" w:hAnsi="Arial" w:cs="Arial"/>
          <w:b/>
          <w:color w:val="0000FF"/>
          <w:sz w:val="24"/>
        </w:rPr>
        <w:tab/>
      </w:r>
      <w:r>
        <w:rPr>
          <w:rFonts w:ascii="Arial" w:hAnsi="Arial" w:cs="Arial"/>
          <w:b/>
          <w:sz w:val="24"/>
        </w:rPr>
        <w:t>Add PUT operation in Nimsas_ImsSessionManagement_Update</w:t>
      </w:r>
    </w:p>
    <w:p w14:paraId="73DD012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v19.2.0</w:t>
      </w:r>
      <w:r>
        <w:rPr>
          <w:i/>
        </w:rPr>
        <w:tab/>
        <w:t xml:space="preserve">  CR-0092  rev 2 Cat: F (Rel-19)</w:t>
      </w:r>
      <w:r>
        <w:rPr>
          <w:i/>
        </w:rPr>
        <w:br/>
      </w:r>
      <w:r>
        <w:rPr>
          <w:i/>
        </w:rPr>
        <w:br/>
      </w:r>
      <w:r>
        <w:rPr>
          <w:i/>
        </w:rPr>
        <w:tab/>
      </w:r>
      <w:r>
        <w:rPr>
          <w:i/>
        </w:rPr>
        <w:tab/>
      </w:r>
      <w:r>
        <w:rPr>
          <w:i/>
        </w:rPr>
        <w:tab/>
      </w:r>
      <w:r>
        <w:rPr>
          <w:i/>
        </w:rPr>
        <w:tab/>
      </w:r>
      <w:r>
        <w:rPr>
          <w:i/>
        </w:rPr>
        <w:tab/>
        <w:t>Source: Huawei</w:t>
      </w:r>
    </w:p>
    <w:p w14:paraId="035F0521" w14:textId="77777777" w:rsidR="008160A3" w:rsidRDefault="008160A3" w:rsidP="008160A3">
      <w:pPr>
        <w:rPr>
          <w:color w:val="808080"/>
        </w:rPr>
      </w:pPr>
      <w:r>
        <w:rPr>
          <w:color w:val="808080"/>
        </w:rPr>
        <w:t>(Replaces C4-253476)</w:t>
      </w:r>
    </w:p>
    <w:p w14:paraId="273BFC7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E1514" w14:textId="7F143B1F" w:rsidR="008160A3" w:rsidRDefault="008160A3" w:rsidP="008160A3">
      <w:pPr>
        <w:rPr>
          <w:rFonts w:ascii="Arial" w:hAnsi="Arial" w:cs="Arial"/>
          <w:b/>
          <w:sz w:val="24"/>
        </w:rPr>
      </w:pPr>
      <w:r>
        <w:rPr>
          <w:rFonts w:ascii="Arial" w:hAnsi="Arial" w:cs="Arial"/>
          <w:b/>
          <w:color w:val="0000FF"/>
          <w:sz w:val="24"/>
        </w:rPr>
        <w:t>C4-253339</w:t>
      </w:r>
      <w:r>
        <w:rPr>
          <w:rFonts w:ascii="Arial" w:hAnsi="Arial" w:cs="Arial"/>
          <w:b/>
          <w:color w:val="0000FF"/>
          <w:sz w:val="24"/>
        </w:rPr>
        <w:tab/>
      </w:r>
      <w:r>
        <w:rPr>
          <w:rFonts w:ascii="Arial" w:hAnsi="Arial" w:cs="Arial"/>
          <w:b/>
          <w:sz w:val="24"/>
        </w:rPr>
        <w:t>Add 403 Forbidden in data structure of IMS AS registration in Nimsas_ImsUECM</w:t>
      </w:r>
    </w:p>
    <w:p w14:paraId="7E1C287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CR-0189  Cat: F (Rel-19)</w:t>
      </w:r>
      <w:r>
        <w:rPr>
          <w:i/>
        </w:rPr>
        <w:br/>
      </w:r>
      <w:r>
        <w:rPr>
          <w:i/>
        </w:rPr>
        <w:br/>
      </w:r>
      <w:r>
        <w:rPr>
          <w:i/>
        </w:rPr>
        <w:tab/>
      </w:r>
      <w:r>
        <w:rPr>
          <w:i/>
        </w:rPr>
        <w:tab/>
      </w:r>
      <w:r>
        <w:rPr>
          <w:i/>
        </w:rPr>
        <w:tab/>
      </w:r>
      <w:r>
        <w:rPr>
          <w:i/>
        </w:rPr>
        <w:tab/>
      </w:r>
      <w:r>
        <w:rPr>
          <w:i/>
        </w:rPr>
        <w:tab/>
        <w:t>Source: Huawei</w:t>
      </w:r>
    </w:p>
    <w:p w14:paraId="65B1221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C4-253477</w:t>
      </w:r>
      <w:r>
        <w:rPr>
          <w:color w:val="993300"/>
          <w:u w:val="single"/>
        </w:rPr>
        <w:t>.</w:t>
      </w:r>
    </w:p>
    <w:p w14:paraId="4A238ECD" w14:textId="3F2655D4" w:rsidR="008160A3" w:rsidRDefault="008160A3" w:rsidP="008160A3">
      <w:pPr>
        <w:rPr>
          <w:rFonts w:ascii="Arial" w:hAnsi="Arial" w:cs="Arial"/>
          <w:b/>
          <w:sz w:val="24"/>
        </w:rPr>
      </w:pPr>
      <w:r>
        <w:rPr>
          <w:rFonts w:ascii="Arial" w:hAnsi="Arial" w:cs="Arial"/>
          <w:b/>
          <w:color w:val="0000FF"/>
          <w:sz w:val="24"/>
        </w:rPr>
        <w:t>C4-253477</w:t>
      </w:r>
      <w:r>
        <w:rPr>
          <w:rFonts w:ascii="Arial" w:hAnsi="Arial" w:cs="Arial"/>
          <w:b/>
          <w:color w:val="0000FF"/>
          <w:sz w:val="24"/>
        </w:rPr>
        <w:tab/>
      </w:r>
      <w:r>
        <w:rPr>
          <w:rFonts w:ascii="Arial" w:hAnsi="Arial" w:cs="Arial"/>
          <w:b/>
          <w:sz w:val="24"/>
        </w:rPr>
        <w:t>Add 403 Forbidden in data structure of IMS AS registration in Nimsas_ImsUECM</w:t>
      </w:r>
    </w:p>
    <w:p w14:paraId="3F9A543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v19.2.0</w:t>
      </w:r>
      <w:r>
        <w:rPr>
          <w:i/>
        </w:rPr>
        <w:tab/>
        <w:t xml:space="preserve">  CR-0189  rev 1 Cat: F (Rel-19)</w:t>
      </w:r>
      <w:r>
        <w:rPr>
          <w:i/>
        </w:rPr>
        <w:br/>
      </w:r>
      <w:r>
        <w:rPr>
          <w:i/>
        </w:rPr>
        <w:br/>
      </w:r>
      <w:r>
        <w:rPr>
          <w:i/>
        </w:rPr>
        <w:tab/>
      </w:r>
      <w:r>
        <w:rPr>
          <w:i/>
        </w:rPr>
        <w:tab/>
      </w:r>
      <w:r>
        <w:rPr>
          <w:i/>
        </w:rPr>
        <w:tab/>
      </w:r>
      <w:r>
        <w:rPr>
          <w:i/>
        </w:rPr>
        <w:tab/>
      </w:r>
      <w:r>
        <w:rPr>
          <w:i/>
        </w:rPr>
        <w:tab/>
        <w:t>Source: Huawei</w:t>
      </w:r>
    </w:p>
    <w:p w14:paraId="74CA4423" w14:textId="77777777" w:rsidR="008160A3" w:rsidRDefault="008160A3" w:rsidP="008160A3">
      <w:pPr>
        <w:rPr>
          <w:color w:val="808080"/>
        </w:rPr>
      </w:pPr>
      <w:r>
        <w:rPr>
          <w:color w:val="808080"/>
        </w:rPr>
        <w:t>(Replaces C4-253339)</w:t>
      </w:r>
    </w:p>
    <w:p w14:paraId="015D655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44396" w14:textId="1AD1F240" w:rsidR="008160A3" w:rsidRDefault="008160A3" w:rsidP="008160A3">
      <w:pPr>
        <w:rPr>
          <w:rFonts w:ascii="Arial" w:hAnsi="Arial" w:cs="Arial"/>
          <w:b/>
          <w:sz w:val="24"/>
        </w:rPr>
      </w:pPr>
      <w:r>
        <w:rPr>
          <w:rFonts w:ascii="Arial" w:hAnsi="Arial" w:cs="Arial"/>
          <w:b/>
          <w:color w:val="0000FF"/>
          <w:sz w:val="24"/>
        </w:rPr>
        <w:t>C4-253340</w:t>
      </w:r>
      <w:r>
        <w:rPr>
          <w:rFonts w:ascii="Arial" w:hAnsi="Arial" w:cs="Arial"/>
          <w:b/>
          <w:color w:val="0000FF"/>
          <w:sz w:val="24"/>
        </w:rPr>
        <w:tab/>
      </w:r>
      <w:r>
        <w:rPr>
          <w:rFonts w:ascii="Arial" w:hAnsi="Arial" w:cs="Arial"/>
          <w:b/>
          <w:sz w:val="24"/>
        </w:rPr>
        <w:t>Add HSS subscription to IMA AS procedure via Sh interface</w:t>
      </w:r>
    </w:p>
    <w:p w14:paraId="316BCDD7"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Cat: B (Rel-19)</w:t>
      </w:r>
      <w:r>
        <w:rPr>
          <w:i/>
        </w:rPr>
        <w:br/>
      </w:r>
      <w:r>
        <w:rPr>
          <w:i/>
        </w:rPr>
        <w:br/>
      </w:r>
      <w:r>
        <w:rPr>
          <w:i/>
        </w:rPr>
        <w:tab/>
      </w:r>
      <w:r>
        <w:rPr>
          <w:i/>
        </w:rPr>
        <w:tab/>
      </w:r>
      <w:r>
        <w:rPr>
          <w:i/>
        </w:rPr>
        <w:tab/>
      </w:r>
      <w:r>
        <w:rPr>
          <w:i/>
        </w:rPr>
        <w:tab/>
      </w:r>
      <w:r>
        <w:rPr>
          <w:i/>
        </w:rPr>
        <w:tab/>
        <w:t>Source: Huawei</w:t>
      </w:r>
    </w:p>
    <w:p w14:paraId="0630DB7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C4-253478</w:t>
      </w:r>
      <w:r>
        <w:rPr>
          <w:color w:val="993300"/>
          <w:u w:val="single"/>
        </w:rPr>
        <w:t>.</w:t>
      </w:r>
    </w:p>
    <w:p w14:paraId="61E065A6" w14:textId="25819B5C" w:rsidR="008160A3" w:rsidRDefault="008160A3" w:rsidP="008160A3">
      <w:pPr>
        <w:rPr>
          <w:rFonts w:ascii="Arial" w:hAnsi="Arial" w:cs="Arial"/>
          <w:b/>
          <w:sz w:val="24"/>
        </w:rPr>
      </w:pPr>
      <w:r>
        <w:rPr>
          <w:rFonts w:ascii="Arial" w:hAnsi="Arial" w:cs="Arial"/>
          <w:b/>
          <w:color w:val="0000FF"/>
          <w:sz w:val="24"/>
        </w:rPr>
        <w:t>C4-253478</w:t>
      </w:r>
      <w:r>
        <w:rPr>
          <w:rFonts w:ascii="Arial" w:hAnsi="Arial" w:cs="Arial"/>
          <w:b/>
          <w:color w:val="0000FF"/>
          <w:sz w:val="24"/>
        </w:rPr>
        <w:tab/>
      </w:r>
      <w:r>
        <w:rPr>
          <w:rFonts w:ascii="Arial" w:hAnsi="Arial" w:cs="Arial"/>
          <w:b/>
          <w:sz w:val="24"/>
        </w:rPr>
        <w:t>Add HSS subscription to IMA AS procedure via Sh interface</w:t>
      </w:r>
    </w:p>
    <w:p w14:paraId="0280A8F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1 Cat: B (Rel-19)</w:t>
      </w:r>
      <w:r>
        <w:rPr>
          <w:i/>
        </w:rPr>
        <w:br/>
      </w:r>
      <w:r>
        <w:rPr>
          <w:i/>
        </w:rPr>
        <w:br/>
      </w:r>
      <w:r>
        <w:rPr>
          <w:i/>
        </w:rPr>
        <w:tab/>
      </w:r>
      <w:r>
        <w:rPr>
          <w:i/>
        </w:rPr>
        <w:tab/>
      </w:r>
      <w:r>
        <w:rPr>
          <w:i/>
        </w:rPr>
        <w:tab/>
      </w:r>
      <w:r>
        <w:rPr>
          <w:i/>
        </w:rPr>
        <w:tab/>
      </w:r>
      <w:r>
        <w:rPr>
          <w:i/>
        </w:rPr>
        <w:tab/>
        <w:t>Source: Huawei</w:t>
      </w:r>
    </w:p>
    <w:p w14:paraId="0E16B46D" w14:textId="77777777" w:rsidR="008160A3" w:rsidRDefault="008160A3" w:rsidP="008160A3">
      <w:pPr>
        <w:rPr>
          <w:color w:val="808080"/>
        </w:rPr>
      </w:pPr>
      <w:r>
        <w:rPr>
          <w:color w:val="808080"/>
        </w:rPr>
        <w:t>(Replaces C4-253340)</w:t>
      </w:r>
    </w:p>
    <w:p w14:paraId="61C90DA9" w14:textId="77777777" w:rsidR="008160A3" w:rsidRDefault="008160A3" w:rsidP="008160A3">
      <w:pPr>
        <w:rPr>
          <w:rFonts w:ascii="Arial" w:hAnsi="Arial" w:cs="Arial"/>
          <w:b/>
        </w:rPr>
      </w:pPr>
      <w:r>
        <w:rPr>
          <w:rFonts w:ascii="Arial" w:hAnsi="Arial" w:cs="Arial"/>
          <w:b/>
        </w:rPr>
        <w:t xml:space="preserve">Discussion: </w:t>
      </w:r>
    </w:p>
    <w:p w14:paraId="0D32C529" w14:textId="77777777" w:rsidR="008160A3" w:rsidRDefault="008160A3" w:rsidP="008160A3">
      <w:r>
        <w:t>More time is needed to check the CR.</w:t>
      </w:r>
    </w:p>
    <w:p w14:paraId="7458B8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C4-253567</w:t>
      </w:r>
      <w:r>
        <w:rPr>
          <w:color w:val="993300"/>
          <w:u w:val="single"/>
        </w:rPr>
        <w:t>.</w:t>
      </w:r>
    </w:p>
    <w:p w14:paraId="29EF2226" w14:textId="7C556915" w:rsidR="008160A3" w:rsidRDefault="008160A3" w:rsidP="008160A3">
      <w:pPr>
        <w:rPr>
          <w:rFonts w:ascii="Arial" w:hAnsi="Arial" w:cs="Arial"/>
          <w:b/>
          <w:sz w:val="24"/>
        </w:rPr>
      </w:pPr>
      <w:r>
        <w:rPr>
          <w:rFonts w:ascii="Arial" w:hAnsi="Arial" w:cs="Arial"/>
          <w:b/>
          <w:color w:val="0000FF"/>
          <w:sz w:val="24"/>
        </w:rPr>
        <w:t>C4-253567</w:t>
      </w:r>
      <w:r>
        <w:rPr>
          <w:rFonts w:ascii="Arial" w:hAnsi="Arial" w:cs="Arial"/>
          <w:b/>
          <w:color w:val="0000FF"/>
          <w:sz w:val="24"/>
        </w:rPr>
        <w:tab/>
      </w:r>
      <w:r>
        <w:rPr>
          <w:rFonts w:ascii="Arial" w:hAnsi="Arial" w:cs="Arial"/>
          <w:b/>
          <w:sz w:val="24"/>
        </w:rPr>
        <w:t>Add HSS subscription to IMA AS procedure via Sh interface</w:t>
      </w:r>
    </w:p>
    <w:p w14:paraId="2267903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2 Cat: B (Rel-19)</w:t>
      </w:r>
      <w:r>
        <w:rPr>
          <w:i/>
        </w:rPr>
        <w:br/>
      </w:r>
      <w:r>
        <w:rPr>
          <w:i/>
        </w:rPr>
        <w:br/>
      </w:r>
      <w:r>
        <w:rPr>
          <w:i/>
        </w:rPr>
        <w:tab/>
      </w:r>
      <w:r>
        <w:rPr>
          <w:i/>
        </w:rPr>
        <w:tab/>
      </w:r>
      <w:r>
        <w:rPr>
          <w:i/>
        </w:rPr>
        <w:tab/>
      </w:r>
      <w:r>
        <w:rPr>
          <w:i/>
        </w:rPr>
        <w:tab/>
      </w:r>
      <w:r>
        <w:rPr>
          <w:i/>
        </w:rPr>
        <w:tab/>
        <w:t>Source: Huawei</w:t>
      </w:r>
    </w:p>
    <w:p w14:paraId="07FA698D" w14:textId="77777777" w:rsidR="008160A3" w:rsidRDefault="008160A3" w:rsidP="008160A3">
      <w:pPr>
        <w:rPr>
          <w:color w:val="808080"/>
        </w:rPr>
      </w:pPr>
      <w:r>
        <w:rPr>
          <w:color w:val="808080"/>
        </w:rPr>
        <w:t>(Replaces C4-253478)</w:t>
      </w:r>
    </w:p>
    <w:p w14:paraId="36F1F48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C4-253578</w:t>
      </w:r>
      <w:r>
        <w:rPr>
          <w:color w:val="993300"/>
          <w:u w:val="single"/>
        </w:rPr>
        <w:t>.</w:t>
      </w:r>
    </w:p>
    <w:p w14:paraId="570BE281" w14:textId="06BBE648" w:rsidR="008160A3" w:rsidRDefault="008160A3" w:rsidP="008160A3">
      <w:pPr>
        <w:rPr>
          <w:rFonts w:ascii="Arial" w:hAnsi="Arial" w:cs="Arial"/>
          <w:b/>
          <w:sz w:val="24"/>
        </w:rPr>
      </w:pPr>
      <w:r>
        <w:rPr>
          <w:rFonts w:ascii="Arial" w:hAnsi="Arial" w:cs="Arial"/>
          <w:b/>
          <w:color w:val="0000FF"/>
          <w:sz w:val="24"/>
        </w:rPr>
        <w:t>C4-253578</w:t>
      </w:r>
      <w:r>
        <w:rPr>
          <w:rFonts w:ascii="Arial" w:hAnsi="Arial" w:cs="Arial"/>
          <w:b/>
          <w:color w:val="0000FF"/>
          <w:sz w:val="24"/>
        </w:rPr>
        <w:tab/>
      </w:r>
      <w:r>
        <w:rPr>
          <w:rFonts w:ascii="Arial" w:hAnsi="Arial" w:cs="Arial"/>
          <w:b/>
          <w:sz w:val="24"/>
        </w:rPr>
        <w:t>Add HSS subscription to IMA AS procedure via Sh interface</w:t>
      </w:r>
    </w:p>
    <w:p w14:paraId="73FCB25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3 Cat: B (Rel-19)</w:t>
      </w:r>
      <w:r>
        <w:rPr>
          <w:i/>
        </w:rPr>
        <w:br/>
      </w:r>
      <w:r>
        <w:rPr>
          <w:i/>
        </w:rPr>
        <w:br/>
      </w:r>
      <w:r>
        <w:rPr>
          <w:i/>
        </w:rPr>
        <w:tab/>
      </w:r>
      <w:r>
        <w:rPr>
          <w:i/>
        </w:rPr>
        <w:tab/>
      </w:r>
      <w:r>
        <w:rPr>
          <w:i/>
        </w:rPr>
        <w:tab/>
      </w:r>
      <w:r>
        <w:rPr>
          <w:i/>
        </w:rPr>
        <w:tab/>
      </w:r>
      <w:r>
        <w:rPr>
          <w:i/>
        </w:rPr>
        <w:tab/>
        <w:t>Source: Huawei</w:t>
      </w:r>
    </w:p>
    <w:p w14:paraId="1F89515F" w14:textId="77777777" w:rsidR="008160A3" w:rsidRDefault="008160A3" w:rsidP="008160A3">
      <w:pPr>
        <w:rPr>
          <w:color w:val="808080"/>
        </w:rPr>
      </w:pPr>
      <w:r>
        <w:rPr>
          <w:color w:val="808080"/>
        </w:rPr>
        <w:t>(Replaces C4-253567)</w:t>
      </w:r>
    </w:p>
    <w:p w14:paraId="1B3AE39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C4-253580</w:t>
      </w:r>
      <w:r>
        <w:rPr>
          <w:color w:val="993300"/>
          <w:u w:val="single"/>
        </w:rPr>
        <w:t>.</w:t>
      </w:r>
    </w:p>
    <w:p w14:paraId="0E2BF986" w14:textId="744D3C13" w:rsidR="008160A3" w:rsidRDefault="008160A3" w:rsidP="008160A3">
      <w:pPr>
        <w:rPr>
          <w:rFonts w:ascii="Arial" w:hAnsi="Arial" w:cs="Arial"/>
          <w:b/>
          <w:sz w:val="24"/>
        </w:rPr>
      </w:pPr>
      <w:r>
        <w:rPr>
          <w:rFonts w:ascii="Arial" w:hAnsi="Arial" w:cs="Arial"/>
          <w:b/>
          <w:color w:val="0000FF"/>
          <w:sz w:val="24"/>
        </w:rPr>
        <w:t>C4-253580</w:t>
      </w:r>
      <w:r>
        <w:rPr>
          <w:rFonts w:ascii="Arial" w:hAnsi="Arial" w:cs="Arial"/>
          <w:b/>
          <w:color w:val="0000FF"/>
          <w:sz w:val="24"/>
        </w:rPr>
        <w:tab/>
      </w:r>
      <w:r>
        <w:rPr>
          <w:rFonts w:ascii="Arial" w:hAnsi="Arial" w:cs="Arial"/>
          <w:b/>
          <w:sz w:val="24"/>
        </w:rPr>
        <w:t>Add HSS subscription to IMA AS procedure via Sh interface</w:t>
      </w:r>
    </w:p>
    <w:p w14:paraId="76FDDAC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v19.0.0</w:t>
      </w:r>
      <w:r>
        <w:rPr>
          <w:i/>
        </w:rPr>
        <w:tab/>
        <w:t xml:space="preserve">  CR-0661  rev 4 Cat: B (Rel-19)</w:t>
      </w:r>
      <w:r>
        <w:rPr>
          <w:i/>
        </w:rPr>
        <w:br/>
      </w:r>
      <w:r>
        <w:rPr>
          <w:i/>
        </w:rPr>
        <w:br/>
      </w:r>
      <w:r>
        <w:rPr>
          <w:i/>
        </w:rPr>
        <w:tab/>
      </w:r>
      <w:r>
        <w:rPr>
          <w:i/>
        </w:rPr>
        <w:tab/>
      </w:r>
      <w:r>
        <w:rPr>
          <w:i/>
        </w:rPr>
        <w:tab/>
      </w:r>
      <w:r>
        <w:rPr>
          <w:i/>
        </w:rPr>
        <w:tab/>
      </w:r>
      <w:r>
        <w:rPr>
          <w:i/>
        </w:rPr>
        <w:tab/>
        <w:t>Source: Huawei</w:t>
      </w:r>
    </w:p>
    <w:p w14:paraId="555DE861" w14:textId="77777777" w:rsidR="008160A3" w:rsidRDefault="008160A3" w:rsidP="008160A3">
      <w:pPr>
        <w:rPr>
          <w:color w:val="808080"/>
        </w:rPr>
      </w:pPr>
      <w:r>
        <w:rPr>
          <w:color w:val="808080"/>
        </w:rPr>
        <w:t>(Replaces C4-253578)</w:t>
      </w:r>
    </w:p>
    <w:p w14:paraId="7D0A58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4FC14" w14:textId="51091ECF" w:rsidR="008160A3" w:rsidRDefault="008160A3" w:rsidP="008160A3">
      <w:pPr>
        <w:rPr>
          <w:rFonts w:ascii="Arial" w:hAnsi="Arial" w:cs="Arial"/>
          <w:b/>
          <w:sz w:val="24"/>
        </w:rPr>
      </w:pPr>
      <w:r>
        <w:rPr>
          <w:rFonts w:ascii="Arial" w:hAnsi="Arial" w:cs="Arial"/>
          <w:b/>
          <w:color w:val="0000FF"/>
          <w:sz w:val="24"/>
        </w:rPr>
        <w:t>C4-253341</w:t>
      </w:r>
      <w:r>
        <w:rPr>
          <w:rFonts w:ascii="Arial" w:hAnsi="Arial" w:cs="Arial"/>
          <w:b/>
          <w:color w:val="0000FF"/>
          <w:sz w:val="24"/>
        </w:rPr>
        <w:tab/>
      </w:r>
      <w:r>
        <w:rPr>
          <w:rFonts w:ascii="Arial" w:hAnsi="Arial" w:cs="Arial"/>
          <w:b/>
          <w:sz w:val="24"/>
        </w:rPr>
        <w:t>Add commands and AVPs to support HSS subscription to IMS AS</w:t>
      </w:r>
    </w:p>
    <w:p w14:paraId="2DB9CA4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Cat: B (Rel-19)</w:t>
      </w:r>
      <w:r>
        <w:rPr>
          <w:i/>
        </w:rPr>
        <w:br/>
      </w:r>
      <w:r>
        <w:rPr>
          <w:i/>
        </w:rPr>
        <w:br/>
      </w:r>
      <w:r>
        <w:rPr>
          <w:i/>
        </w:rPr>
        <w:tab/>
      </w:r>
      <w:r>
        <w:rPr>
          <w:i/>
        </w:rPr>
        <w:tab/>
      </w:r>
      <w:r>
        <w:rPr>
          <w:i/>
        </w:rPr>
        <w:tab/>
      </w:r>
      <w:r>
        <w:rPr>
          <w:i/>
        </w:rPr>
        <w:tab/>
      </w:r>
      <w:r>
        <w:rPr>
          <w:i/>
        </w:rPr>
        <w:tab/>
        <w:t>Source: Huawei</w:t>
      </w:r>
    </w:p>
    <w:p w14:paraId="3223070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C4-253479</w:t>
      </w:r>
      <w:r>
        <w:rPr>
          <w:color w:val="993300"/>
          <w:u w:val="single"/>
        </w:rPr>
        <w:t>.</w:t>
      </w:r>
    </w:p>
    <w:p w14:paraId="3D5AE04B" w14:textId="0A079922" w:rsidR="008160A3" w:rsidRDefault="008160A3" w:rsidP="008160A3">
      <w:pPr>
        <w:rPr>
          <w:rFonts w:ascii="Arial" w:hAnsi="Arial" w:cs="Arial"/>
          <w:b/>
          <w:sz w:val="24"/>
        </w:rPr>
      </w:pPr>
      <w:r>
        <w:rPr>
          <w:rFonts w:ascii="Arial" w:hAnsi="Arial" w:cs="Arial"/>
          <w:b/>
          <w:color w:val="0000FF"/>
          <w:sz w:val="24"/>
        </w:rPr>
        <w:t>C4-253479</w:t>
      </w:r>
      <w:r>
        <w:rPr>
          <w:rFonts w:ascii="Arial" w:hAnsi="Arial" w:cs="Arial"/>
          <w:b/>
          <w:color w:val="0000FF"/>
          <w:sz w:val="24"/>
        </w:rPr>
        <w:tab/>
      </w:r>
      <w:r>
        <w:rPr>
          <w:rFonts w:ascii="Arial" w:hAnsi="Arial" w:cs="Arial"/>
          <w:b/>
          <w:sz w:val="24"/>
        </w:rPr>
        <w:t>Add commands and AVPs to support HSS subscription to IMS AS</w:t>
      </w:r>
    </w:p>
    <w:p w14:paraId="19F34BED"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rev 1 Cat: B (Rel-19)</w:t>
      </w:r>
      <w:r>
        <w:rPr>
          <w:i/>
        </w:rPr>
        <w:br/>
      </w:r>
      <w:r>
        <w:rPr>
          <w:i/>
        </w:rPr>
        <w:br/>
      </w:r>
      <w:r>
        <w:rPr>
          <w:i/>
        </w:rPr>
        <w:tab/>
      </w:r>
      <w:r>
        <w:rPr>
          <w:i/>
        </w:rPr>
        <w:tab/>
      </w:r>
      <w:r>
        <w:rPr>
          <w:i/>
        </w:rPr>
        <w:tab/>
      </w:r>
      <w:r>
        <w:rPr>
          <w:i/>
        </w:rPr>
        <w:tab/>
      </w:r>
      <w:r>
        <w:rPr>
          <w:i/>
        </w:rPr>
        <w:tab/>
        <w:t>Source: Huawei</w:t>
      </w:r>
    </w:p>
    <w:p w14:paraId="1AE1ACCA" w14:textId="77777777" w:rsidR="008160A3" w:rsidRDefault="008160A3" w:rsidP="008160A3">
      <w:pPr>
        <w:rPr>
          <w:color w:val="808080"/>
        </w:rPr>
      </w:pPr>
      <w:r>
        <w:rPr>
          <w:color w:val="808080"/>
        </w:rPr>
        <w:t>(Replaces C4-253341)</w:t>
      </w:r>
    </w:p>
    <w:p w14:paraId="57DB265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C4-253568</w:t>
      </w:r>
      <w:r>
        <w:rPr>
          <w:color w:val="993300"/>
          <w:u w:val="single"/>
        </w:rPr>
        <w:t>.</w:t>
      </w:r>
    </w:p>
    <w:p w14:paraId="3672650B" w14:textId="4CF991C8" w:rsidR="008160A3" w:rsidRDefault="008160A3" w:rsidP="008160A3">
      <w:pPr>
        <w:rPr>
          <w:rFonts w:ascii="Arial" w:hAnsi="Arial" w:cs="Arial"/>
          <w:b/>
          <w:sz w:val="24"/>
        </w:rPr>
      </w:pPr>
      <w:r>
        <w:rPr>
          <w:rFonts w:ascii="Arial" w:hAnsi="Arial" w:cs="Arial"/>
          <w:b/>
          <w:color w:val="0000FF"/>
          <w:sz w:val="24"/>
        </w:rPr>
        <w:t>C4-253568</w:t>
      </w:r>
      <w:r>
        <w:rPr>
          <w:rFonts w:ascii="Arial" w:hAnsi="Arial" w:cs="Arial"/>
          <w:b/>
          <w:color w:val="0000FF"/>
          <w:sz w:val="24"/>
        </w:rPr>
        <w:tab/>
      </w:r>
      <w:r>
        <w:rPr>
          <w:rFonts w:ascii="Arial" w:hAnsi="Arial" w:cs="Arial"/>
          <w:b/>
          <w:sz w:val="24"/>
        </w:rPr>
        <w:t>Add commands and AVPs to support HSS subscription to IMS AS</w:t>
      </w:r>
    </w:p>
    <w:p w14:paraId="2E538E6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rev 2 Cat: B (Rel-19)</w:t>
      </w:r>
      <w:r>
        <w:rPr>
          <w:i/>
        </w:rPr>
        <w:br/>
      </w:r>
      <w:r>
        <w:rPr>
          <w:i/>
        </w:rPr>
        <w:br/>
      </w:r>
      <w:r>
        <w:rPr>
          <w:i/>
        </w:rPr>
        <w:tab/>
      </w:r>
      <w:r>
        <w:rPr>
          <w:i/>
        </w:rPr>
        <w:tab/>
      </w:r>
      <w:r>
        <w:rPr>
          <w:i/>
        </w:rPr>
        <w:tab/>
      </w:r>
      <w:r>
        <w:rPr>
          <w:i/>
        </w:rPr>
        <w:tab/>
      </w:r>
      <w:r>
        <w:rPr>
          <w:i/>
        </w:rPr>
        <w:tab/>
        <w:t>Source: Huawei</w:t>
      </w:r>
    </w:p>
    <w:p w14:paraId="08898A65" w14:textId="77777777" w:rsidR="008160A3" w:rsidRDefault="008160A3" w:rsidP="008160A3">
      <w:pPr>
        <w:rPr>
          <w:color w:val="808080"/>
        </w:rPr>
      </w:pPr>
      <w:r>
        <w:rPr>
          <w:color w:val="808080"/>
        </w:rPr>
        <w:t>(Replaces C4-253479)</w:t>
      </w:r>
    </w:p>
    <w:p w14:paraId="3929A8A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C4-253577</w:t>
      </w:r>
      <w:r>
        <w:rPr>
          <w:color w:val="993300"/>
          <w:u w:val="single"/>
        </w:rPr>
        <w:t>.</w:t>
      </w:r>
    </w:p>
    <w:p w14:paraId="367A9E8C" w14:textId="2820D494" w:rsidR="008160A3" w:rsidRDefault="008160A3" w:rsidP="008160A3">
      <w:pPr>
        <w:rPr>
          <w:rFonts w:ascii="Arial" w:hAnsi="Arial" w:cs="Arial"/>
          <w:b/>
          <w:sz w:val="24"/>
        </w:rPr>
      </w:pPr>
      <w:r>
        <w:rPr>
          <w:rFonts w:ascii="Arial" w:hAnsi="Arial" w:cs="Arial"/>
          <w:b/>
          <w:color w:val="0000FF"/>
          <w:sz w:val="24"/>
        </w:rPr>
        <w:t>C4-253577</w:t>
      </w:r>
      <w:r>
        <w:rPr>
          <w:rFonts w:ascii="Arial" w:hAnsi="Arial" w:cs="Arial"/>
          <w:b/>
          <w:color w:val="0000FF"/>
          <w:sz w:val="24"/>
        </w:rPr>
        <w:tab/>
      </w:r>
      <w:r>
        <w:rPr>
          <w:rFonts w:ascii="Arial" w:hAnsi="Arial" w:cs="Arial"/>
          <w:b/>
          <w:sz w:val="24"/>
        </w:rPr>
        <w:t>Add commands and AVPs to support HSS subscription to IMS AS</w:t>
      </w:r>
    </w:p>
    <w:p w14:paraId="532A3B5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v18.0.0</w:t>
      </w:r>
      <w:r>
        <w:rPr>
          <w:i/>
        </w:rPr>
        <w:tab/>
        <w:t xml:space="preserve">  CR-0256  rev 3 Cat: B (Rel-19)</w:t>
      </w:r>
      <w:r>
        <w:rPr>
          <w:i/>
        </w:rPr>
        <w:br/>
      </w:r>
      <w:r>
        <w:rPr>
          <w:i/>
        </w:rPr>
        <w:br/>
      </w:r>
      <w:r>
        <w:rPr>
          <w:i/>
        </w:rPr>
        <w:tab/>
      </w:r>
      <w:r>
        <w:rPr>
          <w:i/>
        </w:rPr>
        <w:tab/>
      </w:r>
      <w:r>
        <w:rPr>
          <w:i/>
        </w:rPr>
        <w:tab/>
      </w:r>
      <w:r>
        <w:rPr>
          <w:i/>
        </w:rPr>
        <w:tab/>
      </w:r>
      <w:r>
        <w:rPr>
          <w:i/>
        </w:rPr>
        <w:tab/>
        <w:t>Source: Huawei</w:t>
      </w:r>
    </w:p>
    <w:p w14:paraId="784B7B19" w14:textId="77777777" w:rsidR="008160A3" w:rsidRDefault="008160A3" w:rsidP="008160A3">
      <w:pPr>
        <w:rPr>
          <w:color w:val="808080"/>
        </w:rPr>
      </w:pPr>
      <w:r>
        <w:rPr>
          <w:color w:val="808080"/>
        </w:rPr>
        <w:t>(Replaces C4-253568)</w:t>
      </w:r>
    </w:p>
    <w:p w14:paraId="6AC70BD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54807" w14:textId="212AE592" w:rsidR="008160A3" w:rsidRDefault="008160A3" w:rsidP="008160A3">
      <w:pPr>
        <w:rPr>
          <w:rFonts w:ascii="Arial" w:hAnsi="Arial" w:cs="Arial"/>
          <w:b/>
          <w:sz w:val="24"/>
        </w:rPr>
      </w:pPr>
      <w:r>
        <w:rPr>
          <w:rFonts w:ascii="Arial" w:hAnsi="Arial" w:cs="Arial"/>
          <w:b/>
          <w:color w:val="0000FF"/>
          <w:sz w:val="24"/>
        </w:rPr>
        <w:t>C4-253480</w:t>
      </w:r>
      <w:r>
        <w:rPr>
          <w:rFonts w:ascii="Arial" w:hAnsi="Arial" w:cs="Arial"/>
          <w:b/>
          <w:color w:val="0000FF"/>
          <w:sz w:val="24"/>
        </w:rPr>
        <w:tab/>
      </w:r>
      <w:r>
        <w:rPr>
          <w:rFonts w:ascii="Arial" w:hAnsi="Arial" w:cs="Arial"/>
          <w:b/>
          <w:sz w:val="24"/>
        </w:rPr>
        <w:t>Rel-19 Add command and AVP codes to support HSS subscription to IMS AS</w:t>
      </w:r>
    </w:p>
    <w:p w14:paraId="343D41D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v18.6.0</w:t>
      </w:r>
      <w:r>
        <w:rPr>
          <w:i/>
        </w:rPr>
        <w:tab/>
        <w:t xml:space="preserve">  CR-0728  Cat: B (Rel-18)</w:t>
      </w:r>
      <w:r>
        <w:rPr>
          <w:i/>
        </w:rPr>
        <w:br/>
      </w:r>
      <w:r>
        <w:rPr>
          <w:i/>
        </w:rPr>
        <w:br/>
      </w:r>
      <w:r>
        <w:rPr>
          <w:i/>
        </w:rPr>
        <w:tab/>
      </w:r>
      <w:r>
        <w:rPr>
          <w:i/>
        </w:rPr>
        <w:tab/>
      </w:r>
      <w:r>
        <w:rPr>
          <w:i/>
        </w:rPr>
        <w:tab/>
      </w:r>
      <w:r>
        <w:rPr>
          <w:i/>
        </w:rPr>
        <w:tab/>
      </w:r>
      <w:r>
        <w:rPr>
          <w:i/>
        </w:rPr>
        <w:tab/>
        <w:t>Source: Huawei</w:t>
      </w:r>
    </w:p>
    <w:p w14:paraId="3F0EDDD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C4-253579</w:t>
      </w:r>
      <w:r>
        <w:rPr>
          <w:color w:val="993300"/>
          <w:u w:val="single"/>
        </w:rPr>
        <w:t>.</w:t>
      </w:r>
    </w:p>
    <w:p w14:paraId="29222DBB" w14:textId="70878BFD" w:rsidR="008160A3" w:rsidRDefault="008160A3" w:rsidP="008160A3">
      <w:pPr>
        <w:rPr>
          <w:rFonts w:ascii="Arial" w:hAnsi="Arial" w:cs="Arial"/>
          <w:b/>
          <w:sz w:val="24"/>
        </w:rPr>
      </w:pPr>
      <w:r>
        <w:rPr>
          <w:rFonts w:ascii="Arial" w:hAnsi="Arial" w:cs="Arial"/>
          <w:b/>
          <w:color w:val="0000FF"/>
          <w:sz w:val="24"/>
        </w:rPr>
        <w:t>C4-253579</w:t>
      </w:r>
      <w:r>
        <w:rPr>
          <w:rFonts w:ascii="Arial" w:hAnsi="Arial" w:cs="Arial"/>
          <w:b/>
          <w:color w:val="0000FF"/>
          <w:sz w:val="24"/>
        </w:rPr>
        <w:tab/>
      </w:r>
      <w:r>
        <w:rPr>
          <w:rFonts w:ascii="Arial" w:hAnsi="Arial" w:cs="Arial"/>
          <w:b/>
          <w:sz w:val="24"/>
        </w:rPr>
        <w:t>Rel-19 Add command and AVP codes to support HSS subscription to IMS AS</w:t>
      </w:r>
    </w:p>
    <w:p w14:paraId="768C534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v18.6.0</w:t>
      </w:r>
      <w:r>
        <w:rPr>
          <w:i/>
        </w:rPr>
        <w:tab/>
        <w:t xml:space="preserve">  CR-0728  rev 1 Cat: B (Rel-18)</w:t>
      </w:r>
      <w:r>
        <w:rPr>
          <w:i/>
        </w:rPr>
        <w:br/>
      </w:r>
      <w:r>
        <w:rPr>
          <w:i/>
        </w:rPr>
        <w:br/>
      </w:r>
      <w:r>
        <w:rPr>
          <w:i/>
        </w:rPr>
        <w:tab/>
      </w:r>
      <w:r>
        <w:rPr>
          <w:i/>
        </w:rPr>
        <w:tab/>
      </w:r>
      <w:r>
        <w:rPr>
          <w:i/>
        </w:rPr>
        <w:tab/>
      </w:r>
      <w:r>
        <w:rPr>
          <w:i/>
        </w:rPr>
        <w:tab/>
      </w:r>
      <w:r>
        <w:rPr>
          <w:i/>
        </w:rPr>
        <w:tab/>
        <w:t>Source: Huawei</w:t>
      </w:r>
    </w:p>
    <w:p w14:paraId="151B0900" w14:textId="77777777" w:rsidR="008160A3" w:rsidRDefault="008160A3" w:rsidP="008160A3">
      <w:pPr>
        <w:rPr>
          <w:color w:val="808080"/>
        </w:rPr>
      </w:pPr>
      <w:r>
        <w:rPr>
          <w:color w:val="808080"/>
        </w:rPr>
        <w:t>(Replaces C4-253480)</w:t>
      </w:r>
    </w:p>
    <w:p w14:paraId="34E5C68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DB9DA" w14:textId="77777777" w:rsidR="008160A3" w:rsidRDefault="008160A3" w:rsidP="008160A3">
      <w:pPr>
        <w:pStyle w:val="Heading3"/>
      </w:pPr>
      <w:bookmarkStart w:id="138" w:name="_Toc210593901"/>
      <w:r>
        <w:t>19.43</w:t>
      </w:r>
      <w:r>
        <w:tab/>
        <w:t>CT Aspects of Vehicle Mounted Relays Phase 2 [VMR_Ph2]</w:t>
      </w:r>
      <w:bookmarkEnd w:id="138"/>
    </w:p>
    <w:p w14:paraId="5BBA0471" w14:textId="77777777" w:rsidR="008160A3" w:rsidRDefault="008160A3" w:rsidP="008160A3">
      <w:pPr>
        <w:pStyle w:val="Heading3"/>
      </w:pPr>
      <w:bookmarkStart w:id="139" w:name="_Toc210593902"/>
      <w:r>
        <w:t>19.45</w:t>
      </w:r>
      <w:r>
        <w:tab/>
        <w:t>CT aspects of Multi-Access (ATSSS_Ph4) [MASSS]</w:t>
      </w:r>
      <w:bookmarkEnd w:id="139"/>
    </w:p>
    <w:p w14:paraId="2B96B7E0" w14:textId="37F3BA04" w:rsidR="008160A3" w:rsidRDefault="008160A3" w:rsidP="008160A3">
      <w:pPr>
        <w:rPr>
          <w:rFonts w:ascii="Arial" w:hAnsi="Arial" w:cs="Arial"/>
          <w:b/>
          <w:sz w:val="24"/>
        </w:rPr>
      </w:pPr>
      <w:r>
        <w:rPr>
          <w:rFonts w:ascii="Arial" w:hAnsi="Arial" w:cs="Arial"/>
          <w:b/>
          <w:color w:val="0000FF"/>
          <w:sz w:val="24"/>
        </w:rPr>
        <w:t>C4-253187</w:t>
      </w:r>
      <w:r>
        <w:rPr>
          <w:rFonts w:ascii="Arial" w:hAnsi="Arial" w:cs="Arial"/>
          <w:b/>
          <w:color w:val="0000FF"/>
          <w:sz w:val="24"/>
        </w:rPr>
        <w:tab/>
      </w:r>
      <w:r>
        <w:rPr>
          <w:rFonts w:ascii="Arial" w:hAnsi="Arial" w:cs="Arial"/>
          <w:b/>
          <w:sz w:val="24"/>
        </w:rPr>
        <w:t>Context ID for MPQUIC</w:t>
      </w:r>
    </w:p>
    <w:p w14:paraId="3220E15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CR-0720  Cat: B (Rel-19)</w:t>
      </w:r>
      <w:r>
        <w:rPr>
          <w:i/>
        </w:rPr>
        <w:br/>
      </w:r>
      <w:r>
        <w:rPr>
          <w:i/>
        </w:rPr>
        <w:br/>
      </w:r>
      <w:r>
        <w:rPr>
          <w:i/>
        </w:rPr>
        <w:tab/>
      </w:r>
      <w:r>
        <w:rPr>
          <w:i/>
        </w:rPr>
        <w:tab/>
      </w:r>
      <w:r>
        <w:rPr>
          <w:i/>
        </w:rPr>
        <w:tab/>
      </w:r>
      <w:r>
        <w:rPr>
          <w:i/>
        </w:rPr>
        <w:tab/>
      </w:r>
      <w:r>
        <w:rPr>
          <w:i/>
        </w:rPr>
        <w:tab/>
        <w:t>Source: Ericsson</w:t>
      </w:r>
    </w:p>
    <w:p w14:paraId="43406D83" w14:textId="77777777" w:rsidR="008160A3" w:rsidRDefault="008160A3" w:rsidP="008160A3">
      <w:pPr>
        <w:rPr>
          <w:rFonts w:ascii="Arial" w:hAnsi="Arial" w:cs="Arial"/>
          <w:b/>
        </w:rPr>
      </w:pPr>
      <w:r>
        <w:rPr>
          <w:rFonts w:ascii="Arial" w:hAnsi="Arial" w:cs="Arial"/>
          <w:b/>
        </w:rPr>
        <w:lastRenderedPageBreak/>
        <w:t xml:space="preserve">Abstract: </w:t>
      </w:r>
    </w:p>
    <w:p w14:paraId="799C4D3C" w14:textId="77777777" w:rsidR="008160A3" w:rsidRDefault="008160A3" w:rsidP="008160A3">
      <w:r>
        <w:t>Add relevant description for MPQUIC-IP and MPQUIC-E together with the RFC reference.</w:t>
      </w:r>
    </w:p>
    <w:p w14:paraId="057E38B9" w14:textId="77777777" w:rsidR="008160A3" w:rsidRDefault="008160A3" w:rsidP="008160A3">
      <w:pPr>
        <w:rPr>
          <w:rFonts w:ascii="Arial" w:hAnsi="Arial" w:cs="Arial"/>
          <w:b/>
        </w:rPr>
      </w:pPr>
      <w:r>
        <w:rPr>
          <w:rFonts w:ascii="Arial" w:hAnsi="Arial" w:cs="Arial"/>
          <w:b/>
        </w:rPr>
        <w:t xml:space="preserve">Discussion: </w:t>
      </w:r>
    </w:p>
    <w:p w14:paraId="3E8FD36C" w14:textId="77777777" w:rsidR="008160A3" w:rsidRDefault="008160A3" w:rsidP="008160A3">
      <w:r>
        <w:t>An added IETF reference draft need to be informed to MCC Specification Manager.</w:t>
      </w:r>
    </w:p>
    <w:p w14:paraId="08A55AA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C4-253369</w:t>
      </w:r>
      <w:r>
        <w:rPr>
          <w:color w:val="993300"/>
          <w:u w:val="single"/>
        </w:rPr>
        <w:t>.</w:t>
      </w:r>
    </w:p>
    <w:p w14:paraId="127CA2C4" w14:textId="13C86334" w:rsidR="008160A3" w:rsidRDefault="008160A3" w:rsidP="008160A3">
      <w:pPr>
        <w:rPr>
          <w:rFonts w:ascii="Arial" w:hAnsi="Arial" w:cs="Arial"/>
          <w:b/>
          <w:sz w:val="24"/>
        </w:rPr>
      </w:pPr>
      <w:r>
        <w:rPr>
          <w:rFonts w:ascii="Arial" w:hAnsi="Arial" w:cs="Arial"/>
          <w:b/>
          <w:color w:val="0000FF"/>
          <w:sz w:val="24"/>
        </w:rPr>
        <w:t>C4-253369</w:t>
      </w:r>
      <w:r>
        <w:rPr>
          <w:rFonts w:ascii="Arial" w:hAnsi="Arial" w:cs="Arial"/>
          <w:b/>
          <w:color w:val="0000FF"/>
          <w:sz w:val="24"/>
        </w:rPr>
        <w:tab/>
      </w:r>
      <w:r>
        <w:rPr>
          <w:rFonts w:ascii="Arial" w:hAnsi="Arial" w:cs="Arial"/>
          <w:b/>
          <w:sz w:val="24"/>
        </w:rPr>
        <w:t>Context ID for MPQUIC</w:t>
      </w:r>
    </w:p>
    <w:p w14:paraId="2DBAD7D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CR-0720  rev 1 Cat: B (Rel-19)</w:t>
      </w:r>
      <w:r>
        <w:rPr>
          <w:i/>
        </w:rPr>
        <w:br/>
      </w:r>
      <w:r>
        <w:rPr>
          <w:i/>
        </w:rPr>
        <w:br/>
      </w:r>
      <w:r>
        <w:rPr>
          <w:i/>
        </w:rPr>
        <w:tab/>
      </w:r>
      <w:r>
        <w:rPr>
          <w:i/>
        </w:rPr>
        <w:tab/>
      </w:r>
      <w:r>
        <w:rPr>
          <w:i/>
        </w:rPr>
        <w:tab/>
      </w:r>
      <w:r>
        <w:rPr>
          <w:i/>
        </w:rPr>
        <w:tab/>
      </w:r>
      <w:r>
        <w:rPr>
          <w:i/>
        </w:rPr>
        <w:tab/>
        <w:t>Source: Ericsson</w:t>
      </w:r>
    </w:p>
    <w:p w14:paraId="0ABE3572" w14:textId="77777777" w:rsidR="008160A3" w:rsidRDefault="008160A3" w:rsidP="008160A3">
      <w:pPr>
        <w:rPr>
          <w:color w:val="808080"/>
        </w:rPr>
      </w:pPr>
      <w:r>
        <w:rPr>
          <w:color w:val="808080"/>
        </w:rPr>
        <w:t>(Replaces C4-253187)</w:t>
      </w:r>
    </w:p>
    <w:p w14:paraId="40B8761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C4-253518</w:t>
      </w:r>
      <w:r>
        <w:rPr>
          <w:color w:val="993300"/>
          <w:u w:val="single"/>
        </w:rPr>
        <w:t>.</w:t>
      </w:r>
    </w:p>
    <w:p w14:paraId="54C9D082" w14:textId="3FD6807E" w:rsidR="008160A3" w:rsidRDefault="008160A3" w:rsidP="008160A3">
      <w:pPr>
        <w:rPr>
          <w:rFonts w:ascii="Arial" w:hAnsi="Arial" w:cs="Arial"/>
          <w:b/>
          <w:sz w:val="24"/>
        </w:rPr>
      </w:pPr>
      <w:r>
        <w:rPr>
          <w:rFonts w:ascii="Arial" w:hAnsi="Arial" w:cs="Arial"/>
          <w:b/>
          <w:color w:val="0000FF"/>
          <w:sz w:val="24"/>
        </w:rPr>
        <w:t>C4-253518</w:t>
      </w:r>
      <w:r>
        <w:rPr>
          <w:rFonts w:ascii="Arial" w:hAnsi="Arial" w:cs="Arial"/>
          <w:b/>
          <w:color w:val="0000FF"/>
          <w:sz w:val="24"/>
        </w:rPr>
        <w:tab/>
      </w:r>
      <w:r>
        <w:rPr>
          <w:rFonts w:ascii="Arial" w:hAnsi="Arial" w:cs="Arial"/>
          <w:b/>
          <w:sz w:val="24"/>
        </w:rPr>
        <w:t>Context ID for MPQUIC</w:t>
      </w:r>
    </w:p>
    <w:p w14:paraId="128DFFE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CR-0720  rev 2 Cat: B (Rel-19)</w:t>
      </w:r>
      <w:r>
        <w:rPr>
          <w:i/>
        </w:rPr>
        <w:br/>
      </w:r>
      <w:r>
        <w:rPr>
          <w:i/>
        </w:rPr>
        <w:br/>
      </w:r>
      <w:r>
        <w:rPr>
          <w:i/>
        </w:rPr>
        <w:tab/>
      </w:r>
      <w:r>
        <w:rPr>
          <w:i/>
        </w:rPr>
        <w:tab/>
      </w:r>
      <w:r>
        <w:rPr>
          <w:i/>
        </w:rPr>
        <w:tab/>
      </w:r>
      <w:r>
        <w:rPr>
          <w:i/>
        </w:rPr>
        <w:tab/>
      </w:r>
      <w:r>
        <w:rPr>
          <w:i/>
        </w:rPr>
        <w:tab/>
        <w:t>Source: Ericsson</w:t>
      </w:r>
    </w:p>
    <w:p w14:paraId="1FEBE1C4" w14:textId="77777777" w:rsidR="008160A3" w:rsidRDefault="008160A3" w:rsidP="008160A3">
      <w:pPr>
        <w:rPr>
          <w:color w:val="808080"/>
        </w:rPr>
      </w:pPr>
      <w:r>
        <w:rPr>
          <w:color w:val="808080"/>
        </w:rPr>
        <w:t>(Replaces C4-253369)</w:t>
      </w:r>
    </w:p>
    <w:p w14:paraId="11F50F9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2DB5E" w14:textId="79ACBABC" w:rsidR="008160A3" w:rsidRDefault="008160A3" w:rsidP="008160A3">
      <w:pPr>
        <w:rPr>
          <w:rFonts w:ascii="Arial" w:hAnsi="Arial" w:cs="Arial"/>
          <w:b/>
          <w:sz w:val="24"/>
        </w:rPr>
      </w:pPr>
      <w:r>
        <w:rPr>
          <w:rFonts w:ascii="Arial" w:hAnsi="Arial" w:cs="Arial"/>
          <w:b/>
          <w:color w:val="0000FF"/>
          <w:sz w:val="24"/>
        </w:rPr>
        <w:t>C4-253326</w:t>
      </w:r>
      <w:r>
        <w:rPr>
          <w:rFonts w:ascii="Arial" w:hAnsi="Arial" w:cs="Arial"/>
          <w:b/>
          <w:color w:val="0000FF"/>
          <w:sz w:val="24"/>
        </w:rPr>
        <w:tab/>
      </w:r>
      <w:r>
        <w:rPr>
          <w:rFonts w:ascii="Arial" w:hAnsi="Arial" w:cs="Arial"/>
          <w:b/>
          <w:sz w:val="24"/>
        </w:rPr>
        <w:t>Work Plan for MASSS</w:t>
      </w:r>
    </w:p>
    <w:p w14:paraId="00B4468B"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76B1911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71985" w14:textId="77777777" w:rsidR="008160A3" w:rsidRDefault="008160A3" w:rsidP="008160A3">
      <w:pPr>
        <w:pStyle w:val="Heading3"/>
      </w:pPr>
      <w:bookmarkStart w:id="140" w:name="_Toc210593903"/>
      <w:r>
        <w:t>19.46</w:t>
      </w:r>
      <w:r>
        <w:tab/>
        <w:t>CT Aspects on Subscription control for reference time distribution in EPS [TEI19_TIME_SUB_EPS]</w:t>
      </w:r>
      <w:bookmarkEnd w:id="140"/>
    </w:p>
    <w:p w14:paraId="181DF533" w14:textId="77777777" w:rsidR="008160A3" w:rsidRDefault="008160A3" w:rsidP="008160A3">
      <w:pPr>
        <w:pStyle w:val="Heading3"/>
      </w:pPr>
      <w:bookmarkStart w:id="141" w:name="_Toc210593904"/>
      <w:r>
        <w:t>19.47</w:t>
      </w:r>
      <w:r>
        <w:tab/>
        <w:t>CT aspects of 5G NR Femto [5G_Femto]</w:t>
      </w:r>
      <w:bookmarkEnd w:id="141"/>
    </w:p>
    <w:p w14:paraId="69FA4CDE" w14:textId="5328BC05" w:rsidR="008160A3" w:rsidRDefault="008160A3" w:rsidP="008160A3">
      <w:pPr>
        <w:rPr>
          <w:rFonts w:ascii="Arial" w:hAnsi="Arial" w:cs="Arial"/>
          <w:b/>
          <w:sz w:val="24"/>
        </w:rPr>
      </w:pPr>
      <w:r>
        <w:rPr>
          <w:rFonts w:ascii="Arial" w:hAnsi="Arial" w:cs="Arial"/>
          <w:b/>
          <w:color w:val="0000FF"/>
          <w:sz w:val="24"/>
        </w:rPr>
        <w:t>C4-253123</w:t>
      </w:r>
      <w:r>
        <w:rPr>
          <w:rFonts w:ascii="Arial" w:hAnsi="Arial" w:cs="Arial"/>
          <w:b/>
          <w:color w:val="0000FF"/>
          <w:sz w:val="24"/>
        </w:rPr>
        <w:tab/>
      </w:r>
      <w:r>
        <w:rPr>
          <w:rFonts w:ascii="Arial" w:hAnsi="Arial" w:cs="Arial"/>
          <w:b/>
          <w:sz w:val="24"/>
        </w:rPr>
        <w:t>Update or Removal of CAG List</w:t>
      </w:r>
    </w:p>
    <w:p w14:paraId="0030FAB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CR-0667  Cat: F (Rel-19)</w:t>
      </w:r>
      <w:r>
        <w:rPr>
          <w:i/>
        </w:rPr>
        <w:br/>
      </w:r>
      <w:r>
        <w:rPr>
          <w:i/>
        </w:rPr>
        <w:br/>
      </w:r>
      <w:r>
        <w:rPr>
          <w:i/>
        </w:rPr>
        <w:tab/>
      </w:r>
      <w:r>
        <w:rPr>
          <w:i/>
        </w:rPr>
        <w:tab/>
      </w:r>
      <w:r>
        <w:rPr>
          <w:i/>
        </w:rPr>
        <w:tab/>
      </w:r>
      <w:r>
        <w:rPr>
          <w:i/>
        </w:rPr>
        <w:tab/>
      </w:r>
      <w:r>
        <w:rPr>
          <w:i/>
        </w:rPr>
        <w:tab/>
        <w:t>Source: ZTE</w:t>
      </w:r>
    </w:p>
    <w:p w14:paraId="1A4683C3" w14:textId="77777777" w:rsidR="008160A3" w:rsidRDefault="008160A3" w:rsidP="008160A3">
      <w:pPr>
        <w:rPr>
          <w:rFonts w:ascii="Arial" w:hAnsi="Arial" w:cs="Arial"/>
          <w:b/>
        </w:rPr>
      </w:pPr>
      <w:r>
        <w:rPr>
          <w:rFonts w:ascii="Arial" w:hAnsi="Arial" w:cs="Arial"/>
          <w:b/>
        </w:rPr>
        <w:t xml:space="preserve">Abstract: </w:t>
      </w:r>
    </w:p>
    <w:p w14:paraId="207DBFF1" w14:textId="77777777" w:rsidR="008160A3" w:rsidRDefault="008160A3" w:rsidP="008160A3">
      <w:r>
        <w:t>The AF may via NEF request to update the existing CAG list, or remove part of the existing CAG list.</w:t>
      </w:r>
    </w:p>
    <w:p w14:paraId="456F70E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C4-253370</w:t>
      </w:r>
      <w:r>
        <w:rPr>
          <w:color w:val="993300"/>
          <w:u w:val="single"/>
        </w:rPr>
        <w:t>.</w:t>
      </w:r>
    </w:p>
    <w:p w14:paraId="17297D79" w14:textId="596209CE" w:rsidR="008160A3" w:rsidRDefault="008160A3" w:rsidP="008160A3">
      <w:pPr>
        <w:rPr>
          <w:rFonts w:ascii="Arial" w:hAnsi="Arial" w:cs="Arial"/>
          <w:b/>
          <w:sz w:val="24"/>
        </w:rPr>
      </w:pPr>
      <w:r>
        <w:rPr>
          <w:rFonts w:ascii="Arial" w:hAnsi="Arial" w:cs="Arial"/>
          <w:b/>
          <w:color w:val="0000FF"/>
          <w:sz w:val="24"/>
        </w:rPr>
        <w:t>C4-253370</w:t>
      </w:r>
      <w:r>
        <w:rPr>
          <w:rFonts w:ascii="Arial" w:hAnsi="Arial" w:cs="Arial"/>
          <w:b/>
          <w:color w:val="0000FF"/>
          <w:sz w:val="24"/>
        </w:rPr>
        <w:tab/>
      </w:r>
      <w:r>
        <w:rPr>
          <w:rFonts w:ascii="Arial" w:hAnsi="Arial" w:cs="Arial"/>
          <w:b/>
          <w:sz w:val="24"/>
        </w:rPr>
        <w:t>Update or Removal of CAG List</w:t>
      </w:r>
    </w:p>
    <w:p w14:paraId="032E18A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v19.3.0</w:t>
      </w:r>
      <w:r>
        <w:rPr>
          <w:i/>
        </w:rPr>
        <w:tab/>
        <w:t xml:space="preserve">  CR-0667  rev 1 Cat: F (Rel-19)</w:t>
      </w:r>
      <w:r>
        <w:rPr>
          <w:i/>
        </w:rPr>
        <w:br/>
      </w:r>
      <w:r>
        <w:rPr>
          <w:i/>
        </w:rPr>
        <w:br/>
      </w:r>
      <w:r>
        <w:rPr>
          <w:i/>
        </w:rPr>
        <w:tab/>
      </w:r>
      <w:r>
        <w:rPr>
          <w:i/>
        </w:rPr>
        <w:tab/>
      </w:r>
      <w:r>
        <w:rPr>
          <w:i/>
        </w:rPr>
        <w:tab/>
      </w:r>
      <w:r>
        <w:rPr>
          <w:i/>
        </w:rPr>
        <w:tab/>
      </w:r>
      <w:r>
        <w:rPr>
          <w:i/>
        </w:rPr>
        <w:tab/>
        <w:t>Source: ZTE</w:t>
      </w:r>
    </w:p>
    <w:p w14:paraId="6198E8B1" w14:textId="77777777" w:rsidR="008160A3" w:rsidRDefault="008160A3" w:rsidP="008160A3">
      <w:pPr>
        <w:rPr>
          <w:color w:val="808080"/>
        </w:rPr>
      </w:pPr>
      <w:r>
        <w:rPr>
          <w:color w:val="808080"/>
        </w:rPr>
        <w:lastRenderedPageBreak/>
        <w:t>(Replaces C4-253123)</w:t>
      </w:r>
    </w:p>
    <w:p w14:paraId="226F5D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709D9" w14:textId="77777777" w:rsidR="008160A3" w:rsidRDefault="008160A3" w:rsidP="008160A3">
      <w:pPr>
        <w:pStyle w:val="Heading3"/>
      </w:pPr>
      <w:bookmarkStart w:id="142" w:name="_Toc210593905"/>
      <w:r>
        <w:t>19.48</w:t>
      </w:r>
      <w:r>
        <w:tab/>
        <w:t>CT aspects of Extended Reality and Media service (XRM) Phase 2 [XRM_Ph2]</w:t>
      </w:r>
      <w:bookmarkEnd w:id="142"/>
    </w:p>
    <w:p w14:paraId="3EA2F440" w14:textId="08BE4028" w:rsidR="008160A3" w:rsidRDefault="008160A3" w:rsidP="008160A3">
      <w:pPr>
        <w:rPr>
          <w:rFonts w:ascii="Arial" w:hAnsi="Arial" w:cs="Arial"/>
          <w:b/>
          <w:sz w:val="24"/>
        </w:rPr>
      </w:pPr>
      <w:r>
        <w:rPr>
          <w:rFonts w:ascii="Arial" w:hAnsi="Arial" w:cs="Arial"/>
          <w:b/>
          <w:color w:val="0000FF"/>
          <w:sz w:val="24"/>
        </w:rPr>
        <w:t>C4-253074</w:t>
      </w:r>
      <w:r>
        <w:rPr>
          <w:rFonts w:ascii="Arial" w:hAnsi="Arial" w:cs="Arial"/>
          <w:b/>
          <w:color w:val="0000FF"/>
          <w:sz w:val="24"/>
        </w:rPr>
        <w:tab/>
      </w:r>
      <w:r>
        <w:rPr>
          <w:rFonts w:ascii="Arial" w:hAnsi="Arial" w:cs="Arial"/>
          <w:b/>
          <w:sz w:val="24"/>
        </w:rPr>
        <w:t>Data Burst Size and Time to Next Burst marking</w:t>
      </w:r>
    </w:p>
    <w:p w14:paraId="7AE46DB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CR-0981  Cat: F (Rel-19)</w:t>
      </w:r>
      <w:r>
        <w:rPr>
          <w:i/>
        </w:rPr>
        <w:br/>
      </w:r>
      <w:r>
        <w:rPr>
          <w:i/>
        </w:rPr>
        <w:br/>
      </w:r>
      <w:r>
        <w:rPr>
          <w:i/>
        </w:rPr>
        <w:tab/>
      </w:r>
      <w:r>
        <w:rPr>
          <w:i/>
        </w:rPr>
        <w:tab/>
      </w:r>
      <w:r>
        <w:rPr>
          <w:i/>
        </w:rPr>
        <w:tab/>
      </w:r>
      <w:r>
        <w:rPr>
          <w:i/>
        </w:rPr>
        <w:tab/>
      </w:r>
      <w:r>
        <w:rPr>
          <w:i/>
        </w:rPr>
        <w:tab/>
        <w:t>Source: Nokia</w:t>
      </w:r>
    </w:p>
    <w:p w14:paraId="0B253A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C4-253391</w:t>
      </w:r>
      <w:r>
        <w:rPr>
          <w:color w:val="993300"/>
          <w:u w:val="single"/>
        </w:rPr>
        <w:t>.</w:t>
      </w:r>
    </w:p>
    <w:p w14:paraId="4CEC257B" w14:textId="7D42BD07" w:rsidR="008160A3" w:rsidRDefault="008160A3" w:rsidP="008160A3">
      <w:pPr>
        <w:rPr>
          <w:rFonts w:ascii="Arial" w:hAnsi="Arial" w:cs="Arial"/>
          <w:b/>
          <w:sz w:val="24"/>
        </w:rPr>
      </w:pPr>
      <w:r>
        <w:rPr>
          <w:rFonts w:ascii="Arial" w:hAnsi="Arial" w:cs="Arial"/>
          <w:b/>
          <w:color w:val="0000FF"/>
          <w:sz w:val="24"/>
        </w:rPr>
        <w:t>C4-253391</w:t>
      </w:r>
      <w:r>
        <w:rPr>
          <w:rFonts w:ascii="Arial" w:hAnsi="Arial" w:cs="Arial"/>
          <w:b/>
          <w:color w:val="0000FF"/>
          <w:sz w:val="24"/>
        </w:rPr>
        <w:tab/>
      </w:r>
      <w:r>
        <w:rPr>
          <w:rFonts w:ascii="Arial" w:hAnsi="Arial" w:cs="Arial"/>
          <w:b/>
          <w:sz w:val="24"/>
        </w:rPr>
        <w:t>Data Burst Size and Time to Next Burst marking</w:t>
      </w:r>
    </w:p>
    <w:p w14:paraId="32F89B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CR-0981  rev 1 Cat: F (Rel-19)</w:t>
      </w:r>
      <w:r>
        <w:rPr>
          <w:i/>
        </w:rPr>
        <w:br/>
      </w:r>
      <w:r>
        <w:rPr>
          <w:i/>
        </w:rPr>
        <w:br/>
      </w:r>
      <w:r>
        <w:rPr>
          <w:i/>
        </w:rPr>
        <w:tab/>
      </w:r>
      <w:r>
        <w:rPr>
          <w:i/>
        </w:rPr>
        <w:tab/>
      </w:r>
      <w:r>
        <w:rPr>
          <w:i/>
        </w:rPr>
        <w:tab/>
      </w:r>
      <w:r>
        <w:rPr>
          <w:i/>
        </w:rPr>
        <w:tab/>
      </w:r>
      <w:r>
        <w:rPr>
          <w:i/>
        </w:rPr>
        <w:tab/>
        <w:t>Source: Nokia, Ericsson</w:t>
      </w:r>
    </w:p>
    <w:p w14:paraId="627735E6" w14:textId="77777777" w:rsidR="008160A3" w:rsidRDefault="008160A3" w:rsidP="008160A3">
      <w:pPr>
        <w:rPr>
          <w:color w:val="808080"/>
        </w:rPr>
      </w:pPr>
      <w:r>
        <w:rPr>
          <w:color w:val="808080"/>
        </w:rPr>
        <w:t>(Replaces C4-253074)</w:t>
      </w:r>
    </w:p>
    <w:p w14:paraId="4D9E05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6A110" w14:textId="50FCD916" w:rsidR="008160A3" w:rsidRDefault="008160A3" w:rsidP="008160A3">
      <w:pPr>
        <w:rPr>
          <w:rFonts w:ascii="Arial" w:hAnsi="Arial" w:cs="Arial"/>
          <w:b/>
          <w:sz w:val="24"/>
        </w:rPr>
      </w:pPr>
      <w:r>
        <w:rPr>
          <w:rFonts w:ascii="Arial" w:hAnsi="Arial" w:cs="Arial"/>
          <w:b/>
          <w:color w:val="0000FF"/>
          <w:sz w:val="24"/>
        </w:rPr>
        <w:t>C4-253179</w:t>
      </w:r>
      <w:r>
        <w:rPr>
          <w:rFonts w:ascii="Arial" w:hAnsi="Arial" w:cs="Arial"/>
          <w:b/>
          <w:color w:val="0000FF"/>
          <w:sz w:val="24"/>
        </w:rPr>
        <w:tab/>
      </w:r>
      <w:r>
        <w:rPr>
          <w:rFonts w:ascii="Arial" w:hAnsi="Arial" w:cs="Arial"/>
          <w:b/>
          <w:sz w:val="24"/>
        </w:rPr>
        <w:t>Remove editor's note for BSSIZE and TTNB</w:t>
      </w:r>
    </w:p>
    <w:p w14:paraId="6EFC461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CR-0989  Cat: B (Rel-19)</w:t>
      </w:r>
      <w:r>
        <w:rPr>
          <w:i/>
        </w:rPr>
        <w:br/>
      </w:r>
      <w:r>
        <w:rPr>
          <w:i/>
        </w:rPr>
        <w:br/>
      </w:r>
      <w:r>
        <w:rPr>
          <w:i/>
        </w:rPr>
        <w:tab/>
      </w:r>
      <w:r>
        <w:rPr>
          <w:i/>
        </w:rPr>
        <w:tab/>
      </w:r>
      <w:r>
        <w:rPr>
          <w:i/>
        </w:rPr>
        <w:tab/>
      </w:r>
      <w:r>
        <w:rPr>
          <w:i/>
        </w:rPr>
        <w:tab/>
      </w:r>
      <w:r>
        <w:rPr>
          <w:i/>
        </w:rPr>
        <w:tab/>
        <w:t>Source: Ericsson</w:t>
      </w:r>
    </w:p>
    <w:p w14:paraId="6947F747" w14:textId="77777777" w:rsidR="008160A3" w:rsidRDefault="008160A3" w:rsidP="008160A3">
      <w:pPr>
        <w:rPr>
          <w:rFonts w:ascii="Arial" w:hAnsi="Arial" w:cs="Arial"/>
          <w:b/>
        </w:rPr>
      </w:pPr>
      <w:r>
        <w:rPr>
          <w:rFonts w:ascii="Arial" w:hAnsi="Arial" w:cs="Arial"/>
          <w:b/>
        </w:rPr>
        <w:t xml:space="preserve">Discussion: </w:t>
      </w:r>
    </w:p>
    <w:p w14:paraId="071F6219" w14:textId="77777777" w:rsidR="008160A3" w:rsidRDefault="008160A3" w:rsidP="008160A3">
      <w:r>
        <w:t>Merged into C4-253391.</w:t>
      </w:r>
    </w:p>
    <w:p w14:paraId="3695A7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BBF29A" w14:textId="3F3553BA" w:rsidR="008160A3" w:rsidRDefault="008160A3" w:rsidP="008160A3">
      <w:pPr>
        <w:rPr>
          <w:rFonts w:ascii="Arial" w:hAnsi="Arial" w:cs="Arial"/>
          <w:b/>
          <w:sz w:val="24"/>
        </w:rPr>
      </w:pPr>
      <w:r>
        <w:rPr>
          <w:rFonts w:ascii="Arial" w:hAnsi="Arial" w:cs="Arial"/>
          <w:b/>
          <w:color w:val="0000FF"/>
          <w:sz w:val="24"/>
        </w:rPr>
        <w:t>C4-253075</w:t>
      </w:r>
      <w:r>
        <w:rPr>
          <w:rFonts w:ascii="Arial" w:hAnsi="Arial" w:cs="Arial"/>
          <w:b/>
          <w:color w:val="0000FF"/>
          <w:sz w:val="24"/>
        </w:rPr>
        <w:tab/>
      </w:r>
      <w:r>
        <w:rPr>
          <w:rFonts w:ascii="Arial" w:hAnsi="Arial" w:cs="Arial"/>
          <w:b/>
          <w:sz w:val="24"/>
        </w:rPr>
        <w:t>Corrections to (S)RTP Multiplexed Media Identification Information encoding</w:t>
      </w:r>
    </w:p>
    <w:p w14:paraId="1CED1C0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CR-0982  Cat: F (Rel-19)</w:t>
      </w:r>
      <w:r>
        <w:rPr>
          <w:i/>
        </w:rPr>
        <w:br/>
      </w:r>
      <w:r>
        <w:rPr>
          <w:i/>
        </w:rPr>
        <w:br/>
      </w:r>
      <w:r>
        <w:rPr>
          <w:i/>
        </w:rPr>
        <w:tab/>
      </w:r>
      <w:r>
        <w:rPr>
          <w:i/>
        </w:rPr>
        <w:tab/>
      </w:r>
      <w:r>
        <w:rPr>
          <w:i/>
        </w:rPr>
        <w:tab/>
      </w:r>
      <w:r>
        <w:rPr>
          <w:i/>
        </w:rPr>
        <w:tab/>
      </w:r>
      <w:r>
        <w:rPr>
          <w:i/>
        </w:rPr>
        <w:tab/>
        <w:t>Source: Nokia</w:t>
      </w:r>
    </w:p>
    <w:p w14:paraId="3C644F2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C4-253392</w:t>
      </w:r>
      <w:r>
        <w:rPr>
          <w:color w:val="993300"/>
          <w:u w:val="single"/>
        </w:rPr>
        <w:t>.</w:t>
      </w:r>
    </w:p>
    <w:p w14:paraId="72041C7C" w14:textId="2407D07E" w:rsidR="008160A3" w:rsidRDefault="008160A3" w:rsidP="008160A3">
      <w:pPr>
        <w:rPr>
          <w:rFonts w:ascii="Arial" w:hAnsi="Arial" w:cs="Arial"/>
          <w:b/>
          <w:sz w:val="24"/>
        </w:rPr>
      </w:pPr>
      <w:r>
        <w:rPr>
          <w:rFonts w:ascii="Arial" w:hAnsi="Arial" w:cs="Arial"/>
          <w:b/>
          <w:color w:val="0000FF"/>
          <w:sz w:val="24"/>
        </w:rPr>
        <w:t>C4-253392</w:t>
      </w:r>
      <w:r>
        <w:rPr>
          <w:rFonts w:ascii="Arial" w:hAnsi="Arial" w:cs="Arial"/>
          <w:b/>
          <w:color w:val="0000FF"/>
          <w:sz w:val="24"/>
        </w:rPr>
        <w:tab/>
      </w:r>
      <w:r>
        <w:rPr>
          <w:rFonts w:ascii="Arial" w:hAnsi="Arial" w:cs="Arial"/>
          <w:b/>
          <w:sz w:val="24"/>
        </w:rPr>
        <w:t>Corrections to (S)RTP Multiplexed Media Identification Information encoding</w:t>
      </w:r>
    </w:p>
    <w:p w14:paraId="4D93EAF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CR-0982  rev 1 Cat: F (Rel-19)</w:t>
      </w:r>
      <w:r>
        <w:rPr>
          <w:i/>
        </w:rPr>
        <w:br/>
      </w:r>
      <w:r>
        <w:rPr>
          <w:i/>
        </w:rPr>
        <w:br/>
      </w:r>
      <w:r>
        <w:rPr>
          <w:i/>
        </w:rPr>
        <w:tab/>
      </w:r>
      <w:r>
        <w:rPr>
          <w:i/>
        </w:rPr>
        <w:tab/>
      </w:r>
      <w:r>
        <w:rPr>
          <w:i/>
        </w:rPr>
        <w:tab/>
      </w:r>
      <w:r>
        <w:rPr>
          <w:i/>
        </w:rPr>
        <w:tab/>
      </w:r>
      <w:r>
        <w:rPr>
          <w:i/>
        </w:rPr>
        <w:tab/>
        <w:t>Source: Nokia, Ericsson</w:t>
      </w:r>
    </w:p>
    <w:p w14:paraId="46F8C113" w14:textId="77777777" w:rsidR="008160A3" w:rsidRDefault="008160A3" w:rsidP="008160A3">
      <w:pPr>
        <w:rPr>
          <w:color w:val="808080"/>
        </w:rPr>
      </w:pPr>
      <w:r>
        <w:rPr>
          <w:color w:val="808080"/>
        </w:rPr>
        <w:t>(Replaces C4-253075)</w:t>
      </w:r>
    </w:p>
    <w:p w14:paraId="6ACF9FD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84F8" w14:textId="139CB0B8" w:rsidR="008160A3" w:rsidRDefault="008160A3" w:rsidP="008160A3">
      <w:pPr>
        <w:rPr>
          <w:rFonts w:ascii="Arial" w:hAnsi="Arial" w:cs="Arial"/>
          <w:b/>
          <w:sz w:val="24"/>
        </w:rPr>
      </w:pPr>
      <w:r>
        <w:rPr>
          <w:rFonts w:ascii="Arial" w:hAnsi="Arial" w:cs="Arial"/>
          <w:b/>
          <w:color w:val="0000FF"/>
          <w:sz w:val="24"/>
        </w:rPr>
        <w:t>C4-253076</w:t>
      </w:r>
      <w:r>
        <w:rPr>
          <w:rFonts w:ascii="Arial" w:hAnsi="Arial" w:cs="Arial"/>
          <w:b/>
          <w:color w:val="0000FF"/>
          <w:sz w:val="24"/>
        </w:rPr>
        <w:tab/>
      </w:r>
      <w:r>
        <w:rPr>
          <w:rFonts w:ascii="Arial" w:hAnsi="Arial" w:cs="Arial"/>
          <w:b/>
          <w:sz w:val="24"/>
        </w:rPr>
        <w:t>Corrections on Transferring media related information over N6</w:t>
      </w:r>
    </w:p>
    <w:p w14:paraId="5B202C2F"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CR-0983  Cat: F (Rel-19)</w:t>
      </w:r>
      <w:r>
        <w:rPr>
          <w:i/>
        </w:rPr>
        <w:br/>
      </w:r>
      <w:r>
        <w:rPr>
          <w:i/>
        </w:rPr>
        <w:br/>
      </w:r>
      <w:r>
        <w:rPr>
          <w:i/>
        </w:rPr>
        <w:tab/>
      </w:r>
      <w:r>
        <w:rPr>
          <w:i/>
        </w:rPr>
        <w:tab/>
      </w:r>
      <w:r>
        <w:rPr>
          <w:i/>
        </w:rPr>
        <w:tab/>
      </w:r>
      <w:r>
        <w:rPr>
          <w:i/>
        </w:rPr>
        <w:tab/>
      </w:r>
      <w:r>
        <w:rPr>
          <w:i/>
        </w:rPr>
        <w:tab/>
        <w:t>Source: Nokia</w:t>
      </w:r>
    </w:p>
    <w:p w14:paraId="3100F41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C4-253393</w:t>
      </w:r>
      <w:r>
        <w:rPr>
          <w:color w:val="993300"/>
          <w:u w:val="single"/>
        </w:rPr>
        <w:t>.</w:t>
      </w:r>
    </w:p>
    <w:p w14:paraId="567C6050" w14:textId="09E581AF" w:rsidR="008160A3" w:rsidRDefault="008160A3" w:rsidP="008160A3">
      <w:pPr>
        <w:rPr>
          <w:rFonts w:ascii="Arial" w:hAnsi="Arial" w:cs="Arial"/>
          <w:b/>
          <w:sz w:val="24"/>
        </w:rPr>
      </w:pPr>
      <w:r>
        <w:rPr>
          <w:rFonts w:ascii="Arial" w:hAnsi="Arial" w:cs="Arial"/>
          <w:b/>
          <w:color w:val="0000FF"/>
          <w:sz w:val="24"/>
        </w:rPr>
        <w:t>C4-253393</w:t>
      </w:r>
      <w:r>
        <w:rPr>
          <w:rFonts w:ascii="Arial" w:hAnsi="Arial" w:cs="Arial"/>
          <w:b/>
          <w:color w:val="0000FF"/>
          <w:sz w:val="24"/>
        </w:rPr>
        <w:tab/>
      </w:r>
      <w:r>
        <w:rPr>
          <w:rFonts w:ascii="Arial" w:hAnsi="Arial" w:cs="Arial"/>
          <w:b/>
          <w:sz w:val="24"/>
        </w:rPr>
        <w:t>Corrections on Transferring media related information over N6</w:t>
      </w:r>
    </w:p>
    <w:p w14:paraId="6E4A79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CR-0983  rev 1 Cat: F (Rel-19)</w:t>
      </w:r>
      <w:r>
        <w:rPr>
          <w:i/>
        </w:rPr>
        <w:br/>
      </w:r>
      <w:r>
        <w:rPr>
          <w:i/>
        </w:rPr>
        <w:br/>
      </w:r>
      <w:r>
        <w:rPr>
          <w:i/>
        </w:rPr>
        <w:tab/>
      </w:r>
      <w:r>
        <w:rPr>
          <w:i/>
        </w:rPr>
        <w:tab/>
      </w:r>
      <w:r>
        <w:rPr>
          <w:i/>
        </w:rPr>
        <w:tab/>
      </w:r>
      <w:r>
        <w:rPr>
          <w:i/>
        </w:rPr>
        <w:tab/>
      </w:r>
      <w:r>
        <w:rPr>
          <w:i/>
        </w:rPr>
        <w:tab/>
        <w:t>Source: Nokia, Ericsson</w:t>
      </w:r>
    </w:p>
    <w:p w14:paraId="0E3C03A6" w14:textId="77777777" w:rsidR="008160A3" w:rsidRDefault="008160A3" w:rsidP="008160A3">
      <w:pPr>
        <w:rPr>
          <w:color w:val="808080"/>
        </w:rPr>
      </w:pPr>
      <w:r>
        <w:rPr>
          <w:color w:val="808080"/>
        </w:rPr>
        <w:t>(Replaces C4-253076)</w:t>
      </w:r>
    </w:p>
    <w:p w14:paraId="6E018E7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47100" w14:textId="689CA053" w:rsidR="008160A3" w:rsidRDefault="008160A3" w:rsidP="008160A3">
      <w:pPr>
        <w:rPr>
          <w:rFonts w:ascii="Arial" w:hAnsi="Arial" w:cs="Arial"/>
          <w:b/>
          <w:sz w:val="24"/>
        </w:rPr>
      </w:pPr>
      <w:r>
        <w:rPr>
          <w:rFonts w:ascii="Arial" w:hAnsi="Arial" w:cs="Arial"/>
          <w:b/>
          <w:color w:val="0000FF"/>
          <w:sz w:val="24"/>
        </w:rPr>
        <w:t>C4-253178</w:t>
      </w:r>
      <w:r>
        <w:rPr>
          <w:rFonts w:ascii="Arial" w:hAnsi="Arial" w:cs="Arial"/>
          <w:b/>
          <w:color w:val="0000FF"/>
          <w:sz w:val="24"/>
        </w:rPr>
        <w:tab/>
      </w:r>
      <w:r>
        <w:rPr>
          <w:rFonts w:ascii="Arial" w:hAnsi="Arial" w:cs="Arial"/>
          <w:b/>
          <w:sz w:val="24"/>
        </w:rPr>
        <w:t>Remove editor's notes for Media related Information security</w:t>
      </w:r>
    </w:p>
    <w:p w14:paraId="23EB7CD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CR-0988  Cat: B (Rel-19)</w:t>
      </w:r>
      <w:r>
        <w:rPr>
          <w:i/>
        </w:rPr>
        <w:br/>
      </w:r>
      <w:r>
        <w:rPr>
          <w:i/>
        </w:rPr>
        <w:br/>
      </w:r>
      <w:r>
        <w:rPr>
          <w:i/>
        </w:rPr>
        <w:tab/>
      </w:r>
      <w:r>
        <w:rPr>
          <w:i/>
        </w:rPr>
        <w:tab/>
      </w:r>
      <w:r>
        <w:rPr>
          <w:i/>
        </w:rPr>
        <w:tab/>
      </w:r>
      <w:r>
        <w:rPr>
          <w:i/>
        </w:rPr>
        <w:tab/>
      </w:r>
      <w:r>
        <w:rPr>
          <w:i/>
        </w:rPr>
        <w:tab/>
        <w:t>Source: Ericsson</w:t>
      </w:r>
    </w:p>
    <w:p w14:paraId="2BEB695F" w14:textId="77777777" w:rsidR="008160A3" w:rsidRDefault="008160A3" w:rsidP="008160A3">
      <w:pPr>
        <w:rPr>
          <w:rFonts w:ascii="Arial" w:hAnsi="Arial" w:cs="Arial"/>
          <w:b/>
        </w:rPr>
      </w:pPr>
      <w:r>
        <w:rPr>
          <w:rFonts w:ascii="Arial" w:hAnsi="Arial" w:cs="Arial"/>
          <w:b/>
        </w:rPr>
        <w:t xml:space="preserve">Discussion: </w:t>
      </w:r>
    </w:p>
    <w:p w14:paraId="1542A364" w14:textId="77777777" w:rsidR="008160A3" w:rsidRDefault="008160A3" w:rsidP="008160A3">
      <w:r>
        <w:t>Merged into C4-253393.</w:t>
      </w:r>
    </w:p>
    <w:p w14:paraId="116428C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0C307F" w14:textId="66DA91A8" w:rsidR="008160A3" w:rsidRDefault="008160A3" w:rsidP="008160A3">
      <w:pPr>
        <w:rPr>
          <w:rFonts w:ascii="Arial" w:hAnsi="Arial" w:cs="Arial"/>
          <w:b/>
          <w:sz w:val="24"/>
        </w:rPr>
      </w:pPr>
      <w:r>
        <w:rPr>
          <w:rFonts w:ascii="Arial" w:hAnsi="Arial" w:cs="Arial"/>
          <w:b/>
          <w:color w:val="0000FF"/>
          <w:sz w:val="24"/>
        </w:rPr>
        <w:t>C4-253077</w:t>
      </w:r>
      <w:r>
        <w:rPr>
          <w:rFonts w:ascii="Arial" w:hAnsi="Arial" w:cs="Arial"/>
          <w:b/>
          <w:color w:val="0000FF"/>
          <w:sz w:val="24"/>
        </w:rPr>
        <w:tab/>
      </w:r>
      <w:r>
        <w:rPr>
          <w:rFonts w:ascii="Arial" w:hAnsi="Arial" w:cs="Arial"/>
          <w:b/>
          <w:sz w:val="24"/>
        </w:rPr>
        <w:t>Additional RTP header extensions in ProtocolDescriptionRm</w:t>
      </w:r>
    </w:p>
    <w:p w14:paraId="43CBC25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CR-0664  Cat: B (Rel-19)</w:t>
      </w:r>
      <w:r>
        <w:rPr>
          <w:i/>
        </w:rPr>
        <w:br/>
      </w:r>
      <w:r>
        <w:rPr>
          <w:i/>
        </w:rPr>
        <w:br/>
      </w:r>
      <w:r>
        <w:rPr>
          <w:i/>
        </w:rPr>
        <w:tab/>
      </w:r>
      <w:r>
        <w:rPr>
          <w:i/>
        </w:rPr>
        <w:tab/>
      </w:r>
      <w:r>
        <w:rPr>
          <w:i/>
        </w:rPr>
        <w:tab/>
      </w:r>
      <w:r>
        <w:rPr>
          <w:i/>
        </w:rPr>
        <w:tab/>
      </w:r>
      <w:r>
        <w:rPr>
          <w:i/>
        </w:rPr>
        <w:tab/>
        <w:t>Source: Nokia</w:t>
      </w:r>
    </w:p>
    <w:p w14:paraId="2DCEFDC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C4-253394</w:t>
      </w:r>
      <w:r>
        <w:rPr>
          <w:color w:val="993300"/>
          <w:u w:val="single"/>
        </w:rPr>
        <w:t>.</w:t>
      </w:r>
    </w:p>
    <w:p w14:paraId="6FA448F8" w14:textId="3606AE0A" w:rsidR="008160A3" w:rsidRDefault="008160A3" w:rsidP="008160A3">
      <w:pPr>
        <w:rPr>
          <w:rFonts w:ascii="Arial" w:hAnsi="Arial" w:cs="Arial"/>
          <w:b/>
          <w:sz w:val="24"/>
        </w:rPr>
      </w:pPr>
      <w:r>
        <w:rPr>
          <w:rFonts w:ascii="Arial" w:hAnsi="Arial" w:cs="Arial"/>
          <w:b/>
          <w:color w:val="0000FF"/>
          <w:sz w:val="24"/>
        </w:rPr>
        <w:t>C4-253394</w:t>
      </w:r>
      <w:r>
        <w:rPr>
          <w:rFonts w:ascii="Arial" w:hAnsi="Arial" w:cs="Arial"/>
          <w:b/>
          <w:color w:val="0000FF"/>
          <w:sz w:val="24"/>
        </w:rPr>
        <w:tab/>
      </w:r>
      <w:r>
        <w:rPr>
          <w:rFonts w:ascii="Arial" w:hAnsi="Arial" w:cs="Arial"/>
          <w:b/>
          <w:sz w:val="24"/>
        </w:rPr>
        <w:t>Additional RTP header extensions in ProtocolDescriptionRm</w:t>
      </w:r>
    </w:p>
    <w:p w14:paraId="077F7B7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CR-0664  rev 1 Cat: B (Rel-19)</w:t>
      </w:r>
      <w:r>
        <w:rPr>
          <w:i/>
        </w:rPr>
        <w:br/>
      </w:r>
      <w:r>
        <w:rPr>
          <w:i/>
        </w:rPr>
        <w:br/>
      </w:r>
      <w:r>
        <w:rPr>
          <w:i/>
        </w:rPr>
        <w:tab/>
      </w:r>
      <w:r>
        <w:rPr>
          <w:i/>
        </w:rPr>
        <w:tab/>
      </w:r>
      <w:r>
        <w:rPr>
          <w:i/>
        </w:rPr>
        <w:tab/>
      </w:r>
      <w:r>
        <w:rPr>
          <w:i/>
        </w:rPr>
        <w:tab/>
      </w:r>
      <w:r>
        <w:rPr>
          <w:i/>
        </w:rPr>
        <w:tab/>
        <w:t>Source: Nokia</w:t>
      </w:r>
    </w:p>
    <w:p w14:paraId="5BF5B0D0" w14:textId="77777777" w:rsidR="008160A3" w:rsidRDefault="008160A3" w:rsidP="008160A3">
      <w:pPr>
        <w:rPr>
          <w:color w:val="808080"/>
        </w:rPr>
      </w:pPr>
      <w:r>
        <w:rPr>
          <w:color w:val="808080"/>
        </w:rPr>
        <w:t>(Replaces C4-253077)</w:t>
      </w:r>
    </w:p>
    <w:p w14:paraId="225FE56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9640B" w14:textId="52853777" w:rsidR="008160A3" w:rsidRDefault="008160A3" w:rsidP="008160A3">
      <w:pPr>
        <w:rPr>
          <w:rFonts w:ascii="Arial" w:hAnsi="Arial" w:cs="Arial"/>
          <w:b/>
          <w:sz w:val="24"/>
        </w:rPr>
      </w:pPr>
      <w:r>
        <w:rPr>
          <w:rFonts w:ascii="Arial" w:hAnsi="Arial" w:cs="Arial"/>
          <w:b/>
          <w:color w:val="0000FF"/>
          <w:sz w:val="24"/>
        </w:rPr>
        <w:t>C4-253078</w:t>
      </w:r>
      <w:r>
        <w:rPr>
          <w:rFonts w:ascii="Arial" w:hAnsi="Arial" w:cs="Arial"/>
          <w:b/>
          <w:color w:val="0000FF"/>
          <w:sz w:val="24"/>
        </w:rPr>
        <w:tab/>
      </w:r>
      <w:r>
        <w:rPr>
          <w:rFonts w:ascii="Arial" w:hAnsi="Arial" w:cs="Arial"/>
          <w:b/>
          <w:sz w:val="24"/>
        </w:rPr>
        <w:t>RTP header extension for Expedited Transfer Indication</w:t>
      </w:r>
    </w:p>
    <w:p w14:paraId="7D06096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CR-0665  Cat: B (Rel-19)</w:t>
      </w:r>
      <w:r>
        <w:rPr>
          <w:i/>
        </w:rPr>
        <w:br/>
      </w:r>
      <w:r>
        <w:rPr>
          <w:i/>
        </w:rPr>
        <w:br/>
      </w:r>
      <w:r>
        <w:rPr>
          <w:i/>
        </w:rPr>
        <w:tab/>
      </w:r>
      <w:r>
        <w:rPr>
          <w:i/>
        </w:rPr>
        <w:tab/>
      </w:r>
      <w:r>
        <w:rPr>
          <w:i/>
        </w:rPr>
        <w:tab/>
      </w:r>
      <w:r>
        <w:rPr>
          <w:i/>
        </w:rPr>
        <w:tab/>
      </w:r>
      <w:r>
        <w:rPr>
          <w:i/>
        </w:rPr>
        <w:tab/>
        <w:t>Source: Nokia</w:t>
      </w:r>
    </w:p>
    <w:p w14:paraId="610DC9D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C4-253395</w:t>
      </w:r>
      <w:r>
        <w:rPr>
          <w:color w:val="993300"/>
          <w:u w:val="single"/>
        </w:rPr>
        <w:t>.</w:t>
      </w:r>
    </w:p>
    <w:p w14:paraId="329B6C9B" w14:textId="2EAE4000" w:rsidR="008160A3" w:rsidRDefault="008160A3" w:rsidP="008160A3">
      <w:pPr>
        <w:rPr>
          <w:rFonts w:ascii="Arial" w:hAnsi="Arial" w:cs="Arial"/>
          <w:b/>
          <w:sz w:val="24"/>
        </w:rPr>
      </w:pPr>
      <w:r>
        <w:rPr>
          <w:rFonts w:ascii="Arial" w:hAnsi="Arial" w:cs="Arial"/>
          <w:b/>
          <w:color w:val="0000FF"/>
          <w:sz w:val="24"/>
        </w:rPr>
        <w:t>C4-253395</w:t>
      </w:r>
      <w:r>
        <w:rPr>
          <w:rFonts w:ascii="Arial" w:hAnsi="Arial" w:cs="Arial"/>
          <w:b/>
          <w:color w:val="0000FF"/>
          <w:sz w:val="24"/>
        </w:rPr>
        <w:tab/>
      </w:r>
      <w:r>
        <w:rPr>
          <w:rFonts w:ascii="Arial" w:hAnsi="Arial" w:cs="Arial"/>
          <w:b/>
          <w:sz w:val="24"/>
        </w:rPr>
        <w:t>RTP header extension for Expedited Transfer Indication</w:t>
      </w:r>
    </w:p>
    <w:p w14:paraId="14350DD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CR-0665  rev 1 Cat: B (Rel-19)</w:t>
      </w:r>
      <w:r>
        <w:rPr>
          <w:i/>
        </w:rPr>
        <w:br/>
      </w:r>
      <w:r>
        <w:rPr>
          <w:i/>
        </w:rPr>
        <w:lastRenderedPageBreak/>
        <w:br/>
      </w:r>
      <w:r>
        <w:rPr>
          <w:i/>
        </w:rPr>
        <w:tab/>
      </w:r>
      <w:r>
        <w:rPr>
          <w:i/>
        </w:rPr>
        <w:tab/>
      </w:r>
      <w:r>
        <w:rPr>
          <w:i/>
        </w:rPr>
        <w:tab/>
      </w:r>
      <w:r>
        <w:rPr>
          <w:i/>
        </w:rPr>
        <w:tab/>
      </w:r>
      <w:r>
        <w:rPr>
          <w:i/>
        </w:rPr>
        <w:tab/>
        <w:t>Source: Nokia, Lenovo</w:t>
      </w:r>
    </w:p>
    <w:p w14:paraId="68F15995" w14:textId="77777777" w:rsidR="008160A3" w:rsidRDefault="008160A3" w:rsidP="008160A3">
      <w:pPr>
        <w:rPr>
          <w:color w:val="808080"/>
        </w:rPr>
      </w:pPr>
      <w:r>
        <w:rPr>
          <w:color w:val="808080"/>
        </w:rPr>
        <w:t>(Replaces C4-253078)</w:t>
      </w:r>
    </w:p>
    <w:p w14:paraId="2EB39DB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7FD9D" w14:textId="5878D7B7" w:rsidR="008160A3" w:rsidRDefault="008160A3" w:rsidP="008160A3">
      <w:pPr>
        <w:rPr>
          <w:rFonts w:ascii="Arial" w:hAnsi="Arial" w:cs="Arial"/>
          <w:b/>
          <w:sz w:val="24"/>
        </w:rPr>
      </w:pPr>
      <w:r>
        <w:rPr>
          <w:rFonts w:ascii="Arial" w:hAnsi="Arial" w:cs="Arial"/>
          <w:b/>
          <w:color w:val="0000FF"/>
          <w:sz w:val="24"/>
        </w:rPr>
        <w:t>C4-253159</w:t>
      </w:r>
      <w:r>
        <w:rPr>
          <w:rFonts w:ascii="Arial" w:hAnsi="Arial" w:cs="Arial"/>
          <w:b/>
          <w:color w:val="0000FF"/>
          <w:sz w:val="24"/>
        </w:rPr>
        <w:tab/>
      </w:r>
      <w:r>
        <w:rPr>
          <w:rFonts w:ascii="Arial" w:hAnsi="Arial" w:cs="Arial"/>
          <w:b/>
          <w:sz w:val="24"/>
        </w:rPr>
        <w:t>New RTP header extension type</w:t>
      </w:r>
    </w:p>
    <w:p w14:paraId="4921012A" w14:textId="77777777" w:rsidR="008160A3" w:rsidRDefault="008160A3" w:rsidP="008160A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v19.3.0</w:t>
      </w:r>
      <w:r>
        <w:rPr>
          <w:i/>
        </w:rPr>
        <w:tab/>
        <w:t xml:space="preserve">  CR-0669  Cat: B (Rel-19)</w:t>
      </w:r>
      <w:r>
        <w:rPr>
          <w:i/>
        </w:rPr>
        <w:br/>
      </w:r>
      <w:r>
        <w:rPr>
          <w:i/>
        </w:rPr>
        <w:br/>
      </w:r>
      <w:r>
        <w:rPr>
          <w:i/>
        </w:rPr>
        <w:tab/>
      </w:r>
      <w:r>
        <w:rPr>
          <w:i/>
        </w:rPr>
        <w:tab/>
      </w:r>
      <w:r>
        <w:rPr>
          <w:i/>
        </w:rPr>
        <w:tab/>
      </w:r>
      <w:r>
        <w:rPr>
          <w:i/>
        </w:rPr>
        <w:tab/>
      </w:r>
      <w:r>
        <w:rPr>
          <w:i/>
        </w:rPr>
        <w:tab/>
        <w:t>Source: Lenovo</w:t>
      </w:r>
    </w:p>
    <w:p w14:paraId="50E4A259" w14:textId="77777777" w:rsidR="008160A3" w:rsidRDefault="008160A3" w:rsidP="008160A3">
      <w:pPr>
        <w:rPr>
          <w:rFonts w:ascii="Arial" w:hAnsi="Arial" w:cs="Arial"/>
          <w:b/>
        </w:rPr>
      </w:pPr>
      <w:r>
        <w:rPr>
          <w:rFonts w:ascii="Arial" w:hAnsi="Arial" w:cs="Arial"/>
          <w:b/>
        </w:rPr>
        <w:t xml:space="preserve">Discussion: </w:t>
      </w:r>
    </w:p>
    <w:p w14:paraId="03DCAB46" w14:textId="77777777" w:rsidR="008160A3" w:rsidRDefault="008160A3" w:rsidP="008160A3">
      <w:r>
        <w:t>Merged into C4-253395.</w:t>
      </w:r>
    </w:p>
    <w:p w14:paraId="57FFDE8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2E786" w14:textId="7BFF8F6C" w:rsidR="008160A3" w:rsidRDefault="008160A3" w:rsidP="008160A3">
      <w:pPr>
        <w:rPr>
          <w:rFonts w:ascii="Arial" w:hAnsi="Arial" w:cs="Arial"/>
          <w:b/>
          <w:sz w:val="24"/>
        </w:rPr>
      </w:pPr>
      <w:r>
        <w:rPr>
          <w:rFonts w:ascii="Arial" w:hAnsi="Arial" w:cs="Arial"/>
          <w:b/>
          <w:color w:val="0000FF"/>
          <w:sz w:val="24"/>
        </w:rPr>
        <w:t>C4-253079</w:t>
      </w:r>
      <w:r>
        <w:rPr>
          <w:rFonts w:ascii="Arial" w:hAnsi="Arial" w:cs="Arial"/>
          <w:b/>
          <w:color w:val="0000FF"/>
          <w:sz w:val="24"/>
        </w:rPr>
        <w:tab/>
      </w:r>
      <w:r>
        <w:rPr>
          <w:rFonts w:ascii="Arial" w:hAnsi="Arial" w:cs="Arial"/>
          <w:b/>
          <w:sz w:val="24"/>
        </w:rPr>
        <w:t>RTP header extension for Expedited Transfer Indication</w:t>
      </w:r>
    </w:p>
    <w:p w14:paraId="2A34D2E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CR-0984  Cat: B (Rel-19)</w:t>
      </w:r>
      <w:r>
        <w:rPr>
          <w:i/>
        </w:rPr>
        <w:br/>
      </w:r>
      <w:r>
        <w:rPr>
          <w:i/>
        </w:rPr>
        <w:br/>
      </w:r>
      <w:r>
        <w:rPr>
          <w:i/>
        </w:rPr>
        <w:tab/>
      </w:r>
      <w:r>
        <w:rPr>
          <w:i/>
        </w:rPr>
        <w:tab/>
      </w:r>
      <w:r>
        <w:rPr>
          <w:i/>
        </w:rPr>
        <w:tab/>
      </w:r>
      <w:r>
        <w:rPr>
          <w:i/>
        </w:rPr>
        <w:tab/>
      </w:r>
      <w:r>
        <w:rPr>
          <w:i/>
        </w:rPr>
        <w:tab/>
        <w:t>Source: Nokia</w:t>
      </w:r>
    </w:p>
    <w:p w14:paraId="22D774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4DA71" w14:textId="11096F88" w:rsidR="008160A3" w:rsidRDefault="008160A3" w:rsidP="008160A3">
      <w:pPr>
        <w:rPr>
          <w:rFonts w:ascii="Arial" w:hAnsi="Arial" w:cs="Arial"/>
          <w:b/>
          <w:sz w:val="24"/>
        </w:rPr>
      </w:pPr>
      <w:r>
        <w:rPr>
          <w:rFonts w:ascii="Arial" w:hAnsi="Arial" w:cs="Arial"/>
          <w:b/>
          <w:color w:val="0000FF"/>
          <w:sz w:val="24"/>
        </w:rPr>
        <w:t>C4-253080</w:t>
      </w:r>
      <w:r>
        <w:rPr>
          <w:rFonts w:ascii="Arial" w:hAnsi="Arial" w:cs="Arial"/>
          <w:b/>
          <w:color w:val="0000FF"/>
          <w:sz w:val="24"/>
        </w:rPr>
        <w:tab/>
      </w:r>
      <w:r>
        <w:rPr>
          <w:rFonts w:ascii="Arial" w:hAnsi="Arial" w:cs="Arial"/>
          <w:b/>
          <w:sz w:val="24"/>
        </w:rPr>
        <w:t>Corrections on Available Bitrate Monitoring</w:t>
      </w:r>
    </w:p>
    <w:p w14:paraId="4AACDC5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CR-0878  Cat: F (Rel-19)</w:t>
      </w:r>
      <w:r>
        <w:rPr>
          <w:i/>
        </w:rPr>
        <w:br/>
      </w:r>
      <w:r>
        <w:rPr>
          <w:i/>
        </w:rPr>
        <w:br/>
      </w:r>
      <w:r>
        <w:rPr>
          <w:i/>
        </w:rPr>
        <w:tab/>
      </w:r>
      <w:r>
        <w:rPr>
          <w:i/>
        </w:rPr>
        <w:tab/>
      </w:r>
      <w:r>
        <w:rPr>
          <w:i/>
        </w:rPr>
        <w:tab/>
      </w:r>
      <w:r>
        <w:rPr>
          <w:i/>
        </w:rPr>
        <w:tab/>
      </w:r>
      <w:r>
        <w:rPr>
          <w:i/>
        </w:rPr>
        <w:tab/>
        <w:t>Source: Nokia</w:t>
      </w:r>
    </w:p>
    <w:p w14:paraId="741694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831A7" w14:textId="3F700882" w:rsidR="008160A3" w:rsidRDefault="008160A3" w:rsidP="008160A3">
      <w:pPr>
        <w:rPr>
          <w:rFonts w:ascii="Arial" w:hAnsi="Arial" w:cs="Arial"/>
          <w:b/>
          <w:sz w:val="24"/>
        </w:rPr>
      </w:pPr>
      <w:r>
        <w:rPr>
          <w:rFonts w:ascii="Arial" w:hAnsi="Arial" w:cs="Arial"/>
          <w:b/>
          <w:color w:val="0000FF"/>
          <w:sz w:val="24"/>
        </w:rPr>
        <w:t>C4-253081</w:t>
      </w:r>
      <w:r>
        <w:rPr>
          <w:rFonts w:ascii="Arial" w:hAnsi="Arial" w:cs="Arial"/>
          <w:b/>
          <w:color w:val="0000FF"/>
          <w:sz w:val="24"/>
        </w:rPr>
        <w:tab/>
      </w:r>
      <w:r>
        <w:rPr>
          <w:rFonts w:ascii="Arial" w:hAnsi="Arial" w:cs="Arial"/>
          <w:b/>
          <w:sz w:val="24"/>
        </w:rPr>
        <w:t>PDU Set handling in non-3GPP access</w:t>
      </w:r>
    </w:p>
    <w:p w14:paraId="7F565B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CR-0879  Cat: F (Rel-19)</w:t>
      </w:r>
      <w:r>
        <w:rPr>
          <w:i/>
        </w:rPr>
        <w:br/>
      </w:r>
      <w:r>
        <w:rPr>
          <w:i/>
        </w:rPr>
        <w:br/>
      </w:r>
      <w:r>
        <w:rPr>
          <w:i/>
        </w:rPr>
        <w:tab/>
      </w:r>
      <w:r>
        <w:rPr>
          <w:i/>
        </w:rPr>
        <w:tab/>
      </w:r>
      <w:r>
        <w:rPr>
          <w:i/>
        </w:rPr>
        <w:tab/>
      </w:r>
      <w:r>
        <w:rPr>
          <w:i/>
        </w:rPr>
        <w:tab/>
      </w:r>
      <w:r>
        <w:rPr>
          <w:i/>
        </w:rPr>
        <w:tab/>
        <w:t>Source: Nokia</w:t>
      </w:r>
    </w:p>
    <w:p w14:paraId="59F0786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04CBE" w14:textId="7CB83013" w:rsidR="008160A3" w:rsidRDefault="008160A3" w:rsidP="008160A3">
      <w:pPr>
        <w:rPr>
          <w:rFonts w:ascii="Arial" w:hAnsi="Arial" w:cs="Arial"/>
          <w:b/>
          <w:sz w:val="24"/>
        </w:rPr>
      </w:pPr>
      <w:r>
        <w:rPr>
          <w:rFonts w:ascii="Arial" w:hAnsi="Arial" w:cs="Arial"/>
          <w:b/>
          <w:color w:val="0000FF"/>
          <w:sz w:val="24"/>
        </w:rPr>
        <w:t>C4-253082</w:t>
      </w:r>
      <w:r>
        <w:rPr>
          <w:rFonts w:ascii="Arial" w:hAnsi="Arial" w:cs="Arial"/>
          <w:b/>
          <w:color w:val="0000FF"/>
          <w:sz w:val="24"/>
        </w:rPr>
        <w:tab/>
      </w:r>
      <w:r>
        <w:rPr>
          <w:rFonts w:ascii="Arial" w:hAnsi="Arial" w:cs="Arial"/>
          <w:b/>
          <w:sz w:val="24"/>
        </w:rPr>
        <w:t>PDU Set Importance for N6-unmarked PDUs</w:t>
      </w:r>
    </w:p>
    <w:p w14:paraId="5AD79F1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CR-0651  rev 2 Cat: B (Rel-19)</w:t>
      </w:r>
      <w:r>
        <w:rPr>
          <w:i/>
        </w:rPr>
        <w:br/>
      </w:r>
      <w:r>
        <w:rPr>
          <w:i/>
        </w:rPr>
        <w:br/>
      </w:r>
      <w:r>
        <w:rPr>
          <w:i/>
        </w:rPr>
        <w:tab/>
      </w:r>
      <w:r>
        <w:rPr>
          <w:i/>
        </w:rPr>
        <w:tab/>
      </w:r>
      <w:r>
        <w:rPr>
          <w:i/>
        </w:rPr>
        <w:tab/>
      </w:r>
      <w:r>
        <w:rPr>
          <w:i/>
        </w:rPr>
        <w:tab/>
      </w:r>
      <w:r>
        <w:rPr>
          <w:i/>
        </w:rPr>
        <w:tab/>
        <w:t>Source: Nokia, Lenovo</w:t>
      </w:r>
    </w:p>
    <w:p w14:paraId="301118CE" w14:textId="77777777" w:rsidR="008160A3" w:rsidRDefault="008160A3" w:rsidP="008160A3">
      <w:pPr>
        <w:rPr>
          <w:color w:val="808080"/>
        </w:rPr>
      </w:pPr>
      <w:r>
        <w:rPr>
          <w:color w:val="808080"/>
        </w:rPr>
        <w:t>(Replaces C4-252290)</w:t>
      </w:r>
    </w:p>
    <w:p w14:paraId="3A4BBC3B" w14:textId="77777777" w:rsidR="008160A3" w:rsidRDefault="008160A3" w:rsidP="008160A3">
      <w:pPr>
        <w:rPr>
          <w:rFonts w:ascii="Arial" w:hAnsi="Arial" w:cs="Arial"/>
          <w:b/>
        </w:rPr>
      </w:pPr>
      <w:r>
        <w:rPr>
          <w:rFonts w:ascii="Arial" w:hAnsi="Arial" w:cs="Arial"/>
          <w:b/>
        </w:rPr>
        <w:t xml:space="preserve">Discussion: </w:t>
      </w:r>
    </w:p>
    <w:p w14:paraId="19E9617D" w14:textId="77777777" w:rsidR="008160A3" w:rsidRDefault="008160A3" w:rsidP="008160A3">
      <w:r>
        <w:t>SA2 CRs was postponed.</w:t>
      </w:r>
    </w:p>
    <w:p w14:paraId="1FA272A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F7426" w14:textId="6E13DE24" w:rsidR="008160A3" w:rsidRDefault="008160A3" w:rsidP="008160A3">
      <w:pPr>
        <w:rPr>
          <w:rFonts w:ascii="Arial" w:hAnsi="Arial" w:cs="Arial"/>
          <w:b/>
          <w:sz w:val="24"/>
        </w:rPr>
      </w:pPr>
      <w:r>
        <w:rPr>
          <w:rFonts w:ascii="Arial" w:hAnsi="Arial" w:cs="Arial"/>
          <w:b/>
          <w:color w:val="0000FF"/>
          <w:sz w:val="24"/>
        </w:rPr>
        <w:t>C4-253083</w:t>
      </w:r>
      <w:r>
        <w:rPr>
          <w:rFonts w:ascii="Arial" w:hAnsi="Arial" w:cs="Arial"/>
          <w:b/>
          <w:color w:val="0000FF"/>
          <w:sz w:val="24"/>
        </w:rPr>
        <w:tab/>
      </w:r>
      <w:r>
        <w:rPr>
          <w:rFonts w:ascii="Arial" w:hAnsi="Arial" w:cs="Arial"/>
          <w:b/>
          <w:sz w:val="24"/>
        </w:rPr>
        <w:t>PDU Set Importance for N6-unmarked PDUs</w:t>
      </w:r>
    </w:p>
    <w:p w14:paraId="0572272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CR-0973  rev 2 Cat: B (Rel-19)</w:t>
      </w:r>
      <w:r>
        <w:rPr>
          <w:i/>
        </w:rPr>
        <w:br/>
      </w:r>
      <w:r>
        <w:rPr>
          <w:i/>
        </w:rPr>
        <w:lastRenderedPageBreak/>
        <w:br/>
      </w:r>
      <w:r>
        <w:rPr>
          <w:i/>
        </w:rPr>
        <w:tab/>
      </w:r>
      <w:r>
        <w:rPr>
          <w:i/>
        </w:rPr>
        <w:tab/>
      </w:r>
      <w:r>
        <w:rPr>
          <w:i/>
        </w:rPr>
        <w:tab/>
      </w:r>
      <w:r>
        <w:rPr>
          <w:i/>
        </w:rPr>
        <w:tab/>
      </w:r>
      <w:r>
        <w:rPr>
          <w:i/>
        </w:rPr>
        <w:tab/>
        <w:t>Source: Nokia, Lenovo</w:t>
      </w:r>
    </w:p>
    <w:p w14:paraId="70365202" w14:textId="77777777" w:rsidR="008160A3" w:rsidRDefault="008160A3" w:rsidP="008160A3">
      <w:pPr>
        <w:rPr>
          <w:color w:val="808080"/>
        </w:rPr>
      </w:pPr>
      <w:r>
        <w:rPr>
          <w:color w:val="808080"/>
        </w:rPr>
        <w:t>(Replaces C4-252291)</w:t>
      </w:r>
    </w:p>
    <w:p w14:paraId="7E09766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55CBB" w14:textId="0E5DAB61" w:rsidR="008160A3" w:rsidRDefault="008160A3" w:rsidP="008160A3">
      <w:pPr>
        <w:rPr>
          <w:rFonts w:ascii="Arial" w:hAnsi="Arial" w:cs="Arial"/>
          <w:b/>
          <w:sz w:val="24"/>
        </w:rPr>
      </w:pPr>
      <w:r>
        <w:rPr>
          <w:rFonts w:ascii="Arial" w:hAnsi="Arial" w:cs="Arial"/>
          <w:b/>
          <w:color w:val="0000FF"/>
          <w:sz w:val="24"/>
        </w:rPr>
        <w:t>C4-253084</w:t>
      </w:r>
      <w:r>
        <w:rPr>
          <w:rFonts w:ascii="Arial" w:hAnsi="Arial" w:cs="Arial"/>
          <w:b/>
          <w:color w:val="0000FF"/>
          <w:sz w:val="24"/>
        </w:rPr>
        <w:tab/>
      </w:r>
      <w:r>
        <w:rPr>
          <w:rFonts w:ascii="Arial" w:hAnsi="Arial" w:cs="Arial"/>
          <w:b/>
          <w:sz w:val="24"/>
        </w:rPr>
        <w:t>Reply LS on N6-Unmarked PDUs</w:t>
      </w:r>
    </w:p>
    <w:p w14:paraId="1DB03CB0" w14:textId="77777777" w:rsidR="008160A3" w:rsidRDefault="008160A3" w:rsidP="008160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2852A0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82EFDF" w14:textId="31365803" w:rsidR="008160A3" w:rsidRDefault="008160A3" w:rsidP="008160A3">
      <w:pPr>
        <w:rPr>
          <w:rFonts w:ascii="Arial" w:hAnsi="Arial" w:cs="Arial"/>
          <w:b/>
          <w:sz w:val="24"/>
        </w:rPr>
      </w:pPr>
      <w:r>
        <w:rPr>
          <w:rFonts w:ascii="Arial" w:hAnsi="Arial" w:cs="Arial"/>
          <w:b/>
          <w:color w:val="0000FF"/>
          <w:sz w:val="24"/>
        </w:rPr>
        <w:t>C4-253176</w:t>
      </w:r>
      <w:r>
        <w:rPr>
          <w:rFonts w:ascii="Arial" w:hAnsi="Arial" w:cs="Arial"/>
          <w:b/>
          <w:color w:val="0000FF"/>
          <w:sz w:val="24"/>
        </w:rPr>
        <w:tab/>
      </w:r>
      <w:r>
        <w:rPr>
          <w:rFonts w:ascii="Arial" w:hAnsi="Arial" w:cs="Arial"/>
          <w:b/>
          <w:sz w:val="24"/>
        </w:rPr>
        <w:t>Transport Level Marking Indication</w:t>
      </w:r>
    </w:p>
    <w:p w14:paraId="7F611F0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CR-0882  Cat: B (Rel-19)</w:t>
      </w:r>
      <w:r>
        <w:rPr>
          <w:i/>
        </w:rPr>
        <w:br/>
      </w:r>
      <w:r>
        <w:rPr>
          <w:i/>
        </w:rPr>
        <w:br/>
      </w:r>
      <w:r>
        <w:rPr>
          <w:i/>
        </w:rPr>
        <w:tab/>
      </w:r>
      <w:r>
        <w:rPr>
          <w:i/>
        </w:rPr>
        <w:tab/>
      </w:r>
      <w:r>
        <w:rPr>
          <w:i/>
        </w:rPr>
        <w:tab/>
      </w:r>
      <w:r>
        <w:rPr>
          <w:i/>
        </w:rPr>
        <w:tab/>
      </w:r>
      <w:r>
        <w:rPr>
          <w:i/>
        </w:rPr>
        <w:tab/>
        <w:t>Source: Ericsson, Nokia</w:t>
      </w:r>
    </w:p>
    <w:p w14:paraId="7C84A0A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C4-253396</w:t>
      </w:r>
      <w:r>
        <w:rPr>
          <w:color w:val="993300"/>
          <w:u w:val="single"/>
        </w:rPr>
        <w:t>.</w:t>
      </w:r>
    </w:p>
    <w:p w14:paraId="504F8E65" w14:textId="3D0CDC8F" w:rsidR="008160A3" w:rsidRDefault="008160A3" w:rsidP="008160A3">
      <w:pPr>
        <w:rPr>
          <w:rFonts w:ascii="Arial" w:hAnsi="Arial" w:cs="Arial"/>
          <w:b/>
          <w:sz w:val="24"/>
        </w:rPr>
      </w:pPr>
      <w:r>
        <w:rPr>
          <w:rFonts w:ascii="Arial" w:hAnsi="Arial" w:cs="Arial"/>
          <w:b/>
          <w:color w:val="0000FF"/>
          <w:sz w:val="24"/>
        </w:rPr>
        <w:t>C4-253396</w:t>
      </w:r>
      <w:r>
        <w:rPr>
          <w:rFonts w:ascii="Arial" w:hAnsi="Arial" w:cs="Arial"/>
          <w:b/>
          <w:color w:val="0000FF"/>
          <w:sz w:val="24"/>
        </w:rPr>
        <w:tab/>
      </w:r>
      <w:r>
        <w:rPr>
          <w:rFonts w:ascii="Arial" w:hAnsi="Arial" w:cs="Arial"/>
          <w:b/>
          <w:sz w:val="24"/>
        </w:rPr>
        <w:t>Transport Level Marking Indication</w:t>
      </w:r>
    </w:p>
    <w:p w14:paraId="10AEA6C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CR-0882  rev 1 Cat: B (Rel-19)</w:t>
      </w:r>
      <w:r>
        <w:rPr>
          <w:i/>
        </w:rPr>
        <w:br/>
      </w:r>
      <w:r>
        <w:rPr>
          <w:i/>
        </w:rPr>
        <w:br/>
      </w:r>
      <w:r>
        <w:rPr>
          <w:i/>
        </w:rPr>
        <w:tab/>
      </w:r>
      <w:r>
        <w:rPr>
          <w:i/>
        </w:rPr>
        <w:tab/>
      </w:r>
      <w:r>
        <w:rPr>
          <w:i/>
        </w:rPr>
        <w:tab/>
      </w:r>
      <w:r>
        <w:rPr>
          <w:i/>
        </w:rPr>
        <w:tab/>
      </w:r>
      <w:r>
        <w:rPr>
          <w:i/>
        </w:rPr>
        <w:tab/>
        <w:t>Source: Ericsson, Nokia, Huawei</w:t>
      </w:r>
    </w:p>
    <w:p w14:paraId="235E0D97" w14:textId="77777777" w:rsidR="008160A3" w:rsidRDefault="008160A3" w:rsidP="008160A3">
      <w:pPr>
        <w:rPr>
          <w:color w:val="808080"/>
        </w:rPr>
      </w:pPr>
      <w:r>
        <w:rPr>
          <w:color w:val="808080"/>
        </w:rPr>
        <w:t>(Replaces C4-253176)</w:t>
      </w:r>
    </w:p>
    <w:p w14:paraId="29C6817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1BD27" w14:textId="4A8A4B63" w:rsidR="008160A3" w:rsidRDefault="008160A3" w:rsidP="008160A3">
      <w:pPr>
        <w:rPr>
          <w:rFonts w:ascii="Arial" w:hAnsi="Arial" w:cs="Arial"/>
          <w:b/>
          <w:sz w:val="24"/>
        </w:rPr>
      </w:pPr>
      <w:r>
        <w:rPr>
          <w:rFonts w:ascii="Arial" w:hAnsi="Arial" w:cs="Arial"/>
          <w:b/>
          <w:color w:val="0000FF"/>
          <w:sz w:val="24"/>
        </w:rPr>
        <w:t>C4-253177</w:t>
      </w:r>
      <w:r>
        <w:rPr>
          <w:rFonts w:ascii="Arial" w:hAnsi="Arial" w:cs="Arial"/>
          <w:b/>
          <w:color w:val="0000FF"/>
          <w:sz w:val="24"/>
        </w:rPr>
        <w:tab/>
      </w:r>
      <w:r>
        <w:rPr>
          <w:rFonts w:ascii="Arial" w:hAnsi="Arial" w:cs="Arial"/>
          <w:b/>
          <w:sz w:val="24"/>
        </w:rPr>
        <w:t>Transport Level Marking Indication</w:t>
      </w:r>
    </w:p>
    <w:p w14:paraId="1A2BCA9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CR-0987  Cat: B (Rel-19)</w:t>
      </w:r>
      <w:r>
        <w:rPr>
          <w:i/>
        </w:rPr>
        <w:br/>
      </w:r>
      <w:r>
        <w:rPr>
          <w:i/>
        </w:rPr>
        <w:br/>
      </w:r>
      <w:r>
        <w:rPr>
          <w:i/>
        </w:rPr>
        <w:tab/>
      </w:r>
      <w:r>
        <w:rPr>
          <w:i/>
        </w:rPr>
        <w:tab/>
      </w:r>
      <w:r>
        <w:rPr>
          <w:i/>
        </w:rPr>
        <w:tab/>
      </w:r>
      <w:r>
        <w:rPr>
          <w:i/>
        </w:rPr>
        <w:tab/>
      </w:r>
      <w:r>
        <w:rPr>
          <w:i/>
        </w:rPr>
        <w:tab/>
        <w:t>Source: Ericsson, Nokia</w:t>
      </w:r>
    </w:p>
    <w:p w14:paraId="3FBD00A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C4-253397</w:t>
      </w:r>
      <w:r>
        <w:rPr>
          <w:color w:val="993300"/>
          <w:u w:val="single"/>
        </w:rPr>
        <w:t>.</w:t>
      </w:r>
    </w:p>
    <w:p w14:paraId="2783CB5A" w14:textId="280F74DD" w:rsidR="008160A3" w:rsidRDefault="008160A3" w:rsidP="008160A3">
      <w:pPr>
        <w:rPr>
          <w:rFonts w:ascii="Arial" w:hAnsi="Arial" w:cs="Arial"/>
          <w:b/>
          <w:sz w:val="24"/>
        </w:rPr>
      </w:pPr>
      <w:r>
        <w:rPr>
          <w:rFonts w:ascii="Arial" w:hAnsi="Arial" w:cs="Arial"/>
          <w:b/>
          <w:color w:val="0000FF"/>
          <w:sz w:val="24"/>
        </w:rPr>
        <w:t>C4-253397</w:t>
      </w:r>
      <w:r>
        <w:rPr>
          <w:rFonts w:ascii="Arial" w:hAnsi="Arial" w:cs="Arial"/>
          <w:b/>
          <w:color w:val="0000FF"/>
          <w:sz w:val="24"/>
        </w:rPr>
        <w:tab/>
      </w:r>
      <w:r>
        <w:rPr>
          <w:rFonts w:ascii="Arial" w:hAnsi="Arial" w:cs="Arial"/>
          <w:b/>
          <w:sz w:val="24"/>
        </w:rPr>
        <w:t>Transport Level Marking Indication</w:t>
      </w:r>
    </w:p>
    <w:p w14:paraId="2EFFA26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CR-0987  rev 1 Cat: B (Rel-19)</w:t>
      </w:r>
      <w:r>
        <w:rPr>
          <w:i/>
        </w:rPr>
        <w:br/>
      </w:r>
      <w:r>
        <w:rPr>
          <w:i/>
        </w:rPr>
        <w:br/>
      </w:r>
      <w:r>
        <w:rPr>
          <w:i/>
        </w:rPr>
        <w:tab/>
      </w:r>
      <w:r>
        <w:rPr>
          <w:i/>
        </w:rPr>
        <w:tab/>
      </w:r>
      <w:r>
        <w:rPr>
          <w:i/>
        </w:rPr>
        <w:tab/>
      </w:r>
      <w:r>
        <w:rPr>
          <w:i/>
        </w:rPr>
        <w:tab/>
      </w:r>
      <w:r>
        <w:rPr>
          <w:i/>
        </w:rPr>
        <w:tab/>
        <w:t>Source: Ericsson, Nokia, Huawei</w:t>
      </w:r>
    </w:p>
    <w:p w14:paraId="2C574988" w14:textId="77777777" w:rsidR="008160A3" w:rsidRDefault="008160A3" w:rsidP="008160A3">
      <w:pPr>
        <w:rPr>
          <w:color w:val="808080"/>
        </w:rPr>
      </w:pPr>
      <w:r>
        <w:rPr>
          <w:color w:val="808080"/>
        </w:rPr>
        <w:t>(Replaces C4-253177)</w:t>
      </w:r>
    </w:p>
    <w:p w14:paraId="396DA9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65F7C" w14:textId="63EE8201" w:rsidR="008160A3" w:rsidRDefault="008160A3" w:rsidP="008160A3">
      <w:pPr>
        <w:rPr>
          <w:rFonts w:ascii="Arial" w:hAnsi="Arial" w:cs="Arial"/>
          <w:b/>
          <w:sz w:val="24"/>
        </w:rPr>
      </w:pPr>
      <w:r>
        <w:rPr>
          <w:rFonts w:ascii="Arial" w:hAnsi="Arial" w:cs="Arial"/>
          <w:b/>
          <w:color w:val="0000FF"/>
          <w:sz w:val="24"/>
        </w:rPr>
        <w:t>C4-253215</w:t>
      </w:r>
      <w:r>
        <w:rPr>
          <w:rFonts w:ascii="Arial" w:hAnsi="Arial" w:cs="Arial"/>
          <w:b/>
          <w:color w:val="0000FF"/>
          <w:sz w:val="24"/>
        </w:rPr>
        <w:tab/>
      </w:r>
      <w:r>
        <w:rPr>
          <w:rFonts w:ascii="Arial" w:hAnsi="Arial" w:cs="Arial"/>
          <w:b/>
          <w:sz w:val="24"/>
        </w:rPr>
        <w:t>Transport level marking enhancement</w:t>
      </w:r>
    </w:p>
    <w:p w14:paraId="23571D0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CR-0994  Cat: B (Rel-19)</w:t>
      </w:r>
      <w:r>
        <w:rPr>
          <w:i/>
        </w:rPr>
        <w:br/>
      </w:r>
      <w:r>
        <w:rPr>
          <w:i/>
        </w:rPr>
        <w:br/>
      </w:r>
      <w:r>
        <w:rPr>
          <w:i/>
        </w:rPr>
        <w:tab/>
      </w:r>
      <w:r>
        <w:rPr>
          <w:i/>
        </w:rPr>
        <w:tab/>
      </w:r>
      <w:r>
        <w:rPr>
          <w:i/>
        </w:rPr>
        <w:tab/>
      </w:r>
      <w:r>
        <w:rPr>
          <w:i/>
        </w:rPr>
        <w:tab/>
      </w:r>
      <w:r>
        <w:rPr>
          <w:i/>
        </w:rPr>
        <w:tab/>
        <w:t>Source: Huawei</w:t>
      </w:r>
    </w:p>
    <w:p w14:paraId="5A92822F" w14:textId="77777777" w:rsidR="008160A3" w:rsidRDefault="008160A3" w:rsidP="008160A3">
      <w:pPr>
        <w:rPr>
          <w:rFonts w:ascii="Arial" w:hAnsi="Arial" w:cs="Arial"/>
          <w:b/>
        </w:rPr>
      </w:pPr>
      <w:r>
        <w:rPr>
          <w:rFonts w:ascii="Arial" w:hAnsi="Arial" w:cs="Arial"/>
          <w:b/>
        </w:rPr>
        <w:t xml:space="preserve">Discussion: </w:t>
      </w:r>
    </w:p>
    <w:p w14:paraId="29581349" w14:textId="77777777" w:rsidR="008160A3" w:rsidRDefault="008160A3" w:rsidP="008160A3">
      <w:r>
        <w:t>Merged into C4-253395.</w:t>
      </w:r>
    </w:p>
    <w:p w14:paraId="17D1A06F"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E8D918" w14:textId="29050A2B" w:rsidR="008160A3" w:rsidRDefault="008160A3" w:rsidP="008160A3">
      <w:pPr>
        <w:rPr>
          <w:rFonts w:ascii="Arial" w:hAnsi="Arial" w:cs="Arial"/>
          <w:b/>
          <w:sz w:val="24"/>
        </w:rPr>
      </w:pPr>
      <w:r>
        <w:rPr>
          <w:rFonts w:ascii="Arial" w:hAnsi="Arial" w:cs="Arial"/>
          <w:b/>
          <w:color w:val="0000FF"/>
          <w:sz w:val="24"/>
        </w:rPr>
        <w:t>C4-253327</w:t>
      </w:r>
      <w:r>
        <w:rPr>
          <w:rFonts w:ascii="Arial" w:hAnsi="Arial" w:cs="Arial"/>
          <w:b/>
          <w:color w:val="0000FF"/>
          <w:sz w:val="24"/>
        </w:rPr>
        <w:tab/>
      </w:r>
      <w:r>
        <w:rPr>
          <w:rFonts w:ascii="Arial" w:hAnsi="Arial" w:cs="Arial"/>
          <w:b/>
          <w:sz w:val="24"/>
        </w:rPr>
        <w:t>QoS Notification Control of PDU Set QoS in only one direction</w:t>
      </w:r>
    </w:p>
    <w:p w14:paraId="2E91B9F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CR-0893  Cat: B (Rel-19)</w:t>
      </w:r>
      <w:r>
        <w:rPr>
          <w:i/>
        </w:rPr>
        <w:br/>
      </w:r>
      <w:r>
        <w:rPr>
          <w:i/>
        </w:rPr>
        <w:br/>
      </w:r>
      <w:r>
        <w:rPr>
          <w:i/>
        </w:rPr>
        <w:tab/>
      </w:r>
      <w:r>
        <w:rPr>
          <w:i/>
        </w:rPr>
        <w:tab/>
      </w:r>
      <w:r>
        <w:rPr>
          <w:i/>
        </w:rPr>
        <w:tab/>
      </w:r>
      <w:r>
        <w:rPr>
          <w:i/>
        </w:rPr>
        <w:tab/>
      </w:r>
      <w:r>
        <w:rPr>
          <w:i/>
        </w:rPr>
        <w:tab/>
        <w:t>Source: Huawei</w:t>
      </w:r>
    </w:p>
    <w:p w14:paraId="3966FEF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469450" w14:textId="135CEFCD" w:rsidR="008160A3" w:rsidRDefault="008160A3" w:rsidP="008160A3">
      <w:pPr>
        <w:rPr>
          <w:rFonts w:ascii="Arial" w:hAnsi="Arial" w:cs="Arial"/>
          <w:b/>
          <w:sz w:val="24"/>
        </w:rPr>
      </w:pPr>
      <w:r>
        <w:rPr>
          <w:rFonts w:ascii="Arial" w:hAnsi="Arial" w:cs="Arial"/>
          <w:b/>
          <w:color w:val="0000FF"/>
          <w:sz w:val="24"/>
        </w:rPr>
        <w:t>C4-253328</w:t>
      </w:r>
      <w:r>
        <w:rPr>
          <w:rFonts w:ascii="Arial" w:hAnsi="Arial" w:cs="Arial"/>
          <w:b/>
          <w:color w:val="0000FF"/>
          <w:sz w:val="24"/>
        </w:rPr>
        <w:tab/>
      </w:r>
      <w:r>
        <w:rPr>
          <w:rFonts w:ascii="Arial" w:hAnsi="Arial" w:cs="Arial"/>
          <w:b/>
          <w:sz w:val="24"/>
        </w:rPr>
        <w:t>Support of Transport Level Marking with I-SMF insertion</w:t>
      </w:r>
    </w:p>
    <w:p w14:paraId="0D6D86A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CR-0894  Cat: B (Rel-19)</w:t>
      </w:r>
      <w:r>
        <w:rPr>
          <w:i/>
        </w:rPr>
        <w:br/>
      </w:r>
      <w:r>
        <w:rPr>
          <w:i/>
        </w:rPr>
        <w:br/>
      </w:r>
      <w:r>
        <w:rPr>
          <w:i/>
        </w:rPr>
        <w:tab/>
      </w:r>
      <w:r>
        <w:rPr>
          <w:i/>
        </w:rPr>
        <w:tab/>
      </w:r>
      <w:r>
        <w:rPr>
          <w:i/>
        </w:rPr>
        <w:tab/>
      </w:r>
      <w:r>
        <w:rPr>
          <w:i/>
        </w:rPr>
        <w:tab/>
      </w:r>
      <w:r>
        <w:rPr>
          <w:i/>
        </w:rPr>
        <w:tab/>
        <w:t>Source: Huawei</w:t>
      </w:r>
    </w:p>
    <w:p w14:paraId="7B51711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5ECFD0" w14:textId="77777777" w:rsidR="008160A3" w:rsidRDefault="008160A3" w:rsidP="008160A3">
      <w:pPr>
        <w:pStyle w:val="Heading3"/>
      </w:pPr>
      <w:bookmarkStart w:id="143" w:name="_Toc210593906"/>
      <w:r>
        <w:t>19.56</w:t>
      </w:r>
      <w:r>
        <w:tab/>
        <w:t>CT Aspects on Deferred 5GC-MT-LR Procedure for Periodic Location Events based NRPPa Periodic Measurement Reports [TEI19_DLPMR]</w:t>
      </w:r>
      <w:bookmarkEnd w:id="143"/>
    </w:p>
    <w:p w14:paraId="57A74242" w14:textId="77777777" w:rsidR="008160A3" w:rsidRDefault="008160A3" w:rsidP="008160A3">
      <w:pPr>
        <w:pStyle w:val="Heading3"/>
      </w:pPr>
      <w:bookmarkStart w:id="144" w:name="_Toc210593907"/>
      <w:r>
        <w:t>19.57</w:t>
      </w:r>
      <w:r>
        <w:tab/>
        <w:t>Reducing Information Exposure over SBI [RedInfExp_SBI]</w:t>
      </w:r>
      <w:bookmarkEnd w:id="144"/>
    </w:p>
    <w:p w14:paraId="5E729FA1" w14:textId="77777777" w:rsidR="008160A3" w:rsidRDefault="008160A3" w:rsidP="008160A3">
      <w:pPr>
        <w:pStyle w:val="Heading3"/>
      </w:pPr>
      <w:bookmarkStart w:id="145" w:name="_Toc210593908"/>
      <w:r>
        <w:t>19.58</w:t>
      </w:r>
      <w:r>
        <w:tab/>
        <w:t>Network Controlled Network Slice Selection [TEI19_SliceSel]</w:t>
      </w:r>
      <w:bookmarkEnd w:id="145"/>
    </w:p>
    <w:p w14:paraId="61E5990F" w14:textId="77777777" w:rsidR="008160A3" w:rsidRDefault="008160A3" w:rsidP="008160A3">
      <w:pPr>
        <w:pStyle w:val="Heading3"/>
      </w:pPr>
      <w:bookmarkStart w:id="146" w:name="_Toc210593909"/>
      <w:r>
        <w:t>19.59</w:t>
      </w:r>
      <w:r>
        <w:tab/>
        <w:t>PRU Usage Extension supported by Core Network [TEI19_PRUE]</w:t>
      </w:r>
      <w:bookmarkEnd w:id="146"/>
    </w:p>
    <w:p w14:paraId="35A0863E" w14:textId="77777777" w:rsidR="008160A3" w:rsidRDefault="008160A3" w:rsidP="008160A3">
      <w:pPr>
        <w:pStyle w:val="Heading3"/>
      </w:pPr>
      <w:bookmarkStart w:id="147" w:name="_Toc210593910"/>
      <w:r>
        <w:t>19.60</w:t>
      </w:r>
      <w:r>
        <w:tab/>
        <w:t>Energy Efficiency and Energy Saving [EnergySys]</w:t>
      </w:r>
      <w:bookmarkEnd w:id="147"/>
    </w:p>
    <w:p w14:paraId="0D29E31E" w14:textId="5244592A" w:rsidR="008160A3" w:rsidRDefault="008160A3" w:rsidP="008160A3">
      <w:pPr>
        <w:rPr>
          <w:rFonts w:ascii="Arial" w:hAnsi="Arial" w:cs="Arial"/>
          <w:b/>
          <w:sz w:val="24"/>
        </w:rPr>
      </w:pPr>
      <w:r>
        <w:rPr>
          <w:rFonts w:ascii="Arial" w:hAnsi="Arial" w:cs="Arial"/>
          <w:b/>
          <w:color w:val="0000FF"/>
          <w:sz w:val="24"/>
        </w:rPr>
        <w:t>C4-253066</w:t>
      </w:r>
      <w:r>
        <w:rPr>
          <w:rFonts w:ascii="Arial" w:hAnsi="Arial" w:cs="Arial"/>
          <w:b/>
          <w:color w:val="0000FF"/>
          <w:sz w:val="24"/>
        </w:rPr>
        <w:tab/>
      </w:r>
      <w:r>
        <w:rPr>
          <w:rFonts w:ascii="Arial" w:hAnsi="Arial" w:cs="Arial"/>
          <w:b/>
          <w:sz w:val="24"/>
        </w:rPr>
        <w:t>Work Plan for Energy_Sys</w:t>
      </w:r>
    </w:p>
    <w:p w14:paraId="47C692F4"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Samsung </w:t>
      </w:r>
    </w:p>
    <w:p w14:paraId="1BAE262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9C9EC" w14:textId="6CBAC0E1" w:rsidR="008160A3" w:rsidRDefault="008160A3" w:rsidP="008160A3">
      <w:pPr>
        <w:rPr>
          <w:rFonts w:ascii="Arial" w:hAnsi="Arial" w:cs="Arial"/>
          <w:b/>
          <w:sz w:val="24"/>
        </w:rPr>
      </w:pPr>
      <w:r>
        <w:rPr>
          <w:rFonts w:ascii="Arial" w:hAnsi="Arial" w:cs="Arial"/>
          <w:b/>
          <w:color w:val="0000FF"/>
          <w:sz w:val="24"/>
        </w:rPr>
        <w:t>C4-253126</w:t>
      </w:r>
      <w:r>
        <w:rPr>
          <w:rFonts w:ascii="Arial" w:hAnsi="Arial" w:cs="Arial"/>
          <w:b/>
          <w:color w:val="0000FF"/>
          <w:sz w:val="24"/>
        </w:rPr>
        <w:tab/>
      </w:r>
      <w:r>
        <w:rPr>
          <w:rFonts w:ascii="Arial" w:hAnsi="Arial" w:cs="Arial"/>
          <w:b/>
          <w:sz w:val="24"/>
        </w:rPr>
        <w:t>Provision of I-UPF ID over N4 Interface</w:t>
      </w:r>
    </w:p>
    <w:p w14:paraId="7DDEDEF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Cat: B (Rel-19)</w:t>
      </w:r>
      <w:r>
        <w:rPr>
          <w:i/>
        </w:rPr>
        <w:br/>
      </w:r>
      <w:r>
        <w:rPr>
          <w:i/>
        </w:rPr>
        <w:br/>
      </w:r>
      <w:r>
        <w:rPr>
          <w:i/>
        </w:rPr>
        <w:tab/>
      </w:r>
      <w:r>
        <w:rPr>
          <w:i/>
        </w:rPr>
        <w:tab/>
      </w:r>
      <w:r>
        <w:rPr>
          <w:i/>
        </w:rPr>
        <w:tab/>
      </w:r>
      <w:r>
        <w:rPr>
          <w:i/>
        </w:rPr>
        <w:tab/>
      </w:r>
      <w:r>
        <w:rPr>
          <w:i/>
        </w:rPr>
        <w:tab/>
        <w:t>Source: ZTE</w:t>
      </w:r>
    </w:p>
    <w:p w14:paraId="5806477D" w14:textId="77777777" w:rsidR="008160A3" w:rsidRDefault="008160A3" w:rsidP="008160A3">
      <w:pPr>
        <w:rPr>
          <w:rFonts w:ascii="Arial" w:hAnsi="Arial" w:cs="Arial"/>
          <w:b/>
        </w:rPr>
      </w:pPr>
      <w:r>
        <w:rPr>
          <w:rFonts w:ascii="Arial" w:hAnsi="Arial" w:cs="Arial"/>
          <w:b/>
        </w:rPr>
        <w:t xml:space="preserve">Abstract: </w:t>
      </w:r>
    </w:p>
    <w:p w14:paraId="6161C240" w14:textId="77777777" w:rsidR="008160A3" w:rsidRDefault="008160A3" w:rsidP="008160A3">
      <w:r>
        <w:t>This CR proposes update to PFCP session procedure to allow the A-SMF to request the I-SMF to provide I-UPF ID.</w:t>
      </w:r>
    </w:p>
    <w:p w14:paraId="380C1AD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C4-253427</w:t>
      </w:r>
      <w:r>
        <w:rPr>
          <w:color w:val="993300"/>
          <w:u w:val="single"/>
        </w:rPr>
        <w:t>.</w:t>
      </w:r>
    </w:p>
    <w:p w14:paraId="63CEF99C" w14:textId="2AB63532" w:rsidR="008160A3" w:rsidRDefault="008160A3" w:rsidP="008160A3">
      <w:pPr>
        <w:rPr>
          <w:rFonts w:ascii="Arial" w:hAnsi="Arial" w:cs="Arial"/>
          <w:b/>
          <w:sz w:val="24"/>
        </w:rPr>
      </w:pPr>
      <w:r>
        <w:rPr>
          <w:rFonts w:ascii="Arial" w:hAnsi="Arial" w:cs="Arial"/>
          <w:b/>
          <w:color w:val="0000FF"/>
          <w:sz w:val="24"/>
        </w:rPr>
        <w:t>C4-253427</w:t>
      </w:r>
      <w:r>
        <w:rPr>
          <w:rFonts w:ascii="Arial" w:hAnsi="Arial" w:cs="Arial"/>
          <w:b/>
          <w:color w:val="0000FF"/>
          <w:sz w:val="24"/>
        </w:rPr>
        <w:tab/>
      </w:r>
      <w:r>
        <w:rPr>
          <w:rFonts w:ascii="Arial" w:hAnsi="Arial" w:cs="Arial"/>
          <w:b/>
          <w:sz w:val="24"/>
        </w:rPr>
        <w:t>Provision of I-UPF ID over N4 Interface</w:t>
      </w:r>
    </w:p>
    <w:p w14:paraId="1C69F5BA"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rev 1 Cat: B (Rel-19)</w:t>
      </w:r>
      <w:r>
        <w:rPr>
          <w:i/>
        </w:rPr>
        <w:br/>
      </w:r>
      <w:r>
        <w:rPr>
          <w:i/>
        </w:rPr>
        <w:br/>
      </w:r>
      <w:r>
        <w:rPr>
          <w:i/>
        </w:rPr>
        <w:tab/>
      </w:r>
      <w:r>
        <w:rPr>
          <w:i/>
        </w:rPr>
        <w:tab/>
      </w:r>
      <w:r>
        <w:rPr>
          <w:i/>
        </w:rPr>
        <w:tab/>
      </w:r>
      <w:r>
        <w:rPr>
          <w:i/>
        </w:rPr>
        <w:tab/>
      </w:r>
      <w:r>
        <w:rPr>
          <w:i/>
        </w:rPr>
        <w:tab/>
        <w:t>Source: ZTE</w:t>
      </w:r>
    </w:p>
    <w:p w14:paraId="520F6946" w14:textId="77777777" w:rsidR="008160A3" w:rsidRDefault="008160A3" w:rsidP="008160A3">
      <w:pPr>
        <w:rPr>
          <w:color w:val="808080"/>
        </w:rPr>
      </w:pPr>
      <w:r>
        <w:rPr>
          <w:color w:val="808080"/>
        </w:rPr>
        <w:t>(Replaces C4-253126)</w:t>
      </w:r>
    </w:p>
    <w:p w14:paraId="129232B3"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C4-253523</w:t>
      </w:r>
      <w:r>
        <w:rPr>
          <w:color w:val="993300"/>
          <w:u w:val="single"/>
        </w:rPr>
        <w:t>.</w:t>
      </w:r>
    </w:p>
    <w:p w14:paraId="0C72D26A" w14:textId="29B103EA" w:rsidR="008160A3" w:rsidRDefault="008160A3" w:rsidP="008160A3">
      <w:pPr>
        <w:rPr>
          <w:rFonts w:ascii="Arial" w:hAnsi="Arial" w:cs="Arial"/>
          <w:b/>
          <w:sz w:val="24"/>
        </w:rPr>
      </w:pPr>
      <w:r>
        <w:rPr>
          <w:rFonts w:ascii="Arial" w:hAnsi="Arial" w:cs="Arial"/>
          <w:b/>
          <w:color w:val="0000FF"/>
          <w:sz w:val="24"/>
        </w:rPr>
        <w:t>C4-253523</w:t>
      </w:r>
      <w:r>
        <w:rPr>
          <w:rFonts w:ascii="Arial" w:hAnsi="Arial" w:cs="Arial"/>
          <w:b/>
          <w:color w:val="0000FF"/>
          <w:sz w:val="24"/>
        </w:rPr>
        <w:tab/>
      </w:r>
      <w:r>
        <w:rPr>
          <w:rFonts w:ascii="Arial" w:hAnsi="Arial" w:cs="Arial"/>
          <w:b/>
          <w:sz w:val="24"/>
        </w:rPr>
        <w:t>Provision of I-UPF ID over N4 Interface</w:t>
      </w:r>
    </w:p>
    <w:p w14:paraId="5FAD3E42"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rev 2 Cat: B (Rel-19)</w:t>
      </w:r>
      <w:r>
        <w:rPr>
          <w:i/>
        </w:rPr>
        <w:br/>
      </w:r>
      <w:r>
        <w:rPr>
          <w:i/>
        </w:rPr>
        <w:br/>
      </w:r>
      <w:r>
        <w:rPr>
          <w:i/>
        </w:rPr>
        <w:tab/>
      </w:r>
      <w:r>
        <w:rPr>
          <w:i/>
        </w:rPr>
        <w:tab/>
      </w:r>
      <w:r>
        <w:rPr>
          <w:i/>
        </w:rPr>
        <w:tab/>
      </w:r>
      <w:r>
        <w:rPr>
          <w:i/>
        </w:rPr>
        <w:tab/>
      </w:r>
      <w:r>
        <w:rPr>
          <w:i/>
        </w:rPr>
        <w:tab/>
        <w:t>Source: ZTE</w:t>
      </w:r>
    </w:p>
    <w:p w14:paraId="1A487A9A" w14:textId="77777777" w:rsidR="008160A3" w:rsidRDefault="008160A3" w:rsidP="008160A3">
      <w:pPr>
        <w:rPr>
          <w:color w:val="808080"/>
        </w:rPr>
      </w:pPr>
      <w:r>
        <w:rPr>
          <w:color w:val="808080"/>
        </w:rPr>
        <w:t>(Replaces C4-253427)</w:t>
      </w:r>
    </w:p>
    <w:p w14:paraId="4D6BA67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C4-253547</w:t>
      </w:r>
      <w:r>
        <w:rPr>
          <w:color w:val="993300"/>
          <w:u w:val="single"/>
        </w:rPr>
        <w:t>.</w:t>
      </w:r>
    </w:p>
    <w:p w14:paraId="3DC09352" w14:textId="7D316118" w:rsidR="008160A3" w:rsidRDefault="008160A3" w:rsidP="008160A3">
      <w:pPr>
        <w:rPr>
          <w:rFonts w:ascii="Arial" w:hAnsi="Arial" w:cs="Arial"/>
          <w:b/>
          <w:sz w:val="24"/>
        </w:rPr>
      </w:pPr>
      <w:r>
        <w:rPr>
          <w:rFonts w:ascii="Arial" w:hAnsi="Arial" w:cs="Arial"/>
          <w:b/>
          <w:color w:val="0000FF"/>
          <w:sz w:val="24"/>
        </w:rPr>
        <w:t>C4-253547</w:t>
      </w:r>
      <w:r>
        <w:rPr>
          <w:rFonts w:ascii="Arial" w:hAnsi="Arial" w:cs="Arial"/>
          <w:b/>
          <w:color w:val="0000FF"/>
          <w:sz w:val="24"/>
        </w:rPr>
        <w:tab/>
      </w:r>
      <w:r>
        <w:rPr>
          <w:rFonts w:ascii="Arial" w:hAnsi="Arial" w:cs="Arial"/>
          <w:b/>
          <w:sz w:val="24"/>
        </w:rPr>
        <w:t>Provision of I-UPF ID over N4 Interface</w:t>
      </w:r>
    </w:p>
    <w:p w14:paraId="1FF15C6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v19.2.0</w:t>
      </w:r>
      <w:r>
        <w:rPr>
          <w:i/>
        </w:rPr>
        <w:tab/>
        <w:t xml:space="preserve">  CR-0985  rev 3 Cat: B (Rel-19)</w:t>
      </w:r>
      <w:r>
        <w:rPr>
          <w:i/>
        </w:rPr>
        <w:br/>
      </w:r>
      <w:r>
        <w:rPr>
          <w:i/>
        </w:rPr>
        <w:br/>
      </w:r>
      <w:r>
        <w:rPr>
          <w:i/>
        </w:rPr>
        <w:tab/>
      </w:r>
      <w:r>
        <w:rPr>
          <w:i/>
        </w:rPr>
        <w:tab/>
      </w:r>
      <w:r>
        <w:rPr>
          <w:i/>
        </w:rPr>
        <w:tab/>
      </w:r>
      <w:r>
        <w:rPr>
          <w:i/>
        </w:rPr>
        <w:tab/>
      </w:r>
      <w:r>
        <w:rPr>
          <w:i/>
        </w:rPr>
        <w:tab/>
        <w:t>Source: ZTE</w:t>
      </w:r>
    </w:p>
    <w:p w14:paraId="14E7A561" w14:textId="77777777" w:rsidR="008160A3" w:rsidRDefault="008160A3" w:rsidP="008160A3">
      <w:pPr>
        <w:rPr>
          <w:color w:val="808080"/>
        </w:rPr>
      </w:pPr>
      <w:r>
        <w:rPr>
          <w:color w:val="808080"/>
        </w:rPr>
        <w:t>(Replaces C4-253523)</w:t>
      </w:r>
    </w:p>
    <w:p w14:paraId="3C78568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8D3DE" w14:textId="6C5273E7" w:rsidR="008160A3" w:rsidRDefault="008160A3" w:rsidP="008160A3">
      <w:pPr>
        <w:rPr>
          <w:rFonts w:ascii="Arial" w:hAnsi="Arial" w:cs="Arial"/>
          <w:b/>
          <w:sz w:val="24"/>
        </w:rPr>
      </w:pPr>
      <w:r>
        <w:rPr>
          <w:rFonts w:ascii="Arial" w:hAnsi="Arial" w:cs="Arial"/>
          <w:b/>
          <w:color w:val="0000FF"/>
          <w:sz w:val="24"/>
        </w:rPr>
        <w:t>C4-253127</w:t>
      </w:r>
      <w:r>
        <w:rPr>
          <w:rFonts w:ascii="Arial" w:hAnsi="Arial" w:cs="Arial"/>
          <w:b/>
          <w:color w:val="0000FF"/>
          <w:sz w:val="24"/>
        </w:rPr>
        <w:tab/>
      </w:r>
      <w:r>
        <w:rPr>
          <w:rFonts w:ascii="Arial" w:hAnsi="Arial" w:cs="Arial"/>
          <w:b/>
          <w:sz w:val="24"/>
        </w:rPr>
        <w:t>Provision of I-UPF ID over N16a Interface</w:t>
      </w:r>
    </w:p>
    <w:p w14:paraId="3114A0E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Cat: B (Rel-19)</w:t>
      </w:r>
      <w:r>
        <w:rPr>
          <w:i/>
        </w:rPr>
        <w:br/>
      </w:r>
      <w:r>
        <w:rPr>
          <w:i/>
        </w:rPr>
        <w:br/>
      </w:r>
      <w:r>
        <w:rPr>
          <w:i/>
        </w:rPr>
        <w:tab/>
      </w:r>
      <w:r>
        <w:rPr>
          <w:i/>
        </w:rPr>
        <w:tab/>
      </w:r>
      <w:r>
        <w:rPr>
          <w:i/>
        </w:rPr>
        <w:tab/>
      </w:r>
      <w:r>
        <w:rPr>
          <w:i/>
        </w:rPr>
        <w:tab/>
      </w:r>
      <w:r>
        <w:rPr>
          <w:i/>
        </w:rPr>
        <w:tab/>
        <w:t>Source: ZTE</w:t>
      </w:r>
    </w:p>
    <w:p w14:paraId="7DF27F04" w14:textId="77777777" w:rsidR="008160A3" w:rsidRDefault="008160A3" w:rsidP="008160A3">
      <w:pPr>
        <w:rPr>
          <w:rFonts w:ascii="Arial" w:hAnsi="Arial" w:cs="Arial"/>
          <w:b/>
        </w:rPr>
      </w:pPr>
      <w:r>
        <w:rPr>
          <w:rFonts w:ascii="Arial" w:hAnsi="Arial" w:cs="Arial"/>
          <w:b/>
        </w:rPr>
        <w:t xml:space="preserve">Abstract: </w:t>
      </w:r>
    </w:p>
    <w:p w14:paraId="20E6BFEB" w14:textId="77777777" w:rsidR="008160A3" w:rsidRDefault="008160A3" w:rsidP="008160A3">
      <w:r>
        <w:t>This CR proposes update PDU session procedure to allow I-SMF to provide I-UPF ID.</w:t>
      </w:r>
    </w:p>
    <w:p w14:paraId="145BFCE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C4-253428</w:t>
      </w:r>
      <w:r>
        <w:rPr>
          <w:color w:val="993300"/>
          <w:u w:val="single"/>
        </w:rPr>
        <w:t>.</w:t>
      </w:r>
    </w:p>
    <w:p w14:paraId="4358C052" w14:textId="52B53070" w:rsidR="008160A3" w:rsidRDefault="008160A3" w:rsidP="008160A3">
      <w:pPr>
        <w:rPr>
          <w:rFonts w:ascii="Arial" w:hAnsi="Arial" w:cs="Arial"/>
          <w:b/>
          <w:sz w:val="24"/>
        </w:rPr>
      </w:pPr>
      <w:r>
        <w:rPr>
          <w:rFonts w:ascii="Arial" w:hAnsi="Arial" w:cs="Arial"/>
          <w:b/>
          <w:color w:val="0000FF"/>
          <w:sz w:val="24"/>
        </w:rPr>
        <w:t>C4-253428</w:t>
      </w:r>
      <w:r>
        <w:rPr>
          <w:rFonts w:ascii="Arial" w:hAnsi="Arial" w:cs="Arial"/>
          <w:b/>
          <w:color w:val="0000FF"/>
          <w:sz w:val="24"/>
        </w:rPr>
        <w:tab/>
      </w:r>
      <w:r>
        <w:rPr>
          <w:rFonts w:ascii="Arial" w:hAnsi="Arial" w:cs="Arial"/>
          <w:b/>
          <w:sz w:val="24"/>
        </w:rPr>
        <w:t>Provision of I-UPF ID over N16a Interface</w:t>
      </w:r>
    </w:p>
    <w:p w14:paraId="00D0BA3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rev 1 Cat: B (Rel-19)</w:t>
      </w:r>
      <w:r>
        <w:rPr>
          <w:i/>
        </w:rPr>
        <w:br/>
      </w:r>
      <w:r>
        <w:rPr>
          <w:i/>
        </w:rPr>
        <w:br/>
      </w:r>
      <w:r>
        <w:rPr>
          <w:i/>
        </w:rPr>
        <w:tab/>
      </w:r>
      <w:r>
        <w:rPr>
          <w:i/>
        </w:rPr>
        <w:tab/>
      </w:r>
      <w:r>
        <w:rPr>
          <w:i/>
        </w:rPr>
        <w:tab/>
      </w:r>
      <w:r>
        <w:rPr>
          <w:i/>
        </w:rPr>
        <w:tab/>
      </w:r>
      <w:r>
        <w:rPr>
          <w:i/>
        </w:rPr>
        <w:tab/>
        <w:t>Source: ZTE, Nokia</w:t>
      </w:r>
    </w:p>
    <w:p w14:paraId="7DE249EC" w14:textId="77777777" w:rsidR="008160A3" w:rsidRDefault="008160A3" w:rsidP="008160A3">
      <w:pPr>
        <w:rPr>
          <w:color w:val="808080"/>
        </w:rPr>
      </w:pPr>
      <w:r>
        <w:rPr>
          <w:color w:val="808080"/>
        </w:rPr>
        <w:t>(Replaces C4-253127)</w:t>
      </w:r>
    </w:p>
    <w:p w14:paraId="35EBF18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C4-253524</w:t>
      </w:r>
      <w:r>
        <w:rPr>
          <w:color w:val="993300"/>
          <w:u w:val="single"/>
        </w:rPr>
        <w:t>.</w:t>
      </w:r>
    </w:p>
    <w:p w14:paraId="625E1749" w14:textId="19966C78" w:rsidR="008160A3" w:rsidRDefault="008160A3" w:rsidP="008160A3">
      <w:pPr>
        <w:rPr>
          <w:rFonts w:ascii="Arial" w:hAnsi="Arial" w:cs="Arial"/>
          <w:b/>
          <w:sz w:val="24"/>
        </w:rPr>
      </w:pPr>
      <w:r>
        <w:rPr>
          <w:rFonts w:ascii="Arial" w:hAnsi="Arial" w:cs="Arial"/>
          <w:b/>
          <w:color w:val="0000FF"/>
          <w:sz w:val="24"/>
        </w:rPr>
        <w:t>C4-253524</w:t>
      </w:r>
      <w:r>
        <w:rPr>
          <w:rFonts w:ascii="Arial" w:hAnsi="Arial" w:cs="Arial"/>
          <w:b/>
          <w:color w:val="0000FF"/>
          <w:sz w:val="24"/>
        </w:rPr>
        <w:tab/>
      </w:r>
      <w:r>
        <w:rPr>
          <w:rFonts w:ascii="Arial" w:hAnsi="Arial" w:cs="Arial"/>
          <w:b/>
          <w:sz w:val="24"/>
        </w:rPr>
        <w:t>Provision of I-UPF ID over N16a Interface</w:t>
      </w:r>
    </w:p>
    <w:p w14:paraId="61762BE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rev 2 Cat: B (Rel-19)</w:t>
      </w:r>
      <w:r>
        <w:rPr>
          <w:i/>
        </w:rPr>
        <w:br/>
      </w:r>
      <w:r>
        <w:rPr>
          <w:i/>
        </w:rPr>
        <w:br/>
      </w:r>
      <w:r>
        <w:rPr>
          <w:i/>
        </w:rPr>
        <w:tab/>
      </w:r>
      <w:r>
        <w:rPr>
          <w:i/>
        </w:rPr>
        <w:tab/>
      </w:r>
      <w:r>
        <w:rPr>
          <w:i/>
        </w:rPr>
        <w:tab/>
      </w:r>
      <w:r>
        <w:rPr>
          <w:i/>
        </w:rPr>
        <w:tab/>
      </w:r>
      <w:r>
        <w:rPr>
          <w:i/>
        </w:rPr>
        <w:tab/>
        <w:t>Source: ZTE, Nokia</w:t>
      </w:r>
    </w:p>
    <w:p w14:paraId="6940F2ED" w14:textId="77777777" w:rsidR="008160A3" w:rsidRDefault="008160A3" w:rsidP="008160A3">
      <w:pPr>
        <w:rPr>
          <w:color w:val="808080"/>
        </w:rPr>
      </w:pPr>
      <w:r>
        <w:rPr>
          <w:color w:val="808080"/>
        </w:rPr>
        <w:t>(Replaces C4-253428)</w:t>
      </w:r>
    </w:p>
    <w:p w14:paraId="491192E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C4-253544</w:t>
      </w:r>
      <w:r>
        <w:rPr>
          <w:color w:val="993300"/>
          <w:u w:val="single"/>
        </w:rPr>
        <w:t>.</w:t>
      </w:r>
    </w:p>
    <w:p w14:paraId="3F197FC7" w14:textId="75812AA8" w:rsidR="008160A3" w:rsidRDefault="008160A3" w:rsidP="008160A3">
      <w:pPr>
        <w:rPr>
          <w:rFonts w:ascii="Arial" w:hAnsi="Arial" w:cs="Arial"/>
          <w:b/>
          <w:sz w:val="24"/>
        </w:rPr>
      </w:pPr>
      <w:r>
        <w:rPr>
          <w:rFonts w:ascii="Arial" w:hAnsi="Arial" w:cs="Arial"/>
          <w:b/>
          <w:color w:val="0000FF"/>
          <w:sz w:val="24"/>
        </w:rPr>
        <w:t>C4-253544</w:t>
      </w:r>
      <w:r>
        <w:rPr>
          <w:rFonts w:ascii="Arial" w:hAnsi="Arial" w:cs="Arial"/>
          <w:b/>
          <w:color w:val="0000FF"/>
          <w:sz w:val="24"/>
        </w:rPr>
        <w:tab/>
      </w:r>
      <w:r>
        <w:rPr>
          <w:rFonts w:ascii="Arial" w:hAnsi="Arial" w:cs="Arial"/>
          <w:b/>
          <w:sz w:val="24"/>
        </w:rPr>
        <w:t>Provision of I-UPF ID over N16a Interface</w:t>
      </w:r>
    </w:p>
    <w:p w14:paraId="28C1FC91"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v19.3.0</w:t>
      </w:r>
      <w:r>
        <w:rPr>
          <w:i/>
        </w:rPr>
        <w:tab/>
        <w:t xml:space="preserve">  CR-0881  rev 3 Cat: B (Rel-19)</w:t>
      </w:r>
      <w:r>
        <w:rPr>
          <w:i/>
        </w:rPr>
        <w:br/>
      </w:r>
      <w:r>
        <w:rPr>
          <w:i/>
        </w:rPr>
        <w:br/>
      </w:r>
      <w:r>
        <w:rPr>
          <w:i/>
        </w:rPr>
        <w:tab/>
      </w:r>
      <w:r>
        <w:rPr>
          <w:i/>
        </w:rPr>
        <w:tab/>
      </w:r>
      <w:r>
        <w:rPr>
          <w:i/>
        </w:rPr>
        <w:tab/>
      </w:r>
      <w:r>
        <w:rPr>
          <w:i/>
        </w:rPr>
        <w:tab/>
      </w:r>
      <w:r>
        <w:rPr>
          <w:i/>
        </w:rPr>
        <w:tab/>
        <w:t>Source: ZTE, Nokia</w:t>
      </w:r>
    </w:p>
    <w:p w14:paraId="5317843B" w14:textId="77777777" w:rsidR="008160A3" w:rsidRDefault="008160A3" w:rsidP="008160A3">
      <w:pPr>
        <w:rPr>
          <w:color w:val="808080"/>
        </w:rPr>
      </w:pPr>
      <w:r>
        <w:rPr>
          <w:color w:val="808080"/>
        </w:rPr>
        <w:lastRenderedPageBreak/>
        <w:t>(Replaces C4-253524)</w:t>
      </w:r>
    </w:p>
    <w:p w14:paraId="0B7AE87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21622" w14:textId="6493FC04" w:rsidR="008160A3" w:rsidRDefault="008160A3" w:rsidP="008160A3">
      <w:pPr>
        <w:rPr>
          <w:rFonts w:ascii="Arial" w:hAnsi="Arial" w:cs="Arial"/>
          <w:b/>
          <w:sz w:val="24"/>
        </w:rPr>
      </w:pPr>
      <w:r>
        <w:rPr>
          <w:rFonts w:ascii="Arial" w:hAnsi="Arial" w:cs="Arial"/>
          <w:b/>
          <w:color w:val="0000FF"/>
          <w:sz w:val="24"/>
        </w:rPr>
        <w:t>C4-253203</w:t>
      </w:r>
      <w:r>
        <w:rPr>
          <w:rFonts w:ascii="Arial" w:hAnsi="Arial" w:cs="Arial"/>
          <w:b/>
          <w:color w:val="0000FF"/>
          <w:sz w:val="24"/>
        </w:rPr>
        <w:tab/>
      </w:r>
      <w:r>
        <w:rPr>
          <w:rFonts w:ascii="Arial" w:hAnsi="Arial" w:cs="Arial"/>
          <w:b/>
          <w:sz w:val="24"/>
        </w:rPr>
        <w:t>Reporting of I-UPF ID and ULI for Energy Consumption information collection</w:t>
      </w:r>
    </w:p>
    <w:p w14:paraId="718346C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CR-0883  Cat: B (Rel-19)</w:t>
      </w:r>
      <w:r>
        <w:rPr>
          <w:i/>
        </w:rPr>
        <w:br/>
      </w:r>
      <w:r>
        <w:rPr>
          <w:i/>
        </w:rPr>
        <w:br/>
      </w:r>
      <w:r>
        <w:rPr>
          <w:i/>
        </w:rPr>
        <w:tab/>
      </w:r>
      <w:r>
        <w:rPr>
          <w:i/>
        </w:rPr>
        <w:tab/>
      </w:r>
      <w:r>
        <w:rPr>
          <w:i/>
        </w:rPr>
        <w:tab/>
      </w:r>
      <w:r>
        <w:rPr>
          <w:i/>
        </w:rPr>
        <w:tab/>
      </w:r>
      <w:r>
        <w:rPr>
          <w:i/>
        </w:rPr>
        <w:tab/>
        <w:t>Source: Nokia</w:t>
      </w:r>
    </w:p>
    <w:p w14:paraId="0597C059" w14:textId="77777777" w:rsidR="008160A3" w:rsidRDefault="008160A3" w:rsidP="008160A3">
      <w:pPr>
        <w:rPr>
          <w:rFonts w:ascii="Arial" w:hAnsi="Arial" w:cs="Arial"/>
          <w:b/>
        </w:rPr>
      </w:pPr>
      <w:r>
        <w:rPr>
          <w:rFonts w:ascii="Arial" w:hAnsi="Arial" w:cs="Arial"/>
          <w:b/>
        </w:rPr>
        <w:t xml:space="preserve">Abstract: </w:t>
      </w:r>
    </w:p>
    <w:p w14:paraId="7B89D6A3" w14:textId="77777777" w:rsidR="008160A3" w:rsidRDefault="008160A3" w:rsidP="008160A3">
      <w:r>
        <w:t>Add the I-UPF ID to PduSessionCreateData and HsmfUpdateData in scenarios without UL CL, Branching Point, or local PSA.</w:t>
      </w:r>
    </w:p>
    <w:p w14:paraId="73650AD1" w14:textId="77777777" w:rsidR="008160A3" w:rsidRDefault="008160A3" w:rsidP="008160A3">
      <w:r>
        <w:t>Add the ULI granularity to PduSessionCreatedData, HsmfUpdatedData and VsmfUpdateData data types</w:t>
      </w:r>
    </w:p>
    <w:p w14:paraId="370E67BC" w14:textId="77777777" w:rsidR="008160A3" w:rsidRDefault="008160A3" w:rsidP="008160A3">
      <w:r>
        <w:t>Define the UliGranularity enum.</w:t>
      </w:r>
    </w:p>
    <w:p w14:paraId="637B234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C4-253429</w:t>
      </w:r>
      <w:r>
        <w:rPr>
          <w:color w:val="993300"/>
          <w:u w:val="single"/>
        </w:rPr>
        <w:t>.</w:t>
      </w:r>
    </w:p>
    <w:p w14:paraId="2EB66A7A" w14:textId="01FD0697" w:rsidR="008160A3" w:rsidRDefault="008160A3" w:rsidP="008160A3">
      <w:pPr>
        <w:rPr>
          <w:rFonts w:ascii="Arial" w:hAnsi="Arial" w:cs="Arial"/>
          <w:b/>
          <w:sz w:val="24"/>
        </w:rPr>
      </w:pPr>
      <w:r>
        <w:rPr>
          <w:rFonts w:ascii="Arial" w:hAnsi="Arial" w:cs="Arial"/>
          <w:b/>
          <w:color w:val="0000FF"/>
          <w:sz w:val="24"/>
        </w:rPr>
        <w:t>C4-253429</w:t>
      </w:r>
      <w:r>
        <w:rPr>
          <w:rFonts w:ascii="Arial" w:hAnsi="Arial" w:cs="Arial"/>
          <w:b/>
          <w:color w:val="0000FF"/>
          <w:sz w:val="24"/>
        </w:rPr>
        <w:tab/>
      </w:r>
      <w:r>
        <w:rPr>
          <w:rFonts w:ascii="Arial" w:hAnsi="Arial" w:cs="Arial"/>
          <w:b/>
          <w:sz w:val="24"/>
        </w:rPr>
        <w:t>Reporting of I-UPF ID and ULI for Energy Consumption information collection</w:t>
      </w:r>
    </w:p>
    <w:p w14:paraId="33A9F5E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CR-0883  rev 1 Cat: B (Rel-19)</w:t>
      </w:r>
      <w:r>
        <w:rPr>
          <w:i/>
        </w:rPr>
        <w:br/>
      </w:r>
      <w:r>
        <w:rPr>
          <w:i/>
        </w:rPr>
        <w:br/>
      </w:r>
      <w:r>
        <w:rPr>
          <w:i/>
        </w:rPr>
        <w:tab/>
      </w:r>
      <w:r>
        <w:rPr>
          <w:i/>
        </w:rPr>
        <w:tab/>
      </w:r>
      <w:r>
        <w:rPr>
          <w:i/>
        </w:rPr>
        <w:tab/>
      </w:r>
      <w:r>
        <w:rPr>
          <w:i/>
        </w:rPr>
        <w:tab/>
      </w:r>
      <w:r>
        <w:rPr>
          <w:i/>
        </w:rPr>
        <w:tab/>
        <w:t>Source: Nokia</w:t>
      </w:r>
    </w:p>
    <w:p w14:paraId="3B6CF7DA" w14:textId="77777777" w:rsidR="008160A3" w:rsidRDefault="008160A3" w:rsidP="008160A3">
      <w:pPr>
        <w:rPr>
          <w:color w:val="808080"/>
        </w:rPr>
      </w:pPr>
      <w:r>
        <w:rPr>
          <w:color w:val="808080"/>
        </w:rPr>
        <w:t>(Replaces C4-253203)</w:t>
      </w:r>
    </w:p>
    <w:p w14:paraId="639DBD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C4-253560</w:t>
      </w:r>
      <w:r>
        <w:rPr>
          <w:color w:val="993300"/>
          <w:u w:val="single"/>
        </w:rPr>
        <w:t>.</w:t>
      </w:r>
    </w:p>
    <w:p w14:paraId="0DEBD822" w14:textId="07B0679A" w:rsidR="008160A3" w:rsidRDefault="008160A3" w:rsidP="008160A3">
      <w:pPr>
        <w:rPr>
          <w:rFonts w:ascii="Arial" w:hAnsi="Arial" w:cs="Arial"/>
          <w:b/>
          <w:sz w:val="24"/>
        </w:rPr>
      </w:pPr>
      <w:r>
        <w:rPr>
          <w:rFonts w:ascii="Arial" w:hAnsi="Arial" w:cs="Arial"/>
          <w:b/>
          <w:color w:val="0000FF"/>
          <w:sz w:val="24"/>
        </w:rPr>
        <w:t>C4-253560</w:t>
      </w:r>
      <w:r>
        <w:rPr>
          <w:rFonts w:ascii="Arial" w:hAnsi="Arial" w:cs="Arial"/>
          <w:b/>
          <w:color w:val="0000FF"/>
          <w:sz w:val="24"/>
        </w:rPr>
        <w:tab/>
      </w:r>
      <w:r>
        <w:rPr>
          <w:rFonts w:ascii="Arial" w:hAnsi="Arial" w:cs="Arial"/>
          <w:b/>
          <w:sz w:val="24"/>
        </w:rPr>
        <w:t>Reporting of I- ULI for Energy Consumption information collection</w:t>
      </w:r>
    </w:p>
    <w:p w14:paraId="2563B9D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v19.3.0</w:t>
      </w:r>
      <w:r>
        <w:rPr>
          <w:i/>
        </w:rPr>
        <w:tab/>
        <w:t xml:space="preserve">  CR-0883  rev 2 Cat: B (Rel-19)</w:t>
      </w:r>
      <w:r>
        <w:rPr>
          <w:i/>
        </w:rPr>
        <w:br/>
      </w:r>
      <w:r>
        <w:rPr>
          <w:i/>
        </w:rPr>
        <w:br/>
      </w:r>
      <w:r>
        <w:rPr>
          <w:i/>
        </w:rPr>
        <w:tab/>
      </w:r>
      <w:r>
        <w:rPr>
          <w:i/>
        </w:rPr>
        <w:tab/>
      </w:r>
      <w:r>
        <w:rPr>
          <w:i/>
        </w:rPr>
        <w:tab/>
      </w:r>
      <w:r>
        <w:rPr>
          <w:i/>
        </w:rPr>
        <w:tab/>
      </w:r>
      <w:r>
        <w:rPr>
          <w:i/>
        </w:rPr>
        <w:tab/>
        <w:t>Source: Nokia</w:t>
      </w:r>
    </w:p>
    <w:p w14:paraId="1AE393CE" w14:textId="77777777" w:rsidR="008160A3" w:rsidRDefault="008160A3" w:rsidP="008160A3">
      <w:pPr>
        <w:rPr>
          <w:color w:val="808080"/>
        </w:rPr>
      </w:pPr>
      <w:r>
        <w:rPr>
          <w:color w:val="808080"/>
        </w:rPr>
        <w:t>(Replaces C4-253429)</w:t>
      </w:r>
    </w:p>
    <w:p w14:paraId="634D1D3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6F1E3" w14:textId="09F55C1E" w:rsidR="008160A3" w:rsidRDefault="008160A3" w:rsidP="008160A3">
      <w:pPr>
        <w:rPr>
          <w:rFonts w:ascii="Arial" w:hAnsi="Arial" w:cs="Arial"/>
          <w:b/>
          <w:sz w:val="24"/>
        </w:rPr>
      </w:pPr>
      <w:r>
        <w:rPr>
          <w:rFonts w:ascii="Arial" w:hAnsi="Arial" w:cs="Arial"/>
          <w:b/>
          <w:color w:val="0000FF"/>
          <w:sz w:val="24"/>
        </w:rPr>
        <w:t>C4-253202</w:t>
      </w:r>
      <w:r>
        <w:rPr>
          <w:rFonts w:ascii="Arial" w:hAnsi="Arial" w:cs="Arial"/>
          <w:b/>
          <w:color w:val="0000FF"/>
          <w:sz w:val="24"/>
        </w:rPr>
        <w:tab/>
      </w:r>
      <w:r>
        <w:rPr>
          <w:rFonts w:ascii="Arial" w:hAnsi="Arial" w:cs="Arial"/>
          <w:b/>
          <w:sz w:val="24"/>
        </w:rPr>
        <w:t>Usage Reporting for EIF Energy Consumption Support</w:t>
      </w:r>
    </w:p>
    <w:p w14:paraId="1D7DD31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CR-0993  Cat: B (Rel-19)</w:t>
      </w:r>
      <w:r>
        <w:rPr>
          <w:i/>
        </w:rPr>
        <w:br/>
      </w:r>
      <w:r>
        <w:rPr>
          <w:i/>
        </w:rPr>
        <w:br/>
      </w:r>
      <w:r>
        <w:rPr>
          <w:i/>
        </w:rPr>
        <w:tab/>
      </w:r>
      <w:r>
        <w:rPr>
          <w:i/>
        </w:rPr>
        <w:tab/>
      </w:r>
      <w:r>
        <w:rPr>
          <w:i/>
        </w:rPr>
        <w:tab/>
      </w:r>
      <w:r>
        <w:rPr>
          <w:i/>
        </w:rPr>
        <w:tab/>
      </w:r>
      <w:r>
        <w:rPr>
          <w:i/>
        </w:rPr>
        <w:tab/>
        <w:t>Source: Nokia</w:t>
      </w:r>
    </w:p>
    <w:p w14:paraId="3C45C7A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C4-253436</w:t>
      </w:r>
      <w:r>
        <w:rPr>
          <w:color w:val="993300"/>
          <w:u w:val="single"/>
        </w:rPr>
        <w:t>.</w:t>
      </w:r>
    </w:p>
    <w:p w14:paraId="1B7F5635" w14:textId="52F710CE" w:rsidR="008160A3" w:rsidRDefault="008160A3" w:rsidP="008160A3">
      <w:pPr>
        <w:rPr>
          <w:rFonts w:ascii="Arial" w:hAnsi="Arial" w:cs="Arial"/>
          <w:b/>
          <w:sz w:val="24"/>
        </w:rPr>
      </w:pPr>
      <w:r>
        <w:rPr>
          <w:rFonts w:ascii="Arial" w:hAnsi="Arial" w:cs="Arial"/>
          <w:b/>
          <w:color w:val="0000FF"/>
          <w:sz w:val="24"/>
        </w:rPr>
        <w:t>C4-253436</w:t>
      </w:r>
      <w:r>
        <w:rPr>
          <w:rFonts w:ascii="Arial" w:hAnsi="Arial" w:cs="Arial"/>
          <w:b/>
          <w:color w:val="0000FF"/>
          <w:sz w:val="24"/>
        </w:rPr>
        <w:tab/>
      </w:r>
      <w:r>
        <w:rPr>
          <w:rFonts w:ascii="Arial" w:hAnsi="Arial" w:cs="Arial"/>
          <w:b/>
          <w:sz w:val="24"/>
        </w:rPr>
        <w:t>Usage Reporting for EIF Energy Consumption Support</w:t>
      </w:r>
    </w:p>
    <w:p w14:paraId="044E460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CR-0993  rev 1 Cat: B (Rel-19)</w:t>
      </w:r>
      <w:r>
        <w:rPr>
          <w:i/>
        </w:rPr>
        <w:br/>
      </w:r>
      <w:r>
        <w:rPr>
          <w:i/>
        </w:rPr>
        <w:br/>
      </w:r>
      <w:r>
        <w:rPr>
          <w:i/>
        </w:rPr>
        <w:tab/>
      </w:r>
      <w:r>
        <w:rPr>
          <w:i/>
        </w:rPr>
        <w:tab/>
      </w:r>
      <w:r>
        <w:rPr>
          <w:i/>
        </w:rPr>
        <w:tab/>
      </w:r>
      <w:r>
        <w:rPr>
          <w:i/>
        </w:rPr>
        <w:tab/>
      </w:r>
      <w:r>
        <w:rPr>
          <w:i/>
        </w:rPr>
        <w:tab/>
        <w:t>Source: Nokia, Samsung</w:t>
      </w:r>
    </w:p>
    <w:p w14:paraId="779128E6" w14:textId="77777777" w:rsidR="008160A3" w:rsidRDefault="008160A3" w:rsidP="008160A3">
      <w:pPr>
        <w:rPr>
          <w:color w:val="808080"/>
        </w:rPr>
      </w:pPr>
      <w:r>
        <w:rPr>
          <w:color w:val="808080"/>
        </w:rPr>
        <w:t>(Replaces C4-253202)</w:t>
      </w:r>
    </w:p>
    <w:p w14:paraId="2BB93D3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C1E3D" w14:textId="2AC56077" w:rsidR="008160A3" w:rsidRDefault="008160A3" w:rsidP="008160A3">
      <w:pPr>
        <w:rPr>
          <w:rFonts w:ascii="Arial" w:hAnsi="Arial" w:cs="Arial"/>
          <w:b/>
          <w:sz w:val="24"/>
        </w:rPr>
      </w:pPr>
      <w:r>
        <w:rPr>
          <w:rFonts w:ascii="Arial" w:hAnsi="Arial" w:cs="Arial"/>
          <w:b/>
          <w:color w:val="0000FF"/>
          <w:sz w:val="24"/>
        </w:rPr>
        <w:lastRenderedPageBreak/>
        <w:t>C4-253204</w:t>
      </w:r>
      <w:r>
        <w:rPr>
          <w:rFonts w:ascii="Arial" w:hAnsi="Arial" w:cs="Arial"/>
          <w:b/>
          <w:color w:val="0000FF"/>
          <w:sz w:val="24"/>
        </w:rPr>
        <w:tab/>
      </w:r>
      <w:r>
        <w:rPr>
          <w:rFonts w:ascii="Arial" w:hAnsi="Arial" w:cs="Arial"/>
          <w:b/>
          <w:sz w:val="24"/>
        </w:rPr>
        <w:t>Removal of Editor’s Note for EnergySavingIndicator</w:t>
      </w:r>
    </w:p>
    <w:p w14:paraId="0AA282B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CR-0673  Cat: F (Rel-19)</w:t>
      </w:r>
      <w:r>
        <w:rPr>
          <w:i/>
        </w:rPr>
        <w:br/>
      </w:r>
      <w:r>
        <w:rPr>
          <w:i/>
        </w:rPr>
        <w:br/>
      </w:r>
      <w:r>
        <w:rPr>
          <w:i/>
        </w:rPr>
        <w:tab/>
      </w:r>
      <w:r>
        <w:rPr>
          <w:i/>
        </w:rPr>
        <w:tab/>
      </w:r>
      <w:r>
        <w:rPr>
          <w:i/>
        </w:rPr>
        <w:tab/>
      </w:r>
      <w:r>
        <w:rPr>
          <w:i/>
        </w:rPr>
        <w:tab/>
      </w:r>
      <w:r>
        <w:rPr>
          <w:i/>
        </w:rPr>
        <w:tab/>
        <w:t>Source: Nokia</w:t>
      </w:r>
    </w:p>
    <w:p w14:paraId="5C450BE0" w14:textId="77777777" w:rsidR="008160A3" w:rsidRDefault="008160A3" w:rsidP="008160A3">
      <w:pPr>
        <w:rPr>
          <w:rFonts w:ascii="Arial" w:hAnsi="Arial" w:cs="Arial"/>
          <w:b/>
        </w:rPr>
      </w:pPr>
      <w:r>
        <w:rPr>
          <w:rFonts w:ascii="Arial" w:hAnsi="Arial" w:cs="Arial"/>
          <w:b/>
        </w:rPr>
        <w:t xml:space="preserve">Abstract: </w:t>
      </w:r>
    </w:p>
    <w:p w14:paraId="0178B704" w14:textId="77777777" w:rsidR="008160A3" w:rsidRDefault="008160A3" w:rsidP="008160A3">
      <w:r>
        <w:t>Remove the Editor’s Note in clause 5.4.2 related to EnergySavingIndicator.</w:t>
      </w:r>
    </w:p>
    <w:p w14:paraId="1C06A59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82E9C" w14:textId="77777777" w:rsidR="008160A3" w:rsidRDefault="008160A3" w:rsidP="008160A3">
      <w:pPr>
        <w:pStyle w:val="Heading3"/>
      </w:pPr>
      <w:bookmarkStart w:id="148" w:name="_Toc210593911"/>
      <w:r>
        <w:t>19.61</w:t>
      </w:r>
      <w:r>
        <w:tab/>
        <w:t>Support for PWS in Satellite E-UTRAN and Satellite NG-RAN [PWS_NTN]</w:t>
      </w:r>
      <w:bookmarkEnd w:id="148"/>
    </w:p>
    <w:p w14:paraId="53AC08D2" w14:textId="77777777" w:rsidR="008160A3" w:rsidRDefault="008160A3" w:rsidP="008160A3">
      <w:pPr>
        <w:pStyle w:val="Heading3"/>
      </w:pPr>
      <w:bookmarkStart w:id="149" w:name="_Toc210593912"/>
      <w:r>
        <w:t>19.62</w:t>
      </w:r>
      <w:r>
        <w:tab/>
        <w:t>CT aspects for application enablement aspects for MMTel [MMTel_App]</w:t>
      </w:r>
      <w:bookmarkEnd w:id="149"/>
    </w:p>
    <w:p w14:paraId="3DD2AD50" w14:textId="77777777" w:rsidR="008160A3" w:rsidRDefault="008160A3" w:rsidP="008160A3">
      <w:pPr>
        <w:pStyle w:val="Heading3"/>
      </w:pPr>
      <w:bookmarkStart w:id="150" w:name="_Toc210593913"/>
      <w:r>
        <w:t>19.63</w:t>
      </w:r>
      <w:r>
        <w:tab/>
        <w:t>CT aspects of Rel-19 Application Data Analytics Enablement Service [TEI19_ADAES]</w:t>
      </w:r>
      <w:bookmarkEnd w:id="150"/>
    </w:p>
    <w:p w14:paraId="4713E582" w14:textId="77777777" w:rsidR="008160A3" w:rsidRDefault="008160A3" w:rsidP="008160A3">
      <w:pPr>
        <w:pStyle w:val="Heading3"/>
      </w:pPr>
      <w:bookmarkStart w:id="151" w:name="_Toc210593914"/>
      <w:r>
        <w:t>19.64</w:t>
      </w:r>
      <w:r>
        <w:tab/>
        <w:t>Rel-19 Enhancements of SM Policy [SMPC19]</w:t>
      </w:r>
      <w:bookmarkEnd w:id="151"/>
    </w:p>
    <w:p w14:paraId="1C108C5E" w14:textId="77777777" w:rsidR="008160A3" w:rsidRDefault="008160A3" w:rsidP="008160A3">
      <w:pPr>
        <w:pStyle w:val="Heading3"/>
      </w:pPr>
      <w:bookmarkStart w:id="152" w:name="_Toc210593915"/>
      <w:r>
        <w:t>19.65</w:t>
      </w:r>
      <w:r>
        <w:tab/>
        <w:t>CT Aspects for IP Domain usage [IPD]</w:t>
      </w:r>
      <w:bookmarkEnd w:id="152"/>
    </w:p>
    <w:p w14:paraId="2476E120" w14:textId="77777777" w:rsidR="008160A3" w:rsidRDefault="008160A3" w:rsidP="008160A3">
      <w:pPr>
        <w:pStyle w:val="Heading3"/>
      </w:pPr>
      <w:bookmarkStart w:id="153" w:name="_Toc210593916"/>
      <w:r>
        <w:t>19.66</w:t>
      </w:r>
      <w:r>
        <w:tab/>
        <w:t>CT aspects of UEId Service API support for MSISDN Verification operation [TEI19_MVOSNS]</w:t>
      </w:r>
      <w:bookmarkEnd w:id="153"/>
    </w:p>
    <w:p w14:paraId="4DB9831E" w14:textId="77777777" w:rsidR="008160A3" w:rsidRDefault="008160A3" w:rsidP="008160A3">
      <w:pPr>
        <w:pStyle w:val="Heading3"/>
      </w:pPr>
      <w:bookmarkStart w:id="154" w:name="_Toc210593917"/>
      <w:r>
        <w:t>19.67</w:t>
      </w:r>
      <w:r>
        <w:tab/>
        <w:t>IMS Disaster Prevention and Restoration Enhancement [IMS_RES-CT]</w:t>
      </w:r>
      <w:bookmarkEnd w:id="154"/>
    </w:p>
    <w:p w14:paraId="6E300C6B" w14:textId="3CD977DA" w:rsidR="008160A3" w:rsidRDefault="008160A3" w:rsidP="008160A3">
      <w:pPr>
        <w:rPr>
          <w:rFonts w:ascii="Arial" w:hAnsi="Arial" w:cs="Arial"/>
          <w:b/>
          <w:sz w:val="24"/>
        </w:rPr>
      </w:pPr>
      <w:r>
        <w:rPr>
          <w:rFonts w:ascii="Arial" w:hAnsi="Arial" w:cs="Arial"/>
          <w:b/>
          <w:color w:val="0000FF"/>
          <w:sz w:val="24"/>
        </w:rPr>
        <w:t>C4-253342</w:t>
      </w:r>
      <w:r>
        <w:rPr>
          <w:rFonts w:ascii="Arial" w:hAnsi="Arial" w:cs="Arial"/>
          <w:b/>
          <w:color w:val="0000FF"/>
          <w:sz w:val="24"/>
        </w:rPr>
        <w:tab/>
      </w:r>
      <w:r>
        <w:rPr>
          <w:rFonts w:ascii="Arial" w:hAnsi="Arial" w:cs="Arial"/>
          <w:b/>
          <w:sz w:val="24"/>
        </w:rPr>
        <w:t>Add Rule Information in Application Detection Information IE to support IMS restoration procedures after PCRF/PCF failure</w:t>
      </w:r>
    </w:p>
    <w:p w14:paraId="58E4A3D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CR-0996  Cat: B (Rel-19)</w:t>
      </w:r>
      <w:r>
        <w:rPr>
          <w:i/>
        </w:rPr>
        <w:br/>
      </w:r>
      <w:r>
        <w:rPr>
          <w:i/>
        </w:rPr>
        <w:br/>
      </w:r>
      <w:r>
        <w:rPr>
          <w:i/>
        </w:rPr>
        <w:tab/>
      </w:r>
      <w:r>
        <w:rPr>
          <w:i/>
        </w:rPr>
        <w:tab/>
      </w:r>
      <w:r>
        <w:rPr>
          <w:i/>
        </w:rPr>
        <w:tab/>
      </w:r>
      <w:r>
        <w:rPr>
          <w:i/>
        </w:rPr>
        <w:tab/>
      </w:r>
      <w:r>
        <w:rPr>
          <w:i/>
        </w:rPr>
        <w:tab/>
        <w:t>Source: Huawei</w:t>
      </w:r>
    </w:p>
    <w:p w14:paraId="05F92790" w14:textId="77777777" w:rsidR="008160A3" w:rsidRDefault="008160A3" w:rsidP="008160A3">
      <w:pPr>
        <w:rPr>
          <w:rFonts w:ascii="Arial" w:hAnsi="Arial" w:cs="Arial"/>
          <w:b/>
        </w:rPr>
      </w:pPr>
      <w:r>
        <w:rPr>
          <w:rFonts w:ascii="Arial" w:hAnsi="Arial" w:cs="Arial"/>
          <w:b/>
        </w:rPr>
        <w:t xml:space="preserve">Abstract: </w:t>
      </w:r>
    </w:p>
    <w:p w14:paraId="4970D719" w14:textId="77777777" w:rsidR="008160A3" w:rsidRDefault="008160A3" w:rsidP="008160A3">
      <w:r>
        <w:t>Add relevant description for MPQUIC-IP and MPQUIC-E together with the RFC reference.</w:t>
      </w:r>
    </w:p>
    <w:p w14:paraId="0437F10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C4-253371</w:t>
      </w:r>
      <w:r>
        <w:rPr>
          <w:color w:val="993300"/>
          <w:u w:val="single"/>
        </w:rPr>
        <w:t>.</w:t>
      </w:r>
    </w:p>
    <w:p w14:paraId="5596517B" w14:textId="13FBD1EB" w:rsidR="008160A3" w:rsidRDefault="008160A3" w:rsidP="008160A3">
      <w:pPr>
        <w:rPr>
          <w:rFonts w:ascii="Arial" w:hAnsi="Arial" w:cs="Arial"/>
          <w:b/>
          <w:sz w:val="24"/>
        </w:rPr>
      </w:pPr>
      <w:r>
        <w:rPr>
          <w:rFonts w:ascii="Arial" w:hAnsi="Arial" w:cs="Arial"/>
          <w:b/>
          <w:color w:val="0000FF"/>
          <w:sz w:val="24"/>
        </w:rPr>
        <w:t>C4-253371</w:t>
      </w:r>
      <w:r>
        <w:rPr>
          <w:rFonts w:ascii="Arial" w:hAnsi="Arial" w:cs="Arial"/>
          <w:b/>
          <w:color w:val="0000FF"/>
          <w:sz w:val="24"/>
        </w:rPr>
        <w:tab/>
      </w:r>
      <w:r>
        <w:rPr>
          <w:rFonts w:ascii="Arial" w:hAnsi="Arial" w:cs="Arial"/>
          <w:b/>
          <w:sz w:val="24"/>
        </w:rPr>
        <w:t>Add Rule Information in Application Detection Information IE to support IMS restoration procedures after PCRF/PCF failure</w:t>
      </w:r>
    </w:p>
    <w:p w14:paraId="5001D8F0"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v19.2.0</w:t>
      </w:r>
      <w:r>
        <w:rPr>
          <w:i/>
        </w:rPr>
        <w:tab/>
        <w:t xml:space="preserve">  CR-0996  rev 1 Cat: B (Rel-19)</w:t>
      </w:r>
      <w:r>
        <w:rPr>
          <w:i/>
        </w:rPr>
        <w:br/>
      </w:r>
      <w:r>
        <w:rPr>
          <w:i/>
        </w:rPr>
        <w:br/>
      </w:r>
      <w:r>
        <w:rPr>
          <w:i/>
        </w:rPr>
        <w:tab/>
      </w:r>
      <w:r>
        <w:rPr>
          <w:i/>
        </w:rPr>
        <w:tab/>
      </w:r>
      <w:r>
        <w:rPr>
          <w:i/>
        </w:rPr>
        <w:tab/>
      </w:r>
      <w:r>
        <w:rPr>
          <w:i/>
        </w:rPr>
        <w:tab/>
      </w:r>
      <w:r>
        <w:rPr>
          <w:i/>
        </w:rPr>
        <w:tab/>
        <w:t>Source: Huawei</w:t>
      </w:r>
    </w:p>
    <w:p w14:paraId="1291CE02" w14:textId="77777777" w:rsidR="008160A3" w:rsidRDefault="008160A3" w:rsidP="008160A3">
      <w:pPr>
        <w:rPr>
          <w:color w:val="808080"/>
        </w:rPr>
      </w:pPr>
      <w:r>
        <w:rPr>
          <w:color w:val="808080"/>
        </w:rPr>
        <w:t>(Replaces C4-253342)</w:t>
      </w:r>
    </w:p>
    <w:p w14:paraId="0EF875C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A5DD9" w14:textId="4C9FFFB8" w:rsidR="008160A3" w:rsidRDefault="008160A3" w:rsidP="008160A3">
      <w:pPr>
        <w:rPr>
          <w:rFonts w:ascii="Arial" w:hAnsi="Arial" w:cs="Arial"/>
          <w:b/>
          <w:sz w:val="24"/>
        </w:rPr>
      </w:pPr>
      <w:r>
        <w:rPr>
          <w:rFonts w:ascii="Arial" w:hAnsi="Arial" w:cs="Arial"/>
          <w:b/>
          <w:color w:val="0000FF"/>
          <w:sz w:val="24"/>
        </w:rPr>
        <w:lastRenderedPageBreak/>
        <w:t>C4-253347</w:t>
      </w:r>
      <w:r>
        <w:rPr>
          <w:rFonts w:ascii="Arial" w:hAnsi="Arial" w:cs="Arial"/>
          <w:b/>
          <w:color w:val="0000FF"/>
          <w:sz w:val="24"/>
        </w:rPr>
        <w:tab/>
      </w:r>
      <w:r>
        <w:rPr>
          <w:rFonts w:ascii="Arial" w:hAnsi="Arial" w:cs="Arial"/>
          <w:b/>
          <w:sz w:val="24"/>
        </w:rPr>
        <w:t>Add RTCP RR packets trigger procedure to support IMS restoration procedures after PCRF/PCF failure</w:t>
      </w:r>
    </w:p>
    <w:p w14:paraId="5C0B62B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v18.1.0</w:t>
      </w:r>
      <w:r>
        <w:rPr>
          <w:i/>
        </w:rPr>
        <w:tab/>
        <w:t xml:space="preserve">  CR-0186  Cat: B (Rel-19)</w:t>
      </w:r>
      <w:r>
        <w:rPr>
          <w:i/>
        </w:rPr>
        <w:br/>
      </w:r>
      <w:r>
        <w:rPr>
          <w:i/>
        </w:rPr>
        <w:br/>
      </w:r>
      <w:r>
        <w:rPr>
          <w:i/>
        </w:rPr>
        <w:tab/>
      </w:r>
      <w:r>
        <w:rPr>
          <w:i/>
        </w:rPr>
        <w:tab/>
      </w:r>
      <w:r>
        <w:rPr>
          <w:i/>
        </w:rPr>
        <w:tab/>
      </w:r>
      <w:r>
        <w:rPr>
          <w:i/>
        </w:rPr>
        <w:tab/>
      </w:r>
      <w:r>
        <w:rPr>
          <w:i/>
        </w:rPr>
        <w:tab/>
        <w:t>Source: Huawei</w:t>
      </w:r>
    </w:p>
    <w:p w14:paraId="44D485FA" w14:textId="77777777" w:rsidR="008160A3" w:rsidRDefault="008160A3" w:rsidP="008160A3">
      <w:pPr>
        <w:rPr>
          <w:rFonts w:ascii="Arial" w:hAnsi="Arial" w:cs="Arial"/>
          <w:b/>
        </w:rPr>
      </w:pPr>
      <w:r>
        <w:rPr>
          <w:rFonts w:ascii="Arial" w:hAnsi="Arial" w:cs="Arial"/>
          <w:b/>
        </w:rPr>
        <w:t xml:space="preserve">Abstract: </w:t>
      </w:r>
    </w:p>
    <w:p w14:paraId="2040C33C" w14:textId="77777777" w:rsidR="008160A3" w:rsidRDefault="008160A3" w:rsidP="008160A3">
      <w:r>
        <w:t>Add RTCP RR packets trigger procedure.</w:t>
      </w:r>
    </w:p>
    <w:p w14:paraId="3813D32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C4-253372</w:t>
      </w:r>
      <w:r>
        <w:rPr>
          <w:color w:val="993300"/>
          <w:u w:val="single"/>
        </w:rPr>
        <w:t>.</w:t>
      </w:r>
    </w:p>
    <w:p w14:paraId="00D2147F" w14:textId="5FACAED2" w:rsidR="008160A3" w:rsidRDefault="008160A3" w:rsidP="008160A3">
      <w:pPr>
        <w:rPr>
          <w:rFonts w:ascii="Arial" w:hAnsi="Arial" w:cs="Arial"/>
          <w:b/>
          <w:sz w:val="24"/>
        </w:rPr>
      </w:pPr>
      <w:r>
        <w:rPr>
          <w:rFonts w:ascii="Arial" w:hAnsi="Arial" w:cs="Arial"/>
          <w:b/>
          <w:color w:val="0000FF"/>
          <w:sz w:val="24"/>
        </w:rPr>
        <w:t>C4-253372</w:t>
      </w:r>
      <w:r>
        <w:rPr>
          <w:rFonts w:ascii="Arial" w:hAnsi="Arial" w:cs="Arial"/>
          <w:b/>
          <w:color w:val="0000FF"/>
          <w:sz w:val="24"/>
        </w:rPr>
        <w:tab/>
      </w:r>
      <w:r>
        <w:rPr>
          <w:rFonts w:ascii="Arial" w:hAnsi="Arial" w:cs="Arial"/>
          <w:b/>
          <w:sz w:val="24"/>
        </w:rPr>
        <w:t>Add RTCP RR packets trigger procedure to support IMS restoration procedures after PCRF/PCF failure</w:t>
      </w:r>
    </w:p>
    <w:p w14:paraId="6FD0B53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v18.1.0</w:t>
      </w:r>
      <w:r>
        <w:rPr>
          <w:i/>
        </w:rPr>
        <w:tab/>
        <w:t xml:space="preserve">  CR-0186  rev 1 Cat: B (Rel-19)</w:t>
      </w:r>
      <w:r>
        <w:rPr>
          <w:i/>
        </w:rPr>
        <w:br/>
      </w:r>
      <w:r>
        <w:rPr>
          <w:i/>
        </w:rPr>
        <w:br/>
      </w:r>
      <w:r>
        <w:rPr>
          <w:i/>
        </w:rPr>
        <w:tab/>
      </w:r>
      <w:r>
        <w:rPr>
          <w:i/>
        </w:rPr>
        <w:tab/>
      </w:r>
      <w:r>
        <w:rPr>
          <w:i/>
        </w:rPr>
        <w:tab/>
      </w:r>
      <w:r>
        <w:rPr>
          <w:i/>
        </w:rPr>
        <w:tab/>
      </w:r>
      <w:r>
        <w:rPr>
          <w:i/>
        </w:rPr>
        <w:tab/>
        <w:t>Source: Huawei</w:t>
      </w:r>
    </w:p>
    <w:p w14:paraId="2A5B4BBC" w14:textId="77777777" w:rsidR="008160A3" w:rsidRDefault="008160A3" w:rsidP="008160A3">
      <w:pPr>
        <w:rPr>
          <w:color w:val="808080"/>
        </w:rPr>
      </w:pPr>
      <w:r>
        <w:rPr>
          <w:color w:val="808080"/>
        </w:rPr>
        <w:t>(Replaces C4-253347)</w:t>
      </w:r>
    </w:p>
    <w:p w14:paraId="678A6F9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87C95" w14:textId="704E33EC" w:rsidR="008160A3" w:rsidRDefault="008160A3" w:rsidP="008160A3">
      <w:pPr>
        <w:rPr>
          <w:rFonts w:ascii="Arial" w:hAnsi="Arial" w:cs="Arial"/>
          <w:b/>
          <w:sz w:val="24"/>
        </w:rPr>
      </w:pPr>
      <w:r>
        <w:rPr>
          <w:rFonts w:ascii="Arial" w:hAnsi="Arial" w:cs="Arial"/>
          <w:b/>
          <w:color w:val="0000FF"/>
          <w:sz w:val="24"/>
        </w:rPr>
        <w:t>C4-253373</w:t>
      </w:r>
      <w:r>
        <w:rPr>
          <w:rFonts w:ascii="Arial" w:hAnsi="Arial" w:cs="Arial"/>
          <w:b/>
          <w:color w:val="0000FF"/>
          <w:sz w:val="24"/>
        </w:rPr>
        <w:tab/>
      </w:r>
      <w:r>
        <w:rPr>
          <w:rFonts w:ascii="Arial" w:hAnsi="Arial" w:cs="Arial"/>
          <w:b/>
          <w:sz w:val="24"/>
        </w:rPr>
        <w:t>Add RTCP RR packets trigger procedure to support IMS restoration procedures after PCRF/PCF failure</w:t>
      </w:r>
    </w:p>
    <w:p w14:paraId="6CFA102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v18.1.0</w:t>
      </w:r>
      <w:r>
        <w:rPr>
          <w:i/>
        </w:rPr>
        <w:tab/>
        <w:t xml:space="preserve">  CR-0156  Cat: B (Rel-19)</w:t>
      </w:r>
      <w:r>
        <w:rPr>
          <w:i/>
        </w:rPr>
        <w:br/>
      </w:r>
      <w:r>
        <w:rPr>
          <w:i/>
        </w:rPr>
        <w:br/>
      </w:r>
      <w:r>
        <w:rPr>
          <w:i/>
        </w:rPr>
        <w:tab/>
      </w:r>
      <w:r>
        <w:rPr>
          <w:i/>
        </w:rPr>
        <w:tab/>
      </w:r>
      <w:r>
        <w:rPr>
          <w:i/>
        </w:rPr>
        <w:tab/>
      </w:r>
      <w:r>
        <w:rPr>
          <w:i/>
        </w:rPr>
        <w:tab/>
      </w:r>
      <w:r>
        <w:rPr>
          <w:i/>
        </w:rPr>
        <w:tab/>
        <w:t>Source: Huawei</w:t>
      </w:r>
    </w:p>
    <w:p w14:paraId="649FFB3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845D0" w14:textId="77777777" w:rsidR="008160A3" w:rsidRDefault="008160A3" w:rsidP="008160A3">
      <w:pPr>
        <w:pStyle w:val="Heading3"/>
      </w:pPr>
      <w:bookmarkStart w:id="155" w:name="_Toc210593918"/>
      <w:r>
        <w:t>19.68</w:t>
      </w:r>
      <w:r>
        <w:tab/>
        <w:t>CT aspects on Advanced Media Delivery [AMD_PRO-MED-CT]</w:t>
      </w:r>
      <w:bookmarkEnd w:id="155"/>
    </w:p>
    <w:p w14:paraId="756D13B5" w14:textId="77777777" w:rsidR="008160A3" w:rsidRDefault="008160A3" w:rsidP="008160A3">
      <w:pPr>
        <w:pStyle w:val="Heading3"/>
      </w:pPr>
      <w:bookmarkStart w:id="156" w:name="_Toc210593919"/>
      <w:r>
        <w:t>19.69</w:t>
      </w:r>
      <w:r>
        <w:tab/>
        <w:t>CT aspects for ATSSS Rule Provisioning via 3GPP access connected to EPC [TEI19_ARP3E-CT]</w:t>
      </w:r>
      <w:bookmarkEnd w:id="156"/>
    </w:p>
    <w:p w14:paraId="5479D1C8" w14:textId="77777777" w:rsidR="008160A3" w:rsidRDefault="008160A3" w:rsidP="008160A3">
      <w:pPr>
        <w:pStyle w:val="Heading3"/>
      </w:pPr>
      <w:bookmarkStart w:id="157" w:name="_Toc210593920"/>
      <w:r>
        <w:t>19.70</w:t>
      </w:r>
      <w:r>
        <w:tab/>
        <w:t>CT aspects of Architecture support of Ambient power-enabled Internet of Things [AmbientIoT-CT]</w:t>
      </w:r>
      <w:bookmarkEnd w:id="157"/>
    </w:p>
    <w:p w14:paraId="1F5E5FC8" w14:textId="07BDB1F3" w:rsidR="008160A3" w:rsidRDefault="008160A3" w:rsidP="008160A3">
      <w:pPr>
        <w:rPr>
          <w:rFonts w:ascii="Arial" w:hAnsi="Arial" w:cs="Arial"/>
          <w:b/>
          <w:sz w:val="24"/>
        </w:rPr>
      </w:pPr>
      <w:r>
        <w:rPr>
          <w:rFonts w:ascii="Arial" w:hAnsi="Arial" w:cs="Arial"/>
          <w:b/>
          <w:color w:val="0000FF"/>
          <w:sz w:val="24"/>
        </w:rPr>
        <w:t>C4-253061</w:t>
      </w:r>
      <w:r>
        <w:rPr>
          <w:rFonts w:ascii="Arial" w:hAnsi="Arial" w:cs="Arial"/>
          <w:b/>
          <w:color w:val="0000FF"/>
          <w:sz w:val="24"/>
        </w:rPr>
        <w:tab/>
      </w:r>
      <w:r>
        <w:rPr>
          <w:rFonts w:ascii="Arial" w:hAnsi="Arial" w:cs="Arial"/>
          <w:b/>
          <w:sz w:val="24"/>
        </w:rPr>
        <w:t>Addition of the AIoT Device Id ranges in AdmInfo</w:t>
      </w:r>
    </w:p>
    <w:p w14:paraId="6836CD0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CR-1203  Cat: B (Rel-19)</w:t>
      </w:r>
      <w:r>
        <w:rPr>
          <w:i/>
        </w:rPr>
        <w:br/>
      </w:r>
      <w:r>
        <w:rPr>
          <w:i/>
        </w:rPr>
        <w:br/>
      </w:r>
      <w:r>
        <w:rPr>
          <w:i/>
        </w:rPr>
        <w:tab/>
      </w:r>
      <w:r>
        <w:rPr>
          <w:i/>
        </w:rPr>
        <w:tab/>
      </w:r>
      <w:r>
        <w:rPr>
          <w:i/>
        </w:rPr>
        <w:tab/>
      </w:r>
      <w:r>
        <w:rPr>
          <w:i/>
        </w:rPr>
        <w:tab/>
      </w:r>
      <w:r>
        <w:rPr>
          <w:i/>
        </w:rPr>
        <w:tab/>
        <w:t>Source: CEWiT</w:t>
      </w:r>
    </w:p>
    <w:p w14:paraId="635D2F98" w14:textId="77777777" w:rsidR="008160A3" w:rsidRDefault="008160A3" w:rsidP="008160A3">
      <w:pPr>
        <w:rPr>
          <w:rFonts w:ascii="Arial" w:hAnsi="Arial" w:cs="Arial"/>
          <w:b/>
        </w:rPr>
      </w:pPr>
      <w:r>
        <w:rPr>
          <w:rFonts w:ascii="Arial" w:hAnsi="Arial" w:cs="Arial"/>
          <w:b/>
        </w:rPr>
        <w:t xml:space="preserve">Discussion: </w:t>
      </w:r>
    </w:p>
    <w:p w14:paraId="25BD0757" w14:textId="77777777" w:rsidR="008160A3" w:rsidRDefault="008160A3" w:rsidP="008160A3">
      <w:r>
        <w:t>Merged into C4-253400</w:t>
      </w:r>
    </w:p>
    <w:p w14:paraId="00CC846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8821C" w14:textId="2C6C6E4B" w:rsidR="008160A3" w:rsidRDefault="008160A3" w:rsidP="008160A3">
      <w:pPr>
        <w:rPr>
          <w:rFonts w:ascii="Arial" w:hAnsi="Arial" w:cs="Arial"/>
          <w:b/>
          <w:sz w:val="24"/>
        </w:rPr>
      </w:pPr>
      <w:r>
        <w:rPr>
          <w:rFonts w:ascii="Arial" w:hAnsi="Arial" w:cs="Arial"/>
          <w:b/>
          <w:color w:val="0000FF"/>
          <w:sz w:val="24"/>
        </w:rPr>
        <w:t>C4-253106</w:t>
      </w:r>
      <w:r>
        <w:rPr>
          <w:rFonts w:ascii="Arial" w:hAnsi="Arial" w:cs="Arial"/>
          <w:b/>
          <w:color w:val="0000FF"/>
          <w:sz w:val="24"/>
        </w:rPr>
        <w:tab/>
      </w:r>
      <w:r>
        <w:rPr>
          <w:rFonts w:ascii="Arial" w:hAnsi="Arial" w:cs="Arial"/>
          <w:b/>
          <w:sz w:val="24"/>
        </w:rPr>
        <w:t>Regular expression for AIoT device permanent IDs</w:t>
      </w:r>
    </w:p>
    <w:p w14:paraId="5224169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CR-1208  Cat: F (Rel-19)</w:t>
      </w:r>
      <w:r>
        <w:rPr>
          <w:i/>
        </w:rPr>
        <w:br/>
      </w:r>
      <w:r>
        <w:rPr>
          <w:i/>
        </w:rPr>
        <w:lastRenderedPageBreak/>
        <w:br/>
      </w:r>
      <w:r>
        <w:rPr>
          <w:i/>
        </w:rPr>
        <w:tab/>
      </w:r>
      <w:r>
        <w:rPr>
          <w:i/>
        </w:rPr>
        <w:tab/>
      </w:r>
      <w:r>
        <w:rPr>
          <w:i/>
        </w:rPr>
        <w:tab/>
      </w:r>
      <w:r>
        <w:rPr>
          <w:i/>
        </w:rPr>
        <w:tab/>
      </w:r>
      <w:r>
        <w:rPr>
          <w:i/>
        </w:rPr>
        <w:tab/>
        <w:t>Source: Nokia</w:t>
      </w:r>
    </w:p>
    <w:p w14:paraId="3B3557F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C4-253400</w:t>
      </w:r>
      <w:r>
        <w:rPr>
          <w:color w:val="993300"/>
          <w:u w:val="single"/>
        </w:rPr>
        <w:t>.</w:t>
      </w:r>
    </w:p>
    <w:p w14:paraId="02C74261" w14:textId="0E7CA981" w:rsidR="008160A3" w:rsidRDefault="008160A3" w:rsidP="008160A3">
      <w:pPr>
        <w:rPr>
          <w:rFonts w:ascii="Arial" w:hAnsi="Arial" w:cs="Arial"/>
          <w:b/>
          <w:sz w:val="24"/>
        </w:rPr>
      </w:pPr>
      <w:r>
        <w:rPr>
          <w:rFonts w:ascii="Arial" w:hAnsi="Arial" w:cs="Arial"/>
          <w:b/>
          <w:color w:val="0000FF"/>
          <w:sz w:val="24"/>
        </w:rPr>
        <w:t>C4-253400</w:t>
      </w:r>
      <w:r>
        <w:rPr>
          <w:rFonts w:ascii="Arial" w:hAnsi="Arial" w:cs="Arial"/>
          <w:b/>
          <w:color w:val="0000FF"/>
          <w:sz w:val="24"/>
        </w:rPr>
        <w:tab/>
      </w:r>
      <w:r>
        <w:rPr>
          <w:rFonts w:ascii="Arial" w:hAnsi="Arial" w:cs="Arial"/>
          <w:b/>
          <w:sz w:val="24"/>
        </w:rPr>
        <w:t>Regular expression for AIoT device permanent IDs</w:t>
      </w:r>
    </w:p>
    <w:p w14:paraId="7FFFE6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CR-1208  rev 1 Cat: F (Rel-19)</w:t>
      </w:r>
      <w:r>
        <w:rPr>
          <w:i/>
        </w:rPr>
        <w:br/>
      </w:r>
      <w:r>
        <w:rPr>
          <w:i/>
        </w:rPr>
        <w:br/>
      </w:r>
      <w:r>
        <w:rPr>
          <w:i/>
        </w:rPr>
        <w:tab/>
      </w:r>
      <w:r>
        <w:rPr>
          <w:i/>
        </w:rPr>
        <w:tab/>
      </w:r>
      <w:r>
        <w:rPr>
          <w:i/>
        </w:rPr>
        <w:tab/>
      </w:r>
      <w:r>
        <w:rPr>
          <w:i/>
        </w:rPr>
        <w:tab/>
      </w:r>
      <w:r>
        <w:rPr>
          <w:i/>
        </w:rPr>
        <w:tab/>
        <w:t>Source: Nokia, CEWiT, ZTE, Samsung, Ericsson, China Mobile, Huawei</w:t>
      </w:r>
    </w:p>
    <w:p w14:paraId="69AE7BE0" w14:textId="77777777" w:rsidR="008160A3" w:rsidRDefault="008160A3" w:rsidP="008160A3">
      <w:pPr>
        <w:rPr>
          <w:color w:val="808080"/>
        </w:rPr>
      </w:pPr>
      <w:r>
        <w:rPr>
          <w:color w:val="808080"/>
        </w:rPr>
        <w:t>(Replaces C4-253106)</w:t>
      </w:r>
    </w:p>
    <w:p w14:paraId="16C565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362A2" w14:textId="43F6FF90" w:rsidR="008160A3" w:rsidRDefault="008160A3" w:rsidP="008160A3">
      <w:pPr>
        <w:rPr>
          <w:rFonts w:ascii="Arial" w:hAnsi="Arial" w:cs="Arial"/>
          <w:b/>
          <w:sz w:val="24"/>
        </w:rPr>
      </w:pPr>
      <w:r>
        <w:rPr>
          <w:rFonts w:ascii="Arial" w:hAnsi="Arial" w:cs="Arial"/>
          <w:b/>
          <w:color w:val="0000FF"/>
          <w:sz w:val="24"/>
        </w:rPr>
        <w:t>C4-253131</w:t>
      </w:r>
      <w:r>
        <w:rPr>
          <w:rFonts w:ascii="Arial" w:hAnsi="Arial" w:cs="Arial"/>
          <w:b/>
          <w:color w:val="0000FF"/>
          <w:sz w:val="24"/>
        </w:rPr>
        <w:tab/>
      </w:r>
      <w:r>
        <w:rPr>
          <w:rFonts w:ascii="Arial" w:hAnsi="Arial" w:cs="Arial"/>
          <w:b/>
          <w:sz w:val="24"/>
        </w:rPr>
        <w:t>AIoT Device ID Range</w:t>
      </w:r>
    </w:p>
    <w:p w14:paraId="3027ABF5"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v19.3.0</w:t>
      </w:r>
      <w:r>
        <w:rPr>
          <w:i/>
        </w:rPr>
        <w:tab/>
        <w:t xml:space="preserve">  CR-1210  Cat: F (Rel-19)</w:t>
      </w:r>
      <w:r>
        <w:rPr>
          <w:i/>
        </w:rPr>
        <w:br/>
      </w:r>
      <w:r>
        <w:rPr>
          <w:i/>
        </w:rPr>
        <w:br/>
      </w:r>
      <w:r>
        <w:rPr>
          <w:i/>
        </w:rPr>
        <w:tab/>
      </w:r>
      <w:r>
        <w:rPr>
          <w:i/>
        </w:rPr>
        <w:tab/>
      </w:r>
      <w:r>
        <w:rPr>
          <w:i/>
        </w:rPr>
        <w:tab/>
      </w:r>
      <w:r>
        <w:rPr>
          <w:i/>
        </w:rPr>
        <w:tab/>
      </w:r>
      <w:r>
        <w:rPr>
          <w:i/>
        </w:rPr>
        <w:tab/>
        <w:t>Source: ZTE</w:t>
      </w:r>
    </w:p>
    <w:p w14:paraId="035D7561" w14:textId="77777777" w:rsidR="008160A3" w:rsidRDefault="008160A3" w:rsidP="008160A3">
      <w:pPr>
        <w:rPr>
          <w:rFonts w:ascii="Arial" w:hAnsi="Arial" w:cs="Arial"/>
          <w:b/>
        </w:rPr>
      </w:pPr>
      <w:r>
        <w:rPr>
          <w:rFonts w:ascii="Arial" w:hAnsi="Arial" w:cs="Arial"/>
          <w:b/>
        </w:rPr>
        <w:t xml:space="preserve">Abstract: </w:t>
      </w:r>
    </w:p>
    <w:p w14:paraId="6E801E19" w14:textId="77777777" w:rsidR="008160A3" w:rsidRDefault="008160A3" w:rsidP="008160A3">
      <w:r>
        <w:t>This CR proposes to using range to describe the scope of AIoT devices served by the ADM.</w:t>
      </w:r>
    </w:p>
    <w:p w14:paraId="2436D672" w14:textId="77777777" w:rsidR="008160A3" w:rsidRDefault="008160A3" w:rsidP="008160A3">
      <w:pPr>
        <w:rPr>
          <w:rFonts w:ascii="Arial" w:hAnsi="Arial" w:cs="Arial"/>
          <w:b/>
        </w:rPr>
      </w:pPr>
      <w:r>
        <w:rPr>
          <w:rFonts w:ascii="Arial" w:hAnsi="Arial" w:cs="Arial"/>
          <w:b/>
        </w:rPr>
        <w:t xml:space="preserve">Discussion: </w:t>
      </w:r>
    </w:p>
    <w:p w14:paraId="77F8B0C3" w14:textId="77777777" w:rsidR="008160A3" w:rsidRDefault="008160A3" w:rsidP="008160A3">
      <w:r>
        <w:t>Merged into C4-253400</w:t>
      </w:r>
    </w:p>
    <w:p w14:paraId="2513D34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B22FFD" w14:textId="70979B95" w:rsidR="008160A3" w:rsidRDefault="008160A3" w:rsidP="008160A3">
      <w:pPr>
        <w:rPr>
          <w:rFonts w:ascii="Arial" w:hAnsi="Arial" w:cs="Arial"/>
          <w:b/>
          <w:sz w:val="24"/>
        </w:rPr>
      </w:pPr>
      <w:r>
        <w:rPr>
          <w:rFonts w:ascii="Arial" w:hAnsi="Arial" w:cs="Arial"/>
          <w:b/>
          <w:color w:val="0000FF"/>
          <w:sz w:val="24"/>
        </w:rPr>
        <w:t>C4-253167</w:t>
      </w:r>
      <w:r>
        <w:rPr>
          <w:rFonts w:ascii="Arial" w:hAnsi="Arial" w:cs="Arial"/>
          <w:b/>
          <w:color w:val="0000FF"/>
          <w:sz w:val="24"/>
        </w:rPr>
        <w:tab/>
      </w:r>
      <w:r>
        <w:rPr>
          <w:rFonts w:ascii="Arial" w:hAnsi="Arial" w:cs="Arial"/>
          <w:b/>
          <w:sz w:val="24"/>
        </w:rPr>
        <w:t>Adding AIoT device permanent ID range in Adminfo</w:t>
      </w:r>
    </w:p>
    <w:p w14:paraId="0767862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CR-1212  Cat: B (Rel-19)</w:t>
      </w:r>
      <w:r>
        <w:rPr>
          <w:i/>
        </w:rPr>
        <w:br/>
      </w:r>
      <w:r>
        <w:rPr>
          <w:i/>
        </w:rPr>
        <w:br/>
      </w:r>
      <w:r>
        <w:rPr>
          <w:i/>
        </w:rPr>
        <w:tab/>
      </w:r>
      <w:r>
        <w:rPr>
          <w:i/>
        </w:rPr>
        <w:tab/>
      </w:r>
      <w:r>
        <w:rPr>
          <w:i/>
        </w:rPr>
        <w:tab/>
      </w:r>
      <w:r>
        <w:rPr>
          <w:i/>
        </w:rPr>
        <w:tab/>
      </w:r>
      <w:r>
        <w:rPr>
          <w:i/>
        </w:rPr>
        <w:tab/>
        <w:t>Source: Samsung</w:t>
      </w:r>
    </w:p>
    <w:p w14:paraId="692A8714" w14:textId="77777777" w:rsidR="008160A3" w:rsidRDefault="008160A3" w:rsidP="008160A3">
      <w:pPr>
        <w:rPr>
          <w:rFonts w:ascii="Arial" w:hAnsi="Arial" w:cs="Arial"/>
          <w:b/>
        </w:rPr>
      </w:pPr>
      <w:r>
        <w:rPr>
          <w:rFonts w:ascii="Arial" w:hAnsi="Arial" w:cs="Arial"/>
          <w:b/>
        </w:rPr>
        <w:t xml:space="preserve">Discussion: </w:t>
      </w:r>
    </w:p>
    <w:p w14:paraId="7D2899AE" w14:textId="77777777" w:rsidR="008160A3" w:rsidRDefault="008160A3" w:rsidP="008160A3">
      <w:r>
        <w:t>Merged into C4-253400</w:t>
      </w:r>
    </w:p>
    <w:p w14:paraId="3A28AB9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443AA7" w14:textId="71F1D900" w:rsidR="008160A3" w:rsidRDefault="008160A3" w:rsidP="008160A3">
      <w:pPr>
        <w:rPr>
          <w:rFonts w:ascii="Arial" w:hAnsi="Arial" w:cs="Arial"/>
          <w:b/>
          <w:sz w:val="24"/>
        </w:rPr>
      </w:pPr>
      <w:r>
        <w:rPr>
          <w:rFonts w:ascii="Arial" w:hAnsi="Arial" w:cs="Arial"/>
          <w:b/>
          <w:color w:val="0000FF"/>
          <w:sz w:val="24"/>
        </w:rPr>
        <w:t>C4-253259</w:t>
      </w:r>
      <w:r>
        <w:rPr>
          <w:rFonts w:ascii="Arial" w:hAnsi="Arial" w:cs="Arial"/>
          <w:b/>
          <w:color w:val="0000FF"/>
          <w:sz w:val="24"/>
        </w:rPr>
        <w:tab/>
      </w:r>
      <w:r>
        <w:rPr>
          <w:rFonts w:ascii="Arial" w:hAnsi="Arial" w:cs="Arial"/>
          <w:b/>
          <w:sz w:val="24"/>
        </w:rPr>
        <w:t>AIoT Device Ranges Support for ADM</w:t>
      </w:r>
    </w:p>
    <w:p w14:paraId="140420E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CR-1228  Cat: B (Rel-19)</w:t>
      </w:r>
      <w:r>
        <w:rPr>
          <w:i/>
        </w:rPr>
        <w:br/>
      </w:r>
      <w:r>
        <w:rPr>
          <w:i/>
        </w:rPr>
        <w:br/>
      </w:r>
      <w:r>
        <w:rPr>
          <w:i/>
        </w:rPr>
        <w:tab/>
      </w:r>
      <w:r>
        <w:rPr>
          <w:i/>
        </w:rPr>
        <w:tab/>
      </w:r>
      <w:r>
        <w:rPr>
          <w:i/>
        </w:rPr>
        <w:tab/>
      </w:r>
      <w:r>
        <w:rPr>
          <w:i/>
        </w:rPr>
        <w:tab/>
      </w:r>
      <w:r>
        <w:rPr>
          <w:i/>
        </w:rPr>
        <w:tab/>
        <w:t>Source: Ericsson</w:t>
      </w:r>
    </w:p>
    <w:p w14:paraId="1CAF57C1" w14:textId="77777777" w:rsidR="008160A3" w:rsidRDefault="008160A3" w:rsidP="008160A3">
      <w:pPr>
        <w:rPr>
          <w:rFonts w:ascii="Arial" w:hAnsi="Arial" w:cs="Arial"/>
          <w:b/>
        </w:rPr>
      </w:pPr>
      <w:r>
        <w:rPr>
          <w:rFonts w:ascii="Arial" w:hAnsi="Arial" w:cs="Arial"/>
          <w:b/>
        </w:rPr>
        <w:t xml:space="preserve">Discussion: </w:t>
      </w:r>
    </w:p>
    <w:p w14:paraId="0D1252DF" w14:textId="77777777" w:rsidR="008160A3" w:rsidRDefault="008160A3" w:rsidP="008160A3">
      <w:r>
        <w:t>Merged into C4-253400</w:t>
      </w:r>
    </w:p>
    <w:p w14:paraId="775CAC4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92F855" w14:textId="0BFF97B4" w:rsidR="008160A3" w:rsidRDefault="008160A3" w:rsidP="008160A3">
      <w:pPr>
        <w:rPr>
          <w:rFonts w:ascii="Arial" w:hAnsi="Arial" w:cs="Arial"/>
          <w:b/>
          <w:sz w:val="24"/>
        </w:rPr>
      </w:pPr>
      <w:r>
        <w:rPr>
          <w:rFonts w:ascii="Arial" w:hAnsi="Arial" w:cs="Arial"/>
          <w:b/>
          <w:color w:val="0000FF"/>
          <w:sz w:val="24"/>
        </w:rPr>
        <w:t>C4-253312</w:t>
      </w:r>
      <w:r>
        <w:rPr>
          <w:rFonts w:ascii="Arial" w:hAnsi="Arial" w:cs="Arial"/>
          <w:b/>
          <w:color w:val="0000FF"/>
          <w:sz w:val="24"/>
        </w:rPr>
        <w:tab/>
      </w:r>
      <w:r>
        <w:rPr>
          <w:rFonts w:ascii="Arial" w:hAnsi="Arial" w:cs="Arial"/>
          <w:b/>
          <w:sz w:val="24"/>
        </w:rPr>
        <w:t>Add the AIoT Device ID ranges to AdmInfo</w:t>
      </w:r>
    </w:p>
    <w:p w14:paraId="3245596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CR-1232  Cat: B (Rel-19)</w:t>
      </w:r>
      <w:r>
        <w:rPr>
          <w:i/>
        </w:rPr>
        <w:br/>
      </w:r>
      <w:r>
        <w:rPr>
          <w:i/>
        </w:rPr>
        <w:br/>
      </w:r>
      <w:r>
        <w:rPr>
          <w:i/>
        </w:rPr>
        <w:tab/>
      </w:r>
      <w:r>
        <w:rPr>
          <w:i/>
        </w:rPr>
        <w:tab/>
      </w:r>
      <w:r>
        <w:rPr>
          <w:i/>
        </w:rPr>
        <w:tab/>
      </w:r>
      <w:r>
        <w:rPr>
          <w:i/>
        </w:rPr>
        <w:tab/>
      </w:r>
      <w:r>
        <w:rPr>
          <w:i/>
        </w:rPr>
        <w:tab/>
        <w:t>Source: China Mobile</w:t>
      </w:r>
    </w:p>
    <w:p w14:paraId="534B30E8" w14:textId="77777777" w:rsidR="008160A3" w:rsidRDefault="008160A3" w:rsidP="008160A3">
      <w:pPr>
        <w:rPr>
          <w:rFonts w:ascii="Arial" w:hAnsi="Arial" w:cs="Arial"/>
          <w:b/>
        </w:rPr>
      </w:pPr>
      <w:r>
        <w:rPr>
          <w:rFonts w:ascii="Arial" w:hAnsi="Arial" w:cs="Arial"/>
          <w:b/>
        </w:rPr>
        <w:lastRenderedPageBreak/>
        <w:t xml:space="preserve">Discussion: </w:t>
      </w:r>
    </w:p>
    <w:p w14:paraId="44649748" w14:textId="77777777" w:rsidR="008160A3" w:rsidRDefault="008160A3" w:rsidP="008160A3">
      <w:r>
        <w:t>Merged into C4-253400</w:t>
      </w:r>
    </w:p>
    <w:p w14:paraId="708C8C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CEE439" w14:textId="315CFE18" w:rsidR="008160A3" w:rsidRDefault="008160A3" w:rsidP="008160A3">
      <w:pPr>
        <w:rPr>
          <w:rFonts w:ascii="Arial" w:hAnsi="Arial" w:cs="Arial"/>
          <w:b/>
          <w:sz w:val="24"/>
        </w:rPr>
      </w:pPr>
      <w:r>
        <w:rPr>
          <w:rFonts w:ascii="Arial" w:hAnsi="Arial" w:cs="Arial"/>
          <w:b/>
          <w:color w:val="0000FF"/>
          <w:sz w:val="24"/>
        </w:rPr>
        <w:t>C4-253168</w:t>
      </w:r>
      <w:r>
        <w:rPr>
          <w:rFonts w:ascii="Arial" w:hAnsi="Arial" w:cs="Arial"/>
          <w:b/>
          <w:color w:val="0000FF"/>
          <w:sz w:val="24"/>
        </w:rPr>
        <w:tab/>
      </w:r>
      <w:r>
        <w:rPr>
          <w:rFonts w:ascii="Arial" w:hAnsi="Arial" w:cs="Arial"/>
          <w:b/>
          <w:sz w:val="24"/>
        </w:rPr>
        <w:t>Adding ADM ID in NF profile</w:t>
      </w:r>
    </w:p>
    <w:p w14:paraId="37276DE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CR-1213  Cat: B (Rel-19)</w:t>
      </w:r>
      <w:r>
        <w:rPr>
          <w:i/>
        </w:rPr>
        <w:br/>
      </w:r>
      <w:r>
        <w:rPr>
          <w:i/>
        </w:rPr>
        <w:br/>
      </w:r>
      <w:r>
        <w:rPr>
          <w:i/>
        </w:rPr>
        <w:tab/>
      </w:r>
      <w:r>
        <w:rPr>
          <w:i/>
        </w:rPr>
        <w:tab/>
      </w:r>
      <w:r>
        <w:rPr>
          <w:i/>
        </w:rPr>
        <w:tab/>
      </w:r>
      <w:r>
        <w:rPr>
          <w:i/>
        </w:rPr>
        <w:tab/>
      </w:r>
      <w:r>
        <w:rPr>
          <w:i/>
        </w:rPr>
        <w:tab/>
        <w:t>Source: Samsung</w:t>
      </w:r>
    </w:p>
    <w:p w14:paraId="4AFA1E04" w14:textId="77777777" w:rsidR="008160A3" w:rsidRDefault="008160A3" w:rsidP="008160A3">
      <w:pPr>
        <w:rPr>
          <w:rFonts w:ascii="Arial" w:hAnsi="Arial" w:cs="Arial"/>
          <w:b/>
        </w:rPr>
      </w:pPr>
      <w:r>
        <w:rPr>
          <w:rFonts w:ascii="Arial" w:hAnsi="Arial" w:cs="Arial"/>
          <w:b/>
        </w:rPr>
        <w:t xml:space="preserve">Discussion: </w:t>
      </w:r>
    </w:p>
    <w:p w14:paraId="5923C66E" w14:textId="77777777" w:rsidR="008160A3" w:rsidRDefault="008160A3" w:rsidP="008160A3">
      <w:r>
        <w:t>The ADM id is the same as NF instance ID</w:t>
      </w:r>
    </w:p>
    <w:p w14:paraId="694D627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0CB20F" w14:textId="774418E6" w:rsidR="008160A3" w:rsidRDefault="008160A3" w:rsidP="008160A3">
      <w:pPr>
        <w:rPr>
          <w:rFonts w:ascii="Arial" w:hAnsi="Arial" w:cs="Arial"/>
          <w:b/>
          <w:sz w:val="24"/>
        </w:rPr>
      </w:pPr>
      <w:r>
        <w:rPr>
          <w:rFonts w:ascii="Arial" w:hAnsi="Arial" w:cs="Arial"/>
          <w:b/>
          <w:color w:val="0000FF"/>
          <w:sz w:val="24"/>
        </w:rPr>
        <w:t>C4-253169</w:t>
      </w:r>
      <w:r>
        <w:rPr>
          <w:rFonts w:ascii="Arial" w:hAnsi="Arial" w:cs="Arial"/>
          <w:b/>
          <w:color w:val="0000FF"/>
          <w:sz w:val="24"/>
        </w:rPr>
        <w:tab/>
      </w:r>
      <w:r>
        <w:rPr>
          <w:rFonts w:ascii="Arial" w:hAnsi="Arial" w:cs="Arial"/>
          <w:b/>
          <w:sz w:val="24"/>
        </w:rPr>
        <w:t>Updating Aiotfinfo in NF profile</w:t>
      </w:r>
    </w:p>
    <w:p w14:paraId="5ACC551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CR-1214  Cat: B (Rel-19)</w:t>
      </w:r>
      <w:r>
        <w:rPr>
          <w:i/>
        </w:rPr>
        <w:br/>
      </w:r>
      <w:r>
        <w:rPr>
          <w:i/>
        </w:rPr>
        <w:br/>
      </w:r>
      <w:r>
        <w:rPr>
          <w:i/>
        </w:rPr>
        <w:tab/>
      </w:r>
      <w:r>
        <w:rPr>
          <w:i/>
        </w:rPr>
        <w:tab/>
      </w:r>
      <w:r>
        <w:rPr>
          <w:i/>
        </w:rPr>
        <w:tab/>
      </w:r>
      <w:r>
        <w:rPr>
          <w:i/>
        </w:rPr>
        <w:tab/>
      </w:r>
      <w:r>
        <w:rPr>
          <w:i/>
        </w:rPr>
        <w:tab/>
        <w:t>Source: Samsung</w:t>
      </w:r>
    </w:p>
    <w:p w14:paraId="350E230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1C4705" w14:textId="0D3D6B6D" w:rsidR="008160A3" w:rsidRDefault="008160A3" w:rsidP="008160A3">
      <w:pPr>
        <w:rPr>
          <w:rFonts w:ascii="Arial" w:hAnsi="Arial" w:cs="Arial"/>
          <w:b/>
          <w:sz w:val="24"/>
        </w:rPr>
      </w:pPr>
      <w:r>
        <w:rPr>
          <w:rFonts w:ascii="Arial" w:hAnsi="Arial" w:cs="Arial"/>
          <w:b/>
          <w:color w:val="0000FF"/>
          <w:sz w:val="24"/>
        </w:rPr>
        <w:t>C4-253065</w:t>
      </w:r>
      <w:r>
        <w:rPr>
          <w:rFonts w:ascii="Arial" w:hAnsi="Arial" w:cs="Arial"/>
          <w:b/>
          <w:color w:val="0000FF"/>
          <w:sz w:val="24"/>
        </w:rPr>
        <w:tab/>
      </w:r>
      <w:r>
        <w:rPr>
          <w:rFonts w:ascii="Arial" w:hAnsi="Arial" w:cs="Arial"/>
          <w:b/>
          <w:sz w:val="24"/>
        </w:rPr>
        <w:t>Correction of allowedArea in IndividualAfAuthorizationData</w:t>
      </w:r>
    </w:p>
    <w:p w14:paraId="6E9C0B5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CEWiT</w:t>
      </w:r>
    </w:p>
    <w:p w14:paraId="3806FA6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C4-253406</w:t>
      </w:r>
      <w:r>
        <w:rPr>
          <w:color w:val="993300"/>
          <w:u w:val="single"/>
        </w:rPr>
        <w:t>.</w:t>
      </w:r>
    </w:p>
    <w:p w14:paraId="568BAE2D" w14:textId="7A18EE28" w:rsidR="008160A3" w:rsidRDefault="008160A3" w:rsidP="008160A3">
      <w:pPr>
        <w:rPr>
          <w:rFonts w:ascii="Arial" w:hAnsi="Arial" w:cs="Arial"/>
          <w:b/>
          <w:sz w:val="24"/>
        </w:rPr>
      </w:pPr>
      <w:r>
        <w:rPr>
          <w:rFonts w:ascii="Arial" w:hAnsi="Arial" w:cs="Arial"/>
          <w:b/>
          <w:color w:val="0000FF"/>
          <w:sz w:val="24"/>
        </w:rPr>
        <w:t>C4-253406</w:t>
      </w:r>
      <w:r>
        <w:rPr>
          <w:rFonts w:ascii="Arial" w:hAnsi="Arial" w:cs="Arial"/>
          <w:b/>
          <w:color w:val="0000FF"/>
          <w:sz w:val="24"/>
        </w:rPr>
        <w:tab/>
      </w:r>
      <w:r>
        <w:rPr>
          <w:rFonts w:ascii="Arial" w:hAnsi="Arial" w:cs="Arial"/>
          <w:b/>
          <w:sz w:val="24"/>
        </w:rPr>
        <w:t>Correction of allowedArea in IndividualAfAuthorizationData</w:t>
      </w:r>
    </w:p>
    <w:p w14:paraId="1A8E5D9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CEWiT</w:t>
      </w:r>
    </w:p>
    <w:p w14:paraId="21A587E9" w14:textId="77777777" w:rsidR="008160A3" w:rsidRDefault="008160A3" w:rsidP="008160A3">
      <w:pPr>
        <w:rPr>
          <w:color w:val="808080"/>
        </w:rPr>
      </w:pPr>
      <w:r>
        <w:rPr>
          <w:color w:val="808080"/>
        </w:rPr>
        <w:t>(Replaces C4-253065)</w:t>
      </w:r>
    </w:p>
    <w:p w14:paraId="1487D3D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015A2" w14:textId="6F679004" w:rsidR="008160A3" w:rsidRDefault="008160A3" w:rsidP="008160A3">
      <w:pPr>
        <w:rPr>
          <w:rFonts w:ascii="Arial" w:hAnsi="Arial" w:cs="Arial"/>
          <w:b/>
          <w:sz w:val="24"/>
        </w:rPr>
      </w:pPr>
      <w:r>
        <w:rPr>
          <w:rFonts w:ascii="Arial" w:hAnsi="Arial" w:cs="Arial"/>
          <w:b/>
          <w:color w:val="0000FF"/>
          <w:sz w:val="24"/>
        </w:rPr>
        <w:t>C4-253105</w:t>
      </w:r>
      <w:r>
        <w:rPr>
          <w:rFonts w:ascii="Arial" w:hAnsi="Arial" w:cs="Arial"/>
          <w:b/>
          <w:color w:val="0000FF"/>
          <w:sz w:val="24"/>
        </w:rPr>
        <w:tab/>
      </w:r>
      <w:r>
        <w:rPr>
          <w:rFonts w:ascii="Arial" w:hAnsi="Arial" w:cs="Arial"/>
          <w:b/>
          <w:sz w:val="24"/>
        </w:rPr>
        <w:t>Definition of AIoT Device Permanent Identifier and Filtering Information</w:t>
      </w:r>
    </w:p>
    <w:p w14:paraId="1BDE8FA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CR-0717  Cat: F (Rel-19)</w:t>
      </w:r>
      <w:r>
        <w:rPr>
          <w:i/>
        </w:rPr>
        <w:br/>
      </w:r>
      <w:r>
        <w:rPr>
          <w:i/>
        </w:rPr>
        <w:br/>
      </w:r>
      <w:r>
        <w:rPr>
          <w:i/>
        </w:rPr>
        <w:tab/>
      </w:r>
      <w:r>
        <w:rPr>
          <w:i/>
        </w:rPr>
        <w:tab/>
      </w:r>
      <w:r>
        <w:rPr>
          <w:i/>
        </w:rPr>
        <w:tab/>
      </w:r>
      <w:r>
        <w:rPr>
          <w:i/>
        </w:rPr>
        <w:tab/>
      </w:r>
      <w:r>
        <w:rPr>
          <w:i/>
        </w:rPr>
        <w:tab/>
        <w:t>Source: Nokia</w:t>
      </w:r>
    </w:p>
    <w:p w14:paraId="690F467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C4-253516</w:t>
      </w:r>
      <w:r>
        <w:rPr>
          <w:color w:val="993300"/>
          <w:u w:val="single"/>
        </w:rPr>
        <w:t>.</w:t>
      </w:r>
    </w:p>
    <w:p w14:paraId="50E869BA" w14:textId="1C63501B" w:rsidR="008160A3" w:rsidRDefault="008160A3" w:rsidP="008160A3">
      <w:pPr>
        <w:rPr>
          <w:rFonts w:ascii="Arial" w:hAnsi="Arial" w:cs="Arial"/>
          <w:b/>
          <w:sz w:val="24"/>
        </w:rPr>
      </w:pPr>
      <w:r>
        <w:rPr>
          <w:rFonts w:ascii="Arial" w:hAnsi="Arial" w:cs="Arial"/>
          <w:b/>
          <w:color w:val="0000FF"/>
          <w:sz w:val="24"/>
        </w:rPr>
        <w:t>C4-253516</w:t>
      </w:r>
      <w:r>
        <w:rPr>
          <w:rFonts w:ascii="Arial" w:hAnsi="Arial" w:cs="Arial"/>
          <w:b/>
          <w:color w:val="0000FF"/>
          <w:sz w:val="24"/>
        </w:rPr>
        <w:tab/>
      </w:r>
      <w:r>
        <w:rPr>
          <w:rFonts w:ascii="Arial" w:hAnsi="Arial" w:cs="Arial"/>
          <w:b/>
          <w:sz w:val="24"/>
        </w:rPr>
        <w:t>Definition of AIoT Device Permanent Identifier and Filtering Information</w:t>
      </w:r>
    </w:p>
    <w:p w14:paraId="3FBE11C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CR-0717  rev 1 Cat: F (Rel-19)</w:t>
      </w:r>
      <w:r>
        <w:rPr>
          <w:i/>
        </w:rPr>
        <w:br/>
      </w:r>
      <w:r>
        <w:rPr>
          <w:i/>
        </w:rPr>
        <w:br/>
      </w:r>
      <w:r>
        <w:rPr>
          <w:i/>
        </w:rPr>
        <w:tab/>
      </w:r>
      <w:r>
        <w:rPr>
          <w:i/>
        </w:rPr>
        <w:tab/>
      </w:r>
      <w:r>
        <w:rPr>
          <w:i/>
        </w:rPr>
        <w:tab/>
      </w:r>
      <w:r>
        <w:rPr>
          <w:i/>
        </w:rPr>
        <w:tab/>
      </w:r>
      <w:r>
        <w:rPr>
          <w:i/>
        </w:rPr>
        <w:tab/>
        <w:t>Source: Huawei, CATT, Nokia</w:t>
      </w:r>
    </w:p>
    <w:p w14:paraId="719FF028" w14:textId="77777777" w:rsidR="008160A3" w:rsidRDefault="008160A3" w:rsidP="008160A3">
      <w:pPr>
        <w:rPr>
          <w:color w:val="808080"/>
        </w:rPr>
      </w:pPr>
      <w:r>
        <w:rPr>
          <w:color w:val="808080"/>
        </w:rPr>
        <w:t>(Replaces C4-253105)</w:t>
      </w:r>
    </w:p>
    <w:p w14:paraId="1B1F8FB9" w14:textId="77777777" w:rsidR="008160A3" w:rsidRDefault="008160A3" w:rsidP="008160A3">
      <w:pPr>
        <w:rPr>
          <w:rFonts w:ascii="Arial" w:hAnsi="Arial" w:cs="Arial"/>
          <w:b/>
        </w:rPr>
      </w:pPr>
      <w:r>
        <w:rPr>
          <w:rFonts w:ascii="Arial" w:hAnsi="Arial" w:cs="Arial"/>
          <w:b/>
        </w:rPr>
        <w:t xml:space="preserve">Discussion: </w:t>
      </w:r>
    </w:p>
    <w:p w14:paraId="432163C5" w14:textId="77777777" w:rsidR="008160A3" w:rsidRDefault="008160A3" w:rsidP="008160A3">
      <w:r>
        <w:lastRenderedPageBreak/>
        <w:t>Merged into C4-253563.</w:t>
      </w:r>
    </w:p>
    <w:p w14:paraId="6C90A6A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F50E23" w14:textId="25EDC084" w:rsidR="008160A3" w:rsidRDefault="008160A3" w:rsidP="008160A3">
      <w:pPr>
        <w:rPr>
          <w:rFonts w:ascii="Arial" w:hAnsi="Arial" w:cs="Arial"/>
          <w:b/>
          <w:sz w:val="24"/>
        </w:rPr>
      </w:pPr>
      <w:r>
        <w:rPr>
          <w:rFonts w:ascii="Arial" w:hAnsi="Arial" w:cs="Arial"/>
          <w:b/>
          <w:color w:val="0000FF"/>
          <w:sz w:val="24"/>
        </w:rPr>
        <w:t>C4-253130</w:t>
      </w:r>
      <w:r>
        <w:rPr>
          <w:rFonts w:ascii="Arial" w:hAnsi="Arial" w:cs="Arial"/>
          <w:b/>
          <w:color w:val="0000FF"/>
          <w:sz w:val="24"/>
        </w:rPr>
        <w:tab/>
      </w:r>
      <w:r>
        <w:rPr>
          <w:rFonts w:ascii="Arial" w:hAnsi="Arial" w:cs="Arial"/>
          <w:b/>
          <w:sz w:val="24"/>
        </w:rPr>
        <w:t>Correct the Structure of Filter Information</w:t>
      </w:r>
    </w:p>
    <w:p w14:paraId="4FE5A09D"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CR-0718  Cat: B (Rel-19)</w:t>
      </w:r>
      <w:r>
        <w:rPr>
          <w:i/>
        </w:rPr>
        <w:br/>
      </w:r>
      <w:r>
        <w:rPr>
          <w:i/>
        </w:rPr>
        <w:br/>
      </w:r>
      <w:r>
        <w:rPr>
          <w:i/>
        </w:rPr>
        <w:tab/>
      </w:r>
      <w:r>
        <w:rPr>
          <w:i/>
        </w:rPr>
        <w:tab/>
      </w:r>
      <w:r>
        <w:rPr>
          <w:i/>
        </w:rPr>
        <w:tab/>
      </w:r>
      <w:r>
        <w:rPr>
          <w:i/>
        </w:rPr>
        <w:tab/>
      </w:r>
      <w:r>
        <w:rPr>
          <w:i/>
        </w:rPr>
        <w:tab/>
        <w:t>Source: ZTE</w:t>
      </w:r>
    </w:p>
    <w:p w14:paraId="7FBF66AA" w14:textId="77777777" w:rsidR="008160A3" w:rsidRDefault="008160A3" w:rsidP="008160A3">
      <w:pPr>
        <w:rPr>
          <w:rFonts w:ascii="Arial" w:hAnsi="Arial" w:cs="Arial"/>
          <w:b/>
        </w:rPr>
      </w:pPr>
      <w:r>
        <w:rPr>
          <w:rFonts w:ascii="Arial" w:hAnsi="Arial" w:cs="Arial"/>
          <w:b/>
        </w:rPr>
        <w:t xml:space="preserve">Abstract: </w:t>
      </w:r>
    </w:p>
    <w:p w14:paraId="63B0FA5F" w14:textId="77777777" w:rsidR="008160A3" w:rsidRDefault="008160A3" w:rsidP="008160A3">
      <w:r>
        <w:t>This CR proposes to correct the structure of Ambient IoT device Filter Information.</w:t>
      </w:r>
    </w:p>
    <w:p w14:paraId="3BCC51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C4-253514</w:t>
      </w:r>
      <w:r>
        <w:rPr>
          <w:color w:val="993300"/>
          <w:u w:val="single"/>
        </w:rPr>
        <w:t>.</w:t>
      </w:r>
    </w:p>
    <w:p w14:paraId="5B7464A2" w14:textId="0A0C98F0" w:rsidR="008160A3" w:rsidRDefault="008160A3" w:rsidP="008160A3">
      <w:pPr>
        <w:rPr>
          <w:rFonts w:ascii="Arial" w:hAnsi="Arial" w:cs="Arial"/>
          <w:b/>
          <w:sz w:val="24"/>
        </w:rPr>
      </w:pPr>
      <w:r>
        <w:rPr>
          <w:rFonts w:ascii="Arial" w:hAnsi="Arial" w:cs="Arial"/>
          <w:b/>
          <w:color w:val="0000FF"/>
          <w:sz w:val="24"/>
        </w:rPr>
        <w:t>C4-253514</w:t>
      </w:r>
      <w:r>
        <w:rPr>
          <w:rFonts w:ascii="Arial" w:hAnsi="Arial" w:cs="Arial"/>
          <w:b/>
          <w:color w:val="0000FF"/>
          <w:sz w:val="24"/>
        </w:rPr>
        <w:tab/>
      </w:r>
      <w:r>
        <w:rPr>
          <w:rFonts w:ascii="Arial" w:hAnsi="Arial" w:cs="Arial"/>
          <w:b/>
          <w:sz w:val="24"/>
        </w:rPr>
        <w:t>Correct the Structure of Filter Information</w:t>
      </w:r>
    </w:p>
    <w:p w14:paraId="0A4210A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CR-0718  rev 1 Cat: B (Rel-19)</w:t>
      </w:r>
      <w:r>
        <w:rPr>
          <w:i/>
        </w:rPr>
        <w:br/>
      </w:r>
      <w:r>
        <w:rPr>
          <w:i/>
        </w:rPr>
        <w:br/>
      </w:r>
      <w:r>
        <w:rPr>
          <w:i/>
        </w:rPr>
        <w:tab/>
      </w:r>
      <w:r>
        <w:rPr>
          <w:i/>
        </w:rPr>
        <w:tab/>
      </w:r>
      <w:r>
        <w:rPr>
          <w:i/>
        </w:rPr>
        <w:tab/>
      </w:r>
      <w:r>
        <w:rPr>
          <w:i/>
        </w:rPr>
        <w:tab/>
      </w:r>
      <w:r>
        <w:rPr>
          <w:i/>
        </w:rPr>
        <w:tab/>
        <w:t>Source: ZTE</w:t>
      </w:r>
    </w:p>
    <w:p w14:paraId="2DFE412B" w14:textId="77777777" w:rsidR="008160A3" w:rsidRDefault="008160A3" w:rsidP="008160A3">
      <w:pPr>
        <w:rPr>
          <w:color w:val="808080"/>
        </w:rPr>
      </w:pPr>
      <w:r>
        <w:rPr>
          <w:color w:val="808080"/>
        </w:rPr>
        <w:t>(Replaces C4-253130)</w:t>
      </w:r>
    </w:p>
    <w:p w14:paraId="1ED294B3" w14:textId="77777777" w:rsidR="008160A3" w:rsidRDefault="008160A3" w:rsidP="008160A3">
      <w:pPr>
        <w:rPr>
          <w:rFonts w:ascii="Arial" w:hAnsi="Arial" w:cs="Arial"/>
          <w:b/>
        </w:rPr>
      </w:pPr>
      <w:r>
        <w:rPr>
          <w:rFonts w:ascii="Arial" w:hAnsi="Arial" w:cs="Arial"/>
          <w:b/>
        </w:rPr>
        <w:t xml:space="preserve">Discussion: </w:t>
      </w:r>
    </w:p>
    <w:p w14:paraId="6D7882D8" w14:textId="77777777" w:rsidR="008160A3" w:rsidRDefault="008160A3" w:rsidP="008160A3">
      <w:r>
        <w:t>Merged into C4-253516.</w:t>
      </w:r>
    </w:p>
    <w:p w14:paraId="4ACC75D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51EE8" w14:textId="548C7F72" w:rsidR="008160A3" w:rsidRDefault="008160A3" w:rsidP="008160A3">
      <w:pPr>
        <w:rPr>
          <w:rFonts w:ascii="Arial" w:hAnsi="Arial" w:cs="Arial"/>
          <w:b/>
          <w:sz w:val="24"/>
        </w:rPr>
      </w:pPr>
      <w:r>
        <w:rPr>
          <w:rFonts w:ascii="Arial" w:hAnsi="Arial" w:cs="Arial"/>
          <w:b/>
          <w:color w:val="0000FF"/>
          <w:sz w:val="24"/>
        </w:rPr>
        <w:t>C4-253132</w:t>
      </w:r>
      <w:r>
        <w:rPr>
          <w:rFonts w:ascii="Arial" w:hAnsi="Arial" w:cs="Arial"/>
          <w:b/>
          <w:color w:val="0000FF"/>
          <w:sz w:val="24"/>
        </w:rPr>
        <w:tab/>
      </w:r>
      <w:r>
        <w:rPr>
          <w:rFonts w:ascii="Arial" w:hAnsi="Arial" w:cs="Arial"/>
          <w:b/>
          <w:sz w:val="24"/>
        </w:rPr>
        <w:t>Correct the Description of AIoT Service</w:t>
      </w:r>
    </w:p>
    <w:p w14:paraId="1E0E19A0"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CR-1226  Cat: F (Rel-19)</w:t>
      </w:r>
      <w:r>
        <w:rPr>
          <w:i/>
        </w:rPr>
        <w:br/>
      </w:r>
      <w:r>
        <w:rPr>
          <w:i/>
        </w:rPr>
        <w:br/>
      </w:r>
      <w:r>
        <w:rPr>
          <w:i/>
        </w:rPr>
        <w:tab/>
      </w:r>
      <w:r>
        <w:rPr>
          <w:i/>
        </w:rPr>
        <w:tab/>
      </w:r>
      <w:r>
        <w:rPr>
          <w:i/>
        </w:rPr>
        <w:tab/>
      </w:r>
      <w:r>
        <w:rPr>
          <w:i/>
        </w:rPr>
        <w:tab/>
      </w:r>
      <w:r>
        <w:rPr>
          <w:i/>
        </w:rPr>
        <w:tab/>
        <w:t>Source: ZTE</w:t>
      </w:r>
    </w:p>
    <w:p w14:paraId="2B081666" w14:textId="77777777" w:rsidR="008160A3" w:rsidRDefault="008160A3" w:rsidP="008160A3">
      <w:pPr>
        <w:rPr>
          <w:rFonts w:ascii="Arial" w:hAnsi="Arial" w:cs="Arial"/>
          <w:b/>
        </w:rPr>
      </w:pPr>
      <w:r>
        <w:rPr>
          <w:rFonts w:ascii="Arial" w:hAnsi="Arial" w:cs="Arial"/>
          <w:b/>
        </w:rPr>
        <w:t xml:space="preserve">Abstract: </w:t>
      </w:r>
    </w:p>
    <w:p w14:paraId="48EF73D6" w14:textId="77777777" w:rsidR="008160A3" w:rsidRDefault="008160A3" w:rsidP="008160A3">
      <w:r>
        <w:t>This CR proposes to correct the description of AIoT service.</w:t>
      </w:r>
    </w:p>
    <w:p w14:paraId="3ADEABB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C4-253420</w:t>
      </w:r>
      <w:r>
        <w:rPr>
          <w:color w:val="993300"/>
          <w:u w:val="single"/>
        </w:rPr>
        <w:t>.</w:t>
      </w:r>
    </w:p>
    <w:p w14:paraId="428064ED" w14:textId="38F3F2F4" w:rsidR="008160A3" w:rsidRDefault="008160A3" w:rsidP="008160A3">
      <w:pPr>
        <w:rPr>
          <w:rFonts w:ascii="Arial" w:hAnsi="Arial" w:cs="Arial"/>
          <w:b/>
          <w:sz w:val="24"/>
        </w:rPr>
      </w:pPr>
      <w:r>
        <w:rPr>
          <w:rFonts w:ascii="Arial" w:hAnsi="Arial" w:cs="Arial"/>
          <w:b/>
          <w:color w:val="0000FF"/>
          <w:sz w:val="24"/>
        </w:rPr>
        <w:t>C4-253420</w:t>
      </w:r>
      <w:r>
        <w:rPr>
          <w:rFonts w:ascii="Arial" w:hAnsi="Arial" w:cs="Arial"/>
          <w:b/>
          <w:color w:val="0000FF"/>
          <w:sz w:val="24"/>
        </w:rPr>
        <w:tab/>
      </w:r>
      <w:r>
        <w:rPr>
          <w:rFonts w:ascii="Arial" w:hAnsi="Arial" w:cs="Arial"/>
          <w:b/>
          <w:sz w:val="24"/>
        </w:rPr>
        <w:t>Correct the Description of AIoT Service</w:t>
      </w:r>
    </w:p>
    <w:p w14:paraId="3F0402A6"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CR-1226  rev 1 Cat: F (Rel-19)</w:t>
      </w:r>
      <w:r>
        <w:rPr>
          <w:i/>
        </w:rPr>
        <w:br/>
      </w:r>
      <w:r>
        <w:rPr>
          <w:i/>
        </w:rPr>
        <w:br/>
      </w:r>
      <w:r>
        <w:rPr>
          <w:i/>
        </w:rPr>
        <w:tab/>
      </w:r>
      <w:r>
        <w:rPr>
          <w:i/>
        </w:rPr>
        <w:tab/>
      </w:r>
      <w:r>
        <w:rPr>
          <w:i/>
        </w:rPr>
        <w:tab/>
      </w:r>
      <w:r>
        <w:rPr>
          <w:i/>
        </w:rPr>
        <w:tab/>
      </w:r>
      <w:r>
        <w:rPr>
          <w:i/>
        </w:rPr>
        <w:tab/>
        <w:t>Source: ZTE</w:t>
      </w:r>
    </w:p>
    <w:p w14:paraId="510BA884" w14:textId="77777777" w:rsidR="008160A3" w:rsidRDefault="008160A3" w:rsidP="008160A3">
      <w:pPr>
        <w:rPr>
          <w:color w:val="808080"/>
        </w:rPr>
      </w:pPr>
      <w:r>
        <w:rPr>
          <w:color w:val="808080"/>
        </w:rPr>
        <w:t>(Replaces C4-253132)</w:t>
      </w:r>
    </w:p>
    <w:p w14:paraId="518EB30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C4-253525</w:t>
      </w:r>
      <w:r>
        <w:rPr>
          <w:color w:val="993300"/>
          <w:u w:val="single"/>
        </w:rPr>
        <w:t>.</w:t>
      </w:r>
    </w:p>
    <w:p w14:paraId="2D6FAD7C" w14:textId="7F48F5B2" w:rsidR="008160A3" w:rsidRDefault="008160A3" w:rsidP="008160A3">
      <w:pPr>
        <w:rPr>
          <w:rFonts w:ascii="Arial" w:hAnsi="Arial" w:cs="Arial"/>
          <w:b/>
          <w:sz w:val="24"/>
        </w:rPr>
      </w:pPr>
      <w:r>
        <w:rPr>
          <w:rFonts w:ascii="Arial" w:hAnsi="Arial" w:cs="Arial"/>
          <w:b/>
          <w:color w:val="0000FF"/>
          <w:sz w:val="24"/>
        </w:rPr>
        <w:t>C4-253525</w:t>
      </w:r>
      <w:r>
        <w:rPr>
          <w:rFonts w:ascii="Arial" w:hAnsi="Arial" w:cs="Arial"/>
          <w:b/>
          <w:color w:val="0000FF"/>
          <w:sz w:val="24"/>
        </w:rPr>
        <w:tab/>
      </w:r>
      <w:r>
        <w:rPr>
          <w:rFonts w:ascii="Arial" w:hAnsi="Arial" w:cs="Arial"/>
          <w:b/>
          <w:sz w:val="24"/>
        </w:rPr>
        <w:t>Correct the Description of AIoT Service</w:t>
      </w:r>
    </w:p>
    <w:p w14:paraId="2F4CEDC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CR-1226  rev 2 Cat: F (Rel-19)</w:t>
      </w:r>
      <w:r>
        <w:rPr>
          <w:i/>
        </w:rPr>
        <w:br/>
      </w:r>
      <w:r>
        <w:rPr>
          <w:i/>
        </w:rPr>
        <w:br/>
      </w:r>
      <w:r>
        <w:rPr>
          <w:i/>
        </w:rPr>
        <w:tab/>
      </w:r>
      <w:r>
        <w:rPr>
          <w:i/>
        </w:rPr>
        <w:tab/>
      </w:r>
      <w:r>
        <w:rPr>
          <w:i/>
        </w:rPr>
        <w:tab/>
      </w:r>
      <w:r>
        <w:rPr>
          <w:i/>
        </w:rPr>
        <w:tab/>
      </w:r>
      <w:r>
        <w:rPr>
          <w:i/>
        </w:rPr>
        <w:tab/>
        <w:t>Source: ZTE</w:t>
      </w:r>
    </w:p>
    <w:p w14:paraId="4D1AF937" w14:textId="77777777" w:rsidR="008160A3" w:rsidRDefault="008160A3" w:rsidP="008160A3">
      <w:pPr>
        <w:rPr>
          <w:color w:val="808080"/>
        </w:rPr>
      </w:pPr>
      <w:r>
        <w:rPr>
          <w:color w:val="808080"/>
        </w:rPr>
        <w:t>(Replaces C4-253420)</w:t>
      </w:r>
    </w:p>
    <w:p w14:paraId="4AAD22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8CA09" w14:textId="07BF483E" w:rsidR="008160A3" w:rsidRDefault="008160A3" w:rsidP="008160A3">
      <w:pPr>
        <w:rPr>
          <w:rFonts w:ascii="Arial" w:hAnsi="Arial" w:cs="Arial"/>
          <w:b/>
          <w:sz w:val="24"/>
        </w:rPr>
      </w:pPr>
      <w:r>
        <w:rPr>
          <w:rFonts w:ascii="Arial" w:hAnsi="Arial" w:cs="Arial"/>
          <w:b/>
          <w:color w:val="0000FF"/>
          <w:sz w:val="24"/>
        </w:rPr>
        <w:lastRenderedPageBreak/>
        <w:t>C4-253133</w:t>
      </w:r>
      <w:r>
        <w:rPr>
          <w:rFonts w:ascii="Arial" w:hAnsi="Arial" w:cs="Arial"/>
          <w:b/>
          <w:color w:val="0000FF"/>
          <w:sz w:val="24"/>
        </w:rPr>
        <w:tab/>
      </w:r>
      <w:r>
        <w:rPr>
          <w:rFonts w:ascii="Arial" w:hAnsi="Arial" w:cs="Arial"/>
          <w:b/>
          <w:sz w:val="24"/>
        </w:rPr>
        <w:t>Content type of Multipart messages for AIoT service</w:t>
      </w:r>
    </w:p>
    <w:p w14:paraId="2A479C68"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CR-1227  Cat: F (Rel-19)</w:t>
      </w:r>
      <w:r>
        <w:rPr>
          <w:i/>
        </w:rPr>
        <w:br/>
      </w:r>
      <w:r>
        <w:rPr>
          <w:i/>
        </w:rPr>
        <w:br/>
      </w:r>
      <w:r>
        <w:rPr>
          <w:i/>
        </w:rPr>
        <w:tab/>
      </w:r>
      <w:r>
        <w:rPr>
          <w:i/>
        </w:rPr>
        <w:tab/>
      </w:r>
      <w:r>
        <w:rPr>
          <w:i/>
        </w:rPr>
        <w:tab/>
      </w:r>
      <w:r>
        <w:rPr>
          <w:i/>
        </w:rPr>
        <w:tab/>
      </w:r>
      <w:r>
        <w:rPr>
          <w:i/>
        </w:rPr>
        <w:tab/>
        <w:t>Source: ZTE</w:t>
      </w:r>
    </w:p>
    <w:p w14:paraId="3C3BD3E3" w14:textId="77777777" w:rsidR="008160A3" w:rsidRDefault="008160A3" w:rsidP="008160A3">
      <w:pPr>
        <w:rPr>
          <w:rFonts w:ascii="Arial" w:hAnsi="Arial" w:cs="Arial"/>
          <w:b/>
        </w:rPr>
      </w:pPr>
      <w:r>
        <w:rPr>
          <w:rFonts w:ascii="Arial" w:hAnsi="Arial" w:cs="Arial"/>
          <w:b/>
        </w:rPr>
        <w:t xml:space="preserve">Abstract: </w:t>
      </w:r>
    </w:p>
    <w:p w14:paraId="578AA06B" w14:textId="77777777" w:rsidR="008160A3" w:rsidRDefault="008160A3" w:rsidP="008160A3">
      <w:r>
        <w:t>This CR updates the content type of multipart message of AIoT service.</w:t>
      </w:r>
    </w:p>
    <w:p w14:paraId="5A3D1C3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C4-253421</w:t>
      </w:r>
      <w:r>
        <w:rPr>
          <w:color w:val="993300"/>
          <w:u w:val="single"/>
        </w:rPr>
        <w:t>.</w:t>
      </w:r>
    </w:p>
    <w:p w14:paraId="39BF8F10" w14:textId="3E42AE60" w:rsidR="008160A3" w:rsidRDefault="008160A3" w:rsidP="008160A3">
      <w:pPr>
        <w:rPr>
          <w:rFonts w:ascii="Arial" w:hAnsi="Arial" w:cs="Arial"/>
          <w:b/>
          <w:sz w:val="24"/>
        </w:rPr>
      </w:pPr>
      <w:r>
        <w:rPr>
          <w:rFonts w:ascii="Arial" w:hAnsi="Arial" w:cs="Arial"/>
          <w:b/>
          <w:color w:val="0000FF"/>
          <w:sz w:val="24"/>
        </w:rPr>
        <w:t>C4-253421</w:t>
      </w:r>
      <w:r>
        <w:rPr>
          <w:rFonts w:ascii="Arial" w:hAnsi="Arial" w:cs="Arial"/>
          <w:b/>
          <w:color w:val="0000FF"/>
          <w:sz w:val="24"/>
        </w:rPr>
        <w:tab/>
      </w:r>
      <w:r>
        <w:rPr>
          <w:rFonts w:ascii="Arial" w:hAnsi="Arial" w:cs="Arial"/>
          <w:b/>
          <w:sz w:val="24"/>
        </w:rPr>
        <w:t>Content type of Multipart messages for AIoT service</w:t>
      </w:r>
    </w:p>
    <w:p w14:paraId="1D108929"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CR-1227  rev 1 Cat: F (Rel-19)</w:t>
      </w:r>
      <w:r>
        <w:rPr>
          <w:i/>
        </w:rPr>
        <w:br/>
      </w:r>
      <w:r>
        <w:rPr>
          <w:i/>
        </w:rPr>
        <w:br/>
      </w:r>
      <w:r>
        <w:rPr>
          <w:i/>
        </w:rPr>
        <w:tab/>
      </w:r>
      <w:r>
        <w:rPr>
          <w:i/>
        </w:rPr>
        <w:tab/>
      </w:r>
      <w:r>
        <w:rPr>
          <w:i/>
        </w:rPr>
        <w:tab/>
      </w:r>
      <w:r>
        <w:rPr>
          <w:i/>
        </w:rPr>
        <w:tab/>
      </w:r>
      <w:r>
        <w:rPr>
          <w:i/>
        </w:rPr>
        <w:tab/>
        <w:t>Source: ZTE</w:t>
      </w:r>
    </w:p>
    <w:p w14:paraId="01E0850F" w14:textId="77777777" w:rsidR="008160A3" w:rsidRDefault="008160A3" w:rsidP="008160A3">
      <w:pPr>
        <w:rPr>
          <w:color w:val="808080"/>
        </w:rPr>
      </w:pPr>
      <w:r>
        <w:rPr>
          <w:color w:val="808080"/>
        </w:rPr>
        <w:t>(Replaces C4-253133)</w:t>
      </w:r>
    </w:p>
    <w:p w14:paraId="5BE650D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7F0AF" w14:textId="453C62A8" w:rsidR="008160A3" w:rsidRDefault="008160A3" w:rsidP="008160A3">
      <w:pPr>
        <w:rPr>
          <w:rFonts w:ascii="Arial" w:hAnsi="Arial" w:cs="Arial"/>
          <w:b/>
          <w:sz w:val="24"/>
        </w:rPr>
      </w:pPr>
      <w:r>
        <w:rPr>
          <w:rFonts w:ascii="Arial" w:hAnsi="Arial" w:cs="Arial"/>
          <w:b/>
          <w:color w:val="0000FF"/>
          <w:sz w:val="24"/>
        </w:rPr>
        <w:t>C4-253134</w:t>
      </w:r>
      <w:r>
        <w:rPr>
          <w:rFonts w:ascii="Arial" w:hAnsi="Arial" w:cs="Arial"/>
          <w:b/>
          <w:color w:val="0000FF"/>
          <w:sz w:val="24"/>
        </w:rPr>
        <w:tab/>
      </w:r>
      <w:r>
        <w:rPr>
          <w:rFonts w:ascii="Arial" w:hAnsi="Arial" w:cs="Arial"/>
          <w:b/>
          <w:sz w:val="24"/>
        </w:rPr>
        <w:t>Add a new value of application error</w:t>
      </w:r>
    </w:p>
    <w:p w14:paraId="190EC2AE"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CR-1228  Cat: B (Rel-19)</w:t>
      </w:r>
      <w:r>
        <w:rPr>
          <w:i/>
        </w:rPr>
        <w:br/>
      </w:r>
      <w:r>
        <w:rPr>
          <w:i/>
        </w:rPr>
        <w:br/>
      </w:r>
      <w:r>
        <w:rPr>
          <w:i/>
        </w:rPr>
        <w:tab/>
      </w:r>
      <w:r>
        <w:rPr>
          <w:i/>
        </w:rPr>
        <w:tab/>
      </w:r>
      <w:r>
        <w:rPr>
          <w:i/>
        </w:rPr>
        <w:tab/>
      </w:r>
      <w:r>
        <w:rPr>
          <w:i/>
        </w:rPr>
        <w:tab/>
      </w:r>
      <w:r>
        <w:rPr>
          <w:i/>
        </w:rPr>
        <w:tab/>
        <w:t>Source: ZTE</w:t>
      </w:r>
    </w:p>
    <w:p w14:paraId="381258C4" w14:textId="77777777" w:rsidR="008160A3" w:rsidRDefault="008160A3" w:rsidP="008160A3">
      <w:pPr>
        <w:rPr>
          <w:rFonts w:ascii="Arial" w:hAnsi="Arial" w:cs="Arial"/>
          <w:b/>
        </w:rPr>
      </w:pPr>
      <w:r>
        <w:rPr>
          <w:rFonts w:ascii="Arial" w:hAnsi="Arial" w:cs="Arial"/>
          <w:b/>
        </w:rPr>
        <w:t xml:space="preserve">Abstract: </w:t>
      </w:r>
    </w:p>
    <w:p w14:paraId="65110A2C" w14:textId="77777777" w:rsidR="008160A3" w:rsidRDefault="008160A3" w:rsidP="008160A3">
      <w:r>
        <w:t>This CR adds a new value of application error to indicate that there is no NG connection between the aMF and NG-RAN identified by ranNodeId included in AiotMessageReq.</w:t>
      </w:r>
    </w:p>
    <w:p w14:paraId="353D0A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C4-253422</w:t>
      </w:r>
      <w:r>
        <w:rPr>
          <w:color w:val="993300"/>
          <w:u w:val="single"/>
        </w:rPr>
        <w:t>.</w:t>
      </w:r>
    </w:p>
    <w:p w14:paraId="2BD91A5B" w14:textId="585ECD43" w:rsidR="008160A3" w:rsidRDefault="008160A3" w:rsidP="008160A3">
      <w:pPr>
        <w:rPr>
          <w:rFonts w:ascii="Arial" w:hAnsi="Arial" w:cs="Arial"/>
          <w:b/>
          <w:sz w:val="24"/>
        </w:rPr>
      </w:pPr>
      <w:r>
        <w:rPr>
          <w:rFonts w:ascii="Arial" w:hAnsi="Arial" w:cs="Arial"/>
          <w:b/>
          <w:color w:val="0000FF"/>
          <w:sz w:val="24"/>
        </w:rPr>
        <w:t>C4-253422</w:t>
      </w:r>
      <w:r>
        <w:rPr>
          <w:rFonts w:ascii="Arial" w:hAnsi="Arial" w:cs="Arial"/>
          <w:b/>
          <w:color w:val="0000FF"/>
          <w:sz w:val="24"/>
        </w:rPr>
        <w:tab/>
      </w:r>
      <w:r>
        <w:rPr>
          <w:rFonts w:ascii="Arial" w:hAnsi="Arial" w:cs="Arial"/>
          <w:b/>
          <w:sz w:val="24"/>
        </w:rPr>
        <w:t>Add a new value of application error</w:t>
      </w:r>
    </w:p>
    <w:p w14:paraId="566DD9C7"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v19.3.0</w:t>
      </w:r>
      <w:r>
        <w:rPr>
          <w:i/>
        </w:rPr>
        <w:tab/>
        <w:t xml:space="preserve">  CR-1228  rev 1 Cat: B (Rel-19)</w:t>
      </w:r>
      <w:r>
        <w:rPr>
          <w:i/>
        </w:rPr>
        <w:br/>
      </w:r>
      <w:r>
        <w:rPr>
          <w:i/>
        </w:rPr>
        <w:br/>
      </w:r>
      <w:r>
        <w:rPr>
          <w:i/>
        </w:rPr>
        <w:tab/>
      </w:r>
      <w:r>
        <w:rPr>
          <w:i/>
        </w:rPr>
        <w:tab/>
      </w:r>
      <w:r>
        <w:rPr>
          <w:i/>
        </w:rPr>
        <w:tab/>
      </w:r>
      <w:r>
        <w:rPr>
          <w:i/>
        </w:rPr>
        <w:tab/>
      </w:r>
      <w:r>
        <w:rPr>
          <w:i/>
        </w:rPr>
        <w:tab/>
        <w:t>Source: ZTE</w:t>
      </w:r>
    </w:p>
    <w:p w14:paraId="2CE6530F" w14:textId="77777777" w:rsidR="008160A3" w:rsidRDefault="008160A3" w:rsidP="008160A3">
      <w:pPr>
        <w:rPr>
          <w:color w:val="808080"/>
        </w:rPr>
      </w:pPr>
      <w:r>
        <w:rPr>
          <w:color w:val="808080"/>
        </w:rPr>
        <w:t>(Replaces C4-253134)</w:t>
      </w:r>
    </w:p>
    <w:p w14:paraId="68448E5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BA9DC" w14:textId="7590DF50" w:rsidR="008160A3" w:rsidRDefault="008160A3" w:rsidP="008160A3">
      <w:pPr>
        <w:rPr>
          <w:rFonts w:ascii="Arial" w:hAnsi="Arial" w:cs="Arial"/>
          <w:b/>
          <w:sz w:val="24"/>
        </w:rPr>
      </w:pPr>
      <w:r>
        <w:rPr>
          <w:rFonts w:ascii="Arial" w:hAnsi="Arial" w:cs="Arial"/>
          <w:b/>
          <w:color w:val="0000FF"/>
          <w:sz w:val="24"/>
        </w:rPr>
        <w:t>C4-253294</w:t>
      </w:r>
      <w:r>
        <w:rPr>
          <w:rFonts w:ascii="Arial" w:hAnsi="Arial" w:cs="Arial"/>
          <w:b/>
          <w:color w:val="0000FF"/>
          <w:sz w:val="24"/>
        </w:rPr>
        <w:tab/>
      </w:r>
      <w:r>
        <w:rPr>
          <w:rFonts w:ascii="Arial" w:hAnsi="Arial" w:cs="Arial"/>
          <w:b/>
          <w:sz w:val="24"/>
        </w:rPr>
        <w:t>Update the AiotMessageReq type</w:t>
      </w:r>
    </w:p>
    <w:p w14:paraId="0A5383B8"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CR-1247  Cat: F (Rel-19)</w:t>
      </w:r>
      <w:r>
        <w:rPr>
          <w:i/>
        </w:rPr>
        <w:br/>
      </w:r>
      <w:r>
        <w:rPr>
          <w:i/>
        </w:rPr>
        <w:br/>
      </w:r>
      <w:r>
        <w:rPr>
          <w:i/>
        </w:rPr>
        <w:tab/>
      </w:r>
      <w:r>
        <w:rPr>
          <w:i/>
        </w:rPr>
        <w:tab/>
      </w:r>
      <w:r>
        <w:rPr>
          <w:i/>
        </w:rPr>
        <w:tab/>
      </w:r>
      <w:r>
        <w:rPr>
          <w:i/>
        </w:rPr>
        <w:tab/>
      </w:r>
      <w:r>
        <w:rPr>
          <w:i/>
        </w:rPr>
        <w:tab/>
        <w:t>Source: CATT</w:t>
      </w:r>
    </w:p>
    <w:p w14:paraId="4003A69C" w14:textId="77777777" w:rsidR="008160A3" w:rsidRDefault="008160A3" w:rsidP="008160A3">
      <w:pPr>
        <w:rPr>
          <w:rFonts w:ascii="Arial" w:hAnsi="Arial" w:cs="Arial"/>
          <w:b/>
        </w:rPr>
      </w:pPr>
      <w:r>
        <w:rPr>
          <w:rFonts w:ascii="Arial" w:hAnsi="Arial" w:cs="Arial"/>
          <w:b/>
        </w:rPr>
        <w:t xml:space="preserve">Abstract: </w:t>
      </w:r>
    </w:p>
    <w:p w14:paraId="67C221A6" w14:textId="77777777" w:rsidR="008160A3" w:rsidRDefault="008160A3" w:rsidP="008160A3">
      <w:r>
        <w:t>Change the ranNodeId to array and update the OpenAPI.</w:t>
      </w:r>
    </w:p>
    <w:p w14:paraId="354311C1" w14:textId="77777777" w:rsidR="008160A3" w:rsidRDefault="008160A3" w:rsidP="008160A3">
      <w:pPr>
        <w:rPr>
          <w:rFonts w:ascii="Arial" w:hAnsi="Arial" w:cs="Arial"/>
          <w:b/>
        </w:rPr>
      </w:pPr>
      <w:r>
        <w:rPr>
          <w:rFonts w:ascii="Arial" w:hAnsi="Arial" w:cs="Arial"/>
          <w:b/>
        </w:rPr>
        <w:t xml:space="preserve">Discussion: </w:t>
      </w:r>
    </w:p>
    <w:p w14:paraId="05DAA292" w14:textId="77777777" w:rsidR="008160A3" w:rsidRDefault="008160A3" w:rsidP="008160A3">
      <w:r>
        <w:t>There is a consensus in CT4 that only each message only targets to one to RAN node.</w:t>
      </w:r>
    </w:p>
    <w:p w14:paraId="39C9BFE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CDBD09" w14:textId="3A3CFF28" w:rsidR="008160A3" w:rsidRDefault="008160A3" w:rsidP="008160A3">
      <w:pPr>
        <w:rPr>
          <w:rFonts w:ascii="Arial" w:hAnsi="Arial" w:cs="Arial"/>
          <w:b/>
          <w:sz w:val="24"/>
        </w:rPr>
      </w:pPr>
      <w:r>
        <w:rPr>
          <w:rFonts w:ascii="Arial" w:hAnsi="Arial" w:cs="Arial"/>
          <w:b/>
          <w:color w:val="0000FF"/>
          <w:sz w:val="24"/>
        </w:rPr>
        <w:lastRenderedPageBreak/>
        <w:t>C4-253170</w:t>
      </w:r>
      <w:r>
        <w:rPr>
          <w:rFonts w:ascii="Arial" w:hAnsi="Arial" w:cs="Arial"/>
          <w:b/>
          <w:color w:val="0000FF"/>
          <w:sz w:val="24"/>
        </w:rPr>
        <w:tab/>
      </w:r>
      <w:r>
        <w:rPr>
          <w:rFonts w:ascii="Arial" w:hAnsi="Arial" w:cs="Arial"/>
          <w:b/>
          <w:sz w:val="24"/>
        </w:rPr>
        <w:t>Updating AIoT NF services</w:t>
      </w:r>
    </w:p>
    <w:p w14:paraId="7FEE269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CR-1232  Cat: B (Rel-19)</w:t>
      </w:r>
      <w:r>
        <w:rPr>
          <w:i/>
        </w:rPr>
        <w:br/>
      </w:r>
      <w:r>
        <w:rPr>
          <w:i/>
        </w:rPr>
        <w:br/>
      </w:r>
      <w:r>
        <w:rPr>
          <w:i/>
        </w:rPr>
        <w:tab/>
      </w:r>
      <w:r>
        <w:rPr>
          <w:i/>
        </w:rPr>
        <w:tab/>
      </w:r>
      <w:r>
        <w:rPr>
          <w:i/>
        </w:rPr>
        <w:tab/>
      </w:r>
      <w:r>
        <w:rPr>
          <w:i/>
        </w:rPr>
        <w:tab/>
      </w:r>
      <w:r>
        <w:rPr>
          <w:i/>
        </w:rPr>
        <w:tab/>
        <w:t>Source: Samsung</w:t>
      </w:r>
    </w:p>
    <w:p w14:paraId="1F5D2B2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9B03A6" w14:textId="56355ED2" w:rsidR="008160A3" w:rsidRDefault="008160A3" w:rsidP="008160A3">
      <w:pPr>
        <w:rPr>
          <w:rFonts w:ascii="Arial" w:hAnsi="Arial" w:cs="Arial"/>
          <w:b/>
          <w:sz w:val="24"/>
        </w:rPr>
      </w:pPr>
      <w:r>
        <w:rPr>
          <w:rFonts w:ascii="Arial" w:hAnsi="Arial" w:cs="Arial"/>
          <w:b/>
          <w:color w:val="0000FF"/>
          <w:sz w:val="24"/>
        </w:rPr>
        <w:t>C4-253183</w:t>
      </w:r>
      <w:r>
        <w:rPr>
          <w:rFonts w:ascii="Arial" w:hAnsi="Arial" w:cs="Arial"/>
          <w:b/>
          <w:color w:val="0000FF"/>
          <w:sz w:val="24"/>
        </w:rPr>
        <w:tab/>
      </w:r>
      <w:r>
        <w:rPr>
          <w:rFonts w:ascii="Arial" w:hAnsi="Arial" w:cs="Arial"/>
          <w:b/>
          <w:sz w:val="24"/>
        </w:rPr>
        <w:t>Pseudo-CR on New UDR service for AIoT</w:t>
      </w:r>
    </w:p>
    <w:p w14:paraId="794D085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Lenovo</w:t>
      </w:r>
    </w:p>
    <w:p w14:paraId="7BD7D60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C4-253413</w:t>
      </w:r>
      <w:r>
        <w:rPr>
          <w:color w:val="993300"/>
          <w:u w:val="single"/>
        </w:rPr>
        <w:t>.</w:t>
      </w:r>
    </w:p>
    <w:p w14:paraId="461D41BD" w14:textId="3801AEE7" w:rsidR="008160A3" w:rsidRDefault="008160A3" w:rsidP="008160A3">
      <w:pPr>
        <w:rPr>
          <w:rFonts w:ascii="Arial" w:hAnsi="Arial" w:cs="Arial"/>
          <w:b/>
          <w:sz w:val="24"/>
        </w:rPr>
      </w:pPr>
      <w:r>
        <w:rPr>
          <w:rFonts w:ascii="Arial" w:hAnsi="Arial" w:cs="Arial"/>
          <w:b/>
          <w:color w:val="0000FF"/>
          <w:sz w:val="24"/>
        </w:rPr>
        <w:t>C4-253413</w:t>
      </w:r>
      <w:r>
        <w:rPr>
          <w:rFonts w:ascii="Arial" w:hAnsi="Arial" w:cs="Arial"/>
          <w:b/>
          <w:color w:val="0000FF"/>
          <w:sz w:val="24"/>
        </w:rPr>
        <w:tab/>
      </w:r>
      <w:r>
        <w:rPr>
          <w:rFonts w:ascii="Arial" w:hAnsi="Arial" w:cs="Arial"/>
          <w:b/>
          <w:sz w:val="24"/>
        </w:rPr>
        <w:t>Pseudo-CR on New UDR service for AIoT</w:t>
      </w:r>
    </w:p>
    <w:p w14:paraId="4E3CEAAF"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Lenovo, China Mobile, Huawei</w:t>
      </w:r>
    </w:p>
    <w:p w14:paraId="5676FCCF" w14:textId="77777777" w:rsidR="008160A3" w:rsidRDefault="008160A3" w:rsidP="008160A3">
      <w:pPr>
        <w:rPr>
          <w:color w:val="808080"/>
        </w:rPr>
      </w:pPr>
      <w:r>
        <w:rPr>
          <w:color w:val="808080"/>
        </w:rPr>
        <w:t>(Replaces C4-253183)</w:t>
      </w:r>
    </w:p>
    <w:p w14:paraId="1A4A74A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C4-253574</w:t>
      </w:r>
      <w:r>
        <w:rPr>
          <w:color w:val="993300"/>
          <w:u w:val="single"/>
        </w:rPr>
        <w:t>.</w:t>
      </w:r>
    </w:p>
    <w:p w14:paraId="0F52A33B" w14:textId="61BAB628" w:rsidR="008160A3" w:rsidRDefault="008160A3" w:rsidP="008160A3">
      <w:pPr>
        <w:rPr>
          <w:rFonts w:ascii="Arial" w:hAnsi="Arial" w:cs="Arial"/>
          <w:b/>
          <w:sz w:val="24"/>
        </w:rPr>
      </w:pPr>
      <w:r>
        <w:rPr>
          <w:rFonts w:ascii="Arial" w:hAnsi="Arial" w:cs="Arial"/>
          <w:b/>
          <w:color w:val="0000FF"/>
          <w:sz w:val="24"/>
        </w:rPr>
        <w:t>C4-253574</w:t>
      </w:r>
      <w:r>
        <w:rPr>
          <w:rFonts w:ascii="Arial" w:hAnsi="Arial" w:cs="Arial"/>
          <w:b/>
          <w:color w:val="0000FF"/>
          <w:sz w:val="24"/>
        </w:rPr>
        <w:tab/>
      </w:r>
      <w:r>
        <w:rPr>
          <w:rFonts w:ascii="Arial" w:hAnsi="Arial" w:cs="Arial"/>
          <w:b/>
          <w:sz w:val="24"/>
        </w:rPr>
        <w:t>Pseudo-CR on New UDR service for AIoT</w:t>
      </w:r>
    </w:p>
    <w:p w14:paraId="09C0A1A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Lenovo, China Mobile, Huawei</w:t>
      </w:r>
    </w:p>
    <w:p w14:paraId="288BF304" w14:textId="77777777" w:rsidR="008160A3" w:rsidRDefault="008160A3" w:rsidP="008160A3">
      <w:pPr>
        <w:rPr>
          <w:color w:val="808080"/>
        </w:rPr>
      </w:pPr>
      <w:r>
        <w:rPr>
          <w:color w:val="808080"/>
        </w:rPr>
        <w:t>(Replaces C4-253413)</w:t>
      </w:r>
    </w:p>
    <w:p w14:paraId="6437F21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A754" w14:textId="65B19D11" w:rsidR="008160A3" w:rsidRDefault="008160A3" w:rsidP="008160A3">
      <w:pPr>
        <w:rPr>
          <w:rFonts w:ascii="Arial" w:hAnsi="Arial" w:cs="Arial"/>
          <w:b/>
          <w:sz w:val="24"/>
        </w:rPr>
      </w:pPr>
      <w:r>
        <w:rPr>
          <w:rFonts w:ascii="Arial" w:hAnsi="Arial" w:cs="Arial"/>
          <w:b/>
          <w:color w:val="0000FF"/>
          <w:sz w:val="24"/>
        </w:rPr>
        <w:t>C4-253201</w:t>
      </w:r>
      <w:r>
        <w:rPr>
          <w:rFonts w:ascii="Arial" w:hAnsi="Arial" w:cs="Arial"/>
          <w:b/>
          <w:color w:val="0000FF"/>
          <w:sz w:val="24"/>
        </w:rPr>
        <w:tab/>
      </w:r>
      <w:r>
        <w:rPr>
          <w:rFonts w:ascii="Arial" w:hAnsi="Arial" w:cs="Arial"/>
          <w:b/>
          <w:sz w:val="24"/>
        </w:rPr>
        <w:t>Add AIoT to ServiceName Enum</w:t>
      </w:r>
    </w:p>
    <w:p w14:paraId="5FAA164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CR-1217  Cat: B (Rel-19)</w:t>
      </w:r>
      <w:r>
        <w:rPr>
          <w:i/>
        </w:rPr>
        <w:br/>
      </w:r>
      <w:r>
        <w:rPr>
          <w:i/>
        </w:rPr>
        <w:br/>
      </w:r>
      <w:r>
        <w:rPr>
          <w:i/>
        </w:rPr>
        <w:tab/>
      </w:r>
      <w:r>
        <w:rPr>
          <w:i/>
        </w:rPr>
        <w:tab/>
      </w:r>
      <w:r>
        <w:rPr>
          <w:i/>
        </w:rPr>
        <w:tab/>
      </w:r>
      <w:r>
        <w:rPr>
          <w:i/>
        </w:rPr>
        <w:tab/>
      </w:r>
      <w:r>
        <w:rPr>
          <w:i/>
        </w:rPr>
        <w:tab/>
        <w:t>Source: Nokia</w:t>
      </w:r>
    </w:p>
    <w:p w14:paraId="203E1464" w14:textId="77777777" w:rsidR="008160A3" w:rsidRDefault="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4142A" w14:textId="2602E5FA" w:rsidR="00F15DC7" w:rsidRDefault="008160A3" w:rsidP="008160A3">
      <w:pPr>
        <w:rPr>
          <w:rFonts w:ascii="Arial" w:hAnsi="Arial" w:cs="Arial"/>
          <w:b/>
          <w:sz w:val="24"/>
        </w:rPr>
      </w:pPr>
      <w:r>
        <w:rPr>
          <w:rFonts w:ascii="Arial" w:hAnsi="Arial" w:cs="Arial"/>
          <w:b/>
          <w:color w:val="0000FF"/>
          <w:sz w:val="24"/>
        </w:rPr>
        <w:t>C4-253216</w:t>
      </w:r>
      <w:r>
        <w:rPr>
          <w:rFonts w:ascii="Arial" w:hAnsi="Arial" w:cs="Arial"/>
          <w:b/>
          <w:color w:val="0000FF"/>
          <w:sz w:val="24"/>
        </w:rPr>
        <w:tab/>
      </w:r>
      <w:r>
        <w:rPr>
          <w:rFonts w:ascii="Arial" w:hAnsi="Arial" w:cs="Arial"/>
          <w:b/>
          <w:sz w:val="24"/>
        </w:rPr>
        <w:t>AIoT Area ID definition</w:t>
      </w:r>
    </w:p>
    <w:p w14:paraId="29090D1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CR-0721  Cat: B (Rel-19)</w:t>
      </w:r>
      <w:r>
        <w:rPr>
          <w:i/>
        </w:rPr>
        <w:br/>
      </w:r>
      <w:r>
        <w:rPr>
          <w:i/>
        </w:rPr>
        <w:br/>
      </w:r>
      <w:r>
        <w:rPr>
          <w:i/>
        </w:rPr>
        <w:tab/>
      </w:r>
      <w:r>
        <w:rPr>
          <w:i/>
        </w:rPr>
        <w:tab/>
      </w:r>
      <w:r>
        <w:rPr>
          <w:i/>
        </w:rPr>
        <w:tab/>
      </w:r>
      <w:r>
        <w:rPr>
          <w:i/>
        </w:rPr>
        <w:tab/>
      </w:r>
      <w:r>
        <w:rPr>
          <w:i/>
        </w:rPr>
        <w:tab/>
        <w:t>Source: Huawei</w:t>
      </w:r>
    </w:p>
    <w:p w14:paraId="3935D38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C4-253401</w:t>
      </w:r>
      <w:r>
        <w:rPr>
          <w:color w:val="993300"/>
          <w:u w:val="single"/>
        </w:rPr>
        <w:t>.</w:t>
      </w:r>
    </w:p>
    <w:p w14:paraId="49C0EC48" w14:textId="5273E387" w:rsidR="008160A3" w:rsidRDefault="008160A3" w:rsidP="008160A3">
      <w:pPr>
        <w:rPr>
          <w:rFonts w:ascii="Arial" w:hAnsi="Arial" w:cs="Arial"/>
          <w:b/>
          <w:sz w:val="24"/>
        </w:rPr>
      </w:pPr>
      <w:r>
        <w:rPr>
          <w:rFonts w:ascii="Arial" w:hAnsi="Arial" w:cs="Arial"/>
          <w:b/>
          <w:color w:val="0000FF"/>
          <w:sz w:val="24"/>
        </w:rPr>
        <w:t>C4-253401</w:t>
      </w:r>
      <w:r>
        <w:rPr>
          <w:rFonts w:ascii="Arial" w:hAnsi="Arial" w:cs="Arial"/>
          <w:b/>
          <w:color w:val="0000FF"/>
          <w:sz w:val="24"/>
        </w:rPr>
        <w:tab/>
      </w:r>
      <w:r>
        <w:rPr>
          <w:rFonts w:ascii="Arial" w:hAnsi="Arial" w:cs="Arial"/>
          <w:b/>
          <w:sz w:val="24"/>
        </w:rPr>
        <w:t>AIoT Area ID definition</w:t>
      </w:r>
    </w:p>
    <w:p w14:paraId="63712C8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CR-0721  rev 1 Cat: B (Rel-19)</w:t>
      </w:r>
      <w:r>
        <w:rPr>
          <w:i/>
        </w:rPr>
        <w:br/>
      </w:r>
      <w:r>
        <w:rPr>
          <w:i/>
        </w:rPr>
        <w:br/>
      </w:r>
      <w:r>
        <w:rPr>
          <w:i/>
        </w:rPr>
        <w:tab/>
      </w:r>
      <w:r>
        <w:rPr>
          <w:i/>
        </w:rPr>
        <w:tab/>
      </w:r>
      <w:r>
        <w:rPr>
          <w:i/>
        </w:rPr>
        <w:tab/>
      </w:r>
      <w:r>
        <w:rPr>
          <w:i/>
        </w:rPr>
        <w:tab/>
      </w:r>
      <w:r>
        <w:rPr>
          <w:i/>
        </w:rPr>
        <w:tab/>
        <w:t>Source: Huawei</w:t>
      </w:r>
    </w:p>
    <w:p w14:paraId="44F832C3" w14:textId="77777777" w:rsidR="008160A3" w:rsidRDefault="008160A3" w:rsidP="008160A3">
      <w:pPr>
        <w:rPr>
          <w:color w:val="808080"/>
        </w:rPr>
      </w:pPr>
      <w:r>
        <w:rPr>
          <w:color w:val="808080"/>
        </w:rPr>
        <w:t>(Replaces C4-253216)</w:t>
      </w:r>
    </w:p>
    <w:p w14:paraId="52D544C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9B581" w14:textId="6ED36920" w:rsidR="008160A3" w:rsidRDefault="008160A3" w:rsidP="008160A3">
      <w:pPr>
        <w:rPr>
          <w:rFonts w:ascii="Arial" w:hAnsi="Arial" w:cs="Arial"/>
          <w:b/>
          <w:sz w:val="24"/>
        </w:rPr>
      </w:pPr>
      <w:r>
        <w:rPr>
          <w:rFonts w:ascii="Arial" w:hAnsi="Arial" w:cs="Arial"/>
          <w:b/>
          <w:color w:val="0000FF"/>
          <w:sz w:val="24"/>
        </w:rPr>
        <w:lastRenderedPageBreak/>
        <w:t>C4-253217</w:t>
      </w:r>
      <w:r>
        <w:rPr>
          <w:rFonts w:ascii="Arial" w:hAnsi="Arial" w:cs="Arial"/>
          <w:b/>
          <w:color w:val="0000FF"/>
          <w:sz w:val="24"/>
        </w:rPr>
        <w:tab/>
      </w:r>
      <w:r>
        <w:rPr>
          <w:rFonts w:ascii="Arial" w:hAnsi="Arial" w:cs="Arial"/>
          <w:b/>
          <w:sz w:val="24"/>
        </w:rPr>
        <w:t>AIoT message delivery support for parallel sessions</w:t>
      </w:r>
    </w:p>
    <w:p w14:paraId="2C60AE3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CR-1236  Cat: B (Rel-19)</w:t>
      </w:r>
      <w:r>
        <w:rPr>
          <w:i/>
        </w:rPr>
        <w:br/>
      </w:r>
      <w:r>
        <w:rPr>
          <w:i/>
        </w:rPr>
        <w:br/>
      </w:r>
      <w:r>
        <w:rPr>
          <w:i/>
        </w:rPr>
        <w:tab/>
      </w:r>
      <w:r>
        <w:rPr>
          <w:i/>
        </w:rPr>
        <w:tab/>
      </w:r>
      <w:r>
        <w:rPr>
          <w:i/>
        </w:rPr>
        <w:tab/>
      </w:r>
      <w:r>
        <w:rPr>
          <w:i/>
        </w:rPr>
        <w:tab/>
      </w:r>
      <w:r>
        <w:rPr>
          <w:i/>
        </w:rPr>
        <w:tab/>
        <w:t>Source: Lenovo</w:t>
      </w:r>
    </w:p>
    <w:p w14:paraId="1E2D7B9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C4-253424</w:t>
      </w:r>
      <w:r>
        <w:rPr>
          <w:color w:val="993300"/>
          <w:u w:val="single"/>
        </w:rPr>
        <w:t>.</w:t>
      </w:r>
    </w:p>
    <w:p w14:paraId="01342A34" w14:textId="174E9953" w:rsidR="008160A3" w:rsidRDefault="008160A3" w:rsidP="008160A3">
      <w:pPr>
        <w:rPr>
          <w:rFonts w:ascii="Arial" w:hAnsi="Arial" w:cs="Arial"/>
          <w:b/>
          <w:sz w:val="24"/>
        </w:rPr>
      </w:pPr>
      <w:r>
        <w:rPr>
          <w:rFonts w:ascii="Arial" w:hAnsi="Arial" w:cs="Arial"/>
          <w:b/>
          <w:color w:val="0000FF"/>
          <w:sz w:val="24"/>
        </w:rPr>
        <w:t>C4-253424</w:t>
      </w:r>
      <w:r>
        <w:rPr>
          <w:rFonts w:ascii="Arial" w:hAnsi="Arial" w:cs="Arial"/>
          <w:b/>
          <w:color w:val="0000FF"/>
          <w:sz w:val="24"/>
        </w:rPr>
        <w:tab/>
      </w:r>
      <w:r>
        <w:rPr>
          <w:rFonts w:ascii="Arial" w:hAnsi="Arial" w:cs="Arial"/>
          <w:b/>
          <w:sz w:val="24"/>
        </w:rPr>
        <w:t>AIoT message delivery support for parallel sessions</w:t>
      </w:r>
    </w:p>
    <w:p w14:paraId="4D550A3B"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CR-1236  rev 1 Cat: B (Rel-19)</w:t>
      </w:r>
      <w:r>
        <w:rPr>
          <w:i/>
        </w:rPr>
        <w:br/>
      </w:r>
      <w:r>
        <w:rPr>
          <w:i/>
        </w:rPr>
        <w:br/>
      </w:r>
      <w:r>
        <w:rPr>
          <w:i/>
        </w:rPr>
        <w:tab/>
      </w:r>
      <w:r>
        <w:rPr>
          <w:i/>
        </w:rPr>
        <w:tab/>
      </w:r>
      <w:r>
        <w:rPr>
          <w:i/>
        </w:rPr>
        <w:tab/>
      </w:r>
      <w:r>
        <w:rPr>
          <w:i/>
        </w:rPr>
        <w:tab/>
      </w:r>
      <w:r>
        <w:rPr>
          <w:i/>
        </w:rPr>
        <w:tab/>
        <w:t>Source: Lenovo, Huawei</w:t>
      </w:r>
    </w:p>
    <w:p w14:paraId="2364F393" w14:textId="77777777" w:rsidR="008160A3" w:rsidRDefault="008160A3" w:rsidP="008160A3">
      <w:pPr>
        <w:rPr>
          <w:color w:val="808080"/>
        </w:rPr>
      </w:pPr>
      <w:r>
        <w:rPr>
          <w:color w:val="808080"/>
        </w:rPr>
        <w:t>(Replaces C4-253217)</w:t>
      </w:r>
    </w:p>
    <w:p w14:paraId="46FD46E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C4-253561</w:t>
      </w:r>
      <w:r>
        <w:rPr>
          <w:color w:val="993300"/>
          <w:u w:val="single"/>
        </w:rPr>
        <w:t>.</w:t>
      </w:r>
    </w:p>
    <w:p w14:paraId="2C3486DB" w14:textId="6EC37D96" w:rsidR="008160A3" w:rsidRDefault="008160A3" w:rsidP="008160A3">
      <w:pPr>
        <w:rPr>
          <w:rFonts w:ascii="Arial" w:hAnsi="Arial" w:cs="Arial"/>
          <w:b/>
          <w:sz w:val="24"/>
        </w:rPr>
      </w:pPr>
      <w:r>
        <w:rPr>
          <w:rFonts w:ascii="Arial" w:hAnsi="Arial" w:cs="Arial"/>
          <w:b/>
          <w:color w:val="0000FF"/>
          <w:sz w:val="24"/>
        </w:rPr>
        <w:t>C4-253561</w:t>
      </w:r>
      <w:r>
        <w:rPr>
          <w:rFonts w:ascii="Arial" w:hAnsi="Arial" w:cs="Arial"/>
          <w:b/>
          <w:color w:val="0000FF"/>
          <w:sz w:val="24"/>
        </w:rPr>
        <w:tab/>
      </w:r>
      <w:r>
        <w:rPr>
          <w:rFonts w:ascii="Arial" w:hAnsi="Arial" w:cs="Arial"/>
          <w:b/>
          <w:sz w:val="24"/>
        </w:rPr>
        <w:t>Addition of RAN A-IoT Device NGAP ID</w:t>
      </w:r>
    </w:p>
    <w:p w14:paraId="779BE3A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CR-1236  rev 2 Cat: B (Rel-19)</w:t>
      </w:r>
      <w:r>
        <w:rPr>
          <w:i/>
        </w:rPr>
        <w:br/>
      </w:r>
      <w:r>
        <w:rPr>
          <w:i/>
        </w:rPr>
        <w:br/>
      </w:r>
      <w:r>
        <w:rPr>
          <w:i/>
        </w:rPr>
        <w:tab/>
      </w:r>
      <w:r>
        <w:rPr>
          <w:i/>
        </w:rPr>
        <w:tab/>
      </w:r>
      <w:r>
        <w:rPr>
          <w:i/>
        </w:rPr>
        <w:tab/>
      </w:r>
      <w:r>
        <w:rPr>
          <w:i/>
        </w:rPr>
        <w:tab/>
      </w:r>
      <w:r>
        <w:rPr>
          <w:i/>
        </w:rPr>
        <w:tab/>
        <w:t>Source: Lenovo, Huawei, Samsung</w:t>
      </w:r>
    </w:p>
    <w:p w14:paraId="788E54F6" w14:textId="77777777" w:rsidR="008160A3" w:rsidRDefault="008160A3" w:rsidP="008160A3">
      <w:pPr>
        <w:rPr>
          <w:color w:val="808080"/>
        </w:rPr>
      </w:pPr>
      <w:r>
        <w:rPr>
          <w:color w:val="808080"/>
        </w:rPr>
        <w:t>(Replaces C4-253424)</w:t>
      </w:r>
    </w:p>
    <w:p w14:paraId="3FB9D72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4A26B" w14:textId="76A4EEFB" w:rsidR="008160A3" w:rsidRDefault="008160A3" w:rsidP="008160A3">
      <w:pPr>
        <w:rPr>
          <w:rFonts w:ascii="Arial" w:hAnsi="Arial" w:cs="Arial"/>
          <w:b/>
          <w:sz w:val="24"/>
        </w:rPr>
      </w:pPr>
      <w:r>
        <w:rPr>
          <w:rFonts w:ascii="Arial" w:hAnsi="Arial" w:cs="Arial"/>
          <w:b/>
          <w:color w:val="0000FF"/>
          <w:sz w:val="24"/>
        </w:rPr>
        <w:t>C4-253225</w:t>
      </w:r>
      <w:r>
        <w:rPr>
          <w:rFonts w:ascii="Arial" w:hAnsi="Arial" w:cs="Arial"/>
          <w:b/>
          <w:color w:val="0000FF"/>
          <w:sz w:val="24"/>
        </w:rPr>
        <w:tab/>
      </w:r>
      <w:r>
        <w:rPr>
          <w:rFonts w:ascii="Arial" w:hAnsi="Arial" w:cs="Arial"/>
          <w:b/>
          <w:sz w:val="24"/>
        </w:rPr>
        <w:t>AIoT sesseion release</w:t>
      </w:r>
    </w:p>
    <w:p w14:paraId="0731614C"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CR-1237  Cat: B (Rel-19)</w:t>
      </w:r>
      <w:r>
        <w:rPr>
          <w:i/>
        </w:rPr>
        <w:br/>
      </w:r>
      <w:r>
        <w:rPr>
          <w:i/>
        </w:rPr>
        <w:br/>
      </w:r>
      <w:r>
        <w:rPr>
          <w:i/>
        </w:rPr>
        <w:tab/>
      </w:r>
      <w:r>
        <w:rPr>
          <w:i/>
        </w:rPr>
        <w:tab/>
      </w:r>
      <w:r>
        <w:rPr>
          <w:i/>
        </w:rPr>
        <w:tab/>
      </w:r>
      <w:r>
        <w:rPr>
          <w:i/>
        </w:rPr>
        <w:tab/>
      </w:r>
      <w:r>
        <w:rPr>
          <w:i/>
        </w:rPr>
        <w:tab/>
        <w:t>Source: Huawei</w:t>
      </w:r>
    </w:p>
    <w:p w14:paraId="5D9BDDC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C4-253425</w:t>
      </w:r>
      <w:r>
        <w:rPr>
          <w:color w:val="993300"/>
          <w:u w:val="single"/>
        </w:rPr>
        <w:t>.</w:t>
      </w:r>
    </w:p>
    <w:p w14:paraId="7BB9DD74" w14:textId="55E2F8DE" w:rsidR="008160A3" w:rsidRDefault="008160A3" w:rsidP="008160A3">
      <w:pPr>
        <w:rPr>
          <w:rFonts w:ascii="Arial" w:hAnsi="Arial" w:cs="Arial"/>
          <w:b/>
          <w:sz w:val="24"/>
        </w:rPr>
      </w:pPr>
      <w:r>
        <w:rPr>
          <w:rFonts w:ascii="Arial" w:hAnsi="Arial" w:cs="Arial"/>
          <w:b/>
          <w:color w:val="0000FF"/>
          <w:sz w:val="24"/>
        </w:rPr>
        <w:t>C4-253425</w:t>
      </w:r>
      <w:r>
        <w:rPr>
          <w:rFonts w:ascii="Arial" w:hAnsi="Arial" w:cs="Arial"/>
          <w:b/>
          <w:color w:val="0000FF"/>
          <w:sz w:val="24"/>
        </w:rPr>
        <w:tab/>
      </w:r>
      <w:r>
        <w:rPr>
          <w:rFonts w:ascii="Arial" w:hAnsi="Arial" w:cs="Arial"/>
          <w:b/>
          <w:sz w:val="24"/>
        </w:rPr>
        <w:t>AIoT sesseion release</w:t>
      </w:r>
    </w:p>
    <w:p w14:paraId="0B53AD9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CR-1237  rev 1 Cat: B (Rel-19)</w:t>
      </w:r>
      <w:r>
        <w:rPr>
          <w:i/>
        </w:rPr>
        <w:br/>
      </w:r>
      <w:r>
        <w:rPr>
          <w:i/>
        </w:rPr>
        <w:br/>
      </w:r>
      <w:r>
        <w:rPr>
          <w:i/>
        </w:rPr>
        <w:tab/>
      </w:r>
      <w:r>
        <w:rPr>
          <w:i/>
        </w:rPr>
        <w:tab/>
      </w:r>
      <w:r>
        <w:rPr>
          <w:i/>
        </w:rPr>
        <w:tab/>
      </w:r>
      <w:r>
        <w:rPr>
          <w:i/>
        </w:rPr>
        <w:tab/>
      </w:r>
      <w:r>
        <w:rPr>
          <w:i/>
        </w:rPr>
        <w:tab/>
        <w:t>Source: Huawei</w:t>
      </w:r>
    </w:p>
    <w:p w14:paraId="5C5855F8" w14:textId="77777777" w:rsidR="008160A3" w:rsidRDefault="008160A3" w:rsidP="008160A3">
      <w:pPr>
        <w:rPr>
          <w:color w:val="808080"/>
        </w:rPr>
      </w:pPr>
      <w:r>
        <w:rPr>
          <w:color w:val="808080"/>
        </w:rPr>
        <w:t>(Replaces C4-253225)</w:t>
      </w:r>
    </w:p>
    <w:p w14:paraId="00B7029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6AEC2" w14:textId="51C7C35D" w:rsidR="008160A3" w:rsidRDefault="008160A3" w:rsidP="008160A3">
      <w:pPr>
        <w:rPr>
          <w:rFonts w:ascii="Arial" w:hAnsi="Arial" w:cs="Arial"/>
          <w:b/>
          <w:sz w:val="24"/>
        </w:rPr>
      </w:pPr>
      <w:r>
        <w:rPr>
          <w:rFonts w:ascii="Arial" w:hAnsi="Arial" w:cs="Arial"/>
          <w:b/>
          <w:color w:val="0000FF"/>
          <w:sz w:val="24"/>
        </w:rPr>
        <w:t>C4-253226</w:t>
      </w:r>
      <w:r>
        <w:rPr>
          <w:rFonts w:ascii="Arial" w:hAnsi="Arial" w:cs="Arial"/>
          <w:b/>
          <w:color w:val="0000FF"/>
          <w:sz w:val="24"/>
        </w:rPr>
        <w:tab/>
      </w:r>
      <w:r>
        <w:rPr>
          <w:rFonts w:ascii="Arial" w:hAnsi="Arial" w:cs="Arial"/>
          <w:b/>
          <w:sz w:val="24"/>
        </w:rPr>
        <w:t>AIoT correlation ID</w:t>
      </w:r>
    </w:p>
    <w:p w14:paraId="495371A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CR-1238  Cat: B (Rel-19)</w:t>
      </w:r>
      <w:r>
        <w:rPr>
          <w:i/>
        </w:rPr>
        <w:br/>
      </w:r>
      <w:r>
        <w:rPr>
          <w:i/>
        </w:rPr>
        <w:br/>
      </w:r>
      <w:r>
        <w:rPr>
          <w:i/>
        </w:rPr>
        <w:tab/>
      </w:r>
      <w:r>
        <w:rPr>
          <w:i/>
        </w:rPr>
        <w:tab/>
      </w:r>
      <w:r>
        <w:rPr>
          <w:i/>
        </w:rPr>
        <w:tab/>
      </w:r>
      <w:r>
        <w:rPr>
          <w:i/>
        </w:rPr>
        <w:tab/>
      </w:r>
      <w:r>
        <w:rPr>
          <w:i/>
        </w:rPr>
        <w:tab/>
        <w:t>Source: Huawei</w:t>
      </w:r>
    </w:p>
    <w:p w14:paraId="15D5403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AE6E74" w14:textId="71B97430" w:rsidR="008160A3" w:rsidRDefault="008160A3" w:rsidP="008160A3">
      <w:pPr>
        <w:rPr>
          <w:rFonts w:ascii="Arial" w:hAnsi="Arial" w:cs="Arial"/>
          <w:b/>
          <w:sz w:val="24"/>
        </w:rPr>
      </w:pPr>
      <w:r>
        <w:rPr>
          <w:rFonts w:ascii="Arial" w:hAnsi="Arial" w:cs="Arial"/>
          <w:b/>
          <w:color w:val="0000FF"/>
          <w:sz w:val="24"/>
        </w:rPr>
        <w:t>C4-253227</w:t>
      </w:r>
      <w:r>
        <w:rPr>
          <w:rFonts w:ascii="Arial" w:hAnsi="Arial" w:cs="Arial"/>
          <w:b/>
          <w:color w:val="0000FF"/>
          <w:sz w:val="24"/>
        </w:rPr>
        <w:tab/>
      </w:r>
      <w:r>
        <w:rPr>
          <w:rFonts w:ascii="Arial" w:hAnsi="Arial" w:cs="Arial"/>
          <w:b/>
          <w:sz w:val="24"/>
        </w:rPr>
        <w:t>AIoT transaction reference ID</w:t>
      </w:r>
    </w:p>
    <w:p w14:paraId="4DDAC7F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CR-1239  Cat: B (Rel-19)</w:t>
      </w:r>
      <w:r>
        <w:rPr>
          <w:i/>
        </w:rPr>
        <w:br/>
      </w:r>
      <w:r>
        <w:rPr>
          <w:i/>
        </w:rPr>
        <w:lastRenderedPageBreak/>
        <w:br/>
      </w:r>
      <w:r>
        <w:rPr>
          <w:i/>
        </w:rPr>
        <w:tab/>
      </w:r>
      <w:r>
        <w:rPr>
          <w:i/>
        </w:rPr>
        <w:tab/>
      </w:r>
      <w:r>
        <w:rPr>
          <w:i/>
        </w:rPr>
        <w:tab/>
      </w:r>
      <w:r>
        <w:rPr>
          <w:i/>
        </w:rPr>
        <w:tab/>
      </w:r>
      <w:r>
        <w:rPr>
          <w:i/>
        </w:rPr>
        <w:tab/>
        <w:t>Source: Huawei</w:t>
      </w:r>
    </w:p>
    <w:p w14:paraId="00356C6F" w14:textId="77777777" w:rsidR="008160A3" w:rsidRDefault="008160A3" w:rsidP="008160A3">
      <w:pPr>
        <w:rPr>
          <w:rFonts w:ascii="Arial" w:hAnsi="Arial" w:cs="Arial"/>
          <w:b/>
        </w:rPr>
      </w:pPr>
      <w:r>
        <w:rPr>
          <w:rFonts w:ascii="Arial" w:hAnsi="Arial" w:cs="Arial"/>
          <w:b/>
        </w:rPr>
        <w:t xml:space="preserve">Abstract: </w:t>
      </w:r>
    </w:p>
    <w:p w14:paraId="7C6D2AAC" w14:textId="77777777" w:rsidR="008160A3" w:rsidRDefault="008160A3" w:rsidP="008160A3">
      <w:r>
        <w:t>Update the description of Namf_AIoT_MessageDelivery and describe how and when the notification URI and transaction reference ID are provided and used.</w:t>
      </w:r>
    </w:p>
    <w:p w14:paraId="56F4D54E" w14:textId="77777777" w:rsidR="008160A3" w:rsidRDefault="008160A3" w:rsidP="008160A3">
      <w:r>
        <w:t>Update data types to include transaction reference ID when applicable.</w:t>
      </w:r>
    </w:p>
    <w:p w14:paraId="010D1D7F" w14:textId="77777777" w:rsidR="008160A3" w:rsidRDefault="008160A3" w:rsidP="008160A3">
      <w:r>
        <w:t>Define the data struvture used for message delivery response.</w:t>
      </w:r>
    </w:p>
    <w:p w14:paraId="4F72B499" w14:textId="77777777" w:rsidR="008160A3" w:rsidRDefault="008160A3" w:rsidP="008160A3">
      <w:r>
        <w:t>Update OpenAPI accordingly.</w:t>
      </w:r>
    </w:p>
    <w:p w14:paraId="1A6E2F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C4-253426</w:t>
      </w:r>
      <w:r>
        <w:rPr>
          <w:color w:val="993300"/>
          <w:u w:val="single"/>
        </w:rPr>
        <w:t>.</w:t>
      </w:r>
    </w:p>
    <w:p w14:paraId="2E133397" w14:textId="0F538D3C" w:rsidR="008160A3" w:rsidRDefault="008160A3" w:rsidP="008160A3">
      <w:pPr>
        <w:rPr>
          <w:rFonts w:ascii="Arial" w:hAnsi="Arial" w:cs="Arial"/>
          <w:b/>
          <w:sz w:val="24"/>
        </w:rPr>
      </w:pPr>
      <w:r>
        <w:rPr>
          <w:rFonts w:ascii="Arial" w:hAnsi="Arial" w:cs="Arial"/>
          <w:b/>
          <w:color w:val="0000FF"/>
          <w:sz w:val="24"/>
        </w:rPr>
        <w:t>C4-253426</w:t>
      </w:r>
      <w:r>
        <w:rPr>
          <w:rFonts w:ascii="Arial" w:hAnsi="Arial" w:cs="Arial"/>
          <w:b/>
          <w:color w:val="0000FF"/>
          <w:sz w:val="24"/>
        </w:rPr>
        <w:tab/>
      </w:r>
      <w:r>
        <w:rPr>
          <w:rFonts w:ascii="Arial" w:hAnsi="Arial" w:cs="Arial"/>
          <w:b/>
          <w:sz w:val="24"/>
        </w:rPr>
        <w:t>AIoT transaction reference ID</w:t>
      </w:r>
    </w:p>
    <w:p w14:paraId="299672A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CR-1239  rev 1 Cat: B (Rel-19)</w:t>
      </w:r>
      <w:r>
        <w:rPr>
          <w:i/>
        </w:rPr>
        <w:br/>
      </w:r>
      <w:r>
        <w:rPr>
          <w:i/>
        </w:rPr>
        <w:br/>
      </w:r>
      <w:r>
        <w:rPr>
          <w:i/>
        </w:rPr>
        <w:tab/>
      </w:r>
      <w:r>
        <w:rPr>
          <w:i/>
        </w:rPr>
        <w:tab/>
      </w:r>
      <w:r>
        <w:rPr>
          <w:i/>
        </w:rPr>
        <w:tab/>
      </w:r>
      <w:r>
        <w:rPr>
          <w:i/>
        </w:rPr>
        <w:tab/>
      </w:r>
      <w:r>
        <w:rPr>
          <w:i/>
        </w:rPr>
        <w:tab/>
        <w:t>Source: Huawei</w:t>
      </w:r>
    </w:p>
    <w:p w14:paraId="7F9D309C" w14:textId="77777777" w:rsidR="008160A3" w:rsidRDefault="008160A3" w:rsidP="008160A3">
      <w:pPr>
        <w:rPr>
          <w:color w:val="808080"/>
        </w:rPr>
      </w:pPr>
      <w:r>
        <w:rPr>
          <w:color w:val="808080"/>
        </w:rPr>
        <w:t>(Replaces C4-253227)</w:t>
      </w:r>
    </w:p>
    <w:p w14:paraId="61E607B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A1C3A" w14:textId="62B60578" w:rsidR="008160A3" w:rsidRDefault="008160A3" w:rsidP="008160A3">
      <w:pPr>
        <w:rPr>
          <w:rFonts w:ascii="Arial" w:hAnsi="Arial" w:cs="Arial"/>
          <w:b/>
          <w:sz w:val="24"/>
        </w:rPr>
      </w:pPr>
      <w:r>
        <w:rPr>
          <w:rFonts w:ascii="Arial" w:hAnsi="Arial" w:cs="Arial"/>
          <w:b/>
          <w:color w:val="0000FF"/>
          <w:sz w:val="24"/>
        </w:rPr>
        <w:t>C4-253230</w:t>
      </w:r>
      <w:r>
        <w:rPr>
          <w:rFonts w:ascii="Arial" w:hAnsi="Arial" w:cs="Arial"/>
          <w:b/>
          <w:color w:val="0000FF"/>
          <w:sz w:val="24"/>
        </w:rPr>
        <w:tab/>
      </w:r>
      <w:r>
        <w:rPr>
          <w:rFonts w:ascii="Arial" w:hAnsi="Arial" w:cs="Arial"/>
          <w:b/>
          <w:sz w:val="24"/>
        </w:rPr>
        <w:t>Correction of feature name</w:t>
      </w:r>
    </w:p>
    <w:p w14:paraId="582DE80A"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CR-1227  Cat: F (Rel-19)</w:t>
      </w:r>
      <w:r>
        <w:rPr>
          <w:i/>
        </w:rPr>
        <w:br/>
      </w:r>
      <w:r>
        <w:rPr>
          <w:i/>
        </w:rPr>
        <w:br/>
      </w:r>
      <w:r>
        <w:rPr>
          <w:i/>
        </w:rPr>
        <w:tab/>
      </w:r>
      <w:r>
        <w:rPr>
          <w:i/>
        </w:rPr>
        <w:tab/>
      </w:r>
      <w:r>
        <w:rPr>
          <w:i/>
        </w:rPr>
        <w:tab/>
      </w:r>
      <w:r>
        <w:rPr>
          <w:i/>
        </w:rPr>
        <w:tab/>
      </w:r>
      <w:r>
        <w:rPr>
          <w:i/>
        </w:rPr>
        <w:tab/>
        <w:t>Source: Huawei</w:t>
      </w:r>
    </w:p>
    <w:p w14:paraId="74CB2FE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3AB3D" w14:textId="499B50D9" w:rsidR="008160A3" w:rsidRDefault="008160A3" w:rsidP="008160A3">
      <w:pPr>
        <w:rPr>
          <w:rFonts w:ascii="Arial" w:hAnsi="Arial" w:cs="Arial"/>
          <w:b/>
          <w:sz w:val="24"/>
        </w:rPr>
      </w:pPr>
      <w:r>
        <w:rPr>
          <w:rFonts w:ascii="Arial" w:hAnsi="Arial" w:cs="Arial"/>
          <w:b/>
          <w:color w:val="0000FF"/>
          <w:sz w:val="24"/>
        </w:rPr>
        <w:t>C4-253231</w:t>
      </w:r>
      <w:r>
        <w:rPr>
          <w:rFonts w:ascii="Arial" w:hAnsi="Arial" w:cs="Arial"/>
          <w:b/>
          <w:color w:val="0000FF"/>
          <w:sz w:val="24"/>
        </w:rPr>
        <w:tab/>
      </w:r>
      <w:r>
        <w:rPr>
          <w:rFonts w:ascii="Arial" w:hAnsi="Arial" w:cs="Arial"/>
          <w:b/>
          <w:sz w:val="24"/>
        </w:rPr>
        <w:t>Completing AIoT Area ID definition and correction of references</w:t>
      </w:r>
    </w:p>
    <w:p w14:paraId="47372CF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CR-0676  Cat: B (Rel-19)</w:t>
      </w:r>
      <w:r>
        <w:rPr>
          <w:i/>
        </w:rPr>
        <w:br/>
      </w:r>
      <w:r>
        <w:rPr>
          <w:i/>
        </w:rPr>
        <w:br/>
      </w:r>
      <w:r>
        <w:rPr>
          <w:i/>
        </w:rPr>
        <w:tab/>
      </w:r>
      <w:r>
        <w:rPr>
          <w:i/>
        </w:rPr>
        <w:tab/>
      </w:r>
      <w:r>
        <w:rPr>
          <w:i/>
        </w:rPr>
        <w:tab/>
      </w:r>
      <w:r>
        <w:rPr>
          <w:i/>
        </w:rPr>
        <w:tab/>
      </w:r>
      <w:r>
        <w:rPr>
          <w:i/>
        </w:rPr>
        <w:tab/>
        <w:t>Source: Huawei</w:t>
      </w:r>
    </w:p>
    <w:p w14:paraId="2E960F4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C4-253404</w:t>
      </w:r>
      <w:r>
        <w:rPr>
          <w:color w:val="993300"/>
          <w:u w:val="single"/>
        </w:rPr>
        <w:t>.</w:t>
      </w:r>
    </w:p>
    <w:p w14:paraId="59D44276" w14:textId="5F3C60CA" w:rsidR="008160A3" w:rsidRDefault="008160A3" w:rsidP="008160A3">
      <w:pPr>
        <w:rPr>
          <w:rFonts w:ascii="Arial" w:hAnsi="Arial" w:cs="Arial"/>
          <w:b/>
          <w:sz w:val="24"/>
        </w:rPr>
      </w:pPr>
      <w:r>
        <w:rPr>
          <w:rFonts w:ascii="Arial" w:hAnsi="Arial" w:cs="Arial"/>
          <w:b/>
          <w:color w:val="0000FF"/>
          <w:sz w:val="24"/>
        </w:rPr>
        <w:t>C4-253404</w:t>
      </w:r>
      <w:r>
        <w:rPr>
          <w:rFonts w:ascii="Arial" w:hAnsi="Arial" w:cs="Arial"/>
          <w:b/>
          <w:color w:val="0000FF"/>
          <w:sz w:val="24"/>
        </w:rPr>
        <w:tab/>
      </w:r>
      <w:r>
        <w:rPr>
          <w:rFonts w:ascii="Arial" w:hAnsi="Arial" w:cs="Arial"/>
          <w:b/>
          <w:sz w:val="24"/>
        </w:rPr>
        <w:t>Completing AIoT Area ID definition and correction of references</w:t>
      </w:r>
    </w:p>
    <w:p w14:paraId="3E77DC97"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CR-0676  rev 1 Cat: B (Rel-19)</w:t>
      </w:r>
      <w:r>
        <w:rPr>
          <w:i/>
        </w:rPr>
        <w:br/>
      </w:r>
      <w:r>
        <w:rPr>
          <w:i/>
        </w:rPr>
        <w:br/>
      </w:r>
      <w:r>
        <w:rPr>
          <w:i/>
        </w:rPr>
        <w:tab/>
      </w:r>
      <w:r>
        <w:rPr>
          <w:i/>
        </w:rPr>
        <w:tab/>
      </w:r>
      <w:r>
        <w:rPr>
          <w:i/>
        </w:rPr>
        <w:tab/>
      </w:r>
      <w:r>
        <w:rPr>
          <w:i/>
        </w:rPr>
        <w:tab/>
      </w:r>
      <w:r>
        <w:rPr>
          <w:i/>
        </w:rPr>
        <w:tab/>
        <w:t>Source: Huawei</w:t>
      </w:r>
    </w:p>
    <w:p w14:paraId="6A43DA19" w14:textId="77777777" w:rsidR="008160A3" w:rsidRDefault="008160A3" w:rsidP="008160A3">
      <w:pPr>
        <w:rPr>
          <w:color w:val="808080"/>
        </w:rPr>
      </w:pPr>
      <w:r>
        <w:rPr>
          <w:color w:val="808080"/>
        </w:rPr>
        <w:t>(Replaces C4-253231)</w:t>
      </w:r>
    </w:p>
    <w:p w14:paraId="239B857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08300" w14:textId="1D5A85C2" w:rsidR="008160A3" w:rsidRDefault="008160A3" w:rsidP="008160A3">
      <w:pPr>
        <w:rPr>
          <w:rFonts w:ascii="Arial" w:hAnsi="Arial" w:cs="Arial"/>
          <w:b/>
          <w:sz w:val="24"/>
        </w:rPr>
      </w:pPr>
      <w:r>
        <w:rPr>
          <w:rFonts w:ascii="Arial" w:hAnsi="Arial" w:cs="Arial"/>
          <w:b/>
          <w:color w:val="0000FF"/>
          <w:sz w:val="24"/>
        </w:rPr>
        <w:t>C4-253260</w:t>
      </w:r>
      <w:r>
        <w:rPr>
          <w:rFonts w:ascii="Arial" w:hAnsi="Arial" w:cs="Arial"/>
          <w:b/>
          <w:color w:val="0000FF"/>
          <w:sz w:val="24"/>
        </w:rPr>
        <w:tab/>
      </w:r>
      <w:r>
        <w:rPr>
          <w:rFonts w:ascii="Arial" w:hAnsi="Arial" w:cs="Arial"/>
          <w:b/>
          <w:sz w:val="24"/>
        </w:rPr>
        <w:t>Clarify the Encoding of AIoT Device Simple Data Types</w:t>
      </w:r>
    </w:p>
    <w:p w14:paraId="3834021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v19.3.0</w:t>
      </w:r>
      <w:r>
        <w:rPr>
          <w:i/>
        </w:rPr>
        <w:tab/>
        <w:t xml:space="preserve">  CR-1229  Cat: F (Rel-19)</w:t>
      </w:r>
      <w:r>
        <w:rPr>
          <w:i/>
        </w:rPr>
        <w:br/>
      </w:r>
      <w:r>
        <w:rPr>
          <w:i/>
        </w:rPr>
        <w:br/>
      </w:r>
      <w:r>
        <w:rPr>
          <w:i/>
        </w:rPr>
        <w:tab/>
      </w:r>
      <w:r>
        <w:rPr>
          <w:i/>
        </w:rPr>
        <w:tab/>
      </w:r>
      <w:r>
        <w:rPr>
          <w:i/>
        </w:rPr>
        <w:tab/>
      </w:r>
      <w:r>
        <w:rPr>
          <w:i/>
        </w:rPr>
        <w:tab/>
      </w:r>
      <w:r>
        <w:rPr>
          <w:i/>
        </w:rPr>
        <w:tab/>
        <w:t>Source: Ericsson</w:t>
      </w:r>
    </w:p>
    <w:p w14:paraId="3E56990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73D14" w14:textId="234E8D17" w:rsidR="008160A3" w:rsidRDefault="008160A3" w:rsidP="008160A3">
      <w:pPr>
        <w:rPr>
          <w:rFonts w:ascii="Arial" w:hAnsi="Arial" w:cs="Arial"/>
          <w:b/>
          <w:sz w:val="24"/>
        </w:rPr>
      </w:pPr>
      <w:r>
        <w:rPr>
          <w:rFonts w:ascii="Arial" w:hAnsi="Arial" w:cs="Arial"/>
          <w:b/>
          <w:color w:val="0000FF"/>
          <w:sz w:val="24"/>
        </w:rPr>
        <w:t>C4-253278</w:t>
      </w:r>
      <w:r>
        <w:rPr>
          <w:rFonts w:ascii="Arial" w:hAnsi="Arial" w:cs="Arial"/>
          <w:b/>
          <w:color w:val="0000FF"/>
          <w:sz w:val="24"/>
        </w:rPr>
        <w:tab/>
      </w:r>
      <w:r>
        <w:rPr>
          <w:rFonts w:ascii="Arial" w:hAnsi="Arial" w:cs="Arial"/>
          <w:b/>
          <w:sz w:val="24"/>
        </w:rPr>
        <w:t>Clarify the Encoding of AIoT Device Simple Data Types</w:t>
      </w:r>
    </w:p>
    <w:p w14:paraId="7C95BE41" w14:textId="77777777" w:rsidR="008160A3" w:rsidRDefault="008160A3" w:rsidP="008160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CR-0678  Cat: F (Rel-19)</w:t>
      </w:r>
      <w:r>
        <w:rPr>
          <w:i/>
        </w:rPr>
        <w:br/>
      </w:r>
      <w:r>
        <w:rPr>
          <w:i/>
        </w:rPr>
        <w:br/>
      </w:r>
      <w:r>
        <w:rPr>
          <w:i/>
        </w:rPr>
        <w:tab/>
      </w:r>
      <w:r>
        <w:rPr>
          <w:i/>
        </w:rPr>
        <w:tab/>
      </w:r>
      <w:r>
        <w:rPr>
          <w:i/>
        </w:rPr>
        <w:tab/>
      </w:r>
      <w:r>
        <w:rPr>
          <w:i/>
        </w:rPr>
        <w:tab/>
      </w:r>
      <w:r>
        <w:rPr>
          <w:i/>
        </w:rPr>
        <w:tab/>
        <w:t>Source: Ericsson</w:t>
      </w:r>
    </w:p>
    <w:p w14:paraId="2004F2E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C4-253405</w:t>
      </w:r>
      <w:r>
        <w:rPr>
          <w:color w:val="993300"/>
          <w:u w:val="single"/>
        </w:rPr>
        <w:t>.</w:t>
      </w:r>
    </w:p>
    <w:p w14:paraId="426A1F3A" w14:textId="5CAD0308" w:rsidR="008160A3" w:rsidRDefault="008160A3" w:rsidP="008160A3">
      <w:pPr>
        <w:rPr>
          <w:rFonts w:ascii="Arial" w:hAnsi="Arial" w:cs="Arial"/>
          <w:b/>
          <w:sz w:val="24"/>
        </w:rPr>
      </w:pPr>
      <w:r>
        <w:rPr>
          <w:rFonts w:ascii="Arial" w:hAnsi="Arial" w:cs="Arial"/>
          <w:b/>
          <w:color w:val="0000FF"/>
          <w:sz w:val="24"/>
        </w:rPr>
        <w:t>C4-253405</w:t>
      </w:r>
      <w:r>
        <w:rPr>
          <w:rFonts w:ascii="Arial" w:hAnsi="Arial" w:cs="Arial"/>
          <w:b/>
          <w:color w:val="0000FF"/>
          <w:sz w:val="24"/>
        </w:rPr>
        <w:tab/>
      </w:r>
      <w:r>
        <w:rPr>
          <w:rFonts w:ascii="Arial" w:hAnsi="Arial" w:cs="Arial"/>
          <w:b/>
          <w:sz w:val="24"/>
        </w:rPr>
        <w:t>Clarify the Encoding of AIoT Device Simple Data Types</w:t>
      </w:r>
    </w:p>
    <w:p w14:paraId="5C6CC753"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CR-0678  rev 1 Cat: F (Rel-19)</w:t>
      </w:r>
      <w:r>
        <w:rPr>
          <w:i/>
        </w:rPr>
        <w:br/>
      </w:r>
      <w:r>
        <w:rPr>
          <w:i/>
        </w:rPr>
        <w:br/>
      </w:r>
      <w:r>
        <w:rPr>
          <w:i/>
        </w:rPr>
        <w:tab/>
      </w:r>
      <w:r>
        <w:rPr>
          <w:i/>
        </w:rPr>
        <w:tab/>
      </w:r>
      <w:r>
        <w:rPr>
          <w:i/>
        </w:rPr>
        <w:tab/>
      </w:r>
      <w:r>
        <w:rPr>
          <w:i/>
        </w:rPr>
        <w:tab/>
      </w:r>
      <w:r>
        <w:rPr>
          <w:i/>
        </w:rPr>
        <w:tab/>
        <w:t>Source: Ericsson</w:t>
      </w:r>
    </w:p>
    <w:p w14:paraId="1242EFA2" w14:textId="77777777" w:rsidR="008160A3" w:rsidRDefault="008160A3" w:rsidP="008160A3">
      <w:pPr>
        <w:rPr>
          <w:color w:val="808080"/>
        </w:rPr>
      </w:pPr>
      <w:r>
        <w:rPr>
          <w:color w:val="808080"/>
        </w:rPr>
        <w:t>(Replaces C4-253278)</w:t>
      </w:r>
    </w:p>
    <w:p w14:paraId="4AC035E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D9F44" w14:textId="475CCB41" w:rsidR="008160A3" w:rsidRDefault="008160A3" w:rsidP="008160A3">
      <w:pPr>
        <w:rPr>
          <w:rFonts w:ascii="Arial" w:hAnsi="Arial" w:cs="Arial"/>
          <w:b/>
          <w:sz w:val="24"/>
        </w:rPr>
      </w:pPr>
      <w:r>
        <w:rPr>
          <w:rFonts w:ascii="Arial" w:hAnsi="Arial" w:cs="Arial"/>
          <w:b/>
          <w:color w:val="0000FF"/>
          <w:sz w:val="24"/>
        </w:rPr>
        <w:t>C4-253284</w:t>
      </w:r>
      <w:r>
        <w:rPr>
          <w:rFonts w:ascii="Arial" w:hAnsi="Arial" w:cs="Arial"/>
          <w:b/>
          <w:color w:val="0000FF"/>
          <w:sz w:val="24"/>
        </w:rPr>
        <w:tab/>
      </w:r>
      <w:r>
        <w:rPr>
          <w:rFonts w:ascii="Arial" w:hAnsi="Arial" w:cs="Arial"/>
          <w:b/>
          <w:sz w:val="24"/>
        </w:rPr>
        <w:t>Add Correlation Identifier to Namf_AIoT Service API</w:t>
      </w:r>
    </w:p>
    <w:p w14:paraId="692D53E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CR-1244  Cat: B (Rel-19)</w:t>
      </w:r>
      <w:r>
        <w:rPr>
          <w:i/>
        </w:rPr>
        <w:br/>
      </w:r>
      <w:r>
        <w:rPr>
          <w:i/>
        </w:rPr>
        <w:br/>
      </w:r>
      <w:r>
        <w:rPr>
          <w:i/>
        </w:rPr>
        <w:tab/>
      </w:r>
      <w:r>
        <w:rPr>
          <w:i/>
        </w:rPr>
        <w:tab/>
      </w:r>
      <w:r>
        <w:rPr>
          <w:i/>
        </w:rPr>
        <w:tab/>
      </w:r>
      <w:r>
        <w:rPr>
          <w:i/>
        </w:rPr>
        <w:tab/>
      </w:r>
      <w:r>
        <w:rPr>
          <w:i/>
        </w:rPr>
        <w:tab/>
        <w:t>Source: China Mobile</w:t>
      </w:r>
    </w:p>
    <w:p w14:paraId="085CE80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A8798" w14:textId="10DEBC21" w:rsidR="008160A3" w:rsidRDefault="008160A3" w:rsidP="008160A3">
      <w:pPr>
        <w:rPr>
          <w:rFonts w:ascii="Arial" w:hAnsi="Arial" w:cs="Arial"/>
          <w:b/>
          <w:sz w:val="24"/>
        </w:rPr>
      </w:pPr>
      <w:r>
        <w:rPr>
          <w:rFonts w:ascii="Arial" w:hAnsi="Arial" w:cs="Arial"/>
          <w:b/>
          <w:color w:val="0000FF"/>
          <w:sz w:val="24"/>
        </w:rPr>
        <w:t>C4-253285</w:t>
      </w:r>
      <w:r>
        <w:rPr>
          <w:rFonts w:ascii="Arial" w:hAnsi="Arial" w:cs="Arial"/>
          <w:b/>
          <w:color w:val="0000FF"/>
          <w:sz w:val="24"/>
        </w:rPr>
        <w:tab/>
      </w:r>
      <w:r>
        <w:rPr>
          <w:rFonts w:ascii="Arial" w:hAnsi="Arial" w:cs="Arial"/>
          <w:b/>
          <w:sz w:val="24"/>
        </w:rPr>
        <w:t>Scope reference definitions and overview update</w:t>
      </w:r>
    </w:p>
    <w:p w14:paraId="4C7EFBC6"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1B41B7C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C4-253412</w:t>
      </w:r>
      <w:r>
        <w:rPr>
          <w:color w:val="993300"/>
          <w:u w:val="single"/>
        </w:rPr>
        <w:t>.</w:t>
      </w:r>
    </w:p>
    <w:p w14:paraId="0109C70C" w14:textId="42F65337" w:rsidR="008160A3" w:rsidRDefault="008160A3" w:rsidP="008160A3">
      <w:pPr>
        <w:rPr>
          <w:rFonts w:ascii="Arial" w:hAnsi="Arial" w:cs="Arial"/>
          <w:b/>
          <w:sz w:val="24"/>
        </w:rPr>
      </w:pPr>
      <w:r>
        <w:rPr>
          <w:rFonts w:ascii="Arial" w:hAnsi="Arial" w:cs="Arial"/>
          <w:b/>
          <w:color w:val="0000FF"/>
          <w:sz w:val="24"/>
        </w:rPr>
        <w:t>C4-253412</w:t>
      </w:r>
      <w:r>
        <w:rPr>
          <w:rFonts w:ascii="Arial" w:hAnsi="Arial" w:cs="Arial"/>
          <w:b/>
          <w:color w:val="0000FF"/>
          <w:sz w:val="24"/>
        </w:rPr>
        <w:tab/>
      </w:r>
      <w:r>
        <w:rPr>
          <w:rFonts w:ascii="Arial" w:hAnsi="Arial" w:cs="Arial"/>
          <w:b/>
          <w:sz w:val="24"/>
        </w:rPr>
        <w:t>Scope reference definitions and overview update</w:t>
      </w:r>
    </w:p>
    <w:p w14:paraId="20867C52"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 Huawei</w:t>
      </w:r>
    </w:p>
    <w:p w14:paraId="01D6309E" w14:textId="77777777" w:rsidR="008160A3" w:rsidRDefault="008160A3" w:rsidP="008160A3">
      <w:pPr>
        <w:rPr>
          <w:color w:val="808080"/>
        </w:rPr>
      </w:pPr>
      <w:r>
        <w:rPr>
          <w:color w:val="808080"/>
        </w:rPr>
        <w:t>(Replaces C4-253285)</w:t>
      </w:r>
    </w:p>
    <w:p w14:paraId="67A3FC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C4-253520</w:t>
      </w:r>
      <w:r>
        <w:rPr>
          <w:color w:val="993300"/>
          <w:u w:val="single"/>
        </w:rPr>
        <w:t>.</w:t>
      </w:r>
    </w:p>
    <w:p w14:paraId="6BF6F21A" w14:textId="513CEAB3" w:rsidR="008160A3" w:rsidRDefault="008160A3" w:rsidP="008160A3">
      <w:pPr>
        <w:rPr>
          <w:rFonts w:ascii="Arial" w:hAnsi="Arial" w:cs="Arial"/>
          <w:b/>
          <w:sz w:val="24"/>
        </w:rPr>
      </w:pPr>
      <w:r>
        <w:rPr>
          <w:rFonts w:ascii="Arial" w:hAnsi="Arial" w:cs="Arial"/>
          <w:b/>
          <w:color w:val="0000FF"/>
          <w:sz w:val="24"/>
        </w:rPr>
        <w:t>C4-253520</w:t>
      </w:r>
      <w:r>
        <w:rPr>
          <w:rFonts w:ascii="Arial" w:hAnsi="Arial" w:cs="Arial"/>
          <w:b/>
          <w:color w:val="0000FF"/>
          <w:sz w:val="24"/>
        </w:rPr>
        <w:tab/>
      </w:r>
      <w:r>
        <w:rPr>
          <w:rFonts w:ascii="Arial" w:hAnsi="Arial" w:cs="Arial"/>
          <w:b/>
          <w:sz w:val="24"/>
        </w:rPr>
        <w:t>Scope reference definitions and overview update</w:t>
      </w:r>
    </w:p>
    <w:p w14:paraId="3E44E6CB"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 Huawei, HPE</w:t>
      </w:r>
    </w:p>
    <w:p w14:paraId="3F7C1022" w14:textId="77777777" w:rsidR="008160A3" w:rsidRDefault="008160A3" w:rsidP="008160A3">
      <w:pPr>
        <w:rPr>
          <w:color w:val="808080"/>
        </w:rPr>
      </w:pPr>
      <w:r>
        <w:rPr>
          <w:color w:val="808080"/>
        </w:rPr>
        <w:t>(Replaces C4-253412)</w:t>
      </w:r>
    </w:p>
    <w:p w14:paraId="52B673A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C4-253528</w:t>
      </w:r>
      <w:r>
        <w:rPr>
          <w:color w:val="993300"/>
          <w:u w:val="single"/>
        </w:rPr>
        <w:t>.</w:t>
      </w:r>
    </w:p>
    <w:p w14:paraId="33988D9D" w14:textId="7483FBA3" w:rsidR="008160A3" w:rsidRDefault="008160A3" w:rsidP="008160A3">
      <w:pPr>
        <w:rPr>
          <w:rFonts w:ascii="Arial" w:hAnsi="Arial" w:cs="Arial"/>
          <w:b/>
          <w:sz w:val="24"/>
        </w:rPr>
      </w:pPr>
      <w:r>
        <w:rPr>
          <w:rFonts w:ascii="Arial" w:hAnsi="Arial" w:cs="Arial"/>
          <w:b/>
          <w:color w:val="0000FF"/>
          <w:sz w:val="24"/>
        </w:rPr>
        <w:t>C4-253528</w:t>
      </w:r>
      <w:r>
        <w:rPr>
          <w:rFonts w:ascii="Arial" w:hAnsi="Arial" w:cs="Arial"/>
          <w:b/>
          <w:color w:val="0000FF"/>
          <w:sz w:val="24"/>
        </w:rPr>
        <w:tab/>
      </w:r>
      <w:r>
        <w:rPr>
          <w:rFonts w:ascii="Arial" w:hAnsi="Arial" w:cs="Arial"/>
          <w:b/>
          <w:sz w:val="24"/>
        </w:rPr>
        <w:t>Scope reference definitions and overview update</w:t>
      </w:r>
    </w:p>
    <w:p w14:paraId="1F04BE1B"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 Huawei, HPE</w:t>
      </w:r>
    </w:p>
    <w:p w14:paraId="0DB0C337" w14:textId="77777777" w:rsidR="008160A3" w:rsidRDefault="008160A3" w:rsidP="008160A3">
      <w:pPr>
        <w:rPr>
          <w:color w:val="808080"/>
        </w:rPr>
      </w:pPr>
      <w:r>
        <w:rPr>
          <w:color w:val="808080"/>
        </w:rPr>
        <w:t>(Replaces C4-253520)</w:t>
      </w:r>
    </w:p>
    <w:p w14:paraId="59E615A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B5C12" w14:textId="5B1B7654" w:rsidR="008160A3" w:rsidRDefault="008160A3" w:rsidP="008160A3">
      <w:pPr>
        <w:rPr>
          <w:rFonts w:ascii="Arial" w:hAnsi="Arial" w:cs="Arial"/>
          <w:b/>
          <w:sz w:val="24"/>
        </w:rPr>
      </w:pPr>
      <w:r>
        <w:rPr>
          <w:rFonts w:ascii="Arial" w:hAnsi="Arial" w:cs="Arial"/>
          <w:b/>
          <w:color w:val="0000FF"/>
          <w:sz w:val="24"/>
        </w:rPr>
        <w:lastRenderedPageBreak/>
        <w:t>C4-253286</w:t>
      </w:r>
      <w:r>
        <w:rPr>
          <w:rFonts w:ascii="Arial" w:hAnsi="Arial" w:cs="Arial"/>
          <w:b/>
          <w:color w:val="0000FF"/>
          <w:sz w:val="24"/>
        </w:rPr>
        <w:tab/>
      </w:r>
      <w:r>
        <w:rPr>
          <w:rFonts w:ascii="Arial" w:hAnsi="Arial" w:cs="Arial"/>
          <w:b/>
          <w:sz w:val="24"/>
        </w:rPr>
        <w:t>Definition of Nudr_DataRepository service for AIoT device profile data</w:t>
      </w:r>
    </w:p>
    <w:p w14:paraId="7D273C2D"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608A7EB9" w14:textId="77777777" w:rsidR="008160A3" w:rsidRDefault="008160A3" w:rsidP="008160A3">
      <w:pPr>
        <w:rPr>
          <w:rFonts w:ascii="Arial" w:hAnsi="Arial" w:cs="Arial"/>
          <w:b/>
        </w:rPr>
      </w:pPr>
      <w:r>
        <w:rPr>
          <w:rFonts w:ascii="Arial" w:hAnsi="Arial" w:cs="Arial"/>
          <w:b/>
        </w:rPr>
        <w:t xml:space="preserve">Discussion: </w:t>
      </w:r>
    </w:p>
    <w:p w14:paraId="105D6520" w14:textId="77777777" w:rsidR="008160A3" w:rsidRDefault="008160A3" w:rsidP="008160A3">
      <w:r>
        <w:t>Merged into C4-253413.</w:t>
      </w:r>
    </w:p>
    <w:p w14:paraId="1583F1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C53DCD" w14:textId="630F8F33" w:rsidR="008160A3" w:rsidRDefault="008160A3" w:rsidP="008160A3">
      <w:pPr>
        <w:rPr>
          <w:rFonts w:ascii="Arial" w:hAnsi="Arial" w:cs="Arial"/>
          <w:b/>
          <w:sz w:val="24"/>
        </w:rPr>
      </w:pPr>
      <w:r>
        <w:rPr>
          <w:rFonts w:ascii="Arial" w:hAnsi="Arial" w:cs="Arial"/>
          <w:b/>
          <w:color w:val="0000FF"/>
          <w:sz w:val="24"/>
        </w:rPr>
        <w:t>C4-253287</w:t>
      </w:r>
      <w:r>
        <w:rPr>
          <w:rFonts w:ascii="Arial" w:hAnsi="Arial" w:cs="Arial"/>
          <w:b/>
          <w:color w:val="0000FF"/>
          <w:sz w:val="24"/>
        </w:rPr>
        <w:tab/>
      </w:r>
      <w:r>
        <w:rPr>
          <w:rFonts w:ascii="Arial" w:hAnsi="Arial" w:cs="Arial"/>
          <w:b/>
          <w:sz w:val="24"/>
        </w:rPr>
        <w:t>Removal of clause 6</w:t>
      </w:r>
    </w:p>
    <w:p w14:paraId="3D23390C"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23BF1119" w14:textId="77777777" w:rsidR="008160A3" w:rsidRDefault="008160A3" w:rsidP="008160A3">
      <w:pPr>
        <w:rPr>
          <w:rFonts w:ascii="Arial" w:hAnsi="Arial" w:cs="Arial"/>
          <w:b/>
        </w:rPr>
      </w:pPr>
      <w:r>
        <w:rPr>
          <w:rFonts w:ascii="Arial" w:hAnsi="Arial" w:cs="Arial"/>
          <w:b/>
        </w:rPr>
        <w:t xml:space="preserve">Discussion: </w:t>
      </w:r>
    </w:p>
    <w:p w14:paraId="359B08F1" w14:textId="77777777" w:rsidR="008160A3" w:rsidRDefault="008160A3" w:rsidP="008160A3">
      <w:r>
        <w:t>Merged into C4-253413.</w:t>
      </w:r>
    </w:p>
    <w:p w14:paraId="78DF921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EB8F0" w14:textId="4BFE1F57" w:rsidR="008160A3" w:rsidRDefault="008160A3" w:rsidP="008160A3">
      <w:pPr>
        <w:rPr>
          <w:rFonts w:ascii="Arial" w:hAnsi="Arial" w:cs="Arial"/>
          <w:b/>
          <w:sz w:val="24"/>
        </w:rPr>
      </w:pPr>
      <w:r>
        <w:rPr>
          <w:rFonts w:ascii="Arial" w:hAnsi="Arial" w:cs="Arial"/>
          <w:b/>
          <w:color w:val="0000FF"/>
          <w:sz w:val="24"/>
        </w:rPr>
        <w:t>C4-253288</w:t>
      </w:r>
      <w:r>
        <w:rPr>
          <w:rFonts w:ascii="Arial" w:hAnsi="Arial" w:cs="Arial"/>
          <w:b/>
          <w:color w:val="0000FF"/>
          <w:sz w:val="24"/>
        </w:rPr>
        <w:tab/>
      </w:r>
      <w:r>
        <w:rPr>
          <w:rFonts w:ascii="Arial" w:hAnsi="Arial" w:cs="Arial"/>
          <w:b/>
          <w:sz w:val="24"/>
        </w:rPr>
        <w:t>API definition for Nudr_DataRepository service</w:t>
      </w:r>
    </w:p>
    <w:p w14:paraId="146629F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China Mobile</w:t>
      </w:r>
    </w:p>
    <w:p w14:paraId="736526AC" w14:textId="77777777" w:rsidR="008160A3" w:rsidRDefault="008160A3" w:rsidP="008160A3">
      <w:pPr>
        <w:rPr>
          <w:rFonts w:ascii="Arial" w:hAnsi="Arial" w:cs="Arial"/>
          <w:b/>
        </w:rPr>
      </w:pPr>
      <w:r>
        <w:rPr>
          <w:rFonts w:ascii="Arial" w:hAnsi="Arial" w:cs="Arial"/>
          <w:b/>
        </w:rPr>
        <w:t xml:space="preserve">Discussion: </w:t>
      </w:r>
    </w:p>
    <w:p w14:paraId="56B04895" w14:textId="77777777" w:rsidR="008160A3" w:rsidRDefault="008160A3" w:rsidP="008160A3">
      <w:r>
        <w:t>Merged into C4-253413.</w:t>
      </w:r>
    </w:p>
    <w:p w14:paraId="1973168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DA5E03" w14:textId="54B85A69" w:rsidR="008160A3" w:rsidRDefault="008160A3" w:rsidP="008160A3">
      <w:pPr>
        <w:rPr>
          <w:rFonts w:ascii="Arial" w:hAnsi="Arial" w:cs="Arial"/>
          <w:b/>
          <w:sz w:val="24"/>
        </w:rPr>
      </w:pPr>
      <w:r>
        <w:rPr>
          <w:rFonts w:ascii="Arial" w:hAnsi="Arial" w:cs="Arial"/>
          <w:b/>
          <w:color w:val="0000FF"/>
          <w:sz w:val="24"/>
        </w:rPr>
        <w:t>C4-253181</w:t>
      </w:r>
      <w:r>
        <w:rPr>
          <w:rFonts w:ascii="Arial" w:hAnsi="Arial" w:cs="Arial"/>
          <w:b/>
          <w:color w:val="0000FF"/>
          <w:sz w:val="24"/>
        </w:rPr>
        <w:tab/>
      </w:r>
      <w:r>
        <w:rPr>
          <w:rFonts w:ascii="Arial" w:hAnsi="Arial" w:cs="Arial"/>
          <w:b/>
          <w:sz w:val="24"/>
        </w:rPr>
        <w:t>Adding resource URI for AIoT device profile data</w:t>
      </w:r>
    </w:p>
    <w:p w14:paraId="5C9A8B0D"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CR-0322  Cat: B (Rel-19)</w:t>
      </w:r>
      <w:r>
        <w:rPr>
          <w:i/>
        </w:rPr>
        <w:br/>
      </w:r>
      <w:r>
        <w:rPr>
          <w:i/>
        </w:rPr>
        <w:br/>
      </w:r>
      <w:r>
        <w:rPr>
          <w:i/>
        </w:rPr>
        <w:tab/>
      </w:r>
      <w:r>
        <w:rPr>
          <w:i/>
        </w:rPr>
        <w:tab/>
      </w:r>
      <w:r>
        <w:rPr>
          <w:i/>
        </w:rPr>
        <w:tab/>
      </w:r>
      <w:r>
        <w:rPr>
          <w:i/>
        </w:rPr>
        <w:tab/>
      </w:r>
      <w:r>
        <w:rPr>
          <w:i/>
        </w:rPr>
        <w:tab/>
        <w:t>Source: Lenovo</w:t>
      </w:r>
    </w:p>
    <w:p w14:paraId="2755C73E" w14:textId="77777777" w:rsidR="008160A3" w:rsidRDefault="008160A3" w:rsidP="008160A3">
      <w:pPr>
        <w:rPr>
          <w:rFonts w:ascii="Arial" w:hAnsi="Arial" w:cs="Arial"/>
          <w:b/>
        </w:rPr>
      </w:pPr>
      <w:r>
        <w:rPr>
          <w:rFonts w:ascii="Arial" w:hAnsi="Arial" w:cs="Arial"/>
          <w:b/>
        </w:rPr>
        <w:t xml:space="preserve">Discussion: </w:t>
      </w:r>
    </w:p>
    <w:p w14:paraId="66A0440C" w14:textId="77777777" w:rsidR="008160A3" w:rsidRDefault="008160A3" w:rsidP="008160A3">
      <w:r>
        <w:t>Merged into C4-253402.</w:t>
      </w:r>
    </w:p>
    <w:p w14:paraId="13773F7E"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984C8F" w14:textId="777AF04F" w:rsidR="008160A3" w:rsidRDefault="008160A3" w:rsidP="008160A3">
      <w:pPr>
        <w:rPr>
          <w:rFonts w:ascii="Arial" w:hAnsi="Arial" w:cs="Arial"/>
          <w:b/>
          <w:sz w:val="24"/>
        </w:rPr>
      </w:pPr>
      <w:r>
        <w:rPr>
          <w:rFonts w:ascii="Arial" w:hAnsi="Arial" w:cs="Arial"/>
          <w:b/>
          <w:color w:val="0000FF"/>
          <w:sz w:val="24"/>
        </w:rPr>
        <w:t>C4-253289</w:t>
      </w:r>
      <w:r>
        <w:rPr>
          <w:rFonts w:ascii="Arial" w:hAnsi="Arial" w:cs="Arial"/>
          <w:b/>
          <w:color w:val="0000FF"/>
          <w:sz w:val="24"/>
        </w:rPr>
        <w:tab/>
      </w:r>
      <w:r>
        <w:rPr>
          <w:rFonts w:ascii="Arial" w:hAnsi="Arial" w:cs="Arial"/>
          <w:b/>
          <w:sz w:val="24"/>
        </w:rPr>
        <w:t>Update the scope overview and service operations to add AIoT device profile data</w:t>
      </w:r>
    </w:p>
    <w:p w14:paraId="3ACD4FD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CR-0323  Cat: B (Rel-19)</w:t>
      </w:r>
      <w:r>
        <w:rPr>
          <w:i/>
        </w:rPr>
        <w:br/>
      </w:r>
      <w:r>
        <w:rPr>
          <w:i/>
        </w:rPr>
        <w:br/>
      </w:r>
      <w:r>
        <w:rPr>
          <w:i/>
        </w:rPr>
        <w:tab/>
      </w:r>
      <w:r>
        <w:rPr>
          <w:i/>
        </w:rPr>
        <w:tab/>
      </w:r>
      <w:r>
        <w:rPr>
          <w:i/>
        </w:rPr>
        <w:tab/>
      </w:r>
      <w:r>
        <w:rPr>
          <w:i/>
        </w:rPr>
        <w:tab/>
      </w:r>
      <w:r>
        <w:rPr>
          <w:i/>
        </w:rPr>
        <w:tab/>
        <w:t>Source: China Mobile</w:t>
      </w:r>
    </w:p>
    <w:p w14:paraId="6A955D1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C4-253402</w:t>
      </w:r>
      <w:r>
        <w:rPr>
          <w:color w:val="993300"/>
          <w:u w:val="single"/>
        </w:rPr>
        <w:t>.</w:t>
      </w:r>
    </w:p>
    <w:p w14:paraId="445F4CDF" w14:textId="348D0172" w:rsidR="008160A3" w:rsidRDefault="008160A3" w:rsidP="008160A3">
      <w:pPr>
        <w:rPr>
          <w:rFonts w:ascii="Arial" w:hAnsi="Arial" w:cs="Arial"/>
          <w:b/>
          <w:sz w:val="24"/>
        </w:rPr>
      </w:pPr>
      <w:r>
        <w:rPr>
          <w:rFonts w:ascii="Arial" w:hAnsi="Arial" w:cs="Arial"/>
          <w:b/>
          <w:color w:val="0000FF"/>
          <w:sz w:val="24"/>
        </w:rPr>
        <w:t>C4-253402</w:t>
      </w:r>
      <w:r>
        <w:rPr>
          <w:rFonts w:ascii="Arial" w:hAnsi="Arial" w:cs="Arial"/>
          <w:b/>
          <w:color w:val="0000FF"/>
          <w:sz w:val="24"/>
        </w:rPr>
        <w:tab/>
      </w:r>
      <w:r>
        <w:rPr>
          <w:rFonts w:ascii="Arial" w:hAnsi="Arial" w:cs="Arial"/>
          <w:b/>
          <w:sz w:val="24"/>
        </w:rPr>
        <w:t>Update the scope overview and service operations to add AIoT device profile data</w:t>
      </w:r>
    </w:p>
    <w:p w14:paraId="0C38352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CR-0323  rev 1 Cat: B (Rel-19)</w:t>
      </w:r>
      <w:r>
        <w:rPr>
          <w:i/>
        </w:rPr>
        <w:br/>
      </w:r>
      <w:r>
        <w:rPr>
          <w:i/>
        </w:rPr>
        <w:lastRenderedPageBreak/>
        <w:br/>
      </w:r>
      <w:r>
        <w:rPr>
          <w:i/>
        </w:rPr>
        <w:tab/>
      </w:r>
      <w:r>
        <w:rPr>
          <w:i/>
        </w:rPr>
        <w:tab/>
      </w:r>
      <w:r>
        <w:rPr>
          <w:i/>
        </w:rPr>
        <w:tab/>
      </w:r>
      <w:r>
        <w:rPr>
          <w:i/>
        </w:rPr>
        <w:tab/>
      </w:r>
      <w:r>
        <w:rPr>
          <w:i/>
        </w:rPr>
        <w:tab/>
        <w:t>Source: China Mobile, Lenovo, Huawei, HPE</w:t>
      </w:r>
    </w:p>
    <w:p w14:paraId="4F13ADBC" w14:textId="77777777" w:rsidR="008160A3" w:rsidRDefault="008160A3" w:rsidP="008160A3">
      <w:pPr>
        <w:rPr>
          <w:color w:val="808080"/>
        </w:rPr>
      </w:pPr>
      <w:r>
        <w:rPr>
          <w:color w:val="808080"/>
        </w:rPr>
        <w:t>(Replaces C4-253289)</w:t>
      </w:r>
    </w:p>
    <w:p w14:paraId="0B0C881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DD95" w14:textId="5CAD0F9D" w:rsidR="008160A3" w:rsidRDefault="008160A3" w:rsidP="008160A3">
      <w:pPr>
        <w:rPr>
          <w:rFonts w:ascii="Arial" w:hAnsi="Arial" w:cs="Arial"/>
          <w:b/>
          <w:sz w:val="24"/>
        </w:rPr>
      </w:pPr>
      <w:r>
        <w:rPr>
          <w:rFonts w:ascii="Arial" w:hAnsi="Arial" w:cs="Arial"/>
          <w:b/>
          <w:color w:val="0000FF"/>
          <w:sz w:val="24"/>
        </w:rPr>
        <w:t>C4-253290</w:t>
      </w:r>
      <w:r>
        <w:rPr>
          <w:rFonts w:ascii="Arial" w:hAnsi="Arial" w:cs="Arial"/>
          <w:b/>
          <w:color w:val="0000FF"/>
          <w:sz w:val="24"/>
        </w:rPr>
        <w:tab/>
      </w:r>
      <w:r>
        <w:rPr>
          <w:rFonts w:ascii="Arial" w:hAnsi="Arial" w:cs="Arial"/>
          <w:b/>
          <w:sz w:val="24"/>
        </w:rPr>
        <w:t>Update the Nudr_DataRepository resource to add AIoT device profile data</w:t>
      </w:r>
    </w:p>
    <w:p w14:paraId="7A7455A4"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CR-0324  Cat: B (Rel-19)</w:t>
      </w:r>
      <w:r>
        <w:rPr>
          <w:i/>
        </w:rPr>
        <w:br/>
      </w:r>
      <w:r>
        <w:rPr>
          <w:i/>
        </w:rPr>
        <w:br/>
      </w:r>
      <w:r>
        <w:rPr>
          <w:i/>
        </w:rPr>
        <w:tab/>
      </w:r>
      <w:r>
        <w:rPr>
          <w:i/>
        </w:rPr>
        <w:tab/>
      </w:r>
      <w:r>
        <w:rPr>
          <w:i/>
        </w:rPr>
        <w:tab/>
      </w:r>
      <w:r>
        <w:rPr>
          <w:i/>
        </w:rPr>
        <w:tab/>
      </w:r>
      <w:r>
        <w:rPr>
          <w:i/>
        </w:rPr>
        <w:tab/>
        <w:t>Source: China Mobile</w:t>
      </w:r>
    </w:p>
    <w:p w14:paraId="7BA751D6" w14:textId="77777777" w:rsidR="008160A3" w:rsidRDefault="008160A3" w:rsidP="008160A3">
      <w:pPr>
        <w:rPr>
          <w:rFonts w:ascii="Arial" w:hAnsi="Arial" w:cs="Arial"/>
          <w:b/>
        </w:rPr>
      </w:pPr>
      <w:r>
        <w:rPr>
          <w:rFonts w:ascii="Arial" w:hAnsi="Arial" w:cs="Arial"/>
          <w:b/>
        </w:rPr>
        <w:t xml:space="preserve">Discussion: </w:t>
      </w:r>
    </w:p>
    <w:p w14:paraId="34FA55D7" w14:textId="77777777" w:rsidR="008160A3" w:rsidRDefault="008160A3" w:rsidP="008160A3">
      <w:r>
        <w:t>Merged into C4-253402.</w:t>
      </w:r>
    </w:p>
    <w:p w14:paraId="4D4206C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871CC9" w14:textId="1FE359E0" w:rsidR="008160A3" w:rsidRDefault="008160A3" w:rsidP="008160A3">
      <w:pPr>
        <w:rPr>
          <w:rFonts w:ascii="Arial" w:hAnsi="Arial" w:cs="Arial"/>
          <w:b/>
          <w:sz w:val="24"/>
        </w:rPr>
      </w:pPr>
      <w:r>
        <w:rPr>
          <w:rFonts w:ascii="Arial" w:hAnsi="Arial" w:cs="Arial"/>
          <w:b/>
          <w:color w:val="0000FF"/>
          <w:sz w:val="24"/>
        </w:rPr>
        <w:t>C4-253299</w:t>
      </w:r>
      <w:r>
        <w:rPr>
          <w:rFonts w:ascii="Arial" w:hAnsi="Arial" w:cs="Arial"/>
          <w:b/>
          <w:color w:val="0000FF"/>
          <w:sz w:val="24"/>
        </w:rPr>
        <w:tab/>
      </w:r>
      <w:r>
        <w:rPr>
          <w:rFonts w:ascii="Arial" w:hAnsi="Arial" w:cs="Arial"/>
          <w:b/>
          <w:sz w:val="24"/>
        </w:rPr>
        <w:t>Update the Nudr_DataRepository API to add AIoT device profile data</w:t>
      </w:r>
    </w:p>
    <w:p w14:paraId="413054F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CR-0325  Cat: B (Rel-19)</w:t>
      </w:r>
      <w:r>
        <w:rPr>
          <w:i/>
        </w:rPr>
        <w:br/>
      </w:r>
      <w:r>
        <w:rPr>
          <w:i/>
        </w:rPr>
        <w:br/>
      </w:r>
      <w:r>
        <w:rPr>
          <w:i/>
        </w:rPr>
        <w:tab/>
      </w:r>
      <w:r>
        <w:rPr>
          <w:i/>
        </w:rPr>
        <w:tab/>
      </w:r>
      <w:r>
        <w:rPr>
          <w:i/>
        </w:rPr>
        <w:tab/>
      </w:r>
      <w:r>
        <w:rPr>
          <w:i/>
        </w:rPr>
        <w:tab/>
      </w:r>
      <w:r>
        <w:rPr>
          <w:i/>
        </w:rPr>
        <w:tab/>
        <w:t>Source: China Mobile</w:t>
      </w:r>
    </w:p>
    <w:p w14:paraId="466940D3" w14:textId="77777777" w:rsidR="008160A3" w:rsidRDefault="008160A3" w:rsidP="008160A3">
      <w:pPr>
        <w:rPr>
          <w:rFonts w:ascii="Arial" w:hAnsi="Arial" w:cs="Arial"/>
          <w:b/>
        </w:rPr>
      </w:pPr>
      <w:r>
        <w:rPr>
          <w:rFonts w:ascii="Arial" w:hAnsi="Arial" w:cs="Arial"/>
          <w:b/>
        </w:rPr>
        <w:t xml:space="preserve">Discussion: </w:t>
      </w:r>
    </w:p>
    <w:p w14:paraId="4F84DC42" w14:textId="77777777" w:rsidR="008160A3" w:rsidRDefault="008160A3" w:rsidP="008160A3">
      <w:r>
        <w:t>Merged into C4-253402.</w:t>
      </w:r>
    </w:p>
    <w:p w14:paraId="3762B86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3DE459" w14:textId="624803E9" w:rsidR="008160A3" w:rsidRDefault="008160A3" w:rsidP="008160A3">
      <w:pPr>
        <w:rPr>
          <w:rFonts w:ascii="Arial" w:hAnsi="Arial" w:cs="Arial"/>
          <w:b/>
          <w:sz w:val="24"/>
        </w:rPr>
      </w:pPr>
      <w:r>
        <w:rPr>
          <w:rFonts w:ascii="Arial" w:hAnsi="Arial" w:cs="Arial"/>
          <w:b/>
          <w:color w:val="0000FF"/>
          <w:sz w:val="24"/>
        </w:rPr>
        <w:t>C4-253303</w:t>
      </w:r>
      <w:r>
        <w:rPr>
          <w:rFonts w:ascii="Arial" w:hAnsi="Arial" w:cs="Arial"/>
          <w:b/>
          <w:color w:val="0000FF"/>
          <w:sz w:val="24"/>
        </w:rPr>
        <w:tab/>
      </w:r>
      <w:r>
        <w:rPr>
          <w:rFonts w:ascii="Arial" w:hAnsi="Arial" w:cs="Arial"/>
          <w:b/>
          <w:sz w:val="24"/>
        </w:rPr>
        <w:t>Updates on AmbientIoT data</w:t>
      </w:r>
    </w:p>
    <w:p w14:paraId="62223274"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v19.3.0</w:t>
      </w:r>
      <w:r>
        <w:rPr>
          <w:i/>
        </w:rPr>
        <w:tab/>
        <w:t xml:space="preserve">  CR-0326  Cat: B (Rel-19)</w:t>
      </w:r>
      <w:r>
        <w:rPr>
          <w:i/>
        </w:rPr>
        <w:br/>
      </w:r>
      <w:r>
        <w:rPr>
          <w:i/>
        </w:rPr>
        <w:br/>
      </w:r>
      <w:r>
        <w:rPr>
          <w:i/>
        </w:rPr>
        <w:tab/>
      </w:r>
      <w:r>
        <w:rPr>
          <w:i/>
        </w:rPr>
        <w:tab/>
      </w:r>
      <w:r>
        <w:rPr>
          <w:i/>
        </w:rPr>
        <w:tab/>
      </w:r>
      <w:r>
        <w:rPr>
          <w:i/>
        </w:rPr>
        <w:tab/>
      </w:r>
      <w:r>
        <w:rPr>
          <w:i/>
        </w:rPr>
        <w:tab/>
        <w:t>Source: Huawei</w:t>
      </w:r>
    </w:p>
    <w:p w14:paraId="0C233AD1" w14:textId="77777777" w:rsidR="008160A3" w:rsidRDefault="008160A3" w:rsidP="008160A3">
      <w:pPr>
        <w:rPr>
          <w:rFonts w:ascii="Arial" w:hAnsi="Arial" w:cs="Arial"/>
          <w:b/>
        </w:rPr>
      </w:pPr>
      <w:r>
        <w:rPr>
          <w:rFonts w:ascii="Arial" w:hAnsi="Arial" w:cs="Arial"/>
          <w:b/>
        </w:rPr>
        <w:t xml:space="preserve">Discussion: </w:t>
      </w:r>
    </w:p>
    <w:p w14:paraId="512A8969" w14:textId="77777777" w:rsidR="008160A3" w:rsidRDefault="008160A3" w:rsidP="008160A3">
      <w:r>
        <w:t>Merged into C4-253402.</w:t>
      </w:r>
    </w:p>
    <w:p w14:paraId="5276B16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46C833" w14:textId="0B60AEC5" w:rsidR="008160A3" w:rsidRDefault="008160A3" w:rsidP="008160A3">
      <w:pPr>
        <w:rPr>
          <w:rFonts w:ascii="Arial" w:hAnsi="Arial" w:cs="Arial"/>
          <w:b/>
          <w:sz w:val="24"/>
        </w:rPr>
      </w:pPr>
      <w:r>
        <w:rPr>
          <w:rFonts w:ascii="Arial" w:hAnsi="Arial" w:cs="Arial"/>
          <w:b/>
          <w:color w:val="0000FF"/>
          <w:sz w:val="24"/>
        </w:rPr>
        <w:t>C4-253333</w:t>
      </w:r>
      <w:r>
        <w:rPr>
          <w:rFonts w:ascii="Arial" w:hAnsi="Arial" w:cs="Arial"/>
          <w:b/>
          <w:color w:val="0000FF"/>
          <w:sz w:val="24"/>
        </w:rPr>
        <w:tab/>
      </w:r>
      <w:r>
        <w:rPr>
          <w:rFonts w:ascii="Arial" w:hAnsi="Arial" w:cs="Arial"/>
          <w:b/>
          <w:sz w:val="24"/>
        </w:rPr>
        <w:t>Adding OAuth2 security scope for AIoT</w:t>
      </w:r>
    </w:p>
    <w:p w14:paraId="441EBD0E"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v19.3.0</w:t>
      </w:r>
      <w:r>
        <w:rPr>
          <w:i/>
        </w:rPr>
        <w:tab/>
        <w:t xml:space="preserve">  CR-0328  Cat: B (Rel-19)</w:t>
      </w:r>
      <w:r>
        <w:rPr>
          <w:i/>
        </w:rPr>
        <w:br/>
      </w:r>
      <w:r>
        <w:rPr>
          <w:i/>
        </w:rPr>
        <w:br/>
      </w:r>
      <w:r>
        <w:rPr>
          <w:i/>
        </w:rPr>
        <w:tab/>
      </w:r>
      <w:r>
        <w:rPr>
          <w:i/>
        </w:rPr>
        <w:tab/>
      </w:r>
      <w:r>
        <w:rPr>
          <w:i/>
        </w:rPr>
        <w:tab/>
      </w:r>
      <w:r>
        <w:rPr>
          <w:i/>
        </w:rPr>
        <w:tab/>
      </w:r>
      <w:r>
        <w:rPr>
          <w:i/>
        </w:rPr>
        <w:tab/>
        <w:t>Source: Lenovo</w:t>
      </w:r>
    </w:p>
    <w:p w14:paraId="55DFBFAB" w14:textId="77777777" w:rsidR="008160A3" w:rsidRDefault="008160A3" w:rsidP="008160A3">
      <w:pPr>
        <w:rPr>
          <w:rFonts w:ascii="Arial" w:hAnsi="Arial" w:cs="Arial"/>
          <w:b/>
        </w:rPr>
      </w:pPr>
      <w:r>
        <w:rPr>
          <w:rFonts w:ascii="Arial" w:hAnsi="Arial" w:cs="Arial"/>
          <w:b/>
        </w:rPr>
        <w:t xml:space="preserve">Discussion: </w:t>
      </w:r>
    </w:p>
    <w:p w14:paraId="4DBA450E" w14:textId="77777777" w:rsidR="008160A3" w:rsidRDefault="008160A3" w:rsidP="008160A3">
      <w:r>
        <w:t>Merged into C4-253402.</w:t>
      </w:r>
    </w:p>
    <w:p w14:paraId="2A1AEA4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AF79DB" w14:textId="20459382" w:rsidR="008160A3" w:rsidRDefault="008160A3" w:rsidP="008160A3">
      <w:pPr>
        <w:rPr>
          <w:rFonts w:ascii="Arial" w:hAnsi="Arial" w:cs="Arial"/>
          <w:b/>
          <w:sz w:val="24"/>
        </w:rPr>
      </w:pPr>
      <w:r>
        <w:rPr>
          <w:rFonts w:ascii="Arial" w:hAnsi="Arial" w:cs="Arial"/>
          <w:b/>
          <w:color w:val="0000FF"/>
          <w:sz w:val="24"/>
        </w:rPr>
        <w:t>C4-253292</w:t>
      </w:r>
      <w:r>
        <w:rPr>
          <w:rFonts w:ascii="Arial" w:hAnsi="Arial" w:cs="Arial"/>
          <w:b/>
          <w:color w:val="0000FF"/>
          <w:sz w:val="24"/>
        </w:rPr>
        <w:tab/>
      </w:r>
      <w:r>
        <w:rPr>
          <w:rFonts w:ascii="Arial" w:hAnsi="Arial" w:cs="Arial"/>
          <w:b/>
          <w:sz w:val="24"/>
        </w:rPr>
        <w:t>Editorial corrections on AIoT services</w:t>
      </w:r>
    </w:p>
    <w:p w14:paraId="373C129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CR-1245  Cat: D (Rel-19)</w:t>
      </w:r>
      <w:r>
        <w:rPr>
          <w:i/>
        </w:rPr>
        <w:br/>
      </w:r>
      <w:r>
        <w:rPr>
          <w:i/>
        </w:rPr>
        <w:br/>
      </w:r>
      <w:r>
        <w:rPr>
          <w:i/>
        </w:rPr>
        <w:tab/>
      </w:r>
      <w:r>
        <w:rPr>
          <w:i/>
        </w:rPr>
        <w:tab/>
      </w:r>
      <w:r>
        <w:rPr>
          <w:i/>
        </w:rPr>
        <w:tab/>
      </w:r>
      <w:r>
        <w:rPr>
          <w:i/>
        </w:rPr>
        <w:tab/>
      </w:r>
      <w:r>
        <w:rPr>
          <w:i/>
        </w:rPr>
        <w:tab/>
        <w:t>Source: CATT</w:t>
      </w:r>
    </w:p>
    <w:p w14:paraId="0B3A876B" w14:textId="77777777" w:rsidR="008160A3" w:rsidRDefault="008160A3" w:rsidP="008160A3">
      <w:pPr>
        <w:rPr>
          <w:rFonts w:ascii="Arial" w:hAnsi="Arial" w:cs="Arial"/>
          <w:b/>
        </w:rPr>
      </w:pPr>
      <w:r>
        <w:rPr>
          <w:rFonts w:ascii="Arial" w:hAnsi="Arial" w:cs="Arial"/>
          <w:b/>
        </w:rPr>
        <w:lastRenderedPageBreak/>
        <w:t xml:space="preserve">Abstract: </w:t>
      </w:r>
    </w:p>
    <w:p w14:paraId="794DA4C6" w14:textId="77777777" w:rsidR="008160A3" w:rsidRDefault="008160A3" w:rsidP="008160A3">
      <w:r>
        <w:t>This CR corrects some editorial errors in the AIoT API.</w:t>
      </w:r>
    </w:p>
    <w:p w14:paraId="3C211EB8" w14:textId="77777777" w:rsidR="008160A3" w:rsidRDefault="008160A3" w:rsidP="008160A3">
      <w:pPr>
        <w:rPr>
          <w:rFonts w:ascii="Arial" w:hAnsi="Arial" w:cs="Arial"/>
          <w:b/>
        </w:rPr>
      </w:pPr>
      <w:r>
        <w:rPr>
          <w:rFonts w:ascii="Arial" w:hAnsi="Arial" w:cs="Arial"/>
          <w:b/>
        </w:rPr>
        <w:t xml:space="preserve">Discussion: </w:t>
      </w:r>
    </w:p>
    <w:p w14:paraId="02640801" w14:textId="77777777" w:rsidR="008160A3" w:rsidRDefault="008160A3" w:rsidP="008160A3">
      <w:r>
        <w:t>The first change under the figure overlaps C4-253426.</w:t>
      </w:r>
    </w:p>
    <w:p w14:paraId="44A8715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60917" w14:textId="0E418A15" w:rsidR="008160A3" w:rsidRDefault="008160A3" w:rsidP="008160A3">
      <w:pPr>
        <w:rPr>
          <w:rFonts w:ascii="Arial" w:hAnsi="Arial" w:cs="Arial"/>
          <w:b/>
          <w:sz w:val="24"/>
        </w:rPr>
      </w:pPr>
      <w:r>
        <w:rPr>
          <w:rFonts w:ascii="Arial" w:hAnsi="Arial" w:cs="Arial"/>
          <w:b/>
          <w:color w:val="0000FF"/>
          <w:sz w:val="24"/>
        </w:rPr>
        <w:t>C4-253293</w:t>
      </w:r>
      <w:r>
        <w:rPr>
          <w:rFonts w:ascii="Arial" w:hAnsi="Arial" w:cs="Arial"/>
          <w:b/>
          <w:color w:val="0000FF"/>
          <w:sz w:val="24"/>
        </w:rPr>
        <w:tab/>
      </w:r>
      <w:r>
        <w:rPr>
          <w:rFonts w:ascii="Arial" w:hAnsi="Arial" w:cs="Arial"/>
          <w:b/>
          <w:sz w:val="24"/>
        </w:rPr>
        <w:t>Update the Namf_AIoT Custom operation</w:t>
      </w:r>
    </w:p>
    <w:p w14:paraId="490DA812"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CR-1246  Cat: F (Rel-19)</w:t>
      </w:r>
      <w:r>
        <w:rPr>
          <w:i/>
        </w:rPr>
        <w:br/>
      </w:r>
      <w:r>
        <w:rPr>
          <w:i/>
        </w:rPr>
        <w:br/>
      </w:r>
      <w:r>
        <w:rPr>
          <w:i/>
        </w:rPr>
        <w:tab/>
      </w:r>
      <w:r>
        <w:rPr>
          <w:i/>
        </w:rPr>
        <w:tab/>
      </w:r>
      <w:r>
        <w:rPr>
          <w:i/>
        </w:rPr>
        <w:tab/>
      </w:r>
      <w:r>
        <w:rPr>
          <w:i/>
        </w:rPr>
        <w:tab/>
      </w:r>
      <w:r>
        <w:rPr>
          <w:i/>
        </w:rPr>
        <w:tab/>
        <w:t>Source: CATT</w:t>
      </w:r>
    </w:p>
    <w:p w14:paraId="08529304" w14:textId="77777777" w:rsidR="008160A3" w:rsidRDefault="008160A3" w:rsidP="008160A3">
      <w:pPr>
        <w:rPr>
          <w:rFonts w:ascii="Arial" w:hAnsi="Arial" w:cs="Arial"/>
          <w:b/>
        </w:rPr>
      </w:pPr>
      <w:r>
        <w:rPr>
          <w:rFonts w:ascii="Arial" w:hAnsi="Arial" w:cs="Arial"/>
          <w:b/>
        </w:rPr>
        <w:t xml:space="preserve">Abstract: </w:t>
      </w:r>
    </w:p>
    <w:p w14:paraId="1544BC27" w14:textId="77777777" w:rsidR="008160A3" w:rsidRDefault="008160A3" w:rsidP="008160A3">
      <w:r>
        <w:t>1/ Change the custome operation "deliver" to "transfer".</w:t>
      </w:r>
    </w:p>
    <w:p w14:paraId="685B9A32" w14:textId="77777777" w:rsidR="008160A3" w:rsidRDefault="008160A3" w:rsidP="008160A3">
      <w:r>
        <w:t>2/ Update the OpenAPI.</w:t>
      </w:r>
    </w:p>
    <w:p w14:paraId="0744161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A5724" w14:textId="0E3717FE" w:rsidR="008160A3" w:rsidRDefault="008160A3" w:rsidP="008160A3">
      <w:pPr>
        <w:rPr>
          <w:rFonts w:ascii="Arial" w:hAnsi="Arial" w:cs="Arial"/>
          <w:b/>
          <w:sz w:val="24"/>
        </w:rPr>
      </w:pPr>
      <w:r>
        <w:rPr>
          <w:rFonts w:ascii="Arial" w:hAnsi="Arial" w:cs="Arial"/>
          <w:b/>
          <w:color w:val="0000FF"/>
          <w:sz w:val="24"/>
        </w:rPr>
        <w:t>C4-253295</w:t>
      </w:r>
      <w:r>
        <w:rPr>
          <w:rFonts w:ascii="Arial" w:hAnsi="Arial" w:cs="Arial"/>
          <w:b/>
          <w:color w:val="0000FF"/>
          <w:sz w:val="24"/>
        </w:rPr>
        <w:tab/>
      </w:r>
      <w:r>
        <w:rPr>
          <w:rFonts w:ascii="Arial" w:hAnsi="Arial" w:cs="Arial"/>
          <w:b/>
          <w:sz w:val="24"/>
        </w:rPr>
        <w:t>Add new identifiers in Namf_AIoT_MessageDelivery service operation</w:t>
      </w:r>
    </w:p>
    <w:p w14:paraId="0039DEEF"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CR-1248  Cat: B (Rel-19)</w:t>
      </w:r>
      <w:r>
        <w:rPr>
          <w:i/>
        </w:rPr>
        <w:br/>
      </w:r>
      <w:r>
        <w:rPr>
          <w:i/>
        </w:rPr>
        <w:br/>
      </w:r>
      <w:r>
        <w:rPr>
          <w:i/>
        </w:rPr>
        <w:tab/>
      </w:r>
      <w:r>
        <w:rPr>
          <w:i/>
        </w:rPr>
        <w:tab/>
      </w:r>
      <w:r>
        <w:rPr>
          <w:i/>
        </w:rPr>
        <w:tab/>
      </w:r>
      <w:r>
        <w:rPr>
          <w:i/>
        </w:rPr>
        <w:tab/>
      </w:r>
      <w:r>
        <w:rPr>
          <w:i/>
        </w:rPr>
        <w:tab/>
        <w:t>Source: CATT</w:t>
      </w:r>
    </w:p>
    <w:p w14:paraId="6E9B511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C4-253423</w:t>
      </w:r>
      <w:r>
        <w:rPr>
          <w:color w:val="993300"/>
          <w:u w:val="single"/>
        </w:rPr>
        <w:t>.</w:t>
      </w:r>
    </w:p>
    <w:p w14:paraId="038F0003" w14:textId="62574F73" w:rsidR="008160A3" w:rsidRDefault="008160A3" w:rsidP="008160A3">
      <w:pPr>
        <w:rPr>
          <w:rFonts w:ascii="Arial" w:hAnsi="Arial" w:cs="Arial"/>
          <w:b/>
          <w:sz w:val="24"/>
        </w:rPr>
      </w:pPr>
      <w:r>
        <w:rPr>
          <w:rFonts w:ascii="Arial" w:hAnsi="Arial" w:cs="Arial"/>
          <w:b/>
          <w:color w:val="0000FF"/>
          <w:sz w:val="24"/>
        </w:rPr>
        <w:t>C4-253423</w:t>
      </w:r>
      <w:r>
        <w:rPr>
          <w:rFonts w:ascii="Arial" w:hAnsi="Arial" w:cs="Arial"/>
          <w:b/>
          <w:color w:val="0000FF"/>
          <w:sz w:val="24"/>
        </w:rPr>
        <w:tab/>
      </w:r>
      <w:r>
        <w:rPr>
          <w:rFonts w:ascii="Arial" w:hAnsi="Arial" w:cs="Arial"/>
          <w:b/>
          <w:sz w:val="24"/>
        </w:rPr>
        <w:t>Add new identifiers in Namf_AIoT_MessageDelivery service operation</w:t>
      </w:r>
    </w:p>
    <w:p w14:paraId="6AC67DB5"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CR-1248  rev 1 Cat: B (Rel-19)</w:t>
      </w:r>
      <w:r>
        <w:rPr>
          <w:i/>
        </w:rPr>
        <w:br/>
      </w:r>
      <w:r>
        <w:rPr>
          <w:i/>
        </w:rPr>
        <w:br/>
      </w:r>
      <w:r>
        <w:rPr>
          <w:i/>
        </w:rPr>
        <w:tab/>
      </w:r>
      <w:r>
        <w:rPr>
          <w:i/>
        </w:rPr>
        <w:tab/>
      </w:r>
      <w:r>
        <w:rPr>
          <w:i/>
        </w:rPr>
        <w:tab/>
      </w:r>
      <w:r>
        <w:rPr>
          <w:i/>
        </w:rPr>
        <w:tab/>
      </w:r>
      <w:r>
        <w:rPr>
          <w:i/>
        </w:rPr>
        <w:tab/>
        <w:t>Source: CATT, Samsung, Lenovo, Huawei, China Mobile</w:t>
      </w:r>
    </w:p>
    <w:p w14:paraId="0EE4E32C" w14:textId="77777777" w:rsidR="008160A3" w:rsidRDefault="008160A3" w:rsidP="008160A3">
      <w:pPr>
        <w:rPr>
          <w:color w:val="808080"/>
        </w:rPr>
      </w:pPr>
      <w:r>
        <w:rPr>
          <w:color w:val="808080"/>
        </w:rPr>
        <w:t>(Replaces C4-253295)</w:t>
      </w:r>
    </w:p>
    <w:p w14:paraId="586EBCB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C4-253537</w:t>
      </w:r>
      <w:r>
        <w:rPr>
          <w:color w:val="993300"/>
          <w:u w:val="single"/>
        </w:rPr>
        <w:t>.</w:t>
      </w:r>
    </w:p>
    <w:p w14:paraId="0AB0F452" w14:textId="54AB76F8" w:rsidR="008160A3" w:rsidRDefault="008160A3" w:rsidP="008160A3">
      <w:pPr>
        <w:rPr>
          <w:rFonts w:ascii="Arial" w:hAnsi="Arial" w:cs="Arial"/>
          <w:b/>
          <w:sz w:val="24"/>
        </w:rPr>
      </w:pPr>
      <w:r>
        <w:rPr>
          <w:rFonts w:ascii="Arial" w:hAnsi="Arial" w:cs="Arial"/>
          <w:b/>
          <w:color w:val="0000FF"/>
          <w:sz w:val="24"/>
        </w:rPr>
        <w:t>C4-253537</w:t>
      </w:r>
      <w:r>
        <w:rPr>
          <w:rFonts w:ascii="Arial" w:hAnsi="Arial" w:cs="Arial"/>
          <w:b/>
          <w:color w:val="0000FF"/>
          <w:sz w:val="24"/>
        </w:rPr>
        <w:tab/>
      </w:r>
      <w:r>
        <w:rPr>
          <w:rFonts w:ascii="Arial" w:hAnsi="Arial" w:cs="Arial"/>
          <w:b/>
          <w:sz w:val="24"/>
        </w:rPr>
        <w:t>Add new identifiers in Namf_AIoT_MessageDelivery service operation</w:t>
      </w:r>
    </w:p>
    <w:p w14:paraId="21C219B1"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v19.3.0</w:t>
      </w:r>
      <w:r>
        <w:rPr>
          <w:i/>
        </w:rPr>
        <w:tab/>
        <w:t xml:space="preserve">  CR-1248  rev 2 Cat: B (Rel-19)</w:t>
      </w:r>
      <w:r>
        <w:rPr>
          <w:i/>
        </w:rPr>
        <w:br/>
      </w:r>
      <w:r>
        <w:rPr>
          <w:i/>
        </w:rPr>
        <w:br/>
      </w:r>
      <w:r>
        <w:rPr>
          <w:i/>
        </w:rPr>
        <w:tab/>
      </w:r>
      <w:r>
        <w:rPr>
          <w:i/>
        </w:rPr>
        <w:tab/>
      </w:r>
      <w:r>
        <w:rPr>
          <w:i/>
        </w:rPr>
        <w:tab/>
      </w:r>
      <w:r>
        <w:rPr>
          <w:i/>
        </w:rPr>
        <w:tab/>
      </w:r>
      <w:r>
        <w:rPr>
          <w:i/>
        </w:rPr>
        <w:tab/>
        <w:t>Source: CATT, Samsung, Lenovo, Huawei, China Mobile</w:t>
      </w:r>
    </w:p>
    <w:p w14:paraId="405912DA" w14:textId="77777777" w:rsidR="008160A3" w:rsidRDefault="008160A3" w:rsidP="008160A3">
      <w:pPr>
        <w:rPr>
          <w:color w:val="808080"/>
        </w:rPr>
      </w:pPr>
      <w:r>
        <w:rPr>
          <w:color w:val="808080"/>
        </w:rPr>
        <w:t>(Replaces C4-253423)</w:t>
      </w:r>
    </w:p>
    <w:p w14:paraId="661A71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C9EB9" w14:textId="19D136DE" w:rsidR="008160A3" w:rsidRDefault="008160A3" w:rsidP="008160A3">
      <w:pPr>
        <w:rPr>
          <w:rFonts w:ascii="Arial" w:hAnsi="Arial" w:cs="Arial"/>
          <w:b/>
          <w:sz w:val="24"/>
        </w:rPr>
      </w:pPr>
      <w:r>
        <w:rPr>
          <w:rFonts w:ascii="Arial" w:hAnsi="Arial" w:cs="Arial"/>
          <w:b/>
          <w:color w:val="0000FF"/>
          <w:sz w:val="24"/>
        </w:rPr>
        <w:t>C4-253296</w:t>
      </w:r>
      <w:r>
        <w:rPr>
          <w:rFonts w:ascii="Arial" w:hAnsi="Arial" w:cs="Arial"/>
          <w:b/>
          <w:color w:val="0000FF"/>
          <w:sz w:val="24"/>
        </w:rPr>
        <w:tab/>
      </w:r>
      <w:r>
        <w:rPr>
          <w:rFonts w:ascii="Arial" w:hAnsi="Arial" w:cs="Arial"/>
          <w:b/>
          <w:sz w:val="24"/>
        </w:rPr>
        <w:t>Update the structures of AIoT IDs</w:t>
      </w:r>
    </w:p>
    <w:p w14:paraId="0C723586"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v19.3.0</w:t>
      </w:r>
      <w:r>
        <w:rPr>
          <w:i/>
        </w:rPr>
        <w:tab/>
        <w:t xml:space="preserve">  CR-0722  Cat: F (Rel-19)</w:t>
      </w:r>
      <w:r>
        <w:rPr>
          <w:i/>
        </w:rPr>
        <w:br/>
      </w:r>
      <w:r>
        <w:rPr>
          <w:i/>
        </w:rPr>
        <w:br/>
      </w:r>
      <w:r>
        <w:rPr>
          <w:i/>
        </w:rPr>
        <w:tab/>
      </w:r>
      <w:r>
        <w:rPr>
          <w:i/>
        </w:rPr>
        <w:tab/>
      </w:r>
      <w:r>
        <w:rPr>
          <w:i/>
        </w:rPr>
        <w:tab/>
      </w:r>
      <w:r>
        <w:rPr>
          <w:i/>
        </w:rPr>
        <w:tab/>
      </w:r>
      <w:r>
        <w:rPr>
          <w:i/>
        </w:rPr>
        <w:tab/>
        <w:t>Source: CATT</w:t>
      </w:r>
    </w:p>
    <w:p w14:paraId="752A78B1" w14:textId="77777777" w:rsidR="008160A3" w:rsidRDefault="008160A3" w:rsidP="008160A3">
      <w:pPr>
        <w:rPr>
          <w:rFonts w:ascii="Arial" w:hAnsi="Arial" w:cs="Arial"/>
          <w:b/>
        </w:rPr>
      </w:pPr>
      <w:r>
        <w:rPr>
          <w:rFonts w:ascii="Arial" w:hAnsi="Arial" w:cs="Arial"/>
          <w:b/>
        </w:rPr>
        <w:t xml:space="preserve">Discussion: </w:t>
      </w:r>
    </w:p>
    <w:p w14:paraId="36AC340F" w14:textId="77777777" w:rsidR="008160A3" w:rsidRDefault="008160A3" w:rsidP="008160A3">
      <w:r>
        <w:t>Merged into C4-253516.</w:t>
      </w:r>
    </w:p>
    <w:p w14:paraId="044F673A"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7249C" w14:textId="76C09AF2" w:rsidR="008160A3" w:rsidRDefault="008160A3" w:rsidP="008160A3">
      <w:pPr>
        <w:rPr>
          <w:rFonts w:ascii="Arial" w:hAnsi="Arial" w:cs="Arial"/>
          <w:b/>
          <w:sz w:val="24"/>
        </w:rPr>
      </w:pPr>
      <w:r>
        <w:rPr>
          <w:rFonts w:ascii="Arial" w:hAnsi="Arial" w:cs="Arial"/>
          <w:b/>
          <w:color w:val="0000FF"/>
          <w:sz w:val="24"/>
        </w:rPr>
        <w:t>C4-253302</w:t>
      </w:r>
      <w:r>
        <w:rPr>
          <w:rFonts w:ascii="Arial" w:hAnsi="Arial" w:cs="Arial"/>
          <w:b/>
          <w:color w:val="0000FF"/>
          <w:sz w:val="24"/>
        </w:rPr>
        <w:tab/>
      </w:r>
      <w:r>
        <w:rPr>
          <w:rFonts w:ascii="Arial" w:hAnsi="Arial" w:cs="Arial"/>
          <w:b/>
          <w:sz w:val="24"/>
        </w:rPr>
        <w:t>Updates on filtering information</w:t>
      </w:r>
    </w:p>
    <w:p w14:paraId="38DAE54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Cat: B (Rel-19)</w:t>
      </w:r>
      <w:r>
        <w:rPr>
          <w:i/>
        </w:rPr>
        <w:br/>
      </w:r>
      <w:r>
        <w:rPr>
          <w:i/>
        </w:rPr>
        <w:br/>
      </w:r>
      <w:r>
        <w:rPr>
          <w:i/>
        </w:rPr>
        <w:tab/>
      </w:r>
      <w:r>
        <w:rPr>
          <w:i/>
        </w:rPr>
        <w:tab/>
      </w:r>
      <w:r>
        <w:rPr>
          <w:i/>
        </w:rPr>
        <w:tab/>
      </w:r>
      <w:r>
        <w:rPr>
          <w:i/>
        </w:rPr>
        <w:tab/>
      </w:r>
      <w:r>
        <w:rPr>
          <w:i/>
        </w:rPr>
        <w:tab/>
        <w:t>Source: Huawei</w:t>
      </w:r>
    </w:p>
    <w:p w14:paraId="7DD4FC5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C4-253515</w:t>
      </w:r>
      <w:r>
        <w:rPr>
          <w:color w:val="993300"/>
          <w:u w:val="single"/>
        </w:rPr>
        <w:t>.</w:t>
      </w:r>
    </w:p>
    <w:p w14:paraId="1FA0FE2B" w14:textId="65CBAC6B" w:rsidR="008160A3" w:rsidRDefault="008160A3" w:rsidP="008160A3">
      <w:pPr>
        <w:rPr>
          <w:rFonts w:ascii="Arial" w:hAnsi="Arial" w:cs="Arial"/>
          <w:b/>
          <w:sz w:val="24"/>
        </w:rPr>
      </w:pPr>
      <w:r>
        <w:rPr>
          <w:rFonts w:ascii="Arial" w:hAnsi="Arial" w:cs="Arial"/>
          <w:b/>
          <w:color w:val="0000FF"/>
          <w:sz w:val="24"/>
        </w:rPr>
        <w:t>C4-253515</w:t>
      </w:r>
      <w:r>
        <w:rPr>
          <w:rFonts w:ascii="Arial" w:hAnsi="Arial" w:cs="Arial"/>
          <w:b/>
          <w:color w:val="0000FF"/>
          <w:sz w:val="24"/>
        </w:rPr>
        <w:tab/>
      </w:r>
      <w:r>
        <w:rPr>
          <w:rFonts w:ascii="Arial" w:hAnsi="Arial" w:cs="Arial"/>
          <w:b/>
          <w:sz w:val="24"/>
        </w:rPr>
        <w:t>Updates on filtering information</w:t>
      </w:r>
    </w:p>
    <w:p w14:paraId="084937CF"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rev 1 Cat: B (Rel-19)</w:t>
      </w:r>
      <w:r>
        <w:rPr>
          <w:i/>
        </w:rPr>
        <w:br/>
      </w:r>
      <w:r>
        <w:rPr>
          <w:i/>
        </w:rPr>
        <w:br/>
      </w:r>
      <w:r>
        <w:rPr>
          <w:i/>
        </w:rPr>
        <w:tab/>
      </w:r>
      <w:r>
        <w:rPr>
          <w:i/>
        </w:rPr>
        <w:tab/>
      </w:r>
      <w:r>
        <w:rPr>
          <w:i/>
        </w:rPr>
        <w:tab/>
      </w:r>
      <w:r>
        <w:rPr>
          <w:i/>
        </w:rPr>
        <w:tab/>
      </w:r>
      <w:r>
        <w:rPr>
          <w:i/>
        </w:rPr>
        <w:tab/>
        <w:t>Source: Huawei</w:t>
      </w:r>
    </w:p>
    <w:p w14:paraId="10F993CE" w14:textId="77777777" w:rsidR="008160A3" w:rsidRDefault="008160A3" w:rsidP="008160A3">
      <w:pPr>
        <w:rPr>
          <w:color w:val="808080"/>
        </w:rPr>
      </w:pPr>
      <w:r>
        <w:rPr>
          <w:color w:val="808080"/>
        </w:rPr>
        <w:t>(Replaces C4-253302)</w:t>
      </w:r>
    </w:p>
    <w:p w14:paraId="2D411AF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C4-253563</w:t>
      </w:r>
      <w:r>
        <w:rPr>
          <w:color w:val="993300"/>
          <w:u w:val="single"/>
        </w:rPr>
        <w:t>.</w:t>
      </w:r>
    </w:p>
    <w:p w14:paraId="5F9C20D2" w14:textId="6739E233" w:rsidR="008160A3" w:rsidRDefault="008160A3" w:rsidP="008160A3">
      <w:pPr>
        <w:rPr>
          <w:rFonts w:ascii="Arial" w:hAnsi="Arial" w:cs="Arial"/>
          <w:b/>
          <w:sz w:val="24"/>
        </w:rPr>
      </w:pPr>
      <w:r>
        <w:rPr>
          <w:rFonts w:ascii="Arial" w:hAnsi="Arial" w:cs="Arial"/>
          <w:b/>
          <w:color w:val="0000FF"/>
          <w:sz w:val="24"/>
        </w:rPr>
        <w:t>C4-253563</w:t>
      </w:r>
      <w:r>
        <w:rPr>
          <w:rFonts w:ascii="Arial" w:hAnsi="Arial" w:cs="Arial"/>
          <w:b/>
          <w:color w:val="0000FF"/>
          <w:sz w:val="24"/>
        </w:rPr>
        <w:tab/>
      </w:r>
      <w:r>
        <w:rPr>
          <w:rFonts w:ascii="Arial" w:hAnsi="Arial" w:cs="Arial"/>
          <w:b/>
          <w:sz w:val="24"/>
        </w:rPr>
        <w:t>Updates on AIoT Device Permanent Identifier and Filtering Information</w:t>
      </w:r>
    </w:p>
    <w:p w14:paraId="72E69B6A"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rev 2 Cat: B (Rel-19)</w:t>
      </w:r>
      <w:r>
        <w:rPr>
          <w:i/>
        </w:rPr>
        <w:br/>
      </w:r>
      <w:r>
        <w:rPr>
          <w:i/>
        </w:rPr>
        <w:br/>
      </w:r>
      <w:r>
        <w:rPr>
          <w:i/>
        </w:rPr>
        <w:tab/>
      </w:r>
      <w:r>
        <w:rPr>
          <w:i/>
        </w:rPr>
        <w:tab/>
      </w:r>
      <w:r>
        <w:rPr>
          <w:i/>
        </w:rPr>
        <w:tab/>
      </w:r>
      <w:r>
        <w:rPr>
          <w:i/>
        </w:rPr>
        <w:tab/>
      </w:r>
      <w:r>
        <w:rPr>
          <w:i/>
        </w:rPr>
        <w:tab/>
        <w:t>Source: Huawei, CATT, Nokia</w:t>
      </w:r>
    </w:p>
    <w:p w14:paraId="5B0CE0B9" w14:textId="77777777" w:rsidR="008160A3" w:rsidRDefault="008160A3" w:rsidP="008160A3">
      <w:pPr>
        <w:rPr>
          <w:color w:val="808080"/>
        </w:rPr>
      </w:pPr>
      <w:r>
        <w:rPr>
          <w:color w:val="808080"/>
        </w:rPr>
        <w:t>(Replaces C4-253515)</w:t>
      </w:r>
    </w:p>
    <w:p w14:paraId="141EC90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C4-253570</w:t>
      </w:r>
      <w:r>
        <w:rPr>
          <w:color w:val="993300"/>
          <w:u w:val="single"/>
        </w:rPr>
        <w:t>.</w:t>
      </w:r>
    </w:p>
    <w:p w14:paraId="67CE634B" w14:textId="7FB41F8D" w:rsidR="008160A3" w:rsidRDefault="008160A3" w:rsidP="008160A3">
      <w:pPr>
        <w:rPr>
          <w:rFonts w:ascii="Arial" w:hAnsi="Arial" w:cs="Arial"/>
          <w:b/>
          <w:sz w:val="24"/>
        </w:rPr>
      </w:pPr>
      <w:r>
        <w:rPr>
          <w:rFonts w:ascii="Arial" w:hAnsi="Arial" w:cs="Arial"/>
          <w:b/>
          <w:color w:val="0000FF"/>
          <w:sz w:val="24"/>
        </w:rPr>
        <w:t>C4-253570</w:t>
      </w:r>
      <w:r>
        <w:rPr>
          <w:rFonts w:ascii="Arial" w:hAnsi="Arial" w:cs="Arial"/>
          <w:b/>
          <w:color w:val="0000FF"/>
          <w:sz w:val="24"/>
        </w:rPr>
        <w:tab/>
      </w:r>
      <w:r>
        <w:rPr>
          <w:rFonts w:ascii="Arial" w:hAnsi="Arial" w:cs="Arial"/>
          <w:b/>
          <w:sz w:val="24"/>
        </w:rPr>
        <w:t>Updates on AIoT Device Permanent Identifier and Filtering Information</w:t>
      </w:r>
    </w:p>
    <w:p w14:paraId="4D20C8DB" w14:textId="77777777" w:rsidR="008160A3" w:rsidRDefault="008160A3" w:rsidP="008160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v19.3.0</w:t>
      </w:r>
      <w:r>
        <w:rPr>
          <w:i/>
        </w:rPr>
        <w:tab/>
        <w:t xml:space="preserve">  CR-0723  rev 3 Cat: B (Rel-19)</w:t>
      </w:r>
      <w:r>
        <w:rPr>
          <w:i/>
        </w:rPr>
        <w:br/>
      </w:r>
      <w:r>
        <w:rPr>
          <w:i/>
        </w:rPr>
        <w:br/>
      </w:r>
      <w:r>
        <w:rPr>
          <w:i/>
        </w:rPr>
        <w:tab/>
      </w:r>
      <w:r>
        <w:rPr>
          <w:i/>
        </w:rPr>
        <w:tab/>
      </w:r>
      <w:r>
        <w:rPr>
          <w:i/>
        </w:rPr>
        <w:tab/>
      </w:r>
      <w:r>
        <w:rPr>
          <w:i/>
        </w:rPr>
        <w:tab/>
      </w:r>
      <w:r>
        <w:rPr>
          <w:i/>
        </w:rPr>
        <w:tab/>
        <w:t>Source: Huawei, CATT, Nokia</w:t>
      </w:r>
    </w:p>
    <w:p w14:paraId="3CDBFD54" w14:textId="77777777" w:rsidR="008160A3" w:rsidRDefault="008160A3" w:rsidP="008160A3">
      <w:pPr>
        <w:rPr>
          <w:color w:val="808080"/>
        </w:rPr>
      </w:pPr>
      <w:r>
        <w:rPr>
          <w:color w:val="808080"/>
        </w:rPr>
        <w:t>(Replaces C4-253563)</w:t>
      </w:r>
    </w:p>
    <w:p w14:paraId="0CB3927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487C2" w14:textId="72EFCCB2" w:rsidR="008160A3" w:rsidRDefault="008160A3" w:rsidP="008160A3">
      <w:pPr>
        <w:rPr>
          <w:rFonts w:ascii="Arial" w:hAnsi="Arial" w:cs="Arial"/>
          <w:b/>
          <w:sz w:val="24"/>
        </w:rPr>
      </w:pPr>
      <w:r>
        <w:rPr>
          <w:rFonts w:ascii="Arial" w:hAnsi="Arial" w:cs="Arial"/>
          <w:b/>
          <w:color w:val="0000FF"/>
          <w:sz w:val="24"/>
        </w:rPr>
        <w:t>C4-253135</w:t>
      </w:r>
      <w:r>
        <w:rPr>
          <w:rFonts w:ascii="Arial" w:hAnsi="Arial" w:cs="Arial"/>
          <w:b/>
          <w:color w:val="0000FF"/>
          <w:sz w:val="24"/>
        </w:rPr>
        <w:tab/>
      </w:r>
      <w:r>
        <w:rPr>
          <w:rFonts w:ascii="Arial" w:hAnsi="Arial" w:cs="Arial"/>
          <w:b/>
          <w:sz w:val="24"/>
        </w:rPr>
        <w:t>Corrections and Updates to ADM Service</w:t>
      </w:r>
    </w:p>
    <w:p w14:paraId="0F48798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ZTE</w:t>
      </w:r>
    </w:p>
    <w:p w14:paraId="2EA2217D" w14:textId="77777777" w:rsidR="008160A3" w:rsidRDefault="008160A3" w:rsidP="008160A3">
      <w:pPr>
        <w:rPr>
          <w:rFonts w:ascii="Arial" w:hAnsi="Arial" w:cs="Arial"/>
          <w:b/>
        </w:rPr>
      </w:pPr>
      <w:r>
        <w:rPr>
          <w:rFonts w:ascii="Arial" w:hAnsi="Arial" w:cs="Arial"/>
          <w:b/>
        </w:rPr>
        <w:t xml:space="preserve">Abstract: </w:t>
      </w:r>
    </w:p>
    <w:p w14:paraId="133CBF99" w14:textId="77777777" w:rsidR="008160A3" w:rsidRDefault="008160A3" w:rsidP="008160A3">
      <w:r>
        <w:t>This pCR proposes corrections and updates to ADM service.</w:t>
      </w:r>
    </w:p>
    <w:p w14:paraId="389262FB" w14:textId="77777777" w:rsidR="008160A3" w:rsidRDefault="008160A3" w:rsidP="008160A3">
      <w:pPr>
        <w:rPr>
          <w:rFonts w:ascii="Arial" w:hAnsi="Arial" w:cs="Arial"/>
          <w:b/>
        </w:rPr>
      </w:pPr>
      <w:r>
        <w:rPr>
          <w:rFonts w:ascii="Arial" w:hAnsi="Arial" w:cs="Arial"/>
          <w:b/>
        </w:rPr>
        <w:t xml:space="preserve">Discussion: </w:t>
      </w:r>
    </w:p>
    <w:p w14:paraId="1333BD6D" w14:textId="77777777" w:rsidR="008160A3" w:rsidRDefault="008160A3" w:rsidP="008160A3">
      <w:r>
        <w:t>Merged into C4-253407.</w:t>
      </w:r>
    </w:p>
    <w:p w14:paraId="696CF47C"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8723E1" w14:textId="6301FB9C" w:rsidR="008160A3" w:rsidRDefault="008160A3" w:rsidP="008160A3">
      <w:pPr>
        <w:rPr>
          <w:rFonts w:ascii="Arial" w:hAnsi="Arial" w:cs="Arial"/>
          <w:b/>
          <w:sz w:val="24"/>
        </w:rPr>
      </w:pPr>
      <w:r>
        <w:rPr>
          <w:rFonts w:ascii="Arial" w:hAnsi="Arial" w:cs="Arial"/>
          <w:b/>
          <w:color w:val="0000FF"/>
          <w:sz w:val="24"/>
        </w:rPr>
        <w:t>C4-253304</w:t>
      </w:r>
      <w:r>
        <w:rPr>
          <w:rFonts w:ascii="Arial" w:hAnsi="Arial" w:cs="Arial"/>
          <w:b/>
          <w:color w:val="0000FF"/>
          <w:sz w:val="24"/>
        </w:rPr>
        <w:tab/>
      </w:r>
      <w:r>
        <w:rPr>
          <w:rFonts w:ascii="Arial" w:hAnsi="Arial" w:cs="Arial"/>
          <w:b/>
          <w:sz w:val="24"/>
        </w:rPr>
        <w:t>Pseudo-CR on resolve the EN</w:t>
      </w:r>
    </w:p>
    <w:p w14:paraId="7FAB2A06"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52692D7F"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C4-253407</w:t>
      </w:r>
      <w:r>
        <w:rPr>
          <w:color w:val="993300"/>
          <w:u w:val="single"/>
        </w:rPr>
        <w:t>.</w:t>
      </w:r>
    </w:p>
    <w:p w14:paraId="5112E921" w14:textId="1EFD3A5D" w:rsidR="008160A3" w:rsidRDefault="008160A3" w:rsidP="008160A3">
      <w:pPr>
        <w:rPr>
          <w:rFonts w:ascii="Arial" w:hAnsi="Arial" w:cs="Arial"/>
          <w:b/>
          <w:sz w:val="24"/>
        </w:rPr>
      </w:pPr>
      <w:r>
        <w:rPr>
          <w:rFonts w:ascii="Arial" w:hAnsi="Arial" w:cs="Arial"/>
          <w:b/>
          <w:color w:val="0000FF"/>
          <w:sz w:val="24"/>
        </w:rPr>
        <w:t>C4-253407</w:t>
      </w:r>
      <w:r>
        <w:rPr>
          <w:rFonts w:ascii="Arial" w:hAnsi="Arial" w:cs="Arial"/>
          <w:b/>
          <w:color w:val="0000FF"/>
          <w:sz w:val="24"/>
        </w:rPr>
        <w:tab/>
      </w:r>
      <w:r>
        <w:rPr>
          <w:rFonts w:ascii="Arial" w:hAnsi="Arial" w:cs="Arial"/>
          <w:b/>
          <w:sz w:val="24"/>
        </w:rPr>
        <w:t>Pseudo-CR on resolve the EN</w:t>
      </w:r>
    </w:p>
    <w:p w14:paraId="03DA575F"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 ZTE</w:t>
      </w:r>
    </w:p>
    <w:p w14:paraId="15C59616" w14:textId="77777777" w:rsidR="008160A3" w:rsidRDefault="008160A3" w:rsidP="008160A3">
      <w:pPr>
        <w:rPr>
          <w:color w:val="808080"/>
        </w:rPr>
      </w:pPr>
      <w:r>
        <w:rPr>
          <w:color w:val="808080"/>
        </w:rPr>
        <w:t>(Replaces C4-253304)</w:t>
      </w:r>
    </w:p>
    <w:p w14:paraId="1358B3E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B02AF" w14:textId="4DC195AF" w:rsidR="008160A3" w:rsidRDefault="008160A3" w:rsidP="008160A3">
      <w:pPr>
        <w:rPr>
          <w:rFonts w:ascii="Arial" w:hAnsi="Arial" w:cs="Arial"/>
          <w:b/>
          <w:sz w:val="24"/>
        </w:rPr>
      </w:pPr>
      <w:r>
        <w:rPr>
          <w:rFonts w:ascii="Arial" w:hAnsi="Arial" w:cs="Arial"/>
          <w:b/>
          <w:color w:val="0000FF"/>
          <w:sz w:val="24"/>
        </w:rPr>
        <w:t>C4-253305</w:t>
      </w:r>
      <w:r>
        <w:rPr>
          <w:rFonts w:ascii="Arial" w:hAnsi="Arial" w:cs="Arial"/>
          <w:b/>
          <w:color w:val="0000FF"/>
          <w:sz w:val="24"/>
        </w:rPr>
        <w:tab/>
      </w:r>
      <w:r>
        <w:rPr>
          <w:rFonts w:ascii="Arial" w:hAnsi="Arial" w:cs="Arial"/>
          <w:b/>
          <w:sz w:val="24"/>
        </w:rPr>
        <w:t>Pseudo-CR on update the description for AllowedServiceOperation</w:t>
      </w:r>
    </w:p>
    <w:p w14:paraId="03305B2D"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6FDEA318"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6EE2A" w14:textId="33EFF051" w:rsidR="008160A3" w:rsidRDefault="008160A3" w:rsidP="008160A3">
      <w:pPr>
        <w:rPr>
          <w:rFonts w:ascii="Arial" w:hAnsi="Arial" w:cs="Arial"/>
          <w:b/>
          <w:sz w:val="24"/>
        </w:rPr>
      </w:pPr>
      <w:r>
        <w:rPr>
          <w:rFonts w:ascii="Arial" w:hAnsi="Arial" w:cs="Arial"/>
          <w:b/>
          <w:color w:val="0000FF"/>
          <w:sz w:val="24"/>
        </w:rPr>
        <w:t>C4-253306</w:t>
      </w:r>
      <w:r>
        <w:rPr>
          <w:rFonts w:ascii="Arial" w:hAnsi="Arial" w:cs="Arial"/>
          <w:b/>
          <w:color w:val="0000FF"/>
          <w:sz w:val="24"/>
        </w:rPr>
        <w:tab/>
      </w:r>
      <w:r>
        <w:rPr>
          <w:rFonts w:ascii="Arial" w:hAnsi="Arial" w:cs="Arial"/>
          <w:b/>
          <w:sz w:val="24"/>
        </w:rPr>
        <w:t>Pseudo-CR on clean up for TS 29.369</w:t>
      </w:r>
    </w:p>
    <w:p w14:paraId="5466852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4BB91F8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C4-253408</w:t>
      </w:r>
      <w:r>
        <w:rPr>
          <w:color w:val="993300"/>
          <w:u w:val="single"/>
        </w:rPr>
        <w:t>.</w:t>
      </w:r>
    </w:p>
    <w:p w14:paraId="2501733B" w14:textId="0D8A240B" w:rsidR="008160A3" w:rsidRDefault="008160A3" w:rsidP="008160A3">
      <w:pPr>
        <w:rPr>
          <w:rFonts w:ascii="Arial" w:hAnsi="Arial" w:cs="Arial"/>
          <w:b/>
          <w:sz w:val="24"/>
        </w:rPr>
      </w:pPr>
      <w:r>
        <w:rPr>
          <w:rFonts w:ascii="Arial" w:hAnsi="Arial" w:cs="Arial"/>
          <w:b/>
          <w:color w:val="0000FF"/>
          <w:sz w:val="24"/>
        </w:rPr>
        <w:t>C4-253408</w:t>
      </w:r>
      <w:r>
        <w:rPr>
          <w:rFonts w:ascii="Arial" w:hAnsi="Arial" w:cs="Arial"/>
          <w:b/>
          <w:color w:val="0000FF"/>
          <w:sz w:val="24"/>
        </w:rPr>
        <w:tab/>
      </w:r>
      <w:r>
        <w:rPr>
          <w:rFonts w:ascii="Arial" w:hAnsi="Arial" w:cs="Arial"/>
          <w:b/>
          <w:sz w:val="24"/>
        </w:rPr>
        <w:t>Pseudo-CR on clean up for TS 29.369</w:t>
      </w:r>
    </w:p>
    <w:p w14:paraId="56672FD1"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Huawei</w:t>
      </w:r>
    </w:p>
    <w:p w14:paraId="21065795" w14:textId="77777777" w:rsidR="008160A3" w:rsidRDefault="008160A3" w:rsidP="008160A3">
      <w:pPr>
        <w:rPr>
          <w:color w:val="808080"/>
        </w:rPr>
      </w:pPr>
      <w:r>
        <w:rPr>
          <w:color w:val="808080"/>
        </w:rPr>
        <w:t>(Replaces C4-253306)</w:t>
      </w:r>
    </w:p>
    <w:p w14:paraId="6B1C0EC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62E5F" w14:textId="7DFED8E9" w:rsidR="008160A3" w:rsidRDefault="008160A3" w:rsidP="008160A3">
      <w:pPr>
        <w:rPr>
          <w:rFonts w:ascii="Arial" w:hAnsi="Arial" w:cs="Arial"/>
          <w:b/>
          <w:sz w:val="24"/>
        </w:rPr>
      </w:pPr>
      <w:r>
        <w:rPr>
          <w:rFonts w:ascii="Arial" w:hAnsi="Arial" w:cs="Arial"/>
          <w:b/>
          <w:color w:val="0000FF"/>
          <w:sz w:val="24"/>
        </w:rPr>
        <w:t>C4-253307</w:t>
      </w:r>
      <w:r>
        <w:rPr>
          <w:rFonts w:ascii="Arial" w:hAnsi="Arial" w:cs="Arial"/>
          <w:b/>
          <w:color w:val="0000FF"/>
          <w:sz w:val="24"/>
        </w:rPr>
        <w:tab/>
      </w:r>
      <w:r>
        <w:rPr>
          <w:rFonts w:ascii="Arial" w:hAnsi="Arial" w:cs="Arial"/>
          <w:b/>
          <w:sz w:val="24"/>
        </w:rPr>
        <w:t>Pseudo-CR on TS Title for TS 29.506</w:t>
      </w:r>
    </w:p>
    <w:p w14:paraId="77B90155"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05F0957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C4-253414</w:t>
      </w:r>
      <w:r>
        <w:rPr>
          <w:color w:val="993300"/>
          <w:u w:val="single"/>
        </w:rPr>
        <w:t>.</w:t>
      </w:r>
    </w:p>
    <w:p w14:paraId="533A0CA5" w14:textId="71D68518" w:rsidR="008160A3" w:rsidRDefault="008160A3" w:rsidP="008160A3">
      <w:pPr>
        <w:rPr>
          <w:rFonts w:ascii="Arial" w:hAnsi="Arial" w:cs="Arial"/>
          <w:b/>
          <w:sz w:val="24"/>
        </w:rPr>
      </w:pPr>
      <w:r>
        <w:rPr>
          <w:rFonts w:ascii="Arial" w:hAnsi="Arial" w:cs="Arial"/>
          <w:b/>
          <w:color w:val="0000FF"/>
          <w:sz w:val="24"/>
        </w:rPr>
        <w:t>C4-253414</w:t>
      </w:r>
      <w:r>
        <w:rPr>
          <w:rFonts w:ascii="Arial" w:hAnsi="Arial" w:cs="Arial"/>
          <w:b/>
          <w:color w:val="0000FF"/>
          <w:sz w:val="24"/>
        </w:rPr>
        <w:tab/>
      </w:r>
      <w:r>
        <w:rPr>
          <w:rFonts w:ascii="Arial" w:hAnsi="Arial" w:cs="Arial"/>
          <w:b/>
          <w:sz w:val="24"/>
        </w:rPr>
        <w:t>Pseudo-CR on TS Title for TS 29.506</w:t>
      </w:r>
    </w:p>
    <w:p w14:paraId="46F771EA"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4E2B6FD2" w14:textId="77777777" w:rsidR="008160A3" w:rsidRDefault="008160A3" w:rsidP="008160A3">
      <w:pPr>
        <w:rPr>
          <w:color w:val="808080"/>
        </w:rPr>
      </w:pPr>
      <w:r>
        <w:rPr>
          <w:color w:val="808080"/>
        </w:rPr>
        <w:t>(Replaces C4-253307)</w:t>
      </w:r>
    </w:p>
    <w:p w14:paraId="0D8DB85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EF61" w14:textId="52083EA3" w:rsidR="008160A3" w:rsidRDefault="008160A3" w:rsidP="008160A3">
      <w:pPr>
        <w:rPr>
          <w:rFonts w:ascii="Arial" w:hAnsi="Arial" w:cs="Arial"/>
          <w:b/>
          <w:sz w:val="24"/>
        </w:rPr>
      </w:pPr>
      <w:r>
        <w:rPr>
          <w:rFonts w:ascii="Arial" w:hAnsi="Arial" w:cs="Arial"/>
          <w:b/>
          <w:color w:val="0000FF"/>
          <w:sz w:val="24"/>
        </w:rPr>
        <w:t>C4-253308</w:t>
      </w:r>
      <w:r>
        <w:rPr>
          <w:rFonts w:ascii="Arial" w:hAnsi="Arial" w:cs="Arial"/>
          <w:b/>
          <w:color w:val="0000FF"/>
          <w:sz w:val="24"/>
        </w:rPr>
        <w:tab/>
      </w:r>
      <w:r>
        <w:rPr>
          <w:rFonts w:ascii="Arial" w:hAnsi="Arial" w:cs="Arial"/>
          <w:b/>
          <w:sz w:val="24"/>
        </w:rPr>
        <w:t>Pseudo-CR on TS Scope for TS 29.506</w:t>
      </w:r>
    </w:p>
    <w:p w14:paraId="46545481"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64EBDDC8" w14:textId="77777777" w:rsidR="008160A3" w:rsidRDefault="008160A3" w:rsidP="008160A3">
      <w:pPr>
        <w:rPr>
          <w:rFonts w:ascii="Arial" w:hAnsi="Arial" w:cs="Arial"/>
          <w:b/>
        </w:rPr>
      </w:pPr>
      <w:r>
        <w:rPr>
          <w:rFonts w:ascii="Arial" w:hAnsi="Arial" w:cs="Arial"/>
          <w:b/>
        </w:rPr>
        <w:t xml:space="preserve">Discussion: </w:t>
      </w:r>
    </w:p>
    <w:p w14:paraId="1AF3BD9E" w14:textId="77777777" w:rsidR="008160A3" w:rsidRDefault="008160A3" w:rsidP="008160A3">
      <w:r>
        <w:t>Merged into C4-253412.</w:t>
      </w:r>
    </w:p>
    <w:p w14:paraId="53A57B1C"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D53313" w14:textId="14579429" w:rsidR="008160A3" w:rsidRDefault="008160A3" w:rsidP="008160A3">
      <w:pPr>
        <w:rPr>
          <w:rFonts w:ascii="Arial" w:hAnsi="Arial" w:cs="Arial"/>
          <w:b/>
          <w:sz w:val="24"/>
        </w:rPr>
      </w:pPr>
      <w:r>
        <w:rPr>
          <w:rFonts w:ascii="Arial" w:hAnsi="Arial" w:cs="Arial"/>
          <w:b/>
          <w:color w:val="0000FF"/>
          <w:sz w:val="24"/>
        </w:rPr>
        <w:t>C4-253309</w:t>
      </w:r>
      <w:r>
        <w:rPr>
          <w:rFonts w:ascii="Arial" w:hAnsi="Arial" w:cs="Arial"/>
          <w:b/>
          <w:color w:val="0000FF"/>
          <w:sz w:val="24"/>
        </w:rPr>
        <w:tab/>
      </w:r>
      <w:r>
        <w:rPr>
          <w:rFonts w:ascii="Arial" w:hAnsi="Arial" w:cs="Arial"/>
          <w:b/>
          <w:sz w:val="24"/>
        </w:rPr>
        <w:t>Pseudo-CR on TS Overview for TS 29.506</w:t>
      </w:r>
    </w:p>
    <w:p w14:paraId="34A655E7"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29.506 v0.0.0</w:t>
      </w:r>
      <w:r>
        <w:rPr>
          <w:i/>
        </w:rPr>
        <w:br/>
      </w:r>
      <w:r>
        <w:rPr>
          <w:i/>
        </w:rPr>
        <w:tab/>
      </w:r>
      <w:r>
        <w:rPr>
          <w:i/>
        </w:rPr>
        <w:tab/>
      </w:r>
      <w:r>
        <w:rPr>
          <w:i/>
        </w:rPr>
        <w:tab/>
      </w:r>
      <w:r>
        <w:rPr>
          <w:i/>
        </w:rPr>
        <w:tab/>
      </w:r>
      <w:r>
        <w:rPr>
          <w:i/>
        </w:rPr>
        <w:tab/>
        <w:t>Source: Huawei</w:t>
      </w:r>
    </w:p>
    <w:p w14:paraId="122A41A8" w14:textId="77777777" w:rsidR="008160A3" w:rsidRDefault="008160A3" w:rsidP="008160A3">
      <w:pPr>
        <w:rPr>
          <w:rFonts w:ascii="Arial" w:hAnsi="Arial" w:cs="Arial"/>
          <w:b/>
        </w:rPr>
      </w:pPr>
      <w:r>
        <w:rPr>
          <w:rFonts w:ascii="Arial" w:hAnsi="Arial" w:cs="Arial"/>
          <w:b/>
        </w:rPr>
        <w:t xml:space="preserve">Discussion: </w:t>
      </w:r>
    </w:p>
    <w:p w14:paraId="0C1BAC97" w14:textId="77777777" w:rsidR="008160A3" w:rsidRDefault="008160A3" w:rsidP="008160A3">
      <w:r>
        <w:t>Merged into C4-253412.</w:t>
      </w:r>
    </w:p>
    <w:p w14:paraId="071A83A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E1CDF4" w14:textId="154CD524" w:rsidR="008160A3" w:rsidRDefault="008160A3" w:rsidP="008160A3">
      <w:pPr>
        <w:rPr>
          <w:rFonts w:ascii="Arial" w:hAnsi="Arial" w:cs="Arial"/>
          <w:b/>
          <w:sz w:val="24"/>
        </w:rPr>
      </w:pPr>
      <w:r>
        <w:rPr>
          <w:rFonts w:ascii="Arial" w:hAnsi="Arial" w:cs="Arial"/>
          <w:b/>
          <w:color w:val="0000FF"/>
          <w:sz w:val="24"/>
        </w:rPr>
        <w:t>C4-253311</w:t>
      </w:r>
      <w:r>
        <w:rPr>
          <w:rFonts w:ascii="Arial" w:hAnsi="Arial" w:cs="Arial"/>
          <w:b/>
          <w:color w:val="0000FF"/>
          <w:sz w:val="24"/>
        </w:rPr>
        <w:tab/>
      </w:r>
      <w:r>
        <w:rPr>
          <w:rFonts w:ascii="Arial" w:hAnsi="Arial" w:cs="Arial"/>
          <w:b/>
          <w:sz w:val="24"/>
        </w:rPr>
        <w:t>Update the description of AIoT Device Profile Data Update</w:t>
      </w:r>
    </w:p>
    <w:p w14:paraId="096C4E33"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China Mobile</w:t>
      </w:r>
    </w:p>
    <w:p w14:paraId="287CE50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C4-253409</w:t>
      </w:r>
      <w:r>
        <w:rPr>
          <w:color w:val="993300"/>
          <w:u w:val="single"/>
        </w:rPr>
        <w:t>.</w:t>
      </w:r>
    </w:p>
    <w:p w14:paraId="7EE74219" w14:textId="41BBAD27" w:rsidR="008160A3" w:rsidRDefault="008160A3" w:rsidP="008160A3">
      <w:pPr>
        <w:rPr>
          <w:rFonts w:ascii="Arial" w:hAnsi="Arial" w:cs="Arial"/>
          <w:b/>
          <w:sz w:val="24"/>
        </w:rPr>
      </w:pPr>
      <w:r>
        <w:rPr>
          <w:rFonts w:ascii="Arial" w:hAnsi="Arial" w:cs="Arial"/>
          <w:b/>
          <w:color w:val="0000FF"/>
          <w:sz w:val="24"/>
        </w:rPr>
        <w:t>C4-253409</w:t>
      </w:r>
      <w:r>
        <w:rPr>
          <w:rFonts w:ascii="Arial" w:hAnsi="Arial" w:cs="Arial"/>
          <w:b/>
          <w:color w:val="0000FF"/>
          <w:sz w:val="24"/>
        </w:rPr>
        <w:tab/>
      </w:r>
      <w:r>
        <w:rPr>
          <w:rFonts w:ascii="Arial" w:hAnsi="Arial" w:cs="Arial"/>
          <w:b/>
          <w:sz w:val="24"/>
        </w:rPr>
        <w:t>Update the description of AIoT Device Profile Data Update</w:t>
      </w:r>
    </w:p>
    <w:p w14:paraId="400273E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China Mobile, ZTE, Lenovo</w:t>
      </w:r>
    </w:p>
    <w:p w14:paraId="0DCD3305" w14:textId="77777777" w:rsidR="008160A3" w:rsidRDefault="008160A3" w:rsidP="008160A3">
      <w:pPr>
        <w:rPr>
          <w:color w:val="808080"/>
        </w:rPr>
      </w:pPr>
      <w:r>
        <w:rPr>
          <w:color w:val="808080"/>
        </w:rPr>
        <w:t>(Replaces C4-253311)</w:t>
      </w:r>
    </w:p>
    <w:p w14:paraId="36883BE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234AD" w14:textId="4EE23662" w:rsidR="008160A3" w:rsidRDefault="008160A3" w:rsidP="008160A3">
      <w:pPr>
        <w:rPr>
          <w:rFonts w:ascii="Arial" w:hAnsi="Arial" w:cs="Arial"/>
          <w:b/>
          <w:sz w:val="24"/>
        </w:rPr>
      </w:pPr>
      <w:r>
        <w:rPr>
          <w:rFonts w:ascii="Arial" w:hAnsi="Arial" w:cs="Arial"/>
          <w:b/>
          <w:color w:val="0000FF"/>
          <w:sz w:val="24"/>
        </w:rPr>
        <w:t>C4-253313</w:t>
      </w:r>
      <w:r>
        <w:rPr>
          <w:rFonts w:ascii="Arial" w:hAnsi="Arial" w:cs="Arial"/>
          <w:b/>
          <w:color w:val="0000FF"/>
          <w:sz w:val="24"/>
        </w:rPr>
        <w:tab/>
      </w:r>
      <w:r>
        <w:rPr>
          <w:rFonts w:ascii="Arial" w:hAnsi="Arial" w:cs="Arial"/>
          <w:b/>
          <w:sz w:val="24"/>
        </w:rPr>
        <w:t>Add the AIoT Device ID range data type</w:t>
      </w:r>
    </w:p>
    <w:p w14:paraId="59F443A9" w14:textId="77777777" w:rsidR="008160A3" w:rsidRDefault="008160A3" w:rsidP="008160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v19.3.0</w:t>
      </w:r>
      <w:r>
        <w:rPr>
          <w:i/>
        </w:rPr>
        <w:tab/>
        <w:t xml:space="preserve">  CR-0679  Cat: B (Rel-19)</w:t>
      </w:r>
      <w:r>
        <w:rPr>
          <w:i/>
        </w:rPr>
        <w:br/>
      </w:r>
      <w:r>
        <w:rPr>
          <w:i/>
        </w:rPr>
        <w:br/>
      </w:r>
      <w:r>
        <w:rPr>
          <w:i/>
        </w:rPr>
        <w:tab/>
      </w:r>
      <w:r>
        <w:rPr>
          <w:i/>
        </w:rPr>
        <w:tab/>
      </w:r>
      <w:r>
        <w:rPr>
          <w:i/>
        </w:rPr>
        <w:tab/>
      </w:r>
      <w:r>
        <w:rPr>
          <w:i/>
        </w:rPr>
        <w:tab/>
      </w:r>
      <w:r>
        <w:rPr>
          <w:i/>
        </w:rPr>
        <w:tab/>
        <w:t>Source: China Mobile</w:t>
      </w:r>
    </w:p>
    <w:p w14:paraId="2977746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0CCAF" w14:textId="5FE3C67E" w:rsidR="008160A3" w:rsidRDefault="008160A3" w:rsidP="008160A3">
      <w:pPr>
        <w:rPr>
          <w:rFonts w:ascii="Arial" w:hAnsi="Arial" w:cs="Arial"/>
          <w:b/>
          <w:sz w:val="24"/>
        </w:rPr>
      </w:pPr>
      <w:r>
        <w:rPr>
          <w:rFonts w:ascii="Arial" w:hAnsi="Arial" w:cs="Arial"/>
          <w:b/>
          <w:color w:val="0000FF"/>
          <w:sz w:val="24"/>
        </w:rPr>
        <w:t>C4-253331</w:t>
      </w:r>
      <w:r>
        <w:rPr>
          <w:rFonts w:ascii="Arial" w:hAnsi="Arial" w:cs="Arial"/>
          <w:b/>
          <w:color w:val="0000FF"/>
          <w:sz w:val="24"/>
        </w:rPr>
        <w:tab/>
      </w:r>
      <w:r>
        <w:rPr>
          <w:rFonts w:ascii="Arial" w:hAnsi="Arial" w:cs="Arial"/>
          <w:b/>
          <w:sz w:val="24"/>
        </w:rPr>
        <w:t>Pseudo-CR on AF Authorization Data service resource path</w:t>
      </w:r>
    </w:p>
    <w:p w14:paraId="7CE1C870"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6D03CC5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C4-253410</w:t>
      </w:r>
      <w:r>
        <w:rPr>
          <w:color w:val="993300"/>
          <w:u w:val="single"/>
        </w:rPr>
        <w:t>.</w:t>
      </w:r>
    </w:p>
    <w:p w14:paraId="5A070B79" w14:textId="63AF1717" w:rsidR="008160A3" w:rsidRDefault="008160A3" w:rsidP="008160A3">
      <w:pPr>
        <w:rPr>
          <w:rFonts w:ascii="Arial" w:hAnsi="Arial" w:cs="Arial"/>
          <w:b/>
          <w:sz w:val="24"/>
        </w:rPr>
      </w:pPr>
      <w:r>
        <w:rPr>
          <w:rFonts w:ascii="Arial" w:hAnsi="Arial" w:cs="Arial"/>
          <w:b/>
          <w:color w:val="0000FF"/>
          <w:sz w:val="24"/>
        </w:rPr>
        <w:t>C4-253410</w:t>
      </w:r>
      <w:r>
        <w:rPr>
          <w:rFonts w:ascii="Arial" w:hAnsi="Arial" w:cs="Arial"/>
          <w:b/>
          <w:color w:val="0000FF"/>
          <w:sz w:val="24"/>
        </w:rPr>
        <w:tab/>
      </w:r>
      <w:r>
        <w:rPr>
          <w:rFonts w:ascii="Arial" w:hAnsi="Arial" w:cs="Arial"/>
          <w:b/>
          <w:sz w:val="24"/>
        </w:rPr>
        <w:t>Pseudo-CR on AF Authorization Data service resource path</w:t>
      </w:r>
    </w:p>
    <w:p w14:paraId="6A749960"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54D458D8" w14:textId="77777777" w:rsidR="008160A3" w:rsidRDefault="008160A3" w:rsidP="008160A3">
      <w:pPr>
        <w:rPr>
          <w:color w:val="808080"/>
        </w:rPr>
      </w:pPr>
      <w:r>
        <w:rPr>
          <w:color w:val="808080"/>
        </w:rPr>
        <w:t>(Replaces C4-253331)</w:t>
      </w:r>
    </w:p>
    <w:p w14:paraId="7D799916"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A5E72" w14:textId="4E961763" w:rsidR="008160A3" w:rsidRDefault="008160A3" w:rsidP="008160A3">
      <w:pPr>
        <w:rPr>
          <w:rFonts w:ascii="Arial" w:hAnsi="Arial" w:cs="Arial"/>
          <w:b/>
          <w:sz w:val="24"/>
        </w:rPr>
      </w:pPr>
      <w:r>
        <w:rPr>
          <w:rFonts w:ascii="Arial" w:hAnsi="Arial" w:cs="Arial"/>
          <w:b/>
          <w:color w:val="0000FF"/>
          <w:sz w:val="24"/>
        </w:rPr>
        <w:t>C4-253332</w:t>
      </w:r>
      <w:r>
        <w:rPr>
          <w:rFonts w:ascii="Arial" w:hAnsi="Arial" w:cs="Arial"/>
          <w:b/>
          <w:color w:val="0000FF"/>
          <w:sz w:val="24"/>
        </w:rPr>
        <w:tab/>
      </w:r>
      <w:r>
        <w:rPr>
          <w:rFonts w:ascii="Arial" w:hAnsi="Arial" w:cs="Arial"/>
          <w:b/>
          <w:sz w:val="24"/>
        </w:rPr>
        <w:t>Pseudo-CR on ProblemDetails in error responses</w:t>
      </w:r>
    </w:p>
    <w:p w14:paraId="38946BFC"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62A37EE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C4-253411</w:t>
      </w:r>
      <w:r>
        <w:rPr>
          <w:color w:val="993300"/>
          <w:u w:val="single"/>
        </w:rPr>
        <w:t>.</w:t>
      </w:r>
    </w:p>
    <w:p w14:paraId="3E65D738" w14:textId="161E510A" w:rsidR="008160A3" w:rsidRDefault="008160A3" w:rsidP="008160A3">
      <w:pPr>
        <w:rPr>
          <w:rFonts w:ascii="Arial" w:hAnsi="Arial" w:cs="Arial"/>
          <w:b/>
          <w:sz w:val="24"/>
        </w:rPr>
      </w:pPr>
      <w:r>
        <w:rPr>
          <w:rFonts w:ascii="Arial" w:hAnsi="Arial" w:cs="Arial"/>
          <w:b/>
          <w:color w:val="0000FF"/>
          <w:sz w:val="24"/>
        </w:rPr>
        <w:lastRenderedPageBreak/>
        <w:t>C4-253411</w:t>
      </w:r>
      <w:r>
        <w:rPr>
          <w:rFonts w:ascii="Arial" w:hAnsi="Arial" w:cs="Arial"/>
          <w:b/>
          <w:color w:val="0000FF"/>
          <w:sz w:val="24"/>
        </w:rPr>
        <w:tab/>
      </w:r>
      <w:r>
        <w:rPr>
          <w:rFonts w:ascii="Arial" w:hAnsi="Arial" w:cs="Arial"/>
          <w:b/>
          <w:sz w:val="24"/>
        </w:rPr>
        <w:t>Pseudo-CR on ProblemDetails in error responses</w:t>
      </w:r>
    </w:p>
    <w:p w14:paraId="1D0FEF67"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29.369 v0.2.0</w:t>
      </w:r>
      <w:r>
        <w:rPr>
          <w:i/>
        </w:rPr>
        <w:br/>
      </w:r>
      <w:r>
        <w:rPr>
          <w:i/>
        </w:rPr>
        <w:tab/>
      </w:r>
      <w:r>
        <w:rPr>
          <w:i/>
        </w:rPr>
        <w:tab/>
      </w:r>
      <w:r>
        <w:rPr>
          <w:i/>
        </w:rPr>
        <w:tab/>
      </w:r>
      <w:r>
        <w:rPr>
          <w:i/>
        </w:rPr>
        <w:tab/>
      </w:r>
      <w:r>
        <w:rPr>
          <w:i/>
        </w:rPr>
        <w:tab/>
        <w:t>Source: Lenovo</w:t>
      </w:r>
    </w:p>
    <w:p w14:paraId="0B1AD952" w14:textId="77777777" w:rsidR="008160A3" w:rsidRDefault="008160A3" w:rsidP="008160A3">
      <w:pPr>
        <w:rPr>
          <w:color w:val="808080"/>
        </w:rPr>
      </w:pPr>
      <w:r>
        <w:rPr>
          <w:color w:val="808080"/>
        </w:rPr>
        <w:t>(Replaces C4-253332)</w:t>
      </w:r>
    </w:p>
    <w:p w14:paraId="45A00E8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E6BF" w14:textId="7E273EB0" w:rsidR="008160A3" w:rsidRDefault="008160A3" w:rsidP="008160A3">
      <w:pPr>
        <w:rPr>
          <w:rFonts w:ascii="Arial" w:hAnsi="Arial" w:cs="Arial"/>
          <w:b/>
          <w:sz w:val="24"/>
        </w:rPr>
      </w:pPr>
      <w:r>
        <w:rPr>
          <w:rFonts w:ascii="Arial" w:hAnsi="Arial" w:cs="Arial"/>
          <w:b/>
          <w:color w:val="0000FF"/>
          <w:sz w:val="24"/>
        </w:rPr>
        <w:t>C4-253521</w:t>
      </w:r>
      <w:r>
        <w:rPr>
          <w:rFonts w:ascii="Arial" w:hAnsi="Arial" w:cs="Arial"/>
          <w:b/>
          <w:color w:val="0000FF"/>
          <w:sz w:val="24"/>
        </w:rPr>
        <w:tab/>
      </w:r>
      <w:r>
        <w:rPr>
          <w:rFonts w:ascii="Arial" w:hAnsi="Arial" w:cs="Arial"/>
          <w:b/>
          <w:sz w:val="24"/>
        </w:rPr>
        <w:t>Pseudo-CR on Definition of Nudr_DataRepository service for AF authorization data</w:t>
      </w:r>
    </w:p>
    <w:p w14:paraId="3D4C0209" w14:textId="77777777" w:rsidR="008160A3" w:rsidRDefault="008160A3" w:rsidP="008160A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China Mobile, Lenovo, Huawei</w:t>
      </w:r>
    </w:p>
    <w:p w14:paraId="449D37BE" w14:textId="77777777" w:rsidR="008160A3" w:rsidRDefault="008160A3" w:rsidP="008160A3">
      <w:pPr>
        <w:rPr>
          <w:color w:val="808080"/>
        </w:rPr>
      </w:pPr>
      <w:r>
        <w:rPr>
          <w:color w:val="808080"/>
        </w:rPr>
        <w:t>(Replaces C4-253521)</w:t>
      </w:r>
    </w:p>
    <w:p w14:paraId="3246CFDB"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A0F6F" w14:textId="6FA6CD15" w:rsidR="008160A3" w:rsidRDefault="008160A3" w:rsidP="008160A3">
      <w:pPr>
        <w:rPr>
          <w:rFonts w:ascii="Arial" w:hAnsi="Arial" w:cs="Arial"/>
          <w:b/>
          <w:sz w:val="24"/>
        </w:rPr>
      </w:pPr>
      <w:r>
        <w:rPr>
          <w:rFonts w:ascii="Arial" w:hAnsi="Arial" w:cs="Arial"/>
          <w:b/>
          <w:color w:val="0000FF"/>
          <w:sz w:val="24"/>
        </w:rPr>
        <w:t>C4-253562</w:t>
      </w:r>
      <w:r>
        <w:rPr>
          <w:rFonts w:ascii="Arial" w:hAnsi="Arial" w:cs="Arial"/>
          <w:b/>
          <w:color w:val="0000FF"/>
          <w:sz w:val="24"/>
        </w:rPr>
        <w:tab/>
      </w:r>
      <w:r>
        <w:rPr>
          <w:rFonts w:ascii="Arial" w:hAnsi="Arial" w:cs="Arial"/>
          <w:b/>
          <w:sz w:val="24"/>
        </w:rPr>
        <w:t>Pseudo-CR on Definition of Nudr_DataRepository service for AF authorization data</w:t>
      </w:r>
    </w:p>
    <w:p w14:paraId="484B3586" w14:textId="77777777" w:rsidR="008160A3" w:rsidRDefault="008160A3" w:rsidP="008160A3">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China Mobile, Lenovo, Huawei</w:t>
      </w:r>
    </w:p>
    <w:p w14:paraId="2E482B1A" w14:textId="77777777" w:rsidR="008160A3" w:rsidRDefault="008160A3" w:rsidP="008160A3">
      <w:pPr>
        <w:rPr>
          <w:color w:val="808080"/>
        </w:rPr>
      </w:pPr>
      <w:r>
        <w:rPr>
          <w:color w:val="808080"/>
        </w:rPr>
        <w:t>(Replaces C4-253521)</w:t>
      </w:r>
    </w:p>
    <w:p w14:paraId="726785A7"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1AC5A" w14:textId="77777777" w:rsidR="008160A3" w:rsidRDefault="008160A3" w:rsidP="008160A3">
      <w:pPr>
        <w:pStyle w:val="Heading3"/>
      </w:pPr>
      <w:bookmarkStart w:id="158" w:name="_Toc210593921"/>
      <w:r>
        <w:t>19.71</w:t>
      </w:r>
      <w:r>
        <w:tab/>
        <w:t>Harmonization of test case definitions for cross-RAT usability [TestHarmon_CrossRAT]</w:t>
      </w:r>
      <w:bookmarkEnd w:id="158"/>
    </w:p>
    <w:p w14:paraId="3BE159D1" w14:textId="77777777" w:rsidR="008160A3" w:rsidRDefault="008160A3" w:rsidP="008160A3">
      <w:pPr>
        <w:pStyle w:val="Heading3"/>
      </w:pPr>
      <w:bookmarkStart w:id="159" w:name="_Toc210593922"/>
      <w:r>
        <w:t>19.72</w:t>
      </w:r>
      <w:r>
        <w:tab/>
        <w:t>CT aspects of MINT support in EPS for 5G-only national roaming UE [MINT_Ph2]</w:t>
      </w:r>
      <w:bookmarkEnd w:id="159"/>
    </w:p>
    <w:p w14:paraId="4FC62D32" w14:textId="77777777" w:rsidR="008160A3" w:rsidRDefault="008160A3" w:rsidP="008160A3">
      <w:pPr>
        <w:pStyle w:val="Heading2"/>
      </w:pPr>
      <w:bookmarkStart w:id="160" w:name="_Toc210593923"/>
      <w:r>
        <w:t>20</w:t>
      </w:r>
      <w:r>
        <w:tab/>
        <w:t>Study items</w:t>
      </w:r>
      <w:bookmarkEnd w:id="160"/>
    </w:p>
    <w:p w14:paraId="7E474305" w14:textId="77777777" w:rsidR="008160A3" w:rsidRDefault="008160A3" w:rsidP="008160A3">
      <w:pPr>
        <w:pStyle w:val="Heading3"/>
      </w:pPr>
      <w:bookmarkStart w:id="161" w:name="_Toc210593924"/>
      <w:r>
        <w:t>20.1</w:t>
      </w:r>
      <w:r>
        <w:tab/>
        <w:t>Study on Protocol for AI Data Collection from UPF [FS_PAIDC-UPF]</w:t>
      </w:r>
      <w:bookmarkEnd w:id="161"/>
    </w:p>
    <w:p w14:paraId="16E3CE32" w14:textId="3772E97D" w:rsidR="008160A3" w:rsidRDefault="008160A3" w:rsidP="008160A3">
      <w:pPr>
        <w:rPr>
          <w:rFonts w:ascii="Arial" w:hAnsi="Arial" w:cs="Arial"/>
          <w:b/>
          <w:sz w:val="24"/>
        </w:rPr>
      </w:pPr>
      <w:r>
        <w:rPr>
          <w:rFonts w:ascii="Arial" w:hAnsi="Arial" w:cs="Arial"/>
          <w:b/>
          <w:color w:val="0000FF"/>
          <w:sz w:val="24"/>
        </w:rPr>
        <w:t>C4-253321</w:t>
      </w:r>
      <w:r>
        <w:rPr>
          <w:rFonts w:ascii="Arial" w:hAnsi="Arial" w:cs="Arial"/>
          <w:b/>
          <w:color w:val="0000FF"/>
          <w:sz w:val="24"/>
        </w:rPr>
        <w:tab/>
      </w:r>
      <w:r>
        <w:rPr>
          <w:rFonts w:ascii="Arial" w:hAnsi="Arial" w:cs="Arial"/>
          <w:b/>
          <w:sz w:val="24"/>
        </w:rPr>
        <w:t>Clarifications to Solution #4 and conclusion for KI#1</w:t>
      </w:r>
    </w:p>
    <w:p w14:paraId="68E8431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v1.0.0</w:t>
      </w:r>
      <w:r>
        <w:rPr>
          <w:i/>
        </w:rPr>
        <w:br/>
      </w:r>
      <w:r>
        <w:rPr>
          <w:i/>
        </w:rPr>
        <w:tab/>
      </w:r>
      <w:r>
        <w:rPr>
          <w:i/>
        </w:rPr>
        <w:tab/>
      </w:r>
      <w:r>
        <w:rPr>
          <w:i/>
        </w:rPr>
        <w:tab/>
      </w:r>
      <w:r>
        <w:rPr>
          <w:i/>
        </w:rPr>
        <w:tab/>
      </w:r>
      <w:r>
        <w:rPr>
          <w:i/>
        </w:rPr>
        <w:tab/>
        <w:t>Source: China Mobile</w:t>
      </w:r>
    </w:p>
    <w:p w14:paraId="21C4CBFD" w14:textId="77777777" w:rsidR="008160A3" w:rsidRDefault="008160A3" w:rsidP="008160A3">
      <w:pPr>
        <w:rPr>
          <w:rFonts w:ascii="Arial" w:hAnsi="Arial" w:cs="Arial"/>
          <w:b/>
        </w:rPr>
      </w:pPr>
      <w:r>
        <w:rPr>
          <w:rFonts w:ascii="Arial" w:hAnsi="Arial" w:cs="Arial"/>
          <w:b/>
        </w:rPr>
        <w:t xml:space="preserve">Abstract: </w:t>
      </w:r>
    </w:p>
    <w:p w14:paraId="432368A5" w14:textId="77777777" w:rsidR="008160A3" w:rsidRDefault="008160A3" w:rsidP="008160A3">
      <w:r>
        <w:t>There are five Editor’s note remained in solution #4, the corresponding aspects should be clarified.</w:t>
      </w:r>
    </w:p>
    <w:p w14:paraId="4D8512E3" w14:textId="77777777" w:rsidR="008160A3" w:rsidRDefault="008160A3" w:rsidP="008160A3">
      <w:r>
        <w:t>Editor's note: It should be clarified to which extent a new PDU session type parameter would really help in comparison with the existing DNN parameter as it can be assumed that the DNN implicitly denotes a PDU session type in most cases.</w:t>
      </w:r>
    </w:p>
    <w:p w14:paraId="0768B8FF" w14:textId="77777777" w:rsidR="008160A3" w:rsidRDefault="008160A3" w:rsidP="008160A3">
      <w:r>
        <w:t>Editor's note: It should be further studied whether there is any benefit in identifying the 5G VN Group by the 5G VN Group ID (i.e. the Internal Group Id) rather than by the S-NSSAI/DNN, i.e. by extending PFCP signaling and Nupf_EventExposure Subscribe with a new 5G VN Group ID.</w:t>
      </w:r>
    </w:p>
    <w:p w14:paraId="0FB81FDC" w14:textId="77777777" w:rsidR="008160A3" w:rsidRDefault="008160A3" w:rsidP="008160A3">
      <w:r>
        <w:lastRenderedPageBreak/>
        <w:t>Editor's note: It is FFS how the UPF should handle event reports for PDU sessions upon a change of RAT type, e.g. for periodic event reporting when the RAT type of the PDU session would stop (or would start again) matching the subscribed RAT type.</w:t>
      </w:r>
    </w:p>
    <w:p w14:paraId="28691DA9" w14:textId="77777777" w:rsidR="008160A3" w:rsidRDefault="008160A3" w:rsidP="008160A3">
      <w:r>
        <w:t>Editor's note: the above impact does not exist if no new 5G VN Group ID is introduced over N4, i.e. if the 5G VN Group is identified by the S-NSSAI/DNN.</w:t>
      </w:r>
    </w:p>
    <w:p w14:paraId="19063F52" w14:textId="77777777" w:rsidR="008160A3" w:rsidRDefault="008160A3" w:rsidP="008160A3">
      <w:r>
        <w:t>Editor's note: the above impact to identify PDU sessions of a 5G VN Group ID does not exist if no new 5G VN Group ID is introduced over N4, i.e. if the 5G VN Group is identified by the S-NSSAI/DNN.</w:t>
      </w:r>
    </w:p>
    <w:p w14:paraId="3D6DD6D5"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C4-253366</w:t>
      </w:r>
      <w:r>
        <w:rPr>
          <w:color w:val="993300"/>
          <w:u w:val="single"/>
        </w:rPr>
        <w:t>.</w:t>
      </w:r>
    </w:p>
    <w:p w14:paraId="58D4FE7C" w14:textId="18FA8DBD" w:rsidR="008160A3" w:rsidRDefault="008160A3" w:rsidP="008160A3">
      <w:pPr>
        <w:rPr>
          <w:rFonts w:ascii="Arial" w:hAnsi="Arial" w:cs="Arial"/>
          <w:b/>
          <w:sz w:val="24"/>
        </w:rPr>
      </w:pPr>
      <w:r>
        <w:rPr>
          <w:rFonts w:ascii="Arial" w:hAnsi="Arial" w:cs="Arial"/>
          <w:b/>
          <w:color w:val="0000FF"/>
          <w:sz w:val="24"/>
        </w:rPr>
        <w:t>C4-253366</w:t>
      </w:r>
      <w:r>
        <w:rPr>
          <w:rFonts w:ascii="Arial" w:hAnsi="Arial" w:cs="Arial"/>
          <w:b/>
          <w:color w:val="0000FF"/>
          <w:sz w:val="24"/>
        </w:rPr>
        <w:tab/>
      </w:r>
      <w:r>
        <w:rPr>
          <w:rFonts w:ascii="Arial" w:hAnsi="Arial" w:cs="Arial"/>
          <w:b/>
          <w:sz w:val="24"/>
        </w:rPr>
        <w:t>Clarifications to Solution #4 and conclusion for KI#1</w:t>
      </w:r>
    </w:p>
    <w:p w14:paraId="777192E3" w14:textId="77777777" w:rsidR="008160A3" w:rsidRDefault="008160A3" w:rsidP="008160A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v1.0.0</w:t>
      </w:r>
      <w:r>
        <w:rPr>
          <w:i/>
        </w:rPr>
        <w:br/>
      </w:r>
      <w:r>
        <w:rPr>
          <w:i/>
        </w:rPr>
        <w:tab/>
      </w:r>
      <w:r>
        <w:rPr>
          <w:i/>
        </w:rPr>
        <w:tab/>
      </w:r>
      <w:r>
        <w:rPr>
          <w:i/>
        </w:rPr>
        <w:tab/>
      </w:r>
      <w:r>
        <w:rPr>
          <w:i/>
        </w:rPr>
        <w:tab/>
      </w:r>
      <w:r>
        <w:rPr>
          <w:i/>
        </w:rPr>
        <w:tab/>
        <w:t>Source: China Mobile</w:t>
      </w:r>
    </w:p>
    <w:p w14:paraId="04B188E8" w14:textId="77777777" w:rsidR="008160A3" w:rsidRDefault="008160A3" w:rsidP="008160A3">
      <w:pPr>
        <w:rPr>
          <w:color w:val="808080"/>
        </w:rPr>
      </w:pPr>
      <w:r>
        <w:rPr>
          <w:color w:val="808080"/>
        </w:rPr>
        <w:t>(Replaces C4-253321)</w:t>
      </w:r>
    </w:p>
    <w:p w14:paraId="002BA89F"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34865" w14:textId="164CC483" w:rsidR="008160A3" w:rsidRDefault="008160A3" w:rsidP="008160A3">
      <w:pPr>
        <w:rPr>
          <w:rFonts w:ascii="Arial" w:hAnsi="Arial" w:cs="Arial"/>
          <w:b/>
          <w:sz w:val="24"/>
        </w:rPr>
      </w:pPr>
      <w:r>
        <w:rPr>
          <w:rFonts w:ascii="Arial" w:hAnsi="Arial" w:cs="Arial"/>
          <w:b/>
          <w:color w:val="0000FF"/>
          <w:sz w:val="24"/>
        </w:rPr>
        <w:t>C4-253538</w:t>
      </w:r>
      <w:r>
        <w:rPr>
          <w:rFonts w:ascii="Arial" w:hAnsi="Arial" w:cs="Arial"/>
          <w:b/>
          <w:color w:val="0000FF"/>
          <w:sz w:val="24"/>
        </w:rPr>
        <w:tab/>
      </w:r>
      <w:r>
        <w:rPr>
          <w:rFonts w:ascii="Arial" w:hAnsi="Arial" w:cs="Arial"/>
          <w:b/>
          <w:sz w:val="24"/>
        </w:rPr>
        <w:t>TR 29.889 v1.1.0</w:t>
      </w:r>
    </w:p>
    <w:p w14:paraId="744D8AB8" w14:textId="77777777" w:rsidR="008160A3" w:rsidRDefault="008160A3" w:rsidP="00816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v1.1.0</w:t>
      </w:r>
      <w:r>
        <w:rPr>
          <w:i/>
        </w:rPr>
        <w:br/>
      </w:r>
      <w:r>
        <w:rPr>
          <w:i/>
        </w:rPr>
        <w:tab/>
      </w:r>
      <w:r>
        <w:rPr>
          <w:i/>
        </w:rPr>
        <w:tab/>
      </w:r>
      <w:r>
        <w:rPr>
          <w:i/>
        </w:rPr>
        <w:tab/>
      </w:r>
      <w:r>
        <w:rPr>
          <w:i/>
        </w:rPr>
        <w:tab/>
      </w:r>
      <w:r>
        <w:rPr>
          <w:i/>
        </w:rPr>
        <w:tab/>
        <w:t>Source: China Mobile</w:t>
      </w:r>
    </w:p>
    <w:p w14:paraId="0CC680D0"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F87A9" w14:textId="77777777" w:rsidR="008160A3" w:rsidRDefault="008160A3" w:rsidP="008160A3">
      <w:pPr>
        <w:pStyle w:val="Heading3"/>
      </w:pPr>
      <w:bookmarkStart w:id="162" w:name="_Toc210593925"/>
      <w:r>
        <w:t>20.2</w:t>
      </w:r>
      <w:r>
        <w:tab/>
        <w:t>Study on Reducing Information Exposure over SBI [FS_RedInfExp_SBI]</w:t>
      </w:r>
      <w:bookmarkEnd w:id="162"/>
    </w:p>
    <w:p w14:paraId="579ADBC6" w14:textId="77777777" w:rsidR="008160A3" w:rsidRDefault="008160A3" w:rsidP="008160A3">
      <w:pPr>
        <w:pStyle w:val="Heading3"/>
      </w:pPr>
      <w:bookmarkStart w:id="163" w:name="_Toc210593926"/>
      <w:r>
        <w:t>20.3</w:t>
      </w:r>
      <w:r>
        <w:tab/>
        <w:t>Study on IMS Disaster Prevention and Restoration Enhancement [FS_IMS_RES]</w:t>
      </w:r>
      <w:bookmarkEnd w:id="163"/>
    </w:p>
    <w:p w14:paraId="49C804F0" w14:textId="77777777" w:rsidR="008160A3" w:rsidRDefault="008160A3" w:rsidP="008160A3">
      <w:pPr>
        <w:pStyle w:val="Heading3"/>
      </w:pPr>
      <w:bookmarkStart w:id="164" w:name="_Toc210593927"/>
      <w:r>
        <w:t>20.4</w:t>
      </w:r>
      <w:r>
        <w:tab/>
        <w:t>Study on IMS resiliency [FS_IMSResil]</w:t>
      </w:r>
      <w:bookmarkEnd w:id="164"/>
    </w:p>
    <w:p w14:paraId="2F6B8B92" w14:textId="5013EC1C" w:rsidR="008160A3" w:rsidRDefault="008160A3" w:rsidP="008160A3">
      <w:pPr>
        <w:rPr>
          <w:rFonts w:ascii="Arial" w:hAnsi="Arial" w:cs="Arial"/>
          <w:b/>
          <w:sz w:val="24"/>
        </w:rPr>
      </w:pPr>
      <w:r>
        <w:rPr>
          <w:rFonts w:ascii="Arial" w:hAnsi="Arial" w:cs="Arial"/>
          <w:b/>
          <w:color w:val="0000FF"/>
          <w:sz w:val="24"/>
        </w:rPr>
        <w:t>C4-253048</w:t>
      </w:r>
      <w:r>
        <w:rPr>
          <w:rFonts w:ascii="Arial" w:hAnsi="Arial" w:cs="Arial"/>
          <w:b/>
          <w:color w:val="0000FF"/>
          <w:sz w:val="24"/>
        </w:rPr>
        <w:tab/>
      </w:r>
      <w:r>
        <w:rPr>
          <w:rFonts w:ascii="Arial" w:hAnsi="Arial" w:cs="Arial"/>
          <w:b/>
          <w:sz w:val="24"/>
        </w:rPr>
        <w:t>Solution for P-CSCF failure detection based on IMS means</w:t>
      </w:r>
    </w:p>
    <w:p w14:paraId="1C0E5C82"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w:t>
      </w:r>
    </w:p>
    <w:p w14:paraId="1CE161A2"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C4-253417</w:t>
      </w:r>
      <w:r>
        <w:rPr>
          <w:color w:val="993300"/>
          <w:u w:val="single"/>
        </w:rPr>
        <w:t>.</w:t>
      </w:r>
    </w:p>
    <w:p w14:paraId="2342919B" w14:textId="69D98DC6" w:rsidR="008160A3" w:rsidRDefault="008160A3" w:rsidP="008160A3">
      <w:pPr>
        <w:rPr>
          <w:rFonts w:ascii="Arial" w:hAnsi="Arial" w:cs="Arial"/>
          <w:b/>
          <w:sz w:val="24"/>
        </w:rPr>
      </w:pPr>
      <w:r>
        <w:rPr>
          <w:rFonts w:ascii="Arial" w:hAnsi="Arial" w:cs="Arial"/>
          <w:b/>
          <w:color w:val="0000FF"/>
          <w:sz w:val="24"/>
        </w:rPr>
        <w:t>C4-253417</w:t>
      </w:r>
      <w:r>
        <w:rPr>
          <w:rFonts w:ascii="Arial" w:hAnsi="Arial" w:cs="Arial"/>
          <w:b/>
          <w:color w:val="0000FF"/>
          <w:sz w:val="24"/>
        </w:rPr>
        <w:tab/>
      </w:r>
      <w:r>
        <w:rPr>
          <w:rFonts w:ascii="Arial" w:hAnsi="Arial" w:cs="Arial"/>
          <w:b/>
          <w:sz w:val="24"/>
        </w:rPr>
        <w:t>Solution for P-CSCF failure detection based on IMS means</w:t>
      </w:r>
    </w:p>
    <w:p w14:paraId="5187190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 KDDI</w:t>
      </w:r>
    </w:p>
    <w:p w14:paraId="737B3E85" w14:textId="77777777" w:rsidR="008160A3" w:rsidRDefault="008160A3" w:rsidP="008160A3">
      <w:pPr>
        <w:rPr>
          <w:color w:val="808080"/>
        </w:rPr>
      </w:pPr>
      <w:r>
        <w:rPr>
          <w:color w:val="808080"/>
        </w:rPr>
        <w:t>(Replaces C4-253048)</w:t>
      </w:r>
    </w:p>
    <w:p w14:paraId="1D6E22E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853FC" w14:textId="3C043336" w:rsidR="008160A3" w:rsidRDefault="008160A3" w:rsidP="008160A3">
      <w:pPr>
        <w:rPr>
          <w:rFonts w:ascii="Arial" w:hAnsi="Arial" w:cs="Arial"/>
          <w:b/>
          <w:sz w:val="24"/>
        </w:rPr>
      </w:pPr>
      <w:r>
        <w:rPr>
          <w:rFonts w:ascii="Arial" w:hAnsi="Arial" w:cs="Arial"/>
          <w:b/>
          <w:color w:val="0000FF"/>
          <w:sz w:val="24"/>
        </w:rPr>
        <w:t>C4-253051</w:t>
      </w:r>
      <w:r>
        <w:rPr>
          <w:rFonts w:ascii="Arial" w:hAnsi="Arial" w:cs="Arial"/>
          <w:b/>
          <w:color w:val="0000FF"/>
          <w:sz w:val="24"/>
        </w:rPr>
        <w:tab/>
      </w:r>
      <w:r>
        <w:rPr>
          <w:rFonts w:ascii="Arial" w:hAnsi="Arial" w:cs="Arial"/>
          <w:b/>
          <w:sz w:val="24"/>
        </w:rPr>
        <w:t>KI#1 definition</w:t>
      </w:r>
    </w:p>
    <w:p w14:paraId="467761CA" w14:textId="77777777" w:rsidR="008160A3" w:rsidRDefault="008160A3" w:rsidP="008160A3">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w:t>
      </w:r>
    </w:p>
    <w:p w14:paraId="7352D1B6"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C4-253416</w:t>
      </w:r>
      <w:r>
        <w:rPr>
          <w:color w:val="993300"/>
          <w:u w:val="single"/>
        </w:rPr>
        <w:t>.</w:t>
      </w:r>
    </w:p>
    <w:p w14:paraId="521441F4" w14:textId="101BBD70" w:rsidR="008160A3" w:rsidRDefault="008160A3" w:rsidP="008160A3">
      <w:pPr>
        <w:rPr>
          <w:rFonts w:ascii="Arial" w:hAnsi="Arial" w:cs="Arial"/>
          <w:b/>
          <w:sz w:val="24"/>
        </w:rPr>
      </w:pPr>
      <w:r>
        <w:rPr>
          <w:rFonts w:ascii="Arial" w:hAnsi="Arial" w:cs="Arial"/>
          <w:b/>
          <w:color w:val="0000FF"/>
          <w:sz w:val="24"/>
        </w:rPr>
        <w:t>C4-253416</w:t>
      </w:r>
      <w:r>
        <w:rPr>
          <w:rFonts w:ascii="Arial" w:hAnsi="Arial" w:cs="Arial"/>
          <w:b/>
          <w:color w:val="0000FF"/>
          <w:sz w:val="24"/>
        </w:rPr>
        <w:tab/>
      </w:r>
      <w:r>
        <w:rPr>
          <w:rFonts w:ascii="Arial" w:hAnsi="Arial" w:cs="Arial"/>
          <w:b/>
          <w:sz w:val="24"/>
        </w:rPr>
        <w:t>KI#1 definition</w:t>
      </w:r>
    </w:p>
    <w:p w14:paraId="56B0D6A0" w14:textId="77777777" w:rsidR="008160A3" w:rsidRDefault="008160A3" w:rsidP="008160A3">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Nokia</w:t>
      </w:r>
    </w:p>
    <w:p w14:paraId="3B217B38" w14:textId="77777777" w:rsidR="008160A3" w:rsidRDefault="008160A3" w:rsidP="008160A3">
      <w:pPr>
        <w:rPr>
          <w:color w:val="808080"/>
        </w:rPr>
      </w:pPr>
      <w:r>
        <w:rPr>
          <w:color w:val="808080"/>
        </w:rPr>
        <w:t>(Replaces C4-253051)</w:t>
      </w:r>
    </w:p>
    <w:p w14:paraId="0E1827E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58BEA" w14:textId="0EE095EA" w:rsidR="008160A3" w:rsidRDefault="008160A3" w:rsidP="008160A3">
      <w:pPr>
        <w:rPr>
          <w:rFonts w:ascii="Arial" w:hAnsi="Arial" w:cs="Arial"/>
          <w:b/>
          <w:sz w:val="24"/>
        </w:rPr>
      </w:pPr>
      <w:r>
        <w:rPr>
          <w:rFonts w:ascii="Arial" w:hAnsi="Arial" w:cs="Arial"/>
          <w:b/>
          <w:color w:val="0000FF"/>
          <w:sz w:val="24"/>
        </w:rPr>
        <w:t>C4-253063</w:t>
      </w:r>
      <w:r>
        <w:rPr>
          <w:rFonts w:ascii="Arial" w:hAnsi="Arial" w:cs="Arial"/>
          <w:b/>
          <w:color w:val="0000FF"/>
          <w:sz w:val="24"/>
        </w:rPr>
        <w:tab/>
      </w:r>
      <w:r>
        <w:rPr>
          <w:rFonts w:ascii="Arial" w:hAnsi="Arial" w:cs="Arial"/>
          <w:b/>
          <w:sz w:val="24"/>
        </w:rPr>
        <w:t>Discussion for Severe P-CSCF failure and recovery notifications</w:t>
      </w:r>
    </w:p>
    <w:p w14:paraId="0F2FC496" w14:textId="77777777" w:rsidR="008160A3" w:rsidRDefault="008160A3" w:rsidP="008160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KDDI</w:t>
      </w:r>
    </w:p>
    <w:p w14:paraId="3533F241"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D7CD2" w14:textId="7A3010CF" w:rsidR="008160A3" w:rsidRDefault="008160A3" w:rsidP="008160A3">
      <w:pPr>
        <w:rPr>
          <w:rFonts w:ascii="Arial" w:hAnsi="Arial" w:cs="Arial"/>
          <w:b/>
          <w:sz w:val="24"/>
        </w:rPr>
      </w:pPr>
      <w:r>
        <w:rPr>
          <w:rFonts w:ascii="Arial" w:hAnsi="Arial" w:cs="Arial"/>
          <w:b/>
          <w:color w:val="0000FF"/>
          <w:sz w:val="24"/>
        </w:rPr>
        <w:t>C4-253064</w:t>
      </w:r>
      <w:r>
        <w:rPr>
          <w:rFonts w:ascii="Arial" w:hAnsi="Arial" w:cs="Arial"/>
          <w:b/>
          <w:color w:val="0000FF"/>
          <w:sz w:val="24"/>
        </w:rPr>
        <w:tab/>
      </w:r>
      <w:r>
        <w:rPr>
          <w:rFonts w:ascii="Arial" w:hAnsi="Arial" w:cs="Arial"/>
          <w:b/>
          <w:sz w:val="24"/>
        </w:rPr>
        <w:t>Solution for Severe P-CSCF failure/recovery notification with PCO/ePCO</w:t>
      </w:r>
    </w:p>
    <w:p w14:paraId="67B4FE40"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KDDI</w:t>
      </w:r>
    </w:p>
    <w:p w14:paraId="014FE14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C4-253418</w:t>
      </w:r>
      <w:r>
        <w:rPr>
          <w:color w:val="993300"/>
          <w:u w:val="single"/>
        </w:rPr>
        <w:t>.</w:t>
      </w:r>
    </w:p>
    <w:p w14:paraId="5E5362F0" w14:textId="34038212" w:rsidR="008160A3" w:rsidRDefault="008160A3" w:rsidP="008160A3">
      <w:pPr>
        <w:rPr>
          <w:rFonts w:ascii="Arial" w:hAnsi="Arial" w:cs="Arial"/>
          <w:b/>
          <w:sz w:val="24"/>
        </w:rPr>
      </w:pPr>
      <w:r>
        <w:rPr>
          <w:rFonts w:ascii="Arial" w:hAnsi="Arial" w:cs="Arial"/>
          <w:b/>
          <w:color w:val="0000FF"/>
          <w:sz w:val="24"/>
        </w:rPr>
        <w:t>C4-253418</w:t>
      </w:r>
      <w:r>
        <w:rPr>
          <w:rFonts w:ascii="Arial" w:hAnsi="Arial" w:cs="Arial"/>
          <w:b/>
          <w:color w:val="0000FF"/>
          <w:sz w:val="24"/>
        </w:rPr>
        <w:tab/>
      </w:r>
      <w:r>
        <w:rPr>
          <w:rFonts w:ascii="Arial" w:hAnsi="Arial" w:cs="Arial"/>
          <w:b/>
          <w:sz w:val="24"/>
        </w:rPr>
        <w:t>Solution for Severe P-CSCF failure/recovery notification with PCO/ePCO</w:t>
      </w:r>
    </w:p>
    <w:p w14:paraId="0421B399"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KDDI</w:t>
      </w:r>
    </w:p>
    <w:p w14:paraId="6EB98B27" w14:textId="77777777" w:rsidR="008160A3" w:rsidRDefault="008160A3" w:rsidP="008160A3">
      <w:pPr>
        <w:rPr>
          <w:color w:val="808080"/>
        </w:rPr>
      </w:pPr>
      <w:r>
        <w:rPr>
          <w:color w:val="808080"/>
        </w:rPr>
        <w:t>(Replaces C4-253064)</w:t>
      </w:r>
    </w:p>
    <w:p w14:paraId="758762B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C4-253512</w:t>
      </w:r>
      <w:r>
        <w:rPr>
          <w:color w:val="993300"/>
          <w:u w:val="single"/>
        </w:rPr>
        <w:t>.</w:t>
      </w:r>
    </w:p>
    <w:p w14:paraId="2AABC442" w14:textId="36944F80" w:rsidR="008160A3" w:rsidRDefault="008160A3" w:rsidP="008160A3">
      <w:pPr>
        <w:rPr>
          <w:rFonts w:ascii="Arial" w:hAnsi="Arial" w:cs="Arial"/>
          <w:b/>
          <w:sz w:val="24"/>
        </w:rPr>
      </w:pPr>
      <w:r>
        <w:rPr>
          <w:rFonts w:ascii="Arial" w:hAnsi="Arial" w:cs="Arial"/>
          <w:b/>
          <w:color w:val="0000FF"/>
          <w:sz w:val="24"/>
        </w:rPr>
        <w:t>C4-253512</w:t>
      </w:r>
      <w:r>
        <w:rPr>
          <w:rFonts w:ascii="Arial" w:hAnsi="Arial" w:cs="Arial"/>
          <w:b/>
          <w:color w:val="0000FF"/>
          <w:sz w:val="24"/>
        </w:rPr>
        <w:tab/>
      </w:r>
      <w:r>
        <w:rPr>
          <w:rFonts w:ascii="Arial" w:hAnsi="Arial" w:cs="Arial"/>
          <w:b/>
          <w:sz w:val="24"/>
        </w:rPr>
        <w:t>Solution for P-CSCF failure notification with PCO/ePCO</w:t>
      </w:r>
    </w:p>
    <w:p w14:paraId="43FB71E4"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KDDI</w:t>
      </w:r>
    </w:p>
    <w:p w14:paraId="47DC7C98" w14:textId="77777777" w:rsidR="008160A3" w:rsidRDefault="008160A3" w:rsidP="008160A3">
      <w:pPr>
        <w:rPr>
          <w:color w:val="808080"/>
        </w:rPr>
      </w:pPr>
      <w:r>
        <w:rPr>
          <w:color w:val="808080"/>
        </w:rPr>
        <w:t>(Replaces C4-253418)</w:t>
      </w:r>
    </w:p>
    <w:p w14:paraId="7E35BE54"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E7E94" w14:textId="46F6932D" w:rsidR="008160A3" w:rsidRDefault="008160A3" w:rsidP="008160A3">
      <w:pPr>
        <w:rPr>
          <w:rFonts w:ascii="Arial" w:hAnsi="Arial" w:cs="Arial"/>
          <w:b/>
          <w:sz w:val="24"/>
        </w:rPr>
      </w:pPr>
      <w:r>
        <w:rPr>
          <w:rFonts w:ascii="Arial" w:hAnsi="Arial" w:cs="Arial"/>
          <w:b/>
          <w:color w:val="0000FF"/>
          <w:sz w:val="24"/>
        </w:rPr>
        <w:t>C4-253162</w:t>
      </w:r>
      <w:r>
        <w:rPr>
          <w:rFonts w:ascii="Arial" w:hAnsi="Arial" w:cs="Arial"/>
          <w:b/>
          <w:color w:val="0000FF"/>
          <w:sz w:val="24"/>
        </w:rPr>
        <w:tab/>
      </w:r>
      <w:r>
        <w:rPr>
          <w:rFonts w:ascii="Arial" w:hAnsi="Arial" w:cs="Arial"/>
          <w:b/>
          <w:sz w:val="24"/>
        </w:rPr>
        <w:t>Pseudo-CR on solution for SMF-initiated PDU session release</w:t>
      </w:r>
    </w:p>
    <w:p w14:paraId="43BAA370" w14:textId="77777777" w:rsidR="008160A3" w:rsidRDefault="008160A3" w:rsidP="008160A3">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Qualcomm Incorporated</w:t>
      </w:r>
    </w:p>
    <w:p w14:paraId="6A4AB8A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C4-253419</w:t>
      </w:r>
      <w:r>
        <w:rPr>
          <w:color w:val="993300"/>
          <w:u w:val="single"/>
        </w:rPr>
        <w:t>.</w:t>
      </w:r>
    </w:p>
    <w:p w14:paraId="4ABA10E6" w14:textId="0B66667A" w:rsidR="008160A3" w:rsidRDefault="008160A3" w:rsidP="008160A3">
      <w:pPr>
        <w:rPr>
          <w:rFonts w:ascii="Arial" w:hAnsi="Arial" w:cs="Arial"/>
          <w:b/>
          <w:sz w:val="24"/>
        </w:rPr>
      </w:pPr>
      <w:r>
        <w:rPr>
          <w:rFonts w:ascii="Arial" w:hAnsi="Arial" w:cs="Arial"/>
          <w:b/>
          <w:color w:val="0000FF"/>
          <w:sz w:val="24"/>
        </w:rPr>
        <w:t>C4-253419</w:t>
      </w:r>
      <w:r>
        <w:rPr>
          <w:rFonts w:ascii="Arial" w:hAnsi="Arial" w:cs="Arial"/>
          <w:b/>
          <w:color w:val="0000FF"/>
          <w:sz w:val="24"/>
        </w:rPr>
        <w:tab/>
      </w:r>
      <w:r>
        <w:rPr>
          <w:rFonts w:ascii="Arial" w:hAnsi="Arial" w:cs="Arial"/>
          <w:b/>
          <w:sz w:val="24"/>
        </w:rPr>
        <w:t>Pseudo-CR on solution for SMF-initiated PDU session release</w:t>
      </w:r>
    </w:p>
    <w:p w14:paraId="0A7F112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Qualcomm Incorporated</w:t>
      </w:r>
    </w:p>
    <w:p w14:paraId="1949AF20" w14:textId="77777777" w:rsidR="008160A3" w:rsidRDefault="008160A3" w:rsidP="008160A3">
      <w:pPr>
        <w:rPr>
          <w:color w:val="808080"/>
        </w:rPr>
      </w:pPr>
      <w:r>
        <w:rPr>
          <w:color w:val="808080"/>
        </w:rPr>
        <w:t>(Replaces C4-253162)</w:t>
      </w:r>
    </w:p>
    <w:p w14:paraId="7B475A6C" w14:textId="77777777" w:rsidR="008160A3" w:rsidRDefault="008160A3" w:rsidP="008160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C4-253513</w:t>
      </w:r>
      <w:r>
        <w:rPr>
          <w:color w:val="993300"/>
          <w:u w:val="single"/>
        </w:rPr>
        <w:t>.</w:t>
      </w:r>
    </w:p>
    <w:p w14:paraId="37AA2E87" w14:textId="6831F71E" w:rsidR="008160A3" w:rsidRDefault="008160A3" w:rsidP="008160A3">
      <w:pPr>
        <w:rPr>
          <w:rFonts w:ascii="Arial" w:hAnsi="Arial" w:cs="Arial"/>
          <w:b/>
          <w:sz w:val="24"/>
        </w:rPr>
      </w:pPr>
      <w:r>
        <w:rPr>
          <w:rFonts w:ascii="Arial" w:hAnsi="Arial" w:cs="Arial"/>
          <w:b/>
          <w:color w:val="0000FF"/>
          <w:sz w:val="24"/>
        </w:rPr>
        <w:t>C4-253513</w:t>
      </w:r>
      <w:r>
        <w:rPr>
          <w:rFonts w:ascii="Arial" w:hAnsi="Arial" w:cs="Arial"/>
          <w:b/>
          <w:color w:val="0000FF"/>
          <w:sz w:val="24"/>
        </w:rPr>
        <w:tab/>
      </w:r>
      <w:r>
        <w:rPr>
          <w:rFonts w:ascii="Arial" w:hAnsi="Arial" w:cs="Arial"/>
          <w:b/>
          <w:sz w:val="24"/>
        </w:rPr>
        <w:t>Pseudo-CR on solution for SMF-initiated PDU session release</w:t>
      </w:r>
    </w:p>
    <w:p w14:paraId="6F67C64E" w14:textId="77777777" w:rsidR="008160A3" w:rsidRDefault="008160A3" w:rsidP="008160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v0.1.0</w:t>
      </w:r>
      <w:r>
        <w:rPr>
          <w:i/>
        </w:rPr>
        <w:br/>
      </w:r>
      <w:r>
        <w:rPr>
          <w:i/>
        </w:rPr>
        <w:tab/>
      </w:r>
      <w:r>
        <w:rPr>
          <w:i/>
        </w:rPr>
        <w:tab/>
      </w:r>
      <w:r>
        <w:rPr>
          <w:i/>
        </w:rPr>
        <w:tab/>
      </w:r>
      <w:r>
        <w:rPr>
          <w:i/>
        </w:rPr>
        <w:tab/>
      </w:r>
      <w:r>
        <w:rPr>
          <w:i/>
        </w:rPr>
        <w:tab/>
        <w:t>Source: Qualcomm Incorporated</w:t>
      </w:r>
    </w:p>
    <w:p w14:paraId="6C6EEB0D" w14:textId="77777777" w:rsidR="008160A3" w:rsidRDefault="008160A3" w:rsidP="008160A3">
      <w:pPr>
        <w:rPr>
          <w:color w:val="808080"/>
        </w:rPr>
      </w:pPr>
      <w:r>
        <w:rPr>
          <w:color w:val="808080"/>
        </w:rPr>
        <w:t>(Replaces C4-253419)</w:t>
      </w:r>
    </w:p>
    <w:p w14:paraId="3F577F8D"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9C70D" w14:textId="1572D0C2" w:rsidR="008160A3" w:rsidRDefault="008160A3" w:rsidP="008160A3">
      <w:pPr>
        <w:rPr>
          <w:rFonts w:ascii="Arial" w:hAnsi="Arial" w:cs="Arial"/>
          <w:b/>
          <w:sz w:val="24"/>
        </w:rPr>
      </w:pPr>
      <w:r>
        <w:rPr>
          <w:rFonts w:ascii="Arial" w:hAnsi="Arial" w:cs="Arial"/>
          <w:b/>
          <w:color w:val="0000FF"/>
          <w:sz w:val="24"/>
        </w:rPr>
        <w:t>C4-253539</w:t>
      </w:r>
      <w:r>
        <w:rPr>
          <w:rFonts w:ascii="Arial" w:hAnsi="Arial" w:cs="Arial"/>
          <w:b/>
          <w:color w:val="0000FF"/>
          <w:sz w:val="24"/>
        </w:rPr>
        <w:tab/>
      </w:r>
      <w:r>
        <w:rPr>
          <w:rFonts w:ascii="Arial" w:hAnsi="Arial" w:cs="Arial"/>
          <w:b/>
          <w:sz w:val="24"/>
        </w:rPr>
        <w:t>TR 29.867 v0.2.0</w:t>
      </w:r>
    </w:p>
    <w:p w14:paraId="210099EE" w14:textId="77777777" w:rsidR="008160A3" w:rsidRDefault="008160A3" w:rsidP="008160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29.867 v0.2.0</w:t>
      </w:r>
      <w:r>
        <w:rPr>
          <w:i/>
        </w:rPr>
        <w:br/>
      </w:r>
      <w:r>
        <w:rPr>
          <w:i/>
        </w:rPr>
        <w:tab/>
      </w:r>
      <w:r>
        <w:rPr>
          <w:i/>
        </w:rPr>
        <w:tab/>
      </w:r>
      <w:r>
        <w:rPr>
          <w:i/>
        </w:rPr>
        <w:tab/>
      </w:r>
      <w:r>
        <w:rPr>
          <w:i/>
        </w:rPr>
        <w:tab/>
      </w:r>
      <w:r>
        <w:rPr>
          <w:i/>
        </w:rPr>
        <w:tab/>
        <w:t>Source: KDDI</w:t>
      </w:r>
    </w:p>
    <w:p w14:paraId="102BE85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F25FC" w14:textId="77777777" w:rsidR="008160A3" w:rsidRDefault="008160A3" w:rsidP="008160A3">
      <w:pPr>
        <w:pStyle w:val="Heading2"/>
      </w:pPr>
      <w:bookmarkStart w:id="165" w:name="_Toc210593928"/>
      <w:r>
        <w:t>21</w:t>
      </w:r>
      <w:r>
        <w:tab/>
        <w:t>Any Other Business</w:t>
      </w:r>
      <w:bookmarkEnd w:id="165"/>
    </w:p>
    <w:p w14:paraId="7748A3B3" w14:textId="3791FFDA" w:rsidR="008160A3" w:rsidRDefault="008160A3" w:rsidP="008160A3">
      <w:pPr>
        <w:rPr>
          <w:rFonts w:ascii="Arial" w:hAnsi="Arial" w:cs="Arial"/>
          <w:b/>
          <w:sz w:val="24"/>
        </w:rPr>
      </w:pPr>
      <w:r>
        <w:rPr>
          <w:rFonts w:ascii="Arial" w:hAnsi="Arial" w:cs="Arial"/>
          <w:b/>
          <w:color w:val="0000FF"/>
          <w:sz w:val="24"/>
        </w:rPr>
        <w:t>C4-253010</w:t>
      </w:r>
      <w:r>
        <w:rPr>
          <w:rFonts w:ascii="Arial" w:hAnsi="Arial" w:cs="Arial"/>
          <w:b/>
          <w:color w:val="0000FF"/>
          <w:sz w:val="24"/>
        </w:rPr>
        <w:tab/>
      </w:r>
      <w:r>
        <w:rPr>
          <w:rFonts w:ascii="Arial" w:hAnsi="Arial" w:cs="Arial"/>
          <w:b/>
          <w:sz w:val="24"/>
        </w:rPr>
        <w:t>Work Plan</w:t>
      </w:r>
    </w:p>
    <w:p w14:paraId="724C90FB" w14:textId="77777777" w:rsidR="008160A3" w:rsidRDefault="008160A3" w:rsidP="008160A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6FEBFE53"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73B7" w14:textId="550B06C6" w:rsidR="008160A3" w:rsidRDefault="008160A3" w:rsidP="008160A3">
      <w:pPr>
        <w:rPr>
          <w:rFonts w:ascii="Arial" w:hAnsi="Arial" w:cs="Arial"/>
          <w:b/>
          <w:sz w:val="24"/>
        </w:rPr>
      </w:pPr>
      <w:r>
        <w:rPr>
          <w:rFonts w:ascii="Arial" w:hAnsi="Arial" w:cs="Arial"/>
          <w:b/>
          <w:color w:val="0000FF"/>
          <w:sz w:val="24"/>
        </w:rPr>
        <w:t>C4-253040</w:t>
      </w:r>
      <w:r>
        <w:rPr>
          <w:rFonts w:ascii="Arial" w:hAnsi="Arial" w:cs="Arial"/>
          <w:b/>
          <w:color w:val="0000FF"/>
          <w:sz w:val="24"/>
        </w:rPr>
        <w:tab/>
      </w:r>
      <w:r>
        <w:rPr>
          <w:rFonts w:ascii="Arial" w:hAnsi="Arial" w:cs="Arial"/>
          <w:b/>
          <w:sz w:val="24"/>
        </w:rPr>
        <w:t>Terms of Reference (ToR) for 3GPP TSG CT WG4 (CT4)</w:t>
      </w:r>
    </w:p>
    <w:p w14:paraId="5C0D6F31" w14:textId="77777777" w:rsidR="008160A3" w:rsidRDefault="008160A3" w:rsidP="008160A3">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CT4 Chair</w:t>
      </w:r>
    </w:p>
    <w:p w14:paraId="368D208A"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C4-253353</w:t>
      </w:r>
      <w:r>
        <w:rPr>
          <w:color w:val="993300"/>
          <w:u w:val="single"/>
        </w:rPr>
        <w:t>.</w:t>
      </w:r>
    </w:p>
    <w:p w14:paraId="301C53F3" w14:textId="51C4DC13" w:rsidR="008160A3" w:rsidRDefault="008160A3" w:rsidP="008160A3">
      <w:pPr>
        <w:rPr>
          <w:rFonts w:ascii="Arial" w:hAnsi="Arial" w:cs="Arial"/>
          <w:b/>
          <w:sz w:val="24"/>
        </w:rPr>
      </w:pPr>
      <w:r>
        <w:rPr>
          <w:rFonts w:ascii="Arial" w:hAnsi="Arial" w:cs="Arial"/>
          <w:b/>
          <w:color w:val="0000FF"/>
          <w:sz w:val="24"/>
        </w:rPr>
        <w:t>C4-253353</w:t>
      </w:r>
      <w:r>
        <w:rPr>
          <w:rFonts w:ascii="Arial" w:hAnsi="Arial" w:cs="Arial"/>
          <w:b/>
          <w:color w:val="0000FF"/>
          <w:sz w:val="24"/>
        </w:rPr>
        <w:tab/>
      </w:r>
      <w:r>
        <w:rPr>
          <w:rFonts w:ascii="Arial" w:hAnsi="Arial" w:cs="Arial"/>
          <w:b/>
          <w:sz w:val="24"/>
        </w:rPr>
        <w:t>Terms of Reference (ToR) for 3GPP TSG CT WG4 (CT4)</w:t>
      </w:r>
    </w:p>
    <w:p w14:paraId="20F7C77F" w14:textId="77777777" w:rsidR="008160A3" w:rsidRDefault="008160A3" w:rsidP="008160A3">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CT4 Chair</w:t>
      </w:r>
    </w:p>
    <w:p w14:paraId="779B2768" w14:textId="77777777" w:rsidR="008160A3" w:rsidRDefault="008160A3" w:rsidP="008160A3">
      <w:pPr>
        <w:rPr>
          <w:color w:val="808080"/>
        </w:rPr>
      </w:pPr>
      <w:r>
        <w:rPr>
          <w:color w:val="808080"/>
        </w:rPr>
        <w:t>(Replaces C4-253040)</w:t>
      </w:r>
    </w:p>
    <w:p w14:paraId="36933329" w14:textId="77777777" w:rsidR="008160A3" w:rsidRDefault="008160A3" w:rsidP="008160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CE325" w14:textId="77777777" w:rsidR="008160A3" w:rsidRDefault="008160A3" w:rsidP="008160A3">
      <w:pPr>
        <w:pStyle w:val="Heading2"/>
      </w:pPr>
      <w:bookmarkStart w:id="166" w:name="_Toc210593929"/>
      <w:r>
        <w:t>22</w:t>
      </w:r>
      <w:r>
        <w:tab/>
        <w:t>Future Meetings</w:t>
      </w:r>
      <w:bookmarkEnd w:id="166"/>
    </w:p>
    <w:p w14:paraId="1EB3D8A5" w14:textId="77777777" w:rsidR="008160A3" w:rsidRDefault="008160A3" w:rsidP="008160A3">
      <w:pPr>
        <w:pStyle w:val="Heading2"/>
      </w:pPr>
      <w:bookmarkStart w:id="167" w:name="_Toc210593930"/>
      <w:r>
        <w:t>23</w:t>
      </w:r>
      <w:r>
        <w:tab/>
        <w:t>Close of Meeting</w:t>
      </w:r>
      <w:bookmarkEnd w:id="167"/>
    </w:p>
    <w:p w14:paraId="4B99BA34" w14:textId="77777777" w:rsidR="00D3232D" w:rsidRDefault="00D3232D" w:rsidP="00D3232D">
      <w:r>
        <w:t>The Chair, Mr Yue Song (China Mobile), thanked the host.</w:t>
      </w:r>
    </w:p>
    <w:p w14:paraId="638943EA" w14:textId="77777777" w:rsidR="00D3232D" w:rsidRDefault="00D3232D" w:rsidP="00D3232D">
      <w:r>
        <w:t>The Chair thanked also the delegates for create work to allow CT4 benefit for the extra ordinary work.</w:t>
      </w:r>
    </w:p>
    <w:p w14:paraId="23FF5ED9" w14:textId="77777777" w:rsidR="00D3232D" w:rsidRDefault="00D3232D" w:rsidP="00D3232D">
      <w:r>
        <w:t xml:space="preserve">CT4 Chair also thanked the vice Mr. Anders Askerup (Vice Chair, Cisco) and Mr Zhijun Li (Vice Chair, China Mobile), for running the parallel sessions during this meeting. </w:t>
      </w:r>
    </w:p>
    <w:p w14:paraId="16E66175" w14:textId="77777777" w:rsidR="00D3232D" w:rsidRDefault="00D3232D" w:rsidP="00D3232D">
      <w:r>
        <w:t>The Chairman also thanked the Secretary of the meeting, Mr. Kimmo Kymäläinen, MCC.</w:t>
      </w:r>
    </w:p>
    <w:p w14:paraId="6FC74B1E" w14:textId="77777777" w:rsidR="00D3232D" w:rsidRPr="00D3232D" w:rsidRDefault="00D3232D" w:rsidP="00D3232D"/>
    <w:p w14:paraId="5C7CD53E" w14:textId="77777777" w:rsidR="00D3232D" w:rsidRPr="00D3232D" w:rsidRDefault="00D3232D" w:rsidP="00D3232D">
      <w:pPr>
        <w:pStyle w:val="Heading2"/>
      </w:pPr>
      <w:r>
        <w:br w:type="page"/>
      </w:r>
      <w:r w:rsidRPr="00D3232D">
        <w:lastRenderedPageBreak/>
        <w:t>Annex A: Contribution documents and status</w:t>
      </w:r>
    </w:p>
    <w:p w14:paraId="3C0D806B" w14:textId="77777777" w:rsidR="00D3232D" w:rsidRPr="00D3232D" w:rsidRDefault="00D3232D" w:rsidP="00D3232D">
      <w:pPr>
        <w:pStyle w:val="Heading3"/>
      </w:pPr>
      <w:r w:rsidRPr="00D3232D">
        <w:t>A1: List of TDocs</w:t>
      </w:r>
    </w:p>
    <w:p w14:paraId="6D045AFD"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3744"/>
        <w:gridCol w:w="1958"/>
        <w:gridCol w:w="1073"/>
        <w:gridCol w:w="975"/>
        <w:gridCol w:w="1010"/>
      </w:tblGrid>
      <w:tr w:rsidR="00F15DC7" w:rsidRPr="00D3232D" w14:paraId="007C3D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9F1C"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D11D"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F423" w14:textId="77777777" w:rsidR="00D3232D" w:rsidRPr="00D3232D" w:rsidRDefault="00D3232D" w:rsidP="00D3232D">
            <w:pPr>
              <w:rPr>
                <w:b/>
              </w:rPr>
            </w:pPr>
            <w:r w:rsidRPr="00D3232D">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E22B" w14:textId="77777777" w:rsidR="00D3232D" w:rsidRPr="00D3232D" w:rsidRDefault="00D3232D" w:rsidP="00D3232D">
            <w:pPr>
              <w:rPr>
                <w:b/>
              </w:rPr>
            </w:pPr>
            <w:r w:rsidRPr="00D3232D">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6FF4" w14:textId="77777777" w:rsidR="00D3232D" w:rsidRPr="00D3232D" w:rsidRDefault="00D3232D" w:rsidP="00D3232D">
            <w:pPr>
              <w:rPr>
                <w:b/>
              </w:rPr>
            </w:pPr>
            <w:r w:rsidRPr="00D3232D">
              <w:rPr>
                <w:b/>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9F6F" w14:textId="77777777" w:rsidR="00D3232D" w:rsidRPr="00D3232D" w:rsidRDefault="00D3232D" w:rsidP="00D3232D">
            <w:pPr>
              <w:rPr>
                <w:b/>
              </w:rPr>
            </w:pPr>
            <w:r w:rsidRPr="00D3232D">
              <w:rPr>
                <w:b/>
              </w:rPr>
              <w:t>Replaced by</w:t>
            </w:r>
          </w:p>
        </w:tc>
      </w:tr>
      <w:tr w:rsidR="00F15DC7" w:rsidRPr="00D3232D" w14:paraId="61287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434B" w14:textId="77777777" w:rsidR="00D3232D" w:rsidRPr="00D3232D" w:rsidRDefault="00D3232D" w:rsidP="00D3232D">
            <w:r w:rsidRPr="00D3232D">
              <w:t>C4-253001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65B2" w14:textId="77777777" w:rsidR="00D3232D" w:rsidRPr="00D3232D" w:rsidRDefault="00D3232D">
            <w:r w:rsidRPr="00D3232D">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12D9D"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B29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C49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BE5A" w14:textId="77777777" w:rsidR="00D3232D" w:rsidRPr="00D3232D" w:rsidRDefault="00D3232D"/>
        </w:tc>
      </w:tr>
      <w:tr w:rsidR="00F15DC7" w:rsidRPr="00D3232D" w14:paraId="0EE62E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93DA" w14:textId="77777777" w:rsidR="00D3232D" w:rsidRPr="00D3232D" w:rsidRDefault="00D3232D">
            <w:r w:rsidRPr="00D3232D">
              <w:t>C4-253002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0F54" w14:textId="77777777" w:rsidR="00D3232D" w:rsidRPr="00D3232D" w:rsidRDefault="00D3232D">
            <w:r w:rsidRPr="00D3232D">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CA0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577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6F4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DFD8" w14:textId="77777777" w:rsidR="00D3232D" w:rsidRPr="00D3232D" w:rsidRDefault="00D3232D"/>
        </w:tc>
      </w:tr>
      <w:tr w:rsidR="00F15DC7" w:rsidRPr="00D3232D" w14:paraId="68F8E3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EDE0" w14:textId="77777777" w:rsidR="00D3232D" w:rsidRPr="00D3232D" w:rsidRDefault="00D3232D">
            <w:r w:rsidRPr="00D3232D">
              <w:t>C4-253003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77ED" w14:textId="77777777" w:rsidR="00D3232D" w:rsidRPr="00D3232D" w:rsidRDefault="00D3232D">
            <w:r w:rsidRPr="00D3232D">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98DC"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520FD"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676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6816" w14:textId="77777777" w:rsidR="00D3232D" w:rsidRPr="00D3232D" w:rsidRDefault="00D3232D"/>
        </w:tc>
      </w:tr>
      <w:tr w:rsidR="00F15DC7" w:rsidRPr="00D3232D" w14:paraId="77A10C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8849" w14:textId="77777777" w:rsidR="00D3232D" w:rsidRPr="00D3232D" w:rsidRDefault="00D3232D">
            <w:r w:rsidRPr="00D3232D">
              <w:t>C4-253004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3787" w14:textId="77777777" w:rsidR="00D3232D" w:rsidRPr="00D3232D" w:rsidRDefault="00D3232D">
            <w:r w:rsidRPr="00D3232D">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1C2C"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88D9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B56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7C58" w14:textId="77777777" w:rsidR="00D3232D" w:rsidRPr="00D3232D" w:rsidRDefault="00D3232D"/>
        </w:tc>
      </w:tr>
      <w:tr w:rsidR="00F15DC7" w:rsidRPr="00D3232D" w14:paraId="2CE0D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CE7C6" w14:textId="77777777" w:rsidR="00D3232D" w:rsidRPr="00D3232D" w:rsidRDefault="00D3232D">
            <w:r w:rsidRPr="00D3232D">
              <w:t>C4-253005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9EEE" w14:textId="77777777" w:rsidR="00D3232D" w:rsidRPr="00D3232D" w:rsidRDefault="00D3232D">
            <w:r w:rsidRPr="00D3232D">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B7A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351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BE3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2E08" w14:textId="77777777" w:rsidR="00D3232D" w:rsidRPr="00D3232D" w:rsidRDefault="00D3232D"/>
        </w:tc>
      </w:tr>
      <w:tr w:rsidR="00F15DC7" w:rsidRPr="00D3232D" w14:paraId="0B9E7D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BD9C" w14:textId="77777777" w:rsidR="00D3232D" w:rsidRPr="00D3232D" w:rsidRDefault="00D3232D">
            <w:r w:rsidRPr="00D3232D">
              <w:t>C4-253006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F139" w14:textId="77777777" w:rsidR="00D3232D" w:rsidRPr="00D3232D" w:rsidRDefault="00D3232D">
            <w:r w:rsidRPr="00D3232D">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7F298"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297B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5A4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B640" w14:textId="77777777" w:rsidR="00D3232D" w:rsidRPr="00D3232D" w:rsidRDefault="00D3232D"/>
        </w:tc>
      </w:tr>
      <w:tr w:rsidR="00F15DC7" w:rsidRPr="00D3232D" w14:paraId="4CD83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F7632" w14:textId="77777777" w:rsidR="00D3232D" w:rsidRPr="00D3232D" w:rsidRDefault="00D3232D">
            <w:r w:rsidRPr="00D3232D">
              <w:t>C4-253007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3148" w14:textId="77777777" w:rsidR="00D3232D" w:rsidRPr="00D3232D" w:rsidRDefault="00D3232D">
            <w:r w:rsidRPr="00D3232D">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D7E2E"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A18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854D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CC44" w14:textId="77777777" w:rsidR="00D3232D" w:rsidRPr="00D3232D" w:rsidRDefault="00D3232D"/>
        </w:tc>
      </w:tr>
      <w:tr w:rsidR="00F15DC7" w:rsidRPr="00D3232D" w14:paraId="749164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E03B" w14:textId="77777777" w:rsidR="00D3232D" w:rsidRPr="00D3232D" w:rsidRDefault="00D3232D">
            <w:r w:rsidRPr="00D3232D">
              <w:t>C4-253008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E849" w14:textId="77777777" w:rsidR="00D3232D" w:rsidRPr="00D3232D" w:rsidRDefault="00D3232D">
            <w:r w:rsidRPr="00D3232D">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22D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88A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E30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6402" w14:textId="77777777" w:rsidR="00D3232D" w:rsidRPr="00D3232D" w:rsidRDefault="00D3232D"/>
        </w:tc>
      </w:tr>
      <w:tr w:rsidR="00F15DC7" w:rsidRPr="00D3232D" w14:paraId="75FA5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0399" w14:textId="77777777" w:rsidR="00D3232D" w:rsidRPr="00D3232D" w:rsidRDefault="00D3232D">
            <w:r w:rsidRPr="00D3232D">
              <w:t>C4-253009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B55B" w14:textId="77777777" w:rsidR="00D3232D" w:rsidRPr="00D3232D" w:rsidRDefault="00D3232D">
            <w:r w:rsidRPr="00D3232D">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6DC6" w14:textId="77777777" w:rsidR="00D3232D" w:rsidRPr="00D3232D" w:rsidRDefault="00D3232D">
            <w:r w:rsidRPr="00D3232D">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3F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045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92697" w14:textId="77777777" w:rsidR="00D3232D" w:rsidRPr="00D3232D" w:rsidRDefault="00D3232D">
            <w:r w:rsidRPr="00D3232D">
              <w:t>C4-253350</w:t>
            </w:r>
          </w:p>
        </w:tc>
      </w:tr>
      <w:tr w:rsidR="00F15DC7" w:rsidRPr="00D3232D" w14:paraId="05AB7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AED2" w14:textId="77777777" w:rsidR="00D3232D" w:rsidRPr="00D3232D" w:rsidRDefault="00D3232D">
            <w:r w:rsidRPr="00D3232D">
              <w:t>C4-253010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7C70" w14:textId="77777777" w:rsidR="00D3232D" w:rsidRPr="00D3232D" w:rsidRDefault="00D3232D">
            <w:r w:rsidRPr="00D3232D">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BFD6"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44D6"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CC9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7B14" w14:textId="77777777" w:rsidR="00D3232D" w:rsidRPr="00D3232D" w:rsidRDefault="00D3232D"/>
        </w:tc>
      </w:tr>
      <w:tr w:rsidR="00F15DC7" w:rsidRPr="00D3232D" w14:paraId="3791C2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0B60" w14:textId="77777777" w:rsidR="00D3232D" w:rsidRPr="00D3232D" w:rsidRDefault="00D3232D">
            <w:r w:rsidRPr="00D3232D">
              <w:t>C4-253011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271C" w14:textId="77777777" w:rsidR="00D3232D" w:rsidRPr="00D3232D" w:rsidRDefault="00D3232D">
            <w:r w:rsidRPr="00D3232D">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30B8"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CAA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366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55A0" w14:textId="77777777" w:rsidR="00D3232D" w:rsidRPr="00D3232D" w:rsidRDefault="00D3232D"/>
        </w:tc>
      </w:tr>
      <w:tr w:rsidR="00F15DC7" w:rsidRPr="00D3232D" w14:paraId="0D5C6F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22B7" w14:textId="77777777" w:rsidR="00D3232D" w:rsidRPr="00D3232D" w:rsidRDefault="00D3232D">
            <w:r w:rsidRPr="00D3232D">
              <w:t>C4-253012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AA70" w14:textId="77777777" w:rsidR="00D3232D" w:rsidRPr="00D3232D" w:rsidRDefault="00D3232D">
            <w:r w:rsidRPr="00D3232D">
              <w:t>List of agreed 5G API related 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4A27" w14:textId="77777777" w:rsidR="00D3232D" w:rsidRPr="00D3232D" w:rsidRDefault="00D3232D">
            <w:r w:rsidRPr="00D3232D">
              <w:t>CT4 Chair/MCC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8E3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38C5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62F0" w14:textId="77777777" w:rsidR="00D3232D" w:rsidRPr="00D3232D" w:rsidRDefault="00D3232D"/>
        </w:tc>
      </w:tr>
      <w:tr w:rsidR="00F15DC7" w:rsidRPr="00D3232D" w14:paraId="2909E5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94CF" w14:textId="77777777" w:rsidR="00D3232D" w:rsidRPr="00D3232D" w:rsidRDefault="00D3232D">
            <w:r w:rsidRPr="00D3232D">
              <w:t>C4-253013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A344" w14:textId="77777777" w:rsidR="00D3232D" w:rsidRPr="00D3232D" w:rsidRDefault="00D3232D">
            <w:r w:rsidRPr="00D3232D">
              <w:t>LS to SA2 and CT4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27EB"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2F65"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2B68" w14:textId="77777777" w:rsidR="00D3232D" w:rsidRPr="00D3232D" w:rsidRDefault="00D3232D">
            <w:r w:rsidRPr="00D3232D">
              <w:t>C4-252028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F60A" w14:textId="77777777" w:rsidR="00D3232D" w:rsidRPr="00D3232D" w:rsidRDefault="00D3232D"/>
        </w:tc>
      </w:tr>
      <w:tr w:rsidR="00F15DC7" w:rsidRPr="00D3232D" w14:paraId="68B8E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D5A7" w14:textId="77777777" w:rsidR="00D3232D" w:rsidRPr="00D3232D" w:rsidRDefault="00D3232D">
            <w:r w:rsidRPr="00D3232D">
              <w:t>C4-253014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525E" w14:textId="77777777" w:rsidR="00D3232D" w:rsidRPr="00D3232D" w:rsidRDefault="00D3232D">
            <w:r w:rsidRPr="00D3232D">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ACCD"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075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90C2" w14:textId="77777777" w:rsidR="00D3232D" w:rsidRPr="00D3232D" w:rsidRDefault="00D3232D">
            <w:r w:rsidRPr="00D3232D">
              <w:t>C4-252029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61DC" w14:textId="77777777" w:rsidR="00D3232D" w:rsidRPr="00D3232D" w:rsidRDefault="00D3232D"/>
        </w:tc>
      </w:tr>
      <w:tr w:rsidR="00F15DC7" w:rsidRPr="00D3232D" w14:paraId="5F35C4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1F0B2" w14:textId="77777777" w:rsidR="00D3232D" w:rsidRPr="00D3232D" w:rsidRDefault="00D3232D">
            <w:r w:rsidRPr="00D3232D">
              <w:t>C4-253015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A6C4" w14:textId="77777777" w:rsidR="00D3232D" w:rsidRPr="00D3232D" w:rsidRDefault="00D3232D">
            <w:r w:rsidRPr="00D3232D">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9FB2" w14:textId="77777777" w:rsidR="00D3232D" w:rsidRPr="00D3232D" w:rsidRDefault="00D3232D">
            <w:r w:rsidRPr="00D3232D">
              <w:t>GSMA CVD PoE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382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C989" w14:textId="77777777" w:rsidR="00D3232D" w:rsidRPr="00D3232D" w:rsidRDefault="00D3232D">
            <w:r w:rsidRPr="00D3232D">
              <w:t>C4-252360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18987" w14:textId="77777777" w:rsidR="00D3232D" w:rsidRPr="00D3232D" w:rsidRDefault="00D3232D"/>
        </w:tc>
      </w:tr>
      <w:tr w:rsidR="00F15DC7" w:rsidRPr="00D3232D" w14:paraId="62D5E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EA48" w14:textId="77777777" w:rsidR="00D3232D" w:rsidRPr="00D3232D" w:rsidRDefault="00D3232D">
            <w:r w:rsidRPr="00D3232D">
              <w:t>C4-253016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8506" w14:textId="77777777" w:rsidR="00D3232D" w:rsidRPr="00D3232D" w:rsidRDefault="00D3232D">
            <w:r w:rsidRPr="00D3232D">
              <w:t>LS on UE parameters update header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3237" w14:textId="77777777" w:rsidR="00D3232D" w:rsidRPr="00D3232D" w:rsidRDefault="00D3232D">
            <w:r w:rsidRPr="00D3232D">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253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D85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6054287" w14:textId="77777777" w:rsidR="00D3232D" w:rsidRPr="00D3232D" w:rsidRDefault="00D3232D"/>
        </w:tc>
      </w:tr>
      <w:tr w:rsidR="00F15DC7" w:rsidRPr="00D3232D" w14:paraId="0BB2CF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2A30" w14:textId="77777777" w:rsidR="00D3232D" w:rsidRPr="00D3232D" w:rsidRDefault="00D3232D">
            <w:r w:rsidRPr="00D3232D">
              <w:t>C4-253017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04629" w14:textId="77777777" w:rsidR="00D3232D" w:rsidRPr="00D3232D" w:rsidRDefault="00D3232D">
            <w:r w:rsidRPr="00D3232D">
              <w:t xml:space="preserve">Reply LS on Encoding of (S)RTP Multiplexed Media Identification </w:t>
            </w:r>
            <w:r w:rsidRPr="00D3232D">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5AC1" w14:textId="77777777" w:rsidR="00D3232D" w:rsidRPr="00D3232D" w:rsidRDefault="00D3232D">
            <w:r w:rsidRPr="00D3232D">
              <w:lastRenderedPageBreak/>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5902"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172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0A9C" w14:textId="77777777" w:rsidR="00D3232D" w:rsidRPr="00D3232D" w:rsidRDefault="00D3232D"/>
        </w:tc>
      </w:tr>
      <w:tr w:rsidR="00F15DC7" w:rsidRPr="00D3232D" w14:paraId="3DE6EC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F581" w14:textId="77777777" w:rsidR="00D3232D" w:rsidRPr="00D3232D" w:rsidRDefault="00D3232D">
            <w:r w:rsidRPr="00D3232D">
              <w:t>C4-253018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E418A"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FF48"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572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5A7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C657" w14:textId="77777777" w:rsidR="00D3232D" w:rsidRPr="00D3232D" w:rsidRDefault="00D3232D"/>
        </w:tc>
      </w:tr>
      <w:tr w:rsidR="00F15DC7" w:rsidRPr="00D3232D" w14:paraId="09B3C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E5C9" w14:textId="77777777" w:rsidR="00D3232D" w:rsidRPr="00D3232D" w:rsidRDefault="00D3232D">
            <w:r w:rsidRPr="00D3232D">
              <w:t>C4-253019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3E3E" w14:textId="77777777" w:rsidR="00D3232D" w:rsidRPr="00D3232D" w:rsidRDefault="00D3232D">
            <w:r w:rsidRPr="00D3232D">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B6A"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58D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242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B38C" w14:textId="77777777" w:rsidR="00D3232D" w:rsidRPr="00D3232D" w:rsidRDefault="00D3232D"/>
        </w:tc>
      </w:tr>
      <w:tr w:rsidR="00F15DC7" w:rsidRPr="00D3232D" w14:paraId="395AE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458F2" w14:textId="77777777" w:rsidR="00D3232D" w:rsidRPr="00D3232D" w:rsidRDefault="00D3232D">
            <w:r w:rsidRPr="00D3232D">
              <w:t>C4-253020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12E9" w14:textId="77777777" w:rsidR="00D3232D" w:rsidRPr="00D3232D" w:rsidRDefault="00D3232D">
            <w:r w:rsidRPr="00D3232D">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23B3"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669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88A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18BC03F" w14:textId="77777777" w:rsidR="00D3232D" w:rsidRPr="00D3232D" w:rsidRDefault="00D3232D"/>
        </w:tc>
      </w:tr>
      <w:tr w:rsidR="00F15DC7" w:rsidRPr="00D3232D" w14:paraId="13737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7239" w14:textId="77777777" w:rsidR="00D3232D" w:rsidRPr="00D3232D" w:rsidRDefault="00D3232D">
            <w:r w:rsidRPr="00D3232D">
              <w:t>C4-253021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DA28" w14:textId="77777777" w:rsidR="00D3232D" w:rsidRPr="00D3232D" w:rsidRDefault="00D3232D">
            <w:r w:rsidRPr="00D3232D">
              <w:t>Reply LS on Format of FQDN for PRINS -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2EA2" w14:textId="77777777" w:rsidR="00D3232D" w:rsidRPr="00D3232D" w:rsidRDefault="00D3232D">
            <w:r w:rsidRPr="00D3232D">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F1A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E76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B37C" w14:textId="77777777" w:rsidR="00D3232D" w:rsidRPr="00D3232D" w:rsidRDefault="00D3232D"/>
        </w:tc>
      </w:tr>
      <w:tr w:rsidR="00F15DC7" w:rsidRPr="00D3232D" w14:paraId="21063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88E9" w14:textId="77777777" w:rsidR="00D3232D" w:rsidRPr="00D3232D" w:rsidRDefault="00D3232D">
            <w:r w:rsidRPr="00D3232D">
              <w:t>C4-253022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3314" w14:textId="77777777" w:rsidR="00D3232D" w:rsidRPr="00D3232D" w:rsidRDefault="00D3232D">
            <w:r w:rsidRPr="00D3232D">
              <w:t>Reply LS on UE usage of the 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5757" w14:textId="77777777" w:rsidR="00D3232D" w:rsidRPr="00D3232D" w:rsidRDefault="00D3232D">
            <w:r w:rsidRPr="00D3232D">
              <w:t>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6C9D"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D8BD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8C67" w14:textId="77777777" w:rsidR="00D3232D" w:rsidRPr="00D3232D" w:rsidRDefault="00D3232D"/>
        </w:tc>
      </w:tr>
      <w:tr w:rsidR="00F15DC7" w:rsidRPr="00D3232D" w14:paraId="28A57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2DF3" w14:textId="77777777" w:rsidR="00D3232D" w:rsidRPr="00D3232D" w:rsidRDefault="00D3232D">
            <w:r w:rsidRPr="00D3232D">
              <w:t>C4-253023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88D0" w14:textId="77777777" w:rsidR="00D3232D" w:rsidRPr="00D3232D" w:rsidRDefault="00D3232D">
            <w:r w:rsidRPr="00D3232D">
              <w:t>Reply LS on stage 1 requirements to support PWS over satellite NG-RAN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5C9F"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6F70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0D63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A945" w14:textId="77777777" w:rsidR="00D3232D" w:rsidRPr="00D3232D" w:rsidRDefault="00D3232D"/>
        </w:tc>
      </w:tr>
      <w:tr w:rsidR="00F15DC7" w:rsidRPr="00D3232D" w14:paraId="6CCD95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C035" w14:textId="77777777" w:rsidR="00D3232D" w:rsidRPr="00D3232D" w:rsidRDefault="00D3232D">
            <w:r w:rsidRPr="00D3232D">
              <w:t>C4-253024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D94E8" w14:textId="77777777" w:rsidR="00D3232D" w:rsidRPr="00D3232D" w:rsidRDefault="00D3232D">
            <w:r w:rsidRPr="00D3232D">
              <w:t>LS on the latest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7899"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6A3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0714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C4EE" w14:textId="77777777" w:rsidR="00D3232D" w:rsidRPr="00D3232D" w:rsidRDefault="00D3232D"/>
        </w:tc>
      </w:tr>
      <w:tr w:rsidR="00F15DC7" w:rsidRPr="00D3232D" w14:paraId="7813E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CCF02" w14:textId="77777777" w:rsidR="00D3232D" w:rsidRPr="00D3232D" w:rsidRDefault="00D3232D">
            <w:r w:rsidRPr="00D3232D">
              <w:t>C4-253025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3E97" w14:textId="77777777" w:rsidR="00D3232D" w:rsidRPr="00D3232D" w:rsidRDefault="00D3232D">
            <w:r w:rsidRPr="00D3232D">
              <w:t>Reply LS on SMS to emergency center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0FE8" w14:textId="77777777" w:rsidR="00D3232D" w:rsidRPr="00D3232D" w:rsidRDefault="00D3232D">
            <w:r w:rsidRPr="00D3232D">
              <w:t>SA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043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3A2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BC05" w14:textId="77777777" w:rsidR="00D3232D" w:rsidRPr="00D3232D" w:rsidRDefault="00D3232D"/>
        </w:tc>
      </w:tr>
      <w:tr w:rsidR="00F15DC7" w:rsidRPr="00D3232D" w14:paraId="011D6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0E8A" w14:textId="77777777" w:rsidR="00D3232D" w:rsidRPr="00D3232D" w:rsidRDefault="00D3232D">
            <w:r w:rsidRPr="00D3232D">
              <w:t>C4-253026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9EDF" w14:textId="77777777" w:rsidR="00D3232D" w:rsidRPr="00D3232D" w:rsidRDefault="00D3232D">
            <w:r w:rsidRPr="00D3232D">
              <w:t>Reply LS on paging 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A995"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6111"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9BE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99EA" w14:textId="77777777" w:rsidR="00D3232D" w:rsidRPr="00D3232D" w:rsidRDefault="00D3232D"/>
        </w:tc>
      </w:tr>
      <w:tr w:rsidR="00F15DC7" w:rsidRPr="00D3232D" w14:paraId="5A367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9570" w14:textId="77777777" w:rsidR="00D3232D" w:rsidRPr="00D3232D" w:rsidRDefault="00D3232D">
            <w:r w:rsidRPr="00D3232D">
              <w:t>C4-253027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CAE0" w14:textId="77777777" w:rsidR="00D3232D" w:rsidRPr="00D3232D" w:rsidRDefault="00D3232D">
            <w:r w:rsidRPr="00D3232D">
              <w:t>LS on Modification of User Plane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A282"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125F"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826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A219" w14:textId="77777777" w:rsidR="00D3232D" w:rsidRPr="00D3232D" w:rsidRDefault="00D3232D"/>
        </w:tc>
      </w:tr>
      <w:tr w:rsidR="00F15DC7" w:rsidRPr="00D3232D" w14:paraId="63266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5C40" w14:textId="77777777" w:rsidR="00D3232D" w:rsidRPr="00D3232D" w:rsidRDefault="00D3232D">
            <w:r w:rsidRPr="00D3232D">
              <w:t>C4-253028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EA94" w14:textId="77777777" w:rsidR="00D3232D" w:rsidRPr="00D3232D" w:rsidRDefault="00D3232D">
            <w:r w:rsidRPr="00D3232D">
              <w:t>Reply LS on Ethernet MA PDU session using MPQUIC-E steering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F5D3"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5732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53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CE18" w14:textId="77777777" w:rsidR="00D3232D" w:rsidRPr="00D3232D" w:rsidRDefault="00D3232D"/>
        </w:tc>
      </w:tr>
      <w:tr w:rsidR="00F15DC7" w:rsidRPr="00D3232D" w14:paraId="253CEC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AE46" w14:textId="77777777" w:rsidR="00D3232D" w:rsidRPr="00D3232D" w:rsidRDefault="00D3232D">
            <w:r w:rsidRPr="00D3232D">
              <w:t>C4-253029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9F7A"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E250"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EC7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073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32D5B2" w14:textId="77777777" w:rsidR="00D3232D" w:rsidRPr="00D3232D" w:rsidRDefault="00D3232D"/>
        </w:tc>
      </w:tr>
      <w:tr w:rsidR="00F15DC7" w:rsidRPr="00D3232D" w14:paraId="60D0F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0942" w14:textId="77777777" w:rsidR="00D3232D" w:rsidRPr="00D3232D" w:rsidRDefault="00D3232D">
            <w:r w:rsidRPr="00D3232D">
              <w:t>C4-253030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0729" w14:textId="77777777" w:rsidR="00D3232D" w:rsidRPr="00D3232D" w:rsidRDefault="00D3232D">
            <w:r w:rsidRPr="00D3232D">
              <w:t>Reply 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19619"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0DA0"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BD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7DE1" w14:textId="77777777" w:rsidR="00D3232D" w:rsidRPr="00D3232D" w:rsidRDefault="00D3232D"/>
        </w:tc>
      </w:tr>
      <w:tr w:rsidR="00F15DC7" w:rsidRPr="00D3232D" w14:paraId="0F3E38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7B65" w14:textId="77777777" w:rsidR="00D3232D" w:rsidRPr="00D3232D" w:rsidRDefault="00D3232D">
            <w:r w:rsidRPr="00D3232D">
              <w:t>C4-253031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6B57F" w14:textId="77777777" w:rsidR="00D3232D" w:rsidRPr="00D3232D" w:rsidRDefault="00D3232D">
            <w:r w:rsidRPr="00D3232D">
              <w:t>Reply LS on Transport Level Marking on N3/N9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A0E0"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A61D"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806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B48D" w14:textId="77777777" w:rsidR="00D3232D" w:rsidRPr="00D3232D" w:rsidRDefault="00D3232D"/>
        </w:tc>
      </w:tr>
      <w:tr w:rsidR="00F15DC7" w:rsidRPr="00D3232D" w14:paraId="1644A4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BD79" w14:textId="77777777" w:rsidR="00D3232D" w:rsidRPr="00D3232D" w:rsidRDefault="00D3232D">
            <w:r w:rsidRPr="00D3232D">
              <w:t>C4-253032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BD12" w14:textId="77777777" w:rsidR="00D3232D" w:rsidRPr="00D3232D" w:rsidRDefault="00D3232D">
            <w:r w:rsidRPr="00D3232D">
              <w:t>Reply LS on Questions on stage 2 requirements for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F4DE1"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91C6"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150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5495" w14:textId="77777777" w:rsidR="00D3232D" w:rsidRPr="00D3232D" w:rsidRDefault="00D3232D"/>
        </w:tc>
      </w:tr>
      <w:tr w:rsidR="00F15DC7" w:rsidRPr="00D3232D" w14:paraId="0B1AAB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A0D2" w14:textId="77777777" w:rsidR="00D3232D" w:rsidRPr="00D3232D" w:rsidRDefault="00D3232D">
            <w:r w:rsidRPr="00D3232D">
              <w:t>C4-253033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70EF" w14:textId="77777777" w:rsidR="00D3232D" w:rsidRPr="00D3232D" w:rsidRDefault="00D3232D">
            <w:r w:rsidRPr="00D3232D">
              <w:t>LS on PLMN ID checks in interconnect scenarios when NFc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2FBA" w14:textId="77777777" w:rsidR="00D3232D" w:rsidRPr="00D3232D" w:rsidRDefault="00D3232D">
            <w:r w:rsidRPr="00D3232D">
              <w:t>SA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E78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3B0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4CBC" w14:textId="77777777" w:rsidR="00D3232D" w:rsidRPr="00D3232D" w:rsidRDefault="00D3232D"/>
        </w:tc>
      </w:tr>
      <w:tr w:rsidR="00F15DC7" w:rsidRPr="00D3232D" w14:paraId="0BF1A9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FB00" w14:textId="77777777" w:rsidR="00D3232D" w:rsidRPr="00D3232D" w:rsidRDefault="00D3232D">
            <w:r w:rsidRPr="00D3232D">
              <w:t>C4-253034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EA58" w14:textId="77777777" w:rsidR="00D3232D" w:rsidRPr="00D3232D" w:rsidRDefault="00D3232D">
            <w:r w:rsidRPr="00D3232D">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066A"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DF2F"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8DD4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A00B" w14:textId="77777777" w:rsidR="00D3232D" w:rsidRPr="00D3232D" w:rsidRDefault="00D3232D"/>
        </w:tc>
      </w:tr>
      <w:tr w:rsidR="00F15DC7" w:rsidRPr="00D3232D" w14:paraId="71AD16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1660" w14:textId="77777777" w:rsidR="00D3232D" w:rsidRPr="00D3232D" w:rsidRDefault="00D3232D">
            <w:r w:rsidRPr="00D3232D">
              <w:t>C4-253035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5456" w14:textId="77777777" w:rsidR="00D3232D" w:rsidRPr="00D3232D" w:rsidRDefault="00D3232D">
            <w:r w:rsidRPr="00D3232D">
              <w:t>LS reply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63ED"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382A"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7E8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974C" w14:textId="77777777" w:rsidR="00D3232D" w:rsidRPr="00D3232D" w:rsidRDefault="00D3232D"/>
        </w:tc>
      </w:tr>
      <w:tr w:rsidR="00F15DC7" w:rsidRPr="00D3232D" w14:paraId="08341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28F2" w14:textId="77777777" w:rsidR="00D3232D" w:rsidRPr="00D3232D" w:rsidRDefault="00D3232D">
            <w:r w:rsidRPr="00D3232D">
              <w:t>C4-253036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7B32" w14:textId="77777777" w:rsidR="00D3232D" w:rsidRPr="00D3232D" w:rsidRDefault="00D3232D">
            <w:r w:rsidRPr="00D3232D">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7F83D" w14:textId="77777777" w:rsidR="00D3232D" w:rsidRPr="00D3232D" w:rsidRDefault="00D3232D">
            <w:r w:rsidRPr="00D3232D">
              <w:t>GSMA NG UPG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3C83"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4D4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4E8B" w14:textId="77777777" w:rsidR="00D3232D" w:rsidRPr="00D3232D" w:rsidRDefault="00D3232D"/>
        </w:tc>
      </w:tr>
      <w:tr w:rsidR="00F15DC7" w:rsidRPr="00D3232D" w14:paraId="7FA5D2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0090" w14:textId="77777777" w:rsidR="00D3232D" w:rsidRPr="00D3232D" w:rsidRDefault="00D3232D">
            <w:r w:rsidRPr="00D3232D">
              <w:t>C4-</w:t>
            </w:r>
            <w:r w:rsidRPr="00D3232D">
              <w:lastRenderedPageBreak/>
              <w:t>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8048" w14:textId="77777777" w:rsidR="00D3232D" w:rsidRPr="00D3232D" w:rsidRDefault="00D3232D">
            <w:r w:rsidRPr="00D3232D">
              <w:lastRenderedPageBreak/>
              <w:t>Service parameter authorization in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408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EE0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AB6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66584D7" w14:textId="77777777" w:rsidR="00D3232D" w:rsidRPr="00D3232D" w:rsidRDefault="00D3232D"/>
        </w:tc>
      </w:tr>
      <w:tr w:rsidR="00F15DC7" w:rsidRPr="00D3232D" w14:paraId="10FFF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1F70" w14:textId="77777777" w:rsidR="00D3232D" w:rsidRPr="00D3232D" w:rsidRDefault="00D3232D">
            <w:r w:rsidRPr="00D3232D">
              <w:t>C4-253038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B712"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E0DE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FAA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7F19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4A02" w14:textId="77777777" w:rsidR="00D3232D" w:rsidRPr="00D3232D" w:rsidRDefault="00D3232D">
            <w:r w:rsidRPr="00D3232D">
              <w:t>C4-253481</w:t>
            </w:r>
          </w:p>
        </w:tc>
      </w:tr>
      <w:tr w:rsidR="00F15DC7" w:rsidRPr="00D3232D" w14:paraId="1414A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12DE" w14:textId="77777777" w:rsidR="00D3232D" w:rsidRPr="00D3232D" w:rsidRDefault="00D3232D">
            <w:r w:rsidRPr="00D3232D">
              <w:t>C4-253039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3B586" w14:textId="77777777" w:rsidR="00D3232D" w:rsidRPr="00D3232D" w:rsidRDefault="00D3232D">
            <w:r w:rsidRPr="00D3232D">
              <w:t>Wrong implementation of CR 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BE95"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18F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6B15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A0F4" w14:textId="77777777" w:rsidR="00D3232D" w:rsidRPr="00D3232D" w:rsidRDefault="00D3232D">
            <w:r w:rsidRPr="00D3232D">
              <w:t>-</w:t>
            </w:r>
          </w:p>
        </w:tc>
      </w:tr>
      <w:tr w:rsidR="00F15DC7" w:rsidRPr="00D3232D" w14:paraId="3A6B94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0A3C2" w14:textId="77777777" w:rsidR="00D3232D" w:rsidRPr="00D3232D" w:rsidRDefault="00D3232D">
            <w:r w:rsidRPr="00D3232D">
              <w:t>C4-253040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4987" w14:textId="77777777" w:rsidR="00D3232D" w:rsidRPr="00D3232D" w:rsidRDefault="00D3232D">
            <w:r w:rsidRPr="00D3232D">
              <w:t>Terms of Reference (ToR) for 3GPP TSG CT WG4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AA37"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E8A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C455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831B" w14:textId="77777777" w:rsidR="00D3232D" w:rsidRPr="00D3232D" w:rsidRDefault="00D3232D">
            <w:r w:rsidRPr="00D3232D">
              <w:t>C4-253353</w:t>
            </w:r>
          </w:p>
        </w:tc>
      </w:tr>
      <w:tr w:rsidR="00F15DC7" w:rsidRPr="00D3232D" w14:paraId="55BEE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345B" w14:textId="77777777" w:rsidR="00D3232D" w:rsidRPr="00D3232D" w:rsidRDefault="00D3232D">
            <w:r w:rsidRPr="00D3232D">
              <w:t>C4-253041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53A2"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601D"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38E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3C2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5600" w14:textId="77777777" w:rsidR="00D3232D" w:rsidRPr="00D3232D" w:rsidRDefault="00D3232D">
            <w:r w:rsidRPr="00D3232D">
              <w:t>C4-253482</w:t>
            </w:r>
          </w:p>
        </w:tc>
      </w:tr>
      <w:tr w:rsidR="00F15DC7" w:rsidRPr="00D3232D" w14:paraId="36915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14D5" w14:textId="77777777" w:rsidR="00D3232D" w:rsidRPr="00D3232D" w:rsidRDefault="00D3232D">
            <w:r w:rsidRPr="00D3232D">
              <w:t>C4-253042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EF55D"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BD4A"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84D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523F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6CA1" w14:textId="77777777" w:rsidR="00D3232D" w:rsidRPr="00D3232D" w:rsidRDefault="00D3232D">
            <w:r w:rsidRPr="00D3232D">
              <w:t>C4-253355</w:t>
            </w:r>
          </w:p>
        </w:tc>
      </w:tr>
      <w:tr w:rsidR="00F15DC7" w:rsidRPr="00D3232D" w14:paraId="25C7A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85CA" w14:textId="77777777" w:rsidR="00D3232D" w:rsidRPr="00D3232D" w:rsidRDefault="00D3232D">
            <w:r w:rsidRPr="00D3232D">
              <w:t>C4-253043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3661"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F037"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768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54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3164" w14:textId="77777777" w:rsidR="00D3232D" w:rsidRPr="00D3232D" w:rsidRDefault="00D3232D">
            <w:r w:rsidRPr="00D3232D">
              <w:t>C4-253503</w:t>
            </w:r>
          </w:p>
        </w:tc>
      </w:tr>
      <w:tr w:rsidR="00F15DC7" w:rsidRPr="00D3232D" w14:paraId="51B9C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7203" w14:textId="77777777" w:rsidR="00D3232D" w:rsidRPr="00D3232D" w:rsidRDefault="00D3232D">
            <w:r w:rsidRPr="00D3232D">
              <w:t>C4-253044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E1A4"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2107E"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8949"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BBB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419B" w14:textId="77777777" w:rsidR="00D3232D" w:rsidRPr="00D3232D" w:rsidRDefault="00D3232D"/>
        </w:tc>
      </w:tr>
      <w:tr w:rsidR="00F15DC7" w:rsidRPr="00D3232D" w14:paraId="03E99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CA53" w14:textId="77777777" w:rsidR="00D3232D" w:rsidRPr="00D3232D" w:rsidRDefault="00D3232D">
            <w:r w:rsidRPr="00D3232D">
              <w:t>C4-253045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7B775"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CD29"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C6692"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F69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A299" w14:textId="77777777" w:rsidR="00D3232D" w:rsidRPr="00D3232D" w:rsidRDefault="00D3232D"/>
        </w:tc>
      </w:tr>
      <w:tr w:rsidR="00F15DC7" w:rsidRPr="00D3232D" w14:paraId="1EB62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7593" w14:textId="77777777" w:rsidR="00D3232D" w:rsidRPr="00D3232D" w:rsidRDefault="00D3232D">
            <w:r w:rsidRPr="00D3232D">
              <w:t>C4-253046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54AF"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06D9B"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9759"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E21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2F87" w14:textId="77777777" w:rsidR="00D3232D" w:rsidRPr="00D3232D" w:rsidRDefault="00D3232D"/>
        </w:tc>
      </w:tr>
      <w:tr w:rsidR="00F15DC7" w:rsidRPr="00D3232D" w14:paraId="1BC78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E416" w14:textId="77777777" w:rsidR="00D3232D" w:rsidRPr="00D3232D" w:rsidRDefault="00D3232D">
            <w:r w:rsidRPr="00D3232D">
              <w:t>C4-253047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EF32" w14:textId="77777777" w:rsidR="00D3232D" w:rsidRPr="00D3232D" w:rsidRDefault="00D3232D">
            <w:r w:rsidRPr="00D3232D">
              <w:t>producerSnssaiList and producerNsiList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046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39A3"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07F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8232" w14:textId="77777777" w:rsidR="00D3232D" w:rsidRPr="00D3232D" w:rsidRDefault="00D3232D"/>
        </w:tc>
      </w:tr>
      <w:tr w:rsidR="00F15DC7" w:rsidRPr="00D3232D" w14:paraId="18FCB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E81D" w14:textId="77777777" w:rsidR="00D3232D" w:rsidRPr="00D3232D" w:rsidRDefault="00D3232D">
            <w:r w:rsidRPr="00D3232D">
              <w:t>C4-253048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7BCD" w14:textId="77777777" w:rsidR="00D3232D" w:rsidRPr="00D3232D" w:rsidRDefault="00D3232D">
            <w:r w:rsidRPr="00D3232D">
              <w:t>Solution for P-CSCF failure detection based on IMS means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241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5E2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E935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6D316" w14:textId="77777777" w:rsidR="00D3232D" w:rsidRPr="00D3232D" w:rsidRDefault="00D3232D">
            <w:r w:rsidRPr="00D3232D">
              <w:t>C4-253417</w:t>
            </w:r>
          </w:p>
        </w:tc>
      </w:tr>
      <w:tr w:rsidR="00F15DC7" w:rsidRPr="00D3232D" w14:paraId="69A0D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3E8E" w14:textId="77777777" w:rsidR="00D3232D" w:rsidRPr="00D3232D" w:rsidRDefault="00D3232D">
            <w:r w:rsidRPr="00D3232D">
              <w:t>C4-253049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ACD2"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C8F5" w14:textId="77777777" w:rsidR="00D3232D" w:rsidRPr="00D3232D" w:rsidRDefault="00D3232D">
            <w:r w:rsidRPr="00D3232D">
              <w:t>Nokia, AT&amp;T, 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42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37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6C41" w14:textId="77777777" w:rsidR="00D3232D" w:rsidRPr="00D3232D" w:rsidRDefault="00D3232D">
            <w:r w:rsidRPr="00D3232D">
              <w:t>C4-253450</w:t>
            </w:r>
          </w:p>
        </w:tc>
      </w:tr>
      <w:tr w:rsidR="00F15DC7" w:rsidRPr="00D3232D" w14:paraId="42678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DCE1" w14:textId="77777777" w:rsidR="00D3232D" w:rsidRPr="00D3232D" w:rsidRDefault="00D3232D">
            <w:r w:rsidRPr="00D3232D">
              <w:t>C4-253050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98B4" w14:textId="77777777" w:rsidR="00D3232D" w:rsidRPr="00D3232D" w:rsidRDefault="00D3232D">
            <w:r w:rsidRPr="00D3232D">
              <w:t>Correction for description of AMFRegionID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F9A0"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268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CB8E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EC1A" w14:textId="77777777" w:rsidR="00D3232D" w:rsidRPr="00D3232D" w:rsidRDefault="00D3232D">
            <w:r w:rsidRPr="00D3232D">
              <w:t>C4-253374</w:t>
            </w:r>
          </w:p>
        </w:tc>
      </w:tr>
      <w:tr w:rsidR="00F15DC7" w:rsidRPr="00D3232D" w14:paraId="18D7B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439D" w14:textId="77777777" w:rsidR="00D3232D" w:rsidRPr="00D3232D" w:rsidRDefault="00D3232D">
            <w:r w:rsidRPr="00D3232D">
              <w:t>C4-253051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ACB7" w14:textId="77777777" w:rsidR="00D3232D" w:rsidRPr="00D3232D" w:rsidRDefault="00D3232D">
            <w:r w:rsidRPr="00D3232D">
              <w:t>KI#1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915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AA0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3BC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AAE3" w14:textId="77777777" w:rsidR="00D3232D" w:rsidRPr="00D3232D" w:rsidRDefault="00D3232D">
            <w:r w:rsidRPr="00D3232D">
              <w:t>C4-253416</w:t>
            </w:r>
          </w:p>
        </w:tc>
      </w:tr>
      <w:tr w:rsidR="00F15DC7" w:rsidRPr="00D3232D" w14:paraId="13B5D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545C" w14:textId="77777777" w:rsidR="00D3232D" w:rsidRPr="00D3232D" w:rsidRDefault="00D3232D">
            <w:r w:rsidRPr="00D3232D">
              <w:t>C4-253052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50385"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E4B4"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89A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E7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0662" w14:textId="77777777" w:rsidR="00D3232D" w:rsidRPr="00D3232D" w:rsidRDefault="00D3232D">
            <w:r w:rsidRPr="00D3232D">
              <w:t>C4-253504</w:t>
            </w:r>
          </w:p>
        </w:tc>
      </w:tr>
      <w:tr w:rsidR="00F15DC7" w:rsidRPr="00D3232D" w14:paraId="6C5D4D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F4430" w14:textId="77777777" w:rsidR="00D3232D" w:rsidRPr="00D3232D" w:rsidRDefault="00D3232D">
            <w:r w:rsidRPr="00D3232D">
              <w:t>C4-253053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7BE74"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39E4"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99D3"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FDC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C79B" w14:textId="77777777" w:rsidR="00D3232D" w:rsidRPr="00D3232D" w:rsidRDefault="00D3232D"/>
        </w:tc>
      </w:tr>
      <w:tr w:rsidR="00F15DC7" w:rsidRPr="00D3232D" w14:paraId="418D8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247B" w14:textId="77777777" w:rsidR="00D3232D" w:rsidRPr="00D3232D" w:rsidRDefault="00D3232D">
            <w:r w:rsidRPr="00D3232D">
              <w:t>C4-253054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593A"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D80B"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ECE6"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F14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BDDC" w14:textId="77777777" w:rsidR="00D3232D" w:rsidRPr="00D3232D" w:rsidRDefault="00D3232D"/>
        </w:tc>
      </w:tr>
      <w:tr w:rsidR="00F15DC7" w:rsidRPr="00D3232D" w14:paraId="166D2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CA67" w14:textId="77777777" w:rsidR="00D3232D" w:rsidRPr="00D3232D" w:rsidRDefault="00D3232D">
            <w:r w:rsidRPr="00D3232D">
              <w:t>C4-253055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CFAB"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D5DF"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A481"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B03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4501" w14:textId="77777777" w:rsidR="00D3232D" w:rsidRPr="00D3232D" w:rsidRDefault="00D3232D"/>
        </w:tc>
      </w:tr>
      <w:tr w:rsidR="00F15DC7" w:rsidRPr="00D3232D" w14:paraId="407DEC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26FA" w14:textId="77777777" w:rsidR="00D3232D" w:rsidRPr="00D3232D" w:rsidRDefault="00D3232D">
            <w:r w:rsidRPr="00D3232D">
              <w:t>C4-253056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D45" w14:textId="77777777" w:rsidR="00D3232D" w:rsidRPr="00D3232D" w:rsidRDefault="00D3232D">
            <w:r w:rsidRPr="00D3232D">
              <w:t>Reply LS from RAN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91FF" w14:textId="77777777" w:rsidR="00D3232D" w:rsidRPr="00D3232D" w:rsidRDefault="00D3232D">
            <w:r w:rsidRPr="00D3232D">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CCF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C85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C2C7" w14:textId="77777777" w:rsidR="00D3232D" w:rsidRPr="00D3232D" w:rsidRDefault="00D3232D"/>
        </w:tc>
      </w:tr>
      <w:tr w:rsidR="00F15DC7" w:rsidRPr="00D3232D" w14:paraId="4ECB7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DB17" w14:textId="77777777" w:rsidR="00D3232D" w:rsidRPr="00D3232D" w:rsidRDefault="00D3232D">
            <w:r w:rsidRPr="00D3232D">
              <w:t>C4-253057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D653" w14:textId="77777777" w:rsidR="00D3232D" w:rsidRPr="00D3232D" w:rsidRDefault="00D3232D">
            <w:r w:rsidRPr="00D3232D">
              <w:t>Reply LS on the conclusion of FS_MINT_Ph2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F073E" w14:textId="77777777" w:rsidR="00D3232D" w:rsidRPr="00D3232D" w:rsidRDefault="00D3232D">
            <w:r w:rsidRPr="00D3232D">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AE3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366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B19D" w14:textId="77777777" w:rsidR="00D3232D" w:rsidRPr="00D3232D" w:rsidRDefault="00D3232D"/>
        </w:tc>
      </w:tr>
      <w:tr w:rsidR="00F15DC7" w:rsidRPr="00D3232D" w14:paraId="0D1D0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AFFA" w14:textId="77777777" w:rsidR="00D3232D" w:rsidRPr="00D3232D" w:rsidRDefault="00D3232D">
            <w:r w:rsidRPr="00D3232D">
              <w:lastRenderedPageBreak/>
              <w:t>C4-253058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FEB6" w14:textId="77777777" w:rsidR="00D3232D" w:rsidRPr="00D3232D" w:rsidRDefault="00D3232D">
            <w:r w:rsidRPr="00D3232D">
              <w:t>Adding new cause value to Nlmf_Location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4D60"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641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CF3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9E9F" w14:textId="77777777" w:rsidR="00D3232D" w:rsidRPr="00D3232D" w:rsidRDefault="00D3232D"/>
        </w:tc>
      </w:tr>
      <w:tr w:rsidR="00F15DC7" w:rsidRPr="00D3232D" w14:paraId="6F2C37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2BEA" w14:textId="77777777" w:rsidR="00D3232D" w:rsidRPr="00D3232D" w:rsidRDefault="00D3232D">
            <w:r w:rsidRPr="00D3232D">
              <w:t>C4-253059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893E" w14:textId="77777777" w:rsidR="00D3232D" w:rsidRPr="00D3232D" w:rsidRDefault="00D3232D">
            <w:r w:rsidRPr="00D3232D">
              <w:t>Adding new cause value to Nlmf_Location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1C8B"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AE46"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B2F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D8840D5" w14:textId="77777777" w:rsidR="00D3232D" w:rsidRPr="00D3232D" w:rsidRDefault="00D3232D"/>
        </w:tc>
      </w:tr>
      <w:tr w:rsidR="00F15DC7" w:rsidRPr="00D3232D" w14:paraId="4B0D9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4FE0" w14:textId="77777777" w:rsidR="00D3232D" w:rsidRPr="00D3232D" w:rsidRDefault="00D3232D">
            <w:r w:rsidRPr="00D3232D">
              <w:t>C4-253060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5F1DB" w14:textId="77777777" w:rsidR="00D3232D" w:rsidRPr="00D3232D" w:rsidRDefault="00D3232D">
            <w:r w:rsidRPr="00D3232D">
              <w:t>LMF relocation procedure related amendments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4236"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01CA"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52A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1028" w14:textId="77777777" w:rsidR="00D3232D" w:rsidRPr="00D3232D" w:rsidRDefault="00D3232D"/>
        </w:tc>
      </w:tr>
      <w:tr w:rsidR="00F15DC7" w:rsidRPr="00D3232D" w14:paraId="303588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F502D" w14:textId="77777777" w:rsidR="00D3232D" w:rsidRPr="00D3232D" w:rsidRDefault="00D3232D">
            <w:r w:rsidRPr="00D3232D">
              <w:t>C4-253061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3BE71" w14:textId="77777777" w:rsidR="00D3232D" w:rsidRPr="00D3232D" w:rsidRDefault="00D3232D">
            <w:r w:rsidRPr="00D3232D">
              <w:t>Addition of the AIoT Device Id ranges in AdmInfo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C4B4" w14:textId="77777777" w:rsidR="00D3232D" w:rsidRPr="00D3232D" w:rsidRDefault="00D3232D">
            <w:r w:rsidRPr="00D3232D">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E416"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10C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CA7B" w14:textId="77777777" w:rsidR="00D3232D" w:rsidRPr="00D3232D" w:rsidRDefault="00D3232D"/>
        </w:tc>
      </w:tr>
      <w:tr w:rsidR="00F15DC7" w:rsidRPr="00D3232D" w14:paraId="0F493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62CF" w14:textId="77777777" w:rsidR="00D3232D" w:rsidRPr="00D3232D" w:rsidRDefault="00D3232D">
            <w:r w:rsidRPr="00D3232D">
              <w:t>C4-253062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6781" w14:textId="77777777" w:rsidR="00D3232D" w:rsidRPr="00D3232D" w:rsidRDefault="00D3232D">
            <w:r w:rsidRPr="00D3232D">
              <w:t>new WID_Protocol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A49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2D5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195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84985" w14:textId="77777777" w:rsidR="00D3232D" w:rsidRPr="00D3232D" w:rsidRDefault="00D3232D">
            <w:r w:rsidRPr="00D3232D">
              <w:t>C4-253351</w:t>
            </w:r>
          </w:p>
        </w:tc>
      </w:tr>
      <w:tr w:rsidR="00F15DC7" w:rsidRPr="00D3232D" w14:paraId="061AD5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C6196" w14:textId="77777777" w:rsidR="00D3232D" w:rsidRPr="00D3232D" w:rsidRDefault="00D3232D">
            <w:r w:rsidRPr="00D3232D">
              <w:t>C4-253063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5D5E" w14:textId="77777777" w:rsidR="00D3232D" w:rsidRPr="00D3232D" w:rsidRDefault="00D3232D">
            <w:r w:rsidRPr="00D3232D">
              <w:t>Discussion for Severe P-CSCF failure and recovery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C53E"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8E7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A59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EEA3" w14:textId="77777777" w:rsidR="00D3232D" w:rsidRPr="00D3232D" w:rsidRDefault="00D3232D"/>
        </w:tc>
      </w:tr>
      <w:tr w:rsidR="00F15DC7" w:rsidRPr="00D3232D" w14:paraId="44454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2A30" w14:textId="77777777" w:rsidR="00D3232D" w:rsidRPr="00D3232D" w:rsidRDefault="00D3232D">
            <w:r w:rsidRPr="00D3232D">
              <w:t>C4-253064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6387" w14:textId="77777777" w:rsidR="00D3232D" w:rsidRPr="00D3232D" w:rsidRDefault="00D3232D">
            <w:r w:rsidRPr="00D3232D">
              <w:t>Solution for Severe P-CSCF failure/recovery notification with PCO/ePCO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3280E"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47E2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423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D340" w14:textId="77777777" w:rsidR="00D3232D" w:rsidRPr="00D3232D" w:rsidRDefault="00D3232D">
            <w:r w:rsidRPr="00D3232D">
              <w:t>C4-253418</w:t>
            </w:r>
          </w:p>
        </w:tc>
      </w:tr>
      <w:tr w:rsidR="00F15DC7" w:rsidRPr="00D3232D" w14:paraId="32A560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3221" w14:textId="77777777" w:rsidR="00D3232D" w:rsidRPr="00D3232D" w:rsidRDefault="00D3232D">
            <w:r w:rsidRPr="00D3232D">
              <w:t>C4-253065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EB43" w14:textId="77777777" w:rsidR="00D3232D" w:rsidRPr="00D3232D" w:rsidRDefault="00D3232D">
            <w:r w:rsidRPr="00D3232D">
              <w:t>Correction of allowedArea in IndividualAfAuthorizationData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49EC" w14:textId="77777777" w:rsidR="00D3232D" w:rsidRPr="00D3232D" w:rsidRDefault="00D3232D">
            <w:r w:rsidRPr="00D3232D">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BC1B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7C2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ADC0" w14:textId="77777777" w:rsidR="00D3232D" w:rsidRPr="00D3232D" w:rsidRDefault="00D3232D">
            <w:r w:rsidRPr="00D3232D">
              <w:t>C4-253406</w:t>
            </w:r>
          </w:p>
        </w:tc>
      </w:tr>
      <w:tr w:rsidR="00F15DC7" w:rsidRPr="00D3232D" w14:paraId="17613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742C" w14:textId="77777777" w:rsidR="00D3232D" w:rsidRPr="00D3232D" w:rsidRDefault="00D3232D">
            <w:r w:rsidRPr="00D3232D">
              <w:t>C4-253066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85A3" w14:textId="77777777" w:rsidR="00D3232D" w:rsidRPr="00D3232D" w:rsidRDefault="00D3232D">
            <w:r w:rsidRPr="00D3232D">
              <w:t>Work Plan for Energy_Sys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AD42" w14:textId="77777777" w:rsidR="00D3232D" w:rsidRPr="00D3232D" w:rsidRDefault="00D3232D">
            <w:r w:rsidRPr="00D3232D">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9E4F"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314B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80E9" w14:textId="77777777" w:rsidR="00D3232D" w:rsidRPr="00D3232D" w:rsidRDefault="00D3232D"/>
        </w:tc>
      </w:tr>
      <w:tr w:rsidR="00F15DC7" w:rsidRPr="00D3232D" w14:paraId="655A69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0E70" w14:textId="77777777" w:rsidR="00D3232D" w:rsidRPr="00D3232D" w:rsidRDefault="00D3232D">
            <w:r w:rsidRPr="00D3232D">
              <w:t>C4-253067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82CD" w14:textId="77777777" w:rsidR="00D3232D" w:rsidRPr="00D3232D" w:rsidRDefault="00D3232D">
            <w:r w:rsidRPr="00D3232D">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E17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8643" w14:textId="77777777" w:rsidR="00D3232D" w:rsidRPr="00D3232D" w:rsidRDefault="00D3232D">
            <w:r w:rsidRPr="00D3232D">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FAC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126A" w14:textId="77777777" w:rsidR="00D3232D" w:rsidRPr="00D3232D" w:rsidRDefault="00D3232D"/>
        </w:tc>
      </w:tr>
      <w:tr w:rsidR="00F15DC7" w:rsidRPr="00D3232D" w14:paraId="2FCCC4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F8B9" w14:textId="77777777" w:rsidR="00D3232D" w:rsidRPr="00D3232D" w:rsidRDefault="00D3232D">
            <w:r w:rsidRPr="00D3232D">
              <w:t>C4-253068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B78F"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C76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C90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44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461E" w14:textId="77777777" w:rsidR="00D3232D" w:rsidRPr="00D3232D" w:rsidRDefault="00D3232D">
            <w:r w:rsidRPr="00D3232D">
              <w:t>C4-253441</w:t>
            </w:r>
          </w:p>
        </w:tc>
      </w:tr>
      <w:tr w:rsidR="00F15DC7" w:rsidRPr="00D3232D" w14:paraId="4EBA8A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D636" w14:textId="77777777" w:rsidR="00D3232D" w:rsidRPr="00D3232D" w:rsidRDefault="00D3232D">
            <w:r w:rsidRPr="00D3232D">
              <w:t>C4-253069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8B78D"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5F3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5CE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E6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7C12" w14:textId="77777777" w:rsidR="00D3232D" w:rsidRPr="00D3232D" w:rsidRDefault="00D3232D">
            <w:r w:rsidRPr="00D3232D">
              <w:t>C4-253442</w:t>
            </w:r>
          </w:p>
        </w:tc>
      </w:tr>
      <w:tr w:rsidR="00F15DC7" w:rsidRPr="00D3232D" w14:paraId="3331F1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4B5A" w14:textId="77777777" w:rsidR="00D3232D" w:rsidRPr="00D3232D" w:rsidRDefault="00D3232D">
            <w:r w:rsidRPr="00D3232D">
              <w:t>C4-253070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8A0B4" w14:textId="77777777" w:rsidR="00D3232D" w:rsidRPr="00D3232D" w:rsidRDefault="00D3232D">
            <w:r w:rsidRPr="00D3232D">
              <w:t>Correction to End of Data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C72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BC2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DD7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DC87" w14:textId="77777777" w:rsidR="00D3232D" w:rsidRPr="00D3232D" w:rsidRDefault="00D3232D"/>
        </w:tc>
      </w:tr>
      <w:tr w:rsidR="00F15DC7" w:rsidRPr="00D3232D" w14:paraId="7A10E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C9A4" w14:textId="77777777" w:rsidR="00D3232D" w:rsidRPr="00D3232D" w:rsidRDefault="00D3232D">
            <w:r w:rsidRPr="00D3232D">
              <w:t>C4-253071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95E2F" w14:textId="77777777" w:rsidR="00D3232D" w:rsidRPr="00D3232D" w:rsidRDefault="00D3232D">
            <w:r w:rsidRPr="00D3232D">
              <w:t>Protocol-specific configuration parameters for N6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277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B36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78F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1A09F6D" w14:textId="77777777" w:rsidR="00D3232D" w:rsidRPr="00D3232D" w:rsidRDefault="00D3232D"/>
        </w:tc>
      </w:tr>
      <w:tr w:rsidR="00F15DC7" w:rsidRPr="00D3232D" w14:paraId="3F7485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7AFD" w14:textId="77777777" w:rsidR="00D3232D" w:rsidRPr="00D3232D" w:rsidRDefault="00D3232D">
            <w:r w:rsidRPr="00D3232D">
              <w:t>C4-253072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3405" w14:textId="77777777" w:rsidR="00D3232D" w:rsidRPr="00D3232D" w:rsidRDefault="00D3232D">
            <w:r w:rsidRPr="00D3232D">
              <w:t>Correction to H-SMF instance reselection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844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5C5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A42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1B9" w14:textId="77777777" w:rsidR="00D3232D" w:rsidRPr="00D3232D" w:rsidRDefault="00D3232D"/>
        </w:tc>
      </w:tr>
      <w:tr w:rsidR="00F15DC7" w:rsidRPr="00D3232D" w14:paraId="3CCB57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A960" w14:textId="77777777" w:rsidR="00D3232D" w:rsidRPr="00D3232D" w:rsidRDefault="00D3232D">
            <w:r w:rsidRPr="00D3232D">
              <w:t>C4-253073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BB1D" w14:textId="77777777" w:rsidR="00D3232D" w:rsidRPr="00D3232D" w:rsidRDefault="00D3232D">
            <w:r w:rsidRPr="00D3232D">
              <w:t>Fixing references for Authorization of NF service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2F7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993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864B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C899" w14:textId="77777777" w:rsidR="00D3232D" w:rsidRPr="00D3232D" w:rsidRDefault="00D3232D"/>
        </w:tc>
      </w:tr>
      <w:tr w:rsidR="00F15DC7" w:rsidRPr="00D3232D" w14:paraId="4C6A7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7D4A" w14:textId="77777777" w:rsidR="00D3232D" w:rsidRPr="00D3232D" w:rsidRDefault="00D3232D">
            <w:r w:rsidRPr="00D3232D">
              <w:t>C4-253074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67A9"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87D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83C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9C9E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785D" w14:textId="77777777" w:rsidR="00D3232D" w:rsidRPr="00D3232D" w:rsidRDefault="00D3232D">
            <w:r w:rsidRPr="00D3232D">
              <w:t>C4-253391</w:t>
            </w:r>
          </w:p>
        </w:tc>
      </w:tr>
      <w:tr w:rsidR="00F15DC7" w:rsidRPr="00D3232D" w14:paraId="6CE037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B80B" w14:textId="77777777" w:rsidR="00D3232D" w:rsidRPr="00D3232D" w:rsidRDefault="00D3232D">
            <w:r w:rsidRPr="00D3232D">
              <w:t>C4-253075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4448"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8402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8C7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5D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8B1B" w14:textId="77777777" w:rsidR="00D3232D" w:rsidRPr="00D3232D" w:rsidRDefault="00D3232D">
            <w:r w:rsidRPr="00D3232D">
              <w:t>C4-253392</w:t>
            </w:r>
          </w:p>
        </w:tc>
      </w:tr>
      <w:tr w:rsidR="00F15DC7" w:rsidRPr="00D3232D" w14:paraId="5C412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F93D4" w14:textId="77777777" w:rsidR="00D3232D" w:rsidRPr="00D3232D" w:rsidRDefault="00D3232D">
            <w:r w:rsidRPr="00D3232D">
              <w:t>C4-253076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1F09"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48D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DAFF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2A5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FBE4" w14:textId="77777777" w:rsidR="00D3232D" w:rsidRPr="00D3232D" w:rsidRDefault="00D3232D">
            <w:r w:rsidRPr="00D3232D">
              <w:t>C4-253393</w:t>
            </w:r>
          </w:p>
        </w:tc>
      </w:tr>
      <w:tr w:rsidR="00F15DC7" w:rsidRPr="00D3232D" w14:paraId="1DD2E2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F076" w14:textId="77777777" w:rsidR="00D3232D" w:rsidRPr="00D3232D" w:rsidRDefault="00D3232D">
            <w:r w:rsidRPr="00D3232D">
              <w:t>C4-253077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AAB24" w14:textId="77777777" w:rsidR="00D3232D" w:rsidRPr="00D3232D" w:rsidRDefault="00D3232D">
            <w:r w:rsidRPr="00D3232D">
              <w:t>Additional RTP header extensions in ProtocolDescriptionRm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480D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55D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6A4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41192" w14:textId="77777777" w:rsidR="00D3232D" w:rsidRPr="00D3232D" w:rsidRDefault="00D3232D">
            <w:r w:rsidRPr="00D3232D">
              <w:t>C4-253394</w:t>
            </w:r>
          </w:p>
        </w:tc>
      </w:tr>
      <w:tr w:rsidR="00F15DC7" w:rsidRPr="00D3232D" w14:paraId="59681C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FD34" w14:textId="77777777" w:rsidR="00D3232D" w:rsidRPr="00D3232D" w:rsidRDefault="00D3232D">
            <w:r w:rsidRPr="00D3232D">
              <w:t>C4-253078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98F9"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13D3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EF4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16B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5297" w14:textId="77777777" w:rsidR="00D3232D" w:rsidRPr="00D3232D" w:rsidRDefault="00D3232D">
            <w:r w:rsidRPr="00D3232D">
              <w:t>C4-253395</w:t>
            </w:r>
          </w:p>
        </w:tc>
      </w:tr>
      <w:tr w:rsidR="00F15DC7" w:rsidRPr="00D3232D" w14:paraId="57DB1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B6E2" w14:textId="77777777" w:rsidR="00D3232D" w:rsidRPr="00D3232D" w:rsidRDefault="00D3232D">
            <w:r w:rsidRPr="00D3232D">
              <w:lastRenderedPageBreak/>
              <w:t>C4-253079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AC94"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979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209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81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5FB3" w14:textId="77777777" w:rsidR="00D3232D" w:rsidRPr="00D3232D" w:rsidRDefault="00D3232D"/>
        </w:tc>
      </w:tr>
      <w:tr w:rsidR="00F15DC7" w:rsidRPr="00D3232D" w14:paraId="0132B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EA0B" w14:textId="77777777" w:rsidR="00D3232D" w:rsidRPr="00D3232D" w:rsidRDefault="00D3232D">
            <w:r w:rsidRPr="00D3232D">
              <w:t>C4-253080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61D7" w14:textId="77777777" w:rsidR="00D3232D" w:rsidRPr="00D3232D" w:rsidRDefault="00D3232D">
            <w:r w:rsidRPr="00D3232D">
              <w:t>Corrections on Available Bitrate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57A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3DC9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2E3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2DD8" w14:textId="77777777" w:rsidR="00D3232D" w:rsidRPr="00D3232D" w:rsidRDefault="00D3232D"/>
        </w:tc>
      </w:tr>
      <w:tr w:rsidR="00F15DC7" w:rsidRPr="00D3232D" w14:paraId="60AC99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1445" w14:textId="77777777" w:rsidR="00D3232D" w:rsidRPr="00D3232D" w:rsidRDefault="00D3232D">
            <w:r w:rsidRPr="00D3232D">
              <w:t>C4-253081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44FAB" w14:textId="77777777" w:rsidR="00D3232D" w:rsidRPr="00D3232D" w:rsidRDefault="00D3232D">
            <w:r w:rsidRPr="00D3232D">
              <w:t>PDU Set handling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25B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478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18D8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A0E8" w14:textId="77777777" w:rsidR="00D3232D" w:rsidRPr="00D3232D" w:rsidRDefault="00D3232D"/>
        </w:tc>
      </w:tr>
      <w:tr w:rsidR="00F15DC7" w:rsidRPr="00D3232D" w14:paraId="3C5607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DC2C" w14:textId="77777777" w:rsidR="00D3232D" w:rsidRPr="00D3232D" w:rsidRDefault="00D3232D">
            <w:r w:rsidRPr="00D3232D">
              <w:t>C4-253082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71AF"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F70E"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9B9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2EE75" w14:textId="77777777" w:rsidR="00D3232D" w:rsidRPr="00D3232D" w:rsidRDefault="00D3232D">
            <w:r w:rsidRPr="00D3232D">
              <w:t>C4-252290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BDBE" w14:textId="77777777" w:rsidR="00D3232D" w:rsidRPr="00D3232D" w:rsidRDefault="00D3232D"/>
        </w:tc>
      </w:tr>
      <w:tr w:rsidR="00F15DC7" w:rsidRPr="00D3232D" w14:paraId="66C46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8AC8" w14:textId="77777777" w:rsidR="00D3232D" w:rsidRPr="00D3232D" w:rsidRDefault="00D3232D">
            <w:r w:rsidRPr="00D3232D">
              <w:t>C4-253083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FD57"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7AE8D"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016B0"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3202" w14:textId="77777777" w:rsidR="00D3232D" w:rsidRPr="00D3232D" w:rsidRDefault="00D3232D">
            <w:r w:rsidRPr="00D3232D">
              <w:t>C4-252291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8EC" w14:textId="77777777" w:rsidR="00D3232D" w:rsidRPr="00D3232D" w:rsidRDefault="00D3232D"/>
        </w:tc>
      </w:tr>
      <w:tr w:rsidR="00F15DC7" w:rsidRPr="00D3232D" w14:paraId="387B88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AAE0" w14:textId="77777777" w:rsidR="00D3232D" w:rsidRPr="00D3232D" w:rsidRDefault="00D3232D">
            <w:r w:rsidRPr="00D3232D">
              <w:t>C4-253084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21BF" w14:textId="77777777" w:rsidR="00D3232D" w:rsidRPr="00D3232D" w:rsidRDefault="00D3232D">
            <w:r w:rsidRPr="00D3232D">
              <w:t>Reply LS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9C7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A5EDB"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068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0C08" w14:textId="77777777" w:rsidR="00D3232D" w:rsidRPr="00D3232D" w:rsidRDefault="00D3232D"/>
        </w:tc>
      </w:tr>
      <w:tr w:rsidR="00F15DC7" w:rsidRPr="00D3232D" w14:paraId="6EC173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2280" w14:textId="77777777" w:rsidR="00D3232D" w:rsidRPr="00D3232D" w:rsidRDefault="00D3232D">
            <w:r w:rsidRPr="00D3232D">
              <w:t>C4-253085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E8554" w14:textId="77777777" w:rsidR="00D3232D" w:rsidRPr="00D3232D" w:rsidRDefault="00D3232D">
            <w:r w:rsidRPr="00D3232D">
              <w:t>producerSnssaiList and producerNsiList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DD90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BE8D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41E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DA32" w14:textId="77777777" w:rsidR="00D3232D" w:rsidRPr="00D3232D" w:rsidRDefault="00D3232D"/>
        </w:tc>
      </w:tr>
      <w:tr w:rsidR="00F15DC7" w:rsidRPr="00D3232D" w14:paraId="4668C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0118" w14:textId="77777777" w:rsidR="00D3232D" w:rsidRPr="00D3232D" w:rsidRDefault="00D3232D">
            <w:r w:rsidRPr="00D3232D">
              <w:t>C4-253086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B9AF" w14:textId="77777777" w:rsidR="00D3232D" w:rsidRPr="00D3232D" w:rsidRDefault="00D3232D">
            <w:r w:rsidRPr="00D3232D">
              <w:t>Reply LS on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186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4F13"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C86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A3B3" w14:textId="77777777" w:rsidR="00D3232D" w:rsidRPr="00D3232D" w:rsidRDefault="00D3232D"/>
        </w:tc>
      </w:tr>
      <w:tr w:rsidR="00F15DC7" w:rsidRPr="00D3232D" w14:paraId="1C63AC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501C" w14:textId="77777777" w:rsidR="00D3232D" w:rsidRPr="00D3232D" w:rsidRDefault="00D3232D">
            <w:r w:rsidRPr="00D3232D">
              <w:t>C4-253087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1798" w14:textId="77777777" w:rsidR="00D3232D" w:rsidRPr="00D3232D" w:rsidRDefault="00D3232D">
            <w:r w:rsidRPr="00D3232D">
              <w:t>consumerPlmnId claim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8D8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5AAF"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A3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BF60" w14:textId="77777777" w:rsidR="00D3232D" w:rsidRPr="00D3232D" w:rsidRDefault="00D3232D"/>
        </w:tc>
      </w:tr>
      <w:tr w:rsidR="00F15DC7" w:rsidRPr="00D3232D" w14:paraId="592F3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EB6D" w14:textId="77777777" w:rsidR="00D3232D" w:rsidRPr="00D3232D" w:rsidRDefault="00D3232D">
            <w:r w:rsidRPr="00D3232D">
              <w:t>C4-253088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8C30"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F43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AA1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1DB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36B10" w14:textId="77777777" w:rsidR="00D3232D" w:rsidRPr="00D3232D" w:rsidRDefault="00D3232D">
            <w:r w:rsidRPr="00D3232D">
              <w:t>C4-253356</w:t>
            </w:r>
          </w:p>
        </w:tc>
      </w:tr>
      <w:tr w:rsidR="00F15DC7" w:rsidRPr="00D3232D" w14:paraId="2A5649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6C8E" w14:textId="77777777" w:rsidR="00D3232D" w:rsidRPr="00D3232D" w:rsidRDefault="00D3232D">
            <w:r w:rsidRPr="00D3232D">
              <w:t>C4-253089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328E7"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EAE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6B1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A989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CB205" w14:textId="77777777" w:rsidR="00D3232D" w:rsidRPr="00D3232D" w:rsidRDefault="00D3232D">
            <w:r w:rsidRPr="00D3232D">
              <w:t>C4-253358</w:t>
            </w:r>
          </w:p>
        </w:tc>
      </w:tr>
      <w:tr w:rsidR="00F15DC7" w:rsidRPr="00D3232D" w14:paraId="0CAB42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8B9E" w14:textId="77777777" w:rsidR="00D3232D" w:rsidRPr="00D3232D" w:rsidRDefault="00D3232D">
            <w:r w:rsidRPr="00D3232D">
              <w:t>C4-253090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F741" w14:textId="77777777" w:rsidR="00D3232D" w:rsidRPr="00D3232D" w:rsidRDefault="00D3232D">
            <w:r w:rsidRPr="00D3232D">
              <w:t>Rejection of SMF initiated request during 5GS to EPS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3DB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C1A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5A3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AFB2" w14:textId="77777777" w:rsidR="00D3232D" w:rsidRPr="00D3232D" w:rsidRDefault="00D3232D"/>
        </w:tc>
      </w:tr>
      <w:tr w:rsidR="00F15DC7" w:rsidRPr="00D3232D" w14:paraId="46C43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1577" w14:textId="77777777" w:rsidR="00D3232D" w:rsidRPr="00D3232D" w:rsidRDefault="00D3232D">
            <w:r w:rsidRPr="00D3232D">
              <w:t>C4-253091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2A89" w14:textId="77777777" w:rsidR="00D3232D" w:rsidRPr="00D3232D" w:rsidRDefault="00D3232D">
            <w:r w:rsidRPr="00D3232D">
              <w:t>Incomplete statement in Release SM Context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F750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79C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E65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B166F9B" w14:textId="77777777" w:rsidR="00D3232D" w:rsidRPr="00D3232D" w:rsidRDefault="00D3232D"/>
        </w:tc>
      </w:tr>
      <w:tr w:rsidR="00F15DC7" w:rsidRPr="00D3232D" w14:paraId="6D76A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B661" w14:textId="77777777" w:rsidR="00D3232D" w:rsidRPr="00D3232D" w:rsidRDefault="00D3232D">
            <w:r w:rsidRPr="00D3232D">
              <w:t>C4-253092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9C81" w14:textId="77777777" w:rsidR="00D3232D" w:rsidRPr="00D3232D" w:rsidRDefault="00D3232D">
            <w:r w:rsidRPr="00D3232D">
              <w:t>Editor's note on NRF API URI usage for NFc reselection in inter-PLMN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BEA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ED6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751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F548" w14:textId="77777777" w:rsidR="00D3232D" w:rsidRPr="00D3232D" w:rsidRDefault="00D3232D"/>
        </w:tc>
      </w:tr>
      <w:tr w:rsidR="00F15DC7" w:rsidRPr="00D3232D" w14:paraId="079D1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0DEA2" w14:textId="77777777" w:rsidR="00D3232D" w:rsidRPr="00D3232D" w:rsidRDefault="00D3232D">
            <w:r w:rsidRPr="00D3232D">
              <w:t>C4-253093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EA0F"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0901"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571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5AEA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2293" w14:textId="77777777" w:rsidR="00D3232D" w:rsidRPr="00D3232D" w:rsidRDefault="00D3232D">
            <w:r w:rsidRPr="00D3232D">
              <w:t>C4-253367</w:t>
            </w:r>
          </w:p>
        </w:tc>
      </w:tr>
      <w:tr w:rsidR="00F15DC7" w:rsidRPr="00D3232D" w14:paraId="1DBF2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CB58" w14:textId="77777777" w:rsidR="00D3232D" w:rsidRPr="00D3232D" w:rsidRDefault="00D3232D">
            <w:r w:rsidRPr="00D3232D">
              <w:t>C4-253094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ACC9" w14:textId="77777777" w:rsidR="00D3232D" w:rsidRPr="00D3232D" w:rsidRDefault="00D3232D">
            <w:r w:rsidRPr="00D3232D">
              <w:t>SoR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6F3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6574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B3D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151E4B0" w14:textId="77777777" w:rsidR="00D3232D" w:rsidRPr="00D3232D" w:rsidRDefault="00D3232D"/>
        </w:tc>
      </w:tr>
      <w:tr w:rsidR="00F15DC7" w:rsidRPr="00D3232D" w14:paraId="3596B8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A1AB1" w14:textId="77777777" w:rsidR="00D3232D" w:rsidRPr="00D3232D" w:rsidRDefault="00D3232D">
            <w:r w:rsidRPr="00D3232D">
              <w:t>C4-253095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E626"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FE3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8FF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71C7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F99C" w14:textId="77777777" w:rsidR="00D3232D" w:rsidRPr="00D3232D" w:rsidRDefault="00D3232D"/>
        </w:tc>
      </w:tr>
      <w:tr w:rsidR="00F15DC7" w:rsidRPr="00D3232D" w14:paraId="1390C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3713" w14:textId="77777777" w:rsidR="00D3232D" w:rsidRPr="00D3232D" w:rsidRDefault="00D3232D">
            <w:r w:rsidRPr="00D3232D">
              <w:t>C4-253096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C0B2"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62F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6E37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337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B70DB0F" w14:textId="77777777" w:rsidR="00D3232D" w:rsidRPr="00D3232D" w:rsidRDefault="00D3232D"/>
        </w:tc>
      </w:tr>
      <w:tr w:rsidR="00F15DC7" w:rsidRPr="00D3232D" w14:paraId="26917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1E3F" w14:textId="77777777" w:rsidR="00D3232D" w:rsidRPr="00D3232D" w:rsidRDefault="00D3232D">
            <w:r w:rsidRPr="00D3232D">
              <w:t>C4-253097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C3872" w14:textId="77777777" w:rsidR="00D3232D" w:rsidRPr="00D3232D" w:rsidRDefault="00D3232D">
            <w:r w:rsidRPr="00D3232D">
              <w:t>IP Index in DnnInfo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E33EB"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ABBA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DC41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93A2" w14:textId="77777777" w:rsidR="00D3232D" w:rsidRPr="00D3232D" w:rsidRDefault="00D3232D"/>
        </w:tc>
      </w:tr>
      <w:tr w:rsidR="00F15DC7" w:rsidRPr="00D3232D" w14:paraId="438354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A436" w14:textId="77777777" w:rsidR="00D3232D" w:rsidRPr="00D3232D" w:rsidRDefault="00D3232D">
            <w:r w:rsidRPr="00D3232D">
              <w:t>C4-253098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75F3" w14:textId="77777777" w:rsidR="00D3232D" w:rsidRPr="00D3232D" w:rsidRDefault="00D3232D">
            <w:r w:rsidRPr="00D3232D">
              <w:t>IP Index in SmfInfo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A5F3"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175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64E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30D6" w14:textId="77777777" w:rsidR="00D3232D" w:rsidRPr="00D3232D" w:rsidRDefault="00D3232D"/>
        </w:tc>
      </w:tr>
      <w:tr w:rsidR="00F15DC7" w:rsidRPr="00D3232D" w14:paraId="1ADD46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4C0B3" w14:textId="77777777" w:rsidR="00D3232D" w:rsidRPr="00D3232D" w:rsidRDefault="00D3232D">
            <w:r w:rsidRPr="00D3232D">
              <w:t>C4-253099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67EB"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9AD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A06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1E8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FBBD" w14:textId="77777777" w:rsidR="00D3232D" w:rsidRPr="00D3232D" w:rsidRDefault="00D3232D">
            <w:r w:rsidRPr="00D3232D">
              <w:t>C4-253483</w:t>
            </w:r>
          </w:p>
        </w:tc>
      </w:tr>
      <w:tr w:rsidR="00F15DC7" w:rsidRPr="00D3232D" w14:paraId="39205F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5383" w14:textId="77777777" w:rsidR="00D3232D" w:rsidRPr="00D3232D" w:rsidRDefault="00D3232D">
            <w:r w:rsidRPr="00D3232D">
              <w:lastRenderedPageBreak/>
              <w:t>C4-253100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A91A" w14:textId="77777777" w:rsidR="00D3232D" w:rsidRPr="00D3232D" w:rsidRDefault="00D3232D">
            <w:r w:rsidRPr="00D3232D">
              <w:t>Definition of transparent containers for 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FC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1B8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39C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0C59" w14:textId="77777777" w:rsidR="00D3232D" w:rsidRPr="00D3232D" w:rsidRDefault="00D3232D">
            <w:r w:rsidRPr="00D3232D">
              <w:t>C4-253461</w:t>
            </w:r>
          </w:p>
        </w:tc>
      </w:tr>
      <w:tr w:rsidR="00F15DC7" w:rsidRPr="00D3232D" w14:paraId="765EAA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12BC" w14:textId="77777777" w:rsidR="00D3232D" w:rsidRPr="00D3232D" w:rsidRDefault="00D3232D">
            <w:r w:rsidRPr="00D3232D">
              <w:t>C4-253101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9095" w14:textId="77777777" w:rsidR="00D3232D" w:rsidRPr="00D3232D" w:rsidRDefault="00D3232D">
            <w:r w:rsidRPr="00D3232D">
              <w:t>Incorrect "imsUeId" pattern in Nhss_imsEE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9F9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0AB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458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1C7D" w14:textId="77777777" w:rsidR="00D3232D" w:rsidRPr="00D3232D" w:rsidRDefault="00D3232D"/>
        </w:tc>
      </w:tr>
      <w:tr w:rsidR="00F15DC7" w:rsidRPr="00D3232D" w14:paraId="4A701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0C98" w14:textId="77777777" w:rsidR="00D3232D" w:rsidRPr="00D3232D" w:rsidRDefault="00D3232D">
            <w:r w:rsidRPr="00D3232D">
              <w:t>C4-253102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DAE4"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3519"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BB28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086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50AE" w14:textId="77777777" w:rsidR="00D3232D" w:rsidRPr="00D3232D" w:rsidRDefault="00D3232D">
            <w:r w:rsidRPr="00D3232D">
              <w:t>C4-253375</w:t>
            </w:r>
          </w:p>
        </w:tc>
      </w:tr>
      <w:tr w:rsidR="00F15DC7" w:rsidRPr="00D3232D" w14:paraId="4649CF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A847" w14:textId="77777777" w:rsidR="00D3232D" w:rsidRPr="00D3232D" w:rsidRDefault="00D3232D">
            <w:r w:rsidRPr="00D3232D">
              <w:t>C4-253103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8BB4"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3F0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943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C82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BAD8" w14:textId="77777777" w:rsidR="00D3232D" w:rsidRPr="00D3232D" w:rsidRDefault="00D3232D">
            <w:r w:rsidRPr="00D3232D">
              <w:t>C4-253462</w:t>
            </w:r>
          </w:p>
        </w:tc>
      </w:tr>
      <w:tr w:rsidR="00F15DC7" w:rsidRPr="00D3232D" w14:paraId="221615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8194" w14:textId="77777777" w:rsidR="00D3232D" w:rsidRPr="00D3232D" w:rsidRDefault="00D3232D">
            <w:r w:rsidRPr="00D3232D">
              <w:t>C4-253104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D877"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34EF"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774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09C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0477" w14:textId="77777777" w:rsidR="00D3232D" w:rsidRPr="00D3232D" w:rsidRDefault="00D3232D">
            <w:r w:rsidRPr="00D3232D">
              <w:t>C4-253398</w:t>
            </w:r>
          </w:p>
        </w:tc>
      </w:tr>
      <w:tr w:rsidR="00F15DC7" w:rsidRPr="00D3232D" w14:paraId="34AD5F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923B" w14:textId="77777777" w:rsidR="00D3232D" w:rsidRPr="00D3232D" w:rsidRDefault="00D3232D">
            <w:r w:rsidRPr="00D3232D">
              <w:t>C4-253105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BF78" w14:textId="77777777" w:rsidR="00D3232D" w:rsidRPr="00D3232D" w:rsidRDefault="00D3232D">
            <w:r w:rsidRPr="00D3232D">
              <w:t>Definition of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36D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6EB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1F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7982" w14:textId="77777777" w:rsidR="00D3232D" w:rsidRPr="00D3232D" w:rsidRDefault="00D3232D">
            <w:r w:rsidRPr="00D3232D">
              <w:t>C4-253516</w:t>
            </w:r>
          </w:p>
        </w:tc>
      </w:tr>
      <w:tr w:rsidR="00F15DC7" w:rsidRPr="00D3232D" w14:paraId="11808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3AE1" w14:textId="77777777" w:rsidR="00D3232D" w:rsidRPr="00D3232D" w:rsidRDefault="00D3232D">
            <w:r w:rsidRPr="00D3232D">
              <w:t>C4-253106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7B795" w14:textId="77777777" w:rsidR="00D3232D" w:rsidRPr="00D3232D" w:rsidRDefault="00D3232D">
            <w:r w:rsidRPr="00D3232D">
              <w:t>Regular expression for AIoT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AB40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70A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876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A674" w14:textId="77777777" w:rsidR="00D3232D" w:rsidRPr="00D3232D" w:rsidRDefault="00D3232D">
            <w:r w:rsidRPr="00D3232D">
              <w:t>C4-253400</w:t>
            </w:r>
          </w:p>
        </w:tc>
      </w:tr>
      <w:tr w:rsidR="00F15DC7" w:rsidRPr="00D3232D" w14:paraId="2E082A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30C1" w14:textId="77777777" w:rsidR="00D3232D" w:rsidRPr="00D3232D" w:rsidRDefault="00D3232D">
            <w:r w:rsidRPr="00D3232D">
              <w:t>C4-253107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1F53" w14:textId="77777777" w:rsidR="00D3232D" w:rsidRPr="00D3232D" w:rsidRDefault="00D3232D">
            <w:r w:rsidRPr="00D3232D">
              <w:t>Partial timer delete success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8A5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227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04C2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7578" w14:textId="77777777" w:rsidR="00D3232D" w:rsidRPr="00D3232D" w:rsidRDefault="00D3232D"/>
        </w:tc>
      </w:tr>
      <w:tr w:rsidR="00F15DC7" w:rsidRPr="00D3232D" w14:paraId="689B4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DE6E" w14:textId="77777777" w:rsidR="00D3232D" w:rsidRPr="00D3232D" w:rsidRDefault="00D3232D">
            <w:r w:rsidRPr="00D3232D">
              <w:t>C4-253108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E7A5"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7BF0" w14:textId="77777777" w:rsidR="00D3232D" w:rsidRPr="00D3232D" w:rsidRDefault="00D3232D">
            <w:r w:rsidRPr="00D3232D">
              <w:t>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553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080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0DCE" w14:textId="77777777" w:rsidR="00D3232D" w:rsidRPr="00D3232D" w:rsidRDefault="00D3232D"/>
        </w:tc>
      </w:tr>
      <w:tr w:rsidR="00F15DC7" w:rsidRPr="00D3232D" w14:paraId="00B6E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745B8" w14:textId="77777777" w:rsidR="00D3232D" w:rsidRPr="00D3232D" w:rsidRDefault="00D3232D">
            <w:r w:rsidRPr="00D3232D">
              <w:t>C4-253109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63E9"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A0B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23E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A24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ECA2" w14:textId="77777777" w:rsidR="00D3232D" w:rsidRPr="00D3232D" w:rsidRDefault="00D3232D">
            <w:r w:rsidRPr="00D3232D">
              <w:t>C4-253360</w:t>
            </w:r>
          </w:p>
        </w:tc>
      </w:tr>
      <w:tr w:rsidR="00F15DC7" w:rsidRPr="00D3232D" w14:paraId="4AA080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4935" w14:textId="77777777" w:rsidR="00D3232D" w:rsidRPr="00D3232D" w:rsidRDefault="00D3232D">
            <w:r w:rsidRPr="00D3232D">
              <w:t>C4-253110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2037"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B88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E5B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E8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E3C3" w14:textId="77777777" w:rsidR="00D3232D" w:rsidRPr="00D3232D" w:rsidRDefault="00D3232D">
            <w:r w:rsidRPr="00D3232D">
              <w:t>C4-253499</w:t>
            </w:r>
          </w:p>
        </w:tc>
      </w:tr>
      <w:tr w:rsidR="00F15DC7" w:rsidRPr="00D3232D" w14:paraId="417BBF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D989" w14:textId="77777777" w:rsidR="00D3232D" w:rsidRPr="00D3232D" w:rsidRDefault="00D3232D">
            <w:r w:rsidRPr="00D3232D">
              <w:t>C4-253111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0FB8"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F37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EC2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873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7170" w14:textId="77777777" w:rsidR="00D3232D" w:rsidRPr="00D3232D" w:rsidRDefault="00D3232D">
            <w:r w:rsidRPr="00D3232D">
              <w:t>C4-253451</w:t>
            </w:r>
          </w:p>
        </w:tc>
      </w:tr>
      <w:tr w:rsidR="00F15DC7" w:rsidRPr="00D3232D" w14:paraId="0E8C6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64B0" w14:textId="77777777" w:rsidR="00D3232D" w:rsidRPr="00D3232D" w:rsidRDefault="00D3232D">
            <w:r w:rsidRPr="00D3232D">
              <w:t>C4-253112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7C05"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9B9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C10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386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BCB6" w14:textId="77777777" w:rsidR="00D3232D" w:rsidRPr="00D3232D" w:rsidRDefault="00D3232D"/>
        </w:tc>
      </w:tr>
      <w:tr w:rsidR="00F15DC7" w:rsidRPr="00D3232D" w14:paraId="3A131B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C314" w14:textId="77777777" w:rsidR="00D3232D" w:rsidRPr="00D3232D" w:rsidRDefault="00D3232D">
            <w:r w:rsidRPr="00D3232D">
              <w:t>C4-253113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9941"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14E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986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36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A5A32" w14:textId="77777777" w:rsidR="00D3232D" w:rsidRPr="00D3232D" w:rsidRDefault="00D3232D">
            <w:r w:rsidRPr="00D3232D">
              <w:t>C4-253494</w:t>
            </w:r>
          </w:p>
        </w:tc>
      </w:tr>
      <w:tr w:rsidR="00F15DC7" w:rsidRPr="00D3232D" w14:paraId="3E7F1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3BDA" w14:textId="77777777" w:rsidR="00D3232D" w:rsidRPr="00D3232D" w:rsidRDefault="00D3232D">
            <w:r w:rsidRPr="00D3232D">
              <w:t>C4-253114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CEF2"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EEF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0D1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F36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B965" w14:textId="77777777" w:rsidR="00D3232D" w:rsidRPr="00D3232D" w:rsidRDefault="00D3232D"/>
        </w:tc>
      </w:tr>
      <w:tr w:rsidR="00F15DC7" w:rsidRPr="00D3232D" w14:paraId="633A13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A0AB" w14:textId="77777777" w:rsidR="00D3232D" w:rsidRPr="00D3232D" w:rsidRDefault="00D3232D">
            <w:r w:rsidRPr="00D3232D">
              <w:t>C4-253115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9C35"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4802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75B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37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379C" w14:textId="77777777" w:rsidR="00D3232D" w:rsidRPr="00D3232D" w:rsidRDefault="00D3232D"/>
        </w:tc>
      </w:tr>
      <w:tr w:rsidR="00F15DC7" w:rsidRPr="00D3232D" w14:paraId="554B6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BEE33" w14:textId="77777777" w:rsidR="00D3232D" w:rsidRPr="00D3232D" w:rsidRDefault="00D3232D">
            <w:r w:rsidRPr="00D3232D">
              <w:t>C4-253116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F8B7"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B445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CE5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9D3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6CD7" w14:textId="77777777" w:rsidR="00D3232D" w:rsidRPr="00D3232D" w:rsidRDefault="00D3232D">
            <w:r w:rsidRPr="00D3232D">
              <w:t>C4-253498</w:t>
            </w:r>
          </w:p>
        </w:tc>
      </w:tr>
      <w:tr w:rsidR="00F15DC7" w:rsidRPr="00D3232D" w14:paraId="536A72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CE62" w14:textId="77777777" w:rsidR="00D3232D" w:rsidRPr="00D3232D" w:rsidRDefault="00D3232D">
            <w:r w:rsidRPr="00D3232D">
              <w:t>C4-253117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68A9"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D3D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CCA2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E9B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D6B2B57" w14:textId="77777777" w:rsidR="00D3232D" w:rsidRPr="00D3232D" w:rsidRDefault="00D3232D"/>
        </w:tc>
      </w:tr>
      <w:tr w:rsidR="00F15DC7" w:rsidRPr="00D3232D" w14:paraId="35B427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3D05" w14:textId="77777777" w:rsidR="00D3232D" w:rsidRPr="00D3232D" w:rsidRDefault="00D3232D">
            <w:r w:rsidRPr="00D3232D">
              <w:t>C4-253118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C9FF"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2C0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F41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FCC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4405" w14:textId="77777777" w:rsidR="00D3232D" w:rsidRPr="00D3232D" w:rsidRDefault="00D3232D">
            <w:r w:rsidRPr="00D3232D">
              <w:t>C4-253484</w:t>
            </w:r>
          </w:p>
        </w:tc>
      </w:tr>
      <w:tr w:rsidR="00F15DC7" w:rsidRPr="00D3232D" w14:paraId="4D6738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19CA" w14:textId="77777777" w:rsidR="00D3232D" w:rsidRPr="00D3232D" w:rsidRDefault="00D3232D">
            <w:r w:rsidRPr="00D3232D">
              <w:t>C4-253119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2FA7"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E84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674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FAC5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38EB9" w14:textId="77777777" w:rsidR="00D3232D" w:rsidRPr="00D3232D" w:rsidRDefault="00D3232D">
            <w:r w:rsidRPr="00D3232D">
              <w:t>C4-253448</w:t>
            </w:r>
          </w:p>
        </w:tc>
      </w:tr>
      <w:tr w:rsidR="00F15DC7" w:rsidRPr="00D3232D" w14:paraId="3952D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A878" w14:textId="77777777" w:rsidR="00D3232D" w:rsidRPr="00D3232D" w:rsidRDefault="00D3232D">
            <w:r w:rsidRPr="00D3232D">
              <w:lastRenderedPageBreak/>
              <w:t>C4-253120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1B8A4"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5C7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43B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735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6CF5" w14:textId="77777777" w:rsidR="00D3232D" w:rsidRPr="00D3232D" w:rsidRDefault="00D3232D">
            <w:r w:rsidRPr="00D3232D">
              <w:t>C4-253449</w:t>
            </w:r>
          </w:p>
        </w:tc>
      </w:tr>
      <w:tr w:rsidR="00F15DC7" w:rsidRPr="00D3232D" w14:paraId="38B1A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6D8C" w14:textId="77777777" w:rsidR="00D3232D" w:rsidRPr="00D3232D" w:rsidRDefault="00D3232D">
            <w:r w:rsidRPr="00D3232D">
              <w:t>C4-253121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6681" w14:textId="77777777" w:rsidR="00D3232D" w:rsidRPr="00D3232D" w:rsidRDefault="00D3232D">
            <w:r w:rsidRPr="00D3232D">
              <w:t>Invoke Nlmf_Location_UPConfig to Releae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54A1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2010"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FE45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00D5" w14:textId="77777777" w:rsidR="00D3232D" w:rsidRPr="00D3232D" w:rsidRDefault="00D3232D"/>
        </w:tc>
      </w:tr>
      <w:tr w:rsidR="00F15DC7" w:rsidRPr="00D3232D" w14:paraId="09DECF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F69C" w14:textId="77777777" w:rsidR="00D3232D" w:rsidRPr="00D3232D" w:rsidRDefault="00D3232D">
            <w:r w:rsidRPr="00D3232D">
              <w:t>C4-253122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8614" w14:textId="77777777" w:rsidR="00D3232D" w:rsidRPr="00D3232D" w:rsidRDefault="00D3232D">
            <w:r w:rsidRPr="00D3232D">
              <w:t>Invoke Nlmf_Location_UPConfig to Releae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8B1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41A0"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7C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9206" w14:textId="77777777" w:rsidR="00D3232D" w:rsidRPr="00D3232D" w:rsidRDefault="00D3232D"/>
        </w:tc>
      </w:tr>
      <w:tr w:rsidR="00F15DC7" w:rsidRPr="00D3232D" w14:paraId="5E288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8AD3" w14:textId="77777777" w:rsidR="00D3232D" w:rsidRPr="00D3232D" w:rsidRDefault="00D3232D">
            <w:r w:rsidRPr="00D3232D">
              <w:t>C4-253123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9279"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134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9D8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2A5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1D15" w14:textId="77777777" w:rsidR="00D3232D" w:rsidRPr="00D3232D" w:rsidRDefault="00D3232D">
            <w:r w:rsidRPr="00D3232D">
              <w:t>C4-253370</w:t>
            </w:r>
          </w:p>
        </w:tc>
      </w:tr>
      <w:tr w:rsidR="00F15DC7" w:rsidRPr="00D3232D" w14:paraId="74CE3A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2E06" w14:textId="77777777" w:rsidR="00D3232D" w:rsidRPr="00D3232D" w:rsidRDefault="00D3232D">
            <w:r w:rsidRPr="00D3232D">
              <w:t>C4-253124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74F7" w14:textId="77777777" w:rsidR="00D3232D" w:rsidRPr="00D3232D" w:rsidRDefault="00D3232D">
            <w:r w:rsidRPr="00D3232D">
              <w:t>SF Satellite Operation Not Allowed in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314D"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1D54"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0ED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E49D" w14:textId="77777777" w:rsidR="00D3232D" w:rsidRPr="00D3232D" w:rsidRDefault="00D3232D"/>
        </w:tc>
      </w:tr>
      <w:tr w:rsidR="00F15DC7" w:rsidRPr="00D3232D" w14:paraId="1E570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81C93" w14:textId="77777777" w:rsidR="00D3232D" w:rsidRPr="00D3232D" w:rsidRDefault="00D3232D">
            <w:r w:rsidRPr="00D3232D">
              <w:t>C4-253125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F1F9" w14:textId="77777777" w:rsidR="00D3232D" w:rsidRPr="00D3232D" w:rsidRDefault="00D3232D">
            <w:r w:rsidRPr="00D3232D">
              <w:t>AVP for SF Satellite Operation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844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285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F26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BD2C" w14:textId="77777777" w:rsidR="00D3232D" w:rsidRPr="00D3232D" w:rsidRDefault="00D3232D">
            <w:r w:rsidRPr="00D3232D">
              <w:t>C4-253457</w:t>
            </w:r>
          </w:p>
        </w:tc>
      </w:tr>
      <w:tr w:rsidR="00F15DC7" w:rsidRPr="00D3232D" w14:paraId="16DBFF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A203" w14:textId="77777777" w:rsidR="00D3232D" w:rsidRPr="00D3232D" w:rsidRDefault="00D3232D">
            <w:r w:rsidRPr="00D3232D">
              <w:t>C4-253126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0C55"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D80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FC8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B64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3103" w14:textId="77777777" w:rsidR="00D3232D" w:rsidRPr="00D3232D" w:rsidRDefault="00D3232D">
            <w:r w:rsidRPr="00D3232D">
              <w:t>C4-253427</w:t>
            </w:r>
          </w:p>
        </w:tc>
      </w:tr>
      <w:tr w:rsidR="00F15DC7" w:rsidRPr="00D3232D" w14:paraId="0570FB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BEA9" w14:textId="77777777" w:rsidR="00D3232D" w:rsidRPr="00D3232D" w:rsidRDefault="00D3232D">
            <w:r w:rsidRPr="00D3232D">
              <w:t>C4-253127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053B"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65E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1A1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BF4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BA1F" w14:textId="77777777" w:rsidR="00D3232D" w:rsidRPr="00D3232D" w:rsidRDefault="00D3232D">
            <w:r w:rsidRPr="00D3232D">
              <w:t>C4-253428</w:t>
            </w:r>
          </w:p>
        </w:tc>
      </w:tr>
      <w:tr w:rsidR="00F15DC7" w:rsidRPr="00D3232D" w14:paraId="686D5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EA44" w14:textId="77777777" w:rsidR="00D3232D" w:rsidRPr="00D3232D" w:rsidRDefault="00D3232D">
            <w:r w:rsidRPr="00D3232D">
              <w:t>C4-253128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268B"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754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8D1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C8A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B6638" w14:textId="77777777" w:rsidR="00D3232D" w:rsidRPr="00D3232D" w:rsidRDefault="00D3232D">
            <w:r w:rsidRPr="00D3232D">
              <w:t>C4-253463</w:t>
            </w:r>
          </w:p>
        </w:tc>
      </w:tr>
      <w:tr w:rsidR="00F15DC7" w:rsidRPr="00D3232D" w14:paraId="02FD7C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A76B" w14:textId="77777777" w:rsidR="00D3232D" w:rsidRPr="00D3232D" w:rsidRDefault="00D3232D">
            <w:r w:rsidRPr="00D3232D">
              <w:t>C4-253129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7E1F" w14:textId="77777777" w:rsidR="00D3232D" w:rsidRPr="00D3232D" w:rsidRDefault="00D3232D">
            <w:r w:rsidRPr="00D3232D">
              <w:t>Transcode DC Media to Video Media and Set to One-Way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6BA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25AA"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C5C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F12E" w14:textId="77777777" w:rsidR="00D3232D" w:rsidRPr="00D3232D" w:rsidRDefault="00D3232D"/>
        </w:tc>
      </w:tr>
      <w:tr w:rsidR="00F15DC7" w:rsidRPr="00D3232D" w14:paraId="26B1BD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5DA6" w14:textId="77777777" w:rsidR="00D3232D" w:rsidRPr="00D3232D" w:rsidRDefault="00D3232D">
            <w:r w:rsidRPr="00D3232D">
              <w:t>C4-253130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7882B"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FA27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04E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AD6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AEC0" w14:textId="77777777" w:rsidR="00D3232D" w:rsidRPr="00D3232D" w:rsidRDefault="00D3232D">
            <w:r w:rsidRPr="00D3232D">
              <w:t>C4-253514</w:t>
            </w:r>
          </w:p>
        </w:tc>
      </w:tr>
      <w:tr w:rsidR="00F15DC7" w:rsidRPr="00D3232D" w14:paraId="505FDA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7D6F" w14:textId="77777777" w:rsidR="00D3232D" w:rsidRPr="00D3232D" w:rsidRDefault="00D3232D">
            <w:r w:rsidRPr="00D3232D">
              <w:t>C4-253131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B6DC" w14:textId="77777777" w:rsidR="00D3232D" w:rsidRPr="00D3232D" w:rsidRDefault="00D3232D">
            <w:r w:rsidRPr="00D3232D">
              <w:t>AIoT Device ID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DDD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DC6D"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E8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41D1" w14:textId="77777777" w:rsidR="00D3232D" w:rsidRPr="00D3232D" w:rsidRDefault="00D3232D"/>
        </w:tc>
      </w:tr>
      <w:tr w:rsidR="00F15DC7" w:rsidRPr="00D3232D" w14:paraId="0A67A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FA2D" w14:textId="77777777" w:rsidR="00D3232D" w:rsidRPr="00D3232D" w:rsidRDefault="00D3232D">
            <w:r w:rsidRPr="00D3232D">
              <w:t>C4-253132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349D" w14:textId="77777777" w:rsidR="00D3232D" w:rsidRPr="00D3232D" w:rsidRDefault="00D3232D">
            <w:r w:rsidRPr="00D3232D">
              <w:t>Correct the Description of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419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9CB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CD9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CB0F" w14:textId="77777777" w:rsidR="00D3232D" w:rsidRPr="00D3232D" w:rsidRDefault="00D3232D">
            <w:r w:rsidRPr="00D3232D">
              <w:t>C4-253420</w:t>
            </w:r>
          </w:p>
        </w:tc>
      </w:tr>
      <w:tr w:rsidR="00F15DC7" w:rsidRPr="00D3232D" w14:paraId="5D906D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B87F" w14:textId="77777777" w:rsidR="00D3232D" w:rsidRPr="00D3232D" w:rsidRDefault="00D3232D">
            <w:r w:rsidRPr="00D3232D">
              <w:t>C4-253133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8BB54" w14:textId="77777777" w:rsidR="00D3232D" w:rsidRPr="00D3232D" w:rsidRDefault="00D3232D">
            <w:r w:rsidRPr="00D3232D">
              <w:t>Content type of Multipart messages for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73B2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5963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D12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DE70" w14:textId="77777777" w:rsidR="00D3232D" w:rsidRPr="00D3232D" w:rsidRDefault="00D3232D">
            <w:r w:rsidRPr="00D3232D">
              <w:t>C4-253421</w:t>
            </w:r>
          </w:p>
        </w:tc>
      </w:tr>
      <w:tr w:rsidR="00F15DC7" w:rsidRPr="00D3232D" w14:paraId="29196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D472" w14:textId="77777777" w:rsidR="00D3232D" w:rsidRPr="00D3232D" w:rsidRDefault="00D3232D">
            <w:r w:rsidRPr="00D3232D">
              <w:t>C4-253134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BD88"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D30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F44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22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DA45" w14:textId="77777777" w:rsidR="00D3232D" w:rsidRPr="00D3232D" w:rsidRDefault="00D3232D">
            <w:r w:rsidRPr="00D3232D">
              <w:t>C4-253422</w:t>
            </w:r>
          </w:p>
        </w:tc>
      </w:tr>
      <w:tr w:rsidR="00F15DC7" w:rsidRPr="00D3232D" w14:paraId="5146E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D4BD" w14:textId="77777777" w:rsidR="00D3232D" w:rsidRPr="00D3232D" w:rsidRDefault="00D3232D">
            <w:r w:rsidRPr="00D3232D">
              <w:t>C4-253135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2F13" w14:textId="77777777" w:rsidR="00D3232D" w:rsidRPr="00D3232D" w:rsidRDefault="00D3232D">
            <w:r w:rsidRPr="00D3232D">
              <w:t>Corrections and Updates to ADM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D2A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4575"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73A4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6B30" w14:textId="77777777" w:rsidR="00D3232D" w:rsidRPr="00D3232D" w:rsidRDefault="00D3232D"/>
        </w:tc>
      </w:tr>
      <w:tr w:rsidR="00F15DC7" w:rsidRPr="00D3232D" w14:paraId="51087D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84E07" w14:textId="77777777" w:rsidR="00D3232D" w:rsidRPr="00D3232D" w:rsidRDefault="00D3232D">
            <w:r w:rsidRPr="00D3232D">
              <w:t>C4-253136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1BA4" w14:textId="77777777" w:rsidR="00D3232D" w:rsidRPr="00D3232D" w:rsidRDefault="00D3232D">
            <w:r w:rsidRPr="00D3232D">
              <w:t>Discussion on an optimization of reporting mode per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F25C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8D9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A10E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488" w14:textId="77777777" w:rsidR="00D3232D" w:rsidRPr="00D3232D" w:rsidRDefault="00D3232D"/>
        </w:tc>
      </w:tr>
      <w:tr w:rsidR="00F15DC7" w:rsidRPr="00D3232D" w14:paraId="5CD547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F435" w14:textId="77777777" w:rsidR="00D3232D" w:rsidRPr="00D3232D" w:rsidRDefault="00D3232D">
            <w:r w:rsidRPr="00D3232D">
              <w:t>C4-253137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8040" w14:textId="77777777" w:rsidR="00D3232D" w:rsidRPr="00D3232D" w:rsidRDefault="00D3232D">
            <w:r w:rsidRPr="00D3232D">
              <w:t>Introduce a new attribute for UpfEvent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7FFC7"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37A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0E58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79150CB" w14:textId="77777777" w:rsidR="00D3232D" w:rsidRPr="00D3232D" w:rsidRDefault="00D3232D"/>
        </w:tc>
      </w:tr>
      <w:tr w:rsidR="00F15DC7" w:rsidRPr="00D3232D" w14:paraId="23CAA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506C" w14:textId="77777777" w:rsidR="00D3232D" w:rsidRPr="00D3232D" w:rsidRDefault="00D3232D">
            <w:r w:rsidRPr="00D3232D">
              <w:t>C4-253138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2DFB" w14:textId="77777777" w:rsidR="00D3232D" w:rsidRPr="00D3232D" w:rsidRDefault="00D3232D">
            <w:r w:rsidRPr="00D3232D">
              <w:t>Introduce a new attribute for AmfEvent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BBA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6B08"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7CD7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5F2844E" w14:textId="77777777" w:rsidR="00D3232D" w:rsidRPr="00D3232D" w:rsidRDefault="00D3232D"/>
        </w:tc>
      </w:tr>
      <w:tr w:rsidR="00F15DC7" w:rsidRPr="00D3232D" w14:paraId="3FAB1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98B3" w14:textId="77777777" w:rsidR="00D3232D" w:rsidRPr="00D3232D" w:rsidRDefault="00D3232D">
            <w:r w:rsidRPr="00D3232D">
              <w:t>C4-253139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D8CD" w14:textId="77777777" w:rsidR="00D3232D" w:rsidRPr="00D3232D" w:rsidRDefault="00D3232D">
            <w:r w:rsidRPr="00D3232D">
              <w:t>LS on reporting mode per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1F2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18CDC"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932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716D" w14:textId="77777777" w:rsidR="00D3232D" w:rsidRPr="00D3232D" w:rsidRDefault="00D3232D"/>
        </w:tc>
      </w:tr>
      <w:tr w:rsidR="00F15DC7" w:rsidRPr="00D3232D" w14:paraId="6C246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C06E" w14:textId="77777777" w:rsidR="00D3232D" w:rsidRPr="00D3232D" w:rsidRDefault="00D3232D">
            <w:r w:rsidRPr="00D3232D">
              <w:t>C4-253140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5F7E8" w14:textId="77777777" w:rsidR="00D3232D" w:rsidRPr="00D3232D" w:rsidRDefault="00D3232D">
            <w:r w:rsidRPr="00D3232D">
              <w:t>Update of NWDAF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3EBF"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F975"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CFB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B71E9D5" w14:textId="77777777" w:rsidR="00D3232D" w:rsidRPr="00D3232D" w:rsidRDefault="00D3232D"/>
        </w:tc>
      </w:tr>
      <w:tr w:rsidR="00F15DC7" w:rsidRPr="00D3232D" w14:paraId="64C9C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B3BA3" w14:textId="77777777" w:rsidR="00D3232D" w:rsidRPr="00D3232D" w:rsidRDefault="00D3232D">
            <w:r w:rsidRPr="00D3232D">
              <w:t>C4-</w:t>
            </w:r>
            <w:r w:rsidRPr="00D3232D">
              <w:lastRenderedPageBreak/>
              <w:t>253141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BB60D" w14:textId="77777777" w:rsidR="00D3232D" w:rsidRPr="00D3232D" w:rsidRDefault="00D3232D">
            <w:r w:rsidRPr="00D3232D">
              <w:lastRenderedPageBreak/>
              <w:t xml:space="preserve">Exclude a condition for network slice </w:t>
            </w:r>
            <w:r w:rsidRPr="00D3232D">
              <w:lastRenderedPageBreak/>
              <w:t>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08C2" w14:textId="77777777" w:rsidR="00D3232D" w:rsidRPr="00D3232D" w:rsidRDefault="00D3232D">
            <w:r w:rsidRPr="00D3232D">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0D3D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B9E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9221" w14:textId="77777777" w:rsidR="00D3232D" w:rsidRPr="00D3232D" w:rsidRDefault="00D3232D">
            <w:r w:rsidRPr="00D3232D">
              <w:t>C4-</w:t>
            </w:r>
            <w:r w:rsidRPr="00D3232D">
              <w:lastRenderedPageBreak/>
              <w:t>253430</w:t>
            </w:r>
          </w:p>
        </w:tc>
      </w:tr>
      <w:tr w:rsidR="00F15DC7" w:rsidRPr="00D3232D" w14:paraId="0A737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2F9D" w14:textId="77777777" w:rsidR="00D3232D" w:rsidRPr="00D3232D" w:rsidRDefault="00D3232D">
            <w:r w:rsidRPr="00D3232D">
              <w:lastRenderedPageBreak/>
              <w:t>C4-253142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6E8D" w14:textId="77777777" w:rsidR="00D3232D" w:rsidRPr="00D3232D" w:rsidRDefault="00D3232D">
            <w:r w:rsidRPr="00D3232D">
              <w:t>Correct the description of attributes included in LocalOffloadingManagementInfo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133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89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3207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B745" w14:textId="77777777" w:rsidR="00D3232D" w:rsidRPr="00D3232D" w:rsidRDefault="00D3232D">
            <w:r w:rsidRPr="00D3232D">
              <w:t>C4-253386</w:t>
            </w:r>
          </w:p>
        </w:tc>
      </w:tr>
      <w:tr w:rsidR="00F15DC7" w:rsidRPr="00D3232D" w14:paraId="58540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E587" w14:textId="77777777" w:rsidR="00D3232D" w:rsidRPr="00D3232D" w:rsidRDefault="00D3232D">
            <w:r w:rsidRPr="00D3232D">
              <w:t>C4-253143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1C25"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A8C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1E03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A81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B1AD" w14:textId="77777777" w:rsidR="00D3232D" w:rsidRPr="00D3232D" w:rsidRDefault="00D3232D">
            <w:r w:rsidRPr="00D3232D">
              <w:t>C4-253387</w:t>
            </w:r>
          </w:p>
        </w:tc>
      </w:tr>
      <w:tr w:rsidR="00F15DC7" w:rsidRPr="00D3232D" w14:paraId="452F5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A6549" w14:textId="77777777" w:rsidR="00D3232D" w:rsidRPr="00D3232D" w:rsidRDefault="00D3232D">
            <w:r w:rsidRPr="00D3232D">
              <w:t>C4-253144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68C7"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6A2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BF39"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D2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452A" w14:textId="77777777" w:rsidR="00D3232D" w:rsidRPr="00D3232D" w:rsidRDefault="00D3232D"/>
        </w:tc>
      </w:tr>
      <w:tr w:rsidR="00F15DC7" w:rsidRPr="00D3232D" w14:paraId="601C2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FE34" w14:textId="77777777" w:rsidR="00D3232D" w:rsidRPr="00D3232D" w:rsidRDefault="00D3232D">
            <w:r w:rsidRPr="00D3232D">
              <w:t>C4-253145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E243"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083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C2B0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825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1DAC" w14:textId="77777777" w:rsidR="00D3232D" w:rsidRPr="00D3232D" w:rsidRDefault="00D3232D"/>
        </w:tc>
      </w:tr>
      <w:tr w:rsidR="00F15DC7" w:rsidRPr="00D3232D" w14:paraId="21A7D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8B5A" w14:textId="77777777" w:rsidR="00D3232D" w:rsidRPr="00D3232D" w:rsidRDefault="00D3232D">
            <w:r w:rsidRPr="00D3232D">
              <w:t>C4-253146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CBDE"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EB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FE9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E4F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A5D6" w14:textId="77777777" w:rsidR="00D3232D" w:rsidRPr="00D3232D" w:rsidRDefault="00D3232D"/>
        </w:tc>
      </w:tr>
      <w:tr w:rsidR="00F15DC7" w:rsidRPr="00D3232D" w14:paraId="69478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3612" w14:textId="77777777" w:rsidR="00D3232D" w:rsidRPr="00D3232D" w:rsidRDefault="00D3232D">
            <w:r w:rsidRPr="00D3232D">
              <w:t>C4-253147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1878"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9BD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943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D6E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5318" w14:textId="77777777" w:rsidR="00D3232D" w:rsidRPr="00D3232D" w:rsidRDefault="00D3232D"/>
        </w:tc>
      </w:tr>
      <w:tr w:rsidR="00F15DC7" w:rsidRPr="00D3232D" w14:paraId="50748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5C52" w14:textId="77777777" w:rsidR="00D3232D" w:rsidRPr="00D3232D" w:rsidRDefault="00D3232D">
            <w:r w:rsidRPr="00D3232D">
              <w:t>C4-253148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B4B7"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C54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AEF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99C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D217" w14:textId="77777777" w:rsidR="00D3232D" w:rsidRPr="00D3232D" w:rsidRDefault="00D3232D"/>
        </w:tc>
      </w:tr>
      <w:tr w:rsidR="00F15DC7" w:rsidRPr="00D3232D" w14:paraId="48C2B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C89C" w14:textId="77777777" w:rsidR="00D3232D" w:rsidRPr="00D3232D" w:rsidRDefault="00D3232D">
            <w:r w:rsidRPr="00D3232D">
              <w:t>C4-253149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C4C3" w14:textId="77777777" w:rsidR="00D3232D" w:rsidRPr="00D3232D" w:rsidRDefault="00D3232D">
            <w:r w:rsidRPr="00D3232D">
              <w:t>Resolution for mismatch of steering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609A"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E635"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67F9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3CFF" w14:textId="77777777" w:rsidR="00D3232D" w:rsidRPr="00D3232D" w:rsidRDefault="00D3232D"/>
        </w:tc>
      </w:tr>
      <w:tr w:rsidR="00F15DC7" w:rsidRPr="00D3232D" w14:paraId="6A753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2B2E" w14:textId="77777777" w:rsidR="00D3232D" w:rsidRPr="00D3232D" w:rsidRDefault="00D3232D">
            <w:r w:rsidRPr="00D3232D">
              <w:t>C4-253150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6F29"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3DA8"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0DA1"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AA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BDEF" w14:textId="77777777" w:rsidR="00D3232D" w:rsidRPr="00D3232D" w:rsidRDefault="00D3232D"/>
        </w:tc>
      </w:tr>
      <w:tr w:rsidR="00F15DC7" w:rsidRPr="00D3232D" w14:paraId="57A72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0A520" w14:textId="77777777" w:rsidR="00D3232D" w:rsidRPr="00D3232D" w:rsidRDefault="00D3232D">
            <w:r w:rsidRPr="00D3232D">
              <w:t>C4-253151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9A35"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DE6F"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D39D7"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CE2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F72B" w14:textId="77777777" w:rsidR="00D3232D" w:rsidRPr="00D3232D" w:rsidRDefault="00D3232D"/>
        </w:tc>
      </w:tr>
      <w:tr w:rsidR="00F15DC7" w:rsidRPr="00D3232D" w14:paraId="29D1D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41CB" w14:textId="77777777" w:rsidR="00D3232D" w:rsidRPr="00D3232D" w:rsidRDefault="00D3232D">
            <w:r w:rsidRPr="00D3232D">
              <w:t>C4-253152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DBB2"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F21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24B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05E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3F36" w14:textId="77777777" w:rsidR="00D3232D" w:rsidRPr="00D3232D" w:rsidRDefault="00D3232D">
            <w:r w:rsidRPr="00D3232D">
              <w:t>C4-253368</w:t>
            </w:r>
          </w:p>
        </w:tc>
      </w:tr>
      <w:tr w:rsidR="00F15DC7" w:rsidRPr="00D3232D" w14:paraId="1B867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FAAE" w14:textId="77777777" w:rsidR="00D3232D" w:rsidRPr="00D3232D" w:rsidRDefault="00D3232D">
            <w:r w:rsidRPr="00D3232D">
              <w:t>C4-253153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E8CA"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3F5D"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48C2F"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2B6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382A" w14:textId="77777777" w:rsidR="00D3232D" w:rsidRPr="00D3232D" w:rsidRDefault="00D3232D"/>
        </w:tc>
      </w:tr>
      <w:tr w:rsidR="00F15DC7" w:rsidRPr="00D3232D" w14:paraId="44EE9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37F2" w14:textId="77777777" w:rsidR="00D3232D" w:rsidRPr="00D3232D" w:rsidRDefault="00D3232D">
            <w:r w:rsidRPr="00D3232D">
              <w:t>C4-253154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904FA"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97ED"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4647"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C9D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11D9" w14:textId="77777777" w:rsidR="00D3232D" w:rsidRPr="00D3232D" w:rsidRDefault="00D3232D"/>
        </w:tc>
      </w:tr>
      <w:tr w:rsidR="00F15DC7" w:rsidRPr="00D3232D" w14:paraId="2E5305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FA31" w14:textId="77777777" w:rsidR="00D3232D" w:rsidRPr="00D3232D" w:rsidRDefault="00D3232D">
            <w:r w:rsidRPr="00D3232D">
              <w:t>C4-253155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DA6E"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836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FCC7"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E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8EA5" w14:textId="77777777" w:rsidR="00D3232D" w:rsidRPr="00D3232D" w:rsidRDefault="00D3232D"/>
        </w:tc>
      </w:tr>
      <w:tr w:rsidR="00F15DC7" w:rsidRPr="00D3232D" w14:paraId="71D55D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CE4F" w14:textId="77777777" w:rsidR="00D3232D" w:rsidRPr="00D3232D" w:rsidRDefault="00D3232D">
            <w:r w:rsidRPr="00D3232D">
              <w:t>C4-253156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9226"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B9C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2E48"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F3B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118F" w14:textId="77777777" w:rsidR="00D3232D" w:rsidRPr="00D3232D" w:rsidRDefault="00D3232D"/>
        </w:tc>
      </w:tr>
      <w:tr w:rsidR="00F15DC7" w:rsidRPr="00D3232D" w14:paraId="3EFACA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A3AA" w14:textId="77777777" w:rsidR="00D3232D" w:rsidRPr="00D3232D" w:rsidRDefault="00D3232D">
            <w:r w:rsidRPr="00D3232D">
              <w:t>C4-253157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FCF"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F3E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C3B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5B6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EAEF" w14:textId="77777777" w:rsidR="00D3232D" w:rsidRPr="00D3232D" w:rsidRDefault="00D3232D"/>
        </w:tc>
      </w:tr>
      <w:tr w:rsidR="00F15DC7" w:rsidRPr="00D3232D" w14:paraId="0B0856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1438" w14:textId="77777777" w:rsidR="00D3232D" w:rsidRPr="00D3232D" w:rsidRDefault="00D3232D">
            <w:r w:rsidRPr="00D3232D">
              <w:t>C4-253158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6D0E"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7B37"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D19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255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4204" w14:textId="77777777" w:rsidR="00D3232D" w:rsidRPr="00D3232D" w:rsidRDefault="00D3232D">
            <w:r w:rsidRPr="00D3232D">
              <w:t>C4-253440</w:t>
            </w:r>
          </w:p>
        </w:tc>
      </w:tr>
      <w:tr w:rsidR="00F15DC7" w:rsidRPr="00D3232D" w14:paraId="4B1E97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0F7E" w14:textId="77777777" w:rsidR="00D3232D" w:rsidRPr="00D3232D" w:rsidRDefault="00D3232D">
            <w:r w:rsidRPr="00D3232D">
              <w:t>C4-253159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2937" w14:textId="77777777" w:rsidR="00D3232D" w:rsidRPr="00D3232D" w:rsidRDefault="00D3232D">
            <w:r w:rsidRPr="00D3232D">
              <w:t>New RTP header extension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31805"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470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3E1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F54F" w14:textId="77777777" w:rsidR="00D3232D" w:rsidRPr="00D3232D" w:rsidRDefault="00D3232D"/>
        </w:tc>
      </w:tr>
      <w:tr w:rsidR="00F15DC7" w:rsidRPr="00D3232D" w14:paraId="5AA0E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1A74" w14:textId="77777777" w:rsidR="00D3232D" w:rsidRPr="00D3232D" w:rsidRDefault="00D3232D">
            <w:r w:rsidRPr="00D3232D">
              <w:t>C4-253160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D0D3"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EBB9"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CD1C"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67C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8832" w14:textId="77777777" w:rsidR="00D3232D" w:rsidRPr="00D3232D" w:rsidRDefault="00D3232D">
            <w:r w:rsidRPr="00D3232D">
              <w:t>C4-253500</w:t>
            </w:r>
          </w:p>
        </w:tc>
      </w:tr>
      <w:tr w:rsidR="00F15DC7" w:rsidRPr="00D3232D" w14:paraId="10A24E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FDA7" w14:textId="77777777" w:rsidR="00D3232D" w:rsidRPr="00D3232D" w:rsidRDefault="00D3232D">
            <w:r w:rsidRPr="00D3232D">
              <w:t>C4-253161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E11C"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C929"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098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B6B0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2110" w14:textId="77777777" w:rsidR="00D3232D" w:rsidRPr="00D3232D" w:rsidRDefault="00D3232D">
            <w:r w:rsidRPr="00D3232D">
              <w:t>C4-253403</w:t>
            </w:r>
          </w:p>
        </w:tc>
      </w:tr>
      <w:tr w:rsidR="00F15DC7" w:rsidRPr="00D3232D" w14:paraId="60AB6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8656" w14:textId="77777777" w:rsidR="00D3232D" w:rsidRPr="00D3232D" w:rsidRDefault="00D3232D">
            <w:r w:rsidRPr="00D3232D">
              <w:t>C4-</w:t>
            </w:r>
            <w:r w:rsidRPr="00D3232D">
              <w:lastRenderedPageBreak/>
              <w:t>253162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6DA2" w14:textId="77777777" w:rsidR="00D3232D" w:rsidRPr="00D3232D" w:rsidRDefault="00D3232D">
            <w:r w:rsidRPr="00D3232D">
              <w:lastRenderedPageBreak/>
              <w:t xml:space="preserve">Pseudo-CR on solution for SMF-initiated </w:t>
            </w:r>
            <w:r w:rsidRPr="00D3232D">
              <w:lastRenderedPageBreak/>
              <w:t>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91E8" w14:textId="77777777" w:rsidR="00D3232D" w:rsidRPr="00D3232D" w:rsidRDefault="00D3232D">
            <w:r w:rsidRPr="00D3232D">
              <w:lastRenderedPageBreak/>
              <w:t xml:space="preserve">Qualcomm </w:t>
            </w:r>
            <w:r w:rsidRPr="00D3232D">
              <w:lastRenderedPageBreak/>
              <w:t>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31A6" w14:textId="77777777" w:rsidR="00D3232D" w:rsidRPr="00D3232D" w:rsidRDefault="00D3232D">
            <w:r w:rsidRPr="00D3232D">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1E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C863" w14:textId="77777777" w:rsidR="00D3232D" w:rsidRPr="00D3232D" w:rsidRDefault="00D3232D">
            <w:r w:rsidRPr="00D3232D">
              <w:t>C4-</w:t>
            </w:r>
            <w:r w:rsidRPr="00D3232D">
              <w:lastRenderedPageBreak/>
              <w:t>253419</w:t>
            </w:r>
          </w:p>
        </w:tc>
      </w:tr>
      <w:tr w:rsidR="00F15DC7" w:rsidRPr="00D3232D" w14:paraId="23E851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128D" w14:textId="77777777" w:rsidR="00D3232D" w:rsidRPr="00D3232D" w:rsidRDefault="00D3232D">
            <w:r w:rsidRPr="00D3232D">
              <w:lastRenderedPageBreak/>
              <w:t>C4-253163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6883" w14:textId="77777777" w:rsidR="00D3232D" w:rsidRPr="00D3232D" w:rsidRDefault="00D3232D">
            <w:r w:rsidRPr="00D3232D">
              <w:t>Revised WID on CT aspects on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59C3"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3E1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3F7A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D92C" w14:textId="77777777" w:rsidR="00D3232D" w:rsidRPr="00D3232D" w:rsidRDefault="00D3232D">
            <w:r w:rsidRPr="00D3232D">
              <w:t>C4-253352</w:t>
            </w:r>
          </w:p>
        </w:tc>
      </w:tr>
      <w:tr w:rsidR="00F15DC7" w:rsidRPr="00D3232D" w14:paraId="510B04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0BF6" w14:textId="77777777" w:rsidR="00D3232D" w:rsidRPr="00D3232D" w:rsidRDefault="00D3232D">
            <w:r w:rsidRPr="00D3232D">
              <w:t>C4-253164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AC05"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F284"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7C5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971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EF8C9" w14:textId="77777777" w:rsidR="00D3232D" w:rsidRPr="00D3232D" w:rsidRDefault="00D3232D">
            <w:r w:rsidRPr="00D3232D">
              <w:t>C4-253431</w:t>
            </w:r>
          </w:p>
        </w:tc>
      </w:tr>
      <w:tr w:rsidR="00F15DC7" w:rsidRPr="00D3232D" w14:paraId="5F30B2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CE6B" w14:textId="77777777" w:rsidR="00D3232D" w:rsidRPr="00D3232D" w:rsidRDefault="00D3232D">
            <w:r w:rsidRPr="00D3232D">
              <w:t>C4-253165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9D37" w14:textId="77777777" w:rsidR="00D3232D" w:rsidRPr="00D3232D" w:rsidRDefault="00D3232D">
            <w:r w:rsidRPr="00D3232D">
              <w:t>Handling S&amp;F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FF41"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23E6"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40CB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94DD" w14:textId="77777777" w:rsidR="00D3232D" w:rsidRPr="00D3232D" w:rsidRDefault="00D3232D"/>
        </w:tc>
      </w:tr>
      <w:tr w:rsidR="00F15DC7" w:rsidRPr="00D3232D" w14:paraId="0765B9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97955" w14:textId="77777777" w:rsidR="00D3232D" w:rsidRPr="00D3232D" w:rsidRDefault="00D3232D">
            <w:r w:rsidRPr="00D3232D">
              <w:t>C4-253166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978F" w14:textId="77777777" w:rsidR="00D3232D" w:rsidRPr="00D3232D" w:rsidRDefault="00D3232D">
            <w:r w:rsidRPr="00D3232D">
              <w:t>AVP for SF Satellite Operation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0F15"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7311"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363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5438" w14:textId="77777777" w:rsidR="00D3232D" w:rsidRPr="00D3232D" w:rsidRDefault="00D3232D"/>
        </w:tc>
      </w:tr>
      <w:tr w:rsidR="00F15DC7" w:rsidRPr="00D3232D" w14:paraId="42AAEE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C59E" w14:textId="77777777" w:rsidR="00D3232D" w:rsidRPr="00D3232D" w:rsidRDefault="00D3232D">
            <w:r w:rsidRPr="00D3232D">
              <w:t>C4-253167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255B" w14:textId="77777777" w:rsidR="00D3232D" w:rsidRPr="00D3232D" w:rsidRDefault="00D3232D">
            <w:r w:rsidRPr="00D3232D">
              <w:t>Adding AIoT device permanent ID range in Adminfo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B733"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800A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04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DD13" w14:textId="77777777" w:rsidR="00D3232D" w:rsidRPr="00D3232D" w:rsidRDefault="00D3232D"/>
        </w:tc>
      </w:tr>
      <w:tr w:rsidR="00F15DC7" w:rsidRPr="00D3232D" w14:paraId="058185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513C" w14:textId="77777777" w:rsidR="00D3232D" w:rsidRPr="00D3232D" w:rsidRDefault="00D3232D">
            <w:r w:rsidRPr="00D3232D">
              <w:t>C4-253168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32F5" w14:textId="77777777" w:rsidR="00D3232D" w:rsidRPr="00D3232D" w:rsidRDefault="00D3232D">
            <w:r w:rsidRPr="00D3232D">
              <w:t>Adding ADM ID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9168"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29A8"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FAE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61B0" w14:textId="77777777" w:rsidR="00D3232D" w:rsidRPr="00D3232D" w:rsidRDefault="00D3232D"/>
        </w:tc>
      </w:tr>
      <w:tr w:rsidR="00F15DC7" w:rsidRPr="00D3232D" w14:paraId="65B147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07B6" w14:textId="77777777" w:rsidR="00D3232D" w:rsidRPr="00D3232D" w:rsidRDefault="00D3232D">
            <w:r w:rsidRPr="00D3232D">
              <w:t>C4-253169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B1ED" w14:textId="77777777" w:rsidR="00D3232D" w:rsidRPr="00D3232D" w:rsidRDefault="00D3232D">
            <w:r w:rsidRPr="00D3232D">
              <w:t>Updating Aiotfinfo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9EA5"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B2011"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1D6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70C6" w14:textId="77777777" w:rsidR="00D3232D" w:rsidRPr="00D3232D" w:rsidRDefault="00D3232D"/>
        </w:tc>
      </w:tr>
      <w:tr w:rsidR="00F15DC7" w:rsidRPr="00D3232D" w14:paraId="33A94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38F1" w14:textId="77777777" w:rsidR="00D3232D" w:rsidRPr="00D3232D" w:rsidRDefault="00D3232D">
            <w:r w:rsidRPr="00D3232D">
              <w:t>C4-253170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4F17" w14:textId="77777777" w:rsidR="00D3232D" w:rsidRPr="00D3232D" w:rsidRDefault="00D3232D">
            <w:r w:rsidRPr="00D3232D">
              <w:t>Updating AIoT 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80184"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0ED4"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A7D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DDBB" w14:textId="77777777" w:rsidR="00D3232D" w:rsidRPr="00D3232D" w:rsidRDefault="00D3232D"/>
        </w:tc>
      </w:tr>
      <w:tr w:rsidR="00F15DC7" w:rsidRPr="00D3232D" w14:paraId="76A1D8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5898" w14:textId="77777777" w:rsidR="00D3232D" w:rsidRPr="00D3232D" w:rsidRDefault="00D3232D">
            <w:r w:rsidRPr="00D3232D">
              <w:t>C4-253171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B048"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BE1A"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E6B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598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D36D" w14:textId="77777777" w:rsidR="00D3232D" w:rsidRPr="00D3232D" w:rsidRDefault="00D3232D">
            <w:r w:rsidRPr="00D3232D">
              <w:t>C4-253491</w:t>
            </w:r>
          </w:p>
        </w:tc>
      </w:tr>
      <w:tr w:rsidR="00F15DC7" w:rsidRPr="00D3232D" w14:paraId="4FB73E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F4DE" w14:textId="77777777" w:rsidR="00D3232D" w:rsidRPr="00D3232D" w:rsidRDefault="00D3232D">
            <w:r w:rsidRPr="00D3232D">
              <w:t>C4-253172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3C5EF"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4121"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890F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19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F497" w14:textId="77777777" w:rsidR="00D3232D" w:rsidRPr="00D3232D" w:rsidRDefault="00D3232D">
            <w:r w:rsidRPr="00D3232D">
              <w:t>C4-253492</w:t>
            </w:r>
          </w:p>
        </w:tc>
      </w:tr>
      <w:tr w:rsidR="00F15DC7" w:rsidRPr="00D3232D" w14:paraId="7D45A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6DC3" w14:textId="77777777" w:rsidR="00D3232D" w:rsidRPr="00D3232D" w:rsidRDefault="00D3232D">
            <w:r w:rsidRPr="00D3232D">
              <w:t>C4-253173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9E7E"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1AA6"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01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625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68CF" w14:textId="77777777" w:rsidR="00D3232D" w:rsidRPr="00D3232D" w:rsidRDefault="00D3232D">
            <w:r w:rsidRPr="00D3232D">
              <w:t>C4-253493</w:t>
            </w:r>
          </w:p>
        </w:tc>
      </w:tr>
      <w:tr w:rsidR="00F15DC7" w:rsidRPr="00D3232D" w14:paraId="05BA3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1133" w14:textId="77777777" w:rsidR="00D3232D" w:rsidRPr="00D3232D" w:rsidRDefault="00D3232D">
            <w:r w:rsidRPr="00D3232D">
              <w:t>C4-253174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D207"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442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CF2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16F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1731F" w14:textId="77777777" w:rsidR="00D3232D" w:rsidRPr="00D3232D" w:rsidRDefault="00D3232D">
            <w:r w:rsidRPr="00D3232D">
              <w:t>C4-253452</w:t>
            </w:r>
          </w:p>
        </w:tc>
      </w:tr>
      <w:tr w:rsidR="00F15DC7" w:rsidRPr="00D3232D" w14:paraId="7AB298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20EC" w14:textId="77777777" w:rsidR="00D3232D" w:rsidRPr="00D3232D" w:rsidRDefault="00D3232D">
            <w:r w:rsidRPr="00D3232D">
              <w:t>C4-253175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DACC" w14:textId="77777777" w:rsidR="00D3232D" w:rsidRPr="00D3232D" w:rsidRDefault="00D3232D">
            <w:r w:rsidRPr="00D3232D">
              <w:t>Shared Data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8E8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1F96"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230" w14:textId="77777777" w:rsidR="00D3232D" w:rsidRPr="00D3232D" w:rsidRDefault="00D3232D">
            <w:r w:rsidRPr="00D3232D">
              <w:t>C4-252374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9FA6" w14:textId="77777777" w:rsidR="00D3232D" w:rsidRPr="00D3232D" w:rsidRDefault="00D3232D"/>
        </w:tc>
      </w:tr>
      <w:tr w:rsidR="00F15DC7" w:rsidRPr="00D3232D" w14:paraId="0ED0B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3622" w14:textId="77777777" w:rsidR="00D3232D" w:rsidRPr="00D3232D" w:rsidRDefault="00D3232D">
            <w:r w:rsidRPr="00D3232D">
              <w:t>C4-253176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956F"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B06B"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E4B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42C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A189" w14:textId="77777777" w:rsidR="00D3232D" w:rsidRPr="00D3232D" w:rsidRDefault="00D3232D">
            <w:r w:rsidRPr="00D3232D">
              <w:t>C4-253396</w:t>
            </w:r>
          </w:p>
        </w:tc>
      </w:tr>
      <w:tr w:rsidR="00F15DC7" w:rsidRPr="00D3232D" w14:paraId="2A646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57B6" w14:textId="77777777" w:rsidR="00D3232D" w:rsidRPr="00D3232D" w:rsidRDefault="00D3232D">
            <w:r w:rsidRPr="00D3232D">
              <w:t>C4-253177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D2EF"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F15E"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751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F52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80A00" w14:textId="77777777" w:rsidR="00D3232D" w:rsidRPr="00D3232D" w:rsidRDefault="00D3232D">
            <w:r w:rsidRPr="00D3232D">
              <w:t>C4-253397</w:t>
            </w:r>
          </w:p>
        </w:tc>
      </w:tr>
      <w:tr w:rsidR="00F15DC7" w:rsidRPr="00D3232D" w14:paraId="6E9C3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CE80" w14:textId="77777777" w:rsidR="00D3232D" w:rsidRPr="00D3232D" w:rsidRDefault="00D3232D">
            <w:r w:rsidRPr="00D3232D">
              <w:t>C4-253178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060E" w14:textId="77777777" w:rsidR="00D3232D" w:rsidRPr="00D3232D" w:rsidRDefault="00D3232D">
            <w:r w:rsidRPr="00D3232D">
              <w:t>Remove editor's notes for Media related Information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FCB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943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96C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B64B" w14:textId="77777777" w:rsidR="00D3232D" w:rsidRPr="00D3232D" w:rsidRDefault="00D3232D"/>
        </w:tc>
      </w:tr>
      <w:tr w:rsidR="00F15DC7" w:rsidRPr="00D3232D" w14:paraId="1B3E4A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409A" w14:textId="77777777" w:rsidR="00D3232D" w:rsidRPr="00D3232D" w:rsidRDefault="00D3232D">
            <w:r w:rsidRPr="00D3232D">
              <w:t>C4-253179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44DD" w14:textId="77777777" w:rsidR="00D3232D" w:rsidRPr="00D3232D" w:rsidRDefault="00D3232D">
            <w:r w:rsidRPr="00D3232D">
              <w:t>Remove editor's note for BSSIZE and TTNB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A1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2AE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10D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FCA6" w14:textId="77777777" w:rsidR="00D3232D" w:rsidRPr="00D3232D" w:rsidRDefault="00D3232D"/>
        </w:tc>
      </w:tr>
      <w:tr w:rsidR="00F15DC7" w:rsidRPr="00D3232D" w14:paraId="64DDE0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435B" w14:textId="77777777" w:rsidR="00D3232D" w:rsidRPr="00D3232D" w:rsidRDefault="00D3232D">
            <w:r w:rsidRPr="00D3232D">
              <w:t>C4-253180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C25E"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4E7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F00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BFA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FB21" w14:textId="77777777" w:rsidR="00D3232D" w:rsidRPr="00D3232D" w:rsidRDefault="00D3232D">
            <w:r w:rsidRPr="00D3232D">
              <w:t>C4-253376</w:t>
            </w:r>
          </w:p>
        </w:tc>
      </w:tr>
      <w:tr w:rsidR="00F15DC7" w:rsidRPr="00D3232D" w14:paraId="4050A8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F591" w14:textId="77777777" w:rsidR="00D3232D" w:rsidRPr="00D3232D" w:rsidRDefault="00D3232D">
            <w:r w:rsidRPr="00D3232D">
              <w:t>C4-253181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7945" w14:textId="77777777" w:rsidR="00D3232D" w:rsidRPr="00D3232D" w:rsidRDefault="00D3232D">
            <w:r w:rsidRPr="00D3232D">
              <w:t>Adding resource URI for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0B61"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74B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C2AB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516D" w14:textId="77777777" w:rsidR="00D3232D" w:rsidRPr="00D3232D" w:rsidRDefault="00D3232D"/>
        </w:tc>
      </w:tr>
      <w:tr w:rsidR="00F15DC7" w:rsidRPr="00D3232D" w14:paraId="19435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31AA" w14:textId="77777777" w:rsidR="00D3232D" w:rsidRPr="00D3232D" w:rsidRDefault="00D3232D">
            <w:r w:rsidRPr="00D3232D">
              <w:t>C4-253182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3F52" w14:textId="77777777" w:rsidR="00D3232D" w:rsidRPr="00D3232D" w:rsidRDefault="00D3232D">
            <w:r w:rsidRPr="00D3232D">
              <w:t>Skip Reporting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9EA4E"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910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439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B82C" w14:textId="77777777" w:rsidR="00D3232D" w:rsidRPr="00D3232D" w:rsidRDefault="00D3232D"/>
        </w:tc>
      </w:tr>
      <w:tr w:rsidR="00F15DC7" w:rsidRPr="00D3232D" w14:paraId="01D7F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F350" w14:textId="77777777" w:rsidR="00D3232D" w:rsidRPr="00D3232D" w:rsidRDefault="00D3232D">
            <w:r w:rsidRPr="00D3232D">
              <w:t>C4-253183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E13C9" w14:textId="77777777" w:rsidR="00D3232D" w:rsidRPr="00D3232D" w:rsidRDefault="00D3232D">
            <w:r w:rsidRPr="00D3232D">
              <w:t>Pseudo-CR on New UDR service for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EA0D"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BB0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FDB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1679" w14:textId="77777777" w:rsidR="00D3232D" w:rsidRPr="00D3232D" w:rsidRDefault="00D3232D">
            <w:r w:rsidRPr="00D3232D">
              <w:t>C4-253413</w:t>
            </w:r>
          </w:p>
        </w:tc>
      </w:tr>
      <w:tr w:rsidR="00F15DC7" w:rsidRPr="00D3232D" w14:paraId="74473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4EF4" w14:textId="77777777" w:rsidR="00D3232D" w:rsidRPr="00D3232D" w:rsidRDefault="00D3232D">
            <w:r w:rsidRPr="00D3232D">
              <w:lastRenderedPageBreak/>
              <w:t>C4-253184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B9BD"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630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BA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E02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6728" w14:textId="77777777" w:rsidR="00D3232D" w:rsidRPr="00D3232D" w:rsidRDefault="00D3232D">
            <w:r w:rsidRPr="00D3232D">
              <w:t>C4-253508</w:t>
            </w:r>
          </w:p>
        </w:tc>
      </w:tr>
      <w:tr w:rsidR="00F15DC7" w:rsidRPr="00D3232D" w14:paraId="3DAEF6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72A2" w14:textId="77777777" w:rsidR="00D3232D" w:rsidRPr="00D3232D" w:rsidRDefault="00D3232D">
            <w:r w:rsidRPr="00D3232D">
              <w:t>C4-253185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B90FD"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EF2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BD8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F42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7B25" w14:textId="77777777" w:rsidR="00D3232D" w:rsidRPr="00D3232D" w:rsidRDefault="00D3232D">
            <w:r w:rsidRPr="00D3232D">
              <w:t>C4-253377</w:t>
            </w:r>
          </w:p>
        </w:tc>
      </w:tr>
      <w:tr w:rsidR="00F15DC7" w:rsidRPr="00D3232D" w14:paraId="44953B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53D0" w14:textId="77777777" w:rsidR="00D3232D" w:rsidRPr="00D3232D" w:rsidRDefault="00D3232D">
            <w:r w:rsidRPr="00D3232D">
              <w:t>C4-253186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A595B"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EF92"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830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7F52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1577" w14:textId="77777777" w:rsidR="00D3232D" w:rsidRPr="00D3232D" w:rsidRDefault="00D3232D">
            <w:r w:rsidRPr="00D3232D">
              <w:t>C4-253455</w:t>
            </w:r>
          </w:p>
        </w:tc>
      </w:tr>
      <w:tr w:rsidR="00F15DC7" w:rsidRPr="00D3232D" w14:paraId="570E8B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17C7" w14:textId="77777777" w:rsidR="00D3232D" w:rsidRPr="00D3232D" w:rsidRDefault="00D3232D">
            <w:r w:rsidRPr="00D3232D">
              <w:t>C4-253187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F514"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B43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A90E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6E6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0F87" w14:textId="77777777" w:rsidR="00D3232D" w:rsidRPr="00D3232D" w:rsidRDefault="00D3232D">
            <w:r w:rsidRPr="00D3232D">
              <w:t>C4-253369</w:t>
            </w:r>
          </w:p>
        </w:tc>
      </w:tr>
      <w:tr w:rsidR="00F15DC7" w:rsidRPr="00D3232D" w14:paraId="6DA26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7557" w14:textId="77777777" w:rsidR="00D3232D" w:rsidRPr="00D3232D" w:rsidRDefault="00D3232D">
            <w:r w:rsidRPr="00D3232D">
              <w:t>C4-253188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76BA" w14:textId="77777777" w:rsidR="00D3232D" w:rsidRPr="00D3232D" w:rsidRDefault="00D3232D">
            <w:r w:rsidRPr="00D3232D">
              <w:t>Correction to remainingDataReports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9B89"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81B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B34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73CD" w14:textId="77777777" w:rsidR="00D3232D" w:rsidRPr="00D3232D" w:rsidRDefault="00D3232D"/>
        </w:tc>
      </w:tr>
      <w:tr w:rsidR="00F15DC7" w:rsidRPr="00D3232D" w14:paraId="5D8C2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9D12" w14:textId="77777777" w:rsidR="00D3232D" w:rsidRPr="00D3232D" w:rsidRDefault="00D3232D">
            <w:r w:rsidRPr="00D3232D">
              <w:t>C4-253189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6A12"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06AA"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5E3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D94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06C3" w14:textId="77777777" w:rsidR="00D3232D" w:rsidRPr="00D3232D" w:rsidRDefault="00D3232D">
            <w:r w:rsidRPr="00D3232D">
              <w:t>C4-253485</w:t>
            </w:r>
          </w:p>
        </w:tc>
      </w:tr>
      <w:tr w:rsidR="00F15DC7" w:rsidRPr="00D3232D" w14:paraId="227EAE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26939" w14:textId="77777777" w:rsidR="00D3232D" w:rsidRPr="00D3232D" w:rsidRDefault="00D3232D">
            <w:r w:rsidRPr="00D3232D">
              <w:t>C4-253190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9036"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660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B82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B0D4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837BA" w14:textId="77777777" w:rsidR="00D3232D" w:rsidRPr="00D3232D" w:rsidRDefault="00D3232D">
            <w:r w:rsidRPr="00D3232D">
              <w:t>C4-253432</w:t>
            </w:r>
          </w:p>
        </w:tc>
      </w:tr>
      <w:tr w:rsidR="00F15DC7" w:rsidRPr="00D3232D" w14:paraId="30ECB2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DC08" w14:textId="77777777" w:rsidR="00D3232D" w:rsidRPr="00D3232D" w:rsidRDefault="00D3232D">
            <w:r w:rsidRPr="00D3232D">
              <w:t>C4-253191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0AF5"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09C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F210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446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4AB3" w14:textId="77777777" w:rsidR="00D3232D" w:rsidRPr="00D3232D" w:rsidRDefault="00D3232D">
            <w:r w:rsidRPr="00D3232D">
              <w:t>C4-253433</w:t>
            </w:r>
          </w:p>
        </w:tc>
      </w:tr>
      <w:tr w:rsidR="00F15DC7" w:rsidRPr="00D3232D" w14:paraId="12E76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6E53" w14:textId="77777777" w:rsidR="00D3232D" w:rsidRPr="00D3232D" w:rsidRDefault="00D3232D">
            <w:r w:rsidRPr="00D3232D">
              <w:t>C4-253192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0A92"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412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654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8AF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5E8F8" w14:textId="77777777" w:rsidR="00D3232D" w:rsidRPr="00D3232D" w:rsidRDefault="00D3232D">
            <w:r w:rsidRPr="00D3232D">
              <w:t>-</w:t>
            </w:r>
          </w:p>
        </w:tc>
      </w:tr>
      <w:tr w:rsidR="00F15DC7" w:rsidRPr="00D3232D" w14:paraId="3E94D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79EC" w14:textId="77777777" w:rsidR="00D3232D" w:rsidRPr="00D3232D" w:rsidRDefault="00D3232D">
            <w:r w:rsidRPr="00D3232D">
              <w:t>C4-253193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3112"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4D5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E4B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BEA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51D9" w14:textId="77777777" w:rsidR="00D3232D" w:rsidRPr="00D3232D" w:rsidRDefault="00D3232D">
            <w:r w:rsidRPr="00D3232D">
              <w:t>C4-253486</w:t>
            </w:r>
          </w:p>
        </w:tc>
      </w:tr>
      <w:tr w:rsidR="00F15DC7" w:rsidRPr="00D3232D" w14:paraId="2A588C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DC04" w14:textId="77777777" w:rsidR="00D3232D" w:rsidRPr="00D3232D" w:rsidRDefault="00D3232D">
            <w:r w:rsidRPr="00D3232D">
              <w:t>C4-253194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7999" w14:textId="77777777" w:rsidR="00D3232D" w:rsidRPr="00D3232D" w:rsidRDefault="00D3232D">
            <w:r w:rsidRPr="00D3232D">
              <w:t>SCP Event Exposure Data Types and Alignment with SA2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84A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0AD1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7B0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32EE" w14:textId="77777777" w:rsidR="00D3232D" w:rsidRPr="00D3232D" w:rsidRDefault="00D3232D">
            <w:r w:rsidRPr="00D3232D">
              <w:t>C4-253437</w:t>
            </w:r>
          </w:p>
        </w:tc>
      </w:tr>
      <w:tr w:rsidR="00F15DC7" w:rsidRPr="00D3232D" w14:paraId="43A3E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AC7D" w14:textId="77777777" w:rsidR="00D3232D" w:rsidRPr="00D3232D" w:rsidRDefault="00D3232D">
            <w:r w:rsidRPr="00D3232D">
              <w:t>C4-253195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10C15" w14:textId="77777777" w:rsidR="00D3232D" w:rsidRPr="00D3232D" w:rsidRDefault="00D3232D">
            <w:r w:rsidRPr="00D3232D">
              <w:t>Corrections to SCP Event Exposure Data Definitions, API Versioning,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3ED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CDA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F3D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A177E" w14:textId="77777777" w:rsidR="00D3232D" w:rsidRPr="00D3232D" w:rsidRDefault="00D3232D">
            <w:r w:rsidRPr="00D3232D">
              <w:t>C4-253495</w:t>
            </w:r>
          </w:p>
        </w:tc>
      </w:tr>
      <w:tr w:rsidR="00F15DC7" w:rsidRPr="00D3232D" w14:paraId="277DE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ECD8" w14:textId="77777777" w:rsidR="00D3232D" w:rsidRPr="00D3232D" w:rsidRDefault="00D3232D">
            <w:r w:rsidRPr="00D3232D">
              <w:t>C4-253196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FBBF7" w14:textId="77777777" w:rsidR="00D3232D" w:rsidRPr="00D3232D" w:rsidRDefault="00D3232D">
            <w:r w:rsidRPr="00D3232D">
              <w:t>Addition of OverloadControlInfo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ADA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AF9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5CD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D4DC" w14:textId="77777777" w:rsidR="00D3232D" w:rsidRPr="00D3232D" w:rsidRDefault="00D3232D"/>
        </w:tc>
      </w:tr>
      <w:tr w:rsidR="00F15DC7" w:rsidRPr="00D3232D" w14:paraId="7DA54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EB0E" w14:textId="77777777" w:rsidR="00D3232D" w:rsidRPr="00D3232D" w:rsidRDefault="00D3232D">
            <w:r w:rsidRPr="00D3232D">
              <w:t>C4-253197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2C8A"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634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718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A83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7ECC" w14:textId="77777777" w:rsidR="00D3232D" w:rsidRPr="00D3232D" w:rsidRDefault="00D3232D">
            <w:r w:rsidRPr="00D3232D">
              <w:t>C4-253496</w:t>
            </w:r>
          </w:p>
        </w:tc>
      </w:tr>
      <w:tr w:rsidR="00F15DC7" w:rsidRPr="00D3232D" w14:paraId="4B3DE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ABB9" w14:textId="77777777" w:rsidR="00D3232D" w:rsidRPr="00D3232D" w:rsidRDefault="00D3232D">
            <w:r w:rsidRPr="00D3232D">
              <w:t>C4-253198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A6F5" w14:textId="77777777" w:rsidR="00D3232D" w:rsidRPr="00D3232D" w:rsidRDefault="00D3232D">
            <w:r w:rsidRPr="00D3232D">
              <w:t>Support for VFL Access Token Parameters for External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DB2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FC7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B7D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91AFBE2" w14:textId="77777777" w:rsidR="00D3232D" w:rsidRPr="00D3232D" w:rsidRDefault="00D3232D"/>
        </w:tc>
      </w:tr>
      <w:tr w:rsidR="00F15DC7" w:rsidRPr="00D3232D" w14:paraId="5A2F10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148F" w14:textId="77777777" w:rsidR="00D3232D" w:rsidRPr="00D3232D" w:rsidRDefault="00D3232D">
            <w:r w:rsidRPr="00D3232D">
              <w:t>C4-253199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83C4"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03E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2E4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20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1A04" w14:textId="77777777" w:rsidR="00D3232D" w:rsidRPr="00D3232D" w:rsidRDefault="00D3232D">
            <w:r w:rsidRPr="00D3232D">
              <w:t>C4-253390</w:t>
            </w:r>
          </w:p>
        </w:tc>
      </w:tr>
      <w:tr w:rsidR="00F15DC7" w:rsidRPr="00D3232D" w14:paraId="63212E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55D0" w14:textId="77777777" w:rsidR="00D3232D" w:rsidRPr="00D3232D" w:rsidRDefault="00D3232D">
            <w:r w:rsidRPr="00D3232D">
              <w:t>C4-253200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EF71D" w14:textId="77777777" w:rsidR="00D3232D" w:rsidRPr="00D3232D" w:rsidRDefault="00D3232D">
            <w:r w:rsidRPr="00D3232D">
              <w:t>VFL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D24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BC5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10D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7512" w14:textId="77777777" w:rsidR="00D3232D" w:rsidRPr="00D3232D" w:rsidRDefault="00D3232D"/>
        </w:tc>
      </w:tr>
      <w:tr w:rsidR="00F15DC7" w:rsidRPr="00D3232D" w14:paraId="7C6C85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9AD4" w14:textId="77777777" w:rsidR="00D3232D" w:rsidRPr="00D3232D" w:rsidRDefault="00D3232D">
            <w:r w:rsidRPr="00D3232D">
              <w:t>C4-253201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5E94" w14:textId="77777777" w:rsidR="00D3232D" w:rsidRPr="00D3232D" w:rsidRDefault="00D3232D">
            <w:r w:rsidRPr="00D3232D">
              <w:t>Add AIoT to ServiceName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2A0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6B3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EFD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2DE5" w14:textId="77777777" w:rsidR="00D3232D" w:rsidRPr="00D3232D" w:rsidRDefault="00D3232D"/>
        </w:tc>
      </w:tr>
      <w:tr w:rsidR="00F15DC7" w:rsidRPr="00D3232D" w14:paraId="4E400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75FD" w14:textId="77777777" w:rsidR="00D3232D" w:rsidRPr="00D3232D" w:rsidRDefault="00D3232D">
            <w:r w:rsidRPr="00D3232D">
              <w:t>C4-253202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A651E"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138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8F8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AAB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004A" w14:textId="77777777" w:rsidR="00D3232D" w:rsidRPr="00D3232D" w:rsidRDefault="00D3232D">
            <w:r w:rsidRPr="00D3232D">
              <w:t>C4-253436</w:t>
            </w:r>
          </w:p>
        </w:tc>
      </w:tr>
      <w:tr w:rsidR="00F15DC7" w:rsidRPr="00D3232D" w14:paraId="76A9C2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DB25" w14:textId="77777777" w:rsidR="00D3232D" w:rsidRPr="00D3232D" w:rsidRDefault="00D3232D">
            <w:r w:rsidRPr="00D3232D">
              <w:t>C4-253203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4C41A"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F2F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D89B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CEC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82F5" w14:textId="77777777" w:rsidR="00D3232D" w:rsidRPr="00D3232D" w:rsidRDefault="00D3232D">
            <w:r w:rsidRPr="00D3232D">
              <w:t>C4-253429</w:t>
            </w:r>
          </w:p>
        </w:tc>
      </w:tr>
      <w:tr w:rsidR="00F15DC7" w:rsidRPr="00D3232D" w14:paraId="65A60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201B" w14:textId="77777777" w:rsidR="00D3232D" w:rsidRPr="00D3232D" w:rsidRDefault="00D3232D">
            <w:r w:rsidRPr="00D3232D">
              <w:t>C4-253204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99C6D" w14:textId="77777777" w:rsidR="00D3232D" w:rsidRPr="00D3232D" w:rsidRDefault="00D3232D">
            <w:r w:rsidRPr="00D3232D">
              <w:t>Removal of Editor’s Note for EnergySavingIndicator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DBA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C8F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7C57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F565" w14:textId="77777777" w:rsidR="00D3232D" w:rsidRPr="00D3232D" w:rsidRDefault="00D3232D"/>
        </w:tc>
      </w:tr>
      <w:tr w:rsidR="00F15DC7" w:rsidRPr="00D3232D" w14:paraId="1DFF8E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246A" w14:textId="77777777" w:rsidR="00D3232D" w:rsidRPr="00D3232D" w:rsidRDefault="00D3232D">
            <w:r w:rsidRPr="00D3232D">
              <w:t>C4-</w:t>
            </w:r>
            <w:r w:rsidRPr="00D3232D">
              <w:lastRenderedPageBreak/>
              <w:t>253205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B6A5" w14:textId="77777777" w:rsidR="00D3232D" w:rsidRPr="00D3232D" w:rsidRDefault="00D3232D">
            <w:r w:rsidRPr="00D3232D">
              <w:lastRenderedPageBreak/>
              <w:t>Update Service names for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C45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3F74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5F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A6CC" w14:textId="77777777" w:rsidR="00D3232D" w:rsidRPr="00D3232D" w:rsidRDefault="00D3232D"/>
        </w:tc>
      </w:tr>
      <w:tr w:rsidR="00F15DC7" w:rsidRPr="00D3232D" w14:paraId="15EC5B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3BF5" w14:textId="77777777" w:rsidR="00D3232D" w:rsidRPr="00D3232D" w:rsidRDefault="00D3232D">
            <w:r w:rsidRPr="00D3232D">
              <w:t>C4-253206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B0B15" w14:textId="77777777" w:rsidR="00D3232D" w:rsidRPr="00D3232D" w:rsidRDefault="00D3232D">
            <w:r w:rsidRPr="00D3232D">
              <w:t>Correction of misused reference to "LCI" and typo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FFD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6D0E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A63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97AB" w14:textId="77777777" w:rsidR="00D3232D" w:rsidRPr="00D3232D" w:rsidRDefault="00D3232D"/>
        </w:tc>
      </w:tr>
      <w:tr w:rsidR="00F15DC7" w:rsidRPr="00D3232D" w14:paraId="16B58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A82D" w14:textId="77777777" w:rsidR="00D3232D" w:rsidRPr="00D3232D" w:rsidRDefault="00D3232D">
            <w:r w:rsidRPr="00D3232D">
              <w:t>C4-253207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9ED6" w14:textId="77777777" w:rsidR="00D3232D" w:rsidRPr="00D3232D" w:rsidRDefault="00D3232D">
            <w:r w:rsidRPr="00D3232D">
              <w:t>Corrections to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657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508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38E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4164" w14:textId="77777777" w:rsidR="00D3232D" w:rsidRPr="00D3232D" w:rsidRDefault="00D3232D"/>
        </w:tc>
      </w:tr>
      <w:tr w:rsidR="00F15DC7" w:rsidRPr="00D3232D" w14:paraId="3FDD9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FDEF" w14:textId="77777777" w:rsidR="00D3232D" w:rsidRPr="00D3232D" w:rsidRDefault="00D3232D">
            <w:r w:rsidRPr="00D3232D">
              <w:t>C4-253208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9923" w14:textId="77777777" w:rsidR="00D3232D" w:rsidRPr="00D3232D" w:rsidRDefault="00D3232D">
            <w:r w:rsidRPr="00D3232D">
              <w:t>Remove Redundant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88F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315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CC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AC6C" w14:textId="77777777" w:rsidR="00D3232D" w:rsidRPr="00D3232D" w:rsidRDefault="00D3232D"/>
        </w:tc>
      </w:tr>
      <w:tr w:rsidR="00F15DC7" w:rsidRPr="00D3232D" w14:paraId="092590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5F20" w14:textId="77777777" w:rsidR="00D3232D" w:rsidRPr="00D3232D" w:rsidRDefault="00D3232D">
            <w:r w:rsidRPr="00D3232D">
              <w:t>C4-253209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10FBC" w14:textId="77777777" w:rsidR="00D3232D" w:rsidRPr="00D3232D" w:rsidRDefault="00D3232D">
            <w:r w:rsidRPr="00D3232D">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999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AD6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59B0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1489914" w14:textId="77777777" w:rsidR="00D3232D" w:rsidRPr="00D3232D" w:rsidRDefault="00D3232D"/>
        </w:tc>
      </w:tr>
      <w:tr w:rsidR="00F15DC7" w:rsidRPr="00D3232D" w14:paraId="596E1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F8E6" w14:textId="77777777" w:rsidR="00D3232D" w:rsidRPr="00D3232D" w:rsidRDefault="00D3232D">
            <w:r w:rsidRPr="00D3232D">
              <w:t>C4-253210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4F8A" w14:textId="77777777" w:rsidR="00D3232D" w:rsidRPr="00D3232D" w:rsidRDefault="00D3232D">
            <w:r w:rsidRPr="00D3232D">
              <w:t>Correction to the ServiceName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65F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358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A89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251DBE8" w14:textId="77777777" w:rsidR="00D3232D" w:rsidRPr="00D3232D" w:rsidRDefault="00D3232D"/>
        </w:tc>
      </w:tr>
      <w:tr w:rsidR="00F15DC7" w:rsidRPr="00D3232D" w14:paraId="78DEFB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D403" w14:textId="77777777" w:rsidR="00D3232D" w:rsidRPr="00D3232D" w:rsidRDefault="00D3232D">
            <w:r w:rsidRPr="00D3232D">
              <w:t>C4-253211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75B7" w14:textId="77777777" w:rsidR="00D3232D" w:rsidRPr="00D3232D" w:rsidRDefault="00D3232D">
            <w:r w:rsidRPr="00D3232D">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5ECC9"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A5D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477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3F79" w14:textId="77777777" w:rsidR="00D3232D" w:rsidRPr="00D3232D" w:rsidRDefault="00D3232D">
            <w:r w:rsidRPr="00D3232D">
              <w:t>C4-253388</w:t>
            </w:r>
          </w:p>
        </w:tc>
      </w:tr>
      <w:tr w:rsidR="00F15DC7" w:rsidRPr="00D3232D" w14:paraId="09FA70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3883" w14:textId="77777777" w:rsidR="00D3232D" w:rsidRPr="00D3232D" w:rsidRDefault="00D3232D">
            <w:r w:rsidRPr="00D3232D">
              <w:t>C4-253212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AF77"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32B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38B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EB7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E3C42" w14:textId="77777777" w:rsidR="00D3232D" w:rsidRPr="00D3232D" w:rsidRDefault="00D3232D">
            <w:r w:rsidRPr="00D3232D">
              <w:t>C4-253361</w:t>
            </w:r>
          </w:p>
        </w:tc>
      </w:tr>
      <w:tr w:rsidR="00F15DC7" w:rsidRPr="00D3232D" w14:paraId="58F20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0140D" w14:textId="77777777" w:rsidR="00D3232D" w:rsidRPr="00D3232D" w:rsidRDefault="00D3232D">
            <w:r w:rsidRPr="00D3232D">
              <w:t>C4-253213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E13B5" w14:textId="77777777" w:rsidR="00D3232D" w:rsidRPr="00D3232D" w:rsidRDefault="00D3232D">
            <w:r w:rsidRPr="00D3232D">
              <w:t>Correction on the definition of Tac and MbsSecurityContext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F08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3D5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36E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19C2" w14:textId="77777777" w:rsidR="00D3232D" w:rsidRPr="00D3232D" w:rsidRDefault="00D3232D">
            <w:r w:rsidRPr="00D3232D">
              <w:t>C4-253378</w:t>
            </w:r>
          </w:p>
        </w:tc>
      </w:tr>
      <w:tr w:rsidR="00F15DC7" w:rsidRPr="00D3232D" w14:paraId="7B34F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2CCB" w14:textId="77777777" w:rsidR="00D3232D" w:rsidRPr="00D3232D" w:rsidRDefault="00D3232D">
            <w:r w:rsidRPr="00D3232D">
              <w:t>C4-253214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657FE"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628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76F5"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602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DEEBF7C" w14:textId="77777777" w:rsidR="00D3232D" w:rsidRPr="00D3232D" w:rsidRDefault="00D3232D"/>
        </w:tc>
      </w:tr>
      <w:tr w:rsidR="00F15DC7" w:rsidRPr="00D3232D" w14:paraId="6FB68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7DE5" w14:textId="77777777" w:rsidR="00D3232D" w:rsidRPr="00D3232D" w:rsidRDefault="00D3232D">
            <w:r w:rsidRPr="00D3232D">
              <w:t>C4-253215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8471" w14:textId="77777777" w:rsidR="00D3232D" w:rsidRPr="00D3232D" w:rsidRDefault="00D3232D">
            <w:r w:rsidRPr="00D3232D">
              <w:t>Transport level marking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E37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A60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F56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1821" w14:textId="77777777" w:rsidR="00D3232D" w:rsidRPr="00D3232D" w:rsidRDefault="00D3232D"/>
        </w:tc>
      </w:tr>
      <w:tr w:rsidR="00F15DC7" w:rsidRPr="00D3232D" w14:paraId="6E85A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DBEA" w14:textId="77777777" w:rsidR="00D3232D" w:rsidRPr="00D3232D" w:rsidRDefault="00D3232D">
            <w:r w:rsidRPr="00D3232D">
              <w:t>C4-253216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872F" w14:textId="77777777" w:rsidR="00D3232D" w:rsidRPr="00D3232D" w:rsidRDefault="00D3232D">
            <w:r w:rsidRPr="00D3232D">
              <w:t>AIoT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F47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0DC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8E8E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D789" w14:textId="77777777" w:rsidR="00D3232D" w:rsidRPr="00D3232D" w:rsidRDefault="00D3232D">
            <w:r w:rsidRPr="00D3232D">
              <w:t>C4-253401</w:t>
            </w:r>
          </w:p>
        </w:tc>
      </w:tr>
      <w:tr w:rsidR="00F15DC7" w:rsidRPr="00D3232D" w14:paraId="4A222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D9EF" w14:textId="77777777" w:rsidR="00D3232D" w:rsidRPr="00D3232D" w:rsidRDefault="00D3232D">
            <w:r w:rsidRPr="00D3232D">
              <w:t>C4-253217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5F99" w14:textId="77777777" w:rsidR="00D3232D" w:rsidRPr="00D3232D" w:rsidRDefault="00D3232D">
            <w:r w:rsidRPr="00D3232D">
              <w:t>AIoT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B25C9"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422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732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DC8E" w14:textId="77777777" w:rsidR="00D3232D" w:rsidRPr="00D3232D" w:rsidRDefault="00D3232D">
            <w:r w:rsidRPr="00D3232D">
              <w:t>C4-253424</w:t>
            </w:r>
          </w:p>
        </w:tc>
      </w:tr>
      <w:tr w:rsidR="00F15DC7" w:rsidRPr="00D3232D" w14:paraId="677111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5DBE" w14:textId="77777777" w:rsidR="00D3232D" w:rsidRPr="00D3232D" w:rsidRDefault="00D3232D">
            <w:r w:rsidRPr="00D3232D">
              <w:t>C4-253218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0143" w14:textId="77777777" w:rsidR="00D3232D" w:rsidRPr="00D3232D" w:rsidRDefault="00D3232D">
            <w:r w:rsidRPr="00D3232D">
              <w:t>Addressing the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4CD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8BF35"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36E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5C98" w14:textId="77777777" w:rsidR="00D3232D" w:rsidRPr="00D3232D" w:rsidRDefault="00D3232D"/>
        </w:tc>
      </w:tr>
      <w:tr w:rsidR="00F15DC7" w:rsidRPr="00D3232D" w14:paraId="3F3E6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2344" w14:textId="77777777" w:rsidR="00D3232D" w:rsidRPr="00D3232D" w:rsidRDefault="00D3232D">
            <w:r w:rsidRPr="00D3232D">
              <w:t>C4-253219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CCDB" w14:textId="77777777" w:rsidR="00D3232D" w:rsidRPr="00D3232D" w:rsidRDefault="00D3232D">
            <w:r w:rsidRPr="00D3232D">
              <w:t>Reply LS on PLMN ID checks in interconnect scenarios when NFc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CFC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573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BDB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E74D" w14:textId="77777777" w:rsidR="00D3232D" w:rsidRPr="00D3232D" w:rsidRDefault="00D3232D">
            <w:r w:rsidRPr="00D3232D">
              <w:t>C4-253357</w:t>
            </w:r>
          </w:p>
        </w:tc>
      </w:tr>
      <w:tr w:rsidR="00F15DC7" w:rsidRPr="00D3232D" w14:paraId="42DABA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F824" w14:textId="77777777" w:rsidR="00D3232D" w:rsidRPr="00D3232D" w:rsidRDefault="00D3232D">
            <w:r w:rsidRPr="00D3232D">
              <w:t>C4-253220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60A9"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F63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102B"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408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2FAD" w14:textId="77777777" w:rsidR="00D3232D" w:rsidRPr="00D3232D" w:rsidRDefault="00D3232D"/>
        </w:tc>
      </w:tr>
      <w:tr w:rsidR="00F15DC7" w:rsidRPr="00D3232D" w14:paraId="7649F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DD0E" w14:textId="77777777" w:rsidR="00D3232D" w:rsidRPr="00D3232D" w:rsidRDefault="00D3232D">
            <w:r w:rsidRPr="00D3232D">
              <w:t>C4-253221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4417"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16A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3A909"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B55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4967" w14:textId="77777777" w:rsidR="00D3232D" w:rsidRPr="00D3232D" w:rsidRDefault="00D3232D"/>
        </w:tc>
      </w:tr>
      <w:tr w:rsidR="00F15DC7" w:rsidRPr="00D3232D" w14:paraId="7D69BE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434E" w14:textId="77777777" w:rsidR="00D3232D" w:rsidRPr="00D3232D" w:rsidRDefault="00D3232D">
            <w:r w:rsidRPr="00D3232D">
              <w:t>C4-253222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BB6A"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08E3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194F"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E3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3D75" w14:textId="77777777" w:rsidR="00D3232D" w:rsidRPr="00D3232D" w:rsidRDefault="00D3232D"/>
        </w:tc>
      </w:tr>
      <w:tr w:rsidR="00F15DC7" w:rsidRPr="00D3232D" w14:paraId="7AA6F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27BD" w14:textId="77777777" w:rsidR="00D3232D" w:rsidRPr="00D3232D" w:rsidRDefault="00D3232D">
            <w:r w:rsidRPr="00D3232D">
              <w:t>C4-253223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61B0"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899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018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8CA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7DCBF62" w14:textId="77777777" w:rsidR="00D3232D" w:rsidRPr="00D3232D" w:rsidRDefault="00D3232D"/>
        </w:tc>
      </w:tr>
      <w:tr w:rsidR="00F15DC7" w:rsidRPr="00D3232D" w14:paraId="21DE44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A52F" w14:textId="77777777" w:rsidR="00D3232D" w:rsidRPr="00D3232D" w:rsidRDefault="00D3232D">
            <w:r w:rsidRPr="00D3232D">
              <w:t>C4-253224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E6B2" w14:textId="77777777" w:rsidR="00D3232D" w:rsidRPr="00D3232D" w:rsidRDefault="00D3232D">
            <w:r w:rsidRPr="00D3232D">
              <w:t>Correction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26C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CAF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FD07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DB99" w14:textId="77777777" w:rsidR="00D3232D" w:rsidRPr="00D3232D" w:rsidRDefault="00D3232D"/>
        </w:tc>
      </w:tr>
      <w:tr w:rsidR="00F15DC7" w:rsidRPr="00D3232D" w14:paraId="2C3627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3DD0" w14:textId="77777777" w:rsidR="00D3232D" w:rsidRPr="00D3232D" w:rsidRDefault="00D3232D">
            <w:r w:rsidRPr="00D3232D">
              <w:t>C4-253225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47CE" w14:textId="77777777" w:rsidR="00D3232D" w:rsidRPr="00D3232D" w:rsidRDefault="00D3232D">
            <w:r w:rsidRPr="00D3232D">
              <w:t>AIoT sesseion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6B3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3FA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8D05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DD3E1" w14:textId="77777777" w:rsidR="00D3232D" w:rsidRPr="00D3232D" w:rsidRDefault="00D3232D">
            <w:r w:rsidRPr="00D3232D">
              <w:t>C4-253425</w:t>
            </w:r>
          </w:p>
        </w:tc>
      </w:tr>
      <w:tr w:rsidR="00F15DC7" w:rsidRPr="00D3232D" w14:paraId="7001D4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B4AB" w14:textId="77777777" w:rsidR="00D3232D" w:rsidRPr="00D3232D" w:rsidRDefault="00D3232D">
            <w:r w:rsidRPr="00D3232D">
              <w:lastRenderedPageBreak/>
              <w:t>C4-253226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C1C9" w14:textId="77777777" w:rsidR="00D3232D" w:rsidRPr="00D3232D" w:rsidRDefault="00D3232D">
            <w:r w:rsidRPr="00D3232D">
              <w:t>AIoT correlation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28A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EA21"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BF52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7A92BCB" w14:textId="77777777" w:rsidR="00D3232D" w:rsidRPr="00D3232D" w:rsidRDefault="00D3232D"/>
        </w:tc>
      </w:tr>
      <w:tr w:rsidR="00F15DC7" w:rsidRPr="00D3232D" w14:paraId="713C4D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5B32" w14:textId="77777777" w:rsidR="00D3232D" w:rsidRPr="00D3232D" w:rsidRDefault="00D3232D">
            <w:r w:rsidRPr="00D3232D">
              <w:t>C4-253227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15193" w14:textId="77777777" w:rsidR="00D3232D" w:rsidRPr="00D3232D" w:rsidRDefault="00D3232D">
            <w:r w:rsidRPr="00D3232D">
              <w:t>AIoT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480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DCE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6CA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31FA" w14:textId="77777777" w:rsidR="00D3232D" w:rsidRPr="00D3232D" w:rsidRDefault="00D3232D">
            <w:r w:rsidRPr="00D3232D">
              <w:t>C4-253426</w:t>
            </w:r>
          </w:p>
        </w:tc>
      </w:tr>
      <w:tr w:rsidR="00F15DC7" w:rsidRPr="00D3232D" w14:paraId="512C01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3B2B" w14:textId="77777777" w:rsidR="00D3232D" w:rsidRPr="00D3232D" w:rsidRDefault="00D3232D">
            <w:r w:rsidRPr="00D3232D">
              <w:t>C4-253228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BF8F"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89B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321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5D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3820" w14:textId="77777777" w:rsidR="00D3232D" w:rsidRPr="00D3232D" w:rsidRDefault="00D3232D">
            <w:r w:rsidRPr="00D3232D">
              <w:t>C4-253507</w:t>
            </w:r>
          </w:p>
        </w:tc>
      </w:tr>
      <w:tr w:rsidR="00F15DC7" w:rsidRPr="00D3232D" w14:paraId="2CE08B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2846" w14:textId="77777777" w:rsidR="00D3232D" w:rsidRPr="00D3232D" w:rsidRDefault="00D3232D">
            <w:r w:rsidRPr="00D3232D">
              <w:t>C4-253229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D1DB"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A2E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C09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C6BA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AC1FB" w14:textId="77777777" w:rsidR="00D3232D" w:rsidRPr="00D3232D" w:rsidRDefault="00D3232D">
            <w:r w:rsidRPr="00D3232D">
              <w:t>C4-253379</w:t>
            </w:r>
          </w:p>
        </w:tc>
      </w:tr>
      <w:tr w:rsidR="00F15DC7" w:rsidRPr="00D3232D" w14:paraId="7BA0F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98A56" w14:textId="77777777" w:rsidR="00D3232D" w:rsidRPr="00D3232D" w:rsidRDefault="00D3232D">
            <w:r w:rsidRPr="00D3232D">
              <w:t>C4-253230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DFD5" w14:textId="77777777" w:rsidR="00D3232D" w:rsidRPr="00D3232D" w:rsidRDefault="00D3232D">
            <w:r w:rsidRPr="00D3232D">
              <w:t>Correction of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B90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84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210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6289" w14:textId="77777777" w:rsidR="00D3232D" w:rsidRPr="00D3232D" w:rsidRDefault="00D3232D"/>
        </w:tc>
      </w:tr>
      <w:tr w:rsidR="00F15DC7" w:rsidRPr="00D3232D" w14:paraId="2C7333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5F46" w14:textId="77777777" w:rsidR="00D3232D" w:rsidRPr="00D3232D" w:rsidRDefault="00D3232D">
            <w:r w:rsidRPr="00D3232D">
              <w:t>C4-253231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E4C2" w14:textId="77777777" w:rsidR="00D3232D" w:rsidRPr="00D3232D" w:rsidRDefault="00D3232D">
            <w:r w:rsidRPr="00D3232D">
              <w:t>Completing AIoT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C8A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C6E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32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BF6B" w14:textId="77777777" w:rsidR="00D3232D" w:rsidRPr="00D3232D" w:rsidRDefault="00D3232D">
            <w:r w:rsidRPr="00D3232D">
              <w:t>C4-253404</w:t>
            </w:r>
          </w:p>
        </w:tc>
      </w:tr>
      <w:tr w:rsidR="00F15DC7" w:rsidRPr="00D3232D" w14:paraId="1564F8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E770" w14:textId="77777777" w:rsidR="00D3232D" w:rsidRPr="00D3232D" w:rsidRDefault="00D3232D">
            <w:r w:rsidRPr="00D3232D">
              <w:t>C4-253232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9EAF"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881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0FD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35A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0D269" w14:textId="77777777" w:rsidR="00D3232D" w:rsidRPr="00D3232D" w:rsidRDefault="00D3232D">
            <w:r w:rsidRPr="00D3232D">
              <w:t>C4-253435</w:t>
            </w:r>
          </w:p>
        </w:tc>
      </w:tr>
      <w:tr w:rsidR="00F15DC7" w:rsidRPr="00D3232D" w14:paraId="40CBF0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6DE0" w14:textId="77777777" w:rsidR="00D3232D" w:rsidRPr="00D3232D" w:rsidRDefault="00D3232D">
            <w:r w:rsidRPr="00D3232D">
              <w:t>C4-253233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01BD"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3A7E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D0BD"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DD1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FD88750" w14:textId="77777777" w:rsidR="00D3232D" w:rsidRPr="00D3232D" w:rsidRDefault="00D3232D"/>
        </w:tc>
      </w:tr>
      <w:tr w:rsidR="00F15DC7" w:rsidRPr="00D3232D" w14:paraId="08920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33E3" w14:textId="77777777" w:rsidR="00D3232D" w:rsidRPr="00D3232D" w:rsidRDefault="00D3232D">
            <w:r w:rsidRPr="00D3232D">
              <w:t>C4-253234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775D"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F3D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C5CC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A6F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6254E" w14:textId="77777777" w:rsidR="00D3232D" w:rsidRPr="00D3232D" w:rsidRDefault="00D3232D">
            <w:r w:rsidRPr="00D3232D">
              <w:t>C4-253511</w:t>
            </w:r>
          </w:p>
        </w:tc>
      </w:tr>
      <w:tr w:rsidR="00F15DC7" w:rsidRPr="00D3232D" w14:paraId="3320F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D3229" w14:textId="77777777" w:rsidR="00D3232D" w:rsidRPr="00D3232D" w:rsidRDefault="00D3232D">
            <w:r w:rsidRPr="00D3232D">
              <w:t>C4-253235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3925"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F09A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EA8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83A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B71FE" w14:textId="77777777" w:rsidR="00D3232D" w:rsidRPr="00D3232D" w:rsidRDefault="00D3232D">
            <w:r w:rsidRPr="00D3232D">
              <w:t>C4-253465</w:t>
            </w:r>
          </w:p>
        </w:tc>
      </w:tr>
      <w:tr w:rsidR="00F15DC7" w:rsidRPr="00D3232D" w14:paraId="43E3D8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BE42D" w14:textId="77777777" w:rsidR="00D3232D" w:rsidRPr="00D3232D" w:rsidRDefault="00D3232D">
            <w:r w:rsidRPr="00D3232D">
              <w:t>C4-253236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4AC5" w14:textId="77777777" w:rsidR="00D3232D" w:rsidRPr="00D3232D" w:rsidRDefault="00D3232D">
            <w:r w:rsidRPr="00D3232D">
              <w:t>Nimsas_ImsParameterProvision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A38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735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1E1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BB50" w14:textId="77777777" w:rsidR="00D3232D" w:rsidRPr="00D3232D" w:rsidRDefault="00D3232D">
            <w:r w:rsidRPr="00D3232D">
              <w:t>C4-253466</w:t>
            </w:r>
          </w:p>
        </w:tc>
      </w:tr>
      <w:tr w:rsidR="00F15DC7" w:rsidRPr="00D3232D" w14:paraId="0B9FEB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06001" w14:textId="77777777" w:rsidR="00D3232D" w:rsidRPr="00D3232D" w:rsidRDefault="00D3232D">
            <w:r w:rsidRPr="00D3232D">
              <w:t>C4-253237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B6B2" w14:textId="77777777" w:rsidR="00D3232D" w:rsidRPr="00D3232D" w:rsidRDefault="00D3232D">
            <w:r w:rsidRPr="00D3232D">
              <w:t>Nimsas_ImsParameterProvision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843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D24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AC4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32BA" w14:textId="77777777" w:rsidR="00D3232D" w:rsidRPr="00D3232D" w:rsidRDefault="00D3232D">
            <w:r w:rsidRPr="00D3232D">
              <w:t>C4-253468</w:t>
            </w:r>
          </w:p>
        </w:tc>
      </w:tr>
      <w:tr w:rsidR="00F15DC7" w:rsidRPr="00D3232D" w14:paraId="0E0EE2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37B4" w14:textId="77777777" w:rsidR="00D3232D" w:rsidRPr="00D3232D" w:rsidRDefault="00D3232D">
            <w:r w:rsidRPr="00D3232D">
              <w:t>C4-253238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AB009" w14:textId="77777777" w:rsidR="00D3232D" w:rsidRPr="00D3232D" w:rsidRDefault="00D3232D">
            <w:r w:rsidRPr="00D3232D">
              <w:t>Nimsas_ImsPP_Delete service operation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133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564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190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6029" w14:textId="77777777" w:rsidR="00D3232D" w:rsidRPr="00D3232D" w:rsidRDefault="00D3232D"/>
        </w:tc>
      </w:tr>
      <w:tr w:rsidR="00F15DC7" w:rsidRPr="00D3232D" w14:paraId="2B75BA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9DC2" w14:textId="77777777" w:rsidR="00D3232D" w:rsidRPr="00D3232D" w:rsidRDefault="00D3232D">
            <w:r w:rsidRPr="00D3232D">
              <w:t>C4-253239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153C" w14:textId="77777777" w:rsidR="00D3232D" w:rsidRPr="00D3232D" w:rsidRDefault="00D3232D">
            <w:r w:rsidRPr="00D3232D">
              <w:t>Nimsas_ImsParameterProvision API: "201 Created" and "204 No Content"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7F1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B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2E7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E039" w14:textId="77777777" w:rsidR="00D3232D" w:rsidRPr="00D3232D" w:rsidRDefault="00D3232D"/>
        </w:tc>
      </w:tr>
      <w:tr w:rsidR="00F15DC7" w:rsidRPr="00D3232D" w14:paraId="402B5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919A" w14:textId="77777777" w:rsidR="00D3232D" w:rsidRPr="00D3232D" w:rsidRDefault="00D3232D">
            <w:r w:rsidRPr="00D3232D">
              <w:t>C4-253240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A13A" w14:textId="77777777" w:rsidR="00D3232D" w:rsidRPr="00D3232D" w:rsidRDefault="00D3232D">
            <w:r w:rsidRPr="00D3232D">
              <w:t>Nimsas_ImsParameterProvision: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2179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0C4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3AF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E587" w14:textId="77777777" w:rsidR="00D3232D" w:rsidRPr="00D3232D" w:rsidRDefault="00D3232D">
            <w:r w:rsidRPr="00D3232D">
              <w:t>C4-253467</w:t>
            </w:r>
          </w:p>
        </w:tc>
      </w:tr>
      <w:tr w:rsidR="00F15DC7" w:rsidRPr="00D3232D" w14:paraId="401356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0328" w14:textId="77777777" w:rsidR="00D3232D" w:rsidRPr="00D3232D" w:rsidRDefault="00D3232D">
            <w:r w:rsidRPr="00D3232D">
              <w:t>C4-253241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0FE48" w14:textId="77777777" w:rsidR="00D3232D" w:rsidRPr="00D3232D" w:rsidRDefault="00D3232D">
            <w:r w:rsidRPr="00D3232D">
              <w:t>Nimsas_ImsParameterProvision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E77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F1B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78C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5EB0" w14:textId="77777777" w:rsidR="00D3232D" w:rsidRPr="00D3232D" w:rsidRDefault="00D3232D">
            <w:r w:rsidRPr="00D3232D">
              <w:t>C4-253469</w:t>
            </w:r>
          </w:p>
        </w:tc>
      </w:tr>
      <w:tr w:rsidR="00F15DC7" w:rsidRPr="00D3232D" w14:paraId="66DE55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F743" w14:textId="77777777" w:rsidR="00D3232D" w:rsidRPr="00D3232D" w:rsidRDefault="00D3232D">
            <w:r w:rsidRPr="00D3232D">
              <w:t>C4-253242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8CE6" w14:textId="77777777" w:rsidR="00D3232D" w:rsidRPr="00D3232D" w:rsidRDefault="00D3232D">
            <w:r w:rsidRPr="00D3232D">
              <w:t>SM delivery HPLMN routing via SMS Router and SMSF addresses in RDR/RDA.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18F0" w14:textId="77777777" w:rsidR="00D3232D" w:rsidRPr="00D3232D" w:rsidRDefault="00D3232D">
            <w:r w:rsidRPr="00D3232D">
              <w:t>Cisco Systems, 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90A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D60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DB57F37" w14:textId="77777777" w:rsidR="00D3232D" w:rsidRPr="00D3232D" w:rsidRDefault="00D3232D"/>
        </w:tc>
      </w:tr>
      <w:tr w:rsidR="00F15DC7" w:rsidRPr="00D3232D" w14:paraId="0379C9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CE32" w14:textId="77777777" w:rsidR="00D3232D" w:rsidRPr="00D3232D" w:rsidRDefault="00D3232D">
            <w:r w:rsidRPr="00D3232D">
              <w:t>C4-253243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65CB0" w14:textId="77777777" w:rsidR="00D3232D" w:rsidRPr="00D3232D" w:rsidRDefault="00D3232D">
            <w:r w:rsidRPr="00D3232D">
              <w:t>Adding MNR5GN3G to MWD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7D9E"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5DA4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3EB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03CD" w14:textId="77777777" w:rsidR="00D3232D" w:rsidRPr="00D3232D" w:rsidRDefault="00D3232D"/>
        </w:tc>
      </w:tr>
      <w:tr w:rsidR="00F15DC7" w:rsidRPr="00D3232D" w14:paraId="2CB64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7C74" w14:textId="77777777" w:rsidR="00D3232D" w:rsidRPr="00D3232D" w:rsidRDefault="00D3232D">
            <w:r w:rsidRPr="00D3232D">
              <w:t>C4-253244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75C3"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08AF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DAE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FB2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B67B" w14:textId="77777777" w:rsidR="00D3232D" w:rsidRPr="00D3232D" w:rsidRDefault="00D3232D">
            <w:r w:rsidRPr="00D3232D">
              <w:t>C4-253453</w:t>
            </w:r>
          </w:p>
        </w:tc>
      </w:tr>
      <w:tr w:rsidR="00F15DC7" w:rsidRPr="00D3232D" w14:paraId="21015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623F1" w14:textId="77777777" w:rsidR="00D3232D" w:rsidRPr="00D3232D" w:rsidRDefault="00D3232D">
            <w:r w:rsidRPr="00D3232D">
              <w:t>C4-253245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DC252"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A19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544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19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B27D" w14:textId="77777777" w:rsidR="00D3232D" w:rsidRPr="00D3232D" w:rsidRDefault="00D3232D">
            <w:r w:rsidRPr="00D3232D">
              <w:t>C4-253464</w:t>
            </w:r>
          </w:p>
        </w:tc>
      </w:tr>
      <w:tr w:rsidR="00F15DC7" w:rsidRPr="00D3232D" w14:paraId="0C9F94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F919" w14:textId="77777777" w:rsidR="00D3232D" w:rsidRPr="00D3232D" w:rsidRDefault="00D3232D">
            <w:r w:rsidRPr="00D3232D">
              <w:t>C4-253246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A0527"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978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51F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39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3233" w14:textId="77777777" w:rsidR="00D3232D" w:rsidRPr="00D3232D" w:rsidRDefault="00D3232D">
            <w:r w:rsidRPr="00D3232D">
              <w:t>C4-253471</w:t>
            </w:r>
          </w:p>
        </w:tc>
      </w:tr>
      <w:tr w:rsidR="00F15DC7" w:rsidRPr="00D3232D" w14:paraId="6D4CF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5238" w14:textId="77777777" w:rsidR="00D3232D" w:rsidRPr="00D3232D" w:rsidRDefault="00D3232D">
            <w:r w:rsidRPr="00D3232D">
              <w:t>C4-</w:t>
            </w:r>
            <w:r w:rsidRPr="00D3232D">
              <w:lastRenderedPageBreak/>
              <w:t>253247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1DC2" w14:textId="77777777" w:rsidR="00D3232D" w:rsidRPr="00D3232D" w:rsidRDefault="00D3232D">
            <w:r w:rsidRPr="00D3232D">
              <w:lastRenderedPageBreak/>
              <w:t>PEI change timestamp in PeiUpdateInfo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9F8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CD7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816A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041E" w14:textId="77777777" w:rsidR="00D3232D" w:rsidRPr="00D3232D" w:rsidRDefault="00D3232D"/>
        </w:tc>
      </w:tr>
      <w:tr w:rsidR="00F15DC7" w:rsidRPr="00D3232D" w14:paraId="1806AF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E00F" w14:textId="77777777" w:rsidR="00D3232D" w:rsidRPr="00D3232D" w:rsidRDefault="00D3232D">
            <w:r w:rsidRPr="00D3232D">
              <w:t>C4-253248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6A00" w14:textId="77777777" w:rsidR="00D3232D" w:rsidRPr="00D3232D" w:rsidRDefault="00D3232D">
            <w:r w:rsidRPr="00D3232D">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77E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084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A80C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5AB5" w14:textId="77777777" w:rsidR="00D3232D" w:rsidRPr="00D3232D" w:rsidRDefault="00D3232D">
            <w:r w:rsidRPr="00D3232D">
              <w:t>C4-253487</w:t>
            </w:r>
          </w:p>
        </w:tc>
      </w:tr>
      <w:tr w:rsidR="00F15DC7" w:rsidRPr="00D3232D" w14:paraId="449F4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7312A" w14:textId="77777777" w:rsidR="00D3232D" w:rsidRPr="00D3232D" w:rsidRDefault="00D3232D">
            <w:r w:rsidRPr="00D3232D">
              <w:t>C4-253249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60189"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A01D"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4CF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07D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521F" w14:textId="77777777" w:rsidR="00D3232D" w:rsidRPr="00D3232D" w:rsidRDefault="00D3232D">
            <w:r w:rsidRPr="00D3232D">
              <w:t>C4-253488</w:t>
            </w:r>
          </w:p>
        </w:tc>
      </w:tr>
      <w:tr w:rsidR="00F15DC7" w:rsidRPr="00D3232D" w14:paraId="4A097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E7C61" w14:textId="77777777" w:rsidR="00D3232D" w:rsidRPr="00D3232D" w:rsidRDefault="00D3232D">
            <w:r w:rsidRPr="00D3232D">
              <w:t>C4-253250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5081"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58B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C45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F40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9F41" w14:textId="77777777" w:rsidR="00D3232D" w:rsidRPr="00D3232D" w:rsidRDefault="00D3232D">
            <w:r w:rsidRPr="00D3232D">
              <w:t>C4-253454</w:t>
            </w:r>
          </w:p>
        </w:tc>
      </w:tr>
      <w:tr w:rsidR="00F15DC7" w:rsidRPr="00D3232D" w14:paraId="09A9A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90EB" w14:textId="77777777" w:rsidR="00D3232D" w:rsidRPr="00D3232D" w:rsidRDefault="00D3232D">
            <w:r w:rsidRPr="00D3232D">
              <w:t>C4-253251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633C"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C2CC"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E95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AC72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1CC0" w14:textId="77777777" w:rsidR="00D3232D" w:rsidRPr="00D3232D" w:rsidRDefault="00D3232D"/>
        </w:tc>
      </w:tr>
      <w:tr w:rsidR="00F15DC7" w:rsidRPr="00D3232D" w14:paraId="6C20E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AAB0" w14:textId="77777777" w:rsidR="00D3232D" w:rsidRPr="00D3232D" w:rsidRDefault="00D3232D">
            <w:r w:rsidRPr="00D3232D">
              <w:t>C4-253252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DC3"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B3E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6CE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CF2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D5B9" w14:textId="77777777" w:rsidR="00D3232D" w:rsidRPr="00D3232D" w:rsidRDefault="00D3232D">
            <w:r w:rsidRPr="00D3232D">
              <w:t>C4-253472</w:t>
            </w:r>
          </w:p>
        </w:tc>
      </w:tr>
      <w:tr w:rsidR="00F15DC7" w:rsidRPr="00D3232D" w14:paraId="72F69E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73C0" w14:textId="77777777" w:rsidR="00D3232D" w:rsidRPr="00D3232D" w:rsidRDefault="00D3232D">
            <w:r w:rsidRPr="00D3232D">
              <w:t>C4-253253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5B59"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53E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88D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362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69FA1" w14:textId="77777777" w:rsidR="00D3232D" w:rsidRPr="00D3232D" w:rsidRDefault="00D3232D">
            <w:r w:rsidRPr="00D3232D">
              <w:t>C4-253505</w:t>
            </w:r>
          </w:p>
        </w:tc>
      </w:tr>
      <w:tr w:rsidR="00F15DC7" w:rsidRPr="00D3232D" w14:paraId="03B5C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25D2" w14:textId="77777777" w:rsidR="00D3232D" w:rsidRPr="00D3232D" w:rsidRDefault="00D3232D">
            <w:r w:rsidRPr="00D3232D">
              <w:t>C4-253254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DE67"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EBA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8ED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46F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6E29" w14:textId="77777777" w:rsidR="00D3232D" w:rsidRPr="00D3232D" w:rsidRDefault="00D3232D">
            <w:r w:rsidRPr="00D3232D">
              <w:t>C4-253506</w:t>
            </w:r>
          </w:p>
        </w:tc>
      </w:tr>
      <w:tr w:rsidR="00F15DC7" w:rsidRPr="00D3232D" w14:paraId="0CE3C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6198" w14:textId="77777777" w:rsidR="00D3232D" w:rsidRPr="00D3232D" w:rsidRDefault="00D3232D">
            <w:r w:rsidRPr="00D3232D">
              <w:t>C4-253255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0FE46"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BF9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B682"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6AF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B2D0" w14:textId="77777777" w:rsidR="00D3232D" w:rsidRPr="00D3232D" w:rsidRDefault="00D3232D"/>
        </w:tc>
      </w:tr>
      <w:tr w:rsidR="00F15DC7" w:rsidRPr="00D3232D" w14:paraId="6ABC58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ED09" w14:textId="77777777" w:rsidR="00D3232D" w:rsidRPr="00D3232D" w:rsidRDefault="00D3232D">
            <w:r w:rsidRPr="00D3232D">
              <w:t>C4-253256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3ABB"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BDD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043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E91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87F3" w14:textId="77777777" w:rsidR="00D3232D" w:rsidRPr="00D3232D" w:rsidRDefault="00D3232D">
            <w:r w:rsidRPr="00D3232D">
              <w:t>C4-253490</w:t>
            </w:r>
          </w:p>
        </w:tc>
      </w:tr>
      <w:tr w:rsidR="00F15DC7" w:rsidRPr="00D3232D" w14:paraId="54E006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1325" w14:textId="77777777" w:rsidR="00D3232D" w:rsidRPr="00D3232D" w:rsidRDefault="00D3232D">
            <w:r w:rsidRPr="00D3232D">
              <w:t>C4-253257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598A"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00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D02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4CC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DFAF" w14:textId="77777777" w:rsidR="00D3232D" w:rsidRPr="00D3232D" w:rsidRDefault="00D3232D">
            <w:r w:rsidRPr="00D3232D">
              <w:t>C4-253458</w:t>
            </w:r>
          </w:p>
        </w:tc>
      </w:tr>
      <w:tr w:rsidR="00F15DC7" w:rsidRPr="00D3232D" w14:paraId="1C155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ADFC" w14:textId="77777777" w:rsidR="00D3232D" w:rsidRPr="00D3232D" w:rsidRDefault="00D3232D">
            <w:r w:rsidRPr="00D3232D">
              <w:t>C4-253258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799C"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201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660E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5C4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F777" w14:textId="77777777" w:rsidR="00D3232D" w:rsidRPr="00D3232D" w:rsidRDefault="00D3232D">
            <w:r w:rsidRPr="00D3232D">
              <w:t>C4-253459</w:t>
            </w:r>
          </w:p>
        </w:tc>
      </w:tr>
      <w:tr w:rsidR="00F15DC7" w:rsidRPr="00D3232D" w14:paraId="5A178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B871" w14:textId="77777777" w:rsidR="00D3232D" w:rsidRPr="00D3232D" w:rsidRDefault="00D3232D">
            <w:r w:rsidRPr="00D3232D">
              <w:t>C4-253259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CC6C" w14:textId="77777777" w:rsidR="00D3232D" w:rsidRPr="00D3232D" w:rsidRDefault="00D3232D">
            <w:r w:rsidRPr="00D3232D">
              <w:t>AIoT Device Ranges Support for ADM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315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867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065B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981D" w14:textId="77777777" w:rsidR="00D3232D" w:rsidRPr="00D3232D" w:rsidRDefault="00D3232D"/>
        </w:tc>
      </w:tr>
      <w:tr w:rsidR="00F15DC7" w:rsidRPr="00D3232D" w14:paraId="06724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D6CA" w14:textId="77777777" w:rsidR="00D3232D" w:rsidRPr="00D3232D" w:rsidRDefault="00D3232D">
            <w:r w:rsidRPr="00D3232D">
              <w:t>C4-253260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DE58" w14:textId="77777777" w:rsidR="00D3232D" w:rsidRPr="00D3232D" w:rsidRDefault="00D3232D">
            <w:r w:rsidRPr="00D3232D">
              <w:t>Clarify the Encoding of AIoT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C37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8810"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9A8B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7A9C188" w14:textId="77777777" w:rsidR="00D3232D" w:rsidRPr="00D3232D" w:rsidRDefault="00D3232D"/>
        </w:tc>
      </w:tr>
      <w:tr w:rsidR="00F15DC7" w:rsidRPr="00D3232D" w14:paraId="78E287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5CB3" w14:textId="77777777" w:rsidR="00D3232D" w:rsidRPr="00D3232D" w:rsidRDefault="00D3232D">
            <w:r w:rsidRPr="00D3232D">
              <w:t>C4-253261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2635"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774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99B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2EC0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AD9F" w14:textId="77777777" w:rsidR="00D3232D" w:rsidRPr="00D3232D" w:rsidRDefault="00D3232D">
            <w:r w:rsidRPr="00D3232D">
              <w:t>C4-253362</w:t>
            </w:r>
          </w:p>
        </w:tc>
      </w:tr>
      <w:tr w:rsidR="00F15DC7" w:rsidRPr="00D3232D" w14:paraId="677F7C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716C" w14:textId="77777777" w:rsidR="00D3232D" w:rsidRPr="00D3232D" w:rsidRDefault="00D3232D">
            <w:r w:rsidRPr="00D3232D">
              <w:t>C4-253262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F601"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45FE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DF9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6B3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E747" w14:textId="77777777" w:rsidR="00D3232D" w:rsidRPr="00D3232D" w:rsidRDefault="00D3232D">
            <w:r w:rsidRPr="00D3232D">
              <w:t>C4-253384</w:t>
            </w:r>
          </w:p>
        </w:tc>
      </w:tr>
      <w:tr w:rsidR="00F15DC7" w:rsidRPr="00D3232D" w14:paraId="35071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D5DFF" w14:textId="77777777" w:rsidR="00D3232D" w:rsidRPr="00D3232D" w:rsidRDefault="00D3232D">
            <w:r w:rsidRPr="00D3232D">
              <w:t>C4-253263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BBEE0"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7CE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887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930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494F" w14:textId="77777777" w:rsidR="00D3232D" w:rsidRPr="00D3232D" w:rsidRDefault="00D3232D">
            <w:r w:rsidRPr="00D3232D">
              <w:t>C4-253385</w:t>
            </w:r>
          </w:p>
        </w:tc>
      </w:tr>
      <w:tr w:rsidR="00F15DC7" w:rsidRPr="00D3232D" w14:paraId="3061D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0554" w14:textId="77777777" w:rsidR="00D3232D" w:rsidRPr="00D3232D" w:rsidRDefault="00D3232D">
            <w:r w:rsidRPr="00D3232D">
              <w:t>C4-253264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5702" w14:textId="77777777" w:rsidR="00D3232D" w:rsidRPr="00D3232D" w:rsidRDefault="00D3232D">
            <w:r w:rsidRPr="00D3232D">
              <w:t>Essential Clarification for Bits Order for SIB Types Bitmap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CC5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96B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24F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68A2" w14:textId="77777777" w:rsidR="00D3232D" w:rsidRPr="00D3232D" w:rsidRDefault="00D3232D"/>
        </w:tc>
      </w:tr>
      <w:tr w:rsidR="00F15DC7" w:rsidRPr="00D3232D" w14:paraId="322EA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A46C5" w14:textId="77777777" w:rsidR="00D3232D" w:rsidRPr="00D3232D" w:rsidRDefault="00D3232D">
            <w:r w:rsidRPr="00D3232D">
              <w:t>C4-253265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D5A5"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1239"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1B81"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F50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4311" w14:textId="77777777" w:rsidR="00D3232D" w:rsidRPr="00D3232D" w:rsidRDefault="00D3232D">
            <w:r w:rsidRPr="00D3232D">
              <w:t>-</w:t>
            </w:r>
          </w:p>
        </w:tc>
      </w:tr>
      <w:tr w:rsidR="00F15DC7" w:rsidRPr="00D3232D" w14:paraId="5AD56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7898" w14:textId="77777777" w:rsidR="00D3232D" w:rsidRPr="00D3232D" w:rsidRDefault="00D3232D">
            <w:r w:rsidRPr="00D3232D">
              <w:t>C4-253266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3D9"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B380"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FCE9"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22E1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1214" w14:textId="77777777" w:rsidR="00D3232D" w:rsidRPr="00D3232D" w:rsidRDefault="00D3232D"/>
        </w:tc>
      </w:tr>
      <w:tr w:rsidR="00F15DC7" w:rsidRPr="00D3232D" w14:paraId="4DC5A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E0F4" w14:textId="77777777" w:rsidR="00D3232D" w:rsidRPr="00D3232D" w:rsidRDefault="00D3232D">
            <w:r w:rsidRPr="00D3232D">
              <w:t>C4-253267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C190"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91BF"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1D7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FFE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FD36" w14:textId="77777777" w:rsidR="00D3232D" w:rsidRPr="00D3232D" w:rsidRDefault="00D3232D"/>
        </w:tc>
      </w:tr>
      <w:tr w:rsidR="00F15DC7" w:rsidRPr="00D3232D" w14:paraId="360BC2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6BE1" w14:textId="77777777" w:rsidR="00D3232D" w:rsidRPr="00D3232D" w:rsidRDefault="00D3232D">
            <w:r w:rsidRPr="00D3232D">
              <w:t>C4-253268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5CA5" w14:textId="77777777" w:rsidR="00D3232D" w:rsidRPr="00D3232D" w:rsidRDefault="00D3232D">
            <w:r w:rsidRPr="00D3232D">
              <w:t>Correction on DNN Failure Handling with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D11D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22E2A"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B8A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DB3E" w14:textId="77777777" w:rsidR="00D3232D" w:rsidRPr="00D3232D" w:rsidRDefault="00D3232D"/>
        </w:tc>
      </w:tr>
      <w:tr w:rsidR="00F15DC7" w:rsidRPr="00D3232D" w14:paraId="5A717D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CEDE3" w14:textId="77777777" w:rsidR="00D3232D" w:rsidRPr="00D3232D" w:rsidRDefault="00D3232D">
            <w:r w:rsidRPr="00D3232D">
              <w:lastRenderedPageBreak/>
              <w:t>C4-253269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1F3E" w14:textId="77777777" w:rsidR="00D3232D" w:rsidRPr="00D3232D" w:rsidRDefault="00D3232D">
            <w:r w:rsidRPr="00D3232D">
              <w:t>PDU Session Re-establishment due to N3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581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C6D7"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FC3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31CFF0E" w14:textId="77777777" w:rsidR="00D3232D" w:rsidRPr="00D3232D" w:rsidRDefault="00D3232D"/>
        </w:tc>
      </w:tr>
      <w:tr w:rsidR="00F15DC7" w:rsidRPr="00D3232D" w14:paraId="11F00E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A130" w14:textId="77777777" w:rsidR="00D3232D" w:rsidRPr="00D3232D" w:rsidRDefault="00D3232D">
            <w:r w:rsidRPr="00D3232D">
              <w:t>C4-253270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90D1"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68EB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1F2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141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609BA" w14:textId="77777777" w:rsidR="00D3232D" w:rsidRPr="00D3232D" w:rsidRDefault="00D3232D">
            <w:r w:rsidRPr="00D3232D">
              <w:t>C4-253438</w:t>
            </w:r>
          </w:p>
        </w:tc>
      </w:tr>
      <w:tr w:rsidR="00F15DC7" w:rsidRPr="00D3232D" w14:paraId="21015A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98CA" w14:textId="77777777" w:rsidR="00D3232D" w:rsidRPr="00D3232D" w:rsidRDefault="00D3232D">
            <w:r w:rsidRPr="00D3232D">
              <w:t>C4-253271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4576" w14:textId="77777777" w:rsidR="00D3232D" w:rsidRPr="00D3232D" w:rsidRDefault="00D3232D">
            <w:r w:rsidRPr="00D3232D">
              <w:t>User Plance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B60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159E"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D179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5A8B" w14:textId="77777777" w:rsidR="00D3232D" w:rsidRPr="00D3232D" w:rsidRDefault="00D3232D"/>
        </w:tc>
      </w:tr>
      <w:tr w:rsidR="00F15DC7" w:rsidRPr="00D3232D" w14:paraId="4BA2E0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81FC7" w14:textId="77777777" w:rsidR="00D3232D" w:rsidRPr="00D3232D" w:rsidRDefault="00D3232D">
            <w:r w:rsidRPr="00D3232D">
              <w:t>C4-253272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EF95"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FC3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E3E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587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43AC" w14:textId="77777777" w:rsidR="00D3232D" w:rsidRPr="00D3232D" w:rsidRDefault="00D3232D">
            <w:r w:rsidRPr="00D3232D">
              <w:t>C4-253439</w:t>
            </w:r>
          </w:p>
        </w:tc>
      </w:tr>
      <w:tr w:rsidR="00F15DC7" w:rsidRPr="00D3232D" w14:paraId="6CE1C9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635D" w14:textId="77777777" w:rsidR="00D3232D" w:rsidRPr="00D3232D" w:rsidRDefault="00D3232D">
            <w:r w:rsidRPr="00D3232D">
              <w:t>C4-253273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C0A0"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8BCD"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7EA8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FEB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F152" w14:textId="77777777" w:rsidR="00D3232D" w:rsidRPr="00D3232D" w:rsidRDefault="00D3232D">
            <w:r w:rsidRPr="00D3232D">
              <w:t>C4-253489</w:t>
            </w:r>
          </w:p>
        </w:tc>
      </w:tr>
      <w:tr w:rsidR="00F15DC7" w:rsidRPr="00D3232D" w14:paraId="44576E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B7BE" w14:textId="77777777" w:rsidR="00D3232D" w:rsidRPr="00D3232D" w:rsidRDefault="00D3232D">
            <w:r w:rsidRPr="00D3232D">
              <w:t>C4-253274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5C493" w14:textId="77777777" w:rsidR="00D3232D" w:rsidRPr="00D3232D" w:rsidRDefault="00D3232D">
            <w:r w:rsidRPr="00D3232D">
              <w:t>Disaster Roaming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F8F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0DF4"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0FC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F95D" w14:textId="77777777" w:rsidR="00D3232D" w:rsidRPr="00D3232D" w:rsidRDefault="00D3232D"/>
        </w:tc>
      </w:tr>
      <w:tr w:rsidR="00F15DC7" w:rsidRPr="00D3232D" w14:paraId="77771F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9FD3" w14:textId="77777777" w:rsidR="00D3232D" w:rsidRPr="00D3232D" w:rsidRDefault="00D3232D">
            <w:r w:rsidRPr="00D3232D">
              <w:t>C4-253275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40D0" w14:textId="77777777" w:rsidR="00D3232D" w:rsidRPr="00D3232D" w:rsidRDefault="00D3232D">
            <w:r w:rsidRPr="00D3232D">
              <w:t>Access Token Retrive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394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A70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137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4DC4" w14:textId="77777777" w:rsidR="00D3232D" w:rsidRPr="00D3232D" w:rsidRDefault="00D3232D">
            <w:r w:rsidRPr="00D3232D">
              <w:t>C4-253380</w:t>
            </w:r>
          </w:p>
        </w:tc>
      </w:tr>
      <w:tr w:rsidR="00F15DC7" w:rsidRPr="00D3232D" w14:paraId="3E1B1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8285" w14:textId="77777777" w:rsidR="00D3232D" w:rsidRPr="00D3232D" w:rsidRDefault="00D3232D">
            <w:r w:rsidRPr="00D3232D">
              <w:t>C4-253276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E648"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3A5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E6F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FAF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3416" w14:textId="77777777" w:rsidR="00D3232D" w:rsidRPr="00D3232D" w:rsidRDefault="00D3232D">
            <w:r w:rsidRPr="00D3232D">
              <w:t>C4-253444</w:t>
            </w:r>
          </w:p>
        </w:tc>
      </w:tr>
      <w:tr w:rsidR="00F15DC7" w:rsidRPr="00D3232D" w14:paraId="2BA6B9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6491" w14:textId="77777777" w:rsidR="00D3232D" w:rsidRPr="00D3232D" w:rsidRDefault="00D3232D">
            <w:r w:rsidRPr="00D3232D">
              <w:t>C4-253277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D52F"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42FE" w14:textId="77777777" w:rsidR="00D3232D" w:rsidRPr="00D3232D" w:rsidRDefault="00D3232D">
            <w:r w:rsidRPr="00D3232D">
              <w:t>LG Electronics,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BD8B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11D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3144" w14:textId="77777777" w:rsidR="00D3232D" w:rsidRPr="00D3232D" w:rsidRDefault="00D3232D">
            <w:r w:rsidRPr="00D3232D">
              <w:t>C4-253389</w:t>
            </w:r>
          </w:p>
        </w:tc>
      </w:tr>
      <w:tr w:rsidR="00F15DC7" w:rsidRPr="00D3232D" w14:paraId="150635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3528" w14:textId="77777777" w:rsidR="00D3232D" w:rsidRPr="00D3232D" w:rsidRDefault="00D3232D">
            <w:r w:rsidRPr="00D3232D">
              <w:t>C4-253278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81FF7" w14:textId="77777777" w:rsidR="00D3232D" w:rsidRPr="00D3232D" w:rsidRDefault="00D3232D">
            <w:r w:rsidRPr="00D3232D">
              <w:t>Clarify the Encoding of AIoT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17C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01D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844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46BA" w14:textId="77777777" w:rsidR="00D3232D" w:rsidRPr="00D3232D" w:rsidRDefault="00D3232D">
            <w:r w:rsidRPr="00D3232D">
              <w:t>C4-253405</w:t>
            </w:r>
          </w:p>
        </w:tc>
      </w:tr>
      <w:tr w:rsidR="00F15DC7" w:rsidRPr="00D3232D" w14:paraId="75F65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C044" w14:textId="77777777" w:rsidR="00D3232D" w:rsidRPr="00D3232D" w:rsidRDefault="00D3232D">
            <w:r w:rsidRPr="00D3232D">
              <w:t>C4-253279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7C42D" w14:textId="77777777" w:rsidR="00D3232D" w:rsidRPr="00D3232D" w:rsidRDefault="00D3232D">
            <w:r w:rsidRPr="00D3232D">
              <w:t>Update the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DB32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0A4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271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14D0" w14:textId="77777777" w:rsidR="00D3232D" w:rsidRPr="00D3232D" w:rsidRDefault="00D3232D"/>
        </w:tc>
      </w:tr>
      <w:tr w:rsidR="00F15DC7" w:rsidRPr="00D3232D" w14:paraId="357A4E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F2B2" w14:textId="77777777" w:rsidR="00D3232D" w:rsidRPr="00D3232D" w:rsidRDefault="00D3232D">
            <w:r w:rsidRPr="00D3232D">
              <w:t>C4-253280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4559" w14:textId="77777777" w:rsidR="00D3232D" w:rsidRPr="00D3232D" w:rsidRDefault="00D3232D">
            <w:r w:rsidRPr="00D3232D">
              <w:t>Define the OpenAPI for Nimsas_ImsParameterProvision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210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DE2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C1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7A7A" w14:textId="77777777" w:rsidR="00D3232D" w:rsidRPr="00D3232D" w:rsidRDefault="00D3232D"/>
        </w:tc>
      </w:tr>
      <w:tr w:rsidR="00F15DC7" w:rsidRPr="00D3232D" w14:paraId="1A6B1D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7BE1" w14:textId="77777777" w:rsidR="00D3232D" w:rsidRPr="00D3232D" w:rsidRDefault="00D3232D">
            <w:r w:rsidRPr="00D3232D">
              <w:t>C4-253281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2348" w14:textId="77777777" w:rsidR="00D3232D" w:rsidRPr="00D3232D" w:rsidRDefault="00D3232D">
            <w:r w:rsidRPr="00D3232D">
              <w:t>Update to Nimsas_ImsParameterProvision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2520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0C9D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9F3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A253" w14:textId="77777777" w:rsidR="00D3232D" w:rsidRPr="00D3232D" w:rsidRDefault="00D3232D"/>
        </w:tc>
      </w:tr>
      <w:tr w:rsidR="00F15DC7" w:rsidRPr="00D3232D" w14:paraId="42F437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8433" w14:textId="77777777" w:rsidR="00D3232D" w:rsidRPr="00D3232D" w:rsidRDefault="00D3232D">
            <w:r w:rsidRPr="00D3232D">
              <w:t>C4-253282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58D2" w14:textId="77777777" w:rsidR="00D3232D" w:rsidRPr="00D3232D" w:rsidRDefault="00D3232D">
            <w:r w:rsidRPr="00D3232D">
              <w:t>Remove the editor note for Nimsas_ImsEE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1DED"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B1F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124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B59E" w14:textId="77777777" w:rsidR="00D3232D" w:rsidRPr="00D3232D" w:rsidRDefault="00D3232D"/>
        </w:tc>
      </w:tr>
      <w:tr w:rsidR="00F15DC7" w:rsidRPr="00D3232D" w14:paraId="0EDE97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9B31" w14:textId="77777777" w:rsidR="00D3232D" w:rsidRPr="00D3232D" w:rsidRDefault="00D3232D">
            <w:r w:rsidRPr="00D3232D">
              <w:t>C4-253283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6897" w14:textId="77777777" w:rsidR="00D3232D" w:rsidRPr="00D3232D" w:rsidRDefault="00D3232D">
            <w:r w:rsidRPr="00D3232D">
              <w:t>Remove the editor note in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2EC3"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DAB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4DB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0AA4324" w14:textId="77777777" w:rsidR="00D3232D" w:rsidRPr="00D3232D" w:rsidRDefault="00D3232D"/>
        </w:tc>
      </w:tr>
      <w:tr w:rsidR="00F15DC7" w:rsidRPr="00D3232D" w14:paraId="6F6C9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E6AF" w14:textId="77777777" w:rsidR="00D3232D" w:rsidRPr="00D3232D" w:rsidRDefault="00D3232D">
            <w:r w:rsidRPr="00D3232D">
              <w:t>C4-253284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828A" w14:textId="77777777" w:rsidR="00D3232D" w:rsidRPr="00D3232D" w:rsidRDefault="00D3232D">
            <w:r w:rsidRPr="00D3232D">
              <w:t>Add Correlation Identifier to Namf_AIoT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E676"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204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DEF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D3DC" w14:textId="77777777" w:rsidR="00D3232D" w:rsidRPr="00D3232D" w:rsidRDefault="00D3232D"/>
        </w:tc>
      </w:tr>
      <w:tr w:rsidR="00F15DC7" w:rsidRPr="00D3232D" w14:paraId="0A3780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5C1E8" w14:textId="77777777" w:rsidR="00D3232D" w:rsidRPr="00D3232D" w:rsidRDefault="00D3232D">
            <w:r w:rsidRPr="00D3232D">
              <w:t>C4-253285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CAA57"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82E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DB3B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EDC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195A" w14:textId="77777777" w:rsidR="00D3232D" w:rsidRPr="00D3232D" w:rsidRDefault="00D3232D">
            <w:r w:rsidRPr="00D3232D">
              <w:t>C4-253412</w:t>
            </w:r>
          </w:p>
        </w:tc>
      </w:tr>
      <w:tr w:rsidR="00F15DC7" w:rsidRPr="00D3232D" w14:paraId="2F6FC2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D3FA" w14:textId="77777777" w:rsidR="00D3232D" w:rsidRPr="00D3232D" w:rsidRDefault="00D3232D">
            <w:r w:rsidRPr="00D3232D">
              <w:t>C4-253286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C59C" w14:textId="77777777" w:rsidR="00D3232D" w:rsidRPr="00D3232D" w:rsidRDefault="00D3232D">
            <w:r w:rsidRPr="00D3232D">
              <w:t>Definition of Nudr_DataRepository service for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0B676"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769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D27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842E" w14:textId="77777777" w:rsidR="00D3232D" w:rsidRPr="00D3232D" w:rsidRDefault="00D3232D"/>
        </w:tc>
      </w:tr>
      <w:tr w:rsidR="00F15DC7" w:rsidRPr="00D3232D" w14:paraId="481C44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2092" w14:textId="77777777" w:rsidR="00D3232D" w:rsidRPr="00D3232D" w:rsidRDefault="00D3232D">
            <w:r w:rsidRPr="00D3232D">
              <w:t>C4-253287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6CA3" w14:textId="77777777" w:rsidR="00D3232D" w:rsidRPr="00D3232D" w:rsidRDefault="00D3232D">
            <w:r w:rsidRPr="00D3232D">
              <w:t>Removal of clause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7CC3"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0C9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0A0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69D7" w14:textId="77777777" w:rsidR="00D3232D" w:rsidRPr="00D3232D" w:rsidRDefault="00D3232D"/>
        </w:tc>
      </w:tr>
      <w:tr w:rsidR="00F15DC7" w:rsidRPr="00D3232D" w14:paraId="57558E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9CE5" w14:textId="77777777" w:rsidR="00D3232D" w:rsidRPr="00D3232D" w:rsidRDefault="00D3232D">
            <w:r w:rsidRPr="00D3232D">
              <w:t>C4-253288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0782" w14:textId="77777777" w:rsidR="00D3232D" w:rsidRPr="00D3232D" w:rsidRDefault="00D3232D">
            <w:r w:rsidRPr="00D3232D">
              <w:t>API definition for Nudr_DataRepository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EC0E"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A92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35B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0472" w14:textId="77777777" w:rsidR="00D3232D" w:rsidRPr="00D3232D" w:rsidRDefault="00D3232D"/>
        </w:tc>
      </w:tr>
      <w:tr w:rsidR="00F15DC7" w:rsidRPr="00D3232D" w14:paraId="156721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1BAB" w14:textId="77777777" w:rsidR="00D3232D" w:rsidRPr="00D3232D" w:rsidRDefault="00D3232D">
            <w:r w:rsidRPr="00D3232D">
              <w:t>C4-253289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22D2" w14:textId="77777777" w:rsidR="00D3232D" w:rsidRPr="00D3232D" w:rsidRDefault="00D3232D">
            <w:r w:rsidRPr="00D3232D">
              <w:t>Update the scope overview and service operations 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B8DF"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E9A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613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A2B7" w14:textId="77777777" w:rsidR="00D3232D" w:rsidRPr="00D3232D" w:rsidRDefault="00D3232D">
            <w:r w:rsidRPr="00D3232D">
              <w:t>C4-253402</w:t>
            </w:r>
          </w:p>
        </w:tc>
      </w:tr>
      <w:tr w:rsidR="00F15DC7" w:rsidRPr="00D3232D" w14:paraId="428100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F9A7" w14:textId="77777777" w:rsidR="00D3232D" w:rsidRPr="00D3232D" w:rsidRDefault="00D3232D">
            <w:r w:rsidRPr="00D3232D">
              <w:t>C4-</w:t>
            </w:r>
            <w:r w:rsidRPr="00D3232D">
              <w:lastRenderedPageBreak/>
              <w:t>253290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41BB" w14:textId="77777777" w:rsidR="00D3232D" w:rsidRPr="00D3232D" w:rsidRDefault="00D3232D">
            <w:r w:rsidRPr="00D3232D">
              <w:lastRenderedPageBreak/>
              <w:t xml:space="preserve">Update the Nudr_DataRepository resource </w:t>
            </w:r>
            <w:r w:rsidRPr="00D3232D">
              <w:lastRenderedPageBreak/>
              <w:t>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5009" w14:textId="77777777" w:rsidR="00D3232D" w:rsidRPr="00D3232D" w:rsidRDefault="00D3232D">
            <w:r w:rsidRPr="00D3232D">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76C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C1A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AE73249" w14:textId="77777777" w:rsidR="00D3232D" w:rsidRPr="00D3232D" w:rsidRDefault="00D3232D"/>
        </w:tc>
      </w:tr>
      <w:tr w:rsidR="00F15DC7" w:rsidRPr="00D3232D" w14:paraId="414AD8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2971" w14:textId="77777777" w:rsidR="00D3232D" w:rsidRPr="00D3232D" w:rsidRDefault="00D3232D">
            <w:r w:rsidRPr="00D3232D">
              <w:t>C4-253291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B29C"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ED5B"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780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7DD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0216" w14:textId="77777777" w:rsidR="00D3232D" w:rsidRPr="00D3232D" w:rsidRDefault="00D3232D">
            <w:r w:rsidRPr="00D3232D">
              <w:t>C4-253456</w:t>
            </w:r>
          </w:p>
        </w:tc>
      </w:tr>
      <w:tr w:rsidR="00F15DC7" w:rsidRPr="00D3232D" w14:paraId="76093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8D3D" w14:textId="77777777" w:rsidR="00D3232D" w:rsidRPr="00D3232D" w:rsidRDefault="00D3232D">
            <w:r w:rsidRPr="00D3232D">
              <w:t>C4-253292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5B44" w14:textId="77777777" w:rsidR="00D3232D" w:rsidRPr="00D3232D" w:rsidRDefault="00D3232D">
            <w:r w:rsidRPr="00D3232D">
              <w:t>Editorial corrections on AIoT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90E27"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CED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5AA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0B0B47E" w14:textId="77777777" w:rsidR="00D3232D" w:rsidRPr="00D3232D" w:rsidRDefault="00D3232D"/>
        </w:tc>
      </w:tr>
      <w:tr w:rsidR="00F15DC7" w:rsidRPr="00D3232D" w14:paraId="541C63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F4E8" w14:textId="77777777" w:rsidR="00D3232D" w:rsidRPr="00D3232D" w:rsidRDefault="00D3232D">
            <w:r w:rsidRPr="00D3232D">
              <w:t>C4-253293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5F7F" w14:textId="77777777" w:rsidR="00D3232D" w:rsidRPr="00D3232D" w:rsidRDefault="00D3232D">
            <w:r w:rsidRPr="00D3232D">
              <w:t>Update the Namf_AIoT Custom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3E3E"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7F5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8DB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8BA6" w14:textId="77777777" w:rsidR="00D3232D" w:rsidRPr="00D3232D" w:rsidRDefault="00D3232D"/>
        </w:tc>
      </w:tr>
      <w:tr w:rsidR="00F15DC7" w:rsidRPr="00D3232D" w14:paraId="52C760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FE9F8" w14:textId="77777777" w:rsidR="00D3232D" w:rsidRPr="00D3232D" w:rsidRDefault="00D3232D">
            <w:r w:rsidRPr="00D3232D">
              <w:t>C4-253294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FB48C" w14:textId="77777777" w:rsidR="00D3232D" w:rsidRPr="00D3232D" w:rsidRDefault="00D3232D">
            <w:r w:rsidRPr="00D3232D">
              <w:t>Update the AiotMessageReq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3673"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BC094"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CF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5057C903" w14:textId="77777777" w:rsidR="00D3232D" w:rsidRPr="00D3232D" w:rsidRDefault="00D3232D"/>
        </w:tc>
      </w:tr>
      <w:tr w:rsidR="00F15DC7" w:rsidRPr="00D3232D" w14:paraId="49B216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0F87" w14:textId="77777777" w:rsidR="00D3232D" w:rsidRPr="00D3232D" w:rsidRDefault="00D3232D">
            <w:r w:rsidRPr="00D3232D">
              <w:t>C4-253295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7D19" w14:textId="77777777" w:rsidR="00D3232D" w:rsidRPr="00D3232D" w:rsidRDefault="00D3232D">
            <w:r w:rsidRPr="00D3232D">
              <w:t>Add new identifiers in Namf_AIoT_MessageDelivery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CD65"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871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955D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0713" w14:textId="77777777" w:rsidR="00D3232D" w:rsidRPr="00D3232D" w:rsidRDefault="00D3232D">
            <w:r w:rsidRPr="00D3232D">
              <w:t>C4-253423</w:t>
            </w:r>
          </w:p>
        </w:tc>
      </w:tr>
      <w:tr w:rsidR="00F15DC7" w:rsidRPr="00D3232D" w14:paraId="3BCB5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B6F2" w14:textId="77777777" w:rsidR="00D3232D" w:rsidRPr="00D3232D" w:rsidRDefault="00D3232D">
            <w:r w:rsidRPr="00D3232D">
              <w:t>C4-253296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35E9" w14:textId="77777777" w:rsidR="00D3232D" w:rsidRPr="00D3232D" w:rsidRDefault="00D3232D">
            <w:r w:rsidRPr="00D3232D">
              <w:t>Update the structures of AIoT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F6E0"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AB0E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2BE8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1FA2" w14:textId="77777777" w:rsidR="00D3232D" w:rsidRPr="00D3232D" w:rsidRDefault="00D3232D"/>
        </w:tc>
      </w:tr>
      <w:tr w:rsidR="00F15DC7" w:rsidRPr="00D3232D" w14:paraId="2FF07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F5D5" w14:textId="77777777" w:rsidR="00D3232D" w:rsidRPr="00D3232D" w:rsidRDefault="00D3232D">
            <w:r w:rsidRPr="00D3232D">
              <w:t>C4-253297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93A3" w14:textId="77777777" w:rsidR="00D3232D" w:rsidRPr="00D3232D" w:rsidRDefault="00D3232D">
            <w:r w:rsidRPr="00D3232D">
              <w:t>LS on Structure updates of AIoT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DB50"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52B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41B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363D" w14:textId="77777777" w:rsidR="00D3232D" w:rsidRPr="00D3232D" w:rsidRDefault="00D3232D">
            <w:r w:rsidRPr="00D3232D">
              <w:t>C4-253501</w:t>
            </w:r>
          </w:p>
        </w:tc>
      </w:tr>
      <w:tr w:rsidR="00F15DC7" w:rsidRPr="00D3232D" w14:paraId="09F2AA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12D3" w14:textId="77777777" w:rsidR="00D3232D" w:rsidRPr="00D3232D" w:rsidRDefault="00D3232D">
            <w:r w:rsidRPr="00D3232D">
              <w:t>C4-253298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07CF" w14:textId="77777777" w:rsidR="00D3232D" w:rsidRPr="00D3232D" w:rsidRDefault="00D3232D">
            <w:r w:rsidRPr="00D3232D">
              <w:t>Update the AlternativeQosProfile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8444"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E61D"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D65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39082EA8" w14:textId="77777777" w:rsidR="00D3232D" w:rsidRPr="00D3232D" w:rsidRDefault="00D3232D"/>
        </w:tc>
      </w:tr>
      <w:tr w:rsidR="00F15DC7" w:rsidRPr="00D3232D" w14:paraId="37634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C8E3" w14:textId="77777777" w:rsidR="00D3232D" w:rsidRPr="00D3232D" w:rsidRDefault="00D3232D">
            <w:r w:rsidRPr="00D3232D">
              <w:t>C4-253299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7C30" w14:textId="77777777" w:rsidR="00D3232D" w:rsidRPr="00D3232D" w:rsidRDefault="00D3232D">
            <w:r w:rsidRPr="00D3232D">
              <w:t>Update the Nudr_DataRepository API 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2178"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BEE0"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37FB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AA8C38F" w14:textId="77777777" w:rsidR="00D3232D" w:rsidRPr="00D3232D" w:rsidRDefault="00D3232D"/>
        </w:tc>
      </w:tr>
      <w:tr w:rsidR="00F15DC7" w:rsidRPr="00D3232D" w14:paraId="2AE9A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3115" w14:textId="77777777" w:rsidR="00D3232D" w:rsidRPr="00D3232D" w:rsidRDefault="00D3232D">
            <w:r w:rsidRPr="00D3232D">
              <w:t>C4-253300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F30F" w14:textId="77777777" w:rsidR="00D3232D" w:rsidRPr="00D3232D" w:rsidRDefault="00D3232D">
            <w:r w:rsidRPr="00D3232D">
              <w:t>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6D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748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7262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681C" w14:textId="77777777" w:rsidR="00D3232D" w:rsidRPr="00D3232D" w:rsidRDefault="00D3232D">
            <w:r w:rsidRPr="00D3232D">
              <w:t>C4-253354</w:t>
            </w:r>
          </w:p>
        </w:tc>
      </w:tr>
      <w:tr w:rsidR="00F15DC7" w:rsidRPr="00D3232D" w14:paraId="6FCB9C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9552" w14:textId="77777777" w:rsidR="00D3232D" w:rsidRPr="00D3232D" w:rsidRDefault="00D3232D">
            <w:r w:rsidRPr="00D3232D">
              <w:t>C4-253301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5AF4" w14:textId="77777777" w:rsidR="00D3232D" w:rsidRPr="00D3232D" w:rsidRDefault="00D3232D">
            <w:r w:rsidRPr="00D3232D">
              <w:t>Add LMF ID for user plane connection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3FA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8FB4"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B72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D11A" w14:textId="77777777" w:rsidR="00D3232D" w:rsidRPr="00D3232D" w:rsidRDefault="00D3232D"/>
        </w:tc>
      </w:tr>
      <w:tr w:rsidR="00F15DC7" w:rsidRPr="00D3232D" w14:paraId="7A2CB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39FE" w14:textId="77777777" w:rsidR="00D3232D" w:rsidRPr="00D3232D" w:rsidRDefault="00D3232D">
            <w:r w:rsidRPr="00D3232D">
              <w:t>C4-253302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C8C6"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256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BEB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99C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F1BC" w14:textId="77777777" w:rsidR="00D3232D" w:rsidRPr="00D3232D" w:rsidRDefault="00D3232D">
            <w:r w:rsidRPr="00D3232D">
              <w:t>C4-253515</w:t>
            </w:r>
          </w:p>
        </w:tc>
      </w:tr>
      <w:tr w:rsidR="00F15DC7" w:rsidRPr="00D3232D" w14:paraId="37E99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BAF0" w14:textId="77777777" w:rsidR="00D3232D" w:rsidRPr="00D3232D" w:rsidRDefault="00D3232D">
            <w:r w:rsidRPr="00D3232D">
              <w:t>C4-253303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5F22" w14:textId="77777777" w:rsidR="00D3232D" w:rsidRPr="00D3232D" w:rsidRDefault="00D3232D">
            <w:r w:rsidRPr="00D3232D">
              <w:t>Updates on AmbientIoT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5BF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F60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584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E21918" w14:textId="77777777" w:rsidR="00D3232D" w:rsidRPr="00D3232D" w:rsidRDefault="00D3232D"/>
        </w:tc>
      </w:tr>
      <w:tr w:rsidR="00F15DC7" w:rsidRPr="00D3232D" w14:paraId="5CF87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AC2E" w14:textId="77777777" w:rsidR="00D3232D" w:rsidRPr="00D3232D" w:rsidRDefault="00D3232D">
            <w:r w:rsidRPr="00D3232D">
              <w:t>C4-253304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0D38" w14:textId="77777777" w:rsidR="00D3232D" w:rsidRPr="00D3232D" w:rsidRDefault="00D3232D">
            <w:r w:rsidRPr="00D3232D">
              <w:t>Pseudo-CR on resolve the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F32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95EB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FDAE"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DCA6" w14:textId="77777777" w:rsidR="00D3232D" w:rsidRPr="00D3232D" w:rsidRDefault="00D3232D">
            <w:r w:rsidRPr="00D3232D">
              <w:t>C4-253407</w:t>
            </w:r>
          </w:p>
        </w:tc>
      </w:tr>
      <w:tr w:rsidR="00F15DC7" w:rsidRPr="00D3232D" w14:paraId="7AFBC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9C76" w14:textId="77777777" w:rsidR="00D3232D" w:rsidRPr="00D3232D" w:rsidRDefault="00D3232D">
            <w:r w:rsidRPr="00D3232D">
              <w:t>C4-253305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2F2A" w14:textId="77777777" w:rsidR="00D3232D" w:rsidRPr="00D3232D" w:rsidRDefault="00D3232D">
            <w:r w:rsidRPr="00D3232D">
              <w:t>Pseudo-CR on update the description for AllowedServiceOperation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1EF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F41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7C3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C809" w14:textId="77777777" w:rsidR="00D3232D" w:rsidRPr="00D3232D" w:rsidRDefault="00D3232D"/>
        </w:tc>
      </w:tr>
      <w:tr w:rsidR="00F15DC7" w:rsidRPr="00D3232D" w14:paraId="02508E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E9DE" w14:textId="77777777" w:rsidR="00D3232D" w:rsidRPr="00D3232D" w:rsidRDefault="00D3232D">
            <w:r w:rsidRPr="00D3232D">
              <w:t>C4-253306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A152" w14:textId="77777777" w:rsidR="00D3232D" w:rsidRPr="00D3232D" w:rsidRDefault="00D3232D">
            <w:r w:rsidRPr="00D3232D">
              <w:t>Pseudo-CR on clean up for TS 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9F0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B4E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D89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927C" w14:textId="77777777" w:rsidR="00D3232D" w:rsidRPr="00D3232D" w:rsidRDefault="00D3232D">
            <w:r w:rsidRPr="00D3232D">
              <w:t>C4-253408</w:t>
            </w:r>
          </w:p>
        </w:tc>
      </w:tr>
      <w:tr w:rsidR="00F15DC7" w:rsidRPr="00D3232D" w14:paraId="45CD4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6905" w14:textId="77777777" w:rsidR="00D3232D" w:rsidRPr="00D3232D" w:rsidRDefault="00D3232D">
            <w:r w:rsidRPr="00D3232D">
              <w:t>C4-253307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C4BA" w14:textId="77777777" w:rsidR="00D3232D" w:rsidRPr="00D3232D" w:rsidRDefault="00D3232D">
            <w:r w:rsidRPr="00D3232D">
              <w:t>Pseudo-CR on TS Title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F13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E403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91B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E0FD" w14:textId="77777777" w:rsidR="00D3232D" w:rsidRPr="00D3232D" w:rsidRDefault="00D3232D">
            <w:r w:rsidRPr="00D3232D">
              <w:t>C4-253414</w:t>
            </w:r>
          </w:p>
        </w:tc>
      </w:tr>
      <w:tr w:rsidR="00F15DC7" w:rsidRPr="00D3232D" w14:paraId="4C9E51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92F70" w14:textId="77777777" w:rsidR="00D3232D" w:rsidRPr="00D3232D" w:rsidRDefault="00D3232D">
            <w:r w:rsidRPr="00D3232D">
              <w:t>C4-253308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CF60" w14:textId="77777777" w:rsidR="00D3232D" w:rsidRPr="00D3232D" w:rsidRDefault="00D3232D">
            <w:r w:rsidRPr="00D3232D">
              <w:t>Pseudo-CR on TS Scope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811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732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553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1137" w14:textId="77777777" w:rsidR="00D3232D" w:rsidRPr="00D3232D" w:rsidRDefault="00D3232D"/>
        </w:tc>
      </w:tr>
      <w:tr w:rsidR="00F15DC7" w:rsidRPr="00D3232D" w14:paraId="7A51B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67B7" w14:textId="77777777" w:rsidR="00D3232D" w:rsidRPr="00D3232D" w:rsidRDefault="00D3232D">
            <w:r w:rsidRPr="00D3232D">
              <w:t>C4-253309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C4F3" w14:textId="77777777" w:rsidR="00D3232D" w:rsidRPr="00D3232D" w:rsidRDefault="00D3232D">
            <w:r w:rsidRPr="00D3232D">
              <w:t>Pseudo-CR on TS Overview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86A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8F7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413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CB87" w14:textId="77777777" w:rsidR="00D3232D" w:rsidRPr="00D3232D" w:rsidRDefault="00D3232D"/>
        </w:tc>
      </w:tr>
      <w:tr w:rsidR="00F15DC7" w:rsidRPr="00D3232D" w14:paraId="0F5F4B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5CED" w14:textId="77777777" w:rsidR="00D3232D" w:rsidRPr="00D3232D" w:rsidRDefault="00D3232D">
            <w:r w:rsidRPr="00D3232D">
              <w:t>C4-253310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BDA6" w14:textId="77777777" w:rsidR="00D3232D" w:rsidRPr="00D3232D" w:rsidRDefault="00D3232D">
            <w:r w:rsidRPr="00D3232D">
              <w:t>Add ExtendedFacility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631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743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84C0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C31E" w14:textId="77777777" w:rsidR="00D3232D" w:rsidRPr="00D3232D" w:rsidRDefault="00D3232D">
            <w:r w:rsidRPr="00D3232D">
              <w:t>C4-253399</w:t>
            </w:r>
          </w:p>
        </w:tc>
      </w:tr>
      <w:tr w:rsidR="00F15DC7" w:rsidRPr="00D3232D" w14:paraId="5DDB8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A780" w14:textId="77777777" w:rsidR="00D3232D" w:rsidRPr="00D3232D" w:rsidRDefault="00D3232D">
            <w:r w:rsidRPr="00D3232D">
              <w:lastRenderedPageBreak/>
              <w:t>C4-253311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C672" w14:textId="77777777" w:rsidR="00D3232D" w:rsidRPr="00D3232D" w:rsidRDefault="00D3232D">
            <w:r w:rsidRPr="00D3232D">
              <w:t>Update the description of AIoT Device Profile Data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E14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114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980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40D1" w14:textId="77777777" w:rsidR="00D3232D" w:rsidRPr="00D3232D" w:rsidRDefault="00D3232D">
            <w:r w:rsidRPr="00D3232D">
              <w:t>C4-253409</w:t>
            </w:r>
          </w:p>
        </w:tc>
      </w:tr>
      <w:tr w:rsidR="00F15DC7" w:rsidRPr="00D3232D" w14:paraId="7C613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4A321" w14:textId="77777777" w:rsidR="00D3232D" w:rsidRPr="00D3232D" w:rsidRDefault="00D3232D">
            <w:r w:rsidRPr="00D3232D">
              <w:t>C4-253312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FBEF" w14:textId="77777777" w:rsidR="00D3232D" w:rsidRPr="00D3232D" w:rsidRDefault="00D3232D">
            <w:r w:rsidRPr="00D3232D">
              <w:t>Add the AIoT Device ID ranges to AdmInfo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DC9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3B63"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171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83D5" w14:textId="77777777" w:rsidR="00D3232D" w:rsidRPr="00D3232D" w:rsidRDefault="00D3232D"/>
        </w:tc>
      </w:tr>
      <w:tr w:rsidR="00F15DC7" w:rsidRPr="00D3232D" w14:paraId="4115A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80BD" w14:textId="77777777" w:rsidR="00D3232D" w:rsidRPr="00D3232D" w:rsidRDefault="00D3232D">
            <w:r w:rsidRPr="00D3232D">
              <w:t>C4-253313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AFF2" w14:textId="77777777" w:rsidR="00D3232D" w:rsidRPr="00D3232D" w:rsidRDefault="00D3232D">
            <w:r w:rsidRPr="00D3232D">
              <w:t>Add the AIoT Device ID range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6B63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8459"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7036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562C" w14:textId="77777777" w:rsidR="00D3232D" w:rsidRPr="00D3232D" w:rsidRDefault="00D3232D"/>
        </w:tc>
      </w:tr>
      <w:tr w:rsidR="00F15DC7" w:rsidRPr="00D3232D" w14:paraId="6096C1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267D9" w14:textId="77777777" w:rsidR="00D3232D" w:rsidRPr="00D3232D" w:rsidRDefault="00D3232D">
            <w:r w:rsidRPr="00D3232D">
              <w:t>C4-253314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6E65F" w14:textId="77777777" w:rsidR="00D3232D" w:rsidRPr="00D3232D" w:rsidRDefault="00D3232D">
            <w:r w:rsidRPr="00D3232D">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8BC6" w14:textId="77777777" w:rsidR="00D3232D" w:rsidRPr="00D3232D" w:rsidRDefault="00D3232D">
            <w:r w:rsidRPr="00D3232D">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0CC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5D67" w14:textId="77777777" w:rsidR="00D3232D" w:rsidRPr="00D3232D" w:rsidRDefault="00D3232D">
            <w:r w:rsidRPr="00D3232D">
              <w:t>CP-251282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FED9" w14:textId="77777777" w:rsidR="00D3232D" w:rsidRPr="00D3232D" w:rsidRDefault="00D3232D">
            <w:r w:rsidRPr="00D3232D">
              <w:t>C4-253359</w:t>
            </w:r>
          </w:p>
        </w:tc>
      </w:tr>
      <w:tr w:rsidR="00F15DC7" w:rsidRPr="00D3232D" w14:paraId="10673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7B04" w14:textId="77777777" w:rsidR="00D3232D" w:rsidRPr="00D3232D" w:rsidRDefault="00D3232D">
            <w:r w:rsidRPr="00D3232D">
              <w:t>C4-253315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025F"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E00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A35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08A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E17E3" w14:textId="77777777" w:rsidR="00D3232D" w:rsidRPr="00D3232D" w:rsidRDefault="00D3232D">
            <w:r w:rsidRPr="00D3232D">
              <w:t>C4-253382</w:t>
            </w:r>
          </w:p>
        </w:tc>
      </w:tr>
      <w:tr w:rsidR="00F15DC7" w:rsidRPr="00D3232D" w14:paraId="7A7C84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A436C" w14:textId="77777777" w:rsidR="00D3232D" w:rsidRPr="00D3232D" w:rsidRDefault="00D3232D">
            <w:r w:rsidRPr="00D3232D">
              <w:t>C4-253316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6B9C"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236A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B5F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334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D1E7" w14:textId="77777777" w:rsidR="00D3232D" w:rsidRPr="00D3232D" w:rsidRDefault="00D3232D">
            <w:r w:rsidRPr="00D3232D">
              <w:t>C4-253445</w:t>
            </w:r>
          </w:p>
        </w:tc>
      </w:tr>
      <w:tr w:rsidR="00F15DC7" w:rsidRPr="00D3232D" w14:paraId="6106F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81D6" w14:textId="77777777" w:rsidR="00D3232D" w:rsidRPr="00D3232D" w:rsidRDefault="00D3232D">
            <w:r w:rsidRPr="00D3232D">
              <w:t>C4-253317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9D6C" w14:textId="77777777" w:rsidR="00D3232D" w:rsidRPr="00D3232D" w:rsidRDefault="00D3232D">
            <w:r w:rsidRPr="00D3232D">
              <w:t>Work plan for the CT aspects of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184A"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C9D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19C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4EAC" w14:textId="77777777" w:rsidR="00D3232D" w:rsidRPr="00D3232D" w:rsidRDefault="00D3232D"/>
        </w:tc>
      </w:tr>
      <w:tr w:rsidR="00F15DC7" w:rsidRPr="00D3232D" w14:paraId="455BFC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A608" w14:textId="77777777" w:rsidR="00D3232D" w:rsidRPr="00D3232D" w:rsidRDefault="00D3232D">
            <w:r w:rsidRPr="00D3232D">
              <w:t>C4-253318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604A"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D97C"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6BC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6869"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5ECF" w14:textId="77777777" w:rsidR="00D3232D" w:rsidRPr="00D3232D" w:rsidRDefault="00D3232D">
            <w:r w:rsidRPr="00D3232D">
              <w:t>C4-253460</w:t>
            </w:r>
          </w:p>
        </w:tc>
      </w:tr>
      <w:tr w:rsidR="00F15DC7" w:rsidRPr="00D3232D" w14:paraId="54EF3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F087" w14:textId="77777777" w:rsidR="00D3232D" w:rsidRPr="00D3232D" w:rsidRDefault="00D3232D">
            <w:r w:rsidRPr="00D3232D">
              <w:t>C4-253319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63C1" w14:textId="77777777" w:rsidR="00D3232D" w:rsidRPr="00D3232D" w:rsidRDefault="00D3232D">
            <w:r w:rsidRPr="00D3232D">
              <w:t>Address ENs related to Nlmf_DataExposure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CAE91"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C726"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A1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656F" w14:textId="77777777" w:rsidR="00D3232D" w:rsidRPr="00D3232D" w:rsidRDefault="00D3232D"/>
        </w:tc>
      </w:tr>
      <w:tr w:rsidR="00F15DC7" w:rsidRPr="00D3232D" w14:paraId="2F36C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E4EE" w14:textId="77777777" w:rsidR="00D3232D" w:rsidRPr="00D3232D" w:rsidRDefault="00D3232D">
            <w:r w:rsidRPr="00D3232D">
              <w:t>C4-253320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7E49"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B23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30B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A78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F2F0" w14:textId="77777777" w:rsidR="00D3232D" w:rsidRPr="00D3232D" w:rsidRDefault="00D3232D">
            <w:r w:rsidRPr="00D3232D">
              <w:t>C4-253470</w:t>
            </w:r>
          </w:p>
        </w:tc>
      </w:tr>
      <w:tr w:rsidR="00F15DC7" w:rsidRPr="00D3232D" w14:paraId="535BB1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2341" w14:textId="77777777" w:rsidR="00D3232D" w:rsidRPr="00D3232D" w:rsidRDefault="00D3232D">
            <w:r w:rsidRPr="00D3232D">
              <w:t>C4-253321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69F4" w14:textId="77777777" w:rsidR="00D3232D" w:rsidRPr="00D3232D" w:rsidRDefault="00D3232D">
            <w:r w:rsidRPr="00D3232D">
              <w:t>Clarifications to Solution #4 and 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7A5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97D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5E4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C7D4" w14:textId="77777777" w:rsidR="00D3232D" w:rsidRPr="00D3232D" w:rsidRDefault="00D3232D">
            <w:r w:rsidRPr="00D3232D">
              <w:t>C4-253366</w:t>
            </w:r>
          </w:p>
        </w:tc>
      </w:tr>
      <w:tr w:rsidR="00F15DC7" w:rsidRPr="00D3232D" w14:paraId="6A7B1E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29FF" w14:textId="77777777" w:rsidR="00D3232D" w:rsidRPr="00D3232D" w:rsidRDefault="00D3232D">
            <w:r w:rsidRPr="00D3232D">
              <w:t>C4-253322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237B"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0BA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346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1D6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AA12" w14:textId="77777777" w:rsidR="00D3232D" w:rsidRPr="00D3232D" w:rsidRDefault="00D3232D">
            <w:r w:rsidRPr="00D3232D">
              <w:t>C4-253363</w:t>
            </w:r>
          </w:p>
        </w:tc>
      </w:tr>
      <w:tr w:rsidR="00F15DC7" w:rsidRPr="00D3232D" w14:paraId="77EB49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42E8" w14:textId="77777777" w:rsidR="00D3232D" w:rsidRPr="00D3232D" w:rsidRDefault="00D3232D">
            <w:r w:rsidRPr="00D3232D">
              <w:t>C4-253323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755B" w14:textId="77777777" w:rsidR="00D3232D" w:rsidRPr="00D3232D" w:rsidRDefault="00D3232D">
            <w:r w:rsidRPr="00D3232D">
              <w:t>Optimized UPF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EAF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F2F2"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F0E2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9DCA" w14:textId="77777777" w:rsidR="00D3232D" w:rsidRPr="00D3232D" w:rsidRDefault="00D3232D"/>
        </w:tc>
      </w:tr>
      <w:tr w:rsidR="00F15DC7" w:rsidRPr="00D3232D" w14:paraId="75955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0CBC2" w14:textId="77777777" w:rsidR="00D3232D" w:rsidRPr="00D3232D" w:rsidRDefault="00D3232D">
            <w:r w:rsidRPr="00D3232D">
              <w:t>C4-253324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8C72"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C96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718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C8A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26CC" w14:textId="77777777" w:rsidR="00D3232D" w:rsidRPr="00D3232D" w:rsidRDefault="00D3232D">
            <w:r w:rsidRPr="00D3232D">
              <w:t>C4-253364</w:t>
            </w:r>
          </w:p>
        </w:tc>
      </w:tr>
      <w:tr w:rsidR="00F15DC7" w:rsidRPr="00D3232D" w14:paraId="7F22B0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53AA" w14:textId="77777777" w:rsidR="00D3232D" w:rsidRPr="00D3232D" w:rsidRDefault="00D3232D">
            <w:r w:rsidRPr="00D3232D">
              <w:t>C4-253325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AD8C" w14:textId="77777777" w:rsidR="00D3232D" w:rsidRPr="00D3232D" w:rsidRDefault="00D3232D">
            <w:r w:rsidRPr="00D3232D">
              <w:t>Registration and discovery of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B96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E999"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7C3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C19F" w14:textId="77777777" w:rsidR="00D3232D" w:rsidRPr="00D3232D" w:rsidRDefault="00D3232D">
            <w:r w:rsidRPr="00D3232D">
              <w:t>C4-253365</w:t>
            </w:r>
          </w:p>
        </w:tc>
      </w:tr>
      <w:tr w:rsidR="00F15DC7" w:rsidRPr="00D3232D" w14:paraId="0C1AE7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D47E" w14:textId="77777777" w:rsidR="00D3232D" w:rsidRPr="00D3232D" w:rsidRDefault="00D3232D">
            <w:r w:rsidRPr="00D3232D">
              <w:t>C4-253326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C9CE" w14:textId="77777777" w:rsidR="00D3232D" w:rsidRPr="00D3232D" w:rsidRDefault="00D3232D">
            <w:r w:rsidRPr="00D3232D">
              <w:t>Work Plan for 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AA32" w14:textId="77777777" w:rsidR="00D3232D" w:rsidRPr="00D3232D" w:rsidRDefault="00D3232D">
            <w:r w:rsidRPr="00D3232D">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092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A722"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9A4A357" w14:textId="77777777" w:rsidR="00D3232D" w:rsidRPr="00D3232D" w:rsidRDefault="00D3232D"/>
        </w:tc>
      </w:tr>
      <w:tr w:rsidR="00F15DC7" w:rsidRPr="00D3232D" w14:paraId="533F42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1061" w14:textId="77777777" w:rsidR="00D3232D" w:rsidRPr="00D3232D" w:rsidRDefault="00D3232D">
            <w:r w:rsidRPr="00D3232D">
              <w:t>C4-253327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4630" w14:textId="77777777" w:rsidR="00D3232D" w:rsidRPr="00D3232D" w:rsidRDefault="00D3232D">
            <w:r w:rsidRPr="00D3232D">
              <w:t>QoS Notification Control of PDU Set QoS in only one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571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A570" w14:textId="77777777" w:rsidR="00D3232D" w:rsidRPr="00D3232D" w:rsidRDefault="00D3232D">
            <w:r w:rsidRPr="00D3232D">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5927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3586" w14:textId="77777777" w:rsidR="00D3232D" w:rsidRPr="00D3232D" w:rsidRDefault="00D3232D"/>
        </w:tc>
      </w:tr>
      <w:tr w:rsidR="00F15DC7" w:rsidRPr="00D3232D" w14:paraId="1F1867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3279" w14:textId="77777777" w:rsidR="00D3232D" w:rsidRPr="00D3232D" w:rsidRDefault="00D3232D">
            <w:r w:rsidRPr="00D3232D">
              <w:t>C4-253328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299D" w14:textId="77777777" w:rsidR="00D3232D" w:rsidRPr="00D3232D" w:rsidRDefault="00D3232D">
            <w:r w:rsidRPr="00D3232D">
              <w:t>Support of Transport Level Marking with I-SMF insertion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6E2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EE8C"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432CC"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8FF5" w14:textId="77777777" w:rsidR="00D3232D" w:rsidRPr="00D3232D" w:rsidRDefault="00D3232D"/>
        </w:tc>
      </w:tr>
      <w:tr w:rsidR="00F15DC7" w:rsidRPr="00D3232D" w14:paraId="21DB1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986B" w14:textId="77777777" w:rsidR="00D3232D" w:rsidRPr="00D3232D" w:rsidRDefault="00D3232D">
            <w:r w:rsidRPr="00D3232D">
              <w:t>C4-253329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F120" w14:textId="77777777" w:rsidR="00D3232D" w:rsidRPr="00D3232D" w:rsidRDefault="00D3232D">
            <w:r w:rsidRPr="00D3232D">
              <w:t>Addition of subscriber segmentation in chfinfo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319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527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F10C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2D3C" w14:textId="77777777" w:rsidR="00D3232D" w:rsidRPr="00D3232D" w:rsidRDefault="00D3232D">
            <w:r w:rsidRPr="00D3232D">
              <w:t>C4-253383</w:t>
            </w:r>
          </w:p>
        </w:tc>
      </w:tr>
      <w:tr w:rsidR="00F15DC7" w:rsidRPr="00D3232D" w14:paraId="16FE24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8EB3" w14:textId="77777777" w:rsidR="00D3232D" w:rsidRPr="00D3232D" w:rsidRDefault="00D3232D">
            <w:r w:rsidRPr="00D3232D">
              <w:t>C4-253330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952C0" w14:textId="77777777" w:rsidR="00D3232D" w:rsidRPr="00D3232D" w:rsidRDefault="00D3232D">
            <w:r w:rsidRPr="00D3232D">
              <w:t>Update PFCP establishment and modification with 5G VN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74F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83DF"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CEC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7C9E25E" w14:textId="77777777" w:rsidR="00D3232D" w:rsidRPr="00D3232D" w:rsidRDefault="00D3232D"/>
        </w:tc>
      </w:tr>
      <w:tr w:rsidR="00F15DC7" w:rsidRPr="00D3232D" w14:paraId="29BFE3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53A7" w14:textId="77777777" w:rsidR="00D3232D" w:rsidRPr="00D3232D" w:rsidRDefault="00D3232D">
            <w:r w:rsidRPr="00D3232D">
              <w:t>C4-253331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FF57" w14:textId="77777777" w:rsidR="00D3232D" w:rsidRPr="00D3232D" w:rsidRDefault="00D3232D">
            <w:r w:rsidRPr="00D3232D">
              <w:t>Pseudo-CR on AF Authorization Data service resource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B85FF"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55D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CB0A"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C0A9C" w14:textId="77777777" w:rsidR="00D3232D" w:rsidRPr="00D3232D" w:rsidRDefault="00D3232D">
            <w:r w:rsidRPr="00D3232D">
              <w:t>C4-253410</w:t>
            </w:r>
          </w:p>
        </w:tc>
      </w:tr>
      <w:tr w:rsidR="00F15DC7" w:rsidRPr="00D3232D" w14:paraId="47FB2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931B" w14:textId="77777777" w:rsidR="00D3232D" w:rsidRPr="00D3232D" w:rsidRDefault="00D3232D">
            <w:r w:rsidRPr="00D3232D">
              <w:lastRenderedPageBreak/>
              <w:t>C4-253332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4873" w14:textId="77777777" w:rsidR="00D3232D" w:rsidRPr="00D3232D" w:rsidRDefault="00D3232D">
            <w:r w:rsidRPr="00D3232D">
              <w:t>Pseudo-CR on ProblemDetails in error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5539"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1F5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1DF7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8F8F" w14:textId="77777777" w:rsidR="00D3232D" w:rsidRPr="00D3232D" w:rsidRDefault="00D3232D">
            <w:r w:rsidRPr="00D3232D">
              <w:t>C4-253411</w:t>
            </w:r>
          </w:p>
        </w:tc>
      </w:tr>
      <w:tr w:rsidR="00F15DC7" w:rsidRPr="00D3232D" w14:paraId="03CF6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5BCF" w14:textId="77777777" w:rsidR="00D3232D" w:rsidRPr="00D3232D" w:rsidRDefault="00D3232D">
            <w:r w:rsidRPr="00D3232D">
              <w:t>C4-253333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0DD55" w14:textId="77777777" w:rsidR="00D3232D" w:rsidRPr="00D3232D" w:rsidRDefault="00D3232D">
            <w:r w:rsidRPr="00D3232D">
              <w:t>Adding OAuth2 security scope for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C426"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C971B"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D494"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0F94" w14:textId="77777777" w:rsidR="00D3232D" w:rsidRPr="00D3232D" w:rsidRDefault="00D3232D"/>
        </w:tc>
      </w:tr>
      <w:tr w:rsidR="00F15DC7" w:rsidRPr="00D3232D" w14:paraId="4932D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04C7" w14:textId="77777777" w:rsidR="00D3232D" w:rsidRPr="00D3232D" w:rsidRDefault="00D3232D">
            <w:r w:rsidRPr="00D3232D">
              <w:t>C4-253334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2860" w14:textId="77777777" w:rsidR="00D3232D" w:rsidRPr="00D3232D" w:rsidRDefault="00D3232D">
            <w:r w:rsidRPr="00D3232D">
              <w:t>Correct the description of appBinInfo in ImsEventFilter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BBC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61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E2A5"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A2EB" w14:textId="77777777" w:rsidR="00D3232D" w:rsidRPr="00D3232D" w:rsidRDefault="00D3232D">
            <w:r w:rsidRPr="00D3232D">
              <w:t>C4-253473</w:t>
            </w:r>
          </w:p>
        </w:tc>
      </w:tr>
      <w:tr w:rsidR="00F15DC7" w:rsidRPr="00D3232D" w14:paraId="2A074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ACC2" w14:textId="77777777" w:rsidR="00D3232D" w:rsidRPr="00D3232D" w:rsidRDefault="00D3232D">
            <w:r w:rsidRPr="00D3232D">
              <w:t>C4-253335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731A" w14:textId="77777777" w:rsidR="00D3232D" w:rsidRPr="00D3232D" w:rsidRDefault="00D3232D">
            <w:r w:rsidRPr="00D3232D">
              <w:t>Add DC interworking indication in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AA7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BD1E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6A1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08BF" w14:textId="77777777" w:rsidR="00D3232D" w:rsidRPr="00D3232D" w:rsidRDefault="00D3232D">
            <w:r w:rsidRPr="00D3232D">
              <w:t>C4-253553</w:t>
            </w:r>
          </w:p>
        </w:tc>
      </w:tr>
      <w:tr w:rsidR="00F15DC7" w:rsidRPr="00D3232D" w14:paraId="1D4FA3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CD22" w14:textId="77777777" w:rsidR="00D3232D" w:rsidRPr="00D3232D" w:rsidRDefault="00D3232D">
            <w:r w:rsidRPr="00D3232D">
              <w:t>C4-253336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285CA" w14:textId="77777777" w:rsidR="00D3232D" w:rsidRPr="00D3232D" w:rsidRDefault="00D3232D">
            <w:r w:rsidRPr="00D3232D">
              <w:t>Add commands and AVPs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37AB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7A4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A75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D11A" w14:textId="77777777" w:rsidR="00D3232D" w:rsidRPr="00D3232D" w:rsidRDefault="00D3232D">
            <w:r w:rsidRPr="00D3232D">
              <w:t>C4-253474</w:t>
            </w:r>
          </w:p>
        </w:tc>
      </w:tr>
      <w:tr w:rsidR="00F15DC7" w:rsidRPr="00D3232D" w14:paraId="56482F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4CAE" w14:textId="77777777" w:rsidR="00D3232D" w:rsidRPr="00D3232D" w:rsidRDefault="00D3232D">
            <w:r w:rsidRPr="00D3232D">
              <w:t>C4-253337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636F"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8A5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1BF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CB10"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1A14" w14:textId="77777777" w:rsidR="00D3232D" w:rsidRPr="00D3232D" w:rsidRDefault="00D3232D">
            <w:r w:rsidRPr="00D3232D">
              <w:t>C4-253475</w:t>
            </w:r>
          </w:p>
        </w:tc>
      </w:tr>
      <w:tr w:rsidR="00F15DC7" w:rsidRPr="00D3232D" w14:paraId="74A50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0CDA" w14:textId="77777777" w:rsidR="00D3232D" w:rsidRPr="00D3232D" w:rsidRDefault="00D3232D">
            <w:r w:rsidRPr="00D3232D">
              <w:t>C4-253338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0C0F6" w14:textId="77777777" w:rsidR="00D3232D" w:rsidRPr="00D3232D" w:rsidRDefault="00D3232D">
            <w:r w:rsidRPr="00D3232D">
              <w:t>Add PUT operation in Nimsas_ImsSessionManagement_Update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9F4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D8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91FD"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941E" w14:textId="77777777" w:rsidR="00D3232D" w:rsidRPr="00D3232D" w:rsidRDefault="00D3232D">
            <w:r w:rsidRPr="00D3232D">
              <w:t>C4-253476</w:t>
            </w:r>
          </w:p>
        </w:tc>
      </w:tr>
      <w:tr w:rsidR="00F15DC7" w:rsidRPr="00D3232D" w14:paraId="12C8B2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EFE2" w14:textId="77777777" w:rsidR="00D3232D" w:rsidRPr="00D3232D" w:rsidRDefault="00D3232D">
            <w:r w:rsidRPr="00D3232D">
              <w:t>C4-253339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B918" w14:textId="77777777" w:rsidR="00D3232D" w:rsidRPr="00D3232D" w:rsidRDefault="00D3232D">
            <w:r w:rsidRPr="00D3232D">
              <w:t>Add 403 Forbidden in data structure of IMS AS registration in Nimsas_ImsUECM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C1A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3D9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A11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56F5" w14:textId="77777777" w:rsidR="00D3232D" w:rsidRPr="00D3232D" w:rsidRDefault="00D3232D">
            <w:r w:rsidRPr="00D3232D">
              <w:t>C4-253477</w:t>
            </w:r>
          </w:p>
        </w:tc>
      </w:tr>
      <w:tr w:rsidR="00F15DC7" w:rsidRPr="00D3232D" w14:paraId="7F9D5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CFA5" w14:textId="77777777" w:rsidR="00D3232D" w:rsidRPr="00D3232D" w:rsidRDefault="00D3232D">
            <w:r w:rsidRPr="00D3232D">
              <w:t>C4-253340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5B1D3"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947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590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829C7"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6EAB" w14:textId="77777777" w:rsidR="00D3232D" w:rsidRPr="00D3232D" w:rsidRDefault="00D3232D">
            <w:r w:rsidRPr="00D3232D">
              <w:t>C4-253478</w:t>
            </w:r>
          </w:p>
        </w:tc>
      </w:tr>
      <w:tr w:rsidR="00F15DC7" w:rsidRPr="00D3232D" w14:paraId="27393F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6BDE" w14:textId="77777777" w:rsidR="00D3232D" w:rsidRPr="00D3232D" w:rsidRDefault="00D3232D">
            <w:r w:rsidRPr="00D3232D">
              <w:t>C4-253341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FC4A"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782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3EC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D3C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016D9" w14:textId="77777777" w:rsidR="00D3232D" w:rsidRPr="00D3232D" w:rsidRDefault="00D3232D">
            <w:r w:rsidRPr="00D3232D">
              <w:t>C4-253479</w:t>
            </w:r>
          </w:p>
        </w:tc>
      </w:tr>
      <w:tr w:rsidR="00F15DC7" w:rsidRPr="00D3232D" w14:paraId="373D11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36DA" w14:textId="77777777" w:rsidR="00D3232D" w:rsidRPr="00D3232D" w:rsidRDefault="00D3232D">
            <w:r w:rsidRPr="00D3232D">
              <w:t>C4-253342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26C8"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9B7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627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9CEB"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E987E" w14:textId="77777777" w:rsidR="00D3232D" w:rsidRPr="00D3232D" w:rsidRDefault="00D3232D">
            <w:r w:rsidRPr="00D3232D">
              <w:t>C4-253371</w:t>
            </w:r>
          </w:p>
        </w:tc>
      </w:tr>
      <w:tr w:rsidR="00F15DC7" w:rsidRPr="00D3232D" w14:paraId="382B7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4BD9" w14:textId="77777777" w:rsidR="00D3232D" w:rsidRPr="00D3232D" w:rsidRDefault="00D3232D">
            <w:r w:rsidRPr="00D3232D">
              <w:t>C4-253343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9A4D"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46F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B7D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96D6"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6085" w14:textId="77777777" w:rsidR="00D3232D" w:rsidRPr="00D3232D" w:rsidRDefault="00D3232D">
            <w:r w:rsidRPr="00D3232D">
              <w:t>C4-253446</w:t>
            </w:r>
          </w:p>
        </w:tc>
      </w:tr>
      <w:tr w:rsidR="00F15DC7" w:rsidRPr="00D3232D" w14:paraId="15B01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6717" w14:textId="77777777" w:rsidR="00D3232D" w:rsidRPr="00D3232D" w:rsidRDefault="00D3232D">
            <w:r w:rsidRPr="00D3232D">
              <w:t>C4-253344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CAFA"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A8C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602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FEFF"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6623" w14:textId="77777777" w:rsidR="00D3232D" w:rsidRPr="00D3232D" w:rsidRDefault="00D3232D">
            <w:r w:rsidRPr="00D3232D">
              <w:t>C4-253447</w:t>
            </w:r>
          </w:p>
        </w:tc>
      </w:tr>
      <w:tr w:rsidR="00F15DC7" w:rsidRPr="00D3232D" w14:paraId="7A72B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F7D0" w14:textId="77777777" w:rsidR="00D3232D" w:rsidRPr="00D3232D" w:rsidRDefault="00D3232D">
            <w:r w:rsidRPr="00D3232D">
              <w:t>C4-253345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B65C" w14:textId="77777777" w:rsidR="00D3232D" w:rsidRPr="00D3232D" w:rsidRDefault="00D3232D">
            <w:r w:rsidRPr="00D3232D">
              <w:t>Update and replace obsoleted HTTP RFC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D26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3B65"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7A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1858" w14:textId="77777777" w:rsidR="00D3232D" w:rsidRPr="00D3232D" w:rsidRDefault="00D3232D"/>
        </w:tc>
      </w:tr>
      <w:tr w:rsidR="00F15DC7" w:rsidRPr="00D3232D" w14:paraId="4CDFCB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5ED9C" w14:textId="77777777" w:rsidR="00D3232D" w:rsidRPr="00D3232D" w:rsidRDefault="00D3232D">
            <w:r w:rsidRPr="00D3232D">
              <w:t>C4-253346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3B3D" w14:textId="77777777" w:rsidR="00D3232D" w:rsidRPr="00D3232D" w:rsidRDefault="00D3232D">
            <w:r w:rsidRPr="00D3232D">
              <w:t>Work plan for UIA_ARC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442A" w14:textId="77777777" w:rsidR="00D3232D" w:rsidRPr="00D3232D" w:rsidRDefault="00D3232D">
            <w:r w:rsidRPr="00D3232D">
              <w:t>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D12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DB377" w14:textId="77777777" w:rsidR="00D3232D" w:rsidRPr="00D3232D" w:rsidRDefault="00D3232D">
            <w:r w:rsidRPr="00D3232D">
              <w:t>C4-252052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A9E17" w14:textId="77777777" w:rsidR="00D3232D" w:rsidRPr="00D3232D" w:rsidRDefault="00D3232D"/>
        </w:tc>
      </w:tr>
      <w:tr w:rsidR="00F15DC7" w:rsidRPr="00D3232D" w14:paraId="31093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6DFF" w14:textId="77777777" w:rsidR="00D3232D" w:rsidRPr="00D3232D" w:rsidRDefault="00D3232D">
            <w:r w:rsidRPr="00D3232D">
              <w:t>C4-253347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9911"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FB5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199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3E93"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837D" w14:textId="77777777" w:rsidR="00D3232D" w:rsidRPr="00D3232D" w:rsidRDefault="00D3232D">
            <w:r w:rsidRPr="00D3232D">
              <w:t>C4-253372</w:t>
            </w:r>
          </w:p>
        </w:tc>
      </w:tr>
      <w:tr w:rsidR="00F15DC7" w:rsidRPr="00D3232D" w14:paraId="74AC6C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5355" w14:textId="77777777" w:rsidR="00D3232D" w:rsidRPr="00D3232D" w:rsidRDefault="00D3232D">
            <w:r w:rsidRPr="00D3232D">
              <w:t>C4-253348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CC40" w14:textId="77777777" w:rsidR="00D3232D" w:rsidRPr="00D3232D" w:rsidRDefault="00D3232D">
            <w:r w:rsidRPr="00D3232D">
              <w:t>Changes to Supplementary service procedures for using Extened Facility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B46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9923"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C7788"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6F80" w14:textId="77777777" w:rsidR="00D3232D" w:rsidRPr="00D3232D" w:rsidRDefault="00D3232D"/>
        </w:tc>
      </w:tr>
      <w:tr w:rsidR="00F15DC7" w:rsidRPr="00D3232D" w14:paraId="7E8963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AD2F" w14:textId="77777777" w:rsidR="00D3232D" w:rsidRPr="00D3232D" w:rsidRDefault="00D3232D">
            <w:r w:rsidRPr="00D3232D">
              <w:t>C4-253349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90A7"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59CC"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95CA"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4671" w14:textId="77777777" w:rsidR="00D3232D" w:rsidRPr="00D3232D" w:rsidRDefault="00D3232D"/>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31A4" w14:textId="77777777" w:rsidR="00D3232D" w:rsidRPr="00D3232D" w:rsidRDefault="00D3232D"/>
        </w:tc>
      </w:tr>
      <w:tr w:rsidR="00F15DC7" w:rsidRPr="00D3232D" w14:paraId="345DEE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D058A" w14:textId="77777777" w:rsidR="00D3232D" w:rsidRPr="00D3232D" w:rsidRDefault="00D3232D">
            <w:r w:rsidRPr="00D3232D">
              <w:t>C4-253350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7FF0" w14:textId="77777777" w:rsidR="00D3232D" w:rsidRPr="00D3232D" w:rsidRDefault="00D3232D">
            <w:r w:rsidRPr="00D3232D">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D6F4" w14:textId="77777777" w:rsidR="00D3232D" w:rsidRPr="00D3232D" w:rsidRDefault="00D3232D">
            <w:r w:rsidRPr="00D3232D">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3464"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D3CB" w14:textId="77777777" w:rsidR="00D3232D" w:rsidRPr="00D3232D" w:rsidRDefault="00D3232D">
            <w:r w:rsidRPr="00D3232D">
              <w:t>C4-253009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E911" w14:textId="77777777" w:rsidR="00D3232D" w:rsidRPr="00D3232D" w:rsidRDefault="00D3232D">
            <w:r w:rsidRPr="00D3232D">
              <w:t>-</w:t>
            </w:r>
          </w:p>
        </w:tc>
      </w:tr>
      <w:tr w:rsidR="00F15DC7" w:rsidRPr="00D3232D" w14:paraId="3989EE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9BCA" w14:textId="77777777" w:rsidR="00D3232D" w:rsidRPr="00D3232D" w:rsidRDefault="00D3232D">
            <w:r w:rsidRPr="00D3232D">
              <w:t>C4-253351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5100" w14:textId="77777777" w:rsidR="00D3232D" w:rsidRPr="00D3232D" w:rsidRDefault="00D3232D">
            <w:r w:rsidRPr="00D3232D">
              <w:t>new WID_Protocol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44D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DB4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BBA2" w14:textId="77777777" w:rsidR="00D3232D" w:rsidRPr="00D3232D" w:rsidRDefault="00D3232D">
            <w:r w:rsidRPr="00D3232D">
              <w:t>C4-253062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2052" w14:textId="77777777" w:rsidR="00D3232D" w:rsidRPr="00D3232D" w:rsidRDefault="00D3232D">
            <w:r w:rsidRPr="00D3232D">
              <w:t>C4-253549</w:t>
            </w:r>
          </w:p>
        </w:tc>
      </w:tr>
      <w:tr w:rsidR="00F15DC7" w:rsidRPr="00D3232D" w14:paraId="15814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5F92" w14:textId="77777777" w:rsidR="00D3232D" w:rsidRPr="00D3232D" w:rsidRDefault="00D3232D">
            <w:r w:rsidRPr="00D3232D">
              <w:lastRenderedPageBreak/>
              <w:t>C4-253352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D5F12" w14:textId="77777777" w:rsidR="00D3232D" w:rsidRPr="00D3232D" w:rsidRDefault="00D3232D">
            <w:r w:rsidRPr="00D3232D">
              <w:t>Revised WID on CT aspects on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1945"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3CE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B678" w14:textId="77777777" w:rsidR="00D3232D" w:rsidRPr="00D3232D" w:rsidRDefault="00D3232D">
            <w:r w:rsidRPr="00D3232D">
              <w:t>C4-253163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1527" w14:textId="77777777" w:rsidR="00D3232D" w:rsidRPr="00D3232D" w:rsidRDefault="00D3232D">
            <w:r w:rsidRPr="00D3232D">
              <w:t>-</w:t>
            </w:r>
          </w:p>
        </w:tc>
      </w:tr>
      <w:tr w:rsidR="00F15DC7" w:rsidRPr="00D3232D" w14:paraId="6AF0C3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A4B3" w14:textId="77777777" w:rsidR="00D3232D" w:rsidRPr="00D3232D" w:rsidRDefault="00D3232D">
            <w:r w:rsidRPr="00D3232D">
              <w:t>C4-253353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19E7" w14:textId="77777777" w:rsidR="00D3232D" w:rsidRPr="00D3232D" w:rsidRDefault="00D3232D">
            <w:r w:rsidRPr="00D3232D">
              <w:t>Terms of Reference (ToR) for 3GPP TSG CT WG4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9992" w14:textId="77777777" w:rsidR="00D3232D" w:rsidRPr="00D3232D" w:rsidRDefault="00D3232D">
            <w:r w:rsidRPr="00D3232D">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4A3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C63D" w14:textId="77777777" w:rsidR="00D3232D" w:rsidRPr="00D3232D" w:rsidRDefault="00D3232D">
            <w:r w:rsidRPr="00D3232D">
              <w:t>C4-253040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EF1D9" w14:textId="77777777" w:rsidR="00D3232D" w:rsidRPr="00D3232D" w:rsidRDefault="00D3232D">
            <w:r w:rsidRPr="00D3232D">
              <w:t>-</w:t>
            </w:r>
          </w:p>
        </w:tc>
      </w:tr>
      <w:tr w:rsidR="00F15DC7" w:rsidRPr="00D3232D" w14:paraId="45117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1C59" w14:textId="77777777" w:rsidR="00D3232D" w:rsidRPr="00D3232D" w:rsidRDefault="00D3232D">
            <w:r w:rsidRPr="00D3232D">
              <w:t>C4-253354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477D" w14:textId="77777777" w:rsidR="00D3232D" w:rsidRPr="00D3232D" w:rsidRDefault="00D3232D">
            <w:r w:rsidRPr="00D3232D">
              <w:t>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79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B3D99" w14:textId="77777777" w:rsidR="00D3232D" w:rsidRPr="00D3232D" w:rsidRDefault="00D3232D">
            <w:r w:rsidRPr="00D3232D">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F07F" w14:textId="77777777" w:rsidR="00D3232D" w:rsidRPr="00D3232D" w:rsidRDefault="00D3232D">
            <w:r w:rsidRPr="00D3232D">
              <w:t>C4-253300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510C7" w14:textId="77777777" w:rsidR="00D3232D" w:rsidRPr="00D3232D" w:rsidRDefault="00D3232D">
            <w:r w:rsidRPr="00D3232D">
              <w:t>-</w:t>
            </w:r>
          </w:p>
        </w:tc>
      </w:tr>
      <w:tr w:rsidR="00F15DC7" w:rsidRPr="00D3232D" w14:paraId="7B845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49DE9" w14:textId="77777777" w:rsidR="00D3232D" w:rsidRPr="00D3232D" w:rsidRDefault="00D3232D">
            <w:r w:rsidRPr="00D3232D">
              <w:t>C4-253355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E23C"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1BE4"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030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C722" w14:textId="77777777" w:rsidR="00D3232D" w:rsidRPr="00D3232D" w:rsidRDefault="00D3232D">
            <w:r w:rsidRPr="00D3232D">
              <w:t>C4-253042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47E8" w14:textId="77777777" w:rsidR="00D3232D" w:rsidRPr="00D3232D" w:rsidRDefault="00D3232D">
            <w:r w:rsidRPr="00D3232D">
              <w:t>C4-253510</w:t>
            </w:r>
          </w:p>
        </w:tc>
      </w:tr>
      <w:tr w:rsidR="00F15DC7" w:rsidRPr="00D3232D" w14:paraId="1944F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EBB7" w14:textId="77777777" w:rsidR="00D3232D" w:rsidRPr="00D3232D" w:rsidRDefault="00D3232D">
            <w:r w:rsidRPr="00D3232D">
              <w:t>C4-253356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828E"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4878" w14:textId="77777777" w:rsidR="00D3232D" w:rsidRPr="00D3232D" w:rsidRDefault="00D3232D">
            <w:r w:rsidRPr="00D3232D">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F6F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281E" w14:textId="77777777" w:rsidR="00D3232D" w:rsidRPr="00D3232D" w:rsidRDefault="00D3232D">
            <w:r w:rsidRPr="00D3232D">
              <w:t>C4-253088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E96D" w14:textId="77777777" w:rsidR="00D3232D" w:rsidRPr="00D3232D" w:rsidRDefault="00D3232D">
            <w:r w:rsidRPr="00D3232D">
              <w:t>-</w:t>
            </w:r>
          </w:p>
        </w:tc>
      </w:tr>
      <w:tr w:rsidR="00F15DC7" w:rsidRPr="00D3232D" w14:paraId="002F34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485BD" w14:textId="77777777" w:rsidR="00D3232D" w:rsidRPr="00D3232D" w:rsidRDefault="00D3232D">
            <w:r w:rsidRPr="00D3232D">
              <w:t>C4-253357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5E8E" w14:textId="77777777" w:rsidR="00D3232D" w:rsidRPr="00D3232D" w:rsidRDefault="00D3232D">
            <w:r w:rsidRPr="00D3232D">
              <w:t>Reply LS on PLMN ID checks in interconnect scenarios when NFc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3E95"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C188"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4B5B" w14:textId="77777777" w:rsidR="00D3232D" w:rsidRPr="00D3232D" w:rsidRDefault="00D3232D">
            <w:r w:rsidRPr="00D3232D">
              <w:t>C4-253219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D0CD" w14:textId="77777777" w:rsidR="00D3232D" w:rsidRPr="00D3232D" w:rsidRDefault="00D3232D">
            <w:r w:rsidRPr="00D3232D">
              <w:t>-</w:t>
            </w:r>
          </w:p>
        </w:tc>
      </w:tr>
      <w:tr w:rsidR="00F15DC7" w:rsidRPr="00D3232D" w14:paraId="293198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49F5" w14:textId="77777777" w:rsidR="00D3232D" w:rsidRPr="00D3232D" w:rsidRDefault="00D3232D">
            <w:r w:rsidRPr="00D3232D">
              <w:t>C4-253358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1FFAA"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05C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A32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D78C" w14:textId="77777777" w:rsidR="00D3232D" w:rsidRPr="00D3232D" w:rsidRDefault="00D3232D">
            <w:r w:rsidRPr="00D3232D">
              <w:t>C4-253089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0188" w14:textId="77777777" w:rsidR="00D3232D" w:rsidRPr="00D3232D" w:rsidRDefault="00D3232D">
            <w:r w:rsidRPr="00D3232D">
              <w:t>-</w:t>
            </w:r>
          </w:p>
        </w:tc>
      </w:tr>
      <w:tr w:rsidR="00F15DC7" w:rsidRPr="00D3232D" w14:paraId="61DEA4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5964" w14:textId="77777777" w:rsidR="00D3232D" w:rsidRPr="00D3232D" w:rsidRDefault="00D3232D">
            <w:r w:rsidRPr="00D3232D">
              <w:t>C4-253359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525A" w14:textId="77777777" w:rsidR="00D3232D" w:rsidRPr="00D3232D" w:rsidRDefault="00D3232D">
            <w:r w:rsidRPr="00D3232D">
              <w:t xml:space="preserve">Revised WID on CT aspects of MINT support in EPS for 5G-only national roaming 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23ECD" w14:textId="77777777" w:rsidR="00D3232D" w:rsidRPr="00D3232D" w:rsidRDefault="00D3232D">
            <w:r w:rsidRPr="00D3232D">
              <w:t>China Telecom, InterDigital, Apple,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4546" w14:textId="77777777" w:rsidR="00D3232D" w:rsidRPr="00D3232D" w:rsidRDefault="00D3232D">
            <w:r w:rsidRPr="00D3232D">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3937" w14:textId="77777777" w:rsidR="00D3232D" w:rsidRPr="00D3232D" w:rsidRDefault="00D3232D">
            <w:r w:rsidRPr="00D3232D">
              <w:t>C4-253314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C1F6" w14:textId="77777777" w:rsidR="00D3232D" w:rsidRPr="00D3232D" w:rsidRDefault="00D3232D">
            <w:r w:rsidRPr="00D3232D">
              <w:t>-</w:t>
            </w:r>
          </w:p>
        </w:tc>
      </w:tr>
      <w:tr w:rsidR="00F15DC7" w:rsidRPr="00D3232D" w14:paraId="3B86A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39D3" w14:textId="77777777" w:rsidR="00D3232D" w:rsidRPr="00D3232D" w:rsidRDefault="00D3232D">
            <w:r w:rsidRPr="00D3232D">
              <w:t>C4-253360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2792"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F6A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9D8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AEFE" w14:textId="77777777" w:rsidR="00D3232D" w:rsidRPr="00D3232D" w:rsidRDefault="00D3232D">
            <w:r w:rsidRPr="00D3232D">
              <w:t>C4-253109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F82E" w14:textId="77777777" w:rsidR="00D3232D" w:rsidRPr="00D3232D" w:rsidRDefault="00D3232D">
            <w:r w:rsidRPr="00D3232D">
              <w:t>-</w:t>
            </w:r>
          </w:p>
        </w:tc>
      </w:tr>
      <w:tr w:rsidR="00F15DC7" w:rsidRPr="00D3232D" w14:paraId="4C2238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9B4EC" w14:textId="77777777" w:rsidR="00D3232D" w:rsidRPr="00D3232D" w:rsidRDefault="00D3232D">
            <w:r w:rsidRPr="00D3232D">
              <w:t>C4-253361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9F18"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420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2AB27"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D700" w14:textId="77777777" w:rsidR="00D3232D" w:rsidRPr="00D3232D" w:rsidRDefault="00D3232D">
            <w:r w:rsidRPr="00D3232D">
              <w:t>C4-253212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010D" w14:textId="77777777" w:rsidR="00D3232D" w:rsidRPr="00D3232D" w:rsidRDefault="00D3232D">
            <w:r w:rsidRPr="00D3232D">
              <w:t>-</w:t>
            </w:r>
          </w:p>
        </w:tc>
      </w:tr>
      <w:tr w:rsidR="00F15DC7" w:rsidRPr="00D3232D" w14:paraId="31043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F0EF" w14:textId="77777777" w:rsidR="00D3232D" w:rsidRPr="00D3232D" w:rsidRDefault="00D3232D">
            <w:r w:rsidRPr="00D3232D">
              <w:t>C4-253362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ECB9"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3E4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6E0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3D1C9" w14:textId="77777777" w:rsidR="00D3232D" w:rsidRPr="00D3232D" w:rsidRDefault="00D3232D">
            <w:r w:rsidRPr="00D3232D">
              <w:t>C4-253261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F96B" w14:textId="77777777" w:rsidR="00D3232D" w:rsidRPr="00D3232D" w:rsidRDefault="00D3232D">
            <w:r w:rsidRPr="00D3232D">
              <w:t>-</w:t>
            </w:r>
          </w:p>
        </w:tc>
      </w:tr>
      <w:tr w:rsidR="00F15DC7" w:rsidRPr="00D3232D" w14:paraId="6A223D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56813" w14:textId="77777777" w:rsidR="00D3232D" w:rsidRPr="00D3232D" w:rsidRDefault="00D3232D">
            <w:r w:rsidRPr="00D3232D">
              <w:t>C4-253363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5DD3"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A0E9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884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230B" w14:textId="77777777" w:rsidR="00D3232D" w:rsidRPr="00D3232D" w:rsidRDefault="00D3232D">
            <w:r w:rsidRPr="00D3232D">
              <w:t>C4-253322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3963" w14:textId="77777777" w:rsidR="00D3232D" w:rsidRPr="00D3232D" w:rsidRDefault="00D3232D">
            <w:r w:rsidRPr="00D3232D">
              <w:t>-</w:t>
            </w:r>
          </w:p>
        </w:tc>
      </w:tr>
      <w:tr w:rsidR="00F15DC7" w:rsidRPr="00D3232D" w14:paraId="247852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A92E" w14:textId="77777777" w:rsidR="00D3232D" w:rsidRPr="00D3232D" w:rsidRDefault="00D3232D">
            <w:r w:rsidRPr="00D3232D">
              <w:t>C4-253364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3024"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942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0D3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B76A" w14:textId="77777777" w:rsidR="00D3232D" w:rsidRPr="00D3232D" w:rsidRDefault="00D3232D">
            <w:r w:rsidRPr="00D3232D">
              <w:t>C4-253324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65CE" w14:textId="77777777" w:rsidR="00D3232D" w:rsidRPr="00D3232D" w:rsidRDefault="00D3232D">
            <w:r w:rsidRPr="00D3232D">
              <w:t>-</w:t>
            </w:r>
          </w:p>
        </w:tc>
      </w:tr>
      <w:tr w:rsidR="00F15DC7" w:rsidRPr="00D3232D" w14:paraId="694FE2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0AD6" w14:textId="77777777" w:rsidR="00D3232D" w:rsidRPr="00D3232D" w:rsidRDefault="00D3232D">
            <w:r w:rsidRPr="00D3232D">
              <w:t>C4-253365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7FF2" w14:textId="77777777" w:rsidR="00D3232D" w:rsidRPr="00D3232D" w:rsidRDefault="00D3232D">
            <w:r w:rsidRPr="00D3232D">
              <w:t>Registration and discovery of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E3656"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6FC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629B" w14:textId="77777777" w:rsidR="00D3232D" w:rsidRPr="00D3232D" w:rsidRDefault="00D3232D">
            <w:r w:rsidRPr="00D3232D">
              <w:t>C4-253325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B30" w14:textId="77777777" w:rsidR="00D3232D" w:rsidRPr="00D3232D" w:rsidRDefault="00D3232D">
            <w:r w:rsidRPr="00D3232D">
              <w:t>-</w:t>
            </w:r>
          </w:p>
        </w:tc>
      </w:tr>
      <w:tr w:rsidR="00F15DC7" w:rsidRPr="00D3232D" w14:paraId="7E308B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34FB0" w14:textId="77777777" w:rsidR="00D3232D" w:rsidRPr="00D3232D" w:rsidRDefault="00D3232D">
            <w:r w:rsidRPr="00D3232D">
              <w:t>C4-253366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4D5A0" w14:textId="77777777" w:rsidR="00D3232D" w:rsidRPr="00D3232D" w:rsidRDefault="00D3232D">
            <w:r w:rsidRPr="00D3232D">
              <w:t>Clarifications to Solution #4 and conclusion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27E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8FE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84D5" w14:textId="77777777" w:rsidR="00D3232D" w:rsidRPr="00D3232D" w:rsidRDefault="00D3232D">
            <w:r w:rsidRPr="00D3232D">
              <w:t>C4-253321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B926" w14:textId="77777777" w:rsidR="00D3232D" w:rsidRPr="00D3232D" w:rsidRDefault="00D3232D">
            <w:r w:rsidRPr="00D3232D">
              <w:t>-</w:t>
            </w:r>
          </w:p>
        </w:tc>
      </w:tr>
      <w:tr w:rsidR="00F15DC7" w:rsidRPr="00D3232D" w14:paraId="252A9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E7F4" w14:textId="77777777" w:rsidR="00D3232D" w:rsidRPr="00D3232D" w:rsidRDefault="00D3232D">
            <w:r w:rsidRPr="00D3232D">
              <w:t>C4-253367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497E"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360C" w14:textId="77777777" w:rsidR="00D3232D" w:rsidRPr="00D3232D" w:rsidRDefault="00D3232D">
            <w:r w:rsidRPr="00D3232D">
              <w:t>Nokia, 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4AF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DE8F" w14:textId="77777777" w:rsidR="00D3232D" w:rsidRPr="00D3232D" w:rsidRDefault="00D3232D">
            <w:r w:rsidRPr="00D3232D">
              <w:t>C4-253093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FA13" w14:textId="77777777" w:rsidR="00D3232D" w:rsidRPr="00D3232D" w:rsidRDefault="00D3232D">
            <w:r w:rsidRPr="00D3232D">
              <w:t>-</w:t>
            </w:r>
          </w:p>
        </w:tc>
      </w:tr>
      <w:tr w:rsidR="00F15DC7" w:rsidRPr="00D3232D" w14:paraId="5176D7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3388B" w14:textId="77777777" w:rsidR="00D3232D" w:rsidRPr="00D3232D" w:rsidRDefault="00D3232D">
            <w:r w:rsidRPr="00D3232D">
              <w:t>C4-253368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D11CD"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AF20" w14:textId="77777777" w:rsidR="00D3232D" w:rsidRPr="00D3232D" w:rsidRDefault="00D3232D">
            <w:r w:rsidRPr="00D3232D">
              <w:t>Ericsson, HP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4DA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7A4D" w14:textId="77777777" w:rsidR="00D3232D" w:rsidRPr="00D3232D" w:rsidRDefault="00D3232D">
            <w:r w:rsidRPr="00D3232D">
              <w:t>C4-253152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CC72" w14:textId="77777777" w:rsidR="00D3232D" w:rsidRPr="00D3232D" w:rsidRDefault="00D3232D">
            <w:r w:rsidRPr="00D3232D">
              <w:t>-</w:t>
            </w:r>
          </w:p>
        </w:tc>
      </w:tr>
      <w:tr w:rsidR="00F15DC7" w:rsidRPr="00D3232D" w14:paraId="0A6B03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C82A" w14:textId="77777777" w:rsidR="00D3232D" w:rsidRPr="00D3232D" w:rsidRDefault="00D3232D">
            <w:r w:rsidRPr="00D3232D">
              <w:t>C4-253369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0E5E5"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7EF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F46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813" w14:textId="77777777" w:rsidR="00D3232D" w:rsidRPr="00D3232D" w:rsidRDefault="00D3232D">
            <w:r w:rsidRPr="00D3232D">
              <w:t>C4-253187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B023" w14:textId="77777777" w:rsidR="00D3232D" w:rsidRPr="00D3232D" w:rsidRDefault="00D3232D">
            <w:r w:rsidRPr="00D3232D">
              <w:t>C4-253518</w:t>
            </w:r>
          </w:p>
        </w:tc>
      </w:tr>
      <w:tr w:rsidR="00F15DC7" w:rsidRPr="00D3232D" w14:paraId="77B4D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AA2E" w14:textId="77777777" w:rsidR="00D3232D" w:rsidRPr="00D3232D" w:rsidRDefault="00D3232D">
            <w:r w:rsidRPr="00D3232D">
              <w:t>C4-253370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8FE8"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BB86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D603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FFDD" w14:textId="77777777" w:rsidR="00D3232D" w:rsidRPr="00D3232D" w:rsidRDefault="00D3232D">
            <w:r w:rsidRPr="00D3232D">
              <w:t>C4-253123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D38" w14:textId="77777777" w:rsidR="00D3232D" w:rsidRPr="00D3232D" w:rsidRDefault="00D3232D">
            <w:r w:rsidRPr="00D3232D">
              <w:t>-</w:t>
            </w:r>
          </w:p>
        </w:tc>
      </w:tr>
      <w:tr w:rsidR="00F15DC7" w:rsidRPr="00D3232D" w14:paraId="4DA571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ECFE" w14:textId="77777777" w:rsidR="00D3232D" w:rsidRPr="00D3232D" w:rsidRDefault="00D3232D">
            <w:r w:rsidRPr="00D3232D">
              <w:t>C4-253371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BA58"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955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F0FE"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22CF" w14:textId="77777777" w:rsidR="00D3232D" w:rsidRPr="00D3232D" w:rsidRDefault="00D3232D">
            <w:r w:rsidRPr="00D3232D">
              <w:t>C4-253342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0D34" w14:textId="77777777" w:rsidR="00D3232D" w:rsidRPr="00D3232D" w:rsidRDefault="00D3232D">
            <w:r w:rsidRPr="00D3232D">
              <w:t>-</w:t>
            </w:r>
          </w:p>
        </w:tc>
      </w:tr>
      <w:tr w:rsidR="00F15DC7" w:rsidRPr="00D3232D" w14:paraId="131787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BDC3" w14:textId="77777777" w:rsidR="00D3232D" w:rsidRPr="00D3232D" w:rsidRDefault="00D3232D">
            <w:r w:rsidRPr="00D3232D">
              <w:lastRenderedPageBreak/>
              <w:t>C4-253372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C20C"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28E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873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7762" w14:textId="77777777" w:rsidR="00D3232D" w:rsidRPr="00D3232D" w:rsidRDefault="00D3232D">
            <w:r w:rsidRPr="00D3232D">
              <w:t>C4-253347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CBDB" w14:textId="77777777" w:rsidR="00D3232D" w:rsidRPr="00D3232D" w:rsidRDefault="00D3232D">
            <w:r w:rsidRPr="00D3232D">
              <w:t>-</w:t>
            </w:r>
          </w:p>
        </w:tc>
      </w:tr>
      <w:tr w:rsidR="00F15DC7" w:rsidRPr="00D3232D" w14:paraId="0B7319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629DA" w14:textId="77777777" w:rsidR="00D3232D" w:rsidRPr="00D3232D" w:rsidRDefault="00D3232D">
            <w:r w:rsidRPr="00D3232D">
              <w:t>C4-253373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3DC1"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D95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8FD8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2E1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0BB6" w14:textId="77777777" w:rsidR="00D3232D" w:rsidRPr="00D3232D" w:rsidRDefault="00D3232D">
            <w:r w:rsidRPr="00D3232D">
              <w:t>-</w:t>
            </w:r>
          </w:p>
        </w:tc>
      </w:tr>
      <w:tr w:rsidR="00F15DC7" w:rsidRPr="00D3232D" w14:paraId="55E756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B83F" w14:textId="77777777" w:rsidR="00D3232D" w:rsidRPr="00D3232D" w:rsidRDefault="00D3232D">
            <w:r w:rsidRPr="00D3232D">
              <w:t>C4-253374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32054" w14:textId="77777777" w:rsidR="00D3232D" w:rsidRPr="00D3232D" w:rsidRDefault="00D3232D">
            <w:r w:rsidRPr="00D3232D">
              <w:t>Correction for description of AMFRegionID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0F62"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E66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32BE" w14:textId="77777777" w:rsidR="00D3232D" w:rsidRPr="00D3232D" w:rsidRDefault="00D3232D">
            <w:r w:rsidRPr="00D3232D">
              <w:t>C4-253050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92BF" w14:textId="77777777" w:rsidR="00D3232D" w:rsidRPr="00D3232D" w:rsidRDefault="00D3232D">
            <w:r w:rsidRPr="00D3232D">
              <w:t>-</w:t>
            </w:r>
          </w:p>
        </w:tc>
      </w:tr>
      <w:tr w:rsidR="00F15DC7" w:rsidRPr="00D3232D" w14:paraId="069FE0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8778" w14:textId="77777777" w:rsidR="00D3232D" w:rsidRPr="00D3232D" w:rsidRDefault="00D3232D">
            <w:r w:rsidRPr="00D3232D">
              <w:t>C4-253375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3CF1F"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D1E0"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2A4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F6ED" w14:textId="77777777" w:rsidR="00D3232D" w:rsidRPr="00D3232D" w:rsidRDefault="00D3232D">
            <w:r w:rsidRPr="00D3232D">
              <w:t>C4-253102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DC15" w14:textId="77777777" w:rsidR="00D3232D" w:rsidRPr="00D3232D" w:rsidRDefault="00D3232D">
            <w:r w:rsidRPr="00D3232D">
              <w:t>C4-253545</w:t>
            </w:r>
          </w:p>
        </w:tc>
      </w:tr>
      <w:tr w:rsidR="00F15DC7" w:rsidRPr="00D3232D" w14:paraId="4DAE4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BF68" w14:textId="77777777" w:rsidR="00D3232D" w:rsidRPr="00D3232D" w:rsidRDefault="00D3232D">
            <w:r w:rsidRPr="00D3232D">
              <w:t>C4-253376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CE46"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36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510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64F3" w14:textId="77777777" w:rsidR="00D3232D" w:rsidRPr="00D3232D" w:rsidRDefault="00D3232D">
            <w:r w:rsidRPr="00D3232D">
              <w:t>C4-253180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B7042" w14:textId="77777777" w:rsidR="00D3232D" w:rsidRPr="00D3232D" w:rsidRDefault="00D3232D">
            <w:r w:rsidRPr="00D3232D">
              <w:t>C4-253519</w:t>
            </w:r>
          </w:p>
        </w:tc>
      </w:tr>
      <w:tr w:rsidR="00F15DC7" w:rsidRPr="00D3232D" w14:paraId="791F32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B1499" w14:textId="77777777" w:rsidR="00D3232D" w:rsidRPr="00D3232D" w:rsidRDefault="00D3232D">
            <w:r w:rsidRPr="00D3232D">
              <w:t>C4-253377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1F851"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00E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C68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F102" w14:textId="77777777" w:rsidR="00D3232D" w:rsidRPr="00D3232D" w:rsidRDefault="00D3232D">
            <w:r w:rsidRPr="00D3232D">
              <w:t>C4-253185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8EC6" w14:textId="77777777" w:rsidR="00D3232D" w:rsidRPr="00D3232D" w:rsidRDefault="00D3232D">
            <w:r w:rsidRPr="00D3232D">
              <w:t>-</w:t>
            </w:r>
          </w:p>
        </w:tc>
      </w:tr>
      <w:tr w:rsidR="00F15DC7" w:rsidRPr="00D3232D" w14:paraId="3237D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7E68" w14:textId="77777777" w:rsidR="00D3232D" w:rsidRPr="00D3232D" w:rsidRDefault="00D3232D">
            <w:r w:rsidRPr="00D3232D">
              <w:t>C4-253378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3207" w14:textId="77777777" w:rsidR="00D3232D" w:rsidRPr="00D3232D" w:rsidRDefault="00D3232D">
            <w:r w:rsidRPr="00D3232D">
              <w:t>Correction on the definition of Tac and MbsSecurityContext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ECA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2EF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75F9" w14:textId="77777777" w:rsidR="00D3232D" w:rsidRPr="00D3232D" w:rsidRDefault="00D3232D">
            <w:r w:rsidRPr="00D3232D">
              <w:t>C4-253213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ACCB" w14:textId="77777777" w:rsidR="00D3232D" w:rsidRPr="00D3232D" w:rsidRDefault="00D3232D">
            <w:r w:rsidRPr="00D3232D">
              <w:t>C4-253509</w:t>
            </w:r>
          </w:p>
        </w:tc>
      </w:tr>
      <w:tr w:rsidR="00F15DC7" w:rsidRPr="00D3232D" w14:paraId="086A9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6D5C" w14:textId="77777777" w:rsidR="00D3232D" w:rsidRPr="00D3232D" w:rsidRDefault="00D3232D">
            <w:r w:rsidRPr="00D3232D">
              <w:t>C4-253379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3823"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8F2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947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A85C2" w14:textId="77777777" w:rsidR="00D3232D" w:rsidRPr="00D3232D" w:rsidRDefault="00D3232D">
            <w:r w:rsidRPr="00D3232D">
              <w:t>C4-253229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311A" w14:textId="77777777" w:rsidR="00D3232D" w:rsidRPr="00D3232D" w:rsidRDefault="00D3232D">
            <w:r w:rsidRPr="00D3232D">
              <w:t>-</w:t>
            </w:r>
          </w:p>
        </w:tc>
      </w:tr>
      <w:tr w:rsidR="00F15DC7" w:rsidRPr="00D3232D" w14:paraId="41BB32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124A" w14:textId="77777777" w:rsidR="00D3232D" w:rsidRPr="00D3232D" w:rsidRDefault="00D3232D">
            <w:r w:rsidRPr="00D3232D">
              <w:t>C4-253380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521" w14:textId="77777777" w:rsidR="00D3232D" w:rsidRPr="00D3232D" w:rsidRDefault="00D3232D">
            <w:r w:rsidRPr="00D3232D">
              <w:t>Access Token Retrive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D3C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7B1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E5DF" w14:textId="77777777" w:rsidR="00D3232D" w:rsidRPr="00D3232D" w:rsidRDefault="00D3232D">
            <w:r w:rsidRPr="00D3232D">
              <w:t>C4-253275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69C9" w14:textId="77777777" w:rsidR="00D3232D" w:rsidRPr="00D3232D" w:rsidRDefault="00D3232D">
            <w:r w:rsidRPr="00D3232D">
              <w:t>C4-253557</w:t>
            </w:r>
          </w:p>
        </w:tc>
      </w:tr>
      <w:tr w:rsidR="00F15DC7" w:rsidRPr="00D3232D" w14:paraId="29864D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6EA4" w14:textId="77777777" w:rsidR="00D3232D" w:rsidRPr="00D3232D" w:rsidRDefault="00D3232D">
            <w:r w:rsidRPr="00D3232D">
              <w:t>C4-253381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6836"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C944"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13E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D1A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05DAC" w14:textId="77777777" w:rsidR="00D3232D" w:rsidRPr="00D3232D" w:rsidRDefault="00D3232D">
            <w:r w:rsidRPr="00D3232D">
              <w:t>-</w:t>
            </w:r>
          </w:p>
        </w:tc>
      </w:tr>
      <w:tr w:rsidR="00F15DC7" w:rsidRPr="00D3232D" w14:paraId="2C55FD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B795" w14:textId="77777777" w:rsidR="00D3232D" w:rsidRPr="00D3232D" w:rsidRDefault="00D3232D">
            <w:r w:rsidRPr="00D3232D">
              <w:t>C4-253382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9542"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05C8"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866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C2FE" w14:textId="77777777" w:rsidR="00D3232D" w:rsidRPr="00D3232D" w:rsidRDefault="00D3232D">
            <w:r w:rsidRPr="00D3232D">
              <w:t>C4-253315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D3F65" w14:textId="77777777" w:rsidR="00D3232D" w:rsidRPr="00D3232D" w:rsidRDefault="00D3232D">
            <w:r w:rsidRPr="00D3232D">
              <w:t>-</w:t>
            </w:r>
          </w:p>
        </w:tc>
      </w:tr>
      <w:tr w:rsidR="00F15DC7" w:rsidRPr="00D3232D" w14:paraId="29C60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E237" w14:textId="77777777" w:rsidR="00D3232D" w:rsidRPr="00D3232D" w:rsidRDefault="00D3232D">
            <w:r w:rsidRPr="00D3232D">
              <w:t>C4-253383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54D0" w14:textId="77777777" w:rsidR="00D3232D" w:rsidRPr="00D3232D" w:rsidRDefault="00D3232D">
            <w:r w:rsidRPr="00D3232D">
              <w:t>Addition of subscriber segmentation in chfinfo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7AB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9F70"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F672D" w14:textId="77777777" w:rsidR="00D3232D" w:rsidRPr="00D3232D" w:rsidRDefault="00D3232D">
            <w:r w:rsidRPr="00D3232D">
              <w:t>C4-253329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FADF" w14:textId="77777777" w:rsidR="00D3232D" w:rsidRPr="00D3232D" w:rsidRDefault="00D3232D">
            <w:r w:rsidRPr="00D3232D">
              <w:t>-</w:t>
            </w:r>
          </w:p>
        </w:tc>
      </w:tr>
      <w:tr w:rsidR="00F15DC7" w:rsidRPr="00D3232D" w14:paraId="61C20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93B3" w14:textId="77777777" w:rsidR="00D3232D" w:rsidRPr="00D3232D" w:rsidRDefault="00D3232D">
            <w:r w:rsidRPr="00D3232D">
              <w:t>C4-253384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20507"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D6E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25D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106DE" w14:textId="77777777" w:rsidR="00D3232D" w:rsidRPr="00D3232D" w:rsidRDefault="00D3232D">
            <w:r w:rsidRPr="00D3232D">
              <w:t>C4-253262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25BF" w14:textId="77777777" w:rsidR="00D3232D" w:rsidRPr="00D3232D" w:rsidRDefault="00D3232D">
            <w:r w:rsidRPr="00D3232D">
              <w:t>-</w:t>
            </w:r>
          </w:p>
        </w:tc>
      </w:tr>
      <w:tr w:rsidR="00F15DC7" w:rsidRPr="00D3232D" w14:paraId="0D1511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0A9E" w14:textId="77777777" w:rsidR="00D3232D" w:rsidRPr="00D3232D" w:rsidRDefault="00D3232D">
            <w:r w:rsidRPr="00D3232D">
              <w:t>C4-253385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4914"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83D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C25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B7D6" w14:textId="77777777" w:rsidR="00D3232D" w:rsidRPr="00D3232D" w:rsidRDefault="00D3232D">
            <w:r w:rsidRPr="00D3232D">
              <w:t>C4-253263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7A5D" w14:textId="77777777" w:rsidR="00D3232D" w:rsidRPr="00D3232D" w:rsidRDefault="00D3232D">
            <w:r w:rsidRPr="00D3232D">
              <w:t>-</w:t>
            </w:r>
          </w:p>
        </w:tc>
      </w:tr>
      <w:tr w:rsidR="00F15DC7" w:rsidRPr="00D3232D" w14:paraId="32BD7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62BDD" w14:textId="77777777" w:rsidR="00D3232D" w:rsidRPr="00D3232D" w:rsidRDefault="00D3232D">
            <w:r w:rsidRPr="00D3232D">
              <w:t>C4-253386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C3EF" w14:textId="77777777" w:rsidR="00D3232D" w:rsidRPr="00D3232D" w:rsidRDefault="00D3232D">
            <w:r w:rsidRPr="00D3232D">
              <w:t>Correct the description of attributes included in LocalOffloadingManagementInfo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26B0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10F7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F25E" w14:textId="77777777" w:rsidR="00D3232D" w:rsidRPr="00D3232D" w:rsidRDefault="00D3232D">
            <w:r w:rsidRPr="00D3232D">
              <w:t>C4-253142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F6B0" w14:textId="77777777" w:rsidR="00D3232D" w:rsidRPr="00D3232D" w:rsidRDefault="00D3232D">
            <w:r w:rsidRPr="00D3232D">
              <w:t>-</w:t>
            </w:r>
          </w:p>
        </w:tc>
      </w:tr>
      <w:tr w:rsidR="00F15DC7" w:rsidRPr="00D3232D" w14:paraId="1B0AA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5A963" w14:textId="77777777" w:rsidR="00D3232D" w:rsidRPr="00D3232D" w:rsidRDefault="00D3232D">
            <w:r w:rsidRPr="00D3232D">
              <w:t>C4-253387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0049E"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107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A06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A791" w14:textId="77777777" w:rsidR="00D3232D" w:rsidRPr="00D3232D" w:rsidRDefault="00D3232D">
            <w:r w:rsidRPr="00D3232D">
              <w:t>C4-253143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48F4" w14:textId="77777777" w:rsidR="00D3232D" w:rsidRPr="00D3232D" w:rsidRDefault="00D3232D">
            <w:r w:rsidRPr="00D3232D">
              <w:t>-</w:t>
            </w:r>
          </w:p>
        </w:tc>
      </w:tr>
      <w:tr w:rsidR="00F15DC7" w:rsidRPr="00D3232D" w14:paraId="6DA51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1FDBE" w14:textId="77777777" w:rsidR="00D3232D" w:rsidRPr="00D3232D" w:rsidRDefault="00D3232D">
            <w:r w:rsidRPr="00D3232D">
              <w:t>C4-253388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12BA" w14:textId="77777777" w:rsidR="00D3232D" w:rsidRPr="00D3232D" w:rsidRDefault="00D3232D">
            <w:r w:rsidRPr="00D3232D">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45F6"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A06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20F9A" w14:textId="77777777" w:rsidR="00D3232D" w:rsidRPr="00D3232D" w:rsidRDefault="00D3232D">
            <w:r w:rsidRPr="00D3232D">
              <w:t>C4-253211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D3B9E" w14:textId="77777777" w:rsidR="00D3232D" w:rsidRPr="00D3232D" w:rsidRDefault="00D3232D">
            <w:r w:rsidRPr="00D3232D">
              <w:t>-</w:t>
            </w:r>
          </w:p>
        </w:tc>
      </w:tr>
      <w:tr w:rsidR="00F15DC7" w:rsidRPr="00D3232D" w14:paraId="09B91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C5EB" w14:textId="77777777" w:rsidR="00D3232D" w:rsidRPr="00D3232D" w:rsidRDefault="00D3232D">
            <w:r w:rsidRPr="00D3232D">
              <w:t>C4-253389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CC308"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CAB8" w14:textId="77777777" w:rsidR="00D3232D" w:rsidRPr="00D3232D" w:rsidRDefault="00D3232D">
            <w:r w:rsidRPr="00D3232D">
              <w:t>LG Electronics,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D34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395C" w14:textId="77777777" w:rsidR="00D3232D" w:rsidRPr="00D3232D" w:rsidRDefault="00D3232D">
            <w:r w:rsidRPr="00D3232D">
              <w:t>C4-253277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5429C" w14:textId="77777777" w:rsidR="00D3232D" w:rsidRPr="00D3232D" w:rsidRDefault="00D3232D">
            <w:r w:rsidRPr="00D3232D">
              <w:t>-</w:t>
            </w:r>
          </w:p>
        </w:tc>
      </w:tr>
      <w:tr w:rsidR="00F15DC7" w:rsidRPr="00D3232D" w14:paraId="2A4D8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C615" w14:textId="77777777" w:rsidR="00D3232D" w:rsidRPr="00D3232D" w:rsidRDefault="00D3232D">
            <w:r w:rsidRPr="00D3232D">
              <w:t>C4-253390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C250"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30C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571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35C3" w14:textId="77777777" w:rsidR="00D3232D" w:rsidRPr="00D3232D" w:rsidRDefault="00D3232D">
            <w:r w:rsidRPr="00D3232D">
              <w:t>C4-253199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6D15" w14:textId="77777777" w:rsidR="00D3232D" w:rsidRPr="00D3232D" w:rsidRDefault="00D3232D">
            <w:r w:rsidRPr="00D3232D">
              <w:t>C4-253559</w:t>
            </w:r>
          </w:p>
        </w:tc>
      </w:tr>
      <w:tr w:rsidR="00F15DC7" w:rsidRPr="00D3232D" w14:paraId="3F24B3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AF2A" w14:textId="77777777" w:rsidR="00D3232D" w:rsidRPr="00D3232D" w:rsidRDefault="00D3232D">
            <w:r w:rsidRPr="00D3232D">
              <w:t>C4-253391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D684"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7452"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5CF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F84D" w14:textId="77777777" w:rsidR="00D3232D" w:rsidRPr="00D3232D" w:rsidRDefault="00D3232D">
            <w:r w:rsidRPr="00D3232D">
              <w:t>C4-253074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8A1F" w14:textId="77777777" w:rsidR="00D3232D" w:rsidRPr="00D3232D" w:rsidRDefault="00D3232D">
            <w:r w:rsidRPr="00D3232D">
              <w:t>-</w:t>
            </w:r>
          </w:p>
        </w:tc>
      </w:tr>
      <w:tr w:rsidR="00F15DC7" w:rsidRPr="00D3232D" w14:paraId="28D035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5460" w14:textId="77777777" w:rsidR="00D3232D" w:rsidRPr="00D3232D" w:rsidRDefault="00D3232D">
            <w:r w:rsidRPr="00D3232D">
              <w:lastRenderedPageBreak/>
              <w:t>C4-253392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DD44"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2CE1"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88FE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546D" w14:textId="77777777" w:rsidR="00D3232D" w:rsidRPr="00D3232D" w:rsidRDefault="00D3232D">
            <w:r w:rsidRPr="00D3232D">
              <w:t>C4-253075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4CCC4" w14:textId="77777777" w:rsidR="00D3232D" w:rsidRPr="00D3232D" w:rsidRDefault="00D3232D">
            <w:r w:rsidRPr="00D3232D">
              <w:t>-</w:t>
            </w:r>
          </w:p>
        </w:tc>
      </w:tr>
      <w:tr w:rsidR="00F15DC7" w:rsidRPr="00D3232D" w14:paraId="362D3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CEBA" w14:textId="77777777" w:rsidR="00D3232D" w:rsidRPr="00D3232D" w:rsidRDefault="00D3232D">
            <w:r w:rsidRPr="00D3232D">
              <w:t>C4-253393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8B37"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8810"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817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854D" w14:textId="77777777" w:rsidR="00D3232D" w:rsidRPr="00D3232D" w:rsidRDefault="00D3232D">
            <w:r w:rsidRPr="00D3232D">
              <w:t>C4-253076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985C1" w14:textId="77777777" w:rsidR="00D3232D" w:rsidRPr="00D3232D" w:rsidRDefault="00D3232D">
            <w:r w:rsidRPr="00D3232D">
              <w:t>-</w:t>
            </w:r>
          </w:p>
        </w:tc>
      </w:tr>
      <w:tr w:rsidR="00F15DC7" w:rsidRPr="00D3232D" w14:paraId="5F314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50D9" w14:textId="77777777" w:rsidR="00D3232D" w:rsidRPr="00D3232D" w:rsidRDefault="00D3232D">
            <w:r w:rsidRPr="00D3232D">
              <w:t>C4-253394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B8454" w14:textId="77777777" w:rsidR="00D3232D" w:rsidRPr="00D3232D" w:rsidRDefault="00D3232D">
            <w:r w:rsidRPr="00D3232D">
              <w:t>Additional RTP header extensions in ProtocolDescriptionRm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48C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F85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4F8E" w14:textId="77777777" w:rsidR="00D3232D" w:rsidRPr="00D3232D" w:rsidRDefault="00D3232D">
            <w:r w:rsidRPr="00D3232D">
              <w:t>C4-253077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3FEC2" w14:textId="77777777" w:rsidR="00D3232D" w:rsidRPr="00D3232D" w:rsidRDefault="00D3232D">
            <w:r w:rsidRPr="00D3232D">
              <w:t>-</w:t>
            </w:r>
          </w:p>
        </w:tc>
      </w:tr>
      <w:tr w:rsidR="00F15DC7" w:rsidRPr="00D3232D" w14:paraId="289C5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583AD" w14:textId="77777777" w:rsidR="00D3232D" w:rsidRPr="00D3232D" w:rsidRDefault="00D3232D">
            <w:r w:rsidRPr="00D3232D">
              <w:t>C4-253395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8C4A"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EA3F"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233E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D80D" w14:textId="77777777" w:rsidR="00D3232D" w:rsidRPr="00D3232D" w:rsidRDefault="00D3232D">
            <w:r w:rsidRPr="00D3232D">
              <w:t>C4-253078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331B" w14:textId="77777777" w:rsidR="00D3232D" w:rsidRPr="00D3232D" w:rsidRDefault="00D3232D">
            <w:r w:rsidRPr="00D3232D">
              <w:t>-</w:t>
            </w:r>
          </w:p>
        </w:tc>
      </w:tr>
      <w:tr w:rsidR="00F15DC7" w:rsidRPr="00D3232D" w14:paraId="0D1DDC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D516A" w14:textId="77777777" w:rsidR="00D3232D" w:rsidRPr="00D3232D" w:rsidRDefault="00D3232D">
            <w:r w:rsidRPr="00D3232D">
              <w:t>C4-253396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132A"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3349"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494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960F" w14:textId="77777777" w:rsidR="00D3232D" w:rsidRPr="00D3232D" w:rsidRDefault="00D3232D">
            <w:r w:rsidRPr="00D3232D">
              <w:t>C4-253176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ADEB" w14:textId="77777777" w:rsidR="00D3232D" w:rsidRPr="00D3232D" w:rsidRDefault="00D3232D">
            <w:r w:rsidRPr="00D3232D">
              <w:t>-</w:t>
            </w:r>
          </w:p>
        </w:tc>
      </w:tr>
      <w:tr w:rsidR="00F15DC7" w:rsidRPr="00D3232D" w14:paraId="417670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0E2F5" w14:textId="77777777" w:rsidR="00D3232D" w:rsidRPr="00D3232D" w:rsidRDefault="00D3232D">
            <w:r w:rsidRPr="00D3232D">
              <w:t>C4-253397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F9D48"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A98D"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4A4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9D1F" w14:textId="77777777" w:rsidR="00D3232D" w:rsidRPr="00D3232D" w:rsidRDefault="00D3232D">
            <w:r w:rsidRPr="00D3232D">
              <w:t>C4-253177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6B40" w14:textId="77777777" w:rsidR="00D3232D" w:rsidRPr="00D3232D" w:rsidRDefault="00D3232D">
            <w:r w:rsidRPr="00D3232D">
              <w:t>-</w:t>
            </w:r>
          </w:p>
        </w:tc>
      </w:tr>
      <w:tr w:rsidR="00F15DC7" w:rsidRPr="00D3232D" w14:paraId="610EC4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5B74" w14:textId="77777777" w:rsidR="00D3232D" w:rsidRPr="00D3232D" w:rsidRDefault="00D3232D">
            <w:r w:rsidRPr="00D3232D">
              <w:t>C4-253398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F75E9"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66C1"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BE6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2E90" w14:textId="77777777" w:rsidR="00D3232D" w:rsidRPr="00D3232D" w:rsidRDefault="00D3232D">
            <w:r w:rsidRPr="00D3232D">
              <w:t>C4-253104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3FAF0" w14:textId="77777777" w:rsidR="00D3232D" w:rsidRPr="00D3232D" w:rsidRDefault="00D3232D">
            <w:r w:rsidRPr="00D3232D">
              <w:t>-</w:t>
            </w:r>
          </w:p>
        </w:tc>
      </w:tr>
      <w:tr w:rsidR="00F15DC7" w:rsidRPr="00D3232D" w14:paraId="49AFB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3AA2" w14:textId="77777777" w:rsidR="00D3232D" w:rsidRPr="00D3232D" w:rsidRDefault="00D3232D">
            <w:r w:rsidRPr="00D3232D">
              <w:t>C4-253399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18D7" w14:textId="77777777" w:rsidR="00D3232D" w:rsidRPr="00D3232D" w:rsidRDefault="00D3232D">
            <w:r w:rsidRPr="00D3232D">
              <w:t>Add ExtendedFacility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CE9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C529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6B1B" w14:textId="77777777" w:rsidR="00D3232D" w:rsidRPr="00D3232D" w:rsidRDefault="00D3232D">
            <w:r w:rsidRPr="00D3232D">
              <w:t>C4-253310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A9E7" w14:textId="77777777" w:rsidR="00D3232D" w:rsidRPr="00D3232D" w:rsidRDefault="00D3232D">
            <w:r w:rsidRPr="00D3232D">
              <w:t>-</w:t>
            </w:r>
          </w:p>
        </w:tc>
      </w:tr>
      <w:tr w:rsidR="00F15DC7" w:rsidRPr="00D3232D" w14:paraId="38EDE2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D63D" w14:textId="77777777" w:rsidR="00D3232D" w:rsidRPr="00D3232D" w:rsidRDefault="00D3232D">
            <w:r w:rsidRPr="00D3232D">
              <w:t>C4-253400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EA75" w14:textId="77777777" w:rsidR="00D3232D" w:rsidRPr="00D3232D" w:rsidRDefault="00D3232D">
            <w:r w:rsidRPr="00D3232D">
              <w:t>Regular expression for AIoT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4D91" w14:textId="77777777" w:rsidR="00D3232D" w:rsidRPr="00D3232D" w:rsidRDefault="00D3232D">
            <w:r w:rsidRPr="00D3232D">
              <w:t>Nokia, CEWiT, ZTE, Samsung,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7CF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8F35" w14:textId="77777777" w:rsidR="00D3232D" w:rsidRPr="00D3232D" w:rsidRDefault="00D3232D">
            <w:r w:rsidRPr="00D3232D">
              <w:t>C4-253106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B3AD" w14:textId="77777777" w:rsidR="00D3232D" w:rsidRPr="00D3232D" w:rsidRDefault="00D3232D">
            <w:r w:rsidRPr="00D3232D">
              <w:t>-</w:t>
            </w:r>
          </w:p>
        </w:tc>
      </w:tr>
      <w:tr w:rsidR="00F15DC7" w:rsidRPr="00D3232D" w14:paraId="5A115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06FE" w14:textId="77777777" w:rsidR="00D3232D" w:rsidRPr="00D3232D" w:rsidRDefault="00D3232D">
            <w:r w:rsidRPr="00D3232D">
              <w:t>C4-253401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05C1" w14:textId="77777777" w:rsidR="00D3232D" w:rsidRPr="00D3232D" w:rsidRDefault="00D3232D">
            <w:r w:rsidRPr="00D3232D">
              <w:t>AIoT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A1E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8D6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9A7D" w14:textId="77777777" w:rsidR="00D3232D" w:rsidRPr="00D3232D" w:rsidRDefault="00D3232D">
            <w:r w:rsidRPr="00D3232D">
              <w:t>C4-253216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09A6F" w14:textId="77777777" w:rsidR="00D3232D" w:rsidRPr="00D3232D" w:rsidRDefault="00D3232D">
            <w:r w:rsidRPr="00D3232D">
              <w:t>-</w:t>
            </w:r>
          </w:p>
        </w:tc>
      </w:tr>
      <w:tr w:rsidR="00F15DC7" w:rsidRPr="00D3232D" w14:paraId="6803B6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2E222" w14:textId="77777777" w:rsidR="00D3232D" w:rsidRPr="00D3232D" w:rsidRDefault="00D3232D">
            <w:r w:rsidRPr="00D3232D">
              <w:t>C4-253402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13C2" w14:textId="77777777" w:rsidR="00D3232D" w:rsidRPr="00D3232D" w:rsidRDefault="00D3232D">
            <w:r w:rsidRPr="00D3232D">
              <w:t>Update the scope overview and service operations 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D869" w14:textId="77777777" w:rsidR="00D3232D" w:rsidRPr="00D3232D" w:rsidRDefault="00D3232D">
            <w:r w:rsidRPr="00D3232D">
              <w:t>China Mobile, Lenovo,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134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6509" w14:textId="77777777" w:rsidR="00D3232D" w:rsidRPr="00D3232D" w:rsidRDefault="00D3232D">
            <w:r w:rsidRPr="00D3232D">
              <w:t>C4-253289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F1F9" w14:textId="77777777" w:rsidR="00D3232D" w:rsidRPr="00D3232D" w:rsidRDefault="00D3232D">
            <w:r w:rsidRPr="00D3232D">
              <w:t>-</w:t>
            </w:r>
          </w:p>
        </w:tc>
      </w:tr>
      <w:tr w:rsidR="00F15DC7" w:rsidRPr="00D3232D" w14:paraId="62804A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50ED" w14:textId="77777777" w:rsidR="00D3232D" w:rsidRPr="00D3232D" w:rsidRDefault="00D3232D">
            <w:r w:rsidRPr="00D3232D">
              <w:t>C4-253403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8217"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9F12"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52E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27D5" w14:textId="77777777" w:rsidR="00D3232D" w:rsidRPr="00D3232D" w:rsidRDefault="00D3232D">
            <w:r w:rsidRPr="00D3232D">
              <w:t>C4-253161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EDE5" w14:textId="77777777" w:rsidR="00D3232D" w:rsidRPr="00D3232D" w:rsidRDefault="00D3232D">
            <w:r w:rsidRPr="00D3232D">
              <w:t>C4-243415</w:t>
            </w:r>
          </w:p>
        </w:tc>
      </w:tr>
      <w:tr w:rsidR="00F15DC7" w:rsidRPr="00D3232D" w14:paraId="4AFDFB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AE3B" w14:textId="77777777" w:rsidR="00D3232D" w:rsidRPr="00D3232D" w:rsidRDefault="00D3232D">
            <w:r w:rsidRPr="00D3232D">
              <w:t>C4-253404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F669" w14:textId="77777777" w:rsidR="00D3232D" w:rsidRPr="00D3232D" w:rsidRDefault="00D3232D">
            <w:r w:rsidRPr="00D3232D">
              <w:t>Completing AIoT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E00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13E9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22D2" w14:textId="77777777" w:rsidR="00D3232D" w:rsidRPr="00D3232D" w:rsidRDefault="00D3232D">
            <w:r w:rsidRPr="00D3232D">
              <w:t>C4-253231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089AA" w14:textId="77777777" w:rsidR="00D3232D" w:rsidRPr="00D3232D" w:rsidRDefault="00D3232D">
            <w:r w:rsidRPr="00D3232D">
              <w:t>-</w:t>
            </w:r>
          </w:p>
        </w:tc>
      </w:tr>
      <w:tr w:rsidR="00F15DC7" w:rsidRPr="00D3232D" w14:paraId="7CCEF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8CA15" w14:textId="77777777" w:rsidR="00D3232D" w:rsidRPr="00D3232D" w:rsidRDefault="00D3232D">
            <w:r w:rsidRPr="00D3232D">
              <w:t>C4-253405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42F8" w14:textId="77777777" w:rsidR="00D3232D" w:rsidRPr="00D3232D" w:rsidRDefault="00D3232D">
            <w:r w:rsidRPr="00D3232D">
              <w:t>Clarify the Encoding of AIoT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1EE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529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606B" w14:textId="77777777" w:rsidR="00D3232D" w:rsidRPr="00D3232D" w:rsidRDefault="00D3232D">
            <w:r w:rsidRPr="00D3232D">
              <w:t>C4-253278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C27D" w14:textId="77777777" w:rsidR="00D3232D" w:rsidRPr="00D3232D" w:rsidRDefault="00D3232D">
            <w:r w:rsidRPr="00D3232D">
              <w:t>-</w:t>
            </w:r>
          </w:p>
        </w:tc>
      </w:tr>
      <w:tr w:rsidR="00F15DC7" w:rsidRPr="00D3232D" w14:paraId="29AB9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D8E1A" w14:textId="77777777" w:rsidR="00D3232D" w:rsidRPr="00D3232D" w:rsidRDefault="00D3232D">
            <w:r w:rsidRPr="00D3232D">
              <w:t>C4-253406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48B3" w14:textId="77777777" w:rsidR="00D3232D" w:rsidRPr="00D3232D" w:rsidRDefault="00D3232D">
            <w:r w:rsidRPr="00D3232D">
              <w:t>Correction of allowedArea in IndividualAfAuthorizationData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B8EC" w14:textId="77777777" w:rsidR="00D3232D" w:rsidRPr="00D3232D" w:rsidRDefault="00D3232D">
            <w:r w:rsidRPr="00D3232D">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EA8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B4BF6" w14:textId="77777777" w:rsidR="00D3232D" w:rsidRPr="00D3232D" w:rsidRDefault="00D3232D">
            <w:r w:rsidRPr="00D3232D">
              <w:t>C4-253065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DF84F" w14:textId="77777777" w:rsidR="00D3232D" w:rsidRPr="00D3232D" w:rsidRDefault="00D3232D">
            <w:r w:rsidRPr="00D3232D">
              <w:t>-</w:t>
            </w:r>
          </w:p>
        </w:tc>
      </w:tr>
      <w:tr w:rsidR="00F15DC7" w:rsidRPr="00D3232D" w14:paraId="789576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926D" w14:textId="77777777" w:rsidR="00D3232D" w:rsidRPr="00D3232D" w:rsidRDefault="00D3232D">
            <w:r w:rsidRPr="00D3232D">
              <w:t>C4-253407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3851" w14:textId="77777777" w:rsidR="00D3232D" w:rsidRPr="00D3232D" w:rsidRDefault="00D3232D">
            <w:r w:rsidRPr="00D3232D">
              <w:t>Pseudo-CR on resolve the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1314D"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D217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927BF" w14:textId="77777777" w:rsidR="00D3232D" w:rsidRPr="00D3232D" w:rsidRDefault="00D3232D">
            <w:r w:rsidRPr="00D3232D">
              <w:t>C4-253304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A49B" w14:textId="77777777" w:rsidR="00D3232D" w:rsidRPr="00D3232D" w:rsidRDefault="00D3232D">
            <w:r w:rsidRPr="00D3232D">
              <w:t>-</w:t>
            </w:r>
          </w:p>
        </w:tc>
      </w:tr>
      <w:tr w:rsidR="00F15DC7" w:rsidRPr="00D3232D" w14:paraId="5098B7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61DE" w14:textId="77777777" w:rsidR="00D3232D" w:rsidRPr="00D3232D" w:rsidRDefault="00D3232D">
            <w:r w:rsidRPr="00D3232D">
              <w:t>C4-253408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51E5" w14:textId="77777777" w:rsidR="00D3232D" w:rsidRPr="00D3232D" w:rsidRDefault="00D3232D">
            <w:r w:rsidRPr="00D3232D">
              <w:t>Pseudo-CR on clean up for TS 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DACA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B92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52D3" w14:textId="77777777" w:rsidR="00D3232D" w:rsidRPr="00D3232D" w:rsidRDefault="00D3232D">
            <w:r w:rsidRPr="00D3232D">
              <w:t>C4-253306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66F4C" w14:textId="77777777" w:rsidR="00D3232D" w:rsidRPr="00D3232D" w:rsidRDefault="00D3232D">
            <w:r w:rsidRPr="00D3232D">
              <w:t>-</w:t>
            </w:r>
          </w:p>
        </w:tc>
      </w:tr>
      <w:tr w:rsidR="00F15DC7" w:rsidRPr="00D3232D" w14:paraId="7634D0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9ACC" w14:textId="77777777" w:rsidR="00D3232D" w:rsidRPr="00D3232D" w:rsidRDefault="00D3232D">
            <w:r w:rsidRPr="00D3232D">
              <w:t>C4-253409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2DA0" w14:textId="77777777" w:rsidR="00D3232D" w:rsidRPr="00D3232D" w:rsidRDefault="00D3232D">
            <w:r w:rsidRPr="00D3232D">
              <w:t>Update the description of AIoT Device Profile Data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F85E" w14:textId="77777777" w:rsidR="00D3232D" w:rsidRPr="00D3232D" w:rsidRDefault="00D3232D">
            <w:r w:rsidRPr="00D3232D">
              <w:t>China Mobile, ZTE,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EC3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D690" w14:textId="77777777" w:rsidR="00D3232D" w:rsidRPr="00D3232D" w:rsidRDefault="00D3232D">
            <w:r w:rsidRPr="00D3232D">
              <w:t>C4-253311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F2616" w14:textId="77777777" w:rsidR="00D3232D" w:rsidRPr="00D3232D" w:rsidRDefault="00D3232D">
            <w:r w:rsidRPr="00D3232D">
              <w:t>-</w:t>
            </w:r>
          </w:p>
        </w:tc>
      </w:tr>
      <w:tr w:rsidR="00F15DC7" w:rsidRPr="00D3232D" w14:paraId="7000BB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8159" w14:textId="77777777" w:rsidR="00D3232D" w:rsidRPr="00D3232D" w:rsidRDefault="00D3232D">
            <w:r w:rsidRPr="00D3232D">
              <w:t>C4-253410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2FF1" w14:textId="77777777" w:rsidR="00D3232D" w:rsidRPr="00D3232D" w:rsidRDefault="00D3232D">
            <w:r w:rsidRPr="00D3232D">
              <w:t>Pseudo-CR on AF Authorization Data service resource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E6A6"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4DB1"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3B8A" w14:textId="77777777" w:rsidR="00D3232D" w:rsidRPr="00D3232D" w:rsidRDefault="00D3232D">
            <w:r w:rsidRPr="00D3232D">
              <w:t>C4-253331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1ED5" w14:textId="77777777" w:rsidR="00D3232D" w:rsidRPr="00D3232D" w:rsidRDefault="00D3232D">
            <w:r w:rsidRPr="00D3232D">
              <w:t>-</w:t>
            </w:r>
          </w:p>
        </w:tc>
      </w:tr>
      <w:tr w:rsidR="00F15DC7" w:rsidRPr="00D3232D" w14:paraId="38DAEE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3914" w14:textId="77777777" w:rsidR="00D3232D" w:rsidRPr="00D3232D" w:rsidRDefault="00D3232D">
            <w:r w:rsidRPr="00D3232D">
              <w:t>C4-</w:t>
            </w:r>
            <w:r w:rsidRPr="00D3232D">
              <w:lastRenderedPageBreak/>
              <w:t>253411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AC61" w14:textId="77777777" w:rsidR="00D3232D" w:rsidRPr="00D3232D" w:rsidRDefault="00D3232D">
            <w:r w:rsidRPr="00D3232D">
              <w:lastRenderedPageBreak/>
              <w:t xml:space="preserve">Pseudo-CR on ProblemDetails in error </w:t>
            </w:r>
            <w:r w:rsidRPr="00D3232D">
              <w:lastRenderedPageBreak/>
              <w:t>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BF3C" w14:textId="77777777" w:rsidR="00D3232D" w:rsidRPr="00D3232D" w:rsidRDefault="00D3232D">
            <w:r w:rsidRPr="00D3232D">
              <w:lastRenderedPageBreak/>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2AE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AC0C" w14:textId="77777777" w:rsidR="00D3232D" w:rsidRPr="00D3232D" w:rsidRDefault="00D3232D">
            <w:r w:rsidRPr="00D3232D">
              <w:t>C4-</w:t>
            </w:r>
            <w:r w:rsidRPr="00D3232D">
              <w:lastRenderedPageBreak/>
              <w:t>253332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10D1" w14:textId="77777777" w:rsidR="00D3232D" w:rsidRPr="00D3232D" w:rsidRDefault="00D3232D">
            <w:r w:rsidRPr="00D3232D">
              <w:lastRenderedPageBreak/>
              <w:t>-</w:t>
            </w:r>
          </w:p>
        </w:tc>
      </w:tr>
      <w:tr w:rsidR="00F15DC7" w:rsidRPr="00D3232D" w14:paraId="4B830D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11748" w14:textId="77777777" w:rsidR="00D3232D" w:rsidRPr="00D3232D" w:rsidRDefault="00D3232D">
            <w:r w:rsidRPr="00D3232D">
              <w:t>C4-253412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0F8E"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91BA" w14:textId="77777777" w:rsidR="00D3232D" w:rsidRPr="00D3232D" w:rsidRDefault="00D3232D">
            <w:r w:rsidRPr="00D3232D">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F6FE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AB65" w14:textId="77777777" w:rsidR="00D3232D" w:rsidRPr="00D3232D" w:rsidRDefault="00D3232D">
            <w:r w:rsidRPr="00D3232D">
              <w:t>C4-253285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026F" w14:textId="77777777" w:rsidR="00D3232D" w:rsidRPr="00D3232D" w:rsidRDefault="00D3232D">
            <w:r w:rsidRPr="00D3232D">
              <w:t>C4-253520</w:t>
            </w:r>
          </w:p>
        </w:tc>
      </w:tr>
      <w:tr w:rsidR="00F15DC7" w:rsidRPr="00D3232D" w14:paraId="5DBBF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0148" w14:textId="77777777" w:rsidR="00D3232D" w:rsidRPr="00D3232D" w:rsidRDefault="00D3232D">
            <w:r w:rsidRPr="00D3232D">
              <w:t>C4-253413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C1154" w14:textId="77777777" w:rsidR="00D3232D" w:rsidRPr="00D3232D" w:rsidRDefault="00D3232D">
            <w:r w:rsidRPr="00D3232D">
              <w:t>Pseudo-CR on New UDR service for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AC30" w14:textId="77777777" w:rsidR="00D3232D" w:rsidRPr="00D3232D" w:rsidRDefault="00D3232D">
            <w:r w:rsidRPr="00D3232D">
              <w:t>Lenovo,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A42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2EAD" w14:textId="77777777" w:rsidR="00D3232D" w:rsidRPr="00D3232D" w:rsidRDefault="00D3232D">
            <w:r w:rsidRPr="00D3232D">
              <w:t>C4-253183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6E87" w14:textId="77777777" w:rsidR="00D3232D" w:rsidRPr="00D3232D" w:rsidRDefault="00D3232D">
            <w:r w:rsidRPr="00D3232D">
              <w:t>C4-253574</w:t>
            </w:r>
          </w:p>
        </w:tc>
      </w:tr>
      <w:tr w:rsidR="00F15DC7" w:rsidRPr="00D3232D" w14:paraId="31B307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35BB" w14:textId="77777777" w:rsidR="00D3232D" w:rsidRPr="00D3232D" w:rsidRDefault="00D3232D">
            <w:r w:rsidRPr="00D3232D">
              <w:t>C4-253414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F4B8" w14:textId="77777777" w:rsidR="00D3232D" w:rsidRPr="00D3232D" w:rsidRDefault="00D3232D">
            <w:r w:rsidRPr="00D3232D">
              <w:t>Pseudo-CR on TS Title for TS 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E9A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03EA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583D" w14:textId="77777777" w:rsidR="00D3232D" w:rsidRPr="00D3232D" w:rsidRDefault="00D3232D">
            <w:r w:rsidRPr="00D3232D">
              <w:t>C4-253307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0D61" w14:textId="77777777" w:rsidR="00D3232D" w:rsidRPr="00D3232D" w:rsidRDefault="00D3232D">
            <w:r w:rsidRPr="00D3232D">
              <w:t>-</w:t>
            </w:r>
          </w:p>
        </w:tc>
      </w:tr>
      <w:tr w:rsidR="00F15DC7" w:rsidRPr="00D3232D" w14:paraId="39558B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CC0C3" w14:textId="77777777" w:rsidR="00D3232D" w:rsidRPr="00D3232D" w:rsidRDefault="00D3232D">
            <w:r w:rsidRPr="00D3232D">
              <w:t>C4-253415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C8DE"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9FD3"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3DD1"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3E70" w14:textId="77777777" w:rsidR="00D3232D" w:rsidRPr="00D3232D" w:rsidRDefault="00D3232D">
            <w:r w:rsidRPr="00D3232D">
              <w:t>C4-253403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1B69" w14:textId="77777777" w:rsidR="00D3232D" w:rsidRPr="00D3232D" w:rsidRDefault="00D3232D">
            <w:r w:rsidRPr="00D3232D">
              <w:t>-</w:t>
            </w:r>
          </w:p>
        </w:tc>
      </w:tr>
      <w:tr w:rsidR="00F15DC7" w:rsidRPr="00D3232D" w14:paraId="617512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A702" w14:textId="77777777" w:rsidR="00D3232D" w:rsidRPr="00D3232D" w:rsidRDefault="00D3232D">
            <w:r w:rsidRPr="00D3232D">
              <w:t>C4-253416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AAC1" w14:textId="77777777" w:rsidR="00D3232D" w:rsidRPr="00D3232D" w:rsidRDefault="00D3232D">
            <w:r w:rsidRPr="00D3232D">
              <w:t>KI#1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7C5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E15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5267" w14:textId="77777777" w:rsidR="00D3232D" w:rsidRPr="00D3232D" w:rsidRDefault="00D3232D">
            <w:r w:rsidRPr="00D3232D">
              <w:t>C4-253051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2F3F1" w14:textId="77777777" w:rsidR="00D3232D" w:rsidRPr="00D3232D" w:rsidRDefault="00D3232D">
            <w:r w:rsidRPr="00D3232D">
              <w:t>-</w:t>
            </w:r>
          </w:p>
        </w:tc>
      </w:tr>
      <w:tr w:rsidR="00F15DC7" w:rsidRPr="00D3232D" w14:paraId="4C1C5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7F65" w14:textId="77777777" w:rsidR="00D3232D" w:rsidRPr="00D3232D" w:rsidRDefault="00D3232D">
            <w:r w:rsidRPr="00D3232D">
              <w:t>C4-253417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3722" w14:textId="77777777" w:rsidR="00D3232D" w:rsidRPr="00D3232D" w:rsidRDefault="00D3232D">
            <w:r w:rsidRPr="00D3232D">
              <w:t>Solution for P-CSCF failure detection based on IMS means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ED56" w14:textId="77777777" w:rsidR="00D3232D" w:rsidRPr="00D3232D" w:rsidRDefault="00D3232D">
            <w:r w:rsidRPr="00D3232D">
              <w:t>Nokia,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023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C921" w14:textId="77777777" w:rsidR="00D3232D" w:rsidRPr="00D3232D" w:rsidRDefault="00D3232D">
            <w:r w:rsidRPr="00D3232D">
              <w:t>C4-253048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C5F7" w14:textId="77777777" w:rsidR="00D3232D" w:rsidRPr="00D3232D" w:rsidRDefault="00D3232D">
            <w:r w:rsidRPr="00D3232D">
              <w:t>-</w:t>
            </w:r>
          </w:p>
        </w:tc>
      </w:tr>
      <w:tr w:rsidR="00F15DC7" w:rsidRPr="00D3232D" w14:paraId="640CF8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0D2E" w14:textId="77777777" w:rsidR="00D3232D" w:rsidRPr="00D3232D" w:rsidRDefault="00D3232D">
            <w:r w:rsidRPr="00D3232D">
              <w:t>C4-253418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8256" w14:textId="77777777" w:rsidR="00D3232D" w:rsidRPr="00D3232D" w:rsidRDefault="00D3232D">
            <w:r w:rsidRPr="00D3232D">
              <w:t>Solution for Severe P-CSCF failure/recovery notification with PCO/ePCO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1B58"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F3C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12051" w14:textId="77777777" w:rsidR="00D3232D" w:rsidRPr="00D3232D" w:rsidRDefault="00D3232D">
            <w:r w:rsidRPr="00D3232D">
              <w:t>C4-253064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830A" w14:textId="77777777" w:rsidR="00D3232D" w:rsidRPr="00D3232D" w:rsidRDefault="00D3232D">
            <w:r w:rsidRPr="00D3232D">
              <w:t>C4-253512</w:t>
            </w:r>
          </w:p>
        </w:tc>
      </w:tr>
      <w:tr w:rsidR="00F15DC7" w:rsidRPr="00D3232D" w14:paraId="2064BE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7588" w14:textId="77777777" w:rsidR="00D3232D" w:rsidRPr="00D3232D" w:rsidRDefault="00D3232D">
            <w:r w:rsidRPr="00D3232D">
              <w:t>C4-253419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8C6F6" w14:textId="77777777" w:rsidR="00D3232D" w:rsidRPr="00D3232D" w:rsidRDefault="00D3232D">
            <w:r w:rsidRPr="00D3232D">
              <w:t>Pseudo-CR on solution for SMF-initiated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9C11"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03B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EDD3" w14:textId="77777777" w:rsidR="00D3232D" w:rsidRPr="00D3232D" w:rsidRDefault="00D3232D">
            <w:r w:rsidRPr="00D3232D">
              <w:t>C4-253162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A4F9" w14:textId="77777777" w:rsidR="00D3232D" w:rsidRPr="00D3232D" w:rsidRDefault="00D3232D">
            <w:r w:rsidRPr="00D3232D">
              <w:t>C4-253513</w:t>
            </w:r>
          </w:p>
        </w:tc>
      </w:tr>
      <w:tr w:rsidR="00F15DC7" w:rsidRPr="00D3232D" w14:paraId="436AA5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3A3F" w14:textId="77777777" w:rsidR="00D3232D" w:rsidRPr="00D3232D" w:rsidRDefault="00D3232D">
            <w:r w:rsidRPr="00D3232D">
              <w:t>C4-253420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61AD" w14:textId="77777777" w:rsidR="00D3232D" w:rsidRPr="00D3232D" w:rsidRDefault="00D3232D">
            <w:r w:rsidRPr="00D3232D">
              <w:t>Correct the Description of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D4B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F9B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089E" w14:textId="77777777" w:rsidR="00D3232D" w:rsidRPr="00D3232D" w:rsidRDefault="00D3232D">
            <w:r w:rsidRPr="00D3232D">
              <w:t>C4-253132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95EE6" w14:textId="77777777" w:rsidR="00D3232D" w:rsidRPr="00D3232D" w:rsidRDefault="00D3232D">
            <w:r w:rsidRPr="00D3232D">
              <w:t>C4-253525</w:t>
            </w:r>
          </w:p>
        </w:tc>
      </w:tr>
      <w:tr w:rsidR="00F15DC7" w:rsidRPr="00D3232D" w14:paraId="399030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9C09A" w14:textId="77777777" w:rsidR="00D3232D" w:rsidRPr="00D3232D" w:rsidRDefault="00D3232D">
            <w:r w:rsidRPr="00D3232D">
              <w:t>C4-253421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C397" w14:textId="77777777" w:rsidR="00D3232D" w:rsidRPr="00D3232D" w:rsidRDefault="00D3232D">
            <w:r w:rsidRPr="00D3232D">
              <w:t>Content type of Multipart messages for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2443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F829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A750" w14:textId="77777777" w:rsidR="00D3232D" w:rsidRPr="00D3232D" w:rsidRDefault="00D3232D">
            <w:r w:rsidRPr="00D3232D">
              <w:t>C4-253133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7F95" w14:textId="77777777" w:rsidR="00D3232D" w:rsidRPr="00D3232D" w:rsidRDefault="00D3232D">
            <w:r w:rsidRPr="00D3232D">
              <w:t>-</w:t>
            </w:r>
          </w:p>
        </w:tc>
      </w:tr>
      <w:tr w:rsidR="00F15DC7" w:rsidRPr="00D3232D" w14:paraId="2DA82E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543A2" w14:textId="77777777" w:rsidR="00D3232D" w:rsidRPr="00D3232D" w:rsidRDefault="00D3232D">
            <w:r w:rsidRPr="00D3232D">
              <w:t>C4-253422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86D4"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138E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A1A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8CE8" w14:textId="77777777" w:rsidR="00D3232D" w:rsidRPr="00D3232D" w:rsidRDefault="00D3232D">
            <w:r w:rsidRPr="00D3232D">
              <w:t>C4-253134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8969" w14:textId="77777777" w:rsidR="00D3232D" w:rsidRPr="00D3232D" w:rsidRDefault="00D3232D">
            <w:r w:rsidRPr="00D3232D">
              <w:t>-</w:t>
            </w:r>
          </w:p>
        </w:tc>
      </w:tr>
      <w:tr w:rsidR="00F15DC7" w:rsidRPr="00D3232D" w14:paraId="6410AC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B3E9" w14:textId="77777777" w:rsidR="00D3232D" w:rsidRPr="00D3232D" w:rsidRDefault="00D3232D">
            <w:r w:rsidRPr="00D3232D">
              <w:t>C4-253423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BF92" w14:textId="77777777" w:rsidR="00D3232D" w:rsidRPr="00D3232D" w:rsidRDefault="00D3232D">
            <w:r w:rsidRPr="00D3232D">
              <w:t>Add new identifiers in Namf_AIoT_MessageDelivery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1A47" w14:textId="77777777" w:rsidR="00D3232D" w:rsidRPr="00D3232D" w:rsidRDefault="00D3232D">
            <w:r w:rsidRPr="00D3232D">
              <w:t>CATT, Samsung, Lenovo,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189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44EE" w14:textId="77777777" w:rsidR="00D3232D" w:rsidRPr="00D3232D" w:rsidRDefault="00D3232D">
            <w:r w:rsidRPr="00D3232D">
              <w:t>C4-253295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4F00" w14:textId="77777777" w:rsidR="00D3232D" w:rsidRPr="00D3232D" w:rsidRDefault="00D3232D">
            <w:r w:rsidRPr="00D3232D">
              <w:t>C4-253537</w:t>
            </w:r>
          </w:p>
        </w:tc>
      </w:tr>
      <w:tr w:rsidR="00F15DC7" w:rsidRPr="00D3232D" w14:paraId="47B9F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EF33" w14:textId="77777777" w:rsidR="00D3232D" w:rsidRPr="00D3232D" w:rsidRDefault="00D3232D">
            <w:r w:rsidRPr="00D3232D">
              <w:t>C4-253424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6A8B" w14:textId="77777777" w:rsidR="00D3232D" w:rsidRPr="00D3232D" w:rsidRDefault="00D3232D">
            <w:r w:rsidRPr="00D3232D">
              <w:t>AIoT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971" w14:textId="77777777" w:rsidR="00D3232D" w:rsidRPr="00D3232D" w:rsidRDefault="00D3232D">
            <w:r w:rsidRPr="00D3232D">
              <w:t>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B0D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F075" w14:textId="77777777" w:rsidR="00D3232D" w:rsidRPr="00D3232D" w:rsidRDefault="00D3232D">
            <w:r w:rsidRPr="00D3232D">
              <w:t>C4-253217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38AA0" w14:textId="77777777" w:rsidR="00D3232D" w:rsidRPr="00D3232D" w:rsidRDefault="00D3232D">
            <w:r w:rsidRPr="00D3232D">
              <w:t>C4-253561</w:t>
            </w:r>
          </w:p>
        </w:tc>
      </w:tr>
      <w:tr w:rsidR="00F15DC7" w:rsidRPr="00D3232D" w14:paraId="227F7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D13B" w14:textId="77777777" w:rsidR="00D3232D" w:rsidRPr="00D3232D" w:rsidRDefault="00D3232D">
            <w:r w:rsidRPr="00D3232D">
              <w:t>C4-253425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9270" w14:textId="77777777" w:rsidR="00D3232D" w:rsidRPr="00D3232D" w:rsidRDefault="00D3232D">
            <w:r w:rsidRPr="00D3232D">
              <w:t>AIoT sesseion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898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251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99F0" w14:textId="77777777" w:rsidR="00D3232D" w:rsidRPr="00D3232D" w:rsidRDefault="00D3232D">
            <w:r w:rsidRPr="00D3232D">
              <w:t>C4-253225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3BEB" w14:textId="77777777" w:rsidR="00D3232D" w:rsidRPr="00D3232D" w:rsidRDefault="00D3232D">
            <w:r w:rsidRPr="00D3232D">
              <w:t>-</w:t>
            </w:r>
          </w:p>
        </w:tc>
      </w:tr>
      <w:tr w:rsidR="00F15DC7" w:rsidRPr="00D3232D" w14:paraId="01B75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5CD2" w14:textId="77777777" w:rsidR="00D3232D" w:rsidRPr="00D3232D" w:rsidRDefault="00D3232D">
            <w:r w:rsidRPr="00D3232D">
              <w:t>C4-253426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9FC8" w14:textId="77777777" w:rsidR="00D3232D" w:rsidRPr="00D3232D" w:rsidRDefault="00D3232D">
            <w:r w:rsidRPr="00D3232D">
              <w:t>AIoT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9E0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AC10"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D821" w14:textId="77777777" w:rsidR="00D3232D" w:rsidRPr="00D3232D" w:rsidRDefault="00D3232D">
            <w:r w:rsidRPr="00D3232D">
              <w:t>C4-253227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1633" w14:textId="77777777" w:rsidR="00D3232D" w:rsidRPr="00D3232D" w:rsidRDefault="00D3232D">
            <w:r w:rsidRPr="00D3232D">
              <w:t>-</w:t>
            </w:r>
          </w:p>
        </w:tc>
      </w:tr>
      <w:tr w:rsidR="00F15DC7" w:rsidRPr="00D3232D" w14:paraId="652AE8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6AE9" w14:textId="77777777" w:rsidR="00D3232D" w:rsidRPr="00D3232D" w:rsidRDefault="00D3232D">
            <w:r w:rsidRPr="00D3232D">
              <w:t>C4-253427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6342"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BA1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BE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C651" w14:textId="77777777" w:rsidR="00D3232D" w:rsidRPr="00D3232D" w:rsidRDefault="00D3232D">
            <w:r w:rsidRPr="00D3232D">
              <w:t>C4-253126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F9E1" w14:textId="77777777" w:rsidR="00D3232D" w:rsidRPr="00D3232D" w:rsidRDefault="00D3232D">
            <w:r w:rsidRPr="00D3232D">
              <w:t>C4-253523</w:t>
            </w:r>
          </w:p>
        </w:tc>
      </w:tr>
      <w:tr w:rsidR="00F15DC7" w:rsidRPr="00D3232D" w14:paraId="673BD0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21F2" w14:textId="77777777" w:rsidR="00D3232D" w:rsidRPr="00D3232D" w:rsidRDefault="00D3232D">
            <w:r w:rsidRPr="00D3232D">
              <w:t>C4-253428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0B77"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CA2C"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4A9D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5FBF" w14:textId="77777777" w:rsidR="00D3232D" w:rsidRPr="00D3232D" w:rsidRDefault="00D3232D">
            <w:r w:rsidRPr="00D3232D">
              <w:t>C4-253127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01C7" w14:textId="77777777" w:rsidR="00D3232D" w:rsidRPr="00D3232D" w:rsidRDefault="00D3232D">
            <w:r w:rsidRPr="00D3232D">
              <w:t>C4-253524</w:t>
            </w:r>
          </w:p>
        </w:tc>
      </w:tr>
      <w:tr w:rsidR="00F15DC7" w:rsidRPr="00D3232D" w14:paraId="4E26D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D088" w14:textId="77777777" w:rsidR="00D3232D" w:rsidRPr="00D3232D" w:rsidRDefault="00D3232D">
            <w:r w:rsidRPr="00D3232D">
              <w:t>C4-253429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F102"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C07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FD1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BBEB" w14:textId="77777777" w:rsidR="00D3232D" w:rsidRPr="00D3232D" w:rsidRDefault="00D3232D">
            <w:r w:rsidRPr="00D3232D">
              <w:t>C4-253203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E862" w14:textId="77777777" w:rsidR="00D3232D" w:rsidRPr="00D3232D" w:rsidRDefault="00D3232D">
            <w:r w:rsidRPr="00D3232D">
              <w:t>C4-253560</w:t>
            </w:r>
          </w:p>
        </w:tc>
      </w:tr>
      <w:tr w:rsidR="00F15DC7" w:rsidRPr="00D3232D" w14:paraId="625952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0C0B" w14:textId="77777777" w:rsidR="00D3232D" w:rsidRPr="00D3232D" w:rsidRDefault="00D3232D">
            <w:r w:rsidRPr="00D3232D">
              <w:t>C4-253430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CC2C" w14:textId="77777777" w:rsidR="00D3232D" w:rsidRPr="00D3232D" w:rsidRDefault="00D3232D">
            <w:r w:rsidRPr="00D3232D">
              <w:t>Exclude a condition for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AD7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B2D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D1C45" w14:textId="77777777" w:rsidR="00D3232D" w:rsidRPr="00D3232D" w:rsidRDefault="00D3232D">
            <w:r w:rsidRPr="00D3232D">
              <w:t>C4-253141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782D" w14:textId="77777777" w:rsidR="00D3232D" w:rsidRPr="00D3232D" w:rsidRDefault="00D3232D">
            <w:r w:rsidRPr="00D3232D">
              <w:t>-</w:t>
            </w:r>
          </w:p>
        </w:tc>
      </w:tr>
      <w:tr w:rsidR="00F15DC7" w:rsidRPr="00D3232D" w14:paraId="458F1D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371B" w14:textId="77777777" w:rsidR="00D3232D" w:rsidRPr="00D3232D" w:rsidRDefault="00D3232D">
            <w:r w:rsidRPr="00D3232D">
              <w:t>C4-253431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BFD5"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0A9F"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511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1609" w14:textId="77777777" w:rsidR="00D3232D" w:rsidRPr="00D3232D" w:rsidRDefault="00D3232D">
            <w:r w:rsidRPr="00D3232D">
              <w:t>C4-253164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04C1" w14:textId="77777777" w:rsidR="00D3232D" w:rsidRPr="00D3232D" w:rsidRDefault="00D3232D">
            <w:r w:rsidRPr="00D3232D">
              <w:t>-</w:t>
            </w:r>
          </w:p>
        </w:tc>
      </w:tr>
      <w:tr w:rsidR="00F15DC7" w:rsidRPr="00D3232D" w14:paraId="193DD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7E897" w14:textId="77777777" w:rsidR="00D3232D" w:rsidRPr="00D3232D" w:rsidRDefault="00D3232D">
            <w:r w:rsidRPr="00D3232D">
              <w:lastRenderedPageBreak/>
              <w:t>C4-253432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991D"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A01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435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388C" w14:textId="77777777" w:rsidR="00D3232D" w:rsidRPr="00D3232D" w:rsidRDefault="00D3232D">
            <w:r w:rsidRPr="00D3232D">
              <w:t>C4-253190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7F63A" w14:textId="77777777" w:rsidR="00D3232D" w:rsidRPr="00D3232D" w:rsidRDefault="00D3232D">
            <w:r w:rsidRPr="00D3232D">
              <w:t>-</w:t>
            </w:r>
          </w:p>
        </w:tc>
      </w:tr>
      <w:tr w:rsidR="00F15DC7" w:rsidRPr="00D3232D" w14:paraId="72B129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615E7" w14:textId="77777777" w:rsidR="00D3232D" w:rsidRPr="00D3232D" w:rsidRDefault="00D3232D">
            <w:r w:rsidRPr="00D3232D">
              <w:t>C4-253433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2FB0"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934A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A99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8F54" w14:textId="77777777" w:rsidR="00D3232D" w:rsidRPr="00D3232D" w:rsidRDefault="00D3232D">
            <w:r w:rsidRPr="00D3232D">
              <w:t>C4-253191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5232" w14:textId="77777777" w:rsidR="00D3232D" w:rsidRPr="00D3232D" w:rsidRDefault="00D3232D">
            <w:r w:rsidRPr="00D3232D">
              <w:t>C4-253522</w:t>
            </w:r>
          </w:p>
        </w:tc>
      </w:tr>
      <w:tr w:rsidR="00F15DC7" w:rsidRPr="00D3232D" w14:paraId="517678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055D" w14:textId="77777777" w:rsidR="00D3232D" w:rsidRPr="00D3232D" w:rsidRDefault="00D3232D">
            <w:r w:rsidRPr="00D3232D">
              <w:t>C4-253434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85F2"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617E"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EAAC"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C8C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6B97A" w14:textId="77777777" w:rsidR="00D3232D" w:rsidRPr="00D3232D" w:rsidRDefault="00D3232D">
            <w:r w:rsidRPr="00D3232D">
              <w:t>-</w:t>
            </w:r>
          </w:p>
        </w:tc>
      </w:tr>
      <w:tr w:rsidR="00F15DC7" w:rsidRPr="00D3232D" w14:paraId="4C3572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AF73D" w14:textId="77777777" w:rsidR="00D3232D" w:rsidRPr="00D3232D" w:rsidRDefault="00D3232D">
            <w:r w:rsidRPr="00D3232D">
              <w:t>C4-253435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BCDC1"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42D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619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2A0EA" w14:textId="77777777" w:rsidR="00D3232D" w:rsidRPr="00D3232D" w:rsidRDefault="00D3232D">
            <w:r w:rsidRPr="00D3232D">
              <w:t>C4-253232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20A7" w14:textId="77777777" w:rsidR="00D3232D" w:rsidRPr="00D3232D" w:rsidRDefault="00D3232D">
            <w:r w:rsidRPr="00D3232D">
              <w:t>-</w:t>
            </w:r>
          </w:p>
        </w:tc>
      </w:tr>
      <w:tr w:rsidR="00F15DC7" w:rsidRPr="00D3232D" w14:paraId="52D6E6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A470" w14:textId="77777777" w:rsidR="00D3232D" w:rsidRPr="00D3232D" w:rsidRDefault="00D3232D">
            <w:r w:rsidRPr="00D3232D">
              <w:t>C4-253436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24D8"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493C" w14:textId="77777777" w:rsidR="00D3232D" w:rsidRPr="00D3232D" w:rsidRDefault="00D3232D">
            <w:r w:rsidRPr="00D3232D">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9A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D463" w14:textId="77777777" w:rsidR="00D3232D" w:rsidRPr="00D3232D" w:rsidRDefault="00D3232D">
            <w:r w:rsidRPr="00D3232D">
              <w:t>C4-253202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98D4" w14:textId="77777777" w:rsidR="00D3232D" w:rsidRPr="00D3232D" w:rsidRDefault="00D3232D">
            <w:r w:rsidRPr="00D3232D">
              <w:t>-</w:t>
            </w:r>
          </w:p>
        </w:tc>
      </w:tr>
      <w:tr w:rsidR="00F15DC7" w:rsidRPr="00D3232D" w14:paraId="6DF502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E721" w14:textId="77777777" w:rsidR="00D3232D" w:rsidRPr="00D3232D" w:rsidRDefault="00D3232D">
            <w:r w:rsidRPr="00D3232D">
              <w:t>C4-253437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A55F" w14:textId="77777777" w:rsidR="00D3232D" w:rsidRPr="00D3232D" w:rsidRDefault="00D3232D">
            <w:r w:rsidRPr="00D3232D">
              <w:t>SCP Event Exposure Data Types and Alignment with SA2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F2D3" w14:textId="77777777" w:rsidR="00D3232D" w:rsidRPr="00D3232D" w:rsidRDefault="00D3232D">
            <w:r w:rsidRPr="00D3232D">
              <w:t>Nokia, Huawei,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3CC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C6E7E" w14:textId="77777777" w:rsidR="00D3232D" w:rsidRPr="00D3232D" w:rsidRDefault="00D3232D">
            <w:r w:rsidRPr="00D3232D">
              <w:t>C4-253194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D8CD" w14:textId="77777777" w:rsidR="00D3232D" w:rsidRPr="00D3232D" w:rsidRDefault="00D3232D">
            <w:r w:rsidRPr="00D3232D">
              <w:t>C4-253517</w:t>
            </w:r>
          </w:p>
        </w:tc>
      </w:tr>
      <w:tr w:rsidR="00F15DC7" w:rsidRPr="00D3232D" w14:paraId="620BFF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2FEB3" w14:textId="77777777" w:rsidR="00D3232D" w:rsidRPr="00D3232D" w:rsidRDefault="00D3232D">
            <w:r w:rsidRPr="00D3232D">
              <w:t>C4-253438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209A5"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D91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C1CF"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1177" w14:textId="77777777" w:rsidR="00D3232D" w:rsidRPr="00D3232D" w:rsidRDefault="00D3232D">
            <w:r w:rsidRPr="00D3232D">
              <w:t>C4-253270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F865" w14:textId="77777777" w:rsidR="00D3232D" w:rsidRPr="00D3232D" w:rsidRDefault="00D3232D">
            <w:r w:rsidRPr="00D3232D">
              <w:t>-</w:t>
            </w:r>
          </w:p>
        </w:tc>
      </w:tr>
      <w:tr w:rsidR="00F15DC7" w:rsidRPr="00D3232D" w14:paraId="298B9A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FBAE" w14:textId="77777777" w:rsidR="00D3232D" w:rsidRPr="00D3232D" w:rsidRDefault="00D3232D">
            <w:r w:rsidRPr="00D3232D">
              <w:t>C4-253439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0499"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38E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BF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AC99" w14:textId="77777777" w:rsidR="00D3232D" w:rsidRPr="00D3232D" w:rsidRDefault="00D3232D">
            <w:r w:rsidRPr="00D3232D">
              <w:t>C4-253272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6716" w14:textId="77777777" w:rsidR="00D3232D" w:rsidRPr="00D3232D" w:rsidRDefault="00D3232D">
            <w:r w:rsidRPr="00D3232D">
              <w:t>-</w:t>
            </w:r>
          </w:p>
        </w:tc>
      </w:tr>
      <w:tr w:rsidR="00F15DC7" w:rsidRPr="00D3232D" w14:paraId="6BC1AE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FC92" w14:textId="77777777" w:rsidR="00D3232D" w:rsidRPr="00D3232D" w:rsidRDefault="00D3232D">
            <w:r w:rsidRPr="00D3232D">
              <w:t>C4-253440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56FD"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FBC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FEC6"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955E" w14:textId="77777777" w:rsidR="00D3232D" w:rsidRPr="00D3232D" w:rsidRDefault="00D3232D">
            <w:r w:rsidRPr="00D3232D">
              <w:t>C4-253158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3420" w14:textId="77777777" w:rsidR="00D3232D" w:rsidRPr="00D3232D" w:rsidRDefault="00D3232D">
            <w:r w:rsidRPr="00D3232D">
              <w:t>-</w:t>
            </w:r>
          </w:p>
        </w:tc>
      </w:tr>
      <w:tr w:rsidR="00F15DC7" w:rsidRPr="00D3232D" w14:paraId="06D27B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AB52" w14:textId="77777777" w:rsidR="00D3232D" w:rsidRPr="00D3232D" w:rsidRDefault="00D3232D">
            <w:r w:rsidRPr="00D3232D">
              <w:t>C4-253441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90796"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4D21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D6C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A02F" w14:textId="77777777" w:rsidR="00D3232D" w:rsidRPr="00D3232D" w:rsidRDefault="00D3232D">
            <w:r w:rsidRPr="00D3232D">
              <w:t>C4-253068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14F2" w14:textId="77777777" w:rsidR="00D3232D" w:rsidRPr="00D3232D" w:rsidRDefault="00D3232D">
            <w:r w:rsidRPr="00D3232D">
              <w:t>C4-253526</w:t>
            </w:r>
          </w:p>
        </w:tc>
      </w:tr>
      <w:tr w:rsidR="00F15DC7" w:rsidRPr="00D3232D" w14:paraId="6E7F6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AF34" w14:textId="77777777" w:rsidR="00D3232D" w:rsidRPr="00D3232D" w:rsidRDefault="00D3232D">
            <w:r w:rsidRPr="00D3232D">
              <w:t>C4-253442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2F90"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80B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479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4426" w14:textId="77777777" w:rsidR="00D3232D" w:rsidRPr="00D3232D" w:rsidRDefault="00D3232D">
            <w:r w:rsidRPr="00D3232D">
              <w:t>C4-253069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5825" w14:textId="77777777" w:rsidR="00D3232D" w:rsidRPr="00D3232D" w:rsidRDefault="00D3232D">
            <w:r w:rsidRPr="00D3232D">
              <w:t>C4-253527</w:t>
            </w:r>
          </w:p>
        </w:tc>
      </w:tr>
      <w:tr w:rsidR="00F15DC7" w:rsidRPr="00D3232D" w14:paraId="0FBB54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586A" w14:textId="77777777" w:rsidR="00D3232D" w:rsidRPr="00D3232D" w:rsidRDefault="00D3232D">
            <w:r w:rsidRPr="00D3232D">
              <w:t>C4-253443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A80E" w14:textId="77777777" w:rsidR="00D3232D" w:rsidRPr="00D3232D" w:rsidRDefault="00D3232D">
            <w:r w:rsidRPr="00D3232D">
              <w:t>(reserved)Exception shhet 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62136" w14:textId="77777777" w:rsidR="00D3232D" w:rsidRPr="00D3232D" w:rsidRDefault="00D3232D">
            <w:r w:rsidRPr="00D3232D">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505D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A7E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1591" w14:textId="77777777" w:rsidR="00D3232D" w:rsidRPr="00D3232D" w:rsidRDefault="00D3232D">
            <w:r w:rsidRPr="00D3232D">
              <w:t>-</w:t>
            </w:r>
          </w:p>
        </w:tc>
      </w:tr>
      <w:tr w:rsidR="00F15DC7" w:rsidRPr="00D3232D" w14:paraId="2A7A3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4471" w14:textId="77777777" w:rsidR="00D3232D" w:rsidRPr="00D3232D" w:rsidRDefault="00D3232D">
            <w:r w:rsidRPr="00D3232D">
              <w:t>C4-253444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55B3"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7AC24" w14:textId="77777777" w:rsidR="00D3232D" w:rsidRPr="00D3232D" w:rsidRDefault="00D3232D">
            <w:r w:rsidRPr="00D3232D">
              <w:t>Ericsson, Huawei,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9B1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F202" w14:textId="77777777" w:rsidR="00D3232D" w:rsidRPr="00D3232D" w:rsidRDefault="00D3232D">
            <w:r w:rsidRPr="00D3232D">
              <w:t>C4-253276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02EE" w14:textId="77777777" w:rsidR="00D3232D" w:rsidRPr="00D3232D" w:rsidRDefault="00D3232D">
            <w:r w:rsidRPr="00D3232D">
              <w:t>-</w:t>
            </w:r>
          </w:p>
        </w:tc>
      </w:tr>
      <w:tr w:rsidR="00F15DC7" w:rsidRPr="00D3232D" w14:paraId="492E2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539F" w14:textId="77777777" w:rsidR="00D3232D" w:rsidRPr="00D3232D" w:rsidRDefault="00D3232D">
            <w:r w:rsidRPr="00D3232D">
              <w:t>C4-253445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D188"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40EE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3646"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DA4C" w14:textId="77777777" w:rsidR="00D3232D" w:rsidRPr="00D3232D" w:rsidRDefault="00D3232D">
            <w:r w:rsidRPr="00D3232D">
              <w:t>C4-253316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584D" w14:textId="77777777" w:rsidR="00D3232D" w:rsidRPr="00D3232D" w:rsidRDefault="00D3232D">
            <w:r w:rsidRPr="00D3232D">
              <w:t>-</w:t>
            </w:r>
          </w:p>
        </w:tc>
      </w:tr>
      <w:tr w:rsidR="00F15DC7" w:rsidRPr="00D3232D" w14:paraId="3D1184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24F5" w14:textId="77777777" w:rsidR="00D3232D" w:rsidRPr="00D3232D" w:rsidRDefault="00D3232D">
            <w:r w:rsidRPr="00D3232D">
              <w:t>C4-253446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7232"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9B9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D462"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6ABF" w14:textId="77777777" w:rsidR="00D3232D" w:rsidRPr="00D3232D" w:rsidRDefault="00D3232D">
            <w:r w:rsidRPr="00D3232D">
              <w:t>C4-253343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159A" w14:textId="77777777" w:rsidR="00D3232D" w:rsidRPr="00D3232D" w:rsidRDefault="00D3232D">
            <w:r w:rsidRPr="00D3232D">
              <w:t>-</w:t>
            </w:r>
          </w:p>
        </w:tc>
      </w:tr>
      <w:tr w:rsidR="00F15DC7" w:rsidRPr="00D3232D" w14:paraId="08A0B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38ED" w14:textId="77777777" w:rsidR="00D3232D" w:rsidRPr="00D3232D" w:rsidRDefault="00D3232D">
            <w:r w:rsidRPr="00D3232D">
              <w:t>C4-253447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BB1B"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E0F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20D7"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C727" w14:textId="77777777" w:rsidR="00D3232D" w:rsidRPr="00D3232D" w:rsidRDefault="00D3232D">
            <w:r w:rsidRPr="00D3232D">
              <w:t>C4-253344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DE22" w14:textId="77777777" w:rsidR="00D3232D" w:rsidRPr="00D3232D" w:rsidRDefault="00D3232D">
            <w:r w:rsidRPr="00D3232D">
              <w:t>-</w:t>
            </w:r>
          </w:p>
        </w:tc>
      </w:tr>
      <w:tr w:rsidR="00F15DC7" w:rsidRPr="00D3232D" w14:paraId="69CC95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4DF5" w14:textId="77777777" w:rsidR="00D3232D" w:rsidRPr="00D3232D" w:rsidRDefault="00D3232D">
            <w:r w:rsidRPr="00D3232D">
              <w:t>C4-253448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754F"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589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E96E"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D542" w14:textId="77777777" w:rsidR="00D3232D" w:rsidRPr="00D3232D" w:rsidRDefault="00D3232D">
            <w:r w:rsidRPr="00D3232D">
              <w:t>C4-253119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63CF1" w14:textId="77777777" w:rsidR="00D3232D" w:rsidRPr="00D3232D" w:rsidRDefault="00D3232D">
            <w:r w:rsidRPr="00D3232D">
              <w:t>-</w:t>
            </w:r>
          </w:p>
        </w:tc>
      </w:tr>
      <w:tr w:rsidR="00F15DC7" w:rsidRPr="00D3232D" w14:paraId="479E58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5404" w14:textId="77777777" w:rsidR="00D3232D" w:rsidRPr="00D3232D" w:rsidRDefault="00D3232D">
            <w:r w:rsidRPr="00D3232D">
              <w:t>C4-253449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0F32"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C0A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08E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98C0" w14:textId="77777777" w:rsidR="00D3232D" w:rsidRPr="00D3232D" w:rsidRDefault="00D3232D">
            <w:r w:rsidRPr="00D3232D">
              <w:t>C4-253120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0BEA3" w14:textId="77777777" w:rsidR="00D3232D" w:rsidRPr="00D3232D" w:rsidRDefault="00D3232D">
            <w:r w:rsidRPr="00D3232D">
              <w:t>-</w:t>
            </w:r>
          </w:p>
        </w:tc>
      </w:tr>
      <w:tr w:rsidR="00F15DC7" w:rsidRPr="00D3232D" w14:paraId="0021D7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8FD8" w14:textId="77777777" w:rsidR="00D3232D" w:rsidRPr="00D3232D" w:rsidRDefault="00D3232D">
            <w:r w:rsidRPr="00D3232D">
              <w:t>C4-253450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1608"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EC1A" w14:textId="77777777" w:rsidR="00D3232D" w:rsidRPr="00D3232D" w:rsidRDefault="00D3232D">
            <w:r w:rsidRPr="00D3232D">
              <w:t>Nokia, AT&amp;T, Cisco,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67F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7D28E" w14:textId="77777777" w:rsidR="00D3232D" w:rsidRPr="00D3232D" w:rsidRDefault="00D3232D">
            <w:r w:rsidRPr="00D3232D">
              <w:t>C4-253049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58667" w14:textId="77777777" w:rsidR="00D3232D" w:rsidRPr="00D3232D" w:rsidRDefault="00D3232D">
            <w:r w:rsidRPr="00D3232D">
              <w:t>-</w:t>
            </w:r>
          </w:p>
        </w:tc>
      </w:tr>
      <w:tr w:rsidR="00F15DC7" w:rsidRPr="00D3232D" w14:paraId="162D4A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4719" w14:textId="77777777" w:rsidR="00D3232D" w:rsidRPr="00D3232D" w:rsidRDefault="00D3232D">
            <w:r w:rsidRPr="00D3232D">
              <w:t>C4-253451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45B9"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C8E9" w14:textId="77777777" w:rsidR="00D3232D" w:rsidRPr="00D3232D" w:rsidRDefault="00D3232D">
            <w:r w:rsidRPr="00D3232D">
              <w:t>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727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985F" w14:textId="77777777" w:rsidR="00D3232D" w:rsidRPr="00D3232D" w:rsidRDefault="00D3232D">
            <w:r w:rsidRPr="00D3232D">
              <w:t>C4-253111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5D7C" w14:textId="77777777" w:rsidR="00D3232D" w:rsidRPr="00D3232D" w:rsidRDefault="00D3232D">
            <w:r w:rsidRPr="00D3232D">
              <w:t>-</w:t>
            </w:r>
          </w:p>
        </w:tc>
      </w:tr>
      <w:tr w:rsidR="00F15DC7" w:rsidRPr="00D3232D" w14:paraId="42682E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61173" w14:textId="77777777" w:rsidR="00D3232D" w:rsidRPr="00D3232D" w:rsidRDefault="00D3232D">
            <w:r w:rsidRPr="00D3232D">
              <w:t>C4-253452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C51"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6CB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616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6E3D" w14:textId="77777777" w:rsidR="00D3232D" w:rsidRPr="00D3232D" w:rsidRDefault="00D3232D">
            <w:r w:rsidRPr="00D3232D">
              <w:t>C4-253174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D354" w14:textId="77777777" w:rsidR="00D3232D" w:rsidRPr="00D3232D" w:rsidRDefault="00D3232D">
            <w:r w:rsidRPr="00D3232D">
              <w:t>-</w:t>
            </w:r>
          </w:p>
        </w:tc>
      </w:tr>
      <w:tr w:rsidR="00F15DC7" w:rsidRPr="00D3232D" w14:paraId="03BCD8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C88C" w14:textId="77777777" w:rsidR="00D3232D" w:rsidRPr="00D3232D" w:rsidRDefault="00D3232D">
            <w:r w:rsidRPr="00D3232D">
              <w:lastRenderedPageBreak/>
              <w:t>C4-253453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6733"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B5D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E5C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98E6" w14:textId="77777777" w:rsidR="00D3232D" w:rsidRPr="00D3232D" w:rsidRDefault="00D3232D">
            <w:r w:rsidRPr="00D3232D">
              <w:t>C4-253244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AEF0" w14:textId="77777777" w:rsidR="00D3232D" w:rsidRPr="00D3232D" w:rsidRDefault="00D3232D">
            <w:r w:rsidRPr="00D3232D">
              <w:t>-</w:t>
            </w:r>
          </w:p>
        </w:tc>
      </w:tr>
      <w:tr w:rsidR="00F15DC7" w:rsidRPr="00D3232D" w14:paraId="5CC6F5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3965" w14:textId="77777777" w:rsidR="00D3232D" w:rsidRPr="00D3232D" w:rsidRDefault="00D3232D">
            <w:r w:rsidRPr="00D3232D">
              <w:t>C4-253454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C829"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E991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4238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2FA62" w14:textId="77777777" w:rsidR="00D3232D" w:rsidRPr="00D3232D" w:rsidRDefault="00D3232D">
            <w:r w:rsidRPr="00D3232D">
              <w:t>C4-253250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585E" w14:textId="77777777" w:rsidR="00D3232D" w:rsidRPr="00D3232D" w:rsidRDefault="00D3232D">
            <w:r w:rsidRPr="00D3232D">
              <w:t>-</w:t>
            </w:r>
          </w:p>
        </w:tc>
      </w:tr>
      <w:tr w:rsidR="00F15DC7" w:rsidRPr="00D3232D" w14:paraId="1E70CD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D014" w14:textId="77777777" w:rsidR="00D3232D" w:rsidRPr="00D3232D" w:rsidRDefault="00D3232D">
            <w:r w:rsidRPr="00D3232D">
              <w:t>C4-253455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747F"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EED2"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0E17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16F3" w14:textId="77777777" w:rsidR="00D3232D" w:rsidRPr="00D3232D" w:rsidRDefault="00D3232D">
            <w:r w:rsidRPr="00D3232D">
              <w:t>C4-253186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5321" w14:textId="77777777" w:rsidR="00D3232D" w:rsidRPr="00D3232D" w:rsidRDefault="00D3232D">
            <w:r w:rsidRPr="00D3232D">
              <w:t>C4-253552</w:t>
            </w:r>
          </w:p>
        </w:tc>
      </w:tr>
      <w:tr w:rsidR="00F15DC7" w:rsidRPr="00D3232D" w14:paraId="7785C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4159" w14:textId="77777777" w:rsidR="00D3232D" w:rsidRPr="00D3232D" w:rsidRDefault="00D3232D">
            <w:r w:rsidRPr="00D3232D">
              <w:t>C4-253456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E800"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F45B" w14:textId="77777777" w:rsidR="00D3232D" w:rsidRPr="00D3232D" w:rsidRDefault="00D3232D">
            <w:r w:rsidRPr="00D3232D">
              <w:t>CATT, 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354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C60C" w14:textId="77777777" w:rsidR="00D3232D" w:rsidRPr="00D3232D" w:rsidRDefault="00D3232D">
            <w:r w:rsidRPr="00D3232D">
              <w:t>C4-253291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B1B9" w14:textId="77777777" w:rsidR="00D3232D" w:rsidRPr="00D3232D" w:rsidRDefault="00D3232D">
            <w:r w:rsidRPr="00D3232D">
              <w:t>-</w:t>
            </w:r>
          </w:p>
        </w:tc>
      </w:tr>
      <w:tr w:rsidR="00F15DC7" w:rsidRPr="00D3232D" w14:paraId="27DA5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68B5" w14:textId="77777777" w:rsidR="00D3232D" w:rsidRPr="00D3232D" w:rsidRDefault="00D3232D">
            <w:r w:rsidRPr="00D3232D">
              <w:t>C4-253457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D261" w14:textId="77777777" w:rsidR="00D3232D" w:rsidRPr="00D3232D" w:rsidRDefault="00D3232D">
            <w:r w:rsidRPr="00D3232D">
              <w:t>AVP for SF Satellite Operation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898EC" w14:textId="77777777" w:rsidR="00D3232D" w:rsidRPr="00D3232D" w:rsidRDefault="00D3232D">
            <w:r w:rsidRPr="00D3232D">
              <w:t>ZTE,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6CBA"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F0FD" w14:textId="77777777" w:rsidR="00D3232D" w:rsidRPr="00D3232D" w:rsidRDefault="00D3232D">
            <w:r w:rsidRPr="00D3232D">
              <w:t>C4-253125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F672" w14:textId="77777777" w:rsidR="00D3232D" w:rsidRPr="00D3232D" w:rsidRDefault="00D3232D">
            <w:r w:rsidRPr="00D3232D">
              <w:t>-</w:t>
            </w:r>
          </w:p>
        </w:tc>
      </w:tr>
      <w:tr w:rsidR="00F15DC7" w:rsidRPr="00D3232D" w14:paraId="00D48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92D6" w14:textId="77777777" w:rsidR="00D3232D" w:rsidRPr="00D3232D" w:rsidRDefault="00D3232D">
            <w:r w:rsidRPr="00D3232D">
              <w:t>C4-253458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0565"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ABA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668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5E13" w14:textId="77777777" w:rsidR="00D3232D" w:rsidRPr="00D3232D" w:rsidRDefault="00D3232D">
            <w:r w:rsidRPr="00D3232D">
              <w:t>C4-253257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E39B" w14:textId="77777777" w:rsidR="00D3232D" w:rsidRPr="00D3232D" w:rsidRDefault="00D3232D">
            <w:r w:rsidRPr="00D3232D">
              <w:t>-</w:t>
            </w:r>
          </w:p>
        </w:tc>
      </w:tr>
      <w:tr w:rsidR="00F15DC7" w:rsidRPr="00D3232D" w14:paraId="729DF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FA32" w14:textId="77777777" w:rsidR="00D3232D" w:rsidRPr="00D3232D" w:rsidRDefault="00D3232D">
            <w:r w:rsidRPr="00D3232D">
              <w:t>C4-253459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54B8"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BBEF" w14:textId="77777777" w:rsidR="00D3232D" w:rsidRPr="00D3232D" w:rsidRDefault="00D3232D">
            <w:r w:rsidRPr="00D3232D">
              <w:t>Ericsson,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964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8640" w14:textId="77777777" w:rsidR="00D3232D" w:rsidRPr="00D3232D" w:rsidRDefault="00D3232D">
            <w:r w:rsidRPr="00D3232D">
              <w:t>C4-253258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1845" w14:textId="77777777" w:rsidR="00D3232D" w:rsidRPr="00D3232D" w:rsidRDefault="00D3232D">
            <w:r w:rsidRPr="00D3232D">
              <w:t>-</w:t>
            </w:r>
          </w:p>
        </w:tc>
      </w:tr>
      <w:tr w:rsidR="00F15DC7" w:rsidRPr="00D3232D" w14:paraId="4AEBF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4CE2" w14:textId="77777777" w:rsidR="00D3232D" w:rsidRPr="00D3232D" w:rsidRDefault="00D3232D">
            <w:r w:rsidRPr="00D3232D">
              <w:t>C4-253460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4CC0"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22A2"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AC98"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13EC" w14:textId="77777777" w:rsidR="00D3232D" w:rsidRPr="00D3232D" w:rsidRDefault="00D3232D">
            <w:r w:rsidRPr="00D3232D">
              <w:t>C4-253318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E9E7" w14:textId="77777777" w:rsidR="00D3232D" w:rsidRPr="00D3232D" w:rsidRDefault="00D3232D">
            <w:r w:rsidRPr="00D3232D">
              <w:t>-</w:t>
            </w:r>
          </w:p>
        </w:tc>
      </w:tr>
      <w:tr w:rsidR="00F15DC7" w:rsidRPr="00D3232D" w14:paraId="6B85F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257A8" w14:textId="77777777" w:rsidR="00D3232D" w:rsidRPr="00D3232D" w:rsidRDefault="00D3232D">
            <w:r w:rsidRPr="00D3232D">
              <w:t>C4-253461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AA09" w14:textId="77777777" w:rsidR="00D3232D" w:rsidRPr="00D3232D" w:rsidRDefault="00D3232D">
            <w:r w:rsidRPr="00D3232D">
              <w:t>Definition of transparent containers for 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0B97"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5E0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C30E" w14:textId="77777777" w:rsidR="00D3232D" w:rsidRPr="00D3232D" w:rsidRDefault="00D3232D">
            <w:r w:rsidRPr="00D3232D">
              <w:t>C4-253100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DE20E" w14:textId="77777777" w:rsidR="00D3232D" w:rsidRPr="00D3232D" w:rsidRDefault="00D3232D">
            <w:r w:rsidRPr="00D3232D">
              <w:t>-</w:t>
            </w:r>
          </w:p>
        </w:tc>
      </w:tr>
      <w:tr w:rsidR="00F15DC7" w:rsidRPr="00D3232D" w14:paraId="78C47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21A0" w14:textId="77777777" w:rsidR="00D3232D" w:rsidRPr="00D3232D" w:rsidRDefault="00D3232D">
            <w:r w:rsidRPr="00D3232D">
              <w:t>C4-253462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A06A"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B93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F0A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4509" w14:textId="77777777" w:rsidR="00D3232D" w:rsidRPr="00D3232D" w:rsidRDefault="00D3232D">
            <w:r w:rsidRPr="00D3232D">
              <w:t>C4-253103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223E" w14:textId="77777777" w:rsidR="00D3232D" w:rsidRPr="00D3232D" w:rsidRDefault="00D3232D">
            <w:r w:rsidRPr="00D3232D">
              <w:t>-</w:t>
            </w:r>
          </w:p>
        </w:tc>
      </w:tr>
      <w:tr w:rsidR="00F15DC7" w:rsidRPr="00D3232D" w14:paraId="0C17C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1BC48" w14:textId="77777777" w:rsidR="00D3232D" w:rsidRPr="00D3232D" w:rsidRDefault="00D3232D">
            <w:r w:rsidRPr="00D3232D">
              <w:t>C4-253463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0D492"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7CAA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DB1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795E" w14:textId="77777777" w:rsidR="00D3232D" w:rsidRPr="00D3232D" w:rsidRDefault="00D3232D">
            <w:r w:rsidRPr="00D3232D">
              <w:t>C4-253128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EDD3" w14:textId="77777777" w:rsidR="00D3232D" w:rsidRPr="00D3232D" w:rsidRDefault="00D3232D">
            <w:r w:rsidRPr="00D3232D">
              <w:t>-</w:t>
            </w:r>
          </w:p>
        </w:tc>
      </w:tr>
      <w:tr w:rsidR="00F15DC7" w:rsidRPr="00D3232D" w14:paraId="123178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CCF91" w14:textId="77777777" w:rsidR="00D3232D" w:rsidRPr="00D3232D" w:rsidRDefault="00D3232D">
            <w:r w:rsidRPr="00D3232D">
              <w:t>C4-253464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9E3A"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0BE2"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BDC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A174" w14:textId="77777777" w:rsidR="00D3232D" w:rsidRPr="00D3232D" w:rsidRDefault="00D3232D">
            <w:r w:rsidRPr="00D3232D">
              <w:t>C4-253245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0C139" w14:textId="77777777" w:rsidR="00D3232D" w:rsidRPr="00D3232D" w:rsidRDefault="00D3232D">
            <w:r w:rsidRPr="00D3232D">
              <w:t>C4-253535</w:t>
            </w:r>
          </w:p>
        </w:tc>
      </w:tr>
      <w:tr w:rsidR="00F15DC7" w:rsidRPr="00D3232D" w14:paraId="6CB0A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98ED" w14:textId="77777777" w:rsidR="00D3232D" w:rsidRPr="00D3232D" w:rsidRDefault="00D3232D">
            <w:r w:rsidRPr="00D3232D">
              <w:t>C4-253465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066CE"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DB35" w14:textId="77777777" w:rsidR="00D3232D" w:rsidRPr="00D3232D" w:rsidRDefault="00D3232D">
            <w:r w:rsidRPr="00D3232D">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491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99C0" w14:textId="77777777" w:rsidR="00D3232D" w:rsidRPr="00D3232D" w:rsidRDefault="00D3232D">
            <w:r w:rsidRPr="00D3232D">
              <w:t>C4-253235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1C89" w14:textId="77777777" w:rsidR="00D3232D" w:rsidRPr="00D3232D" w:rsidRDefault="00D3232D">
            <w:r w:rsidRPr="00D3232D">
              <w:t>-</w:t>
            </w:r>
          </w:p>
        </w:tc>
      </w:tr>
      <w:tr w:rsidR="00F15DC7" w:rsidRPr="00D3232D" w14:paraId="0D77C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A288" w14:textId="77777777" w:rsidR="00D3232D" w:rsidRPr="00D3232D" w:rsidRDefault="00D3232D">
            <w:r w:rsidRPr="00D3232D">
              <w:t>C4-253466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21D6" w14:textId="77777777" w:rsidR="00D3232D" w:rsidRPr="00D3232D" w:rsidRDefault="00D3232D">
            <w:r w:rsidRPr="00D3232D">
              <w:t>Nimsas_ImsParameterProvision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CDD5"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3BF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7FE6" w14:textId="77777777" w:rsidR="00D3232D" w:rsidRPr="00D3232D" w:rsidRDefault="00D3232D">
            <w:r w:rsidRPr="00D3232D">
              <w:t>C4-253236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5620" w14:textId="77777777" w:rsidR="00D3232D" w:rsidRPr="00D3232D" w:rsidRDefault="00D3232D">
            <w:r w:rsidRPr="00D3232D">
              <w:t>-</w:t>
            </w:r>
          </w:p>
        </w:tc>
      </w:tr>
      <w:tr w:rsidR="00F15DC7" w:rsidRPr="00D3232D" w14:paraId="50CA8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16559" w14:textId="77777777" w:rsidR="00D3232D" w:rsidRPr="00D3232D" w:rsidRDefault="00D3232D">
            <w:r w:rsidRPr="00D3232D">
              <w:t>C4-253467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D7A9" w14:textId="77777777" w:rsidR="00D3232D" w:rsidRPr="00D3232D" w:rsidRDefault="00D3232D">
            <w:r w:rsidRPr="00D3232D">
              <w:t>Nimsas_ImsParameterProvision: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1714"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4C4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37B5" w14:textId="77777777" w:rsidR="00D3232D" w:rsidRPr="00D3232D" w:rsidRDefault="00D3232D">
            <w:r w:rsidRPr="00D3232D">
              <w:t>C4-253240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2FFC2" w14:textId="77777777" w:rsidR="00D3232D" w:rsidRPr="00D3232D" w:rsidRDefault="00D3232D">
            <w:r w:rsidRPr="00D3232D">
              <w:t>-</w:t>
            </w:r>
          </w:p>
        </w:tc>
      </w:tr>
      <w:tr w:rsidR="00F15DC7" w:rsidRPr="00D3232D" w14:paraId="55A09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71EE" w14:textId="77777777" w:rsidR="00D3232D" w:rsidRPr="00D3232D" w:rsidRDefault="00D3232D">
            <w:r w:rsidRPr="00D3232D">
              <w:t>C4-253468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70C9" w14:textId="77777777" w:rsidR="00D3232D" w:rsidRPr="00D3232D" w:rsidRDefault="00D3232D">
            <w:r w:rsidRPr="00D3232D">
              <w:t>Nimsas_ImsParameterProvision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80C6"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F6C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421A" w14:textId="77777777" w:rsidR="00D3232D" w:rsidRPr="00D3232D" w:rsidRDefault="00D3232D">
            <w:r w:rsidRPr="00D3232D">
              <w:t>C4-253237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CB6B" w14:textId="77777777" w:rsidR="00D3232D" w:rsidRPr="00D3232D" w:rsidRDefault="00D3232D">
            <w:r w:rsidRPr="00D3232D">
              <w:t>-</w:t>
            </w:r>
          </w:p>
        </w:tc>
      </w:tr>
      <w:tr w:rsidR="00F15DC7" w:rsidRPr="00D3232D" w14:paraId="0D4B6E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05BC" w14:textId="77777777" w:rsidR="00D3232D" w:rsidRPr="00D3232D" w:rsidRDefault="00D3232D">
            <w:r w:rsidRPr="00D3232D">
              <w:t>C4-253469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B318" w14:textId="77777777" w:rsidR="00D3232D" w:rsidRPr="00D3232D" w:rsidRDefault="00D3232D">
            <w:r w:rsidRPr="00D3232D">
              <w:t>Nimsas_ImsParameterProvision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8998"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590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F5A0" w14:textId="77777777" w:rsidR="00D3232D" w:rsidRPr="00D3232D" w:rsidRDefault="00D3232D">
            <w:r w:rsidRPr="00D3232D">
              <w:t>C4-253241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C8AE" w14:textId="77777777" w:rsidR="00D3232D" w:rsidRPr="00D3232D" w:rsidRDefault="00D3232D">
            <w:r w:rsidRPr="00D3232D">
              <w:t>-</w:t>
            </w:r>
          </w:p>
        </w:tc>
      </w:tr>
      <w:tr w:rsidR="00F15DC7" w:rsidRPr="00D3232D" w14:paraId="51C89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47BE" w14:textId="77777777" w:rsidR="00D3232D" w:rsidRPr="00D3232D" w:rsidRDefault="00D3232D">
            <w:r w:rsidRPr="00D3232D">
              <w:t>C4-253470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FB2D"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94D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A503"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6B30" w14:textId="77777777" w:rsidR="00D3232D" w:rsidRPr="00D3232D" w:rsidRDefault="00D3232D">
            <w:r w:rsidRPr="00D3232D">
              <w:t>C4-253320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D719" w14:textId="77777777" w:rsidR="00D3232D" w:rsidRPr="00D3232D" w:rsidRDefault="00D3232D">
            <w:r w:rsidRPr="00D3232D">
              <w:t>-</w:t>
            </w:r>
          </w:p>
        </w:tc>
      </w:tr>
      <w:tr w:rsidR="00F15DC7" w:rsidRPr="00D3232D" w14:paraId="3B9336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059D" w14:textId="77777777" w:rsidR="00D3232D" w:rsidRPr="00D3232D" w:rsidRDefault="00D3232D">
            <w:r w:rsidRPr="00D3232D">
              <w:t>C4-253471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E1314"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EC53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14B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71A3" w14:textId="77777777" w:rsidR="00D3232D" w:rsidRPr="00D3232D" w:rsidRDefault="00D3232D">
            <w:r w:rsidRPr="00D3232D">
              <w:t>C4-253246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61EA" w14:textId="77777777" w:rsidR="00D3232D" w:rsidRPr="00D3232D" w:rsidRDefault="00D3232D">
            <w:r w:rsidRPr="00D3232D">
              <w:t>C4-253536</w:t>
            </w:r>
          </w:p>
        </w:tc>
      </w:tr>
      <w:tr w:rsidR="00F15DC7" w:rsidRPr="00D3232D" w14:paraId="780D8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67A4" w14:textId="77777777" w:rsidR="00D3232D" w:rsidRPr="00D3232D" w:rsidRDefault="00D3232D">
            <w:r w:rsidRPr="00D3232D">
              <w:t>C4-253472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C562"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336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67A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7A30" w14:textId="77777777" w:rsidR="00D3232D" w:rsidRPr="00D3232D" w:rsidRDefault="00D3232D">
            <w:r w:rsidRPr="00D3232D">
              <w:t>C4-253252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5B54" w14:textId="77777777" w:rsidR="00D3232D" w:rsidRPr="00D3232D" w:rsidRDefault="00D3232D">
            <w:r w:rsidRPr="00D3232D">
              <w:t>-</w:t>
            </w:r>
          </w:p>
        </w:tc>
      </w:tr>
      <w:tr w:rsidR="00F15DC7" w:rsidRPr="00D3232D" w14:paraId="13444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7377" w14:textId="77777777" w:rsidR="00D3232D" w:rsidRPr="00D3232D" w:rsidRDefault="00D3232D">
            <w:r w:rsidRPr="00D3232D">
              <w:t>C4-253473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C60CB" w14:textId="77777777" w:rsidR="00D3232D" w:rsidRPr="00D3232D" w:rsidRDefault="00D3232D">
            <w:r w:rsidRPr="00D3232D">
              <w:t>Correct the description of appBinInfo in ImsEventFilter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06F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120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A05D" w14:textId="77777777" w:rsidR="00D3232D" w:rsidRPr="00D3232D" w:rsidRDefault="00D3232D">
            <w:r w:rsidRPr="00D3232D">
              <w:t>C4-253334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0499" w14:textId="77777777" w:rsidR="00D3232D" w:rsidRPr="00D3232D" w:rsidRDefault="00D3232D">
            <w:r w:rsidRPr="00D3232D">
              <w:t>-</w:t>
            </w:r>
          </w:p>
        </w:tc>
      </w:tr>
      <w:tr w:rsidR="00F15DC7" w:rsidRPr="00D3232D" w14:paraId="73992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E415" w14:textId="77777777" w:rsidR="00D3232D" w:rsidRPr="00D3232D" w:rsidRDefault="00D3232D">
            <w:r w:rsidRPr="00D3232D">
              <w:t>C4-</w:t>
            </w:r>
            <w:r w:rsidRPr="00D3232D">
              <w:lastRenderedPageBreak/>
              <w:t>253474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DE7B" w14:textId="77777777" w:rsidR="00D3232D" w:rsidRPr="00D3232D" w:rsidRDefault="00D3232D">
            <w:r w:rsidRPr="00D3232D">
              <w:lastRenderedPageBreak/>
              <w:t xml:space="preserve">Add commands and AVPs to support IMS </w:t>
            </w:r>
            <w:r w:rsidRPr="00D3232D">
              <w:lastRenderedPageBreak/>
              <w:t>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60142"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FC0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2AC1" w14:textId="77777777" w:rsidR="00D3232D" w:rsidRPr="00D3232D" w:rsidRDefault="00D3232D">
            <w:r w:rsidRPr="00D3232D">
              <w:t>C4-</w:t>
            </w:r>
            <w:r w:rsidRPr="00D3232D">
              <w:lastRenderedPageBreak/>
              <w:t>253336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E6FB" w14:textId="77777777" w:rsidR="00D3232D" w:rsidRPr="00D3232D" w:rsidRDefault="00D3232D">
            <w:r w:rsidRPr="00D3232D">
              <w:lastRenderedPageBreak/>
              <w:t>C4-</w:t>
            </w:r>
            <w:r w:rsidRPr="00D3232D">
              <w:lastRenderedPageBreak/>
              <w:t>253565</w:t>
            </w:r>
          </w:p>
        </w:tc>
      </w:tr>
      <w:tr w:rsidR="00F15DC7" w:rsidRPr="00D3232D" w14:paraId="29BA7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EFB6" w14:textId="77777777" w:rsidR="00D3232D" w:rsidRPr="00D3232D" w:rsidRDefault="00D3232D">
            <w:r w:rsidRPr="00D3232D">
              <w:lastRenderedPageBreak/>
              <w:t>C4-253475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E9F7"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823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8D5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CA0F" w14:textId="77777777" w:rsidR="00D3232D" w:rsidRPr="00D3232D" w:rsidRDefault="00D3232D">
            <w:r w:rsidRPr="00D3232D">
              <w:t>C4-253337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4770" w14:textId="77777777" w:rsidR="00D3232D" w:rsidRPr="00D3232D" w:rsidRDefault="00D3232D">
            <w:r w:rsidRPr="00D3232D">
              <w:t>C4-253566</w:t>
            </w:r>
          </w:p>
        </w:tc>
      </w:tr>
      <w:tr w:rsidR="00F15DC7" w:rsidRPr="00D3232D" w14:paraId="7BDAA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BFA2" w14:textId="77777777" w:rsidR="00D3232D" w:rsidRPr="00D3232D" w:rsidRDefault="00D3232D">
            <w:r w:rsidRPr="00D3232D">
              <w:t>C4-253476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A7BB" w14:textId="77777777" w:rsidR="00D3232D" w:rsidRPr="00D3232D" w:rsidRDefault="00D3232D">
            <w:r w:rsidRPr="00D3232D">
              <w:t>Add PUT operation in Nimsas_ImsSessionManagement_Update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A90C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954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C796" w14:textId="77777777" w:rsidR="00D3232D" w:rsidRPr="00D3232D" w:rsidRDefault="00D3232D">
            <w:r w:rsidRPr="00D3232D">
              <w:t>C4-253338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C8AF" w14:textId="77777777" w:rsidR="00D3232D" w:rsidRPr="00D3232D" w:rsidRDefault="00D3232D">
            <w:r w:rsidRPr="00D3232D">
              <w:t>C4-253554</w:t>
            </w:r>
          </w:p>
        </w:tc>
      </w:tr>
      <w:tr w:rsidR="00F15DC7" w:rsidRPr="00D3232D" w14:paraId="27BCE6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B9F2" w14:textId="77777777" w:rsidR="00D3232D" w:rsidRPr="00D3232D" w:rsidRDefault="00D3232D">
            <w:r w:rsidRPr="00D3232D">
              <w:t>C4-253477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287F" w14:textId="77777777" w:rsidR="00D3232D" w:rsidRPr="00D3232D" w:rsidRDefault="00D3232D">
            <w:r w:rsidRPr="00D3232D">
              <w:t>Add 403 Forbidden in data structure of IMS AS registration in Nimsas_ImsUECM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50B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B91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EF03" w14:textId="77777777" w:rsidR="00D3232D" w:rsidRPr="00D3232D" w:rsidRDefault="00D3232D">
            <w:r w:rsidRPr="00D3232D">
              <w:t>C4-253339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0927" w14:textId="77777777" w:rsidR="00D3232D" w:rsidRPr="00D3232D" w:rsidRDefault="00D3232D">
            <w:r w:rsidRPr="00D3232D">
              <w:t>-</w:t>
            </w:r>
          </w:p>
        </w:tc>
      </w:tr>
      <w:tr w:rsidR="00F15DC7" w:rsidRPr="00D3232D" w14:paraId="7324A6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5FB" w14:textId="77777777" w:rsidR="00D3232D" w:rsidRPr="00D3232D" w:rsidRDefault="00D3232D">
            <w:r w:rsidRPr="00D3232D">
              <w:t>C4-253478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8D9C"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61D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D8C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5788" w14:textId="77777777" w:rsidR="00D3232D" w:rsidRPr="00D3232D" w:rsidRDefault="00D3232D">
            <w:r w:rsidRPr="00D3232D">
              <w:t>C4-253340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E562" w14:textId="77777777" w:rsidR="00D3232D" w:rsidRPr="00D3232D" w:rsidRDefault="00D3232D">
            <w:r w:rsidRPr="00D3232D">
              <w:t>C4-253567</w:t>
            </w:r>
          </w:p>
        </w:tc>
      </w:tr>
      <w:tr w:rsidR="00F15DC7" w:rsidRPr="00D3232D" w14:paraId="72094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1D540" w14:textId="77777777" w:rsidR="00D3232D" w:rsidRPr="00D3232D" w:rsidRDefault="00D3232D">
            <w:r w:rsidRPr="00D3232D">
              <w:t>C4-253479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EBDE"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618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C653"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A13CD" w14:textId="77777777" w:rsidR="00D3232D" w:rsidRPr="00D3232D" w:rsidRDefault="00D3232D">
            <w:r w:rsidRPr="00D3232D">
              <w:t>C4-253341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7B69" w14:textId="77777777" w:rsidR="00D3232D" w:rsidRPr="00D3232D" w:rsidRDefault="00D3232D">
            <w:r w:rsidRPr="00D3232D">
              <w:t>C4-253568</w:t>
            </w:r>
          </w:p>
        </w:tc>
      </w:tr>
      <w:tr w:rsidR="00F15DC7" w:rsidRPr="00D3232D" w14:paraId="246DB4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D719F" w14:textId="77777777" w:rsidR="00D3232D" w:rsidRPr="00D3232D" w:rsidRDefault="00D3232D">
            <w:r w:rsidRPr="00D3232D">
              <w:t>C4-253480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DFEB"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F73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BF5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359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9256" w14:textId="77777777" w:rsidR="00D3232D" w:rsidRPr="00D3232D" w:rsidRDefault="00D3232D">
            <w:r w:rsidRPr="00D3232D">
              <w:t>C4-253579</w:t>
            </w:r>
          </w:p>
        </w:tc>
      </w:tr>
      <w:tr w:rsidR="00F15DC7" w:rsidRPr="00D3232D" w14:paraId="48E07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01FD" w14:textId="77777777" w:rsidR="00D3232D" w:rsidRPr="00D3232D" w:rsidRDefault="00D3232D">
            <w:r w:rsidRPr="00D3232D">
              <w:t>C4-253481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0626"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C55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2C7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A75F" w14:textId="77777777" w:rsidR="00D3232D" w:rsidRPr="00D3232D" w:rsidRDefault="00D3232D">
            <w:r w:rsidRPr="00D3232D">
              <w:t>C4-253038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A374" w14:textId="77777777" w:rsidR="00D3232D" w:rsidRPr="00D3232D" w:rsidRDefault="00D3232D">
            <w:r w:rsidRPr="00D3232D">
              <w:t>-</w:t>
            </w:r>
          </w:p>
        </w:tc>
      </w:tr>
      <w:tr w:rsidR="00F15DC7" w:rsidRPr="00D3232D" w14:paraId="3226E4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C429" w14:textId="77777777" w:rsidR="00D3232D" w:rsidRPr="00D3232D" w:rsidRDefault="00D3232D">
            <w:r w:rsidRPr="00D3232D">
              <w:t>C4-253482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5174"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6B2F2"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BC5A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8C68" w14:textId="77777777" w:rsidR="00D3232D" w:rsidRPr="00D3232D" w:rsidRDefault="00D3232D">
            <w:r w:rsidRPr="00D3232D">
              <w:t>C4-253041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94B9F" w14:textId="77777777" w:rsidR="00D3232D" w:rsidRPr="00D3232D" w:rsidRDefault="00D3232D">
            <w:r w:rsidRPr="00D3232D">
              <w:t>-</w:t>
            </w:r>
          </w:p>
        </w:tc>
      </w:tr>
      <w:tr w:rsidR="00F15DC7" w:rsidRPr="00D3232D" w14:paraId="7B787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64FB7" w14:textId="77777777" w:rsidR="00D3232D" w:rsidRPr="00D3232D" w:rsidRDefault="00D3232D">
            <w:r w:rsidRPr="00D3232D">
              <w:t>C4-253483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EDB6"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0483"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BB3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9AC5" w14:textId="77777777" w:rsidR="00D3232D" w:rsidRPr="00D3232D" w:rsidRDefault="00D3232D">
            <w:r w:rsidRPr="00D3232D">
              <w:t>C4-253099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7272" w14:textId="77777777" w:rsidR="00D3232D" w:rsidRPr="00D3232D" w:rsidRDefault="00D3232D">
            <w:r w:rsidRPr="00D3232D">
              <w:t>C4-253550</w:t>
            </w:r>
          </w:p>
        </w:tc>
      </w:tr>
      <w:tr w:rsidR="00F15DC7" w:rsidRPr="00D3232D" w14:paraId="25DFF6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A963" w14:textId="77777777" w:rsidR="00D3232D" w:rsidRPr="00D3232D" w:rsidRDefault="00D3232D">
            <w:r w:rsidRPr="00D3232D">
              <w:t>C4-253484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1BFF"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E81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0AE44"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66D5" w14:textId="77777777" w:rsidR="00D3232D" w:rsidRPr="00D3232D" w:rsidRDefault="00D3232D">
            <w:r w:rsidRPr="00D3232D">
              <w:t>C4-253118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C43C" w14:textId="77777777" w:rsidR="00D3232D" w:rsidRPr="00D3232D" w:rsidRDefault="00D3232D">
            <w:r w:rsidRPr="00D3232D">
              <w:t>-</w:t>
            </w:r>
          </w:p>
        </w:tc>
      </w:tr>
      <w:tr w:rsidR="00F15DC7" w:rsidRPr="00D3232D" w14:paraId="4D7253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F01B6" w14:textId="77777777" w:rsidR="00D3232D" w:rsidRPr="00D3232D" w:rsidRDefault="00D3232D">
            <w:r w:rsidRPr="00D3232D">
              <w:t>C4-253485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7325"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B059E"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5A90"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609D2" w14:textId="77777777" w:rsidR="00D3232D" w:rsidRPr="00D3232D" w:rsidRDefault="00D3232D">
            <w:r w:rsidRPr="00D3232D">
              <w:t>C4-253189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B061" w14:textId="77777777" w:rsidR="00D3232D" w:rsidRPr="00D3232D" w:rsidRDefault="00D3232D">
            <w:r w:rsidRPr="00D3232D">
              <w:t>C4-253533</w:t>
            </w:r>
          </w:p>
        </w:tc>
      </w:tr>
      <w:tr w:rsidR="00F15DC7" w:rsidRPr="00D3232D" w14:paraId="39F42A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F7F0" w14:textId="77777777" w:rsidR="00D3232D" w:rsidRPr="00D3232D" w:rsidRDefault="00D3232D">
            <w:r w:rsidRPr="00D3232D">
              <w:t>C4-253486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98B93"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7AF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2E0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8E86" w14:textId="77777777" w:rsidR="00D3232D" w:rsidRPr="00D3232D" w:rsidRDefault="00D3232D">
            <w:r w:rsidRPr="00D3232D">
              <w:t>C4-253193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6533" w14:textId="77777777" w:rsidR="00D3232D" w:rsidRPr="00D3232D" w:rsidRDefault="00D3232D">
            <w:r w:rsidRPr="00D3232D">
              <w:t>-</w:t>
            </w:r>
          </w:p>
        </w:tc>
      </w:tr>
      <w:tr w:rsidR="00F15DC7" w:rsidRPr="00D3232D" w14:paraId="613D1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DE400" w14:textId="77777777" w:rsidR="00D3232D" w:rsidRPr="00D3232D" w:rsidRDefault="00D3232D">
            <w:r w:rsidRPr="00D3232D">
              <w:t>C4-253487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0C571" w14:textId="77777777" w:rsidR="00D3232D" w:rsidRPr="00D3232D" w:rsidRDefault="00D3232D">
            <w:r w:rsidRPr="00D3232D">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5A0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113E"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48AC" w14:textId="77777777" w:rsidR="00D3232D" w:rsidRPr="00D3232D" w:rsidRDefault="00D3232D">
            <w:r w:rsidRPr="00D3232D">
              <w:t>C4-253248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CBD76" w14:textId="77777777" w:rsidR="00D3232D" w:rsidRPr="00D3232D" w:rsidRDefault="00D3232D">
            <w:r w:rsidRPr="00D3232D">
              <w:t>-</w:t>
            </w:r>
          </w:p>
        </w:tc>
      </w:tr>
      <w:tr w:rsidR="00F15DC7" w:rsidRPr="00D3232D" w14:paraId="117BE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22E6" w14:textId="77777777" w:rsidR="00D3232D" w:rsidRPr="00D3232D" w:rsidRDefault="00D3232D">
            <w:r w:rsidRPr="00D3232D">
              <w:t>C4-253488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8FD3"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342F4"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83E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D5723" w14:textId="77777777" w:rsidR="00D3232D" w:rsidRPr="00D3232D" w:rsidRDefault="00D3232D">
            <w:r w:rsidRPr="00D3232D">
              <w:t>C4-253249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BD37" w14:textId="77777777" w:rsidR="00D3232D" w:rsidRPr="00D3232D" w:rsidRDefault="00D3232D">
            <w:r w:rsidRPr="00D3232D">
              <w:t>-</w:t>
            </w:r>
          </w:p>
        </w:tc>
      </w:tr>
      <w:tr w:rsidR="00F15DC7" w:rsidRPr="00D3232D" w14:paraId="75E20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B956" w14:textId="77777777" w:rsidR="00D3232D" w:rsidRPr="00D3232D" w:rsidRDefault="00D3232D">
            <w:r w:rsidRPr="00D3232D">
              <w:t>C4-253489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F767"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F81F"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A7E9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9C68" w14:textId="77777777" w:rsidR="00D3232D" w:rsidRPr="00D3232D" w:rsidRDefault="00D3232D">
            <w:r w:rsidRPr="00D3232D">
              <w:t>C4-253273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200B" w14:textId="77777777" w:rsidR="00D3232D" w:rsidRPr="00D3232D" w:rsidRDefault="00D3232D">
            <w:r w:rsidRPr="00D3232D">
              <w:t>C4-253534</w:t>
            </w:r>
          </w:p>
        </w:tc>
      </w:tr>
      <w:tr w:rsidR="00F15DC7" w:rsidRPr="00D3232D" w14:paraId="0B6318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20742" w14:textId="77777777" w:rsidR="00D3232D" w:rsidRPr="00D3232D" w:rsidRDefault="00D3232D">
            <w:r w:rsidRPr="00D3232D">
              <w:t>C4-253490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79AB"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775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968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9DC7" w14:textId="77777777" w:rsidR="00D3232D" w:rsidRPr="00D3232D" w:rsidRDefault="00D3232D">
            <w:r w:rsidRPr="00D3232D">
              <w:t>C4-253256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9AD1D" w14:textId="77777777" w:rsidR="00D3232D" w:rsidRPr="00D3232D" w:rsidRDefault="00D3232D">
            <w:r w:rsidRPr="00D3232D">
              <w:t>-</w:t>
            </w:r>
          </w:p>
        </w:tc>
      </w:tr>
      <w:tr w:rsidR="00F15DC7" w:rsidRPr="00D3232D" w14:paraId="373929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9C44" w14:textId="77777777" w:rsidR="00D3232D" w:rsidRPr="00D3232D" w:rsidRDefault="00D3232D">
            <w:r w:rsidRPr="00D3232D">
              <w:t>C4-253491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CF91"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D90D" w14:textId="77777777" w:rsidR="00D3232D" w:rsidRPr="00D3232D" w:rsidRDefault="00D3232D">
            <w:r w:rsidRPr="00D3232D">
              <w:t>Nokia, Ericssojn,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865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571EF" w14:textId="77777777" w:rsidR="00D3232D" w:rsidRPr="00D3232D" w:rsidRDefault="00D3232D">
            <w:r w:rsidRPr="00D3232D">
              <w:t>C4-253171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090A0" w14:textId="77777777" w:rsidR="00D3232D" w:rsidRPr="00D3232D" w:rsidRDefault="00D3232D">
            <w:r w:rsidRPr="00D3232D">
              <w:t>-</w:t>
            </w:r>
          </w:p>
        </w:tc>
      </w:tr>
      <w:tr w:rsidR="00F15DC7" w:rsidRPr="00D3232D" w14:paraId="6D000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C251" w14:textId="77777777" w:rsidR="00D3232D" w:rsidRPr="00D3232D" w:rsidRDefault="00D3232D">
            <w:r w:rsidRPr="00D3232D">
              <w:t>C4-253492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6848"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9573D"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AB2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0760" w14:textId="77777777" w:rsidR="00D3232D" w:rsidRPr="00D3232D" w:rsidRDefault="00D3232D">
            <w:r w:rsidRPr="00D3232D">
              <w:t>C4-253172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C76B" w14:textId="77777777" w:rsidR="00D3232D" w:rsidRPr="00D3232D" w:rsidRDefault="00D3232D">
            <w:r w:rsidRPr="00D3232D">
              <w:t>-</w:t>
            </w:r>
          </w:p>
        </w:tc>
      </w:tr>
      <w:tr w:rsidR="00F15DC7" w:rsidRPr="00D3232D" w14:paraId="65F6AE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CEFF" w14:textId="77777777" w:rsidR="00D3232D" w:rsidRPr="00D3232D" w:rsidRDefault="00D3232D">
            <w:r w:rsidRPr="00D3232D">
              <w:t>C4-253493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E4FB"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2A95"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4ED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DEEF" w14:textId="77777777" w:rsidR="00D3232D" w:rsidRPr="00D3232D" w:rsidRDefault="00D3232D">
            <w:r w:rsidRPr="00D3232D">
              <w:t>C4-253173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3338" w14:textId="77777777" w:rsidR="00D3232D" w:rsidRPr="00D3232D" w:rsidRDefault="00D3232D">
            <w:r w:rsidRPr="00D3232D">
              <w:t>-</w:t>
            </w:r>
          </w:p>
        </w:tc>
      </w:tr>
      <w:tr w:rsidR="00F15DC7" w:rsidRPr="00D3232D" w14:paraId="166D65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D552" w14:textId="77777777" w:rsidR="00D3232D" w:rsidRPr="00D3232D" w:rsidRDefault="00D3232D">
            <w:r w:rsidRPr="00D3232D">
              <w:t>C4-253494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963C"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67C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C09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3A65" w14:textId="77777777" w:rsidR="00D3232D" w:rsidRPr="00D3232D" w:rsidRDefault="00D3232D">
            <w:r w:rsidRPr="00D3232D">
              <w:t>C4-253113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10DA" w14:textId="77777777" w:rsidR="00D3232D" w:rsidRPr="00D3232D" w:rsidRDefault="00D3232D">
            <w:r w:rsidRPr="00D3232D">
              <w:t>-</w:t>
            </w:r>
          </w:p>
        </w:tc>
      </w:tr>
      <w:tr w:rsidR="00F15DC7" w:rsidRPr="00D3232D" w14:paraId="1AF6E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3043" w14:textId="77777777" w:rsidR="00D3232D" w:rsidRPr="00D3232D" w:rsidRDefault="00D3232D">
            <w:r w:rsidRPr="00D3232D">
              <w:t>C4-253495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7A8A" w14:textId="77777777" w:rsidR="00D3232D" w:rsidRPr="00D3232D" w:rsidRDefault="00D3232D">
            <w:r w:rsidRPr="00D3232D">
              <w:t>Corrections to SCP Event Exposure Data Definitions, API Versioning, and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F83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42F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8226" w14:textId="77777777" w:rsidR="00D3232D" w:rsidRPr="00D3232D" w:rsidRDefault="00D3232D">
            <w:r w:rsidRPr="00D3232D">
              <w:t>C4-253195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E137" w14:textId="77777777" w:rsidR="00D3232D" w:rsidRPr="00D3232D" w:rsidRDefault="00D3232D">
            <w:r w:rsidRPr="00D3232D">
              <w:t>-</w:t>
            </w:r>
          </w:p>
        </w:tc>
      </w:tr>
      <w:tr w:rsidR="00F15DC7" w:rsidRPr="00D3232D" w14:paraId="46B34B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A410" w14:textId="77777777" w:rsidR="00D3232D" w:rsidRPr="00D3232D" w:rsidRDefault="00D3232D">
            <w:r w:rsidRPr="00D3232D">
              <w:lastRenderedPageBreak/>
              <w:t>C4-253496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B455"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EF56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1FB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E11B" w14:textId="77777777" w:rsidR="00D3232D" w:rsidRPr="00D3232D" w:rsidRDefault="00D3232D">
            <w:r w:rsidRPr="00D3232D">
              <w:t>C4-253197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A2CD" w14:textId="77777777" w:rsidR="00D3232D" w:rsidRPr="00D3232D" w:rsidRDefault="00D3232D">
            <w:r w:rsidRPr="00D3232D">
              <w:t>-</w:t>
            </w:r>
          </w:p>
        </w:tc>
      </w:tr>
      <w:tr w:rsidR="00F15DC7" w:rsidRPr="00D3232D" w14:paraId="7174CA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A2FD" w14:textId="77777777" w:rsidR="00D3232D" w:rsidRPr="00D3232D" w:rsidRDefault="00D3232D">
            <w:r w:rsidRPr="00D3232D">
              <w:t>C4-253497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B93F" w14:textId="77777777" w:rsidR="00D3232D" w:rsidRPr="00D3232D" w:rsidRDefault="00D3232D">
            <w:r w:rsidRPr="00D3232D">
              <w:t>Extended fasility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090F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F67E"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E4AC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18F2" w14:textId="77777777" w:rsidR="00D3232D" w:rsidRPr="00D3232D" w:rsidRDefault="00D3232D">
            <w:r w:rsidRPr="00D3232D">
              <w:t>-</w:t>
            </w:r>
          </w:p>
        </w:tc>
      </w:tr>
      <w:tr w:rsidR="00F15DC7" w:rsidRPr="00D3232D" w14:paraId="0612B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3272" w14:textId="77777777" w:rsidR="00D3232D" w:rsidRPr="00D3232D" w:rsidRDefault="00D3232D">
            <w:r w:rsidRPr="00D3232D">
              <w:t>C4-253498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FFF2D"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514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6C1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3B0D" w14:textId="77777777" w:rsidR="00D3232D" w:rsidRPr="00D3232D" w:rsidRDefault="00D3232D">
            <w:r w:rsidRPr="00D3232D">
              <w:t>C4-253116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2322" w14:textId="77777777" w:rsidR="00D3232D" w:rsidRPr="00D3232D" w:rsidRDefault="00D3232D">
            <w:r w:rsidRPr="00D3232D">
              <w:t>-</w:t>
            </w:r>
          </w:p>
        </w:tc>
      </w:tr>
      <w:tr w:rsidR="00F15DC7" w:rsidRPr="00D3232D" w14:paraId="761F1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BC895" w14:textId="77777777" w:rsidR="00D3232D" w:rsidRPr="00D3232D" w:rsidRDefault="00D3232D">
            <w:r w:rsidRPr="00D3232D">
              <w:t>C4-253499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C350"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9CF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A5D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26F4" w14:textId="77777777" w:rsidR="00D3232D" w:rsidRPr="00D3232D" w:rsidRDefault="00D3232D">
            <w:r w:rsidRPr="00D3232D">
              <w:t>C4-253110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4B49" w14:textId="77777777" w:rsidR="00D3232D" w:rsidRPr="00D3232D" w:rsidRDefault="00D3232D">
            <w:r w:rsidRPr="00D3232D">
              <w:t>C4-253551</w:t>
            </w:r>
          </w:p>
        </w:tc>
      </w:tr>
      <w:tr w:rsidR="00F15DC7" w:rsidRPr="00D3232D" w14:paraId="7F758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46BF" w14:textId="77777777" w:rsidR="00D3232D" w:rsidRPr="00D3232D" w:rsidRDefault="00D3232D">
            <w:r w:rsidRPr="00D3232D">
              <w:t>C4-253500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4D4"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71E1"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AEE9" w14:textId="77777777" w:rsidR="00D3232D" w:rsidRPr="00D3232D" w:rsidRDefault="00D3232D">
            <w:r w:rsidRPr="00D3232D">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30952" w14:textId="77777777" w:rsidR="00D3232D" w:rsidRPr="00D3232D" w:rsidRDefault="00D3232D">
            <w:r w:rsidRPr="00D3232D">
              <w:t>C4-253160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5F2F" w14:textId="77777777" w:rsidR="00D3232D" w:rsidRPr="00D3232D" w:rsidRDefault="00D3232D">
            <w:r w:rsidRPr="00D3232D">
              <w:t>-</w:t>
            </w:r>
          </w:p>
        </w:tc>
      </w:tr>
      <w:tr w:rsidR="00F15DC7" w:rsidRPr="00D3232D" w14:paraId="6C439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D720F" w14:textId="77777777" w:rsidR="00D3232D" w:rsidRPr="00D3232D" w:rsidRDefault="00D3232D">
            <w:r w:rsidRPr="00D3232D">
              <w:t>C4-253501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9545" w14:textId="77777777" w:rsidR="00D3232D" w:rsidRPr="00D3232D" w:rsidRDefault="00D3232D">
            <w:r w:rsidRPr="00D3232D">
              <w:t>LS on Structure updates of AIoT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6085"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89BC"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CCB7" w14:textId="77777777" w:rsidR="00D3232D" w:rsidRPr="00D3232D" w:rsidRDefault="00D3232D">
            <w:r w:rsidRPr="00D3232D">
              <w:t>C4-253297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2CAC" w14:textId="77777777" w:rsidR="00D3232D" w:rsidRPr="00D3232D" w:rsidRDefault="00D3232D">
            <w:r w:rsidRPr="00D3232D">
              <w:t>C4-253575</w:t>
            </w:r>
          </w:p>
        </w:tc>
      </w:tr>
      <w:tr w:rsidR="00F15DC7" w:rsidRPr="00D3232D" w14:paraId="34297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1F8A" w14:textId="77777777" w:rsidR="00D3232D" w:rsidRPr="00D3232D" w:rsidRDefault="00D3232D">
            <w:r w:rsidRPr="00D3232D">
              <w:t>C4-253502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E618"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1563"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25BBF"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6DA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78A8" w14:textId="77777777" w:rsidR="00D3232D" w:rsidRPr="00D3232D" w:rsidRDefault="00D3232D">
            <w:r w:rsidRPr="00D3232D">
              <w:t>C4-253548</w:t>
            </w:r>
          </w:p>
        </w:tc>
      </w:tr>
      <w:tr w:rsidR="00F15DC7" w:rsidRPr="00D3232D" w14:paraId="6AF576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FCC0" w14:textId="77777777" w:rsidR="00D3232D" w:rsidRPr="00D3232D" w:rsidRDefault="00D3232D">
            <w:r w:rsidRPr="00D3232D">
              <w:t>C4-253503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340D"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E2E9"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FF2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5468" w14:textId="77777777" w:rsidR="00D3232D" w:rsidRPr="00D3232D" w:rsidRDefault="00D3232D">
            <w:r w:rsidRPr="00D3232D">
              <w:t>C4-253043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006E" w14:textId="77777777" w:rsidR="00D3232D" w:rsidRPr="00D3232D" w:rsidRDefault="00D3232D">
            <w:r w:rsidRPr="00D3232D">
              <w:t>C4-253529</w:t>
            </w:r>
          </w:p>
        </w:tc>
      </w:tr>
      <w:tr w:rsidR="00F15DC7" w:rsidRPr="00D3232D" w14:paraId="519DA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F304" w14:textId="77777777" w:rsidR="00D3232D" w:rsidRPr="00D3232D" w:rsidRDefault="00D3232D">
            <w:r w:rsidRPr="00D3232D">
              <w:t>C4-253504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C860"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089C"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F43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5D30" w14:textId="77777777" w:rsidR="00D3232D" w:rsidRPr="00D3232D" w:rsidRDefault="00D3232D">
            <w:r w:rsidRPr="00D3232D">
              <w:t>C4-253052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DBC4E" w14:textId="77777777" w:rsidR="00D3232D" w:rsidRPr="00D3232D" w:rsidRDefault="00D3232D">
            <w:r w:rsidRPr="00D3232D">
              <w:t>-</w:t>
            </w:r>
          </w:p>
        </w:tc>
      </w:tr>
      <w:tr w:rsidR="00F15DC7" w:rsidRPr="00D3232D" w14:paraId="3388ED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469C" w14:textId="77777777" w:rsidR="00D3232D" w:rsidRPr="00D3232D" w:rsidRDefault="00D3232D">
            <w:r w:rsidRPr="00D3232D">
              <w:t>C4-253505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981B"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F79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BFCA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41C1" w14:textId="77777777" w:rsidR="00D3232D" w:rsidRPr="00D3232D" w:rsidRDefault="00D3232D">
            <w:r w:rsidRPr="00D3232D">
              <w:t>C4-253253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58D7" w14:textId="77777777" w:rsidR="00D3232D" w:rsidRPr="00D3232D" w:rsidRDefault="00D3232D">
            <w:r w:rsidRPr="00D3232D">
              <w:t>C4-253530</w:t>
            </w:r>
          </w:p>
        </w:tc>
      </w:tr>
      <w:tr w:rsidR="00F15DC7" w:rsidRPr="00D3232D" w14:paraId="5A39B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8B37" w14:textId="77777777" w:rsidR="00D3232D" w:rsidRPr="00D3232D" w:rsidRDefault="00D3232D">
            <w:r w:rsidRPr="00D3232D">
              <w:t>C4-253506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7EFF"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B11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97888"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9D3A" w14:textId="77777777" w:rsidR="00D3232D" w:rsidRPr="00D3232D" w:rsidRDefault="00D3232D">
            <w:r w:rsidRPr="00D3232D">
              <w:t>C4-253254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66CE" w14:textId="77777777" w:rsidR="00D3232D" w:rsidRPr="00D3232D" w:rsidRDefault="00D3232D">
            <w:r w:rsidRPr="00D3232D">
              <w:t>C4-253531</w:t>
            </w:r>
          </w:p>
        </w:tc>
      </w:tr>
      <w:tr w:rsidR="00F15DC7" w:rsidRPr="00D3232D" w14:paraId="0832F6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EDBF" w14:textId="77777777" w:rsidR="00D3232D" w:rsidRPr="00D3232D" w:rsidRDefault="00D3232D">
            <w:r w:rsidRPr="00D3232D">
              <w:t>C4-253507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9B5D"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3D0A"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850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E93B" w14:textId="77777777" w:rsidR="00D3232D" w:rsidRPr="00D3232D" w:rsidRDefault="00D3232D">
            <w:r w:rsidRPr="00D3232D">
              <w:t>C4-253228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632A" w14:textId="77777777" w:rsidR="00D3232D" w:rsidRPr="00D3232D" w:rsidRDefault="00D3232D">
            <w:r w:rsidRPr="00D3232D">
              <w:t>C4-253558</w:t>
            </w:r>
          </w:p>
        </w:tc>
      </w:tr>
      <w:tr w:rsidR="00F15DC7" w:rsidRPr="00D3232D" w14:paraId="6AF3E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FCE7" w14:textId="77777777" w:rsidR="00D3232D" w:rsidRPr="00D3232D" w:rsidRDefault="00D3232D">
            <w:r w:rsidRPr="00D3232D">
              <w:t>C4-253508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E7BC"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EB84"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071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B28E" w14:textId="77777777" w:rsidR="00D3232D" w:rsidRPr="00D3232D" w:rsidRDefault="00D3232D">
            <w:r w:rsidRPr="00D3232D">
              <w:t>C4-253184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CA3B" w14:textId="77777777" w:rsidR="00D3232D" w:rsidRPr="00D3232D" w:rsidRDefault="00D3232D">
            <w:r w:rsidRPr="00D3232D">
              <w:t>C4-253532</w:t>
            </w:r>
          </w:p>
        </w:tc>
      </w:tr>
      <w:tr w:rsidR="00F15DC7" w:rsidRPr="00D3232D" w14:paraId="11389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2035" w14:textId="77777777" w:rsidR="00D3232D" w:rsidRPr="00D3232D" w:rsidRDefault="00D3232D">
            <w:r w:rsidRPr="00D3232D">
              <w:t>C4-253509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98F" w14:textId="77777777" w:rsidR="00D3232D" w:rsidRPr="00D3232D" w:rsidRDefault="00D3232D">
            <w:r w:rsidRPr="00D3232D">
              <w:t>Correction on the definition of Tac and MbsSecurityContext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A7A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904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C39E" w14:textId="77777777" w:rsidR="00D3232D" w:rsidRPr="00D3232D" w:rsidRDefault="00D3232D">
            <w:r w:rsidRPr="00D3232D">
              <w:t>C4-253378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88F2" w14:textId="77777777" w:rsidR="00D3232D" w:rsidRPr="00D3232D" w:rsidRDefault="00D3232D">
            <w:r w:rsidRPr="00D3232D">
              <w:t>-</w:t>
            </w:r>
          </w:p>
        </w:tc>
      </w:tr>
      <w:tr w:rsidR="00F15DC7" w:rsidRPr="00D3232D" w14:paraId="2A83D6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3951" w14:textId="77777777" w:rsidR="00D3232D" w:rsidRPr="00D3232D" w:rsidRDefault="00D3232D">
            <w:r w:rsidRPr="00D3232D">
              <w:t>C4-253510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B843"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5A207"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CF8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E727" w14:textId="77777777" w:rsidR="00D3232D" w:rsidRPr="00D3232D" w:rsidRDefault="00D3232D">
            <w:r w:rsidRPr="00D3232D">
              <w:t>C4-253355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81BB" w14:textId="77777777" w:rsidR="00D3232D" w:rsidRPr="00D3232D" w:rsidRDefault="00D3232D">
            <w:r w:rsidRPr="00D3232D">
              <w:t>C4-253546</w:t>
            </w:r>
          </w:p>
        </w:tc>
      </w:tr>
      <w:tr w:rsidR="00F15DC7" w:rsidRPr="00D3232D" w14:paraId="2C4CC4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BD3F" w14:textId="77777777" w:rsidR="00D3232D" w:rsidRPr="00D3232D" w:rsidRDefault="00D3232D">
            <w:r w:rsidRPr="00D3232D">
              <w:t>C4-253511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D2D4"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11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A5F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A518" w14:textId="77777777" w:rsidR="00D3232D" w:rsidRPr="00D3232D" w:rsidRDefault="00D3232D">
            <w:r w:rsidRPr="00D3232D">
              <w:t>C4-253234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3674" w14:textId="77777777" w:rsidR="00D3232D" w:rsidRPr="00D3232D" w:rsidRDefault="00D3232D">
            <w:r w:rsidRPr="00D3232D">
              <w:t>C4-253543</w:t>
            </w:r>
          </w:p>
        </w:tc>
      </w:tr>
      <w:tr w:rsidR="00F15DC7" w:rsidRPr="00D3232D" w14:paraId="3D6FA7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48FA" w14:textId="77777777" w:rsidR="00D3232D" w:rsidRPr="00D3232D" w:rsidRDefault="00D3232D">
            <w:r w:rsidRPr="00D3232D">
              <w:t>C4-253512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4B54" w14:textId="77777777" w:rsidR="00D3232D" w:rsidRPr="00D3232D" w:rsidRDefault="00D3232D">
            <w:r w:rsidRPr="00D3232D">
              <w:t>Solution for P-CSCF failure notification with PCO/ePCO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CAB4E"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CEB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143B" w14:textId="77777777" w:rsidR="00D3232D" w:rsidRPr="00D3232D" w:rsidRDefault="00D3232D">
            <w:r w:rsidRPr="00D3232D">
              <w:t>C4-253418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D56E" w14:textId="77777777" w:rsidR="00D3232D" w:rsidRPr="00D3232D" w:rsidRDefault="00D3232D">
            <w:r w:rsidRPr="00D3232D">
              <w:t>-</w:t>
            </w:r>
          </w:p>
        </w:tc>
      </w:tr>
      <w:tr w:rsidR="00F15DC7" w:rsidRPr="00D3232D" w14:paraId="1014B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034D" w14:textId="77777777" w:rsidR="00D3232D" w:rsidRPr="00D3232D" w:rsidRDefault="00D3232D">
            <w:r w:rsidRPr="00D3232D">
              <w:t>C4-253513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8FCA" w14:textId="77777777" w:rsidR="00D3232D" w:rsidRPr="00D3232D" w:rsidRDefault="00D3232D">
            <w:r w:rsidRPr="00D3232D">
              <w:t>Pseudo-CR on solution for SMF-initiated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2B19"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73B8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2433" w14:textId="77777777" w:rsidR="00D3232D" w:rsidRPr="00D3232D" w:rsidRDefault="00D3232D">
            <w:r w:rsidRPr="00D3232D">
              <w:t>C4-253419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8BEC" w14:textId="77777777" w:rsidR="00D3232D" w:rsidRPr="00D3232D" w:rsidRDefault="00D3232D">
            <w:r w:rsidRPr="00D3232D">
              <w:t>-</w:t>
            </w:r>
          </w:p>
        </w:tc>
      </w:tr>
      <w:tr w:rsidR="00F15DC7" w:rsidRPr="00D3232D" w14:paraId="53FB3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4C16" w14:textId="77777777" w:rsidR="00D3232D" w:rsidRPr="00D3232D" w:rsidRDefault="00D3232D">
            <w:r w:rsidRPr="00D3232D">
              <w:t>C4-253514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5FF"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745B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0427"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0603" w14:textId="77777777" w:rsidR="00D3232D" w:rsidRPr="00D3232D" w:rsidRDefault="00D3232D">
            <w:r w:rsidRPr="00D3232D">
              <w:t>C4-253130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9839E" w14:textId="77777777" w:rsidR="00D3232D" w:rsidRPr="00D3232D" w:rsidRDefault="00D3232D">
            <w:r w:rsidRPr="00D3232D">
              <w:t>-</w:t>
            </w:r>
          </w:p>
        </w:tc>
      </w:tr>
      <w:tr w:rsidR="00F15DC7" w:rsidRPr="00D3232D" w14:paraId="224FB1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A2ED" w14:textId="77777777" w:rsidR="00D3232D" w:rsidRPr="00D3232D" w:rsidRDefault="00D3232D">
            <w:r w:rsidRPr="00D3232D">
              <w:t>C4-253515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B53A8"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540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B3D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4BE51" w14:textId="77777777" w:rsidR="00D3232D" w:rsidRPr="00D3232D" w:rsidRDefault="00D3232D">
            <w:r w:rsidRPr="00D3232D">
              <w:t>C4-253302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D02A" w14:textId="77777777" w:rsidR="00D3232D" w:rsidRPr="00D3232D" w:rsidRDefault="00D3232D">
            <w:r w:rsidRPr="00D3232D">
              <w:t>C4-253563</w:t>
            </w:r>
          </w:p>
        </w:tc>
      </w:tr>
      <w:tr w:rsidR="00F15DC7" w:rsidRPr="00D3232D" w14:paraId="1F0137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434B" w14:textId="77777777" w:rsidR="00D3232D" w:rsidRPr="00D3232D" w:rsidRDefault="00D3232D">
            <w:r w:rsidRPr="00D3232D">
              <w:t>C4-253516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8DDA" w14:textId="77777777" w:rsidR="00D3232D" w:rsidRPr="00D3232D" w:rsidRDefault="00D3232D">
            <w:r w:rsidRPr="00D3232D">
              <w:t>Definition of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DCD5"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9BEF" w14:textId="77777777" w:rsidR="00D3232D" w:rsidRPr="00D3232D" w:rsidRDefault="00D3232D">
            <w:r w:rsidRPr="00D3232D">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27BE" w14:textId="77777777" w:rsidR="00D3232D" w:rsidRPr="00D3232D" w:rsidRDefault="00D3232D">
            <w:r w:rsidRPr="00D3232D">
              <w:t>C4-253105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8910B" w14:textId="77777777" w:rsidR="00D3232D" w:rsidRPr="00D3232D" w:rsidRDefault="00D3232D">
            <w:r w:rsidRPr="00D3232D">
              <w:t>-</w:t>
            </w:r>
          </w:p>
        </w:tc>
      </w:tr>
      <w:tr w:rsidR="00F15DC7" w:rsidRPr="00D3232D" w14:paraId="102B8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6C68" w14:textId="77777777" w:rsidR="00D3232D" w:rsidRPr="00D3232D" w:rsidRDefault="00D3232D">
            <w:r w:rsidRPr="00D3232D">
              <w:t>C4-</w:t>
            </w:r>
            <w:r w:rsidRPr="00D3232D">
              <w:lastRenderedPageBreak/>
              <w:t>253517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38CD2" w14:textId="77777777" w:rsidR="00D3232D" w:rsidRPr="00D3232D" w:rsidRDefault="00D3232D">
            <w:r w:rsidRPr="00D3232D">
              <w:lastRenderedPageBreak/>
              <w:t xml:space="preserve">SCP Event Exposure Data Types and </w:t>
            </w:r>
            <w:r w:rsidRPr="00D3232D">
              <w:lastRenderedPageBreak/>
              <w:t>Alignment with SA2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5996" w14:textId="77777777" w:rsidR="00D3232D" w:rsidRPr="00D3232D" w:rsidRDefault="00D3232D">
            <w:r w:rsidRPr="00D3232D">
              <w:lastRenderedPageBreak/>
              <w:t>Nokia, Huawei,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AEB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EA3D" w14:textId="77777777" w:rsidR="00D3232D" w:rsidRPr="00D3232D" w:rsidRDefault="00D3232D">
            <w:r w:rsidRPr="00D3232D">
              <w:t>C4-</w:t>
            </w:r>
            <w:r w:rsidRPr="00D3232D">
              <w:lastRenderedPageBreak/>
              <w:t>253437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09BE" w14:textId="77777777" w:rsidR="00D3232D" w:rsidRPr="00D3232D" w:rsidRDefault="00D3232D">
            <w:r w:rsidRPr="00D3232D">
              <w:lastRenderedPageBreak/>
              <w:t>-</w:t>
            </w:r>
          </w:p>
        </w:tc>
      </w:tr>
      <w:tr w:rsidR="00F15DC7" w:rsidRPr="00D3232D" w14:paraId="7E562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52A8" w14:textId="77777777" w:rsidR="00D3232D" w:rsidRPr="00D3232D" w:rsidRDefault="00D3232D">
            <w:r w:rsidRPr="00D3232D">
              <w:t>C4-253518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EF5F6"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EACD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AE9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701B" w14:textId="77777777" w:rsidR="00D3232D" w:rsidRPr="00D3232D" w:rsidRDefault="00D3232D">
            <w:r w:rsidRPr="00D3232D">
              <w:t>C4-253369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9DD1" w14:textId="77777777" w:rsidR="00D3232D" w:rsidRPr="00D3232D" w:rsidRDefault="00D3232D">
            <w:r w:rsidRPr="00D3232D">
              <w:t>-</w:t>
            </w:r>
          </w:p>
        </w:tc>
      </w:tr>
      <w:tr w:rsidR="00F15DC7" w:rsidRPr="00D3232D" w14:paraId="7F1C4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1B04B" w14:textId="77777777" w:rsidR="00D3232D" w:rsidRPr="00D3232D" w:rsidRDefault="00D3232D">
            <w:r w:rsidRPr="00D3232D">
              <w:t>C4-253519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4FE19"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B83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B84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BF6B2" w14:textId="77777777" w:rsidR="00D3232D" w:rsidRPr="00D3232D" w:rsidRDefault="00D3232D">
            <w:r w:rsidRPr="00D3232D">
              <w:t>C4-253376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D61" w14:textId="77777777" w:rsidR="00D3232D" w:rsidRPr="00D3232D" w:rsidRDefault="00D3232D">
            <w:r w:rsidRPr="00D3232D">
              <w:t>-</w:t>
            </w:r>
          </w:p>
        </w:tc>
      </w:tr>
      <w:tr w:rsidR="00F15DC7" w:rsidRPr="00D3232D" w14:paraId="5AF0C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86DB" w14:textId="77777777" w:rsidR="00D3232D" w:rsidRPr="00D3232D" w:rsidRDefault="00D3232D">
            <w:r w:rsidRPr="00D3232D">
              <w:t>C4-253520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7D83"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BF178" w14:textId="77777777" w:rsidR="00D3232D" w:rsidRPr="00D3232D" w:rsidRDefault="00D3232D">
            <w:r w:rsidRPr="00D3232D">
              <w:t>China Mobile,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B4B34"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F616" w14:textId="77777777" w:rsidR="00D3232D" w:rsidRPr="00D3232D" w:rsidRDefault="00D3232D">
            <w:r w:rsidRPr="00D3232D">
              <w:t>C4-253412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8EEC" w14:textId="77777777" w:rsidR="00D3232D" w:rsidRPr="00D3232D" w:rsidRDefault="00D3232D">
            <w:r w:rsidRPr="00D3232D">
              <w:t>C4-253528</w:t>
            </w:r>
          </w:p>
        </w:tc>
      </w:tr>
      <w:tr w:rsidR="00F15DC7" w:rsidRPr="00D3232D" w14:paraId="69948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87EE" w14:textId="77777777" w:rsidR="00D3232D" w:rsidRPr="00D3232D" w:rsidRDefault="00D3232D">
            <w:r w:rsidRPr="00D3232D">
              <w:t>C4-253521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94C4" w14:textId="77777777" w:rsidR="00D3232D" w:rsidRPr="00D3232D" w:rsidRDefault="00D3232D">
            <w:r w:rsidRPr="00D3232D">
              <w:t>Pseudo-CR on Definition of Nudr_DataRepository service for AF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2534" w14:textId="77777777" w:rsidR="00D3232D" w:rsidRPr="00D3232D" w:rsidRDefault="00D3232D">
            <w:r w:rsidRPr="00D3232D">
              <w:t>China Mobile, 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1B6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EEC7" w14:textId="77777777" w:rsidR="00D3232D" w:rsidRPr="00D3232D" w:rsidRDefault="00D3232D">
            <w:r w:rsidRPr="00D3232D">
              <w:t>C4-253521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11B63" w14:textId="77777777" w:rsidR="00D3232D" w:rsidRPr="00D3232D" w:rsidRDefault="00D3232D">
            <w:r w:rsidRPr="00D3232D">
              <w:t>-</w:t>
            </w:r>
          </w:p>
        </w:tc>
      </w:tr>
      <w:tr w:rsidR="00F15DC7" w:rsidRPr="00D3232D" w14:paraId="340A01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396A" w14:textId="77777777" w:rsidR="00D3232D" w:rsidRPr="00D3232D" w:rsidRDefault="00D3232D">
            <w:r w:rsidRPr="00D3232D">
              <w:t>C4-253522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4403"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233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00E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6FAA" w14:textId="77777777" w:rsidR="00D3232D" w:rsidRPr="00D3232D" w:rsidRDefault="00D3232D">
            <w:r w:rsidRPr="00D3232D">
              <w:t>C4-253433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AD30" w14:textId="77777777" w:rsidR="00D3232D" w:rsidRPr="00D3232D" w:rsidRDefault="00D3232D">
            <w:r w:rsidRPr="00D3232D">
              <w:t>-</w:t>
            </w:r>
          </w:p>
        </w:tc>
      </w:tr>
      <w:tr w:rsidR="00F15DC7" w:rsidRPr="00D3232D" w14:paraId="7FE1A0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B661" w14:textId="77777777" w:rsidR="00D3232D" w:rsidRPr="00D3232D" w:rsidRDefault="00D3232D">
            <w:r w:rsidRPr="00D3232D">
              <w:t>C4-253523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966E"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AE91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8C6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AAC8" w14:textId="77777777" w:rsidR="00D3232D" w:rsidRPr="00D3232D" w:rsidRDefault="00D3232D">
            <w:r w:rsidRPr="00D3232D">
              <w:t>C4-253427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8030" w14:textId="77777777" w:rsidR="00D3232D" w:rsidRPr="00D3232D" w:rsidRDefault="00D3232D">
            <w:r w:rsidRPr="00D3232D">
              <w:t>C4-253547</w:t>
            </w:r>
          </w:p>
        </w:tc>
      </w:tr>
      <w:tr w:rsidR="00F15DC7" w:rsidRPr="00D3232D" w14:paraId="765A9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CF39" w14:textId="77777777" w:rsidR="00D3232D" w:rsidRPr="00D3232D" w:rsidRDefault="00D3232D">
            <w:r w:rsidRPr="00D3232D">
              <w:t>C4-253524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7348"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6620"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B2B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EF33" w14:textId="77777777" w:rsidR="00D3232D" w:rsidRPr="00D3232D" w:rsidRDefault="00D3232D">
            <w:r w:rsidRPr="00D3232D">
              <w:t>C4-253428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2D66" w14:textId="77777777" w:rsidR="00D3232D" w:rsidRPr="00D3232D" w:rsidRDefault="00D3232D">
            <w:r w:rsidRPr="00D3232D">
              <w:t>C4-253544</w:t>
            </w:r>
          </w:p>
        </w:tc>
      </w:tr>
      <w:tr w:rsidR="00F15DC7" w:rsidRPr="00D3232D" w14:paraId="675064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4A2A" w14:textId="77777777" w:rsidR="00D3232D" w:rsidRPr="00D3232D" w:rsidRDefault="00D3232D">
            <w:r w:rsidRPr="00D3232D">
              <w:t>C4-253525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E12F" w14:textId="77777777" w:rsidR="00D3232D" w:rsidRPr="00D3232D" w:rsidRDefault="00D3232D">
            <w:r w:rsidRPr="00D3232D">
              <w:t>Correct the Description of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9D3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47D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1607E" w14:textId="77777777" w:rsidR="00D3232D" w:rsidRPr="00D3232D" w:rsidRDefault="00D3232D">
            <w:r w:rsidRPr="00D3232D">
              <w:t>C4-253420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788C" w14:textId="77777777" w:rsidR="00D3232D" w:rsidRPr="00D3232D" w:rsidRDefault="00D3232D">
            <w:r w:rsidRPr="00D3232D">
              <w:t>-</w:t>
            </w:r>
          </w:p>
        </w:tc>
      </w:tr>
      <w:tr w:rsidR="00F15DC7" w:rsidRPr="00D3232D" w14:paraId="07A900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0F51" w14:textId="77777777" w:rsidR="00D3232D" w:rsidRPr="00D3232D" w:rsidRDefault="00D3232D">
            <w:r w:rsidRPr="00D3232D">
              <w:t>C4-253526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24EC6"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CC2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012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A824A" w14:textId="77777777" w:rsidR="00D3232D" w:rsidRPr="00D3232D" w:rsidRDefault="00D3232D">
            <w:r w:rsidRPr="00D3232D">
              <w:t>C4-253441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4445" w14:textId="77777777" w:rsidR="00D3232D" w:rsidRPr="00D3232D" w:rsidRDefault="00D3232D">
            <w:r w:rsidRPr="00D3232D">
              <w:t>-</w:t>
            </w:r>
          </w:p>
        </w:tc>
      </w:tr>
      <w:tr w:rsidR="00F15DC7" w:rsidRPr="00D3232D" w14:paraId="4ED6AB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B9D7" w14:textId="77777777" w:rsidR="00D3232D" w:rsidRPr="00D3232D" w:rsidRDefault="00D3232D">
            <w:r w:rsidRPr="00D3232D">
              <w:t>C4-253527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6E5C"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7FA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C5D3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E2E0" w14:textId="77777777" w:rsidR="00D3232D" w:rsidRPr="00D3232D" w:rsidRDefault="00D3232D">
            <w:r w:rsidRPr="00D3232D">
              <w:t>C4-253442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96C90" w14:textId="77777777" w:rsidR="00D3232D" w:rsidRPr="00D3232D" w:rsidRDefault="00D3232D">
            <w:r w:rsidRPr="00D3232D">
              <w:t>-</w:t>
            </w:r>
          </w:p>
        </w:tc>
      </w:tr>
      <w:tr w:rsidR="00F15DC7" w:rsidRPr="00D3232D" w14:paraId="04024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AA08" w14:textId="77777777" w:rsidR="00D3232D" w:rsidRPr="00D3232D" w:rsidRDefault="00D3232D">
            <w:r w:rsidRPr="00D3232D">
              <w:t>C4-253528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BAF6" w14:textId="77777777" w:rsidR="00D3232D" w:rsidRPr="00D3232D" w:rsidRDefault="00D3232D">
            <w:r w:rsidRPr="00D3232D">
              <w:t>Scope reference definitions and overview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6933" w14:textId="77777777" w:rsidR="00D3232D" w:rsidRPr="00D3232D" w:rsidRDefault="00D3232D">
            <w:r w:rsidRPr="00D3232D">
              <w:t>China Mobile,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B0D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878C" w14:textId="77777777" w:rsidR="00D3232D" w:rsidRPr="00D3232D" w:rsidRDefault="00D3232D">
            <w:r w:rsidRPr="00D3232D">
              <w:t>C4-253520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BABFF" w14:textId="77777777" w:rsidR="00D3232D" w:rsidRPr="00D3232D" w:rsidRDefault="00D3232D">
            <w:r w:rsidRPr="00D3232D">
              <w:t>-</w:t>
            </w:r>
          </w:p>
        </w:tc>
      </w:tr>
      <w:tr w:rsidR="00F15DC7" w:rsidRPr="00D3232D" w14:paraId="0CEB8A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05DC" w14:textId="77777777" w:rsidR="00D3232D" w:rsidRPr="00D3232D" w:rsidRDefault="00D3232D">
            <w:r w:rsidRPr="00D3232D">
              <w:t>C4-253529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BE7C"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74A9"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5A8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AC6F" w14:textId="77777777" w:rsidR="00D3232D" w:rsidRPr="00D3232D" w:rsidRDefault="00D3232D">
            <w:r w:rsidRPr="00D3232D">
              <w:t>C4-253503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EB6E" w14:textId="77777777" w:rsidR="00D3232D" w:rsidRPr="00D3232D" w:rsidRDefault="00D3232D">
            <w:r w:rsidRPr="00D3232D">
              <w:t>C4-253556</w:t>
            </w:r>
          </w:p>
        </w:tc>
      </w:tr>
      <w:tr w:rsidR="00F15DC7" w:rsidRPr="00D3232D" w14:paraId="7A56A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D1670" w14:textId="77777777" w:rsidR="00D3232D" w:rsidRPr="00D3232D" w:rsidRDefault="00D3232D">
            <w:r w:rsidRPr="00D3232D">
              <w:t>C4-253530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A1F4"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CA4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1DC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CA17" w14:textId="77777777" w:rsidR="00D3232D" w:rsidRPr="00D3232D" w:rsidRDefault="00D3232D">
            <w:r w:rsidRPr="00D3232D">
              <w:t>C4-253505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A9EC" w14:textId="77777777" w:rsidR="00D3232D" w:rsidRPr="00D3232D" w:rsidRDefault="00D3232D">
            <w:r w:rsidRPr="00D3232D">
              <w:t>-</w:t>
            </w:r>
          </w:p>
        </w:tc>
      </w:tr>
      <w:tr w:rsidR="00F15DC7" w:rsidRPr="00D3232D" w14:paraId="4CEF5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A870" w14:textId="77777777" w:rsidR="00D3232D" w:rsidRPr="00D3232D" w:rsidRDefault="00D3232D">
            <w:r w:rsidRPr="00D3232D">
              <w:t>C4-253531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B6F7"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F9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C5B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C09E5" w14:textId="77777777" w:rsidR="00D3232D" w:rsidRPr="00D3232D" w:rsidRDefault="00D3232D">
            <w:r w:rsidRPr="00D3232D">
              <w:t>C4-253506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7F2B" w14:textId="77777777" w:rsidR="00D3232D" w:rsidRPr="00D3232D" w:rsidRDefault="00D3232D">
            <w:r w:rsidRPr="00D3232D">
              <w:t>-</w:t>
            </w:r>
          </w:p>
        </w:tc>
      </w:tr>
      <w:tr w:rsidR="00F15DC7" w:rsidRPr="00D3232D" w14:paraId="64542C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F912" w14:textId="77777777" w:rsidR="00D3232D" w:rsidRPr="00D3232D" w:rsidRDefault="00D3232D">
            <w:r w:rsidRPr="00D3232D">
              <w:t>C4-253532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F4B7"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EDC5"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578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1839" w14:textId="77777777" w:rsidR="00D3232D" w:rsidRPr="00D3232D" w:rsidRDefault="00D3232D">
            <w:r w:rsidRPr="00D3232D">
              <w:t>C4-253508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489B" w14:textId="77777777" w:rsidR="00D3232D" w:rsidRPr="00D3232D" w:rsidRDefault="00D3232D">
            <w:r w:rsidRPr="00D3232D">
              <w:t>-</w:t>
            </w:r>
          </w:p>
        </w:tc>
      </w:tr>
      <w:tr w:rsidR="00F15DC7" w:rsidRPr="00D3232D" w14:paraId="3FAC56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6A61" w14:textId="77777777" w:rsidR="00D3232D" w:rsidRPr="00D3232D" w:rsidRDefault="00D3232D">
            <w:r w:rsidRPr="00D3232D">
              <w:t>C4-253533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CB73"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EE2B"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B6F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12FA5" w14:textId="77777777" w:rsidR="00D3232D" w:rsidRPr="00D3232D" w:rsidRDefault="00D3232D">
            <w:r w:rsidRPr="00D3232D">
              <w:t>C4-253485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A7D4" w14:textId="77777777" w:rsidR="00D3232D" w:rsidRPr="00D3232D" w:rsidRDefault="00D3232D">
            <w:r w:rsidRPr="00D3232D">
              <w:t>-</w:t>
            </w:r>
          </w:p>
        </w:tc>
      </w:tr>
      <w:tr w:rsidR="00F15DC7" w:rsidRPr="00D3232D" w14:paraId="4BB8D9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F260" w14:textId="77777777" w:rsidR="00D3232D" w:rsidRPr="00D3232D" w:rsidRDefault="00D3232D">
            <w:r w:rsidRPr="00D3232D">
              <w:t>C4-253534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2059"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B724"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1E4D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53F0" w14:textId="77777777" w:rsidR="00D3232D" w:rsidRPr="00D3232D" w:rsidRDefault="00D3232D">
            <w:r w:rsidRPr="00D3232D">
              <w:t>C4-253489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08D1" w14:textId="77777777" w:rsidR="00D3232D" w:rsidRPr="00D3232D" w:rsidRDefault="00D3232D">
            <w:r w:rsidRPr="00D3232D">
              <w:t>-</w:t>
            </w:r>
          </w:p>
        </w:tc>
      </w:tr>
      <w:tr w:rsidR="00F15DC7" w:rsidRPr="00D3232D" w14:paraId="5088A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FCC1" w14:textId="77777777" w:rsidR="00D3232D" w:rsidRPr="00D3232D" w:rsidRDefault="00D3232D">
            <w:r w:rsidRPr="00D3232D">
              <w:t>C4-253535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3A0E"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D891"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1656"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9BAF" w14:textId="77777777" w:rsidR="00D3232D" w:rsidRPr="00D3232D" w:rsidRDefault="00D3232D">
            <w:r w:rsidRPr="00D3232D">
              <w:t>C4-253464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7C7D" w14:textId="77777777" w:rsidR="00D3232D" w:rsidRPr="00D3232D" w:rsidRDefault="00D3232D">
            <w:r w:rsidRPr="00D3232D">
              <w:t>-</w:t>
            </w:r>
          </w:p>
        </w:tc>
      </w:tr>
      <w:tr w:rsidR="00F15DC7" w:rsidRPr="00D3232D" w14:paraId="7EE82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E5ED" w14:textId="77777777" w:rsidR="00D3232D" w:rsidRPr="00D3232D" w:rsidRDefault="00D3232D">
            <w:r w:rsidRPr="00D3232D">
              <w:t>C4-253536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681F"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261D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B3F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3D42" w14:textId="77777777" w:rsidR="00D3232D" w:rsidRPr="00D3232D" w:rsidRDefault="00D3232D">
            <w:r w:rsidRPr="00D3232D">
              <w:t>C4-253471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C77F" w14:textId="77777777" w:rsidR="00D3232D" w:rsidRPr="00D3232D" w:rsidRDefault="00D3232D">
            <w:r w:rsidRPr="00D3232D">
              <w:t>-</w:t>
            </w:r>
          </w:p>
        </w:tc>
      </w:tr>
      <w:tr w:rsidR="00F15DC7" w:rsidRPr="00D3232D" w14:paraId="66EA51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2DAD" w14:textId="77777777" w:rsidR="00D3232D" w:rsidRPr="00D3232D" w:rsidRDefault="00D3232D">
            <w:r w:rsidRPr="00D3232D">
              <w:t>C4-253537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1100" w14:textId="77777777" w:rsidR="00D3232D" w:rsidRPr="00D3232D" w:rsidRDefault="00D3232D">
            <w:r w:rsidRPr="00D3232D">
              <w:t>Add new identifiers in Namf_AIoT_MessageDelivery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0DF6" w14:textId="77777777" w:rsidR="00D3232D" w:rsidRPr="00D3232D" w:rsidRDefault="00D3232D">
            <w:r w:rsidRPr="00D3232D">
              <w:t>CATT, Samsung, Lenovo,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4B7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0F24B" w14:textId="77777777" w:rsidR="00D3232D" w:rsidRPr="00D3232D" w:rsidRDefault="00D3232D">
            <w:r w:rsidRPr="00D3232D">
              <w:t>C4-253423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1910" w14:textId="77777777" w:rsidR="00D3232D" w:rsidRPr="00D3232D" w:rsidRDefault="00D3232D">
            <w:r w:rsidRPr="00D3232D">
              <w:t>-</w:t>
            </w:r>
          </w:p>
        </w:tc>
      </w:tr>
      <w:tr w:rsidR="00F15DC7" w:rsidRPr="00D3232D" w14:paraId="589416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0229" w14:textId="77777777" w:rsidR="00D3232D" w:rsidRPr="00D3232D" w:rsidRDefault="00D3232D">
            <w:r w:rsidRPr="00D3232D">
              <w:lastRenderedPageBreak/>
              <w:t>C4-253538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B1EB" w14:textId="77777777" w:rsidR="00D3232D" w:rsidRPr="00D3232D" w:rsidRDefault="00D3232D">
            <w:r w:rsidRPr="00D3232D">
              <w:t>TR 29.889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41B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C06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34F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F559" w14:textId="77777777" w:rsidR="00D3232D" w:rsidRPr="00D3232D" w:rsidRDefault="00D3232D">
            <w:r w:rsidRPr="00D3232D">
              <w:t>-</w:t>
            </w:r>
          </w:p>
        </w:tc>
      </w:tr>
      <w:tr w:rsidR="00F15DC7" w:rsidRPr="00D3232D" w14:paraId="197851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E4B2" w14:textId="77777777" w:rsidR="00D3232D" w:rsidRPr="00D3232D" w:rsidRDefault="00D3232D">
            <w:r w:rsidRPr="00D3232D">
              <w:t>C4-253539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6357" w14:textId="77777777" w:rsidR="00D3232D" w:rsidRPr="00D3232D" w:rsidRDefault="00D3232D">
            <w:r w:rsidRPr="00D3232D">
              <w:t>TR 29.867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10946" w14:textId="77777777" w:rsidR="00D3232D" w:rsidRPr="00D3232D" w:rsidRDefault="00D3232D">
            <w:r w:rsidRPr="00D3232D">
              <w:t>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A842"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C00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5E8F" w14:textId="77777777" w:rsidR="00D3232D" w:rsidRPr="00D3232D" w:rsidRDefault="00D3232D">
            <w:r w:rsidRPr="00D3232D">
              <w:t>-</w:t>
            </w:r>
          </w:p>
        </w:tc>
      </w:tr>
      <w:tr w:rsidR="00F15DC7" w:rsidRPr="00D3232D" w14:paraId="397D83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4112" w14:textId="77777777" w:rsidR="00D3232D" w:rsidRPr="00D3232D" w:rsidRDefault="00D3232D">
            <w:r w:rsidRPr="00D3232D">
              <w:t>C4-253540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1DEA" w14:textId="77777777" w:rsidR="00D3232D" w:rsidRPr="00D3232D" w:rsidRDefault="00D3232D">
            <w:r w:rsidRPr="00D3232D">
              <w:t>TS 29.369 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73B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35D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E37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66F" w14:textId="77777777" w:rsidR="00D3232D" w:rsidRPr="00D3232D" w:rsidRDefault="00D3232D">
            <w:r w:rsidRPr="00D3232D">
              <w:t>-</w:t>
            </w:r>
          </w:p>
        </w:tc>
      </w:tr>
      <w:tr w:rsidR="00F15DC7" w:rsidRPr="00D3232D" w14:paraId="0E1DF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0B17" w14:textId="77777777" w:rsidR="00D3232D" w:rsidRPr="00D3232D" w:rsidRDefault="00D3232D">
            <w:r w:rsidRPr="00D3232D">
              <w:t>C4-253541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22822" w14:textId="77777777" w:rsidR="00D3232D" w:rsidRPr="00D3232D" w:rsidRDefault="00D3232D">
            <w:r w:rsidRPr="00D3232D">
              <w:t>TS 29.506 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4B5D" w14:textId="77777777" w:rsidR="00D3232D" w:rsidRPr="00D3232D" w:rsidRDefault="00D3232D">
            <w:r w:rsidRPr="00D3232D">
              <w:t>Chian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EC4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24A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17D4" w14:textId="77777777" w:rsidR="00D3232D" w:rsidRPr="00D3232D" w:rsidRDefault="00D3232D">
            <w:r w:rsidRPr="00D3232D">
              <w:t>-</w:t>
            </w:r>
          </w:p>
        </w:tc>
      </w:tr>
      <w:tr w:rsidR="00F15DC7" w:rsidRPr="00D3232D" w14:paraId="24322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B7D8" w14:textId="77777777" w:rsidR="00D3232D" w:rsidRPr="00D3232D" w:rsidRDefault="00D3232D">
            <w:r w:rsidRPr="00D3232D">
              <w:t>C4-253542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CA680" w14:textId="77777777" w:rsidR="00D3232D" w:rsidRPr="00D3232D" w:rsidRDefault="00D3232D">
            <w:r w:rsidRPr="00D3232D">
              <w:t>TS 29.570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C257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ED98"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5E17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79F2C" w14:textId="77777777" w:rsidR="00D3232D" w:rsidRPr="00D3232D" w:rsidRDefault="00D3232D">
            <w:r w:rsidRPr="00D3232D">
              <w:t>-</w:t>
            </w:r>
          </w:p>
        </w:tc>
      </w:tr>
      <w:tr w:rsidR="00F15DC7" w:rsidRPr="00D3232D" w14:paraId="61631D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CA71" w14:textId="77777777" w:rsidR="00D3232D" w:rsidRPr="00D3232D" w:rsidRDefault="00D3232D">
            <w:r w:rsidRPr="00D3232D">
              <w:t>C4-253543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123D"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890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77D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1F57" w14:textId="77777777" w:rsidR="00D3232D" w:rsidRPr="00D3232D" w:rsidRDefault="00D3232D">
            <w:r w:rsidRPr="00D3232D">
              <w:t>C4-253511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4670" w14:textId="77777777" w:rsidR="00D3232D" w:rsidRPr="00D3232D" w:rsidRDefault="00D3232D">
            <w:r w:rsidRPr="00D3232D">
              <w:t>-</w:t>
            </w:r>
          </w:p>
        </w:tc>
      </w:tr>
      <w:tr w:rsidR="00F15DC7" w:rsidRPr="00D3232D" w14:paraId="7C906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85B2" w14:textId="77777777" w:rsidR="00D3232D" w:rsidRPr="00D3232D" w:rsidRDefault="00D3232D">
            <w:r w:rsidRPr="00D3232D">
              <w:t>C4-253544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D269"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CA54"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DD9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EB55" w14:textId="77777777" w:rsidR="00D3232D" w:rsidRPr="00D3232D" w:rsidRDefault="00D3232D">
            <w:r w:rsidRPr="00D3232D">
              <w:t>C4-253524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F0EC" w14:textId="77777777" w:rsidR="00D3232D" w:rsidRPr="00D3232D" w:rsidRDefault="00D3232D">
            <w:r w:rsidRPr="00D3232D">
              <w:t>-</w:t>
            </w:r>
          </w:p>
        </w:tc>
      </w:tr>
      <w:tr w:rsidR="00F15DC7" w:rsidRPr="00D3232D" w14:paraId="14BA5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D957" w14:textId="77777777" w:rsidR="00D3232D" w:rsidRPr="00D3232D" w:rsidRDefault="00D3232D">
            <w:r w:rsidRPr="00D3232D">
              <w:t>C4-253545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BB4B"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FA2B"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1403B"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CD87" w14:textId="77777777" w:rsidR="00D3232D" w:rsidRPr="00D3232D" w:rsidRDefault="00D3232D">
            <w:r w:rsidRPr="00D3232D">
              <w:t>C4-253375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B9CB" w14:textId="77777777" w:rsidR="00D3232D" w:rsidRPr="00D3232D" w:rsidRDefault="00D3232D">
            <w:r w:rsidRPr="00D3232D">
              <w:t>-</w:t>
            </w:r>
          </w:p>
        </w:tc>
      </w:tr>
      <w:tr w:rsidR="00F15DC7" w:rsidRPr="00D3232D" w14:paraId="58CF6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111E" w14:textId="77777777" w:rsidR="00D3232D" w:rsidRPr="00D3232D" w:rsidRDefault="00D3232D">
            <w:r w:rsidRPr="00D3232D">
              <w:t>C4-253546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A91B9"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560A3"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45E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608C" w14:textId="77777777" w:rsidR="00D3232D" w:rsidRPr="00D3232D" w:rsidRDefault="00D3232D">
            <w:r w:rsidRPr="00D3232D">
              <w:t>C4-253510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D7B0" w14:textId="77777777" w:rsidR="00D3232D" w:rsidRPr="00D3232D" w:rsidRDefault="00D3232D">
            <w:r w:rsidRPr="00D3232D">
              <w:t>-</w:t>
            </w:r>
          </w:p>
        </w:tc>
      </w:tr>
      <w:tr w:rsidR="00F15DC7" w:rsidRPr="00D3232D" w14:paraId="07F4FE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7F19" w14:textId="77777777" w:rsidR="00D3232D" w:rsidRPr="00D3232D" w:rsidRDefault="00D3232D">
            <w:r w:rsidRPr="00D3232D">
              <w:t>C4-253547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BD91"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5B8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6EC4"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2BAB" w14:textId="77777777" w:rsidR="00D3232D" w:rsidRPr="00D3232D" w:rsidRDefault="00D3232D">
            <w:r w:rsidRPr="00D3232D">
              <w:t>C4-253523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307D" w14:textId="77777777" w:rsidR="00D3232D" w:rsidRPr="00D3232D" w:rsidRDefault="00D3232D">
            <w:r w:rsidRPr="00D3232D">
              <w:t>-</w:t>
            </w:r>
          </w:p>
        </w:tc>
      </w:tr>
      <w:tr w:rsidR="00F15DC7" w:rsidRPr="00D3232D" w14:paraId="526233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A5B0" w14:textId="77777777" w:rsidR="00D3232D" w:rsidRPr="00D3232D" w:rsidRDefault="00D3232D">
            <w:r w:rsidRPr="00D3232D">
              <w:t>C4-253548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4812"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FD36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C972"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E8A4" w14:textId="77777777" w:rsidR="00D3232D" w:rsidRPr="00D3232D" w:rsidRDefault="00D3232D">
            <w:r w:rsidRPr="00D3232D">
              <w:t>C4-253502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A754" w14:textId="77777777" w:rsidR="00D3232D" w:rsidRPr="00D3232D" w:rsidRDefault="00D3232D">
            <w:r w:rsidRPr="00D3232D">
              <w:t>C4-253576</w:t>
            </w:r>
          </w:p>
        </w:tc>
      </w:tr>
      <w:tr w:rsidR="00F15DC7" w:rsidRPr="00D3232D" w14:paraId="6BB27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3998" w14:textId="77777777" w:rsidR="00D3232D" w:rsidRPr="00D3232D" w:rsidRDefault="00D3232D">
            <w:r w:rsidRPr="00D3232D">
              <w:t>C4-253549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384F" w14:textId="77777777" w:rsidR="00D3232D" w:rsidRPr="00D3232D" w:rsidRDefault="00D3232D">
            <w:r w:rsidRPr="00D3232D">
              <w:t>new WID_Protocol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2276"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FB21"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2157" w14:textId="77777777" w:rsidR="00D3232D" w:rsidRPr="00D3232D" w:rsidRDefault="00D3232D">
            <w:r w:rsidRPr="00D3232D">
              <w:t>C4-253351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FE64A" w14:textId="77777777" w:rsidR="00D3232D" w:rsidRPr="00D3232D" w:rsidRDefault="00D3232D">
            <w:r w:rsidRPr="00D3232D">
              <w:t>C4-253571</w:t>
            </w:r>
          </w:p>
        </w:tc>
      </w:tr>
      <w:tr w:rsidR="00F15DC7" w:rsidRPr="00D3232D" w14:paraId="52C60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33DB" w14:textId="77777777" w:rsidR="00D3232D" w:rsidRPr="00D3232D" w:rsidRDefault="00D3232D">
            <w:r w:rsidRPr="00D3232D">
              <w:t>C4-253550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1DB7"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E86C"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4349"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2F5F" w14:textId="77777777" w:rsidR="00D3232D" w:rsidRPr="00D3232D" w:rsidRDefault="00D3232D">
            <w:r w:rsidRPr="00D3232D">
              <w:t>C4-253483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1FE9" w14:textId="77777777" w:rsidR="00D3232D" w:rsidRPr="00D3232D" w:rsidRDefault="00D3232D">
            <w:r w:rsidRPr="00D3232D">
              <w:t>-</w:t>
            </w:r>
          </w:p>
        </w:tc>
      </w:tr>
      <w:tr w:rsidR="00F15DC7" w:rsidRPr="00D3232D" w14:paraId="665E9B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5851" w14:textId="77777777" w:rsidR="00D3232D" w:rsidRPr="00D3232D" w:rsidRDefault="00D3232D">
            <w:r w:rsidRPr="00D3232D">
              <w:t>C4-253551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E0D0"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46A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671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9E93" w14:textId="77777777" w:rsidR="00D3232D" w:rsidRPr="00D3232D" w:rsidRDefault="00D3232D">
            <w:r w:rsidRPr="00D3232D">
              <w:t>C4-253499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3B7A" w14:textId="77777777" w:rsidR="00D3232D" w:rsidRPr="00D3232D" w:rsidRDefault="00D3232D">
            <w:r w:rsidRPr="00D3232D">
              <w:t>C4-253569</w:t>
            </w:r>
          </w:p>
        </w:tc>
      </w:tr>
      <w:tr w:rsidR="00F15DC7" w:rsidRPr="00D3232D" w14:paraId="0A70F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51B8" w14:textId="77777777" w:rsidR="00D3232D" w:rsidRPr="00D3232D" w:rsidRDefault="00D3232D">
            <w:r w:rsidRPr="00D3232D">
              <w:t>C4-253552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DFFB"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C5563"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691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850D" w14:textId="77777777" w:rsidR="00D3232D" w:rsidRPr="00D3232D" w:rsidRDefault="00D3232D">
            <w:r w:rsidRPr="00D3232D">
              <w:t>C4-253455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1A90" w14:textId="77777777" w:rsidR="00D3232D" w:rsidRPr="00D3232D" w:rsidRDefault="00D3232D">
            <w:r w:rsidRPr="00D3232D">
              <w:t>C4-253555</w:t>
            </w:r>
          </w:p>
        </w:tc>
      </w:tr>
      <w:tr w:rsidR="00F15DC7" w:rsidRPr="00D3232D" w14:paraId="1C617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38776" w14:textId="77777777" w:rsidR="00D3232D" w:rsidRPr="00D3232D" w:rsidRDefault="00D3232D">
            <w:r w:rsidRPr="00D3232D">
              <w:t>C4-253553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870B" w14:textId="77777777" w:rsidR="00D3232D" w:rsidRPr="00D3232D" w:rsidRDefault="00D3232D">
            <w:r w:rsidRPr="00D3232D">
              <w:t>Add DC interworking indication in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8E4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3F77"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93DE" w14:textId="77777777" w:rsidR="00D3232D" w:rsidRPr="00D3232D" w:rsidRDefault="00D3232D">
            <w:r w:rsidRPr="00D3232D">
              <w:t>C4-253335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8B1B" w14:textId="77777777" w:rsidR="00D3232D" w:rsidRPr="00D3232D" w:rsidRDefault="00D3232D">
            <w:r w:rsidRPr="00D3232D">
              <w:t>C4-253564</w:t>
            </w:r>
          </w:p>
        </w:tc>
      </w:tr>
      <w:tr w:rsidR="00F15DC7" w:rsidRPr="00D3232D" w14:paraId="261EE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AAD1" w14:textId="77777777" w:rsidR="00D3232D" w:rsidRPr="00D3232D" w:rsidRDefault="00D3232D">
            <w:r w:rsidRPr="00D3232D">
              <w:t>C4-253554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FE40" w14:textId="77777777" w:rsidR="00D3232D" w:rsidRPr="00D3232D" w:rsidRDefault="00D3232D">
            <w:r w:rsidRPr="00D3232D">
              <w:t>Add PUT operation in Nimsas_ImsSessionManagement_Update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AD6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EFB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ED1D" w14:textId="77777777" w:rsidR="00D3232D" w:rsidRPr="00D3232D" w:rsidRDefault="00D3232D">
            <w:r w:rsidRPr="00D3232D">
              <w:t>C4-253476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3CC4" w14:textId="77777777" w:rsidR="00D3232D" w:rsidRPr="00D3232D" w:rsidRDefault="00D3232D">
            <w:r w:rsidRPr="00D3232D">
              <w:t>-</w:t>
            </w:r>
          </w:p>
        </w:tc>
      </w:tr>
      <w:tr w:rsidR="00F15DC7" w:rsidRPr="00D3232D" w14:paraId="55B32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F293" w14:textId="77777777" w:rsidR="00D3232D" w:rsidRPr="00D3232D" w:rsidRDefault="00D3232D">
            <w:r w:rsidRPr="00D3232D">
              <w:t>C4-253555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9CF0"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6B1E"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462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0681" w14:textId="77777777" w:rsidR="00D3232D" w:rsidRPr="00D3232D" w:rsidRDefault="00D3232D">
            <w:r w:rsidRPr="00D3232D">
              <w:t>C4-253552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4447" w14:textId="77777777" w:rsidR="00D3232D" w:rsidRPr="00D3232D" w:rsidRDefault="00D3232D">
            <w:r w:rsidRPr="00D3232D">
              <w:t>-</w:t>
            </w:r>
          </w:p>
        </w:tc>
      </w:tr>
      <w:tr w:rsidR="00F15DC7" w:rsidRPr="00D3232D" w14:paraId="3A8B4F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61D8" w14:textId="77777777" w:rsidR="00D3232D" w:rsidRPr="00D3232D" w:rsidRDefault="00D3232D">
            <w:r w:rsidRPr="00D3232D">
              <w:t>C4-253556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8904"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275C"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C425"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A379" w14:textId="77777777" w:rsidR="00D3232D" w:rsidRPr="00D3232D" w:rsidRDefault="00D3232D">
            <w:r w:rsidRPr="00D3232D">
              <w:t>C4-253529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01F3E" w14:textId="77777777" w:rsidR="00D3232D" w:rsidRPr="00D3232D" w:rsidRDefault="00D3232D">
            <w:r w:rsidRPr="00D3232D">
              <w:t>-</w:t>
            </w:r>
          </w:p>
        </w:tc>
      </w:tr>
      <w:tr w:rsidR="00F15DC7" w:rsidRPr="00D3232D" w14:paraId="024C8D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1596" w14:textId="77777777" w:rsidR="00D3232D" w:rsidRPr="00D3232D" w:rsidRDefault="00D3232D">
            <w:r w:rsidRPr="00D3232D">
              <w:t>C4-253557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3D4AA" w14:textId="77777777" w:rsidR="00D3232D" w:rsidRPr="00D3232D" w:rsidRDefault="00D3232D">
            <w:r w:rsidRPr="00D3232D">
              <w:t>Access Token Retrive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247F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9549"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D5DA" w14:textId="77777777" w:rsidR="00D3232D" w:rsidRPr="00D3232D" w:rsidRDefault="00D3232D">
            <w:r w:rsidRPr="00D3232D">
              <w:t>C4-253380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FF37" w14:textId="77777777" w:rsidR="00D3232D" w:rsidRPr="00D3232D" w:rsidRDefault="00D3232D">
            <w:r w:rsidRPr="00D3232D">
              <w:t>-</w:t>
            </w:r>
          </w:p>
        </w:tc>
      </w:tr>
      <w:tr w:rsidR="00F15DC7" w:rsidRPr="00D3232D" w14:paraId="51B8E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CA34" w14:textId="77777777" w:rsidR="00D3232D" w:rsidRPr="00D3232D" w:rsidRDefault="00D3232D">
            <w:r w:rsidRPr="00D3232D">
              <w:t>C4-253558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05E9"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7E08"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D03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FF75" w14:textId="77777777" w:rsidR="00D3232D" w:rsidRPr="00D3232D" w:rsidRDefault="00D3232D">
            <w:r w:rsidRPr="00D3232D">
              <w:t>C4-253507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F78F" w14:textId="77777777" w:rsidR="00D3232D" w:rsidRPr="00D3232D" w:rsidRDefault="00D3232D">
            <w:r w:rsidRPr="00D3232D">
              <w:t>-</w:t>
            </w:r>
          </w:p>
        </w:tc>
      </w:tr>
      <w:tr w:rsidR="00F15DC7" w:rsidRPr="00D3232D" w14:paraId="1A133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9B16" w14:textId="77777777" w:rsidR="00D3232D" w:rsidRPr="00D3232D" w:rsidRDefault="00D3232D">
            <w:r w:rsidRPr="00D3232D">
              <w:t>C4-</w:t>
            </w:r>
            <w:r w:rsidRPr="00D3232D">
              <w:lastRenderedPageBreak/>
              <w:t>253559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7103" w14:textId="77777777" w:rsidR="00D3232D" w:rsidRPr="00D3232D" w:rsidRDefault="00D3232D">
            <w:r w:rsidRPr="00D3232D">
              <w:lastRenderedPageBreak/>
              <w:t xml:space="preserve">Support per-UE Signalling Analytics in </w:t>
            </w:r>
            <w:r w:rsidRPr="00D3232D">
              <w:lastRenderedPageBreak/>
              <w:t>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47A6" w14:textId="77777777" w:rsidR="00D3232D" w:rsidRPr="00D3232D" w:rsidRDefault="00D3232D">
            <w:r w:rsidRPr="00D3232D">
              <w:lastRenderedPageBreak/>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70B1"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F16C" w14:textId="77777777" w:rsidR="00D3232D" w:rsidRPr="00D3232D" w:rsidRDefault="00D3232D">
            <w:r w:rsidRPr="00D3232D">
              <w:t>C4-</w:t>
            </w:r>
            <w:r w:rsidRPr="00D3232D">
              <w:lastRenderedPageBreak/>
              <w:t>253390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7BC7" w14:textId="77777777" w:rsidR="00D3232D" w:rsidRPr="00D3232D" w:rsidRDefault="00D3232D">
            <w:r w:rsidRPr="00D3232D">
              <w:lastRenderedPageBreak/>
              <w:t>-</w:t>
            </w:r>
          </w:p>
        </w:tc>
      </w:tr>
      <w:tr w:rsidR="00F15DC7" w:rsidRPr="00D3232D" w14:paraId="11E7FE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392B" w14:textId="77777777" w:rsidR="00D3232D" w:rsidRPr="00D3232D" w:rsidRDefault="00D3232D">
            <w:r w:rsidRPr="00D3232D">
              <w:t>C4-253560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0ACE" w14:textId="77777777" w:rsidR="00D3232D" w:rsidRPr="00D3232D" w:rsidRDefault="00D3232D">
            <w:r w:rsidRPr="00D3232D">
              <w:t>Reporting of I-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2EC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FC4F"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13C6" w14:textId="77777777" w:rsidR="00D3232D" w:rsidRPr="00D3232D" w:rsidRDefault="00D3232D">
            <w:r w:rsidRPr="00D3232D">
              <w:t>C4-253429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9228" w14:textId="77777777" w:rsidR="00D3232D" w:rsidRPr="00D3232D" w:rsidRDefault="00D3232D">
            <w:r w:rsidRPr="00D3232D">
              <w:t>-</w:t>
            </w:r>
          </w:p>
        </w:tc>
      </w:tr>
      <w:tr w:rsidR="00F15DC7" w:rsidRPr="00D3232D" w14:paraId="552D17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7827" w14:textId="77777777" w:rsidR="00D3232D" w:rsidRPr="00D3232D" w:rsidRDefault="00D3232D">
            <w:r w:rsidRPr="00D3232D">
              <w:t>C4-253561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B2BAA" w14:textId="77777777" w:rsidR="00D3232D" w:rsidRPr="00D3232D" w:rsidRDefault="00D3232D">
            <w:r w:rsidRPr="00D3232D">
              <w:t>Addition of RAN A-IoT Device NGAP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6D4C7" w14:textId="77777777" w:rsidR="00D3232D" w:rsidRPr="00D3232D" w:rsidRDefault="00D3232D">
            <w:r w:rsidRPr="00D3232D">
              <w:t>Lenovo,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9CB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5B84" w14:textId="77777777" w:rsidR="00D3232D" w:rsidRPr="00D3232D" w:rsidRDefault="00D3232D">
            <w:r w:rsidRPr="00D3232D">
              <w:t>C4-253424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CFE3" w14:textId="77777777" w:rsidR="00D3232D" w:rsidRPr="00D3232D" w:rsidRDefault="00D3232D">
            <w:r w:rsidRPr="00D3232D">
              <w:t>-</w:t>
            </w:r>
          </w:p>
        </w:tc>
      </w:tr>
      <w:tr w:rsidR="00F15DC7" w:rsidRPr="00D3232D" w14:paraId="315D1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A3A1" w14:textId="77777777" w:rsidR="00D3232D" w:rsidRPr="00D3232D" w:rsidRDefault="00D3232D">
            <w:r w:rsidRPr="00D3232D">
              <w:t>C4-253562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1F7E" w14:textId="77777777" w:rsidR="00D3232D" w:rsidRPr="00D3232D" w:rsidRDefault="00D3232D">
            <w:r w:rsidRPr="00D3232D">
              <w:t>Pseudo-CR on Definition of Nudr_DataRepository service for AF authorization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13F8" w14:textId="77777777" w:rsidR="00D3232D" w:rsidRPr="00D3232D" w:rsidRDefault="00D3232D">
            <w:r w:rsidRPr="00D3232D">
              <w:t>China Mobile, 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D9DA"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41FB" w14:textId="77777777" w:rsidR="00D3232D" w:rsidRPr="00D3232D" w:rsidRDefault="00D3232D">
            <w:r w:rsidRPr="00D3232D">
              <w:t>C4-253521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2675" w14:textId="77777777" w:rsidR="00D3232D" w:rsidRPr="00D3232D" w:rsidRDefault="00D3232D">
            <w:r w:rsidRPr="00D3232D">
              <w:t>-</w:t>
            </w:r>
          </w:p>
        </w:tc>
      </w:tr>
      <w:tr w:rsidR="00F15DC7" w:rsidRPr="00D3232D" w14:paraId="7A348E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74B0" w14:textId="77777777" w:rsidR="00D3232D" w:rsidRPr="00D3232D" w:rsidRDefault="00D3232D">
            <w:r w:rsidRPr="00D3232D">
              <w:t>C4-253563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E6198" w14:textId="77777777" w:rsidR="00D3232D" w:rsidRPr="00D3232D" w:rsidRDefault="00D3232D">
            <w:r w:rsidRPr="00D3232D">
              <w:t>Updates on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065F"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319E"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2B4" w14:textId="77777777" w:rsidR="00D3232D" w:rsidRPr="00D3232D" w:rsidRDefault="00D3232D">
            <w:r w:rsidRPr="00D3232D">
              <w:t>C4-253515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40E0" w14:textId="77777777" w:rsidR="00D3232D" w:rsidRPr="00D3232D" w:rsidRDefault="00D3232D">
            <w:r w:rsidRPr="00D3232D">
              <w:t>C4-253570</w:t>
            </w:r>
          </w:p>
        </w:tc>
      </w:tr>
      <w:tr w:rsidR="00F15DC7" w:rsidRPr="00D3232D" w14:paraId="1DAA19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1FFED" w14:textId="77777777" w:rsidR="00D3232D" w:rsidRPr="00D3232D" w:rsidRDefault="00D3232D">
            <w:r w:rsidRPr="00D3232D">
              <w:t>C4-253564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FDCA" w14:textId="77777777" w:rsidR="00D3232D" w:rsidRPr="00D3232D" w:rsidRDefault="00D3232D">
            <w:r w:rsidRPr="00D3232D">
              <w:t>Add DC interworking indication in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0E4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19E7"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97C5" w14:textId="77777777" w:rsidR="00D3232D" w:rsidRPr="00D3232D" w:rsidRDefault="00D3232D">
            <w:r w:rsidRPr="00D3232D">
              <w:t>C4-253553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4D24" w14:textId="77777777" w:rsidR="00D3232D" w:rsidRPr="00D3232D" w:rsidRDefault="00D3232D">
            <w:r w:rsidRPr="00D3232D">
              <w:t>-</w:t>
            </w:r>
          </w:p>
        </w:tc>
      </w:tr>
      <w:tr w:rsidR="00F15DC7" w:rsidRPr="00D3232D" w14:paraId="667DA9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9933" w14:textId="77777777" w:rsidR="00D3232D" w:rsidRPr="00D3232D" w:rsidRDefault="00D3232D">
            <w:r w:rsidRPr="00D3232D">
              <w:t>C4-253565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F254"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27DB"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BDE6"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E304" w14:textId="77777777" w:rsidR="00D3232D" w:rsidRPr="00D3232D" w:rsidRDefault="00D3232D">
            <w:r w:rsidRPr="00D3232D">
              <w:t>C4-253474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EEB7" w14:textId="77777777" w:rsidR="00D3232D" w:rsidRPr="00D3232D" w:rsidRDefault="00D3232D">
            <w:r w:rsidRPr="00D3232D">
              <w:t>C4-253572</w:t>
            </w:r>
          </w:p>
        </w:tc>
      </w:tr>
      <w:tr w:rsidR="00F15DC7" w:rsidRPr="00D3232D" w14:paraId="677133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484E" w14:textId="77777777" w:rsidR="00D3232D" w:rsidRPr="00D3232D" w:rsidRDefault="00D3232D">
            <w:r w:rsidRPr="00D3232D">
              <w:t>C4-253566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E307"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065C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D3BCA"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B8C94" w14:textId="77777777" w:rsidR="00D3232D" w:rsidRPr="00D3232D" w:rsidRDefault="00D3232D">
            <w:r w:rsidRPr="00D3232D">
              <w:t>C4-253475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B539" w14:textId="77777777" w:rsidR="00D3232D" w:rsidRPr="00D3232D" w:rsidRDefault="00D3232D">
            <w:r w:rsidRPr="00D3232D">
              <w:t>C4-253573</w:t>
            </w:r>
          </w:p>
        </w:tc>
      </w:tr>
      <w:tr w:rsidR="00F15DC7" w:rsidRPr="00D3232D" w14:paraId="33096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B1B7" w14:textId="77777777" w:rsidR="00D3232D" w:rsidRPr="00D3232D" w:rsidRDefault="00D3232D">
            <w:r w:rsidRPr="00D3232D">
              <w:t>C4-253567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A454"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05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8672D"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1E2A" w14:textId="77777777" w:rsidR="00D3232D" w:rsidRPr="00D3232D" w:rsidRDefault="00D3232D">
            <w:r w:rsidRPr="00D3232D">
              <w:t>C4-253478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EB8E" w14:textId="77777777" w:rsidR="00D3232D" w:rsidRPr="00D3232D" w:rsidRDefault="00D3232D">
            <w:r w:rsidRPr="00D3232D">
              <w:t>C4-253578</w:t>
            </w:r>
          </w:p>
        </w:tc>
      </w:tr>
      <w:tr w:rsidR="00F15DC7" w:rsidRPr="00D3232D" w14:paraId="046AEE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2948A" w14:textId="77777777" w:rsidR="00D3232D" w:rsidRPr="00D3232D" w:rsidRDefault="00D3232D">
            <w:r w:rsidRPr="00D3232D">
              <w:t>C4-253568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15BA"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3EC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8F8B"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6CAA" w14:textId="77777777" w:rsidR="00D3232D" w:rsidRPr="00D3232D" w:rsidRDefault="00D3232D">
            <w:r w:rsidRPr="00D3232D">
              <w:t>C4-253479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6CD5" w14:textId="77777777" w:rsidR="00D3232D" w:rsidRPr="00D3232D" w:rsidRDefault="00D3232D">
            <w:r w:rsidRPr="00D3232D">
              <w:t>C4-253577</w:t>
            </w:r>
          </w:p>
        </w:tc>
      </w:tr>
      <w:tr w:rsidR="00F15DC7" w:rsidRPr="00D3232D" w14:paraId="2199A9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53BD" w14:textId="77777777" w:rsidR="00D3232D" w:rsidRPr="00D3232D" w:rsidRDefault="00D3232D">
            <w:r w:rsidRPr="00D3232D">
              <w:t>C4-253569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3381"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BE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8FD10"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1686" w14:textId="77777777" w:rsidR="00D3232D" w:rsidRPr="00D3232D" w:rsidRDefault="00D3232D">
            <w:r w:rsidRPr="00D3232D">
              <w:t>C4-253551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BFA3" w14:textId="77777777" w:rsidR="00D3232D" w:rsidRPr="00D3232D" w:rsidRDefault="00D3232D">
            <w:r w:rsidRPr="00D3232D">
              <w:t>-</w:t>
            </w:r>
          </w:p>
        </w:tc>
      </w:tr>
      <w:tr w:rsidR="00F15DC7" w:rsidRPr="00D3232D" w14:paraId="73880B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ADCB" w14:textId="77777777" w:rsidR="00D3232D" w:rsidRPr="00D3232D" w:rsidRDefault="00D3232D">
            <w:r w:rsidRPr="00D3232D">
              <w:t>C4-253570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18BD" w14:textId="77777777" w:rsidR="00D3232D" w:rsidRPr="00D3232D" w:rsidRDefault="00D3232D">
            <w:r w:rsidRPr="00D3232D">
              <w:t>Updates on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FC40"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0B2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94B7" w14:textId="77777777" w:rsidR="00D3232D" w:rsidRPr="00D3232D" w:rsidRDefault="00D3232D">
            <w:r w:rsidRPr="00D3232D">
              <w:t>C4-253563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0260" w14:textId="77777777" w:rsidR="00D3232D" w:rsidRPr="00D3232D" w:rsidRDefault="00D3232D">
            <w:r w:rsidRPr="00D3232D">
              <w:t>-</w:t>
            </w:r>
          </w:p>
        </w:tc>
      </w:tr>
      <w:tr w:rsidR="00F15DC7" w:rsidRPr="00D3232D" w14:paraId="47D799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58D9" w14:textId="77777777" w:rsidR="00D3232D" w:rsidRPr="00D3232D" w:rsidRDefault="00D3232D">
            <w:r w:rsidRPr="00D3232D">
              <w:t>C4-253571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49C9" w14:textId="77777777" w:rsidR="00D3232D" w:rsidRPr="00D3232D" w:rsidRDefault="00D3232D">
            <w:r w:rsidRPr="00D3232D">
              <w:t>new WID_Protocol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D6C67"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70BB"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6A16" w14:textId="77777777" w:rsidR="00D3232D" w:rsidRPr="00D3232D" w:rsidRDefault="00D3232D">
            <w:r w:rsidRPr="00D3232D">
              <w:t>C4-253549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91A8" w14:textId="77777777" w:rsidR="00D3232D" w:rsidRPr="00D3232D" w:rsidRDefault="00D3232D">
            <w:r w:rsidRPr="00D3232D">
              <w:t>-</w:t>
            </w:r>
          </w:p>
        </w:tc>
      </w:tr>
      <w:tr w:rsidR="00F15DC7" w:rsidRPr="00D3232D" w14:paraId="145224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6096" w14:textId="77777777" w:rsidR="00D3232D" w:rsidRPr="00D3232D" w:rsidRDefault="00D3232D">
            <w:r w:rsidRPr="00D3232D">
              <w:t>C4-253572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73D06"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E38E"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5FEE"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00C8" w14:textId="77777777" w:rsidR="00D3232D" w:rsidRPr="00D3232D" w:rsidRDefault="00D3232D">
            <w:r w:rsidRPr="00D3232D">
              <w:t>C4-253565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D1E5" w14:textId="77777777" w:rsidR="00D3232D" w:rsidRPr="00D3232D" w:rsidRDefault="00D3232D">
            <w:r w:rsidRPr="00D3232D">
              <w:t>-</w:t>
            </w:r>
          </w:p>
        </w:tc>
      </w:tr>
      <w:tr w:rsidR="00F15DC7" w:rsidRPr="00D3232D" w14:paraId="4991FF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C4677" w14:textId="77777777" w:rsidR="00D3232D" w:rsidRPr="00D3232D" w:rsidRDefault="00D3232D">
            <w:r w:rsidRPr="00D3232D">
              <w:t>C4-253573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80E76"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F866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0153"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C56A" w14:textId="77777777" w:rsidR="00D3232D" w:rsidRPr="00D3232D" w:rsidRDefault="00D3232D">
            <w:r w:rsidRPr="00D3232D">
              <w:t>C4-253566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3B83" w14:textId="77777777" w:rsidR="00D3232D" w:rsidRPr="00D3232D" w:rsidRDefault="00D3232D">
            <w:r w:rsidRPr="00D3232D">
              <w:t>-</w:t>
            </w:r>
          </w:p>
        </w:tc>
      </w:tr>
      <w:tr w:rsidR="00F15DC7" w:rsidRPr="00D3232D" w14:paraId="52D2BF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8AC7" w14:textId="77777777" w:rsidR="00D3232D" w:rsidRPr="00D3232D" w:rsidRDefault="00D3232D">
            <w:r w:rsidRPr="00D3232D">
              <w:t>C4-253574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EB615" w14:textId="77777777" w:rsidR="00D3232D" w:rsidRPr="00D3232D" w:rsidRDefault="00D3232D">
            <w:r w:rsidRPr="00D3232D">
              <w:t>Pseudo-CR on New UDR service for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098A" w14:textId="77777777" w:rsidR="00D3232D" w:rsidRPr="00D3232D" w:rsidRDefault="00D3232D">
            <w:r w:rsidRPr="00D3232D">
              <w:t>Lenovo,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6C42C"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7D4B" w14:textId="77777777" w:rsidR="00D3232D" w:rsidRPr="00D3232D" w:rsidRDefault="00D3232D">
            <w:r w:rsidRPr="00D3232D">
              <w:t>C4-253413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474B" w14:textId="77777777" w:rsidR="00D3232D" w:rsidRPr="00D3232D" w:rsidRDefault="00D3232D">
            <w:r w:rsidRPr="00D3232D">
              <w:t>-</w:t>
            </w:r>
          </w:p>
        </w:tc>
      </w:tr>
      <w:tr w:rsidR="00F15DC7" w:rsidRPr="00D3232D" w14:paraId="337195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0EA05" w14:textId="77777777" w:rsidR="00D3232D" w:rsidRPr="00D3232D" w:rsidRDefault="00D3232D">
            <w:r w:rsidRPr="00D3232D">
              <w:t>C4-253575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EBC9F" w14:textId="77777777" w:rsidR="00D3232D" w:rsidRPr="00D3232D" w:rsidRDefault="00D3232D">
            <w:r w:rsidRPr="00D3232D">
              <w:t>LS on Structure updates of AIoT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14DF"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8AB9F"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A8DC" w14:textId="77777777" w:rsidR="00D3232D" w:rsidRPr="00D3232D" w:rsidRDefault="00D3232D">
            <w:r w:rsidRPr="00D3232D">
              <w:t>C4-253501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DF4E" w14:textId="77777777" w:rsidR="00D3232D" w:rsidRPr="00D3232D" w:rsidRDefault="00D3232D">
            <w:r w:rsidRPr="00D3232D">
              <w:t>-</w:t>
            </w:r>
          </w:p>
        </w:tc>
      </w:tr>
      <w:tr w:rsidR="00F15DC7" w:rsidRPr="00D3232D" w14:paraId="367BAD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219E4" w14:textId="77777777" w:rsidR="00D3232D" w:rsidRPr="00D3232D" w:rsidRDefault="00D3232D">
            <w:r w:rsidRPr="00D3232D">
              <w:t>C4-253576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036A"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CD35" w14:textId="77777777" w:rsidR="00D3232D" w:rsidRPr="00D3232D" w:rsidRDefault="00D3232D">
            <w:r w:rsidRPr="00D3232D">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199C" w14:textId="77777777" w:rsidR="00D3232D" w:rsidRPr="00D3232D" w:rsidRDefault="00D3232D">
            <w:r w:rsidRPr="00D3232D">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47B8" w14:textId="77777777" w:rsidR="00D3232D" w:rsidRPr="00D3232D" w:rsidRDefault="00D3232D">
            <w:r w:rsidRPr="00D3232D">
              <w:t>C4-253548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33B6" w14:textId="77777777" w:rsidR="00D3232D" w:rsidRPr="00D3232D" w:rsidRDefault="00D3232D">
            <w:r w:rsidRPr="00D3232D">
              <w:t>-</w:t>
            </w:r>
          </w:p>
        </w:tc>
      </w:tr>
      <w:tr w:rsidR="00F15DC7" w:rsidRPr="00D3232D" w14:paraId="3D1FDE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C8C12" w14:textId="77777777" w:rsidR="00D3232D" w:rsidRPr="00D3232D" w:rsidRDefault="00D3232D">
            <w:r w:rsidRPr="00D3232D">
              <w:t>C4-253577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6F46"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970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2BF9" w14:textId="77777777" w:rsidR="00D3232D" w:rsidRPr="00D3232D" w:rsidRDefault="00D3232D">
            <w:r w:rsidRPr="00D3232D">
              <w:t>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E025" w14:textId="77777777" w:rsidR="00D3232D" w:rsidRPr="00D3232D" w:rsidRDefault="00D3232D">
            <w:r w:rsidRPr="00D3232D">
              <w:t>C4-253568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F2D6" w14:textId="77777777" w:rsidR="00D3232D" w:rsidRPr="00D3232D" w:rsidRDefault="00D3232D">
            <w:r w:rsidRPr="00D3232D">
              <w:t>-</w:t>
            </w:r>
          </w:p>
        </w:tc>
      </w:tr>
      <w:tr w:rsidR="00F15DC7" w:rsidRPr="00D3232D" w14:paraId="495672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F7CD" w14:textId="77777777" w:rsidR="00D3232D" w:rsidRPr="00D3232D" w:rsidRDefault="00D3232D">
            <w:r w:rsidRPr="00D3232D">
              <w:t>C4-253578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3B2F"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270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3725" w14:textId="77777777" w:rsidR="00D3232D" w:rsidRPr="00D3232D" w:rsidRDefault="00D3232D">
            <w:r w:rsidRPr="00D3232D">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A6D2C" w14:textId="77777777" w:rsidR="00D3232D" w:rsidRPr="00D3232D" w:rsidRDefault="00D3232D">
            <w:r w:rsidRPr="00D3232D">
              <w:t>C4-253567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AE595" w14:textId="77777777" w:rsidR="00D3232D" w:rsidRPr="00D3232D" w:rsidRDefault="00D3232D">
            <w:r w:rsidRPr="00D3232D">
              <w:t>C4-253580</w:t>
            </w:r>
          </w:p>
        </w:tc>
      </w:tr>
      <w:tr w:rsidR="00F15DC7" w:rsidRPr="00D3232D" w14:paraId="63010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3FF6" w14:textId="77777777" w:rsidR="00D3232D" w:rsidRPr="00D3232D" w:rsidRDefault="00D3232D">
            <w:r w:rsidRPr="00D3232D">
              <w:t>C4-253579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74D1"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7557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5A0C" w14:textId="77777777" w:rsidR="00D3232D" w:rsidRPr="00D3232D" w:rsidRDefault="00D3232D">
            <w:r w:rsidRPr="00D3232D">
              <w:t>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519B" w14:textId="77777777" w:rsidR="00D3232D" w:rsidRPr="00D3232D" w:rsidRDefault="00D3232D">
            <w:r w:rsidRPr="00D3232D">
              <w:t>C4-253480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7995" w14:textId="77777777" w:rsidR="00D3232D" w:rsidRPr="00D3232D" w:rsidRDefault="00D3232D">
            <w:r w:rsidRPr="00D3232D">
              <w:t>-</w:t>
            </w:r>
          </w:p>
        </w:tc>
      </w:tr>
      <w:tr w:rsidR="00F15DC7" w:rsidRPr="00D3232D" w14:paraId="1995CD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13AC1" w14:textId="77777777" w:rsidR="00D3232D" w:rsidRPr="00D3232D" w:rsidRDefault="00D3232D">
            <w:r w:rsidRPr="00D3232D">
              <w:t>C4-</w:t>
            </w:r>
            <w:r w:rsidRPr="00D3232D">
              <w:lastRenderedPageBreak/>
              <w:t>253580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CCDD" w14:textId="77777777" w:rsidR="00D3232D" w:rsidRPr="00D3232D" w:rsidRDefault="00D3232D">
            <w:r w:rsidRPr="00D3232D">
              <w:lastRenderedPageBreak/>
              <w:t xml:space="preserve">Add HSS subscription to IMA AS </w:t>
            </w:r>
            <w:r w:rsidRPr="00D3232D">
              <w:lastRenderedPageBreak/>
              <w:t>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1073"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07A3"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B56F" w14:textId="77777777" w:rsidR="00D3232D" w:rsidRPr="00D3232D" w:rsidRDefault="00D3232D">
            <w:r w:rsidRPr="00D3232D">
              <w:t>C4-</w:t>
            </w:r>
            <w:r w:rsidRPr="00D3232D">
              <w:lastRenderedPageBreak/>
              <w:t>253578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262A" w14:textId="77777777" w:rsidR="00D3232D" w:rsidRPr="00D3232D" w:rsidRDefault="00D3232D">
            <w:r w:rsidRPr="00D3232D">
              <w:lastRenderedPageBreak/>
              <w:t>-</w:t>
            </w:r>
          </w:p>
        </w:tc>
      </w:tr>
      <w:tr w:rsidR="00F15DC7" w:rsidRPr="00D3232D" w14:paraId="2C2417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E986B" w14:textId="77777777" w:rsidR="00D3232D" w:rsidRPr="00D3232D" w:rsidRDefault="00D3232D">
            <w:r w:rsidRPr="00D3232D">
              <w:t>C4-253581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0F2C" w14:textId="77777777" w:rsidR="00D3232D" w:rsidRPr="00D3232D" w:rsidRDefault="00D3232D">
            <w:r w:rsidRPr="00D3232D">
              <w:t>Exception sheet on IMS 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DDB5" w14:textId="77777777" w:rsidR="00D3232D" w:rsidRPr="00D3232D" w:rsidRDefault="00D3232D">
            <w:r w:rsidRPr="00D3232D">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309D" w14:textId="77777777" w:rsidR="00D3232D" w:rsidRPr="00D3232D" w:rsidRDefault="00D3232D">
            <w:r w:rsidRPr="00D3232D">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7B1E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C875" w14:textId="77777777" w:rsidR="00D3232D" w:rsidRPr="00D3232D" w:rsidRDefault="00D3232D">
            <w:r w:rsidRPr="00D3232D">
              <w:t>-</w:t>
            </w:r>
          </w:p>
        </w:tc>
      </w:tr>
    </w:tbl>
    <w:p w14:paraId="7FB5EC3B" w14:textId="77777777" w:rsidR="00D3232D" w:rsidRPr="00D3232D" w:rsidRDefault="00D3232D" w:rsidP="00D3232D"/>
    <w:p w14:paraId="0134822F" w14:textId="77777777" w:rsidR="00D3232D" w:rsidRPr="00D3232D" w:rsidRDefault="00D3232D" w:rsidP="00D3232D">
      <w:pPr>
        <w:pStyle w:val="Heading2"/>
      </w:pPr>
      <w:r w:rsidRPr="00D3232D">
        <w:t>Annex B: List of change requests</w:t>
      </w:r>
    </w:p>
    <w:p w14:paraId="5672E42B" w14:textId="77777777" w:rsidR="00D3232D" w:rsidRPr="00D3232D" w:rsidRDefault="00D3232D" w:rsidP="00D3232D">
      <w:pPr>
        <w:rPr>
          <w:b/>
        </w:rPr>
      </w:pPr>
    </w:p>
    <w:tbl>
      <w:tblPr>
        <w:tblW w:w="1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549"/>
        <w:gridCol w:w="1183"/>
        <w:gridCol w:w="766"/>
        <w:gridCol w:w="616"/>
        <w:gridCol w:w="550"/>
        <w:gridCol w:w="561"/>
        <w:gridCol w:w="528"/>
        <w:gridCol w:w="2316"/>
        <w:gridCol w:w="1072"/>
      </w:tblGrid>
      <w:tr w:rsidR="00F15DC7" w:rsidRPr="00D3232D" w14:paraId="1A0215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82E13"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55C9"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D36A" w14:textId="77777777" w:rsidR="00D3232D" w:rsidRPr="00D3232D" w:rsidRDefault="00D3232D" w:rsidP="00D3232D">
            <w:pPr>
              <w:rPr>
                <w:b/>
              </w:rPr>
            </w:pPr>
            <w:r w:rsidRPr="00D3232D">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69B7" w14:textId="77777777" w:rsidR="00D3232D" w:rsidRPr="00D3232D" w:rsidRDefault="00D3232D" w:rsidP="00D3232D">
            <w:pPr>
              <w:rPr>
                <w:b/>
              </w:rPr>
            </w:pPr>
            <w:r w:rsidRPr="00D3232D">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7403" w14:textId="77777777" w:rsidR="00D3232D" w:rsidRPr="00D3232D" w:rsidRDefault="00D3232D" w:rsidP="00D3232D">
            <w:pPr>
              <w:rPr>
                <w:b/>
              </w:rPr>
            </w:pPr>
            <w:r w:rsidRPr="00D3232D">
              <w:rPr>
                <w:b/>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6B76" w14:textId="77777777" w:rsidR="00D3232D" w:rsidRPr="00D3232D" w:rsidRDefault="00D3232D" w:rsidP="00D3232D">
            <w:pPr>
              <w:rPr>
                <w:b/>
              </w:rPr>
            </w:pPr>
            <w:r w:rsidRPr="00D3232D">
              <w:rPr>
                <w:b/>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5593" w14:textId="77777777" w:rsidR="00D3232D" w:rsidRPr="00D3232D" w:rsidRDefault="00D3232D" w:rsidP="00D3232D">
            <w:pPr>
              <w:rPr>
                <w:b/>
              </w:rPr>
            </w:pPr>
            <w:r w:rsidRPr="00D3232D">
              <w:rPr>
                <w:b/>
              </w:rP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BBB8" w14:textId="77777777" w:rsidR="00D3232D" w:rsidRPr="00D3232D" w:rsidRDefault="00D3232D" w:rsidP="00D3232D">
            <w:pPr>
              <w:rPr>
                <w:b/>
              </w:rPr>
            </w:pPr>
            <w:r w:rsidRPr="00D3232D">
              <w:rPr>
                <w:b/>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8172" w14:textId="77777777" w:rsidR="00D3232D" w:rsidRPr="00D3232D" w:rsidRDefault="00D3232D" w:rsidP="00D3232D">
            <w:pPr>
              <w:rPr>
                <w:b/>
              </w:rPr>
            </w:pPr>
            <w:r w:rsidRPr="00D3232D">
              <w:rPr>
                <w:b/>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D924" w14:textId="77777777" w:rsidR="00D3232D" w:rsidRPr="00D3232D" w:rsidRDefault="00D3232D" w:rsidP="00D3232D">
            <w:pPr>
              <w:rPr>
                <w:b/>
              </w:rPr>
            </w:pPr>
            <w:r w:rsidRPr="00D3232D">
              <w:rPr>
                <w:b/>
              </w:rPr>
              <w:t>Decision</w:t>
            </w:r>
          </w:p>
        </w:tc>
      </w:tr>
      <w:tr w:rsidR="00F15DC7" w:rsidRPr="00D3232D" w14:paraId="3464F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0E1A" w14:textId="77777777" w:rsidR="00D3232D" w:rsidRPr="00D3232D" w:rsidRDefault="00D3232D" w:rsidP="00D3232D">
            <w:r w:rsidRPr="00D3232D">
              <w:t>C4-253102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E3BF"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EA3C"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BD1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E528" w14:textId="77777777" w:rsidR="00D3232D" w:rsidRPr="00D3232D" w:rsidRDefault="00D3232D">
            <w:r w:rsidRPr="00D3232D">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42C8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768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0A2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918D"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BE51" w14:textId="77777777" w:rsidR="00D3232D" w:rsidRPr="00D3232D" w:rsidRDefault="00D3232D">
            <w:r w:rsidRPr="00D3232D">
              <w:t>revised</w:t>
            </w:r>
          </w:p>
        </w:tc>
      </w:tr>
      <w:tr w:rsidR="00F15DC7" w:rsidRPr="00D3232D" w14:paraId="47C3D4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2AF7" w14:textId="77777777" w:rsidR="00D3232D" w:rsidRPr="00D3232D" w:rsidRDefault="00D3232D">
            <w:r w:rsidRPr="00D3232D">
              <w:t>C4-253375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1023"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D05A"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EB0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5FAF" w14:textId="77777777" w:rsidR="00D3232D" w:rsidRPr="00D3232D" w:rsidRDefault="00D3232D">
            <w:r w:rsidRPr="00D3232D">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850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D50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F17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4CB3"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7381" w14:textId="77777777" w:rsidR="00D3232D" w:rsidRPr="00D3232D" w:rsidRDefault="00D3232D">
            <w:r w:rsidRPr="00D3232D">
              <w:t>revised</w:t>
            </w:r>
          </w:p>
        </w:tc>
      </w:tr>
      <w:tr w:rsidR="00F15DC7" w:rsidRPr="00D3232D" w14:paraId="1D9AE4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04F8" w14:textId="77777777" w:rsidR="00D3232D" w:rsidRPr="00D3232D" w:rsidRDefault="00D3232D">
            <w:r w:rsidRPr="00D3232D">
              <w:t>C4-253545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7251" w14:textId="77777777" w:rsidR="00D3232D" w:rsidRPr="00D3232D" w:rsidRDefault="00D3232D">
            <w:r w:rsidRPr="00D3232D">
              <w:t>Essential correction to the definition of the Routing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4733"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24B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FCC0F" w14:textId="77777777" w:rsidR="00D3232D" w:rsidRPr="00D3232D" w:rsidRDefault="00D3232D">
            <w:r w:rsidRPr="00D3232D">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4924"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E74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A30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1BC7"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86E6" w14:textId="77777777" w:rsidR="00D3232D" w:rsidRPr="00D3232D" w:rsidRDefault="00D3232D">
            <w:r w:rsidRPr="00D3232D">
              <w:t>postponed</w:t>
            </w:r>
          </w:p>
        </w:tc>
      </w:tr>
      <w:tr w:rsidR="00F15DC7" w:rsidRPr="00D3232D" w14:paraId="046FB3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4567" w14:textId="77777777" w:rsidR="00D3232D" w:rsidRPr="00D3232D" w:rsidRDefault="00D3232D">
            <w:r w:rsidRPr="00D3232D">
              <w:t>C4-253104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631A"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A9864"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F3CC"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86D1" w14:textId="77777777" w:rsidR="00D3232D" w:rsidRPr="00D3232D" w:rsidRDefault="00D3232D">
            <w:r w:rsidRPr="00D3232D">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D22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D31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0A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BEC0"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9C72" w14:textId="77777777" w:rsidR="00D3232D" w:rsidRPr="00D3232D" w:rsidRDefault="00D3232D">
            <w:r w:rsidRPr="00D3232D">
              <w:t>revised</w:t>
            </w:r>
          </w:p>
        </w:tc>
      </w:tr>
      <w:tr w:rsidR="00F15DC7" w:rsidRPr="00D3232D" w14:paraId="3D733D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E94C5" w14:textId="77777777" w:rsidR="00D3232D" w:rsidRPr="00D3232D" w:rsidRDefault="00D3232D">
            <w:r w:rsidRPr="00D3232D">
              <w:t>C4-253398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36D1" w14:textId="77777777" w:rsidR="00D3232D" w:rsidRPr="00D3232D" w:rsidRDefault="00D3232D">
            <w:r w:rsidRPr="00D3232D">
              <w:t>Mixture of two and three digit E.212 MNC codes within a single geographic MCC area shall instead be stated subject on local/regional regulations, i.e. shall be a national matter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9CF5" w14:textId="77777777" w:rsidR="00D3232D" w:rsidRPr="00D3232D" w:rsidRDefault="00D3232D">
            <w:r w:rsidRPr="00D3232D">
              <w:t>Swedish Post and Telecom Authority (PTS)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433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5126" w14:textId="77777777" w:rsidR="00D3232D" w:rsidRPr="00D3232D" w:rsidRDefault="00D3232D">
            <w:r w:rsidRPr="00D3232D">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F32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CD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656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200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4677" w14:textId="77777777" w:rsidR="00D3232D" w:rsidRPr="00D3232D" w:rsidRDefault="00D3232D">
            <w:r w:rsidRPr="00D3232D">
              <w:t>agreed</w:t>
            </w:r>
          </w:p>
        </w:tc>
      </w:tr>
      <w:tr w:rsidR="00F15DC7" w:rsidRPr="00D3232D" w14:paraId="33CCF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9529" w14:textId="77777777" w:rsidR="00D3232D" w:rsidRPr="00D3232D" w:rsidRDefault="00D3232D">
            <w:r w:rsidRPr="00D3232D">
              <w:t>C4-253105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0E6E" w14:textId="77777777" w:rsidR="00D3232D" w:rsidRPr="00D3232D" w:rsidRDefault="00D3232D">
            <w:r w:rsidRPr="00D3232D">
              <w:t>Definition of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3ED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B6BE"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5B6E" w14:textId="77777777" w:rsidR="00D3232D" w:rsidRPr="00D3232D" w:rsidRDefault="00D3232D">
            <w:r w:rsidRPr="00D3232D">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84F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06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7DE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C29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FE5D" w14:textId="77777777" w:rsidR="00D3232D" w:rsidRPr="00D3232D" w:rsidRDefault="00D3232D">
            <w:r w:rsidRPr="00D3232D">
              <w:t>revised</w:t>
            </w:r>
          </w:p>
        </w:tc>
      </w:tr>
      <w:tr w:rsidR="00F15DC7" w:rsidRPr="00D3232D" w14:paraId="6659E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7287" w14:textId="77777777" w:rsidR="00D3232D" w:rsidRPr="00D3232D" w:rsidRDefault="00D3232D">
            <w:r w:rsidRPr="00D3232D">
              <w:t>C4-253516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7D3B" w14:textId="77777777" w:rsidR="00D3232D" w:rsidRPr="00D3232D" w:rsidRDefault="00D3232D">
            <w:r w:rsidRPr="00D3232D">
              <w:t>Definition of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389E"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ECB9"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618F" w14:textId="77777777" w:rsidR="00D3232D" w:rsidRPr="00D3232D" w:rsidRDefault="00D3232D">
            <w:r w:rsidRPr="00D3232D">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511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A44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88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77A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8102" w14:textId="77777777" w:rsidR="00D3232D" w:rsidRPr="00D3232D" w:rsidRDefault="00D3232D">
            <w:r w:rsidRPr="00D3232D">
              <w:t>merged</w:t>
            </w:r>
          </w:p>
        </w:tc>
      </w:tr>
      <w:tr w:rsidR="00F15DC7" w:rsidRPr="00D3232D" w14:paraId="01770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F3566" w14:textId="77777777" w:rsidR="00D3232D" w:rsidRPr="00D3232D" w:rsidRDefault="00D3232D">
            <w:r w:rsidRPr="00D3232D">
              <w:t>C4-253130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5308"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56F6"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FB5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7953" w14:textId="77777777" w:rsidR="00D3232D" w:rsidRPr="00D3232D" w:rsidRDefault="00D3232D">
            <w:r w:rsidRPr="00D3232D">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1F8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1E4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CE3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B516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9716" w14:textId="77777777" w:rsidR="00D3232D" w:rsidRPr="00D3232D" w:rsidRDefault="00D3232D">
            <w:r w:rsidRPr="00D3232D">
              <w:t>revised</w:t>
            </w:r>
          </w:p>
        </w:tc>
      </w:tr>
      <w:tr w:rsidR="00F15DC7" w:rsidRPr="00D3232D" w14:paraId="523920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4E2D" w14:textId="77777777" w:rsidR="00D3232D" w:rsidRPr="00D3232D" w:rsidRDefault="00D3232D">
            <w:r w:rsidRPr="00D3232D">
              <w:t>C4-253514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068B" w14:textId="77777777" w:rsidR="00D3232D" w:rsidRPr="00D3232D" w:rsidRDefault="00D3232D">
            <w:r w:rsidRPr="00D3232D">
              <w:t>Correct the Structure of Filter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BA8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3B3E"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7DC9" w14:textId="77777777" w:rsidR="00D3232D" w:rsidRPr="00D3232D" w:rsidRDefault="00D3232D">
            <w:r w:rsidRPr="00D3232D">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4DB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6C96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8A1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9E39"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D2F0" w14:textId="77777777" w:rsidR="00D3232D" w:rsidRPr="00D3232D" w:rsidRDefault="00D3232D">
            <w:r w:rsidRPr="00D3232D">
              <w:t>merged</w:t>
            </w:r>
          </w:p>
        </w:tc>
      </w:tr>
      <w:tr w:rsidR="00F15DC7" w:rsidRPr="00D3232D" w14:paraId="059B5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448C" w14:textId="77777777" w:rsidR="00D3232D" w:rsidRPr="00D3232D" w:rsidRDefault="00D3232D">
            <w:r w:rsidRPr="00D3232D">
              <w:t>C4-253185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A70C"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385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8E24"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138" w14:textId="77777777" w:rsidR="00D3232D" w:rsidRPr="00D3232D" w:rsidRDefault="00D3232D">
            <w:r w:rsidRPr="00D3232D">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A6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E6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ECB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0E0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415C" w14:textId="77777777" w:rsidR="00D3232D" w:rsidRPr="00D3232D" w:rsidRDefault="00D3232D">
            <w:r w:rsidRPr="00D3232D">
              <w:t>revised</w:t>
            </w:r>
          </w:p>
        </w:tc>
      </w:tr>
      <w:tr w:rsidR="00F15DC7" w:rsidRPr="00D3232D" w14:paraId="37192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A0E0" w14:textId="77777777" w:rsidR="00D3232D" w:rsidRPr="00D3232D" w:rsidRDefault="00D3232D">
            <w:r w:rsidRPr="00D3232D">
              <w:t>C4-253377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7F28" w14:textId="77777777" w:rsidR="00D3232D" w:rsidRPr="00D3232D" w:rsidRDefault="00D3232D">
            <w:r w:rsidRPr="00D3232D">
              <w:t>LCS Session Identity and LCS User Plane Connection/Binding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C37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DDA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C8969" w14:textId="77777777" w:rsidR="00D3232D" w:rsidRPr="00D3232D" w:rsidRDefault="00D3232D">
            <w:r w:rsidRPr="00D3232D">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8C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92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5E6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2BE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D0301" w14:textId="77777777" w:rsidR="00D3232D" w:rsidRPr="00D3232D" w:rsidRDefault="00D3232D">
            <w:r w:rsidRPr="00D3232D">
              <w:t>agreed</w:t>
            </w:r>
          </w:p>
        </w:tc>
      </w:tr>
      <w:tr w:rsidR="00F15DC7" w:rsidRPr="00D3232D" w14:paraId="204D74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D687" w14:textId="77777777" w:rsidR="00D3232D" w:rsidRPr="00D3232D" w:rsidRDefault="00D3232D">
            <w:r w:rsidRPr="00D3232D">
              <w:t>C4-253187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EC95"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DED6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DAD1"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5F90" w14:textId="77777777" w:rsidR="00D3232D" w:rsidRPr="00D3232D" w:rsidRDefault="00D3232D">
            <w:r w:rsidRPr="00D3232D">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F6C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CD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FB54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E891" w14:textId="77777777" w:rsidR="00D3232D" w:rsidRPr="00D3232D" w:rsidRDefault="00D3232D">
            <w:r w:rsidRPr="00D3232D">
              <w:t>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F937" w14:textId="77777777" w:rsidR="00D3232D" w:rsidRPr="00D3232D" w:rsidRDefault="00D3232D">
            <w:r w:rsidRPr="00D3232D">
              <w:t>revised</w:t>
            </w:r>
          </w:p>
        </w:tc>
      </w:tr>
      <w:tr w:rsidR="00F15DC7" w:rsidRPr="00D3232D" w14:paraId="107D82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B90A3" w14:textId="77777777" w:rsidR="00D3232D" w:rsidRPr="00D3232D" w:rsidRDefault="00D3232D">
            <w:r w:rsidRPr="00D3232D">
              <w:t>C4-253369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A7D6"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A8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2486"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0C08" w14:textId="77777777" w:rsidR="00D3232D" w:rsidRPr="00D3232D" w:rsidRDefault="00D3232D">
            <w:r w:rsidRPr="00D3232D">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99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407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D9D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C2209" w14:textId="77777777" w:rsidR="00D3232D" w:rsidRPr="00D3232D" w:rsidRDefault="00D3232D">
            <w:r w:rsidRPr="00D3232D">
              <w:t>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7774" w14:textId="77777777" w:rsidR="00D3232D" w:rsidRPr="00D3232D" w:rsidRDefault="00D3232D">
            <w:r w:rsidRPr="00D3232D">
              <w:t>revised</w:t>
            </w:r>
          </w:p>
        </w:tc>
      </w:tr>
      <w:tr w:rsidR="00F15DC7" w:rsidRPr="00D3232D" w14:paraId="7B6FD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7975" w14:textId="77777777" w:rsidR="00D3232D" w:rsidRPr="00D3232D" w:rsidRDefault="00D3232D">
            <w:r w:rsidRPr="00D3232D">
              <w:t>C4-253518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528C" w14:textId="77777777" w:rsidR="00D3232D" w:rsidRPr="00D3232D" w:rsidRDefault="00D3232D">
            <w:r w:rsidRPr="00D3232D">
              <w:t>Context ID for MPQUIC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A4E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F9FF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A36B" w14:textId="77777777" w:rsidR="00D3232D" w:rsidRPr="00D3232D" w:rsidRDefault="00D3232D">
            <w:r w:rsidRPr="00D3232D">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0DC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215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562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1BE9" w14:textId="77777777" w:rsidR="00D3232D" w:rsidRPr="00D3232D" w:rsidRDefault="00D3232D">
            <w:r w:rsidRPr="00D3232D">
              <w:t>MASSS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C29E" w14:textId="77777777" w:rsidR="00D3232D" w:rsidRPr="00D3232D" w:rsidRDefault="00D3232D">
            <w:r w:rsidRPr="00D3232D">
              <w:t>agreed</w:t>
            </w:r>
          </w:p>
        </w:tc>
      </w:tr>
      <w:tr w:rsidR="00F15DC7" w:rsidRPr="00D3232D" w14:paraId="2595A9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1277" w14:textId="77777777" w:rsidR="00D3232D" w:rsidRPr="00D3232D" w:rsidRDefault="00D3232D">
            <w:r w:rsidRPr="00D3232D">
              <w:t>C4-</w:t>
            </w:r>
            <w:r w:rsidRPr="00D3232D">
              <w:lastRenderedPageBreak/>
              <w:t>253216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0CB7" w14:textId="77777777" w:rsidR="00D3232D" w:rsidRPr="00D3232D" w:rsidRDefault="00D3232D">
            <w:r w:rsidRPr="00D3232D">
              <w:lastRenderedPageBreak/>
              <w:t>AIoT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85C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3C6BD"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BF0EB" w14:textId="77777777" w:rsidR="00D3232D" w:rsidRPr="00D3232D" w:rsidRDefault="00D3232D">
            <w:r w:rsidRPr="00D3232D">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19F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4A0E"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DFB8" w14:textId="77777777" w:rsidR="00D3232D" w:rsidRPr="00D3232D" w:rsidRDefault="00D3232D">
            <w:r w:rsidRPr="00D3232D">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472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4436" w14:textId="77777777" w:rsidR="00D3232D" w:rsidRPr="00D3232D" w:rsidRDefault="00D3232D">
            <w:r w:rsidRPr="00D3232D">
              <w:t>revised</w:t>
            </w:r>
          </w:p>
        </w:tc>
      </w:tr>
      <w:tr w:rsidR="00F15DC7" w:rsidRPr="00D3232D" w14:paraId="42FEFD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A451" w14:textId="77777777" w:rsidR="00D3232D" w:rsidRPr="00D3232D" w:rsidRDefault="00D3232D">
            <w:r w:rsidRPr="00D3232D">
              <w:t>C4-253401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C2F1" w14:textId="77777777" w:rsidR="00D3232D" w:rsidRPr="00D3232D" w:rsidRDefault="00D3232D">
            <w:r w:rsidRPr="00D3232D">
              <w:t>AIoT Area ID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79C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CC84"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BC26" w14:textId="77777777" w:rsidR="00D3232D" w:rsidRPr="00D3232D" w:rsidRDefault="00D3232D">
            <w:r w:rsidRPr="00D3232D">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CA94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56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A41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6C5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FDFF" w14:textId="77777777" w:rsidR="00D3232D" w:rsidRPr="00D3232D" w:rsidRDefault="00D3232D">
            <w:r w:rsidRPr="00D3232D">
              <w:t>agreed</w:t>
            </w:r>
          </w:p>
        </w:tc>
      </w:tr>
      <w:tr w:rsidR="00F15DC7" w:rsidRPr="00D3232D" w14:paraId="0E8D19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87C0" w14:textId="77777777" w:rsidR="00D3232D" w:rsidRPr="00D3232D" w:rsidRDefault="00D3232D">
            <w:r w:rsidRPr="00D3232D">
              <w:t>C4-253296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A98A" w14:textId="77777777" w:rsidR="00D3232D" w:rsidRPr="00D3232D" w:rsidRDefault="00D3232D">
            <w:r w:rsidRPr="00D3232D">
              <w:t>Update the structures of AIoT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F656"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2DF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25B7" w14:textId="77777777" w:rsidR="00D3232D" w:rsidRPr="00D3232D" w:rsidRDefault="00D3232D">
            <w:r w:rsidRPr="00D3232D">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8DD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1E1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0DED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14FDF"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E438" w14:textId="77777777" w:rsidR="00D3232D" w:rsidRPr="00D3232D" w:rsidRDefault="00D3232D">
            <w:r w:rsidRPr="00D3232D">
              <w:t>merged</w:t>
            </w:r>
          </w:p>
        </w:tc>
      </w:tr>
      <w:tr w:rsidR="00F15DC7" w:rsidRPr="00D3232D" w14:paraId="432D56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B9AF" w14:textId="77777777" w:rsidR="00D3232D" w:rsidRPr="00D3232D" w:rsidRDefault="00D3232D">
            <w:r w:rsidRPr="00D3232D">
              <w:t>C4-253302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4DBB"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F2F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085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B411"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CE7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65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859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C9A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C7ABD" w14:textId="77777777" w:rsidR="00D3232D" w:rsidRPr="00D3232D" w:rsidRDefault="00D3232D">
            <w:r w:rsidRPr="00D3232D">
              <w:t>revised</w:t>
            </w:r>
          </w:p>
        </w:tc>
      </w:tr>
      <w:tr w:rsidR="00F15DC7" w:rsidRPr="00D3232D" w14:paraId="08E637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04BC0" w14:textId="77777777" w:rsidR="00D3232D" w:rsidRPr="00D3232D" w:rsidRDefault="00D3232D">
            <w:r w:rsidRPr="00D3232D">
              <w:t>C4-253515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6D632" w14:textId="77777777" w:rsidR="00D3232D" w:rsidRPr="00D3232D" w:rsidRDefault="00D3232D">
            <w:r w:rsidRPr="00D3232D">
              <w:t>Updates on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270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978AD"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75D7"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8FA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A54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63B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6167"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A008" w14:textId="77777777" w:rsidR="00D3232D" w:rsidRPr="00D3232D" w:rsidRDefault="00D3232D">
            <w:r w:rsidRPr="00D3232D">
              <w:t>revised</w:t>
            </w:r>
          </w:p>
        </w:tc>
      </w:tr>
      <w:tr w:rsidR="00F15DC7" w:rsidRPr="00D3232D" w14:paraId="2BE18C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DAF5" w14:textId="77777777" w:rsidR="00D3232D" w:rsidRPr="00D3232D" w:rsidRDefault="00D3232D">
            <w:r w:rsidRPr="00D3232D">
              <w:t>C4-253563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9A88" w14:textId="77777777" w:rsidR="00D3232D" w:rsidRPr="00D3232D" w:rsidRDefault="00D3232D">
            <w:r w:rsidRPr="00D3232D">
              <w:t>Updates on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2FB8"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58E4A"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B52E"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68C6"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3D3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40CD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A3CA"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4B82" w14:textId="77777777" w:rsidR="00D3232D" w:rsidRPr="00D3232D" w:rsidRDefault="00D3232D">
            <w:r w:rsidRPr="00D3232D">
              <w:t>revised</w:t>
            </w:r>
          </w:p>
        </w:tc>
      </w:tr>
      <w:tr w:rsidR="00F15DC7" w:rsidRPr="00D3232D" w14:paraId="692DC5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2E44" w14:textId="77777777" w:rsidR="00D3232D" w:rsidRPr="00D3232D" w:rsidRDefault="00D3232D">
            <w:r w:rsidRPr="00D3232D">
              <w:t>C4-253570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A5B8" w14:textId="77777777" w:rsidR="00D3232D" w:rsidRPr="00D3232D" w:rsidRDefault="00D3232D">
            <w:r w:rsidRPr="00D3232D">
              <w:t>Updates on AIoT Device Permanent Identifier and Filtering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5478" w14:textId="77777777" w:rsidR="00D3232D" w:rsidRPr="00D3232D" w:rsidRDefault="00D3232D">
            <w:r w:rsidRPr="00D3232D">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4427" w14:textId="77777777" w:rsidR="00D3232D" w:rsidRPr="00D3232D" w:rsidRDefault="00D3232D">
            <w:r w:rsidRPr="00D3232D">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6DB9" w14:textId="77777777" w:rsidR="00D3232D" w:rsidRPr="00D3232D" w:rsidRDefault="00D3232D">
            <w:r w:rsidRPr="00D3232D">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3F15"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B94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EE6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753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186C" w14:textId="77777777" w:rsidR="00D3232D" w:rsidRPr="00D3232D" w:rsidRDefault="00D3232D">
            <w:r w:rsidRPr="00D3232D">
              <w:t>agreed</w:t>
            </w:r>
          </w:p>
        </w:tc>
      </w:tr>
      <w:tr w:rsidR="00F15DC7" w:rsidRPr="00D3232D" w14:paraId="5558E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FF8F" w14:textId="77777777" w:rsidR="00D3232D" w:rsidRPr="00D3232D" w:rsidRDefault="00D3232D">
            <w:r w:rsidRPr="00D3232D">
              <w:t>C4-253347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6D103"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458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BD16" w14:textId="77777777" w:rsidR="00D3232D" w:rsidRPr="00D3232D" w:rsidRDefault="00D3232D">
            <w:r w:rsidRPr="00D3232D">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DBDE" w14:textId="77777777" w:rsidR="00D3232D" w:rsidRPr="00D3232D" w:rsidRDefault="00D3232D">
            <w:r w:rsidRPr="00D3232D">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BC9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0C0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7A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F9E4"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77D8F" w14:textId="77777777" w:rsidR="00D3232D" w:rsidRPr="00D3232D" w:rsidRDefault="00D3232D">
            <w:r w:rsidRPr="00D3232D">
              <w:t>revised</w:t>
            </w:r>
          </w:p>
        </w:tc>
      </w:tr>
      <w:tr w:rsidR="00F15DC7" w:rsidRPr="00D3232D" w14:paraId="427F0C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D599" w14:textId="77777777" w:rsidR="00D3232D" w:rsidRPr="00D3232D" w:rsidRDefault="00D3232D">
            <w:r w:rsidRPr="00D3232D">
              <w:t>C4-253372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3E39"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034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63EE" w14:textId="77777777" w:rsidR="00D3232D" w:rsidRPr="00D3232D" w:rsidRDefault="00D3232D">
            <w:r w:rsidRPr="00D3232D">
              <w:t>23.334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70A8" w14:textId="77777777" w:rsidR="00D3232D" w:rsidRPr="00D3232D" w:rsidRDefault="00D3232D">
            <w:r w:rsidRPr="00D3232D">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DD0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78D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4F5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7D2B"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8A94" w14:textId="77777777" w:rsidR="00D3232D" w:rsidRPr="00D3232D" w:rsidRDefault="00D3232D">
            <w:r w:rsidRPr="00D3232D">
              <w:t>agreed</w:t>
            </w:r>
          </w:p>
        </w:tc>
      </w:tr>
      <w:tr w:rsidR="00F15DC7" w:rsidRPr="00D3232D" w14:paraId="7CC4A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22A5" w14:textId="77777777" w:rsidR="00D3232D" w:rsidRPr="00D3232D" w:rsidRDefault="00D3232D">
            <w:r w:rsidRPr="00D3232D">
              <w:t>C4-253116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D090"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D5C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958C" w14:textId="77777777" w:rsidR="00D3232D" w:rsidRPr="00D3232D" w:rsidRDefault="00D3232D">
            <w:r w:rsidRPr="00D3232D">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F16D" w14:textId="77777777" w:rsidR="00D3232D" w:rsidRPr="00D3232D" w:rsidRDefault="00D3232D">
            <w:r w:rsidRPr="00D3232D">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CD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09A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9048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F6CD"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FA0E" w14:textId="77777777" w:rsidR="00D3232D" w:rsidRPr="00D3232D" w:rsidRDefault="00D3232D">
            <w:r w:rsidRPr="00D3232D">
              <w:t>revised</w:t>
            </w:r>
          </w:p>
        </w:tc>
      </w:tr>
      <w:tr w:rsidR="00F15DC7" w:rsidRPr="00D3232D" w14:paraId="28EC0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117A" w14:textId="77777777" w:rsidR="00D3232D" w:rsidRPr="00D3232D" w:rsidRDefault="00D3232D">
            <w:r w:rsidRPr="00D3232D">
              <w:t>C4-253498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2798"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EDD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92CB" w14:textId="77777777" w:rsidR="00D3232D" w:rsidRPr="00D3232D" w:rsidRDefault="00D3232D">
            <w:r w:rsidRPr="00D3232D">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646B" w14:textId="77777777" w:rsidR="00D3232D" w:rsidRPr="00D3232D" w:rsidRDefault="00D3232D">
            <w:r w:rsidRPr="00D3232D">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1B4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A51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7BC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D305"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2A1B" w14:textId="77777777" w:rsidR="00D3232D" w:rsidRPr="00D3232D" w:rsidRDefault="00D3232D">
            <w:r w:rsidRPr="00D3232D">
              <w:t>agreed</w:t>
            </w:r>
          </w:p>
        </w:tc>
      </w:tr>
      <w:tr w:rsidR="00F15DC7" w:rsidRPr="00D3232D" w14:paraId="32005A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0D7B2" w14:textId="77777777" w:rsidR="00D3232D" w:rsidRPr="00D3232D" w:rsidRDefault="00D3232D">
            <w:r w:rsidRPr="00D3232D">
              <w:t>C4-253144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71DA"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75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9133" w14:textId="77777777" w:rsidR="00D3232D" w:rsidRPr="00D3232D" w:rsidRDefault="00D3232D">
            <w:r w:rsidRPr="00D3232D">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2658" w14:textId="77777777" w:rsidR="00D3232D" w:rsidRPr="00D3232D" w:rsidRDefault="00D3232D">
            <w:r w:rsidRPr="00D3232D">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EF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490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86D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F2AB8"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A04B" w14:textId="77777777" w:rsidR="00D3232D" w:rsidRPr="00D3232D" w:rsidRDefault="00D3232D">
            <w:r w:rsidRPr="00D3232D">
              <w:t>postponed</w:t>
            </w:r>
          </w:p>
        </w:tc>
      </w:tr>
      <w:tr w:rsidR="00F15DC7" w:rsidRPr="00D3232D" w14:paraId="304B0C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7C6B" w14:textId="77777777" w:rsidR="00D3232D" w:rsidRPr="00D3232D" w:rsidRDefault="00D3232D">
            <w:r w:rsidRPr="00D3232D">
              <w:t>C4-253348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F5D3" w14:textId="77777777" w:rsidR="00D3232D" w:rsidRPr="00D3232D" w:rsidRDefault="00D3232D">
            <w:r w:rsidRPr="00D3232D">
              <w:t>Changes to Supplementary service procedures for using Extened Facility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A18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A376" w14:textId="77777777" w:rsidR="00D3232D" w:rsidRPr="00D3232D" w:rsidRDefault="00D3232D">
            <w:r w:rsidRPr="00D3232D">
              <w:t>24.010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7B849" w14:textId="77777777" w:rsidR="00D3232D" w:rsidRPr="00D3232D" w:rsidRDefault="00D3232D">
            <w:r w:rsidRPr="00D3232D">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5C13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BFE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3DE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C4F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8BDA" w14:textId="77777777" w:rsidR="00D3232D" w:rsidRPr="00D3232D" w:rsidRDefault="00D3232D">
            <w:r w:rsidRPr="00D3232D">
              <w:t>postponed</w:t>
            </w:r>
          </w:p>
        </w:tc>
      </w:tr>
      <w:tr w:rsidR="00F15DC7" w:rsidRPr="00D3232D" w14:paraId="7728C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13012" w14:textId="77777777" w:rsidR="00D3232D" w:rsidRPr="00D3232D" w:rsidRDefault="00D3232D">
            <w:r w:rsidRPr="00D3232D">
              <w:t>C4-253310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EE5D" w14:textId="77777777" w:rsidR="00D3232D" w:rsidRPr="00D3232D" w:rsidRDefault="00D3232D">
            <w:r w:rsidRPr="00D3232D">
              <w:t>Add ExtendedFacility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5F1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2F87C"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5B94" w14:textId="77777777" w:rsidR="00D3232D" w:rsidRPr="00D3232D" w:rsidRDefault="00D3232D">
            <w:r w:rsidRPr="00D3232D">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D0EE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F7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20D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7FBF"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793C" w14:textId="77777777" w:rsidR="00D3232D" w:rsidRPr="00D3232D" w:rsidRDefault="00D3232D">
            <w:r w:rsidRPr="00D3232D">
              <w:t>revised</w:t>
            </w:r>
          </w:p>
        </w:tc>
      </w:tr>
      <w:tr w:rsidR="00F15DC7" w:rsidRPr="00D3232D" w14:paraId="0CE174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5DD78" w14:textId="77777777" w:rsidR="00D3232D" w:rsidRPr="00D3232D" w:rsidRDefault="00D3232D">
            <w:r w:rsidRPr="00D3232D">
              <w:t>C4-253399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4A31" w14:textId="77777777" w:rsidR="00D3232D" w:rsidRPr="00D3232D" w:rsidRDefault="00D3232D">
            <w:r w:rsidRPr="00D3232D">
              <w:t>Add ExtendedFacility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0E8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D50B"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EC12" w14:textId="77777777" w:rsidR="00D3232D" w:rsidRPr="00D3232D" w:rsidRDefault="00D3232D">
            <w:r w:rsidRPr="00D3232D">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700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1E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CE3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428C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7716" w14:textId="77777777" w:rsidR="00D3232D" w:rsidRPr="00D3232D" w:rsidRDefault="00D3232D">
            <w:r w:rsidRPr="00D3232D">
              <w:t>postponed</w:t>
            </w:r>
          </w:p>
        </w:tc>
      </w:tr>
      <w:tr w:rsidR="00F15DC7" w:rsidRPr="00D3232D" w14:paraId="0351E7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FB6D" w14:textId="77777777" w:rsidR="00D3232D" w:rsidRPr="00D3232D" w:rsidRDefault="00D3232D">
            <w:r w:rsidRPr="00D3232D">
              <w:t>C4-253318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60AF"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FC7B"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CB89"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F9DF" w14:textId="77777777" w:rsidR="00D3232D" w:rsidRPr="00D3232D" w:rsidRDefault="00D3232D">
            <w:r w:rsidRPr="00D3232D">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EB53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79E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C5D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C049"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96CC" w14:textId="77777777" w:rsidR="00D3232D" w:rsidRPr="00D3232D" w:rsidRDefault="00D3232D">
            <w:r w:rsidRPr="00D3232D">
              <w:t>revised</w:t>
            </w:r>
          </w:p>
        </w:tc>
      </w:tr>
      <w:tr w:rsidR="00F15DC7" w:rsidRPr="00D3232D" w14:paraId="42760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A4D3" w14:textId="77777777" w:rsidR="00D3232D" w:rsidRPr="00D3232D" w:rsidRDefault="00D3232D">
            <w:r w:rsidRPr="00D3232D">
              <w:t>C4-253460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3AF3" w14:textId="77777777" w:rsidR="00D3232D" w:rsidRPr="00D3232D" w:rsidRDefault="00D3232D">
            <w:r w:rsidRPr="00D3232D">
              <w:t>Clarification on deferred Location messages regarding on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5644"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4E51" w14:textId="77777777" w:rsidR="00D3232D" w:rsidRPr="00D3232D" w:rsidRDefault="00D3232D">
            <w:r w:rsidRPr="00D3232D">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2437" w14:textId="77777777" w:rsidR="00D3232D" w:rsidRPr="00D3232D" w:rsidRDefault="00D3232D">
            <w:r w:rsidRPr="00D3232D">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CFA9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5DE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3C9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517B"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DD9B8" w14:textId="77777777" w:rsidR="00D3232D" w:rsidRPr="00D3232D" w:rsidRDefault="00D3232D">
            <w:r w:rsidRPr="00D3232D">
              <w:t>postponed</w:t>
            </w:r>
          </w:p>
        </w:tc>
      </w:tr>
      <w:tr w:rsidR="00F15DC7" w:rsidRPr="00D3232D" w14:paraId="1B5F9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8A04" w14:textId="77777777" w:rsidR="00D3232D" w:rsidRPr="00D3232D" w:rsidRDefault="00D3232D">
            <w:r w:rsidRPr="00D3232D">
              <w:t>C4-253108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9CF0"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62BB" w14:textId="77777777" w:rsidR="00D3232D" w:rsidRPr="00D3232D" w:rsidRDefault="00D3232D">
            <w:r w:rsidRPr="00D3232D">
              <w:t>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549B" w14:textId="77777777" w:rsidR="00D3232D" w:rsidRPr="00D3232D" w:rsidRDefault="00D3232D">
            <w:r w:rsidRPr="00D3232D">
              <w:t>29.002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B2C0" w14:textId="77777777" w:rsidR="00D3232D" w:rsidRPr="00D3232D" w:rsidRDefault="00D3232D">
            <w:r w:rsidRPr="00D3232D">
              <w:t>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2D9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E7E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335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F004"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38AC5" w14:textId="77777777" w:rsidR="00D3232D" w:rsidRPr="00D3232D" w:rsidRDefault="00D3232D">
            <w:r w:rsidRPr="00D3232D">
              <w:t>agreed</w:t>
            </w:r>
          </w:p>
        </w:tc>
      </w:tr>
      <w:tr w:rsidR="00F15DC7" w:rsidRPr="00D3232D" w14:paraId="5E5224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4523" w14:textId="77777777" w:rsidR="00D3232D" w:rsidRPr="00D3232D" w:rsidRDefault="00D3232D">
            <w:r w:rsidRPr="00D3232D">
              <w:t>C4-253251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158D"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80C9"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928F" w14:textId="77777777" w:rsidR="00D3232D" w:rsidRPr="00D3232D" w:rsidRDefault="00D3232D">
            <w:r w:rsidRPr="00D3232D">
              <w:t>29.002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553C" w14:textId="77777777" w:rsidR="00D3232D" w:rsidRPr="00D3232D" w:rsidRDefault="00D3232D">
            <w:r w:rsidRPr="00D3232D">
              <w:t>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BE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ED7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0DD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A0D97"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821B6" w14:textId="77777777" w:rsidR="00D3232D" w:rsidRPr="00D3232D" w:rsidRDefault="00D3232D">
            <w:r w:rsidRPr="00D3232D">
              <w:t>agreed</w:t>
            </w:r>
          </w:p>
        </w:tc>
      </w:tr>
      <w:tr w:rsidR="00F15DC7" w:rsidRPr="00D3232D" w14:paraId="3B2EE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47E0" w14:textId="77777777" w:rsidR="00D3232D" w:rsidRPr="00D3232D" w:rsidRDefault="00D3232D">
            <w:r w:rsidRPr="00D3232D">
              <w:t>C4-253103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41D6B"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387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CF3F"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68FB5" w14:textId="77777777" w:rsidR="00D3232D" w:rsidRPr="00D3232D" w:rsidRDefault="00D3232D">
            <w:r w:rsidRPr="00D3232D">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FB3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DBA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30F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91F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15A2" w14:textId="77777777" w:rsidR="00D3232D" w:rsidRPr="00D3232D" w:rsidRDefault="00D3232D">
            <w:r w:rsidRPr="00D3232D">
              <w:t>revised</w:t>
            </w:r>
          </w:p>
        </w:tc>
      </w:tr>
      <w:tr w:rsidR="00F15DC7" w:rsidRPr="00D3232D" w14:paraId="46169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B887" w14:textId="77777777" w:rsidR="00D3232D" w:rsidRPr="00D3232D" w:rsidRDefault="00D3232D">
            <w:r w:rsidRPr="00D3232D">
              <w:lastRenderedPageBreak/>
              <w:t>C4-253462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C28C"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54D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B019"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6973" w14:textId="77777777" w:rsidR="00D3232D" w:rsidRPr="00D3232D" w:rsidRDefault="00D3232D">
            <w:r w:rsidRPr="00D3232D">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4DB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903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72C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882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E330" w14:textId="77777777" w:rsidR="00D3232D" w:rsidRPr="00D3232D" w:rsidRDefault="00D3232D">
            <w:r w:rsidRPr="00D3232D">
              <w:t>agreed</w:t>
            </w:r>
          </w:p>
        </w:tc>
      </w:tr>
      <w:tr w:rsidR="00F15DC7" w:rsidRPr="00D3232D" w14:paraId="27411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50EDF" w14:textId="77777777" w:rsidR="00D3232D" w:rsidRPr="00D3232D" w:rsidRDefault="00D3232D">
            <w:r w:rsidRPr="00D3232D">
              <w:t>C4-253129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7E12" w14:textId="77777777" w:rsidR="00D3232D" w:rsidRPr="00D3232D" w:rsidRDefault="00D3232D">
            <w:r w:rsidRPr="00D3232D">
              <w:t>Transcode DC Media to Video Media and Set to One-Way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322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61C86"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B0D" w14:textId="77777777" w:rsidR="00D3232D" w:rsidRPr="00D3232D" w:rsidRDefault="00D3232D">
            <w:r w:rsidRPr="00D3232D">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E84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ED3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8B5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1DC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778C" w14:textId="77777777" w:rsidR="00D3232D" w:rsidRPr="00D3232D" w:rsidRDefault="00D3232D">
            <w:r w:rsidRPr="00D3232D">
              <w:t>merged</w:t>
            </w:r>
          </w:p>
        </w:tc>
      </w:tr>
      <w:tr w:rsidR="00F15DC7" w:rsidRPr="00D3232D" w14:paraId="2618E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D3E2C" w14:textId="77777777" w:rsidR="00D3232D" w:rsidRPr="00D3232D" w:rsidRDefault="00D3232D">
            <w:r w:rsidRPr="00D3232D">
              <w:t>C4-253233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CDA4"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BD42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6081A"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8891" w14:textId="77777777" w:rsidR="00D3232D" w:rsidRPr="00D3232D" w:rsidRDefault="00D3232D">
            <w:r w:rsidRPr="00D3232D">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E23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3305"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14E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5302" w14:textId="77777777" w:rsidR="00D3232D" w:rsidRPr="00D3232D" w:rsidRDefault="00D3232D">
            <w:r w:rsidRPr="00D3232D">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47F1" w14:textId="77777777" w:rsidR="00D3232D" w:rsidRPr="00D3232D" w:rsidRDefault="00D3232D">
            <w:r w:rsidRPr="00D3232D">
              <w:t>postponed</w:t>
            </w:r>
          </w:p>
        </w:tc>
      </w:tr>
      <w:tr w:rsidR="00F15DC7" w:rsidRPr="00D3232D" w14:paraId="1E087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7B00" w14:textId="77777777" w:rsidR="00D3232D" w:rsidRPr="00D3232D" w:rsidRDefault="00D3232D">
            <w:r w:rsidRPr="00D3232D">
              <w:t>C4-253234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66819"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4A4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F67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5F730" w14:textId="77777777" w:rsidR="00D3232D" w:rsidRPr="00D3232D" w:rsidRDefault="00D3232D">
            <w:r w:rsidRPr="00D3232D">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E2F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5D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DDF4"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D9EB" w14:textId="77777777" w:rsidR="00D3232D" w:rsidRPr="00D3232D" w:rsidRDefault="00D3232D">
            <w:r w:rsidRPr="00D3232D">
              <w:t>NG_RTC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E503" w14:textId="77777777" w:rsidR="00D3232D" w:rsidRPr="00D3232D" w:rsidRDefault="00D3232D">
            <w:r w:rsidRPr="00D3232D">
              <w:t>revised</w:t>
            </w:r>
          </w:p>
        </w:tc>
      </w:tr>
      <w:tr w:rsidR="00F15DC7" w:rsidRPr="00D3232D" w14:paraId="456326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8D06" w14:textId="77777777" w:rsidR="00D3232D" w:rsidRPr="00D3232D" w:rsidRDefault="00D3232D">
            <w:r w:rsidRPr="00D3232D">
              <w:t>C4-253511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E76A"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84E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8E80"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780D" w14:textId="77777777" w:rsidR="00D3232D" w:rsidRPr="00D3232D" w:rsidRDefault="00D3232D">
            <w:r w:rsidRPr="00D3232D">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63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CA7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1AD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1A2D"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094A" w14:textId="77777777" w:rsidR="00D3232D" w:rsidRPr="00D3232D" w:rsidRDefault="00D3232D">
            <w:r w:rsidRPr="00D3232D">
              <w:t>revised</w:t>
            </w:r>
          </w:p>
        </w:tc>
      </w:tr>
      <w:tr w:rsidR="00F15DC7" w:rsidRPr="00D3232D" w14:paraId="571DA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05E1" w14:textId="77777777" w:rsidR="00D3232D" w:rsidRPr="00D3232D" w:rsidRDefault="00D3232D">
            <w:r w:rsidRPr="00D3232D">
              <w:t>C4-253543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12C1B" w14:textId="77777777" w:rsidR="00D3232D" w:rsidRPr="00D3232D" w:rsidRDefault="00D3232D">
            <w:r w:rsidRPr="00D3232D">
              <w:t>Correction on the SessionId attribute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D776"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8090"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0515" w14:textId="77777777" w:rsidR="00D3232D" w:rsidRPr="00D3232D" w:rsidRDefault="00D3232D">
            <w:r w:rsidRPr="00D3232D">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B844"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70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386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DC74"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A0C7B" w14:textId="77777777" w:rsidR="00D3232D" w:rsidRPr="00D3232D" w:rsidRDefault="00D3232D">
            <w:r w:rsidRPr="00D3232D">
              <w:t>agreed</w:t>
            </w:r>
          </w:p>
        </w:tc>
      </w:tr>
      <w:tr w:rsidR="00F15DC7" w:rsidRPr="00D3232D" w14:paraId="70418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7214" w14:textId="77777777" w:rsidR="00D3232D" w:rsidRPr="00D3232D" w:rsidRDefault="00D3232D">
            <w:r w:rsidRPr="00D3232D">
              <w:t>C4-253236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2117" w14:textId="77777777" w:rsidR="00D3232D" w:rsidRPr="00D3232D" w:rsidRDefault="00D3232D">
            <w:r w:rsidRPr="00D3232D">
              <w:t>Nimsas_ImsParameterProvision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2F3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61B6"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6712" w14:textId="77777777" w:rsidR="00D3232D" w:rsidRPr="00D3232D" w:rsidRDefault="00D3232D">
            <w:r w:rsidRPr="00D3232D">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033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41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BF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588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3832" w14:textId="77777777" w:rsidR="00D3232D" w:rsidRPr="00D3232D" w:rsidRDefault="00D3232D">
            <w:r w:rsidRPr="00D3232D">
              <w:t>revised</w:t>
            </w:r>
          </w:p>
        </w:tc>
      </w:tr>
      <w:tr w:rsidR="00F15DC7" w:rsidRPr="00D3232D" w14:paraId="766B94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9920" w14:textId="77777777" w:rsidR="00D3232D" w:rsidRPr="00D3232D" w:rsidRDefault="00D3232D">
            <w:r w:rsidRPr="00D3232D">
              <w:t>C4-253466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2CD4" w14:textId="77777777" w:rsidR="00D3232D" w:rsidRPr="00D3232D" w:rsidRDefault="00D3232D">
            <w:r w:rsidRPr="00D3232D">
              <w:t>Nimsas_ImsParameterProvision API: removal of EN on RCD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9070"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0735"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5306" w14:textId="77777777" w:rsidR="00D3232D" w:rsidRPr="00D3232D" w:rsidRDefault="00D3232D">
            <w:r w:rsidRPr="00D3232D">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2CDB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E83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DD1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4C23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71EE" w14:textId="77777777" w:rsidR="00D3232D" w:rsidRPr="00D3232D" w:rsidRDefault="00D3232D">
            <w:r w:rsidRPr="00D3232D">
              <w:t>agreed</w:t>
            </w:r>
          </w:p>
        </w:tc>
      </w:tr>
      <w:tr w:rsidR="00F15DC7" w:rsidRPr="00D3232D" w14:paraId="100EC4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43BC" w14:textId="77777777" w:rsidR="00D3232D" w:rsidRPr="00D3232D" w:rsidRDefault="00D3232D">
            <w:r w:rsidRPr="00D3232D">
              <w:t>C4-253237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332E" w14:textId="77777777" w:rsidR="00D3232D" w:rsidRPr="00D3232D" w:rsidRDefault="00D3232D">
            <w:r w:rsidRPr="00D3232D">
              <w:t>Nimsas_ImsParameterProvision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21D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E19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0ABB" w14:textId="77777777" w:rsidR="00D3232D" w:rsidRPr="00D3232D" w:rsidRDefault="00D3232D">
            <w:r w:rsidRPr="00D3232D">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6AF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11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AB97"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9EC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8A8A" w14:textId="77777777" w:rsidR="00D3232D" w:rsidRPr="00D3232D" w:rsidRDefault="00D3232D">
            <w:r w:rsidRPr="00D3232D">
              <w:t>agreed</w:t>
            </w:r>
          </w:p>
        </w:tc>
      </w:tr>
      <w:tr w:rsidR="00F15DC7" w:rsidRPr="00D3232D" w14:paraId="3A975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59AF" w14:textId="77777777" w:rsidR="00D3232D" w:rsidRPr="00D3232D" w:rsidRDefault="00D3232D">
            <w:r w:rsidRPr="00D3232D">
              <w:t>C4-253468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4FC4" w14:textId="77777777" w:rsidR="00D3232D" w:rsidRPr="00D3232D" w:rsidRDefault="00D3232D">
            <w:r w:rsidRPr="00D3232D">
              <w:t>Nimsas_ImsParameterProvision API: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0C6BA"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4B412"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02F6" w14:textId="77777777" w:rsidR="00D3232D" w:rsidRPr="00D3232D" w:rsidRDefault="00D3232D">
            <w:r w:rsidRPr="00D3232D">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76AD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7AE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67C7"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386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8BAD" w14:textId="77777777" w:rsidR="00D3232D" w:rsidRPr="00D3232D" w:rsidRDefault="00D3232D">
            <w:r w:rsidRPr="00D3232D">
              <w:t>agreed</w:t>
            </w:r>
          </w:p>
        </w:tc>
      </w:tr>
      <w:tr w:rsidR="00F15DC7" w:rsidRPr="00D3232D" w14:paraId="57D1E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C32F" w14:textId="77777777" w:rsidR="00D3232D" w:rsidRPr="00D3232D" w:rsidRDefault="00D3232D">
            <w:r w:rsidRPr="00D3232D">
              <w:t>C4-253238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B77F" w14:textId="77777777" w:rsidR="00D3232D" w:rsidRPr="00D3232D" w:rsidRDefault="00D3232D">
            <w:r w:rsidRPr="00D3232D">
              <w:t>Nimsas_ImsPP_Delete service operation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394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720E"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3B5B" w14:textId="77777777" w:rsidR="00D3232D" w:rsidRPr="00D3232D" w:rsidRDefault="00D3232D">
            <w:r w:rsidRPr="00D3232D">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FBB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2D1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992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75D0"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5279" w14:textId="77777777" w:rsidR="00D3232D" w:rsidRPr="00D3232D" w:rsidRDefault="00D3232D">
            <w:r w:rsidRPr="00D3232D">
              <w:t>agreed</w:t>
            </w:r>
          </w:p>
        </w:tc>
      </w:tr>
      <w:tr w:rsidR="00F15DC7" w:rsidRPr="00D3232D" w14:paraId="086EE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8422" w14:textId="77777777" w:rsidR="00D3232D" w:rsidRPr="00D3232D" w:rsidRDefault="00D3232D">
            <w:r w:rsidRPr="00D3232D">
              <w:t>C4-253239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C30C" w14:textId="77777777" w:rsidR="00D3232D" w:rsidRPr="00D3232D" w:rsidRDefault="00D3232D">
            <w:r w:rsidRPr="00D3232D">
              <w:t>Nimsas_ImsParameterProvision API: "201 Created" and "204 No Content" responses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94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77B4"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F355" w14:textId="77777777" w:rsidR="00D3232D" w:rsidRPr="00D3232D" w:rsidRDefault="00D3232D">
            <w:r w:rsidRPr="00D3232D">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CD8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C97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21F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A46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A236" w14:textId="77777777" w:rsidR="00D3232D" w:rsidRPr="00D3232D" w:rsidRDefault="00D3232D">
            <w:r w:rsidRPr="00D3232D">
              <w:t>agreed</w:t>
            </w:r>
          </w:p>
        </w:tc>
      </w:tr>
      <w:tr w:rsidR="00F15DC7" w:rsidRPr="00D3232D" w14:paraId="7BBB77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0DDB" w14:textId="77777777" w:rsidR="00D3232D" w:rsidRPr="00D3232D" w:rsidRDefault="00D3232D">
            <w:r w:rsidRPr="00D3232D">
              <w:t>C4-253240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3E1C" w14:textId="77777777" w:rsidR="00D3232D" w:rsidRPr="00D3232D" w:rsidRDefault="00D3232D">
            <w:r w:rsidRPr="00D3232D">
              <w:t>Nimsas_ImsParameterProvision: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90D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50D4"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FC9FB" w14:textId="77777777" w:rsidR="00D3232D" w:rsidRPr="00D3232D" w:rsidRDefault="00D3232D">
            <w:r w:rsidRPr="00D3232D">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6A6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423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1274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B83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05B3" w14:textId="77777777" w:rsidR="00D3232D" w:rsidRPr="00D3232D" w:rsidRDefault="00D3232D">
            <w:r w:rsidRPr="00D3232D">
              <w:t>revised</w:t>
            </w:r>
          </w:p>
        </w:tc>
      </w:tr>
      <w:tr w:rsidR="00F15DC7" w:rsidRPr="00D3232D" w14:paraId="673DE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AAD4" w14:textId="77777777" w:rsidR="00D3232D" w:rsidRPr="00D3232D" w:rsidRDefault="00D3232D">
            <w:r w:rsidRPr="00D3232D">
              <w:t>C4-253467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75FC" w14:textId="77777777" w:rsidR="00D3232D" w:rsidRPr="00D3232D" w:rsidRDefault="00D3232D">
            <w:r w:rsidRPr="00D3232D">
              <w:t>Nimsas_ImsParameterProvision: correction on the Public User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1EC3"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ECFE"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910E" w14:textId="77777777" w:rsidR="00D3232D" w:rsidRPr="00D3232D" w:rsidRDefault="00D3232D">
            <w:r w:rsidRPr="00D3232D">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BC8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275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193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30A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9924" w14:textId="77777777" w:rsidR="00D3232D" w:rsidRPr="00D3232D" w:rsidRDefault="00D3232D">
            <w:r w:rsidRPr="00D3232D">
              <w:t>agreed</w:t>
            </w:r>
          </w:p>
        </w:tc>
      </w:tr>
      <w:tr w:rsidR="00F15DC7" w:rsidRPr="00D3232D" w14:paraId="65E2E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D156" w14:textId="77777777" w:rsidR="00D3232D" w:rsidRPr="00D3232D" w:rsidRDefault="00D3232D">
            <w:r w:rsidRPr="00D3232D">
              <w:t>C4-253241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C13C" w14:textId="77777777" w:rsidR="00D3232D" w:rsidRPr="00D3232D" w:rsidRDefault="00D3232D">
            <w:r w:rsidRPr="00D3232D">
              <w:t>Nimsas_ImsParameterProvision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F15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6893"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C4AA" w14:textId="77777777" w:rsidR="00D3232D" w:rsidRPr="00D3232D" w:rsidRDefault="00D3232D">
            <w:r w:rsidRPr="00D3232D">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91F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786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0DE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A59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8AA87" w14:textId="77777777" w:rsidR="00D3232D" w:rsidRPr="00D3232D" w:rsidRDefault="00D3232D">
            <w:r w:rsidRPr="00D3232D">
              <w:t>revised</w:t>
            </w:r>
          </w:p>
        </w:tc>
      </w:tr>
      <w:tr w:rsidR="00F15DC7" w:rsidRPr="00D3232D" w14:paraId="40AE3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2B80" w14:textId="77777777" w:rsidR="00D3232D" w:rsidRPr="00D3232D" w:rsidRDefault="00D3232D">
            <w:r w:rsidRPr="00D3232D">
              <w:t>C4-253469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BB59" w14:textId="77777777" w:rsidR="00D3232D" w:rsidRPr="00D3232D" w:rsidRDefault="00D3232D">
            <w:r w:rsidRPr="00D3232D">
              <w:t>Nimsas_ImsParameterProvision API: specification of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3C0"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9BFD"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1E71" w14:textId="77777777" w:rsidR="00D3232D" w:rsidRPr="00D3232D" w:rsidRDefault="00D3232D">
            <w:r w:rsidRPr="00D3232D">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8D5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6C7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E2E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6B3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ED87" w14:textId="77777777" w:rsidR="00D3232D" w:rsidRPr="00D3232D" w:rsidRDefault="00D3232D">
            <w:r w:rsidRPr="00D3232D">
              <w:t>agreed</w:t>
            </w:r>
          </w:p>
        </w:tc>
      </w:tr>
      <w:tr w:rsidR="00F15DC7" w:rsidRPr="00D3232D" w14:paraId="7DBD4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F72F" w14:textId="77777777" w:rsidR="00D3232D" w:rsidRPr="00D3232D" w:rsidRDefault="00D3232D">
            <w:r w:rsidRPr="00D3232D">
              <w:t>C4-253245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AE72"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4CA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FC55"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3C45" w14:textId="77777777" w:rsidR="00D3232D" w:rsidRPr="00D3232D" w:rsidRDefault="00D3232D">
            <w:r w:rsidRPr="00D3232D">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F2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3B4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7E5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8FD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03851" w14:textId="77777777" w:rsidR="00D3232D" w:rsidRPr="00D3232D" w:rsidRDefault="00D3232D">
            <w:r w:rsidRPr="00D3232D">
              <w:t>revised</w:t>
            </w:r>
          </w:p>
        </w:tc>
      </w:tr>
      <w:tr w:rsidR="00F15DC7" w:rsidRPr="00D3232D" w14:paraId="606C4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A757B" w14:textId="77777777" w:rsidR="00D3232D" w:rsidRPr="00D3232D" w:rsidRDefault="00D3232D">
            <w:r w:rsidRPr="00D3232D">
              <w:t>C4-253464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CAB8"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E948"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537C"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9E33" w14:textId="77777777" w:rsidR="00D3232D" w:rsidRPr="00D3232D" w:rsidRDefault="00D3232D">
            <w:r w:rsidRPr="00D3232D">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08C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BD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276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CDD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BEFA" w14:textId="77777777" w:rsidR="00D3232D" w:rsidRPr="00D3232D" w:rsidRDefault="00D3232D">
            <w:r w:rsidRPr="00D3232D">
              <w:t>revised</w:t>
            </w:r>
          </w:p>
        </w:tc>
      </w:tr>
      <w:tr w:rsidR="00F15DC7" w:rsidRPr="00D3232D" w14:paraId="5EC46E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C366" w14:textId="77777777" w:rsidR="00D3232D" w:rsidRPr="00D3232D" w:rsidRDefault="00D3232D">
            <w:r w:rsidRPr="00D3232D">
              <w:t>C4-253535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F3E6"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A235" w14:textId="77777777" w:rsidR="00D3232D" w:rsidRPr="00D3232D" w:rsidRDefault="00D3232D">
            <w:r w:rsidRPr="00D3232D">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2BB6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F4ED" w14:textId="77777777" w:rsidR="00D3232D" w:rsidRPr="00D3232D" w:rsidRDefault="00D3232D">
            <w:r w:rsidRPr="00D3232D">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081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DB4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2D5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375E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6FE6" w14:textId="77777777" w:rsidR="00D3232D" w:rsidRPr="00D3232D" w:rsidRDefault="00D3232D">
            <w:r w:rsidRPr="00D3232D">
              <w:t>agreed</w:t>
            </w:r>
          </w:p>
        </w:tc>
      </w:tr>
      <w:tr w:rsidR="00F15DC7" w:rsidRPr="00D3232D" w14:paraId="16A033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A538" w14:textId="77777777" w:rsidR="00D3232D" w:rsidRPr="00D3232D" w:rsidRDefault="00D3232D">
            <w:r w:rsidRPr="00D3232D">
              <w:t>C4-253253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33AE"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7F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71D3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ABAF" w14:textId="77777777" w:rsidR="00D3232D" w:rsidRPr="00D3232D" w:rsidRDefault="00D3232D">
            <w:r w:rsidRPr="00D3232D">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F373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D5E8"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DD1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14A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AF4DA" w14:textId="77777777" w:rsidR="00D3232D" w:rsidRPr="00D3232D" w:rsidRDefault="00D3232D">
            <w:r w:rsidRPr="00D3232D">
              <w:t>revised</w:t>
            </w:r>
          </w:p>
        </w:tc>
      </w:tr>
      <w:tr w:rsidR="00F15DC7" w:rsidRPr="00D3232D" w14:paraId="075979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9FE5B" w14:textId="77777777" w:rsidR="00D3232D" w:rsidRPr="00D3232D" w:rsidRDefault="00D3232D">
            <w:r w:rsidRPr="00D3232D">
              <w:lastRenderedPageBreak/>
              <w:t>C4-253505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AB12"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AC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D83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199E" w14:textId="77777777" w:rsidR="00D3232D" w:rsidRPr="00D3232D" w:rsidRDefault="00D3232D">
            <w:r w:rsidRPr="00D3232D">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16F2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2FAF"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3F9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56C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D33C" w14:textId="77777777" w:rsidR="00D3232D" w:rsidRPr="00D3232D" w:rsidRDefault="00D3232D">
            <w:r w:rsidRPr="00D3232D">
              <w:t>revised</w:t>
            </w:r>
          </w:p>
        </w:tc>
      </w:tr>
      <w:tr w:rsidR="00F15DC7" w:rsidRPr="00D3232D" w14:paraId="2A1C92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4D6D" w14:textId="77777777" w:rsidR="00D3232D" w:rsidRPr="00D3232D" w:rsidRDefault="00D3232D">
            <w:r w:rsidRPr="00D3232D">
              <w:t>C4-253530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0511"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85F6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C06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A615" w14:textId="77777777" w:rsidR="00D3232D" w:rsidRPr="00D3232D" w:rsidRDefault="00D3232D">
            <w:r w:rsidRPr="00D3232D">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4BF9"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48DB"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B24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83AE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80249" w14:textId="77777777" w:rsidR="00D3232D" w:rsidRPr="00D3232D" w:rsidRDefault="00D3232D">
            <w:r w:rsidRPr="00D3232D">
              <w:t>agreed</w:t>
            </w:r>
          </w:p>
        </w:tc>
      </w:tr>
      <w:tr w:rsidR="00F15DC7" w:rsidRPr="00D3232D" w14:paraId="75DB89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1607" w14:textId="77777777" w:rsidR="00D3232D" w:rsidRPr="00D3232D" w:rsidRDefault="00D3232D">
            <w:r w:rsidRPr="00D3232D">
              <w:t>C4-253254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CCD88"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9CB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0F2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C20E" w14:textId="77777777" w:rsidR="00D3232D" w:rsidRPr="00D3232D" w:rsidRDefault="00D3232D">
            <w:r w:rsidRPr="00D3232D">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805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104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2DA3"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A8C0"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7BC1" w14:textId="77777777" w:rsidR="00D3232D" w:rsidRPr="00D3232D" w:rsidRDefault="00D3232D">
            <w:r w:rsidRPr="00D3232D">
              <w:t>revised</w:t>
            </w:r>
          </w:p>
        </w:tc>
      </w:tr>
      <w:tr w:rsidR="00F15DC7" w:rsidRPr="00D3232D" w14:paraId="64C45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A379" w14:textId="77777777" w:rsidR="00D3232D" w:rsidRPr="00D3232D" w:rsidRDefault="00D3232D">
            <w:r w:rsidRPr="00D3232D">
              <w:t>C4-253506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12E1"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04E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ECA1"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9B80" w14:textId="77777777" w:rsidR="00D3232D" w:rsidRPr="00D3232D" w:rsidRDefault="00D3232D">
            <w:r w:rsidRPr="00D3232D">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747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A3F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42A6"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C72D"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E045" w14:textId="77777777" w:rsidR="00D3232D" w:rsidRPr="00D3232D" w:rsidRDefault="00D3232D">
            <w:r w:rsidRPr="00D3232D">
              <w:t>revised</w:t>
            </w:r>
          </w:p>
        </w:tc>
      </w:tr>
      <w:tr w:rsidR="00F15DC7" w:rsidRPr="00D3232D" w14:paraId="303B51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3BD3" w14:textId="77777777" w:rsidR="00D3232D" w:rsidRPr="00D3232D" w:rsidRDefault="00D3232D">
            <w:r w:rsidRPr="00D3232D">
              <w:t>C4-253531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F3A2" w14:textId="77777777" w:rsidR="00D3232D" w:rsidRPr="00D3232D" w:rsidRDefault="00D3232D">
            <w:r w:rsidRPr="00D3232D">
              <w:t>Missing condition for mediaInstruction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497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5718"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F1E9" w14:textId="77777777" w:rsidR="00D3232D" w:rsidRPr="00D3232D" w:rsidRDefault="00D3232D">
            <w:r w:rsidRPr="00D3232D">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4858"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23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19C92"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7A4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1610" w14:textId="77777777" w:rsidR="00D3232D" w:rsidRPr="00D3232D" w:rsidRDefault="00D3232D">
            <w:r w:rsidRPr="00D3232D">
              <w:t>agreed</w:t>
            </w:r>
          </w:p>
        </w:tc>
      </w:tr>
      <w:tr w:rsidR="00F15DC7" w:rsidRPr="00D3232D" w14:paraId="2A9EB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FE71" w14:textId="77777777" w:rsidR="00D3232D" w:rsidRPr="00D3232D" w:rsidRDefault="00D3232D">
            <w:r w:rsidRPr="00D3232D">
              <w:t>C4-253279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181A" w14:textId="77777777" w:rsidR="00D3232D" w:rsidRPr="00D3232D" w:rsidRDefault="00D3232D">
            <w:r w:rsidRPr="00D3232D">
              <w:t>Update the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A2BF"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3243"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EE2A5" w14:textId="77777777" w:rsidR="00D3232D" w:rsidRPr="00D3232D" w:rsidRDefault="00D3232D">
            <w:r w:rsidRPr="00D3232D">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B78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52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6CB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A9ADD"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04F3" w14:textId="77777777" w:rsidR="00D3232D" w:rsidRPr="00D3232D" w:rsidRDefault="00D3232D">
            <w:r w:rsidRPr="00D3232D">
              <w:t>agreed</w:t>
            </w:r>
          </w:p>
        </w:tc>
      </w:tr>
      <w:tr w:rsidR="00F15DC7" w:rsidRPr="00D3232D" w14:paraId="21194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14DC" w14:textId="77777777" w:rsidR="00D3232D" w:rsidRPr="00D3232D" w:rsidRDefault="00D3232D">
            <w:r w:rsidRPr="00D3232D">
              <w:t>C4-253280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F6D2" w14:textId="77777777" w:rsidR="00D3232D" w:rsidRPr="00D3232D" w:rsidRDefault="00D3232D">
            <w:r w:rsidRPr="00D3232D">
              <w:t>Define the OpenAPI for Nimsas_ImsParameterProvision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80ED"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CC524"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B3AB" w14:textId="77777777" w:rsidR="00D3232D" w:rsidRPr="00D3232D" w:rsidRDefault="00D3232D">
            <w:r w:rsidRPr="00D3232D">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8CC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5A9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C6B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707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7DD7" w14:textId="77777777" w:rsidR="00D3232D" w:rsidRPr="00D3232D" w:rsidRDefault="00D3232D">
            <w:r w:rsidRPr="00D3232D">
              <w:t>merged</w:t>
            </w:r>
          </w:p>
        </w:tc>
      </w:tr>
      <w:tr w:rsidR="00F15DC7" w:rsidRPr="00D3232D" w14:paraId="14AF1C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18AC" w14:textId="77777777" w:rsidR="00D3232D" w:rsidRPr="00D3232D" w:rsidRDefault="00D3232D">
            <w:r w:rsidRPr="00D3232D">
              <w:t>C4-253281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6571" w14:textId="77777777" w:rsidR="00D3232D" w:rsidRPr="00D3232D" w:rsidRDefault="00D3232D">
            <w:r w:rsidRPr="00D3232D">
              <w:t>Update to Nimsas_ImsParameterProvision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4330"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98FE9"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AC3E" w14:textId="77777777" w:rsidR="00D3232D" w:rsidRPr="00D3232D" w:rsidRDefault="00D3232D">
            <w:r w:rsidRPr="00D3232D">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B5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1DA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B29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CD9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AED6" w14:textId="77777777" w:rsidR="00D3232D" w:rsidRPr="00D3232D" w:rsidRDefault="00D3232D">
            <w:r w:rsidRPr="00D3232D">
              <w:t>merged</w:t>
            </w:r>
          </w:p>
        </w:tc>
      </w:tr>
      <w:tr w:rsidR="00F15DC7" w:rsidRPr="00D3232D" w14:paraId="260C4A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431E" w14:textId="77777777" w:rsidR="00D3232D" w:rsidRPr="00D3232D" w:rsidRDefault="00D3232D">
            <w:r w:rsidRPr="00D3232D">
              <w:t>C4-253282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9C08" w14:textId="77777777" w:rsidR="00D3232D" w:rsidRPr="00D3232D" w:rsidRDefault="00D3232D">
            <w:r w:rsidRPr="00D3232D">
              <w:t>Remove the editor note for Nimsas_ImsEE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B959"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4807"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ECF6" w14:textId="77777777" w:rsidR="00D3232D" w:rsidRPr="00D3232D" w:rsidRDefault="00D3232D">
            <w:r w:rsidRPr="00D3232D">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90F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B69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91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442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AD76" w14:textId="77777777" w:rsidR="00D3232D" w:rsidRPr="00D3232D" w:rsidRDefault="00D3232D">
            <w:r w:rsidRPr="00D3232D">
              <w:t>agreed</w:t>
            </w:r>
          </w:p>
        </w:tc>
      </w:tr>
      <w:tr w:rsidR="00F15DC7" w:rsidRPr="00D3232D" w14:paraId="6BBDB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55BE" w14:textId="77777777" w:rsidR="00D3232D" w:rsidRPr="00D3232D" w:rsidRDefault="00D3232D">
            <w:r w:rsidRPr="00D3232D">
              <w:t>C4-253283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3D3A" w14:textId="77777777" w:rsidR="00D3232D" w:rsidRPr="00D3232D" w:rsidRDefault="00D3232D">
            <w:r w:rsidRPr="00D3232D">
              <w:t>Remove the editor note in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C6C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22B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1044" w14:textId="77777777" w:rsidR="00D3232D" w:rsidRPr="00D3232D" w:rsidRDefault="00D3232D">
            <w:r w:rsidRPr="00D3232D">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BA4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FEFE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7C2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10E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C0F24" w14:textId="77777777" w:rsidR="00D3232D" w:rsidRPr="00D3232D" w:rsidRDefault="00D3232D">
            <w:r w:rsidRPr="00D3232D">
              <w:t>agreed</w:t>
            </w:r>
          </w:p>
        </w:tc>
      </w:tr>
      <w:tr w:rsidR="00F15DC7" w:rsidRPr="00D3232D" w14:paraId="14F37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CD3F" w14:textId="77777777" w:rsidR="00D3232D" w:rsidRPr="00D3232D" w:rsidRDefault="00D3232D">
            <w:r w:rsidRPr="00D3232D">
              <w:t>C4-253335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DE1A" w14:textId="77777777" w:rsidR="00D3232D" w:rsidRPr="00D3232D" w:rsidRDefault="00D3232D">
            <w:r w:rsidRPr="00D3232D">
              <w:t>Add DC interworking indication in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5AB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256D"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A59B" w14:textId="77777777" w:rsidR="00D3232D" w:rsidRPr="00D3232D" w:rsidRDefault="00D3232D">
            <w:r w:rsidRPr="00D3232D">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117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DBF4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7BC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6698"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C53C" w14:textId="77777777" w:rsidR="00D3232D" w:rsidRPr="00D3232D" w:rsidRDefault="00D3232D">
            <w:r w:rsidRPr="00D3232D">
              <w:t>revised</w:t>
            </w:r>
          </w:p>
        </w:tc>
      </w:tr>
      <w:tr w:rsidR="00F15DC7" w:rsidRPr="00D3232D" w14:paraId="151AD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6228" w14:textId="77777777" w:rsidR="00D3232D" w:rsidRPr="00D3232D" w:rsidRDefault="00D3232D">
            <w:r w:rsidRPr="00D3232D">
              <w:t>C4-253553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84CE" w14:textId="77777777" w:rsidR="00D3232D" w:rsidRPr="00D3232D" w:rsidRDefault="00D3232D">
            <w:r w:rsidRPr="00D3232D">
              <w:t>Add DC interworking indication in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985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53D91"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C169" w14:textId="77777777" w:rsidR="00D3232D" w:rsidRPr="00D3232D" w:rsidRDefault="00D3232D">
            <w:r w:rsidRPr="00D3232D">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BBE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4F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59B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1E2A8"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EF57" w14:textId="77777777" w:rsidR="00D3232D" w:rsidRPr="00D3232D" w:rsidRDefault="00D3232D">
            <w:r w:rsidRPr="00D3232D">
              <w:t>revised</w:t>
            </w:r>
          </w:p>
        </w:tc>
      </w:tr>
      <w:tr w:rsidR="00F15DC7" w:rsidRPr="00D3232D" w14:paraId="5E8E4C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AC3D" w14:textId="77777777" w:rsidR="00D3232D" w:rsidRPr="00D3232D" w:rsidRDefault="00D3232D">
            <w:r w:rsidRPr="00D3232D">
              <w:t>C4-253564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7A39" w14:textId="77777777" w:rsidR="00D3232D" w:rsidRPr="00D3232D" w:rsidRDefault="00D3232D">
            <w:r w:rsidRPr="00D3232D">
              <w:t>Add DC interworking indication in DcMediaSpecification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C34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948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8E36" w14:textId="77777777" w:rsidR="00D3232D" w:rsidRPr="00D3232D" w:rsidRDefault="00D3232D">
            <w:r w:rsidRPr="00D3232D">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6ECE"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8AFB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32B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362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32FD1" w14:textId="77777777" w:rsidR="00D3232D" w:rsidRPr="00D3232D" w:rsidRDefault="00D3232D">
            <w:r w:rsidRPr="00D3232D">
              <w:t>agreed</w:t>
            </w:r>
          </w:p>
        </w:tc>
      </w:tr>
      <w:tr w:rsidR="00F15DC7" w:rsidRPr="00D3232D" w14:paraId="5CD85E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01F99" w14:textId="77777777" w:rsidR="00D3232D" w:rsidRPr="00D3232D" w:rsidRDefault="00D3232D">
            <w:r w:rsidRPr="00D3232D">
              <w:t>C4-253338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FD15" w14:textId="77777777" w:rsidR="00D3232D" w:rsidRPr="00D3232D" w:rsidRDefault="00D3232D">
            <w:r w:rsidRPr="00D3232D">
              <w:t>Add PUT operation in Nimsas_ImsSessionManagement_Update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F9E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D722"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0B9E" w14:textId="77777777" w:rsidR="00D3232D" w:rsidRPr="00D3232D" w:rsidRDefault="00D3232D">
            <w:r w:rsidRPr="00D3232D">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853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65A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314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1FF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9AA56" w14:textId="77777777" w:rsidR="00D3232D" w:rsidRPr="00D3232D" w:rsidRDefault="00D3232D">
            <w:r w:rsidRPr="00D3232D">
              <w:t>revised</w:t>
            </w:r>
          </w:p>
        </w:tc>
      </w:tr>
      <w:tr w:rsidR="00F15DC7" w:rsidRPr="00D3232D" w14:paraId="4138C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C11E8" w14:textId="77777777" w:rsidR="00D3232D" w:rsidRPr="00D3232D" w:rsidRDefault="00D3232D">
            <w:r w:rsidRPr="00D3232D">
              <w:t>C4-253476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F861" w14:textId="77777777" w:rsidR="00D3232D" w:rsidRPr="00D3232D" w:rsidRDefault="00D3232D">
            <w:r w:rsidRPr="00D3232D">
              <w:t>Add PUT operation in Nimsas_ImsSessionManagement_Update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67E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A10B"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0FB7" w14:textId="77777777" w:rsidR="00D3232D" w:rsidRPr="00D3232D" w:rsidRDefault="00D3232D">
            <w:r w:rsidRPr="00D3232D">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CED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4B5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4EE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D46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50B8B" w14:textId="77777777" w:rsidR="00D3232D" w:rsidRPr="00D3232D" w:rsidRDefault="00D3232D">
            <w:r w:rsidRPr="00D3232D">
              <w:t>revised</w:t>
            </w:r>
          </w:p>
        </w:tc>
      </w:tr>
      <w:tr w:rsidR="00F15DC7" w:rsidRPr="00D3232D" w14:paraId="2E3CA5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D2DA9" w14:textId="77777777" w:rsidR="00D3232D" w:rsidRPr="00D3232D" w:rsidRDefault="00D3232D">
            <w:r w:rsidRPr="00D3232D">
              <w:t>C4-253554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6BF0" w14:textId="77777777" w:rsidR="00D3232D" w:rsidRPr="00D3232D" w:rsidRDefault="00D3232D">
            <w:r w:rsidRPr="00D3232D">
              <w:t>Add PUT operation in Nimsas_ImsSessionManagement_Update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8AD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0E5D" w14:textId="77777777" w:rsidR="00D3232D" w:rsidRPr="00D3232D" w:rsidRDefault="00D3232D">
            <w:r w:rsidRPr="00D3232D">
              <w:t>29.175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1C3C0" w14:textId="77777777" w:rsidR="00D3232D" w:rsidRPr="00D3232D" w:rsidRDefault="00D3232D">
            <w:r w:rsidRPr="00D3232D">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7EE8"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62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0E4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4B0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42EF" w14:textId="77777777" w:rsidR="00D3232D" w:rsidRPr="00D3232D" w:rsidRDefault="00D3232D">
            <w:r w:rsidRPr="00D3232D">
              <w:t>agreed</w:t>
            </w:r>
          </w:p>
        </w:tc>
      </w:tr>
      <w:tr w:rsidR="00F15DC7" w:rsidRPr="00D3232D" w14:paraId="3C3E7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85DE0" w14:textId="77777777" w:rsidR="00D3232D" w:rsidRPr="00D3232D" w:rsidRDefault="00D3232D">
            <w:r w:rsidRPr="00D3232D">
              <w:t>C4-253246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4F0A"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305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3BEA"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6157" w14:textId="77777777" w:rsidR="00D3232D" w:rsidRPr="00D3232D" w:rsidRDefault="00D3232D">
            <w:r w:rsidRPr="00D3232D">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1EA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8A3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430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68F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78E9" w14:textId="77777777" w:rsidR="00D3232D" w:rsidRPr="00D3232D" w:rsidRDefault="00D3232D">
            <w:r w:rsidRPr="00D3232D">
              <w:t>revised</w:t>
            </w:r>
          </w:p>
        </w:tc>
      </w:tr>
      <w:tr w:rsidR="00F15DC7" w:rsidRPr="00D3232D" w14:paraId="74587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CFAC" w14:textId="77777777" w:rsidR="00D3232D" w:rsidRPr="00D3232D" w:rsidRDefault="00D3232D">
            <w:r w:rsidRPr="00D3232D">
              <w:t>C4-253471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CE9A"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D0F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B0EE"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7772" w14:textId="77777777" w:rsidR="00D3232D" w:rsidRPr="00D3232D" w:rsidRDefault="00D3232D">
            <w:r w:rsidRPr="00D3232D">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3A3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15B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D19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9210"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265C" w14:textId="77777777" w:rsidR="00D3232D" w:rsidRPr="00D3232D" w:rsidRDefault="00D3232D">
            <w:r w:rsidRPr="00D3232D">
              <w:t>revised</w:t>
            </w:r>
          </w:p>
        </w:tc>
      </w:tr>
      <w:tr w:rsidR="00F15DC7" w:rsidRPr="00D3232D" w14:paraId="49CF8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D97F" w14:textId="77777777" w:rsidR="00D3232D" w:rsidRPr="00D3232D" w:rsidRDefault="00D3232D">
            <w:r w:rsidRPr="00D3232D">
              <w:t>C4-253536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9481" w14:textId="77777777" w:rsidR="00D3232D" w:rsidRPr="00D3232D" w:rsidRDefault="00D3232D">
            <w:r w:rsidRPr="00D3232D">
              <w:t>Instruction on transcoding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821F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8EFF"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AD4A" w14:textId="77777777" w:rsidR="00D3232D" w:rsidRPr="00D3232D" w:rsidRDefault="00D3232D">
            <w:r w:rsidRPr="00D3232D">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FC39"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F8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2E4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46C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C4A3" w14:textId="77777777" w:rsidR="00D3232D" w:rsidRPr="00D3232D" w:rsidRDefault="00D3232D">
            <w:r w:rsidRPr="00D3232D">
              <w:t>agreed</w:t>
            </w:r>
          </w:p>
        </w:tc>
      </w:tr>
      <w:tr w:rsidR="00F15DC7" w:rsidRPr="00D3232D" w14:paraId="796EC3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3653" w14:textId="77777777" w:rsidR="00D3232D" w:rsidRPr="00D3232D" w:rsidRDefault="00D3232D">
            <w:r w:rsidRPr="00D3232D">
              <w:t>C4-253252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D6E9"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56A6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EA3C"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C568" w14:textId="77777777" w:rsidR="00D3232D" w:rsidRPr="00D3232D" w:rsidRDefault="00D3232D">
            <w:r w:rsidRPr="00D3232D">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F6C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165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3D0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6C4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53FB" w14:textId="77777777" w:rsidR="00D3232D" w:rsidRPr="00D3232D" w:rsidRDefault="00D3232D">
            <w:r w:rsidRPr="00D3232D">
              <w:t>revised</w:t>
            </w:r>
          </w:p>
        </w:tc>
      </w:tr>
      <w:tr w:rsidR="00F15DC7" w:rsidRPr="00D3232D" w14:paraId="57665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FFDD6" w14:textId="77777777" w:rsidR="00D3232D" w:rsidRPr="00D3232D" w:rsidRDefault="00D3232D">
            <w:r w:rsidRPr="00D3232D">
              <w:t>C4-253472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CD8A" w14:textId="77777777" w:rsidR="00D3232D" w:rsidRPr="00D3232D" w:rsidRDefault="00D3232D">
            <w:r w:rsidRPr="00D3232D">
              <w:t>Correction on the data channel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F5F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9523" w14:textId="77777777" w:rsidR="00D3232D" w:rsidRPr="00D3232D" w:rsidRDefault="00D3232D">
            <w:r w:rsidRPr="00D3232D">
              <w:t>29.176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5773" w14:textId="77777777" w:rsidR="00D3232D" w:rsidRPr="00D3232D" w:rsidRDefault="00D3232D">
            <w:r w:rsidRPr="00D3232D">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BAA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9DD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2C2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83B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1D57" w14:textId="77777777" w:rsidR="00D3232D" w:rsidRPr="00D3232D" w:rsidRDefault="00D3232D">
            <w:r w:rsidRPr="00D3232D">
              <w:t>agreed</w:t>
            </w:r>
          </w:p>
        </w:tc>
      </w:tr>
      <w:tr w:rsidR="00F15DC7" w:rsidRPr="00D3232D" w14:paraId="07BBF4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7F48" w14:textId="77777777" w:rsidR="00D3232D" w:rsidRPr="00D3232D" w:rsidRDefault="00D3232D">
            <w:r w:rsidRPr="00D3232D">
              <w:t>C4-</w:t>
            </w:r>
            <w:r w:rsidRPr="00D3232D">
              <w:lastRenderedPageBreak/>
              <w:t>253125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B037" w14:textId="77777777" w:rsidR="00D3232D" w:rsidRPr="00D3232D" w:rsidRDefault="00D3232D">
            <w:r w:rsidRPr="00D3232D">
              <w:lastRenderedPageBreak/>
              <w:t xml:space="preserve">AVP for SF Satellite Operation Not </w:t>
            </w:r>
            <w:r w:rsidRPr="00D3232D">
              <w:lastRenderedPageBreak/>
              <w:t>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1D9F" w14:textId="77777777" w:rsidR="00D3232D" w:rsidRPr="00D3232D" w:rsidRDefault="00D3232D">
            <w:r w:rsidRPr="00D3232D">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4F55"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1903" w14:textId="77777777" w:rsidR="00D3232D" w:rsidRPr="00D3232D" w:rsidRDefault="00D3232D">
            <w:r w:rsidRPr="00D3232D">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17D9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807E"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2091" w14:textId="77777777" w:rsidR="00D3232D" w:rsidRPr="00D3232D" w:rsidRDefault="00D3232D">
            <w:r w:rsidRPr="00D3232D">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71665"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F19E" w14:textId="77777777" w:rsidR="00D3232D" w:rsidRPr="00D3232D" w:rsidRDefault="00D3232D">
            <w:r w:rsidRPr="00D3232D">
              <w:t>revised</w:t>
            </w:r>
          </w:p>
        </w:tc>
      </w:tr>
      <w:tr w:rsidR="00F15DC7" w:rsidRPr="00D3232D" w14:paraId="1B880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70AA" w14:textId="77777777" w:rsidR="00D3232D" w:rsidRPr="00D3232D" w:rsidRDefault="00D3232D">
            <w:r w:rsidRPr="00D3232D">
              <w:t>C4-253457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1820" w14:textId="77777777" w:rsidR="00D3232D" w:rsidRPr="00D3232D" w:rsidRDefault="00D3232D">
            <w:r w:rsidRPr="00D3232D">
              <w:t>AVP for SF Satellite Operation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72D3" w14:textId="77777777" w:rsidR="00D3232D" w:rsidRPr="00D3232D" w:rsidRDefault="00D3232D">
            <w:r w:rsidRPr="00D3232D">
              <w:t>ZTE,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AB0C"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AD25" w14:textId="77777777" w:rsidR="00D3232D" w:rsidRPr="00D3232D" w:rsidRDefault="00D3232D">
            <w:r w:rsidRPr="00D3232D">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55C3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673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D25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2B88"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A98C" w14:textId="77777777" w:rsidR="00D3232D" w:rsidRPr="00D3232D" w:rsidRDefault="00D3232D">
            <w:r w:rsidRPr="00D3232D">
              <w:t>withdrawn</w:t>
            </w:r>
          </w:p>
        </w:tc>
      </w:tr>
      <w:tr w:rsidR="00F15DC7" w:rsidRPr="00D3232D" w14:paraId="337721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8E68" w14:textId="77777777" w:rsidR="00D3232D" w:rsidRPr="00D3232D" w:rsidRDefault="00D3232D">
            <w:r w:rsidRPr="00D3232D">
              <w:t>C4-253166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1308" w14:textId="77777777" w:rsidR="00D3232D" w:rsidRPr="00D3232D" w:rsidRDefault="00D3232D">
            <w:r w:rsidRPr="00D3232D">
              <w:t>AVP for SF Satellite Operation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FF49"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6438"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083DF" w14:textId="77777777" w:rsidR="00D3232D" w:rsidRPr="00D3232D" w:rsidRDefault="00D3232D">
            <w:r w:rsidRPr="00D3232D">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DF7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05A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F7C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E098"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3E363" w14:textId="77777777" w:rsidR="00D3232D" w:rsidRPr="00D3232D" w:rsidRDefault="00D3232D">
            <w:r w:rsidRPr="00D3232D">
              <w:t>merged</w:t>
            </w:r>
          </w:p>
        </w:tc>
      </w:tr>
      <w:tr w:rsidR="00F15DC7" w:rsidRPr="00D3232D" w14:paraId="69356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A7F2" w14:textId="77777777" w:rsidR="00D3232D" w:rsidRPr="00D3232D" w:rsidRDefault="00D3232D">
            <w:r w:rsidRPr="00D3232D">
              <w:t>C4-253480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E899"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0ED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74F1"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158D" w14:textId="77777777" w:rsidR="00D3232D" w:rsidRPr="00D3232D" w:rsidRDefault="00D3232D">
            <w:r w:rsidRPr="00D3232D">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671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9EEB"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74B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488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5DE2" w14:textId="77777777" w:rsidR="00D3232D" w:rsidRPr="00D3232D" w:rsidRDefault="00D3232D">
            <w:r w:rsidRPr="00D3232D">
              <w:t>revised</w:t>
            </w:r>
          </w:p>
        </w:tc>
      </w:tr>
      <w:tr w:rsidR="00F15DC7" w:rsidRPr="00D3232D" w14:paraId="3DE4BF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989B" w14:textId="77777777" w:rsidR="00D3232D" w:rsidRPr="00D3232D" w:rsidRDefault="00D3232D">
            <w:r w:rsidRPr="00D3232D">
              <w:t>C4-253579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5A17" w14:textId="77777777" w:rsidR="00D3232D" w:rsidRPr="00D3232D" w:rsidRDefault="00D3232D">
            <w:r w:rsidRPr="00D3232D">
              <w:t>Rel-19 Add command and AVP codes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C76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545F" w14:textId="77777777" w:rsidR="00D3232D" w:rsidRPr="00D3232D" w:rsidRDefault="00D3232D">
            <w:r w:rsidRPr="00D3232D">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FC50F" w14:textId="77777777" w:rsidR="00D3232D" w:rsidRPr="00D3232D" w:rsidRDefault="00D3232D">
            <w:r w:rsidRPr="00D3232D">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B6B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D515"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8CD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60C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A23C" w14:textId="77777777" w:rsidR="00D3232D" w:rsidRPr="00D3232D" w:rsidRDefault="00D3232D">
            <w:r w:rsidRPr="00D3232D">
              <w:t>available</w:t>
            </w:r>
          </w:p>
        </w:tc>
      </w:tr>
      <w:tr w:rsidR="00F15DC7" w:rsidRPr="00D3232D" w14:paraId="28989C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B365" w14:textId="77777777" w:rsidR="00D3232D" w:rsidRPr="00D3232D" w:rsidRDefault="00D3232D">
            <w:r w:rsidRPr="00D3232D">
              <w:t>C4-253083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D3F3"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EFC34"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1215"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9C7F" w14:textId="77777777" w:rsidR="00D3232D" w:rsidRPr="00D3232D" w:rsidRDefault="00D3232D">
            <w:r w:rsidRPr="00D3232D">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B16A"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B24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D3E7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8165" w14:textId="77777777" w:rsidR="00D3232D" w:rsidRPr="00D3232D" w:rsidRDefault="00D3232D">
            <w:r w:rsidRPr="00D3232D">
              <w:t>XRM_Ph2, 5G_RTP_Ph2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BB56" w14:textId="77777777" w:rsidR="00D3232D" w:rsidRPr="00D3232D" w:rsidRDefault="00D3232D">
            <w:r w:rsidRPr="00D3232D">
              <w:t>postponed</w:t>
            </w:r>
          </w:p>
        </w:tc>
      </w:tr>
      <w:tr w:rsidR="00F15DC7" w:rsidRPr="00D3232D" w14:paraId="4BE808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0EB9" w14:textId="77777777" w:rsidR="00D3232D" w:rsidRPr="00D3232D" w:rsidRDefault="00D3232D">
            <w:r w:rsidRPr="00D3232D">
              <w:t>C4-253070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798A" w14:textId="77777777" w:rsidR="00D3232D" w:rsidRPr="00D3232D" w:rsidRDefault="00D3232D">
            <w:r w:rsidRPr="00D3232D">
              <w:t>Correction to End of Data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950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FB9E"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BC0BA" w14:textId="77777777" w:rsidR="00D3232D" w:rsidRPr="00D3232D" w:rsidRDefault="00D3232D">
            <w:r w:rsidRPr="00D3232D">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81B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6949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0E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3CF0" w14:textId="77777777" w:rsidR="00D3232D" w:rsidRPr="00D3232D" w:rsidRDefault="00D3232D">
            <w:r w:rsidRPr="00D3232D">
              <w:t>TEI19, 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AEDC" w14:textId="77777777" w:rsidR="00D3232D" w:rsidRPr="00D3232D" w:rsidRDefault="00D3232D">
            <w:r w:rsidRPr="00D3232D">
              <w:t>agreed</w:t>
            </w:r>
          </w:p>
        </w:tc>
      </w:tr>
      <w:tr w:rsidR="00F15DC7" w:rsidRPr="00D3232D" w14:paraId="0B7B57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745A" w14:textId="77777777" w:rsidR="00D3232D" w:rsidRPr="00D3232D" w:rsidRDefault="00D3232D">
            <w:r w:rsidRPr="00D3232D">
              <w:t>C4-253071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54FF" w14:textId="77777777" w:rsidR="00D3232D" w:rsidRPr="00D3232D" w:rsidRDefault="00D3232D">
            <w:r w:rsidRPr="00D3232D">
              <w:t>Protocol-specific configuration parameters for N6 delay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8C3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AC38"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B2B0" w14:textId="77777777" w:rsidR="00D3232D" w:rsidRPr="00D3232D" w:rsidRDefault="00D3232D">
            <w:r w:rsidRPr="00D3232D">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FBA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11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423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172B"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B3E0" w14:textId="77777777" w:rsidR="00D3232D" w:rsidRPr="00D3232D" w:rsidRDefault="00D3232D">
            <w:r w:rsidRPr="00D3232D">
              <w:t>agreed</w:t>
            </w:r>
          </w:p>
        </w:tc>
      </w:tr>
      <w:tr w:rsidR="00F15DC7" w:rsidRPr="00D3232D" w14:paraId="17AE9A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467F4" w14:textId="77777777" w:rsidR="00D3232D" w:rsidRPr="00D3232D" w:rsidRDefault="00D3232D">
            <w:r w:rsidRPr="00D3232D">
              <w:t>C4-253074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C034"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461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3807F"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856A" w14:textId="77777777" w:rsidR="00D3232D" w:rsidRPr="00D3232D" w:rsidRDefault="00D3232D">
            <w:r w:rsidRPr="00D3232D">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285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B2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854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393A"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3067" w14:textId="77777777" w:rsidR="00D3232D" w:rsidRPr="00D3232D" w:rsidRDefault="00D3232D">
            <w:r w:rsidRPr="00D3232D">
              <w:t>revised</w:t>
            </w:r>
          </w:p>
        </w:tc>
      </w:tr>
      <w:tr w:rsidR="00F15DC7" w:rsidRPr="00D3232D" w14:paraId="2AD50B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2073" w14:textId="77777777" w:rsidR="00D3232D" w:rsidRPr="00D3232D" w:rsidRDefault="00D3232D">
            <w:r w:rsidRPr="00D3232D">
              <w:t>C4-253391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A92E" w14:textId="77777777" w:rsidR="00D3232D" w:rsidRPr="00D3232D" w:rsidRDefault="00D3232D">
            <w:r w:rsidRPr="00D3232D">
              <w:t>Data Burst Size and Time to Next Burst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6158A"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2213"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3607" w14:textId="77777777" w:rsidR="00D3232D" w:rsidRPr="00D3232D" w:rsidRDefault="00D3232D">
            <w:r w:rsidRPr="00D3232D">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7F9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7D8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5ED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549C"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D908" w14:textId="77777777" w:rsidR="00D3232D" w:rsidRPr="00D3232D" w:rsidRDefault="00D3232D">
            <w:r w:rsidRPr="00D3232D">
              <w:t>agreed</w:t>
            </w:r>
          </w:p>
        </w:tc>
      </w:tr>
      <w:tr w:rsidR="00F15DC7" w:rsidRPr="00D3232D" w14:paraId="4DC7D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4606" w14:textId="77777777" w:rsidR="00D3232D" w:rsidRPr="00D3232D" w:rsidRDefault="00D3232D">
            <w:r w:rsidRPr="00D3232D">
              <w:t>C4-253075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33F0"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5D4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0D2A"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C9B7" w14:textId="77777777" w:rsidR="00D3232D" w:rsidRPr="00D3232D" w:rsidRDefault="00D3232D">
            <w:r w:rsidRPr="00D3232D">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59E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E13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E2F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BBF"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D799" w14:textId="77777777" w:rsidR="00D3232D" w:rsidRPr="00D3232D" w:rsidRDefault="00D3232D">
            <w:r w:rsidRPr="00D3232D">
              <w:t>revised</w:t>
            </w:r>
          </w:p>
        </w:tc>
      </w:tr>
      <w:tr w:rsidR="00F15DC7" w:rsidRPr="00D3232D" w14:paraId="7EF6C9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6160" w14:textId="77777777" w:rsidR="00D3232D" w:rsidRPr="00D3232D" w:rsidRDefault="00D3232D">
            <w:r w:rsidRPr="00D3232D">
              <w:t>C4-253392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6122" w14:textId="77777777" w:rsidR="00D3232D" w:rsidRPr="00D3232D" w:rsidRDefault="00D3232D">
            <w:r w:rsidRPr="00D3232D">
              <w:t>Corrections to (S)RTP Multiplexed Media Identification Information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5D93"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8C9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9168" w14:textId="77777777" w:rsidR="00D3232D" w:rsidRPr="00D3232D" w:rsidRDefault="00D3232D">
            <w:r w:rsidRPr="00D3232D">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30D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EE8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173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997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DCB22" w14:textId="77777777" w:rsidR="00D3232D" w:rsidRPr="00D3232D" w:rsidRDefault="00D3232D">
            <w:r w:rsidRPr="00D3232D">
              <w:t>agreed</w:t>
            </w:r>
          </w:p>
        </w:tc>
      </w:tr>
      <w:tr w:rsidR="00F15DC7" w:rsidRPr="00D3232D" w14:paraId="243562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8D6C" w14:textId="77777777" w:rsidR="00D3232D" w:rsidRPr="00D3232D" w:rsidRDefault="00D3232D">
            <w:r w:rsidRPr="00D3232D">
              <w:t>C4-253076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4286"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E3C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F024"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3F2F" w14:textId="77777777" w:rsidR="00D3232D" w:rsidRPr="00D3232D" w:rsidRDefault="00D3232D">
            <w:r w:rsidRPr="00D3232D">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F16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A61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4CE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ED64"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0D70" w14:textId="77777777" w:rsidR="00D3232D" w:rsidRPr="00D3232D" w:rsidRDefault="00D3232D">
            <w:r w:rsidRPr="00D3232D">
              <w:t>revised</w:t>
            </w:r>
          </w:p>
        </w:tc>
      </w:tr>
      <w:tr w:rsidR="00F15DC7" w:rsidRPr="00D3232D" w14:paraId="2D7F28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1056" w14:textId="77777777" w:rsidR="00D3232D" w:rsidRPr="00D3232D" w:rsidRDefault="00D3232D">
            <w:r w:rsidRPr="00D3232D">
              <w:t>C4-253393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97B3F" w14:textId="77777777" w:rsidR="00D3232D" w:rsidRPr="00D3232D" w:rsidRDefault="00D3232D">
            <w:r w:rsidRPr="00D3232D">
              <w:t>Corrections on Transferring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0F15"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6162"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1D4C0" w14:textId="77777777" w:rsidR="00D3232D" w:rsidRPr="00D3232D" w:rsidRDefault="00D3232D">
            <w:r w:rsidRPr="00D3232D">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B60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C9C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1A7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C14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2CB7" w14:textId="77777777" w:rsidR="00D3232D" w:rsidRPr="00D3232D" w:rsidRDefault="00D3232D">
            <w:r w:rsidRPr="00D3232D">
              <w:t>agreed</w:t>
            </w:r>
          </w:p>
        </w:tc>
      </w:tr>
      <w:tr w:rsidR="00F15DC7" w:rsidRPr="00D3232D" w14:paraId="204534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7C278" w14:textId="77777777" w:rsidR="00D3232D" w:rsidRPr="00D3232D" w:rsidRDefault="00D3232D">
            <w:r w:rsidRPr="00D3232D">
              <w:t>C4-253079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374F"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90A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C43D"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C17C6" w14:textId="77777777" w:rsidR="00D3232D" w:rsidRPr="00D3232D" w:rsidRDefault="00D3232D">
            <w:r w:rsidRPr="00D3232D">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E8F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09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8EA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AD8C"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C5C1" w14:textId="77777777" w:rsidR="00D3232D" w:rsidRPr="00D3232D" w:rsidRDefault="00D3232D">
            <w:r w:rsidRPr="00D3232D">
              <w:t>agreed</w:t>
            </w:r>
          </w:p>
        </w:tc>
      </w:tr>
      <w:tr w:rsidR="00F15DC7" w:rsidRPr="00D3232D" w14:paraId="5C36B4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DC53" w14:textId="77777777" w:rsidR="00D3232D" w:rsidRPr="00D3232D" w:rsidRDefault="00D3232D">
            <w:r w:rsidRPr="00D3232D">
              <w:t>C4-253126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0930"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3048"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1CB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604E"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7E6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C2F2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B18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771E"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8E44" w14:textId="77777777" w:rsidR="00D3232D" w:rsidRPr="00D3232D" w:rsidRDefault="00D3232D">
            <w:r w:rsidRPr="00D3232D">
              <w:t>revised</w:t>
            </w:r>
          </w:p>
        </w:tc>
      </w:tr>
      <w:tr w:rsidR="00F15DC7" w:rsidRPr="00D3232D" w14:paraId="6F5718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E353" w14:textId="77777777" w:rsidR="00D3232D" w:rsidRPr="00D3232D" w:rsidRDefault="00D3232D">
            <w:r w:rsidRPr="00D3232D">
              <w:t>C4-253427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C75C"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F6F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4C303"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11CC"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926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5F3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0E2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CEDB"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80B9" w14:textId="77777777" w:rsidR="00D3232D" w:rsidRPr="00D3232D" w:rsidRDefault="00D3232D">
            <w:r w:rsidRPr="00D3232D">
              <w:t>revised</w:t>
            </w:r>
          </w:p>
        </w:tc>
      </w:tr>
      <w:tr w:rsidR="00F15DC7" w:rsidRPr="00D3232D" w14:paraId="0680E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BAF1" w14:textId="77777777" w:rsidR="00D3232D" w:rsidRPr="00D3232D" w:rsidRDefault="00D3232D">
            <w:r w:rsidRPr="00D3232D">
              <w:t>C4-253523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A0C5"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66AB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2E26"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33B5"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80AB"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F8C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0261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CEC5"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34A29" w14:textId="77777777" w:rsidR="00D3232D" w:rsidRPr="00D3232D" w:rsidRDefault="00D3232D">
            <w:r w:rsidRPr="00D3232D">
              <w:t>revised</w:t>
            </w:r>
          </w:p>
        </w:tc>
      </w:tr>
      <w:tr w:rsidR="00F15DC7" w:rsidRPr="00D3232D" w14:paraId="7A7707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D73F" w14:textId="77777777" w:rsidR="00D3232D" w:rsidRPr="00D3232D" w:rsidRDefault="00D3232D">
            <w:r w:rsidRPr="00D3232D">
              <w:t>C4-253547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4ECC" w14:textId="77777777" w:rsidR="00D3232D" w:rsidRPr="00D3232D" w:rsidRDefault="00D3232D">
            <w:r w:rsidRPr="00D3232D">
              <w:t>Provision of I-UPF ID over N4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C9D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2B5F"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AA30" w14:textId="77777777" w:rsidR="00D3232D" w:rsidRPr="00D3232D" w:rsidRDefault="00D3232D">
            <w:r w:rsidRPr="00D3232D">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C2A4"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C0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682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3932"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0044" w14:textId="77777777" w:rsidR="00D3232D" w:rsidRPr="00D3232D" w:rsidRDefault="00D3232D">
            <w:r w:rsidRPr="00D3232D">
              <w:t>agreed</w:t>
            </w:r>
          </w:p>
        </w:tc>
      </w:tr>
      <w:tr w:rsidR="00F15DC7" w:rsidRPr="00D3232D" w14:paraId="65A319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2E3F" w14:textId="77777777" w:rsidR="00D3232D" w:rsidRPr="00D3232D" w:rsidRDefault="00D3232D">
            <w:r w:rsidRPr="00D3232D">
              <w:t>C4-253143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023A"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2EA8"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B6BA"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D34A" w14:textId="77777777" w:rsidR="00D3232D" w:rsidRPr="00D3232D" w:rsidRDefault="00D3232D">
            <w:r w:rsidRPr="00D3232D">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8FE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735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3D7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2521"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1D5C" w14:textId="77777777" w:rsidR="00D3232D" w:rsidRPr="00D3232D" w:rsidRDefault="00D3232D">
            <w:r w:rsidRPr="00D3232D">
              <w:t>revised</w:t>
            </w:r>
          </w:p>
        </w:tc>
      </w:tr>
      <w:tr w:rsidR="00F15DC7" w:rsidRPr="00D3232D" w14:paraId="5B086F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1940" w14:textId="77777777" w:rsidR="00D3232D" w:rsidRPr="00D3232D" w:rsidRDefault="00D3232D">
            <w:r w:rsidRPr="00D3232D">
              <w:t>C4-253387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7694" w14:textId="77777777" w:rsidR="00D3232D" w:rsidRPr="00D3232D" w:rsidRDefault="00D3232D">
            <w:r w:rsidRPr="00D3232D">
              <w:t>Add a reference to stage 2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ECCD"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3092"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F814" w14:textId="77777777" w:rsidR="00D3232D" w:rsidRPr="00D3232D" w:rsidRDefault="00D3232D">
            <w:r w:rsidRPr="00D3232D">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2E31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E2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709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5315"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61AA1" w14:textId="77777777" w:rsidR="00D3232D" w:rsidRPr="00D3232D" w:rsidRDefault="00D3232D">
            <w:r w:rsidRPr="00D3232D">
              <w:t>agreed</w:t>
            </w:r>
          </w:p>
        </w:tc>
      </w:tr>
      <w:tr w:rsidR="00F15DC7" w:rsidRPr="00D3232D" w14:paraId="05382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1FE5E" w14:textId="77777777" w:rsidR="00D3232D" w:rsidRPr="00D3232D" w:rsidRDefault="00D3232D">
            <w:r w:rsidRPr="00D3232D">
              <w:lastRenderedPageBreak/>
              <w:t>C4-253177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3BE8"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F1283"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26A0"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857D" w14:textId="77777777" w:rsidR="00D3232D" w:rsidRPr="00D3232D" w:rsidRDefault="00D3232D">
            <w:r w:rsidRPr="00D3232D">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038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E45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505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3A2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FA4D" w14:textId="77777777" w:rsidR="00D3232D" w:rsidRPr="00D3232D" w:rsidRDefault="00D3232D">
            <w:r w:rsidRPr="00D3232D">
              <w:t>revised</w:t>
            </w:r>
          </w:p>
        </w:tc>
      </w:tr>
      <w:tr w:rsidR="00F15DC7" w:rsidRPr="00D3232D" w14:paraId="07344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6AC7" w14:textId="77777777" w:rsidR="00D3232D" w:rsidRPr="00D3232D" w:rsidRDefault="00D3232D">
            <w:r w:rsidRPr="00D3232D">
              <w:t>C4-253397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3DCA"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64FF"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52B8"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2CA4" w14:textId="77777777" w:rsidR="00D3232D" w:rsidRPr="00D3232D" w:rsidRDefault="00D3232D">
            <w:r w:rsidRPr="00D3232D">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7A9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41E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09E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8100"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77D72" w14:textId="77777777" w:rsidR="00D3232D" w:rsidRPr="00D3232D" w:rsidRDefault="00D3232D">
            <w:r w:rsidRPr="00D3232D">
              <w:t>agreed</w:t>
            </w:r>
          </w:p>
        </w:tc>
      </w:tr>
      <w:tr w:rsidR="00F15DC7" w:rsidRPr="00D3232D" w14:paraId="54506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0CCC" w14:textId="77777777" w:rsidR="00D3232D" w:rsidRPr="00D3232D" w:rsidRDefault="00D3232D">
            <w:r w:rsidRPr="00D3232D">
              <w:t>C4-253178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F9AF" w14:textId="77777777" w:rsidR="00D3232D" w:rsidRPr="00D3232D" w:rsidRDefault="00D3232D">
            <w:r w:rsidRPr="00D3232D">
              <w:t>Remove editor's notes for Media related Information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792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B69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888F" w14:textId="77777777" w:rsidR="00D3232D" w:rsidRPr="00D3232D" w:rsidRDefault="00D3232D">
            <w:r w:rsidRPr="00D3232D">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8C0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87B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66A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09D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CD99" w14:textId="77777777" w:rsidR="00D3232D" w:rsidRPr="00D3232D" w:rsidRDefault="00D3232D">
            <w:r w:rsidRPr="00D3232D">
              <w:t>merged</w:t>
            </w:r>
          </w:p>
        </w:tc>
      </w:tr>
      <w:tr w:rsidR="00F15DC7" w:rsidRPr="00D3232D" w14:paraId="164AD6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495F" w14:textId="77777777" w:rsidR="00D3232D" w:rsidRPr="00D3232D" w:rsidRDefault="00D3232D">
            <w:r w:rsidRPr="00D3232D">
              <w:t>C4-253179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9A87" w14:textId="77777777" w:rsidR="00D3232D" w:rsidRPr="00D3232D" w:rsidRDefault="00D3232D">
            <w:r w:rsidRPr="00D3232D">
              <w:t>Remove editor's note for BSSIZE and TTNB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FEC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6BBE"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2221" w14:textId="77777777" w:rsidR="00D3232D" w:rsidRPr="00D3232D" w:rsidRDefault="00D3232D">
            <w:r w:rsidRPr="00D3232D">
              <w:t>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18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FF5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125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043A2"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8841" w14:textId="77777777" w:rsidR="00D3232D" w:rsidRPr="00D3232D" w:rsidRDefault="00D3232D">
            <w:r w:rsidRPr="00D3232D">
              <w:t>merged</w:t>
            </w:r>
          </w:p>
        </w:tc>
      </w:tr>
      <w:tr w:rsidR="00F15DC7" w:rsidRPr="00D3232D" w14:paraId="42DBC8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9DAF" w14:textId="77777777" w:rsidR="00D3232D" w:rsidRPr="00D3232D" w:rsidRDefault="00D3232D">
            <w:r w:rsidRPr="00D3232D">
              <w:t>C4-253190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16DF"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729C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823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81AC" w14:textId="77777777" w:rsidR="00D3232D" w:rsidRPr="00D3232D" w:rsidRDefault="00D3232D">
            <w:r w:rsidRPr="00D3232D">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5E3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C0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917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61F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4C38" w14:textId="77777777" w:rsidR="00D3232D" w:rsidRPr="00D3232D" w:rsidRDefault="00D3232D">
            <w:r w:rsidRPr="00D3232D">
              <w:t>revised</w:t>
            </w:r>
          </w:p>
        </w:tc>
      </w:tr>
      <w:tr w:rsidR="00F15DC7" w:rsidRPr="00D3232D" w14:paraId="27F60B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0CA0" w14:textId="77777777" w:rsidR="00D3232D" w:rsidRPr="00D3232D" w:rsidRDefault="00D3232D">
            <w:r w:rsidRPr="00D3232D">
              <w:t>C4-253432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0208" w14:textId="77777777" w:rsidR="00D3232D" w:rsidRPr="00D3232D" w:rsidRDefault="00D3232D">
            <w:r w:rsidRPr="00D3232D">
              <w:t>Enhancements on the PFD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D7A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01D4"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1722" w14:textId="77777777" w:rsidR="00D3232D" w:rsidRPr="00D3232D" w:rsidRDefault="00D3232D">
            <w:r w:rsidRPr="00D3232D">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3233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6AE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B29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940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EC10" w14:textId="77777777" w:rsidR="00D3232D" w:rsidRPr="00D3232D" w:rsidRDefault="00D3232D">
            <w:r w:rsidRPr="00D3232D">
              <w:t>agreed</w:t>
            </w:r>
          </w:p>
        </w:tc>
      </w:tr>
      <w:tr w:rsidR="00F15DC7" w:rsidRPr="00D3232D" w14:paraId="75522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EB68" w14:textId="77777777" w:rsidR="00D3232D" w:rsidRPr="00D3232D" w:rsidRDefault="00D3232D">
            <w:r w:rsidRPr="00D3232D">
              <w:t>C4-253191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C660"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49A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CAABE"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0668" w14:textId="77777777" w:rsidR="00D3232D" w:rsidRPr="00D3232D" w:rsidRDefault="00D3232D">
            <w:r w:rsidRPr="00D3232D">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6CE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42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D4C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3FC"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0088" w14:textId="77777777" w:rsidR="00D3232D" w:rsidRPr="00D3232D" w:rsidRDefault="00D3232D">
            <w:r w:rsidRPr="00D3232D">
              <w:t>revised</w:t>
            </w:r>
          </w:p>
        </w:tc>
      </w:tr>
      <w:tr w:rsidR="00F15DC7" w:rsidRPr="00D3232D" w14:paraId="083AA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0893" w14:textId="77777777" w:rsidR="00D3232D" w:rsidRPr="00D3232D" w:rsidRDefault="00D3232D">
            <w:r w:rsidRPr="00D3232D">
              <w:t>C4-253433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F3CC"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D7D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A2665"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FD6BF" w14:textId="77777777" w:rsidR="00D3232D" w:rsidRPr="00D3232D" w:rsidRDefault="00D3232D">
            <w:r w:rsidRPr="00D3232D">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1FF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65D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814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80E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EEA9" w14:textId="77777777" w:rsidR="00D3232D" w:rsidRPr="00D3232D" w:rsidRDefault="00D3232D">
            <w:r w:rsidRPr="00D3232D">
              <w:t>revised</w:t>
            </w:r>
          </w:p>
        </w:tc>
      </w:tr>
      <w:tr w:rsidR="00F15DC7" w:rsidRPr="00D3232D" w14:paraId="0DD43C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DD07" w14:textId="77777777" w:rsidR="00D3232D" w:rsidRPr="00D3232D" w:rsidRDefault="00D3232D">
            <w:r w:rsidRPr="00D3232D">
              <w:t>C4-253522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3500" w14:textId="77777777" w:rsidR="00D3232D" w:rsidRPr="00D3232D" w:rsidRDefault="00D3232D">
            <w:r w:rsidRPr="00D3232D">
              <w:t>(Un)Solicited Application Reporting and Application Detection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2A9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20B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1797" w14:textId="77777777" w:rsidR="00D3232D" w:rsidRPr="00D3232D" w:rsidRDefault="00D3232D">
            <w:r w:rsidRPr="00D3232D">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EE4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3B4E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6BC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3A9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540C" w14:textId="77777777" w:rsidR="00D3232D" w:rsidRPr="00D3232D" w:rsidRDefault="00D3232D">
            <w:r w:rsidRPr="00D3232D">
              <w:t>agreed</w:t>
            </w:r>
          </w:p>
        </w:tc>
      </w:tr>
      <w:tr w:rsidR="00F15DC7" w:rsidRPr="00D3232D" w14:paraId="57F430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B94B" w14:textId="77777777" w:rsidR="00D3232D" w:rsidRPr="00D3232D" w:rsidRDefault="00D3232D">
            <w:r w:rsidRPr="00D3232D">
              <w:t>C4-253192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B31C9"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C70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5887"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F0DC" w14:textId="77777777" w:rsidR="00D3232D" w:rsidRPr="00D3232D" w:rsidRDefault="00D3232D">
            <w:r w:rsidRPr="00D3232D">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FC2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D13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E02E"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A1D34"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1B3A" w14:textId="77777777" w:rsidR="00D3232D" w:rsidRPr="00D3232D" w:rsidRDefault="00D3232D">
            <w:r w:rsidRPr="00D3232D">
              <w:t>agreed</w:t>
            </w:r>
          </w:p>
        </w:tc>
      </w:tr>
      <w:tr w:rsidR="00F15DC7" w:rsidRPr="00D3232D" w14:paraId="3FE6BB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58B4" w14:textId="77777777" w:rsidR="00D3232D" w:rsidRPr="00D3232D" w:rsidRDefault="00D3232D">
            <w:r w:rsidRPr="00D3232D">
              <w:t>C4-253202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D62C"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153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113B"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8095B" w14:textId="77777777" w:rsidR="00D3232D" w:rsidRPr="00D3232D" w:rsidRDefault="00D3232D">
            <w:r w:rsidRPr="00D3232D">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CAE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356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3B5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4D6D"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619C0" w14:textId="77777777" w:rsidR="00D3232D" w:rsidRPr="00D3232D" w:rsidRDefault="00D3232D">
            <w:r w:rsidRPr="00D3232D">
              <w:t>revised</w:t>
            </w:r>
          </w:p>
        </w:tc>
      </w:tr>
      <w:tr w:rsidR="00F15DC7" w:rsidRPr="00D3232D" w14:paraId="674EE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BEA3F" w14:textId="77777777" w:rsidR="00D3232D" w:rsidRPr="00D3232D" w:rsidRDefault="00D3232D">
            <w:r w:rsidRPr="00D3232D">
              <w:t>C4-253436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1E0B" w14:textId="77777777" w:rsidR="00D3232D" w:rsidRPr="00D3232D" w:rsidRDefault="00D3232D">
            <w:r w:rsidRPr="00D3232D">
              <w:t>Usage Reporting for EIF Energy Consumption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7DCF" w14:textId="77777777" w:rsidR="00D3232D" w:rsidRPr="00D3232D" w:rsidRDefault="00D3232D">
            <w:r w:rsidRPr="00D3232D">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6B1B"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BCDA" w14:textId="77777777" w:rsidR="00D3232D" w:rsidRPr="00D3232D" w:rsidRDefault="00D3232D">
            <w:r w:rsidRPr="00D3232D">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F36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7C9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2DC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25D8"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FBC7E" w14:textId="77777777" w:rsidR="00D3232D" w:rsidRPr="00D3232D" w:rsidRDefault="00D3232D">
            <w:r w:rsidRPr="00D3232D">
              <w:t>agreed</w:t>
            </w:r>
          </w:p>
        </w:tc>
      </w:tr>
      <w:tr w:rsidR="00F15DC7" w:rsidRPr="00D3232D" w14:paraId="4C3F9E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AB2E9" w14:textId="77777777" w:rsidR="00D3232D" w:rsidRPr="00D3232D" w:rsidRDefault="00D3232D">
            <w:r w:rsidRPr="00D3232D">
              <w:t>C4-253215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760D" w14:textId="77777777" w:rsidR="00D3232D" w:rsidRPr="00D3232D" w:rsidRDefault="00D3232D">
            <w:r w:rsidRPr="00D3232D">
              <w:t>Transport level marking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AFA9"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9F3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5E880" w14:textId="77777777" w:rsidR="00D3232D" w:rsidRPr="00D3232D" w:rsidRDefault="00D3232D">
            <w:r w:rsidRPr="00D3232D">
              <w:t>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5E3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B35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C61F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BACF"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89FE" w14:textId="77777777" w:rsidR="00D3232D" w:rsidRPr="00D3232D" w:rsidRDefault="00D3232D">
            <w:r w:rsidRPr="00D3232D">
              <w:t>merged</w:t>
            </w:r>
          </w:p>
        </w:tc>
      </w:tr>
      <w:tr w:rsidR="00F15DC7" w:rsidRPr="00D3232D" w14:paraId="6AC16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3988" w14:textId="77777777" w:rsidR="00D3232D" w:rsidRPr="00D3232D" w:rsidRDefault="00D3232D">
            <w:r w:rsidRPr="00D3232D">
              <w:t>C4-253330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DD97" w14:textId="77777777" w:rsidR="00D3232D" w:rsidRPr="00D3232D" w:rsidRDefault="00D3232D">
            <w:r w:rsidRPr="00D3232D">
              <w:t>Update PFCP establishment and modification with 5G VN group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B2C2"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B28F"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2258" w14:textId="77777777" w:rsidR="00D3232D" w:rsidRPr="00D3232D" w:rsidRDefault="00D3232D">
            <w:r w:rsidRPr="00D3232D">
              <w:t>0995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505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D6F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31D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71EC"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57C1" w14:textId="77777777" w:rsidR="00D3232D" w:rsidRPr="00D3232D" w:rsidRDefault="00D3232D">
            <w:r w:rsidRPr="00D3232D">
              <w:t>withdrawn</w:t>
            </w:r>
          </w:p>
        </w:tc>
      </w:tr>
      <w:tr w:rsidR="00F15DC7" w:rsidRPr="00D3232D" w14:paraId="0302D7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CF4E" w14:textId="77777777" w:rsidR="00D3232D" w:rsidRPr="00D3232D" w:rsidRDefault="00D3232D">
            <w:r w:rsidRPr="00D3232D">
              <w:t>C4-253342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9E61"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CE2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4D24"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5225" w14:textId="77777777" w:rsidR="00D3232D" w:rsidRPr="00D3232D" w:rsidRDefault="00D3232D">
            <w:r w:rsidRPr="00D3232D">
              <w:t>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16C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B9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922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DF5D9"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D86A3" w14:textId="77777777" w:rsidR="00D3232D" w:rsidRPr="00D3232D" w:rsidRDefault="00D3232D">
            <w:r w:rsidRPr="00D3232D">
              <w:t>revised</w:t>
            </w:r>
          </w:p>
        </w:tc>
      </w:tr>
      <w:tr w:rsidR="00F15DC7" w:rsidRPr="00D3232D" w14:paraId="43A79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9DF0" w14:textId="77777777" w:rsidR="00D3232D" w:rsidRPr="00D3232D" w:rsidRDefault="00D3232D">
            <w:r w:rsidRPr="00D3232D">
              <w:t>C4-253371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CD4A" w14:textId="77777777" w:rsidR="00D3232D" w:rsidRPr="00D3232D" w:rsidRDefault="00D3232D">
            <w:r w:rsidRPr="00D3232D">
              <w:t>Add Rule Information in Application Detection Information IE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F7D3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0E41" w14:textId="77777777" w:rsidR="00D3232D" w:rsidRPr="00D3232D" w:rsidRDefault="00D3232D">
            <w:r w:rsidRPr="00D3232D">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AFB3" w14:textId="77777777" w:rsidR="00D3232D" w:rsidRPr="00D3232D" w:rsidRDefault="00D3232D">
            <w:r w:rsidRPr="00D3232D">
              <w:t>0996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48E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C9A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EA4F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D3A0"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5055" w14:textId="77777777" w:rsidR="00D3232D" w:rsidRPr="00D3232D" w:rsidRDefault="00D3232D">
            <w:r w:rsidRPr="00D3232D">
              <w:t>postponed</w:t>
            </w:r>
          </w:p>
        </w:tc>
      </w:tr>
      <w:tr w:rsidR="00F15DC7" w:rsidRPr="00D3232D" w14:paraId="41B03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1806" w14:textId="77777777" w:rsidR="00D3232D" w:rsidRPr="00D3232D" w:rsidRDefault="00D3232D">
            <w:r w:rsidRPr="00D3232D">
              <w:t>C4-253124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570D" w14:textId="77777777" w:rsidR="00D3232D" w:rsidRPr="00D3232D" w:rsidRDefault="00D3232D">
            <w:r w:rsidRPr="00D3232D">
              <w:t>SF Satellite Operation Not Allowed in UE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626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79E8"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A28F" w14:textId="77777777" w:rsidR="00D3232D" w:rsidRPr="00D3232D" w:rsidRDefault="00D3232D">
            <w:r w:rsidRPr="00D3232D">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034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28B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DDCF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3205"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C36F" w14:textId="77777777" w:rsidR="00D3232D" w:rsidRPr="00D3232D" w:rsidRDefault="00D3232D">
            <w:r w:rsidRPr="00D3232D">
              <w:t>merged</w:t>
            </w:r>
          </w:p>
        </w:tc>
      </w:tr>
      <w:tr w:rsidR="00F15DC7" w:rsidRPr="00D3232D" w14:paraId="5E541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F61C" w14:textId="77777777" w:rsidR="00D3232D" w:rsidRPr="00D3232D" w:rsidRDefault="00D3232D">
            <w:r w:rsidRPr="00D3232D">
              <w:t>C4-253165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5D46" w14:textId="77777777" w:rsidR="00D3232D" w:rsidRPr="00D3232D" w:rsidRDefault="00D3232D">
            <w:r w:rsidRPr="00D3232D">
              <w:t>Handling S&amp;F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1CBF"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AED2"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6331" w14:textId="77777777" w:rsidR="00D3232D" w:rsidRPr="00D3232D" w:rsidRDefault="00D3232D">
            <w:r w:rsidRPr="00D3232D">
              <w:t>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C0B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DFB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384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F7B9"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5EAF" w14:textId="77777777" w:rsidR="00D3232D" w:rsidRPr="00D3232D" w:rsidRDefault="00D3232D">
            <w:r w:rsidRPr="00D3232D">
              <w:t>merged</w:t>
            </w:r>
          </w:p>
        </w:tc>
      </w:tr>
      <w:tr w:rsidR="00F15DC7" w:rsidRPr="00D3232D" w14:paraId="0349C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8406" w14:textId="77777777" w:rsidR="00D3232D" w:rsidRPr="00D3232D" w:rsidRDefault="00D3232D">
            <w:r w:rsidRPr="00D3232D">
              <w:t>C4-253291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AED8"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9E69"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0B6C"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E994" w14:textId="77777777" w:rsidR="00D3232D" w:rsidRPr="00D3232D" w:rsidRDefault="00D3232D">
            <w:r w:rsidRPr="00D3232D">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A73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0914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B97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2407"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03AD" w14:textId="77777777" w:rsidR="00D3232D" w:rsidRPr="00D3232D" w:rsidRDefault="00D3232D">
            <w:r w:rsidRPr="00D3232D">
              <w:t>revised</w:t>
            </w:r>
          </w:p>
        </w:tc>
      </w:tr>
      <w:tr w:rsidR="00F15DC7" w:rsidRPr="00D3232D" w14:paraId="6A4CB4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A822" w14:textId="77777777" w:rsidR="00D3232D" w:rsidRPr="00D3232D" w:rsidRDefault="00D3232D">
            <w:r w:rsidRPr="00D3232D">
              <w:t>C4-253456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CF28D" w14:textId="77777777" w:rsidR="00D3232D" w:rsidRPr="00D3232D" w:rsidRDefault="00D3232D">
            <w:r w:rsidRPr="00D3232D">
              <w:t>Add subscription data for S&amp;F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DFAC" w14:textId="77777777" w:rsidR="00D3232D" w:rsidRPr="00D3232D" w:rsidRDefault="00D3232D">
            <w:r w:rsidRPr="00D3232D">
              <w:t xml:space="preserve">CATT, ZTE, </w:t>
            </w:r>
            <w:r w:rsidRPr="00D3232D">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71CB" w14:textId="77777777" w:rsidR="00D3232D" w:rsidRPr="00D3232D" w:rsidRDefault="00D3232D">
            <w:r w:rsidRPr="00D3232D">
              <w:lastRenderedPageBreak/>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6E4F" w14:textId="77777777" w:rsidR="00D3232D" w:rsidRPr="00D3232D" w:rsidRDefault="00D3232D">
            <w:r w:rsidRPr="00D3232D">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A66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0E1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5D7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5ABE3" w14:textId="77777777" w:rsidR="00D3232D" w:rsidRPr="00D3232D" w:rsidRDefault="00D3232D">
            <w:r w:rsidRPr="00D3232D">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1CC6" w14:textId="77777777" w:rsidR="00D3232D" w:rsidRPr="00D3232D" w:rsidRDefault="00D3232D">
            <w:r w:rsidRPr="00D3232D">
              <w:t>agreed</w:t>
            </w:r>
          </w:p>
        </w:tc>
      </w:tr>
      <w:tr w:rsidR="00F15DC7" w:rsidRPr="00D3232D" w14:paraId="5E4448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9F11" w14:textId="77777777" w:rsidR="00D3232D" w:rsidRPr="00D3232D" w:rsidRDefault="00D3232D">
            <w:r w:rsidRPr="00D3232D">
              <w:t>C4-253344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1D2E"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A249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5A4A"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A8A4" w14:textId="77777777" w:rsidR="00D3232D" w:rsidRPr="00D3232D" w:rsidRDefault="00D3232D">
            <w:r w:rsidRPr="00D3232D">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7AA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927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B13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0CE3"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1C08" w14:textId="77777777" w:rsidR="00D3232D" w:rsidRPr="00D3232D" w:rsidRDefault="00D3232D">
            <w:r w:rsidRPr="00D3232D">
              <w:t>revised</w:t>
            </w:r>
          </w:p>
        </w:tc>
      </w:tr>
      <w:tr w:rsidR="00F15DC7" w:rsidRPr="00D3232D" w14:paraId="5D0771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CE49" w14:textId="77777777" w:rsidR="00D3232D" w:rsidRPr="00D3232D" w:rsidRDefault="00D3232D">
            <w:r w:rsidRPr="00D3232D">
              <w:t>C4-253447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BD34"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694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9A117" w14:textId="77777777" w:rsidR="00D3232D" w:rsidRPr="00D3232D" w:rsidRDefault="00D3232D">
            <w:r w:rsidRPr="00D3232D">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BB55" w14:textId="77777777" w:rsidR="00D3232D" w:rsidRPr="00D3232D" w:rsidRDefault="00D3232D">
            <w:r w:rsidRPr="00D3232D">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8CC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E95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441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0B4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D969A" w14:textId="77777777" w:rsidR="00D3232D" w:rsidRPr="00D3232D" w:rsidRDefault="00D3232D">
            <w:r w:rsidRPr="00D3232D">
              <w:t>postponed</w:t>
            </w:r>
          </w:p>
        </w:tc>
      </w:tr>
      <w:tr w:rsidR="00F15DC7" w:rsidRPr="00D3232D" w14:paraId="5A95D1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C25BD" w14:textId="77777777" w:rsidR="00D3232D" w:rsidRPr="00D3232D" w:rsidRDefault="00D3232D">
            <w:r w:rsidRPr="00D3232D">
              <w:t>C4-253150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6C45"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7E24"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FFA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461A" w14:textId="77777777" w:rsidR="00D3232D" w:rsidRPr="00D3232D" w:rsidRDefault="00D3232D">
            <w:r w:rsidRPr="00D3232D">
              <w:t>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F40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FDFF"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FBB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CB1D"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E863" w14:textId="77777777" w:rsidR="00D3232D" w:rsidRPr="00D3232D" w:rsidRDefault="00D3232D">
            <w:r w:rsidRPr="00D3232D">
              <w:t>withdrawn</w:t>
            </w:r>
          </w:p>
        </w:tc>
      </w:tr>
      <w:tr w:rsidR="00F15DC7" w:rsidRPr="00D3232D" w14:paraId="0176D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4E5F" w14:textId="77777777" w:rsidR="00D3232D" w:rsidRPr="00D3232D" w:rsidRDefault="00D3232D">
            <w:r w:rsidRPr="00D3232D">
              <w:t>C4-253151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5A24"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09CC"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8E1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8816" w14:textId="77777777" w:rsidR="00D3232D" w:rsidRPr="00D3232D" w:rsidRDefault="00D3232D">
            <w:r w:rsidRPr="00D3232D">
              <w:t>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A28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0525B"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53F0"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4E0B9"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FE70" w14:textId="77777777" w:rsidR="00D3232D" w:rsidRPr="00D3232D" w:rsidRDefault="00D3232D">
            <w:r w:rsidRPr="00D3232D">
              <w:t>withdrawn</w:t>
            </w:r>
          </w:p>
        </w:tc>
      </w:tr>
      <w:tr w:rsidR="00F15DC7" w:rsidRPr="00D3232D" w14:paraId="0A56F3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1CAD" w14:textId="77777777" w:rsidR="00D3232D" w:rsidRPr="00D3232D" w:rsidRDefault="00D3232D">
            <w:r w:rsidRPr="00D3232D">
              <w:t>C4-253153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F9A8"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7B0C"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4D1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E52A" w14:textId="77777777" w:rsidR="00D3232D" w:rsidRPr="00D3232D" w:rsidRDefault="00D3232D">
            <w:r w:rsidRPr="00D3232D">
              <w:t>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6CB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E7B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867C"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0F53"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B98B" w14:textId="77777777" w:rsidR="00D3232D" w:rsidRPr="00D3232D" w:rsidRDefault="00D3232D">
            <w:r w:rsidRPr="00D3232D">
              <w:t>withdrawn</w:t>
            </w:r>
          </w:p>
        </w:tc>
      </w:tr>
      <w:tr w:rsidR="00F15DC7" w:rsidRPr="00D3232D" w14:paraId="03C623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6F55" w14:textId="77777777" w:rsidR="00D3232D" w:rsidRPr="00D3232D" w:rsidRDefault="00D3232D">
            <w:r w:rsidRPr="00D3232D">
              <w:t>C4-253154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F33D" w14:textId="77777777" w:rsidR="00D3232D" w:rsidRPr="00D3232D" w:rsidRDefault="00D3232D">
            <w:r w:rsidRPr="00D3232D">
              <w:t>Handling for UE requested MA PDU session with invalid capabilities – Method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E1918"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6E74"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55F3" w14:textId="77777777" w:rsidR="00D3232D" w:rsidRPr="00D3232D" w:rsidRDefault="00D3232D">
            <w:r w:rsidRPr="00D3232D">
              <w:t>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FDC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A57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8AED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EABC"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0177" w14:textId="77777777" w:rsidR="00D3232D" w:rsidRPr="00D3232D" w:rsidRDefault="00D3232D">
            <w:r w:rsidRPr="00D3232D">
              <w:t>withdrawn</w:t>
            </w:r>
          </w:p>
        </w:tc>
      </w:tr>
      <w:tr w:rsidR="00F15DC7" w:rsidRPr="00D3232D" w14:paraId="2F143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F715" w14:textId="77777777" w:rsidR="00D3232D" w:rsidRPr="00D3232D" w:rsidRDefault="00D3232D">
            <w:r w:rsidRPr="00D3232D">
              <w:t>C4-253155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DA3C"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B286F"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EEBC"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75EC" w14:textId="77777777" w:rsidR="00D3232D" w:rsidRPr="00D3232D" w:rsidRDefault="00D3232D">
            <w:r w:rsidRPr="00D3232D">
              <w:t>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987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866E"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168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40E3"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2A5E" w14:textId="77777777" w:rsidR="00D3232D" w:rsidRPr="00D3232D" w:rsidRDefault="00D3232D">
            <w:r w:rsidRPr="00D3232D">
              <w:t>postponed</w:t>
            </w:r>
          </w:p>
        </w:tc>
      </w:tr>
      <w:tr w:rsidR="00F15DC7" w:rsidRPr="00D3232D" w14:paraId="67BF1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8684" w14:textId="77777777" w:rsidR="00D3232D" w:rsidRPr="00D3232D" w:rsidRDefault="00D3232D">
            <w:r w:rsidRPr="00D3232D">
              <w:t>C4-253156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33C5"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E0C9"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5F28"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36BC" w14:textId="77777777" w:rsidR="00D3232D" w:rsidRPr="00D3232D" w:rsidRDefault="00D3232D">
            <w:r w:rsidRPr="00D3232D">
              <w:t>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67C6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28EE"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094E"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BCD1"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82B4" w14:textId="77777777" w:rsidR="00D3232D" w:rsidRPr="00D3232D" w:rsidRDefault="00D3232D">
            <w:r w:rsidRPr="00D3232D">
              <w:t>postponed</w:t>
            </w:r>
          </w:p>
        </w:tc>
      </w:tr>
      <w:tr w:rsidR="00F15DC7" w:rsidRPr="00D3232D" w14:paraId="1D7DA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ADCE" w14:textId="77777777" w:rsidR="00D3232D" w:rsidRPr="00D3232D" w:rsidRDefault="00D3232D">
            <w:r w:rsidRPr="00D3232D">
              <w:t>C4-253157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7007"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C596"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4EDE0"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70CF" w14:textId="77777777" w:rsidR="00D3232D" w:rsidRPr="00D3232D" w:rsidRDefault="00D3232D">
            <w:r w:rsidRPr="00D3232D">
              <w:t>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852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D560"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A42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7C1B"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EF06" w14:textId="77777777" w:rsidR="00D3232D" w:rsidRPr="00D3232D" w:rsidRDefault="00D3232D">
            <w:r w:rsidRPr="00D3232D">
              <w:t>postponed</w:t>
            </w:r>
          </w:p>
        </w:tc>
      </w:tr>
      <w:tr w:rsidR="00F15DC7" w:rsidRPr="00D3232D" w14:paraId="5999E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65C09" w14:textId="77777777" w:rsidR="00D3232D" w:rsidRPr="00D3232D" w:rsidRDefault="00D3232D">
            <w:r w:rsidRPr="00D3232D">
              <w:t>C4-253158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ACBF"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EF62"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C4DD4"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A5F1" w14:textId="77777777" w:rsidR="00D3232D" w:rsidRPr="00D3232D" w:rsidRDefault="00D3232D">
            <w:r w:rsidRPr="00D3232D">
              <w:t>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E5E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53A4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30FF"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98EDD"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812A" w14:textId="77777777" w:rsidR="00D3232D" w:rsidRPr="00D3232D" w:rsidRDefault="00D3232D">
            <w:r w:rsidRPr="00D3232D">
              <w:t>revised</w:t>
            </w:r>
          </w:p>
        </w:tc>
      </w:tr>
      <w:tr w:rsidR="00F15DC7" w:rsidRPr="00D3232D" w14:paraId="45FAB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34EB" w14:textId="77777777" w:rsidR="00D3232D" w:rsidRPr="00D3232D" w:rsidRDefault="00D3232D">
            <w:r w:rsidRPr="00D3232D">
              <w:t>C4-253440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8DA9D" w14:textId="77777777" w:rsidR="00D3232D" w:rsidRPr="00D3232D" w:rsidRDefault="00D3232D">
            <w:r w:rsidRPr="00D3232D">
              <w:t>Handling for UE requested MA PDU session with invalid capabilities – Method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7834"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2696"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22D1" w14:textId="77777777" w:rsidR="00D3232D" w:rsidRPr="00D3232D" w:rsidRDefault="00D3232D">
            <w:r w:rsidRPr="00D3232D">
              <w:t>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97A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83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E360"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ACD2" w14:textId="77777777" w:rsidR="00D3232D" w:rsidRPr="00D3232D" w:rsidRDefault="00D3232D">
            <w:r w:rsidRPr="00D3232D">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D10E" w14:textId="77777777" w:rsidR="00D3232D" w:rsidRPr="00D3232D" w:rsidRDefault="00D3232D">
            <w:r w:rsidRPr="00D3232D">
              <w:t>postponed</w:t>
            </w:r>
          </w:p>
        </w:tc>
      </w:tr>
      <w:tr w:rsidR="00F15DC7" w:rsidRPr="00D3232D" w14:paraId="7CF99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E385" w14:textId="77777777" w:rsidR="00D3232D" w:rsidRPr="00D3232D" w:rsidRDefault="00D3232D">
            <w:r w:rsidRPr="00D3232D">
              <w:t>C4-253164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4227"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AE07"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36E8"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3F91" w14:textId="77777777" w:rsidR="00D3232D" w:rsidRPr="00D3232D" w:rsidRDefault="00D3232D">
            <w:r w:rsidRPr="00D3232D">
              <w:t>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7CF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0AB2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098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8FF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6766" w14:textId="77777777" w:rsidR="00D3232D" w:rsidRPr="00D3232D" w:rsidRDefault="00D3232D">
            <w:r w:rsidRPr="00D3232D">
              <w:t>revised</w:t>
            </w:r>
          </w:p>
        </w:tc>
      </w:tr>
      <w:tr w:rsidR="00F15DC7" w:rsidRPr="00D3232D" w14:paraId="79907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DBF6A" w14:textId="77777777" w:rsidR="00D3232D" w:rsidRPr="00D3232D" w:rsidRDefault="00D3232D">
            <w:r w:rsidRPr="00D3232D">
              <w:t>C4-253431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06C5" w14:textId="77777777" w:rsidR="00D3232D" w:rsidRPr="00D3232D" w:rsidRDefault="00D3232D">
            <w:r w:rsidRPr="00D3232D">
              <w:t>Duplication PDN Session Detection in case of static IP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956C"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329D" w14:textId="77777777" w:rsidR="00D3232D" w:rsidRPr="00D3232D" w:rsidRDefault="00D3232D">
            <w:r w:rsidRPr="00D3232D">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89DD5" w14:textId="77777777" w:rsidR="00D3232D" w:rsidRPr="00D3232D" w:rsidRDefault="00D3232D">
            <w:r w:rsidRPr="00D3232D">
              <w:t>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C45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9D1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354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A7E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25B5" w14:textId="77777777" w:rsidR="00D3232D" w:rsidRPr="00D3232D" w:rsidRDefault="00D3232D">
            <w:r w:rsidRPr="00D3232D">
              <w:t>agreed</w:t>
            </w:r>
          </w:p>
        </w:tc>
      </w:tr>
      <w:tr w:rsidR="00F15DC7" w:rsidRPr="00D3232D" w14:paraId="446F54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9754" w14:textId="77777777" w:rsidR="00D3232D" w:rsidRPr="00D3232D" w:rsidRDefault="00D3232D">
            <w:r w:rsidRPr="00D3232D">
              <w:t>C4-253068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63639"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183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4127"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7332" w14:textId="77777777" w:rsidR="00D3232D" w:rsidRPr="00D3232D" w:rsidRDefault="00D3232D">
            <w:r w:rsidRPr="00D3232D">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32F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D8A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A89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F4A1"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AD89" w14:textId="77777777" w:rsidR="00D3232D" w:rsidRPr="00D3232D" w:rsidRDefault="00D3232D">
            <w:r w:rsidRPr="00D3232D">
              <w:t>revised</w:t>
            </w:r>
          </w:p>
        </w:tc>
      </w:tr>
      <w:tr w:rsidR="00F15DC7" w:rsidRPr="00D3232D" w14:paraId="5FAA1F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99872" w14:textId="77777777" w:rsidR="00D3232D" w:rsidRPr="00D3232D" w:rsidRDefault="00D3232D">
            <w:r w:rsidRPr="00D3232D">
              <w:t>C4-253441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400D"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2FA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80589"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2EA3" w14:textId="77777777" w:rsidR="00D3232D" w:rsidRPr="00D3232D" w:rsidRDefault="00D3232D">
            <w:r w:rsidRPr="00D3232D">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119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705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E8E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F46E"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0C3C" w14:textId="77777777" w:rsidR="00D3232D" w:rsidRPr="00D3232D" w:rsidRDefault="00D3232D">
            <w:r w:rsidRPr="00D3232D">
              <w:t>revised</w:t>
            </w:r>
          </w:p>
        </w:tc>
      </w:tr>
      <w:tr w:rsidR="00F15DC7" w:rsidRPr="00D3232D" w14:paraId="5C785D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C8F0" w14:textId="77777777" w:rsidR="00D3232D" w:rsidRPr="00D3232D" w:rsidRDefault="00D3232D">
            <w:r w:rsidRPr="00D3232D">
              <w:t>C4-253526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567D"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AED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B0EC6"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A343" w14:textId="77777777" w:rsidR="00D3232D" w:rsidRPr="00D3232D" w:rsidRDefault="00D3232D">
            <w:r w:rsidRPr="00D3232D">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194E"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DA89E"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A82B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DE6E"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F907" w14:textId="77777777" w:rsidR="00D3232D" w:rsidRPr="00D3232D" w:rsidRDefault="00D3232D">
            <w:r w:rsidRPr="00D3232D">
              <w:t>agreed</w:t>
            </w:r>
          </w:p>
        </w:tc>
      </w:tr>
      <w:tr w:rsidR="00F15DC7" w:rsidRPr="00D3232D" w14:paraId="14B13D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4BE1" w14:textId="77777777" w:rsidR="00D3232D" w:rsidRPr="00D3232D" w:rsidRDefault="00D3232D">
            <w:r w:rsidRPr="00D3232D">
              <w:t>C4-253069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3B71B"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3B6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F241"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698C" w14:textId="77777777" w:rsidR="00D3232D" w:rsidRPr="00D3232D" w:rsidRDefault="00D3232D">
            <w:r w:rsidRPr="00D3232D">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1A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E1E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520F"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B5BB"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AE31" w14:textId="77777777" w:rsidR="00D3232D" w:rsidRPr="00D3232D" w:rsidRDefault="00D3232D">
            <w:r w:rsidRPr="00D3232D">
              <w:t>revised</w:t>
            </w:r>
          </w:p>
        </w:tc>
      </w:tr>
      <w:tr w:rsidR="00F15DC7" w:rsidRPr="00D3232D" w14:paraId="373CF2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790F" w14:textId="77777777" w:rsidR="00D3232D" w:rsidRPr="00D3232D" w:rsidRDefault="00D3232D">
            <w:r w:rsidRPr="00D3232D">
              <w:t>C4-253442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2033"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FFC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90295"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074B" w14:textId="77777777" w:rsidR="00D3232D" w:rsidRPr="00D3232D" w:rsidRDefault="00D3232D">
            <w:r w:rsidRPr="00D3232D">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70C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8CC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E217"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6709B"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EC02" w14:textId="77777777" w:rsidR="00D3232D" w:rsidRPr="00D3232D" w:rsidRDefault="00D3232D">
            <w:r w:rsidRPr="00D3232D">
              <w:t>revised</w:t>
            </w:r>
          </w:p>
        </w:tc>
      </w:tr>
      <w:tr w:rsidR="00F15DC7" w:rsidRPr="00D3232D" w14:paraId="7479F4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8A7D" w14:textId="77777777" w:rsidR="00D3232D" w:rsidRPr="00D3232D" w:rsidRDefault="00D3232D">
            <w:r w:rsidRPr="00D3232D">
              <w:lastRenderedPageBreak/>
              <w:t>C4-253527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B5FA" w14:textId="77777777" w:rsidR="00D3232D" w:rsidRPr="00D3232D" w:rsidRDefault="00D3232D">
            <w:r w:rsidRPr="00D3232D">
              <w:t>PDU Set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061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A5FD" w14:textId="77777777" w:rsidR="00D3232D" w:rsidRPr="00D3232D" w:rsidRDefault="00D3232D">
            <w:r w:rsidRPr="00D3232D">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7C68" w14:textId="77777777" w:rsidR="00D3232D" w:rsidRPr="00D3232D" w:rsidRDefault="00D3232D">
            <w:r w:rsidRPr="00D3232D">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5CA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29D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A2AF2"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59E9" w14:textId="77777777" w:rsidR="00D3232D" w:rsidRPr="00D3232D" w:rsidRDefault="00D3232D">
            <w:r w:rsidRPr="00D3232D">
              <w:t>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0AE0" w14:textId="77777777" w:rsidR="00D3232D" w:rsidRPr="00D3232D" w:rsidRDefault="00D3232D">
            <w:r w:rsidRPr="00D3232D">
              <w:t>agreed</w:t>
            </w:r>
          </w:p>
        </w:tc>
      </w:tr>
      <w:tr w:rsidR="00F15DC7" w:rsidRPr="00D3232D" w14:paraId="1CD00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728F" w14:textId="77777777" w:rsidR="00D3232D" w:rsidRPr="00D3232D" w:rsidRDefault="00D3232D">
            <w:r w:rsidRPr="00D3232D">
              <w:t>C4-253337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83A2"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B3B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79D4"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87A5"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7F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E6A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25D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005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31100" w14:textId="77777777" w:rsidR="00D3232D" w:rsidRPr="00D3232D" w:rsidRDefault="00D3232D">
            <w:r w:rsidRPr="00D3232D">
              <w:t>revised</w:t>
            </w:r>
          </w:p>
        </w:tc>
      </w:tr>
      <w:tr w:rsidR="00F15DC7" w:rsidRPr="00D3232D" w14:paraId="31E114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A8C6" w14:textId="77777777" w:rsidR="00D3232D" w:rsidRPr="00D3232D" w:rsidRDefault="00D3232D">
            <w:r w:rsidRPr="00D3232D">
              <w:t>C4-253475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A200"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AD6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DBE6"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E916"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8C5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48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DD1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BAF5"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02FA7" w14:textId="77777777" w:rsidR="00D3232D" w:rsidRPr="00D3232D" w:rsidRDefault="00D3232D">
            <w:r w:rsidRPr="00D3232D">
              <w:t>revised</w:t>
            </w:r>
          </w:p>
        </w:tc>
      </w:tr>
      <w:tr w:rsidR="00F15DC7" w:rsidRPr="00D3232D" w14:paraId="537682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A1BD9" w14:textId="77777777" w:rsidR="00D3232D" w:rsidRPr="00D3232D" w:rsidRDefault="00D3232D">
            <w:r w:rsidRPr="00D3232D">
              <w:t>C4-253566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1C5D"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BEF0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D82D"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2120"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75F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0DB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444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A477C"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519AA" w14:textId="77777777" w:rsidR="00D3232D" w:rsidRPr="00D3232D" w:rsidRDefault="00D3232D">
            <w:r w:rsidRPr="00D3232D">
              <w:t>revised</w:t>
            </w:r>
          </w:p>
        </w:tc>
      </w:tr>
      <w:tr w:rsidR="00F15DC7" w:rsidRPr="00D3232D" w14:paraId="3D45B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BA20" w14:textId="77777777" w:rsidR="00D3232D" w:rsidRPr="00D3232D" w:rsidRDefault="00D3232D">
            <w:r w:rsidRPr="00D3232D">
              <w:t>C4-253573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AFDD9" w14:textId="77777777" w:rsidR="00D3232D" w:rsidRPr="00D3232D" w:rsidRDefault="00D3232D">
            <w:r w:rsidRPr="00D3232D">
              <w:t>Add IMS AS registration to HSS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255A"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DE64"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25CFF" w14:textId="77777777" w:rsidR="00D3232D" w:rsidRPr="00D3232D" w:rsidRDefault="00D3232D">
            <w:r w:rsidRPr="00D3232D">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8518"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CB71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EC1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014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C3CF" w14:textId="77777777" w:rsidR="00D3232D" w:rsidRPr="00D3232D" w:rsidRDefault="00D3232D">
            <w:r w:rsidRPr="00D3232D">
              <w:t>agreed</w:t>
            </w:r>
          </w:p>
        </w:tc>
      </w:tr>
      <w:tr w:rsidR="00F15DC7" w:rsidRPr="00D3232D" w14:paraId="628F68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0BD0" w14:textId="77777777" w:rsidR="00D3232D" w:rsidRPr="00D3232D" w:rsidRDefault="00D3232D">
            <w:r w:rsidRPr="00D3232D">
              <w:t>C4-253340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07C7"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0F4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A9D4"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9E2BD"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336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6F2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0ED4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B88B"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95D9" w14:textId="77777777" w:rsidR="00D3232D" w:rsidRPr="00D3232D" w:rsidRDefault="00D3232D">
            <w:r w:rsidRPr="00D3232D">
              <w:t>revised</w:t>
            </w:r>
          </w:p>
        </w:tc>
      </w:tr>
      <w:tr w:rsidR="00F15DC7" w:rsidRPr="00D3232D" w14:paraId="528B0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23C4" w14:textId="77777777" w:rsidR="00D3232D" w:rsidRPr="00D3232D" w:rsidRDefault="00D3232D">
            <w:r w:rsidRPr="00D3232D">
              <w:t>C4-253478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E542"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BA4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9442"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669E"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A8F8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A0A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531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FE6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C075" w14:textId="77777777" w:rsidR="00D3232D" w:rsidRPr="00D3232D" w:rsidRDefault="00D3232D">
            <w:r w:rsidRPr="00D3232D">
              <w:t>revised</w:t>
            </w:r>
          </w:p>
        </w:tc>
      </w:tr>
      <w:tr w:rsidR="00F15DC7" w:rsidRPr="00D3232D" w14:paraId="0B88B8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51F77" w14:textId="77777777" w:rsidR="00D3232D" w:rsidRPr="00D3232D" w:rsidRDefault="00D3232D">
            <w:r w:rsidRPr="00D3232D">
              <w:t>C4-253567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E841"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DF2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3B755"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CFB64"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0F0D"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273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130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567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2783" w14:textId="77777777" w:rsidR="00D3232D" w:rsidRPr="00D3232D" w:rsidRDefault="00D3232D">
            <w:r w:rsidRPr="00D3232D">
              <w:t>revised</w:t>
            </w:r>
          </w:p>
        </w:tc>
      </w:tr>
      <w:tr w:rsidR="00F15DC7" w:rsidRPr="00D3232D" w14:paraId="0384D6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9CBA" w14:textId="77777777" w:rsidR="00D3232D" w:rsidRPr="00D3232D" w:rsidRDefault="00D3232D">
            <w:r w:rsidRPr="00D3232D">
              <w:t>C4-253578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D4B1D"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4C3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381B2"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477C"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0DE7"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4370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0C94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CE0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106C" w14:textId="77777777" w:rsidR="00D3232D" w:rsidRPr="00D3232D" w:rsidRDefault="00D3232D">
            <w:r w:rsidRPr="00D3232D">
              <w:t>revised</w:t>
            </w:r>
          </w:p>
        </w:tc>
      </w:tr>
      <w:tr w:rsidR="00F15DC7" w:rsidRPr="00D3232D" w14:paraId="09E57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84C0" w14:textId="77777777" w:rsidR="00D3232D" w:rsidRPr="00D3232D" w:rsidRDefault="00D3232D">
            <w:r w:rsidRPr="00D3232D">
              <w:t>C4-253580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782A" w14:textId="77777777" w:rsidR="00D3232D" w:rsidRPr="00D3232D" w:rsidRDefault="00D3232D">
            <w:r w:rsidRPr="00D3232D">
              <w:t>Add HSS subscription to IMA AS procedure via Sh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C8D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E8573"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6B6A" w14:textId="77777777" w:rsidR="00D3232D" w:rsidRPr="00D3232D" w:rsidRDefault="00D3232D">
            <w:r w:rsidRPr="00D3232D">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84CC" w14:textId="77777777" w:rsidR="00D3232D" w:rsidRPr="00D3232D" w:rsidRDefault="00D3232D">
            <w:r w:rsidRPr="00D3232D">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3DE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B9A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7F4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B74B" w14:textId="77777777" w:rsidR="00D3232D" w:rsidRPr="00D3232D" w:rsidRDefault="00D3232D">
            <w:r w:rsidRPr="00D3232D">
              <w:t>postponed</w:t>
            </w:r>
          </w:p>
        </w:tc>
      </w:tr>
      <w:tr w:rsidR="00F15DC7" w:rsidRPr="00D3232D" w14:paraId="0B4840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89572" w14:textId="77777777" w:rsidR="00D3232D" w:rsidRPr="00D3232D" w:rsidRDefault="00D3232D">
            <w:r w:rsidRPr="00D3232D">
              <w:t>C4-253343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10DB"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5E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9C09"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D67D" w14:textId="77777777" w:rsidR="00D3232D" w:rsidRPr="00D3232D" w:rsidRDefault="00D3232D">
            <w:r w:rsidRPr="00D3232D">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75B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D46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6FD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F91F"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03B0" w14:textId="77777777" w:rsidR="00D3232D" w:rsidRPr="00D3232D" w:rsidRDefault="00D3232D">
            <w:r w:rsidRPr="00D3232D">
              <w:t>revised</w:t>
            </w:r>
          </w:p>
        </w:tc>
      </w:tr>
      <w:tr w:rsidR="00F15DC7" w:rsidRPr="00D3232D" w14:paraId="034286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506A" w14:textId="77777777" w:rsidR="00D3232D" w:rsidRPr="00D3232D" w:rsidRDefault="00D3232D">
            <w:r w:rsidRPr="00D3232D">
              <w:t>C4-253446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E42C" w14:textId="77777777" w:rsidR="00D3232D" w:rsidRPr="00D3232D" w:rsidRDefault="00D3232D">
            <w:r w:rsidRPr="00D3232D">
              <w:t>Correct the processing for T-ADS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25AF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1CED" w14:textId="77777777" w:rsidR="00D3232D" w:rsidRPr="00D3232D" w:rsidRDefault="00D3232D">
            <w:r w:rsidRPr="00D3232D">
              <w:t>29.328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AB95" w14:textId="77777777" w:rsidR="00D3232D" w:rsidRPr="00D3232D" w:rsidRDefault="00D3232D">
            <w:r w:rsidRPr="00D3232D">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33C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C3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E185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3850"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412E" w14:textId="77777777" w:rsidR="00D3232D" w:rsidRPr="00D3232D" w:rsidRDefault="00D3232D">
            <w:r w:rsidRPr="00D3232D">
              <w:t>postponed</w:t>
            </w:r>
          </w:p>
        </w:tc>
      </w:tr>
      <w:tr w:rsidR="00F15DC7" w:rsidRPr="00D3232D" w14:paraId="6DAA78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FB884" w14:textId="77777777" w:rsidR="00D3232D" w:rsidRPr="00D3232D" w:rsidRDefault="00D3232D">
            <w:r w:rsidRPr="00D3232D">
              <w:t>C4-253336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595A" w14:textId="77777777" w:rsidR="00D3232D" w:rsidRPr="00D3232D" w:rsidRDefault="00D3232D">
            <w:r w:rsidRPr="00D3232D">
              <w:t>Add commands and AVPs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A16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69E7"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8934"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51E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E5B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167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C3D8"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35E5" w14:textId="77777777" w:rsidR="00D3232D" w:rsidRPr="00D3232D" w:rsidRDefault="00D3232D">
            <w:r w:rsidRPr="00D3232D">
              <w:t>revised</w:t>
            </w:r>
          </w:p>
        </w:tc>
      </w:tr>
      <w:tr w:rsidR="00F15DC7" w:rsidRPr="00D3232D" w14:paraId="4423B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AA69" w14:textId="77777777" w:rsidR="00D3232D" w:rsidRPr="00D3232D" w:rsidRDefault="00D3232D">
            <w:r w:rsidRPr="00D3232D">
              <w:t>C4-253474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4C4C" w14:textId="77777777" w:rsidR="00D3232D" w:rsidRPr="00D3232D" w:rsidRDefault="00D3232D">
            <w:r w:rsidRPr="00D3232D">
              <w:t>Add commands and AVPs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C46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26CA"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F3E4"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49D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B3E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47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BC926"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9152" w14:textId="77777777" w:rsidR="00D3232D" w:rsidRPr="00D3232D" w:rsidRDefault="00D3232D">
            <w:r w:rsidRPr="00D3232D">
              <w:t>revised</w:t>
            </w:r>
          </w:p>
        </w:tc>
      </w:tr>
      <w:tr w:rsidR="00F15DC7" w:rsidRPr="00D3232D" w14:paraId="2AA85D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A871" w14:textId="77777777" w:rsidR="00D3232D" w:rsidRPr="00D3232D" w:rsidRDefault="00D3232D">
            <w:r w:rsidRPr="00D3232D">
              <w:t>C4-253565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C8A7"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5ABA"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63EA"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F9C0"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C0A66"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C8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F14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FEF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74CA" w14:textId="77777777" w:rsidR="00D3232D" w:rsidRPr="00D3232D" w:rsidRDefault="00D3232D">
            <w:r w:rsidRPr="00D3232D">
              <w:t>revised</w:t>
            </w:r>
          </w:p>
        </w:tc>
      </w:tr>
      <w:tr w:rsidR="00F15DC7" w:rsidRPr="00D3232D" w14:paraId="386C0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8A623" w14:textId="77777777" w:rsidR="00D3232D" w:rsidRPr="00D3232D" w:rsidRDefault="00D3232D">
            <w:r w:rsidRPr="00D3232D">
              <w:t>C4-253572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58FF" w14:textId="77777777" w:rsidR="00D3232D" w:rsidRPr="00D3232D" w:rsidRDefault="00D3232D">
            <w:r w:rsidRPr="00D3232D">
              <w:t>Add new value of Data-Reference AVP to support IMS AS registration to HSS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DEAB" w14:textId="77777777" w:rsidR="00D3232D" w:rsidRPr="00D3232D" w:rsidRDefault="00D3232D">
            <w:r w:rsidRPr="00D3232D">
              <w:t>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0A29"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77AC" w14:textId="77777777" w:rsidR="00D3232D" w:rsidRPr="00D3232D" w:rsidRDefault="00D3232D">
            <w:r w:rsidRPr="00D3232D">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CE4D7"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E0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902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B25F9"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9A66" w14:textId="77777777" w:rsidR="00D3232D" w:rsidRPr="00D3232D" w:rsidRDefault="00D3232D">
            <w:r w:rsidRPr="00D3232D">
              <w:t>agreed</w:t>
            </w:r>
          </w:p>
        </w:tc>
      </w:tr>
      <w:tr w:rsidR="00F15DC7" w:rsidRPr="00D3232D" w14:paraId="15A288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A0DC" w14:textId="77777777" w:rsidR="00D3232D" w:rsidRPr="00D3232D" w:rsidRDefault="00D3232D">
            <w:r w:rsidRPr="00D3232D">
              <w:t>C4-253341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E1A6"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935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0677C"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EF0D0"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943A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A99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FCD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AF0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8119" w14:textId="77777777" w:rsidR="00D3232D" w:rsidRPr="00D3232D" w:rsidRDefault="00D3232D">
            <w:r w:rsidRPr="00D3232D">
              <w:t>revised</w:t>
            </w:r>
          </w:p>
        </w:tc>
      </w:tr>
      <w:tr w:rsidR="00F15DC7" w:rsidRPr="00D3232D" w14:paraId="05309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CCFA3" w14:textId="77777777" w:rsidR="00D3232D" w:rsidRPr="00D3232D" w:rsidRDefault="00D3232D">
            <w:r w:rsidRPr="00D3232D">
              <w:t>C4-253479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4F45"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E69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884D"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AA19"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366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A006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BB6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E68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20D6" w14:textId="77777777" w:rsidR="00D3232D" w:rsidRPr="00D3232D" w:rsidRDefault="00D3232D">
            <w:r w:rsidRPr="00D3232D">
              <w:t>revised</w:t>
            </w:r>
          </w:p>
        </w:tc>
      </w:tr>
      <w:tr w:rsidR="00F15DC7" w:rsidRPr="00D3232D" w14:paraId="742013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9C86" w14:textId="77777777" w:rsidR="00D3232D" w:rsidRPr="00D3232D" w:rsidRDefault="00D3232D">
            <w:r w:rsidRPr="00D3232D">
              <w:t>C4-253568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9EDD"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F6A7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0DF5"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553F6"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2C3A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D6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EB83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D12DB"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3A58" w14:textId="77777777" w:rsidR="00D3232D" w:rsidRPr="00D3232D" w:rsidRDefault="00D3232D">
            <w:r w:rsidRPr="00D3232D">
              <w:t>revised</w:t>
            </w:r>
          </w:p>
        </w:tc>
      </w:tr>
      <w:tr w:rsidR="00F15DC7" w:rsidRPr="00D3232D" w14:paraId="69198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14BF" w14:textId="77777777" w:rsidR="00D3232D" w:rsidRPr="00D3232D" w:rsidRDefault="00D3232D">
            <w:r w:rsidRPr="00D3232D">
              <w:t>C4-253577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A40C" w14:textId="77777777" w:rsidR="00D3232D" w:rsidRPr="00D3232D" w:rsidRDefault="00D3232D">
            <w:r w:rsidRPr="00D3232D">
              <w:t>Add commands and AVPs to support HSS subscription to IMS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F573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F64E" w14:textId="77777777" w:rsidR="00D3232D" w:rsidRPr="00D3232D" w:rsidRDefault="00D3232D">
            <w:r w:rsidRPr="00D3232D">
              <w:t>29.329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B958" w14:textId="77777777" w:rsidR="00D3232D" w:rsidRPr="00D3232D" w:rsidRDefault="00D3232D">
            <w:r w:rsidRPr="00D3232D">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48DA"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8B8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1DC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28E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7A02" w14:textId="77777777" w:rsidR="00D3232D" w:rsidRPr="00D3232D" w:rsidRDefault="00D3232D">
            <w:r w:rsidRPr="00D3232D">
              <w:t>available</w:t>
            </w:r>
          </w:p>
        </w:tc>
      </w:tr>
      <w:tr w:rsidR="00F15DC7" w:rsidRPr="00D3232D" w14:paraId="56ED4C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3F5D" w14:textId="77777777" w:rsidR="00D3232D" w:rsidRPr="00D3232D" w:rsidRDefault="00D3232D">
            <w:r w:rsidRPr="00D3232D">
              <w:t>C4-253373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9074" w14:textId="77777777" w:rsidR="00D3232D" w:rsidRPr="00D3232D" w:rsidRDefault="00D3232D">
            <w:r w:rsidRPr="00D3232D">
              <w:t>Add RTCP RR packets trigger procedure to support IMS restoration procedures after PCRF/PCF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786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AF9D" w14:textId="77777777" w:rsidR="00D3232D" w:rsidRPr="00D3232D" w:rsidRDefault="00D3232D">
            <w:r w:rsidRPr="00D3232D">
              <w:t>29.334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CE7D" w14:textId="77777777" w:rsidR="00D3232D" w:rsidRPr="00D3232D" w:rsidRDefault="00D3232D">
            <w:r w:rsidRPr="00D3232D">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4A9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004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A9C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BB72" w14:textId="77777777" w:rsidR="00D3232D" w:rsidRPr="00D3232D" w:rsidRDefault="00D3232D">
            <w:r w:rsidRPr="00D3232D">
              <w:t>IMS_RES-CT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D111" w14:textId="77777777" w:rsidR="00D3232D" w:rsidRPr="00D3232D" w:rsidRDefault="00D3232D">
            <w:r w:rsidRPr="00D3232D">
              <w:t>agreed</w:t>
            </w:r>
          </w:p>
        </w:tc>
      </w:tr>
      <w:tr w:rsidR="00F15DC7" w:rsidRPr="00D3232D" w14:paraId="34715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3E26" w14:textId="77777777" w:rsidR="00D3232D" w:rsidRPr="00D3232D" w:rsidRDefault="00D3232D">
            <w:r w:rsidRPr="00D3232D">
              <w:lastRenderedPageBreak/>
              <w:t>C4-253242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372F" w14:textId="77777777" w:rsidR="00D3232D" w:rsidRPr="00D3232D" w:rsidRDefault="00D3232D">
            <w:r w:rsidRPr="00D3232D">
              <w:t>SM delivery HPLMN routing via SMS Router and SMSF addresses in RDR/RDA.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D7D2" w14:textId="77777777" w:rsidR="00D3232D" w:rsidRPr="00D3232D" w:rsidRDefault="00D3232D">
            <w:r w:rsidRPr="00D3232D">
              <w:t>Cisco Systems, Nokia,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73A5"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7169" w14:textId="77777777" w:rsidR="00D3232D" w:rsidRPr="00D3232D" w:rsidRDefault="00D3232D">
            <w:r w:rsidRPr="00D3232D">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955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46C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48A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459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A547" w14:textId="77777777" w:rsidR="00D3232D" w:rsidRPr="00D3232D" w:rsidRDefault="00D3232D">
            <w:r w:rsidRPr="00D3232D">
              <w:t>agreed</w:t>
            </w:r>
          </w:p>
        </w:tc>
      </w:tr>
      <w:tr w:rsidR="00F15DC7" w:rsidRPr="00D3232D" w14:paraId="155AC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16BE" w14:textId="77777777" w:rsidR="00D3232D" w:rsidRPr="00D3232D" w:rsidRDefault="00D3232D">
            <w:r w:rsidRPr="00D3232D">
              <w:t>C4-253243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6012" w14:textId="77777777" w:rsidR="00D3232D" w:rsidRPr="00D3232D" w:rsidRDefault="00D3232D">
            <w:r w:rsidRPr="00D3232D">
              <w:t>Adding MNR5GN3G to MWD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85DB"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EB03"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C4BA" w14:textId="77777777" w:rsidR="00D3232D" w:rsidRPr="00D3232D" w:rsidRDefault="00D3232D">
            <w:r w:rsidRPr="00D3232D">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105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52AA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1A5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2EE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2477" w14:textId="77777777" w:rsidR="00D3232D" w:rsidRPr="00D3232D" w:rsidRDefault="00D3232D">
            <w:r w:rsidRPr="00D3232D">
              <w:t>agreed</w:t>
            </w:r>
          </w:p>
        </w:tc>
      </w:tr>
      <w:tr w:rsidR="00F15DC7" w:rsidRPr="00D3232D" w14:paraId="3BA48E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69E7" w14:textId="77777777" w:rsidR="00D3232D" w:rsidRPr="00D3232D" w:rsidRDefault="00D3232D">
            <w:r w:rsidRPr="00D3232D">
              <w:t>C4-253249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96FD"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3A1B"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019D"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EBBC7" w14:textId="77777777" w:rsidR="00D3232D" w:rsidRPr="00D3232D" w:rsidRDefault="00D3232D">
            <w:r w:rsidRPr="00D3232D">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8FA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6CD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2B4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AE43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EBFF" w14:textId="77777777" w:rsidR="00D3232D" w:rsidRPr="00D3232D" w:rsidRDefault="00D3232D">
            <w:r w:rsidRPr="00D3232D">
              <w:t>revised</w:t>
            </w:r>
          </w:p>
        </w:tc>
      </w:tr>
      <w:tr w:rsidR="00F15DC7" w:rsidRPr="00D3232D" w14:paraId="473D7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F6EF" w14:textId="77777777" w:rsidR="00D3232D" w:rsidRPr="00D3232D" w:rsidRDefault="00D3232D">
            <w:r w:rsidRPr="00D3232D">
              <w:t>C4-253488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0BF6" w14:textId="77777777" w:rsidR="00D3232D" w:rsidRPr="00D3232D" w:rsidRDefault="00D3232D">
            <w:r w:rsidRPr="00D3232D">
              <w:t>SMSF Address encoding in Serving-Node and Additional-Serving-Node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ADBD" w14:textId="77777777" w:rsidR="00D3232D" w:rsidRPr="00D3232D" w:rsidRDefault="00D3232D">
            <w:r w:rsidRPr="00D3232D">
              <w:t>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0F8A" w14:textId="77777777" w:rsidR="00D3232D" w:rsidRPr="00D3232D" w:rsidRDefault="00D3232D">
            <w:r w:rsidRPr="00D3232D">
              <w:t>29.338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9FFEB" w14:textId="77777777" w:rsidR="00D3232D" w:rsidRPr="00D3232D" w:rsidRDefault="00D3232D">
            <w:r w:rsidRPr="00D3232D">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BAB9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2BC2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57D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E957"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695A" w14:textId="77777777" w:rsidR="00D3232D" w:rsidRPr="00D3232D" w:rsidRDefault="00D3232D">
            <w:r w:rsidRPr="00D3232D">
              <w:t>agreed</w:t>
            </w:r>
          </w:p>
        </w:tc>
      </w:tr>
      <w:tr w:rsidR="00F15DC7" w:rsidRPr="00D3232D" w14:paraId="1D48B7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6BE8" w14:textId="77777777" w:rsidR="00D3232D" w:rsidRPr="00D3232D" w:rsidRDefault="00D3232D">
            <w:r w:rsidRPr="00D3232D">
              <w:t>C4-253073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6FDC" w14:textId="77777777" w:rsidR="00D3232D" w:rsidRPr="00D3232D" w:rsidRDefault="00D3232D">
            <w:r w:rsidRPr="00D3232D">
              <w:t>Fixing references for Authorization of NF service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016D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7690"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97150" w14:textId="77777777" w:rsidR="00D3232D" w:rsidRPr="00D3232D" w:rsidRDefault="00D3232D">
            <w:r w:rsidRPr="00D3232D">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05C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2C2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FED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C2C3" w14:textId="77777777" w:rsidR="00D3232D" w:rsidRPr="00D3232D" w:rsidRDefault="00D3232D">
            <w:r w:rsidRPr="00D3232D">
              <w:t>TEI19_NFsel_by_tPLMN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9213" w14:textId="77777777" w:rsidR="00D3232D" w:rsidRPr="00D3232D" w:rsidRDefault="00D3232D">
            <w:r w:rsidRPr="00D3232D">
              <w:t>agreed</w:t>
            </w:r>
          </w:p>
        </w:tc>
      </w:tr>
      <w:tr w:rsidR="00F15DC7" w:rsidRPr="00D3232D" w14:paraId="00E47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3F9F" w14:textId="77777777" w:rsidR="00D3232D" w:rsidRPr="00D3232D" w:rsidRDefault="00D3232D">
            <w:r w:rsidRPr="00D3232D">
              <w:t>C4-253089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7999"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BD5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CB5B"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305B" w14:textId="77777777" w:rsidR="00D3232D" w:rsidRPr="00D3232D" w:rsidRDefault="00D3232D">
            <w:r w:rsidRPr="00D3232D">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C2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AF4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D7F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108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7B3C" w14:textId="77777777" w:rsidR="00D3232D" w:rsidRPr="00D3232D" w:rsidRDefault="00D3232D">
            <w:r w:rsidRPr="00D3232D">
              <w:t>revised</w:t>
            </w:r>
          </w:p>
        </w:tc>
      </w:tr>
      <w:tr w:rsidR="00F15DC7" w:rsidRPr="00D3232D" w14:paraId="7DAB9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C25B" w14:textId="77777777" w:rsidR="00D3232D" w:rsidRPr="00D3232D" w:rsidRDefault="00D3232D">
            <w:r w:rsidRPr="00D3232D">
              <w:t>C4-253358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CF001" w14:textId="77777777" w:rsidR="00D3232D" w:rsidRPr="00D3232D" w:rsidRDefault="00D3232D">
            <w:r w:rsidRPr="00D3232D">
              <w:t>Requester's PLMN IDs in service request to SCP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3E9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DF3BB"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34B5" w14:textId="77777777" w:rsidR="00D3232D" w:rsidRPr="00D3232D" w:rsidRDefault="00D3232D">
            <w:r w:rsidRPr="00D3232D">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F39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FBD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5D1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6B2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B648" w14:textId="77777777" w:rsidR="00D3232D" w:rsidRPr="00D3232D" w:rsidRDefault="00D3232D">
            <w:r w:rsidRPr="00D3232D">
              <w:t>agreed</w:t>
            </w:r>
          </w:p>
        </w:tc>
      </w:tr>
      <w:tr w:rsidR="00F15DC7" w:rsidRPr="00D3232D" w14:paraId="2161DD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980" w14:textId="77777777" w:rsidR="00D3232D" w:rsidRPr="00D3232D" w:rsidRDefault="00D3232D">
            <w:r w:rsidRPr="00D3232D">
              <w:t>C4-253092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A58" w14:textId="77777777" w:rsidR="00D3232D" w:rsidRPr="00D3232D" w:rsidRDefault="00D3232D">
            <w:r w:rsidRPr="00D3232D">
              <w:t>Editor's note on NRF API URI usage for NFc reselection in inter-PLMN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7297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058F"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FE43" w14:textId="77777777" w:rsidR="00D3232D" w:rsidRPr="00D3232D" w:rsidRDefault="00D3232D">
            <w:r w:rsidRPr="00D3232D">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3CD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B8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9FC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00FD"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BB23" w14:textId="77777777" w:rsidR="00D3232D" w:rsidRPr="00D3232D" w:rsidRDefault="00D3232D">
            <w:r w:rsidRPr="00D3232D">
              <w:t>agreed</w:t>
            </w:r>
          </w:p>
        </w:tc>
      </w:tr>
      <w:tr w:rsidR="00F15DC7" w:rsidRPr="00D3232D" w14:paraId="2D87FF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36D33" w14:textId="77777777" w:rsidR="00D3232D" w:rsidRPr="00D3232D" w:rsidRDefault="00D3232D">
            <w:r w:rsidRPr="00D3232D">
              <w:t>C4-253095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0708"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9F0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1F84"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1D43B" w14:textId="77777777" w:rsidR="00D3232D" w:rsidRPr="00D3232D" w:rsidRDefault="00D3232D">
            <w:r w:rsidRPr="00D3232D">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CDF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A5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EEB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22B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B095" w14:textId="77777777" w:rsidR="00D3232D" w:rsidRPr="00D3232D" w:rsidRDefault="00D3232D">
            <w:r w:rsidRPr="00D3232D">
              <w:t>agreed</w:t>
            </w:r>
          </w:p>
        </w:tc>
      </w:tr>
      <w:tr w:rsidR="00F15DC7" w:rsidRPr="00D3232D" w14:paraId="693ED3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B988" w14:textId="77777777" w:rsidR="00D3232D" w:rsidRPr="00D3232D" w:rsidRDefault="00D3232D">
            <w:r w:rsidRPr="00D3232D">
              <w:t>C4-253206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36935" w14:textId="77777777" w:rsidR="00D3232D" w:rsidRPr="00D3232D" w:rsidRDefault="00D3232D">
            <w:r w:rsidRPr="00D3232D">
              <w:t>Correction of misused reference to "LCI" and typo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BEB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4F9D"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31C5" w14:textId="77777777" w:rsidR="00D3232D" w:rsidRPr="00D3232D" w:rsidRDefault="00D3232D">
            <w:r w:rsidRPr="00D3232D">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369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51F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538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5F1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21FD" w14:textId="77777777" w:rsidR="00D3232D" w:rsidRPr="00D3232D" w:rsidRDefault="00D3232D">
            <w:r w:rsidRPr="00D3232D">
              <w:t>agreed</w:t>
            </w:r>
          </w:p>
        </w:tc>
      </w:tr>
      <w:tr w:rsidR="00F15DC7" w:rsidRPr="00D3232D" w14:paraId="54E040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651" w14:textId="77777777" w:rsidR="00D3232D" w:rsidRPr="00D3232D" w:rsidRDefault="00D3232D">
            <w:r w:rsidRPr="00D3232D">
              <w:t>C4-253261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87A3"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D334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49E9"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4ECF" w14:textId="77777777" w:rsidR="00D3232D" w:rsidRPr="00D3232D" w:rsidRDefault="00D3232D">
            <w:r w:rsidRPr="00D3232D">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028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297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C96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EC21"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9B28" w14:textId="77777777" w:rsidR="00D3232D" w:rsidRPr="00D3232D" w:rsidRDefault="00D3232D">
            <w:r w:rsidRPr="00D3232D">
              <w:t>revised</w:t>
            </w:r>
          </w:p>
        </w:tc>
      </w:tr>
      <w:tr w:rsidR="00F15DC7" w:rsidRPr="00D3232D" w14:paraId="6A9AA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6E1E" w14:textId="77777777" w:rsidR="00D3232D" w:rsidRPr="00D3232D" w:rsidRDefault="00D3232D">
            <w:r w:rsidRPr="00D3232D">
              <w:t>C4-253362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D570E" w14:textId="77777777" w:rsidR="00D3232D" w:rsidRPr="00D3232D" w:rsidRDefault="00D3232D">
            <w:r w:rsidRPr="00D3232D">
              <w:t>Binding Indication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8BF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D222" w14:textId="77777777" w:rsidR="00D3232D" w:rsidRPr="00D3232D" w:rsidRDefault="00D3232D">
            <w:r w:rsidRPr="00D3232D">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33CD" w14:textId="77777777" w:rsidR="00D3232D" w:rsidRPr="00D3232D" w:rsidRDefault="00D3232D">
            <w:r w:rsidRPr="00D3232D">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03F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A89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999D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F060"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564D9" w14:textId="77777777" w:rsidR="00D3232D" w:rsidRPr="00D3232D" w:rsidRDefault="00D3232D">
            <w:r w:rsidRPr="00D3232D">
              <w:t>agreed</w:t>
            </w:r>
          </w:p>
        </w:tc>
      </w:tr>
      <w:tr w:rsidR="00F15DC7" w:rsidRPr="00D3232D" w14:paraId="0F16F1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950A" w14:textId="77777777" w:rsidR="00D3232D" w:rsidRPr="00D3232D" w:rsidRDefault="00D3232D">
            <w:r w:rsidRPr="00D3232D">
              <w:t>C4-253109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6DE3"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5B5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8D3E" w14:textId="77777777" w:rsidR="00D3232D" w:rsidRPr="00D3232D" w:rsidRDefault="00D3232D">
            <w:r w:rsidRPr="00D3232D">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85E5" w14:textId="77777777" w:rsidR="00D3232D" w:rsidRPr="00D3232D" w:rsidRDefault="00D3232D">
            <w:r w:rsidRPr="00D3232D">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A47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4A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A141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5F04"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9CE95" w14:textId="77777777" w:rsidR="00D3232D" w:rsidRPr="00D3232D" w:rsidRDefault="00D3232D">
            <w:r w:rsidRPr="00D3232D">
              <w:t>revised</w:t>
            </w:r>
          </w:p>
        </w:tc>
      </w:tr>
      <w:tr w:rsidR="00F15DC7" w:rsidRPr="00D3232D" w14:paraId="1C3CE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12B5" w14:textId="77777777" w:rsidR="00D3232D" w:rsidRPr="00D3232D" w:rsidRDefault="00D3232D">
            <w:r w:rsidRPr="00D3232D">
              <w:t>C4-253360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979A" w14:textId="77777777" w:rsidR="00D3232D" w:rsidRPr="00D3232D" w:rsidRDefault="00D3232D">
            <w:r w:rsidRPr="00D3232D">
              <w:t>Use informative wording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AD8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47C5" w14:textId="77777777" w:rsidR="00D3232D" w:rsidRPr="00D3232D" w:rsidRDefault="00D3232D">
            <w:r w:rsidRPr="00D3232D">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077D" w14:textId="77777777" w:rsidR="00D3232D" w:rsidRPr="00D3232D" w:rsidRDefault="00D3232D">
            <w:r w:rsidRPr="00D3232D">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25B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DF7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0512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BBA6"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CCE2" w14:textId="77777777" w:rsidR="00D3232D" w:rsidRPr="00D3232D" w:rsidRDefault="00D3232D">
            <w:r w:rsidRPr="00D3232D">
              <w:t>agreed</w:t>
            </w:r>
          </w:p>
        </w:tc>
      </w:tr>
      <w:tr w:rsidR="00F15DC7" w:rsidRPr="00D3232D" w14:paraId="002EA2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F9C5" w14:textId="77777777" w:rsidR="00D3232D" w:rsidRPr="00D3232D" w:rsidRDefault="00D3232D">
            <w:r w:rsidRPr="00D3232D">
              <w:t>C4-253072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1E20C" w14:textId="77777777" w:rsidR="00D3232D" w:rsidRPr="00D3232D" w:rsidRDefault="00D3232D">
            <w:r w:rsidRPr="00D3232D">
              <w:t>Correction to H-SMF instance reselection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93E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62A1"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A689" w14:textId="77777777" w:rsidR="00D3232D" w:rsidRPr="00D3232D" w:rsidRDefault="00D3232D">
            <w:r w:rsidRPr="00D3232D">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ACC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D8A4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DE28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A1F2" w14:textId="77777777" w:rsidR="00D3232D" w:rsidRPr="00D3232D" w:rsidRDefault="00D3232D">
            <w:r w:rsidRPr="00D3232D">
              <w:t>TEI19_NFsel_by_tPLMN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9009" w14:textId="77777777" w:rsidR="00D3232D" w:rsidRPr="00D3232D" w:rsidRDefault="00D3232D">
            <w:r w:rsidRPr="00D3232D">
              <w:t>agreed</w:t>
            </w:r>
          </w:p>
        </w:tc>
      </w:tr>
      <w:tr w:rsidR="00F15DC7" w:rsidRPr="00D3232D" w14:paraId="64CDA2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4651F" w14:textId="77777777" w:rsidR="00D3232D" w:rsidRPr="00D3232D" w:rsidRDefault="00D3232D">
            <w:r w:rsidRPr="00D3232D">
              <w:t>C4-253080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1C3F" w14:textId="77777777" w:rsidR="00D3232D" w:rsidRPr="00D3232D" w:rsidRDefault="00D3232D">
            <w:r w:rsidRPr="00D3232D">
              <w:t>Corrections on Available Bitrate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77C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F157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7FEE1" w14:textId="77777777" w:rsidR="00D3232D" w:rsidRPr="00D3232D" w:rsidRDefault="00D3232D">
            <w:r w:rsidRPr="00D3232D">
              <w:t>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C67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B7E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C50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A342"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0A65" w14:textId="77777777" w:rsidR="00D3232D" w:rsidRPr="00D3232D" w:rsidRDefault="00D3232D">
            <w:r w:rsidRPr="00D3232D">
              <w:t>agreed</w:t>
            </w:r>
          </w:p>
        </w:tc>
      </w:tr>
      <w:tr w:rsidR="00F15DC7" w:rsidRPr="00D3232D" w14:paraId="419FD9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D125A" w14:textId="77777777" w:rsidR="00D3232D" w:rsidRPr="00D3232D" w:rsidRDefault="00D3232D">
            <w:r w:rsidRPr="00D3232D">
              <w:t>C4-253081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EFF9" w14:textId="77777777" w:rsidR="00D3232D" w:rsidRPr="00D3232D" w:rsidRDefault="00D3232D">
            <w:r w:rsidRPr="00D3232D">
              <w:t>PDU Set handling in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3DEC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32EA"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300C" w14:textId="77777777" w:rsidR="00D3232D" w:rsidRPr="00D3232D" w:rsidRDefault="00D3232D">
            <w:r w:rsidRPr="00D3232D">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0B8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469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E57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05CE"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7CF0" w14:textId="77777777" w:rsidR="00D3232D" w:rsidRPr="00D3232D" w:rsidRDefault="00D3232D">
            <w:r w:rsidRPr="00D3232D">
              <w:t>agreed</w:t>
            </w:r>
          </w:p>
        </w:tc>
      </w:tr>
      <w:tr w:rsidR="00F15DC7" w:rsidRPr="00D3232D" w14:paraId="475D2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D4B" w14:textId="77777777" w:rsidR="00D3232D" w:rsidRPr="00D3232D" w:rsidRDefault="00D3232D">
            <w:r w:rsidRPr="00D3232D">
              <w:t>C4-253091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2D183" w14:textId="77777777" w:rsidR="00D3232D" w:rsidRPr="00D3232D" w:rsidRDefault="00D3232D">
            <w:r w:rsidRPr="00D3232D">
              <w:t>Incomplete statement in Release SM Context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4B3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0813"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6FE2" w14:textId="77777777" w:rsidR="00D3232D" w:rsidRPr="00D3232D" w:rsidRDefault="00D3232D">
            <w:r w:rsidRPr="00D3232D">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06A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1B89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7D5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BDEB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406C" w14:textId="77777777" w:rsidR="00D3232D" w:rsidRPr="00D3232D" w:rsidRDefault="00D3232D">
            <w:r w:rsidRPr="00D3232D">
              <w:t>agreed</w:t>
            </w:r>
          </w:p>
        </w:tc>
      </w:tr>
      <w:tr w:rsidR="00F15DC7" w:rsidRPr="00D3232D" w14:paraId="3668C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20FA" w14:textId="77777777" w:rsidR="00D3232D" w:rsidRPr="00D3232D" w:rsidRDefault="00D3232D">
            <w:r w:rsidRPr="00D3232D">
              <w:t>C4-253127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0F190"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D384"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3D4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B955"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E01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005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9DA9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2D59"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7C49" w14:textId="77777777" w:rsidR="00D3232D" w:rsidRPr="00D3232D" w:rsidRDefault="00D3232D">
            <w:r w:rsidRPr="00D3232D">
              <w:t>revised</w:t>
            </w:r>
          </w:p>
        </w:tc>
      </w:tr>
      <w:tr w:rsidR="00F15DC7" w:rsidRPr="00D3232D" w14:paraId="45739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9739" w14:textId="77777777" w:rsidR="00D3232D" w:rsidRPr="00D3232D" w:rsidRDefault="00D3232D">
            <w:r w:rsidRPr="00D3232D">
              <w:t>C4-253428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6695"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4C27"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4ED5"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12F9"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3D33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C3D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60D6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84D4"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8825" w14:textId="77777777" w:rsidR="00D3232D" w:rsidRPr="00D3232D" w:rsidRDefault="00D3232D">
            <w:r w:rsidRPr="00D3232D">
              <w:t>revised</w:t>
            </w:r>
          </w:p>
        </w:tc>
      </w:tr>
      <w:tr w:rsidR="00F15DC7" w:rsidRPr="00D3232D" w14:paraId="6814C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36374" w14:textId="77777777" w:rsidR="00D3232D" w:rsidRPr="00D3232D" w:rsidRDefault="00D3232D">
            <w:r w:rsidRPr="00D3232D">
              <w:t>C4-253524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64E3"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02CC"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3E0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636F"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88692"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629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DC4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43B8"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BEF6" w14:textId="77777777" w:rsidR="00D3232D" w:rsidRPr="00D3232D" w:rsidRDefault="00D3232D">
            <w:r w:rsidRPr="00D3232D">
              <w:t>revised</w:t>
            </w:r>
          </w:p>
        </w:tc>
      </w:tr>
      <w:tr w:rsidR="00F15DC7" w:rsidRPr="00D3232D" w14:paraId="2A3E0C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552B" w14:textId="77777777" w:rsidR="00D3232D" w:rsidRPr="00D3232D" w:rsidRDefault="00D3232D">
            <w:r w:rsidRPr="00D3232D">
              <w:lastRenderedPageBreak/>
              <w:t>C4-253544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093E" w14:textId="77777777" w:rsidR="00D3232D" w:rsidRPr="00D3232D" w:rsidRDefault="00D3232D">
            <w:r w:rsidRPr="00D3232D">
              <w:t>Provision of I-UPF ID over N16a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7953"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366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D6D1" w14:textId="77777777" w:rsidR="00D3232D" w:rsidRPr="00D3232D" w:rsidRDefault="00D3232D">
            <w:r w:rsidRPr="00D3232D">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F6E1"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DF3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2EA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7BFEA"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3D49" w14:textId="77777777" w:rsidR="00D3232D" w:rsidRPr="00D3232D" w:rsidRDefault="00D3232D">
            <w:r w:rsidRPr="00D3232D">
              <w:t>agreed</w:t>
            </w:r>
          </w:p>
        </w:tc>
      </w:tr>
      <w:tr w:rsidR="00F15DC7" w:rsidRPr="00D3232D" w14:paraId="0F11BF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777E" w14:textId="77777777" w:rsidR="00D3232D" w:rsidRPr="00D3232D" w:rsidRDefault="00D3232D">
            <w:r w:rsidRPr="00D3232D">
              <w:t>C4-253176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EBE6"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A934"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F0C7"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E7AC" w14:textId="77777777" w:rsidR="00D3232D" w:rsidRPr="00D3232D" w:rsidRDefault="00D3232D">
            <w:r w:rsidRPr="00D3232D">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82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30B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577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4348"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F812" w14:textId="77777777" w:rsidR="00D3232D" w:rsidRPr="00D3232D" w:rsidRDefault="00D3232D">
            <w:r w:rsidRPr="00D3232D">
              <w:t>revised</w:t>
            </w:r>
          </w:p>
        </w:tc>
      </w:tr>
      <w:tr w:rsidR="00F15DC7" w:rsidRPr="00D3232D" w14:paraId="1F701A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C06E" w14:textId="77777777" w:rsidR="00D3232D" w:rsidRPr="00D3232D" w:rsidRDefault="00D3232D">
            <w:r w:rsidRPr="00D3232D">
              <w:t>C4-253396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1028B" w14:textId="77777777" w:rsidR="00D3232D" w:rsidRPr="00D3232D" w:rsidRDefault="00D3232D">
            <w:r w:rsidRPr="00D3232D">
              <w:t>Transport Level Marking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6C63" w14:textId="77777777" w:rsidR="00D3232D" w:rsidRPr="00D3232D" w:rsidRDefault="00D3232D">
            <w:r w:rsidRPr="00D3232D">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B5EF"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4C7D" w14:textId="77777777" w:rsidR="00D3232D" w:rsidRPr="00D3232D" w:rsidRDefault="00D3232D">
            <w:r w:rsidRPr="00D3232D">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603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C84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915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74C4"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60B8" w14:textId="77777777" w:rsidR="00D3232D" w:rsidRPr="00D3232D" w:rsidRDefault="00D3232D">
            <w:r w:rsidRPr="00D3232D">
              <w:t>agreed</w:t>
            </w:r>
          </w:p>
        </w:tc>
      </w:tr>
      <w:tr w:rsidR="00F15DC7" w:rsidRPr="00D3232D" w14:paraId="2A02E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FE28" w14:textId="77777777" w:rsidR="00D3232D" w:rsidRPr="00D3232D" w:rsidRDefault="00D3232D">
            <w:r w:rsidRPr="00D3232D">
              <w:t>C4-253203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FEC1"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EAC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FA9A"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D5F6" w14:textId="77777777" w:rsidR="00D3232D" w:rsidRPr="00D3232D" w:rsidRDefault="00D3232D">
            <w:r w:rsidRPr="00D3232D">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2D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F67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7E4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99CD"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1ACC" w14:textId="77777777" w:rsidR="00D3232D" w:rsidRPr="00D3232D" w:rsidRDefault="00D3232D">
            <w:r w:rsidRPr="00D3232D">
              <w:t>revised</w:t>
            </w:r>
          </w:p>
        </w:tc>
      </w:tr>
      <w:tr w:rsidR="00F15DC7" w:rsidRPr="00D3232D" w14:paraId="684631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66F2" w14:textId="77777777" w:rsidR="00D3232D" w:rsidRPr="00D3232D" w:rsidRDefault="00D3232D">
            <w:r w:rsidRPr="00D3232D">
              <w:t>C4-253429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2E4D" w14:textId="77777777" w:rsidR="00D3232D" w:rsidRPr="00D3232D" w:rsidRDefault="00D3232D">
            <w:r w:rsidRPr="00D3232D">
              <w:t>Reporting of I-UPF ID and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18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74B2"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88544" w14:textId="77777777" w:rsidR="00D3232D" w:rsidRPr="00D3232D" w:rsidRDefault="00D3232D">
            <w:r w:rsidRPr="00D3232D">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48D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158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A35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F4A9F"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EA614" w14:textId="77777777" w:rsidR="00D3232D" w:rsidRPr="00D3232D" w:rsidRDefault="00D3232D">
            <w:r w:rsidRPr="00D3232D">
              <w:t>revised</w:t>
            </w:r>
          </w:p>
        </w:tc>
      </w:tr>
      <w:tr w:rsidR="00F15DC7" w:rsidRPr="00D3232D" w14:paraId="137B89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F5DB" w14:textId="77777777" w:rsidR="00D3232D" w:rsidRPr="00D3232D" w:rsidRDefault="00D3232D">
            <w:r w:rsidRPr="00D3232D">
              <w:t>C4-253560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C054" w14:textId="77777777" w:rsidR="00D3232D" w:rsidRPr="00D3232D" w:rsidRDefault="00D3232D">
            <w:r w:rsidRPr="00D3232D">
              <w:t>Reporting of I- ULI for Energy Consumption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345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3DE1"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9F88" w14:textId="77777777" w:rsidR="00D3232D" w:rsidRPr="00D3232D" w:rsidRDefault="00D3232D">
            <w:r w:rsidRPr="00D3232D">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E01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FC8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674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7951"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06CB" w14:textId="77777777" w:rsidR="00D3232D" w:rsidRPr="00D3232D" w:rsidRDefault="00D3232D">
            <w:r w:rsidRPr="00D3232D">
              <w:t>agreed</w:t>
            </w:r>
          </w:p>
        </w:tc>
      </w:tr>
      <w:tr w:rsidR="00F15DC7" w:rsidRPr="00D3232D" w14:paraId="2B1A4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2E2E" w14:textId="77777777" w:rsidR="00D3232D" w:rsidRPr="00D3232D" w:rsidRDefault="00D3232D">
            <w:r w:rsidRPr="00D3232D">
              <w:t>C4-253211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5861" w14:textId="77777777" w:rsidR="00D3232D" w:rsidRPr="00D3232D" w:rsidRDefault="00D3232D">
            <w:r w:rsidRPr="00D3232D">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4786"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A1B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DE1E" w14:textId="77777777" w:rsidR="00D3232D" w:rsidRPr="00D3232D" w:rsidRDefault="00D3232D">
            <w:r w:rsidRPr="00D3232D">
              <w:t>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DE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22B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C01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04A1" w14:textId="77777777" w:rsidR="00D3232D" w:rsidRPr="00D3232D" w:rsidRDefault="00D3232D">
            <w:r w:rsidRPr="00D3232D">
              <w:t>UIA_ARC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58E7" w14:textId="77777777" w:rsidR="00D3232D" w:rsidRPr="00D3232D" w:rsidRDefault="00D3232D">
            <w:r w:rsidRPr="00D3232D">
              <w:t>revised</w:t>
            </w:r>
          </w:p>
        </w:tc>
      </w:tr>
      <w:tr w:rsidR="00F15DC7" w:rsidRPr="00D3232D" w14:paraId="36D3D0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E419" w14:textId="77777777" w:rsidR="00D3232D" w:rsidRPr="00D3232D" w:rsidRDefault="00D3232D">
            <w:r w:rsidRPr="00D3232D">
              <w:t>C4-253388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6941" w14:textId="77777777" w:rsidR="00D3232D" w:rsidRPr="00D3232D" w:rsidRDefault="00D3232D">
            <w:r w:rsidRPr="00D3232D">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91BE" w14:textId="77777777" w:rsidR="00D3232D" w:rsidRPr="00D3232D" w:rsidRDefault="00D3232D">
            <w:r w:rsidRPr="00D3232D">
              <w:t>Nokia,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0988"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6247" w14:textId="77777777" w:rsidR="00D3232D" w:rsidRPr="00D3232D" w:rsidRDefault="00D3232D">
            <w:r w:rsidRPr="00D3232D">
              <w:t>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F64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4D1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A3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B767" w14:textId="77777777" w:rsidR="00D3232D" w:rsidRPr="00D3232D" w:rsidRDefault="00D3232D">
            <w:r w:rsidRPr="00D3232D">
              <w:t>UIA_ARC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D2A4" w14:textId="77777777" w:rsidR="00D3232D" w:rsidRPr="00D3232D" w:rsidRDefault="00D3232D">
            <w:r w:rsidRPr="00D3232D">
              <w:t>agreed</w:t>
            </w:r>
          </w:p>
        </w:tc>
      </w:tr>
      <w:tr w:rsidR="00F15DC7" w:rsidRPr="00D3232D" w14:paraId="66B55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C9D9" w14:textId="77777777" w:rsidR="00D3232D" w:rsidRPr="00D3232D" w:rsidRDefault="00D3232D">
            <w:r w:rsidRPr="00D3232D">
              <w:t>C4-253262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28790"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715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4AC4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72DE" w14:textId="77777777" w:rsidR="00D3232D" w:rsidRPr="00D3232D" w:rsidRDefault="00D3232D">
            <w:r w:rsidRPr="00D3232D">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7C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6A2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93D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7D25"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A657" w14:textId="77777777" w:rsidR="00D3232D" w:rsidRPr="00D3232D" w:rsidRDefault="00D3232D">
            <w:r w:rsidRPr="00D3232D">
              <w:t>revised</w:t>
            </w:r>
          </w:p>
        </w:tc>
      </w:tr>
      <w:tr w:rsidR="00F15DC7" w:rsidRPr="00D3232D" w14:paraId="12BB5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33C1" w14:textId="77777777" w:rsidR="00D3232D" w:rsidRPr="00D3232D" w:rsidRDefault="00D3232D">
            <w:r w:rsidRPr="00D3232D">
              <w:t>C4-253384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466CD" w14:textId="77777777" w:rsidR="00D3232D" w:rsidRPr="00D3232D" w:rsidRDefault="00D3232D">
            <w:r w:rsidRPr="00D3232D">
              <w:t>Clarification on Reselction of Additional (H-)SMF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B1B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5D0B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57251" w14:textId="77777777" w:rsidR="00D3232D" w:rsidRPr="00D3232D" w:rsidRDefault="00D3232D">
            <w:r w:rsidRPr="00D3232D">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8C3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8D9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C15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D3E4"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2BA21" w14:textId="77777777" w:rsidR="00D3232D" w:rsidRPr="00D3232D" w:rsidRDefault="00D3232D">
            <w:r w:rsidRPr="00D3232D">
              <w:t>agreed</w:t>
            </w:r>
          </w:p>
        </w:tc>
      </w:tr>
      <w:tr w:rsidR="00F15DC7" w:rsidRPr="00D3232D" w14:paraId="16D93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6A09" w14:textId="77777777" w:rsidR="00D3232D" w:rsidRPr="00D3232D" w:rsidRDefault="00D3232D">
            <w:r w:rsidRPr="00D3232D">
              <w:t>C4-253263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A514"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A08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E742"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99C1" w14:textId="77777777" w:rsidR="00D3232D" w:rsidRPr="00D3232D" w:rsidRDefault="00D3232D">
            <w:r w:rsidRPr="00D3232D">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659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41F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D6E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1F2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13272" w14:textId="77777777" w:rsidR="00D3232D" w:rsidRPr="00D3232D" w:rsidRDefault="00D3232D">
            <w:r w:rsidRPr="00D3232D">
              <w:t>revised</w:t>
            </w:r>
          </w:p>
        </w:tc>
      </w:tr>
      <w:tr w:rsidR="00F15DC7" w:rsidRPr="00D3232D" w14:paraId="3E6B9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73A9" w14:textId="77777777" w:rsidR="00D3232D" w:rsidRPr="00D3232D" w:rsidRDefault="00D3232D">
            <w:r w:rsidRPr="00D3232D">
              <w:t>C4-253385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8E4CD" w14:textId="77777777" w:rsidR="00D3232D" w:rsidRPr="00D3232D" w:rsidRDefault="00D3232D">
            <w:r w:rsidRPr="00D3232D">
              <w:t>Handling of Insufficient Resource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4E1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6682"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5700" w14:textId="77777777" w:rsidR="00D3232D" w:rsidRPr="00D3232D" w:rsidRDefault="00D3232D">
            <w:r w:rsidRPr="00D3232D">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89A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49E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E23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6DDEE"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D95D" w14:textId="77777777" w:rsidR="00D3232D" w:rsidRPr="00D3232D" w:rsidRDefault="00D3232D">
            <w:r w:rsidRPr="00D3232D">
              <w:t>agreed</w:t>
            </w:r>
          </w:p>
        </w:tc>
      </w:tr>
      <w:tr w:rsidR="00F15DC7" w:rsidRPr="00D3232D" w14:paraId="31CA3B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2FBA" w14:textId="77777777" w:rsidR="00D3232D" w:rsidRPr="00D3232D" w:rsidRDefault="00D3232D">
            <w:r w:rsidRPr="00D3232D">
              <w:t>C4-253268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D6C0" w14:textId="77777777" w:rsidR="00D3232D" w:rsidRPr="00D3232D" w:rsidRDefault="00D3232D">
            <w:r w:rsidRPr="00D3232D">
              <w:t>Correction on DNN Failure Handling with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57F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A539"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F7DA2" w14:textId="77777777" w:rsidR="00D3232D" w:rsidRPr="00D3232D" w:rsidRDefault="00D3232D">
            <w:r w:rsidRPr="00D3232D">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887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81F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B79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30D0"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794D" w14:textId="77777777" w:rsidR="00D3232D" w:rsidRPr="00D3232D" w:rsidRDefault="00D3232D">
            <w:r w:rsidRPr="00D3232D">
              <w:t>postponed</w:t>
            </w:r>
          </w:p>
        </w:tc>
      </w:tr>
      <w:tr w:rsidR="00F15DC7" w:rsidRPr="00D3232D" w14:paraId="214003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480F" w14:textId="77777777" w:rsidR="00D3232D" w:rsidRPr="00D3232D" w:rsidRDefault="00D3232D">
            <w:r w:rsidRPr="00D3232D">
              <w:t>C4-253269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4928" w14:textId="77777777" w:rsidR="00D3232D" w:rsidRPr="00D3232D" w:rsidRDefault="00D3232D">
            <w:r w:rsidRPr="00D3232D">
              <w:t>PDU Session Re-establishment due to N3 Path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57F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E08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3757" w14:textId="77777777" w:rsidR="00D3232D" w:rsidRPr="00D3232D" w:rsidRDefault="00D3232D">
            <w:r w:rsidRPr="00D3232D">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7D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2FB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58B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4B67"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B84BD" w14:textId="77777777" w:rsidR="00D3232D" w:rsidRPr="00D3232D" w:rsidRDefault="00D3232D">
            <w:r w:rsidRPr="00D3232D">
              <w:t>withdrawn</w:t>
            </w:r>
          </w:p>
        </w:tc>
      </w:tr>
      <w:tr w:rsidR="00F15DC7" w:rsidRPr="00D3232D" w14:paraId="0C8878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D1D6" w14:textId="77777777" w:rsidR="00D3232D" w:rsidRPr="00D3232D" w:rsidRDefault="00D3232D">
            <w:r w:rsidRPr="00D3232D">
              <w:t>C4-253270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BB5D"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903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498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AF82" w14:textId="77777777" w:rsidR="00D3232D" w:rsidRPr="00D3232D" w:rsidRDefault="00D3232D">
            <w:r w:rsidRPr="00D3232D">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D96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3F3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3CA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A44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9720" w14:textId="77777777" w:rsidR="00D3232D" w:rsidRPr="00D3232D" w:rsidRDefault="00D3232D">
            <w:r w:rsidRPr="00D3232D">
              <w:t>revised</w:t>
            </w:r>
          </w:p>
        </w:tc>
      </w:tr>
      <w:tr w:rsidR="00F15DC7" w:rsidRPr="00D3232D" w14:paraId="6588DD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B3D5" w14:textId="77777777" w:rsidR="00D3232D" w:rsidRPr="00D3232D" w:rsidRDefault="00D3232D">
            <w:r w:rsidRPr="00D3232D">
              <w:t>C4-253438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E83F" w14:textId="77777777" w:rsidR="00D3232D" w:rsidRPr="00D3232D" w:rsidRDefault="00D3232D">
            <w:r w:rsidRPr="00D3232D">
              <w:t>Release of Mismatching PDU Session in CM-CONNECTED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A61A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EFF4"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2487" w14:textId="77777777" w:rsidR="00D3232D" w:rsidRPr="00D3232D" w:rsidRDefault="00D3232D">
            <w:r w:rsidRPr="00D3232D">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346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7E3E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0135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412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7C3C" w14:textId="77777777" w:rsidR="00D3232D" w:rsidRPr="00D3232D" w:rsidRDefault="00D3232D">
            <w:r w:rsidRPr="00D3232D">
              <w:t>postponed</w:t>
            </w:r>
          </w:p>
        </w:tc>
      </w:tr>
      <w:tr w:rsidR="00F15DC7" w:rsidRPr="00D3232D" w14:paraId="115694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A8102" w14:textId="77777777" w:rsidR="00D3232D" w:rsidRPr="00D3232D" w:rsidRDefault="00D3232D">
            <w:r w:rsidRPr="00D3232D">
              <w:t>C4-253271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40C43" w14:textId="77777777" w:rsidR="00D3232D" w:rsidRPr="00D3232D" w:rsidRDefault="00D3232D">
            <w:r w:rsidRPr="00D3232D">
              <w:t>User Plance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145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6209"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1ED08" w14:textId="77777777" w:rsidR="00D3232D" w:rsidRPr="00D3232D" w:rsidRDefault="00D3232D">
            <w:r w:rsidRPr="00D3232D">
              <w:t>0890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05D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592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FD6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B9F4"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9597" w14:textId="77777777" w:rsidR="00D3232D" w:rsidRPr="00D3232D" w:rsidRDefault="00D3232D">
            <w:r w:rsidRPr="00D3232D">
              <w:t>postponed</w:t>
            </w:r>
          </w:p>
        </w:tc>
      </w:tr>
      <w:tr w:rsidR="00F15DC7" w:rsidRPr="00D3232D" w14:paraId="02A25A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8F9E1" w14:textId="77777777" w:rsidR="00D3232D" w:rsidRPr="00D3232D" w:rsidRDefault="00D3232D">
            <w:r w:rsidRPr="00D3232D">
              <w:t>C4-253272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7163D"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F26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6E3A"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76DF" w14:textId="77777777" w:rsidR="00D3232D" w:rsidRPr="00D3232D" w:rsidRDefault="00D3232D">
            <w:r w:rsidRPr="00D3232D">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0DA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5B7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CCF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907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6341" w14:textId="77777777" w:rsidR="00D3232D" w:rsidRPr="00D3232D" w:rsidRDefault="00D3232D">
            <w:r w:rsidRPr="00D3232D">
              <w:t>revised</w:t>
            </w:r>
          </w:p>
        </w:tc>
      </w:tr>
      <w:tr w:rsidR="00F15DC7" w:rsidRPr="00D3232D" w14:paraId="4A5145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23D3" w14:textId="77777777" w:rsidR="00D3232D" w:rsidRPr="00D3232D" w:rsidRDefault="00D3232D">
            <w:r w:rsidRPr="00D3232D">
              <w:t>C4-253439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E260E" w14:textId="77777777" w:rsidR="00D3232D" w:rsidRPr="00D3232D" w:rsidRDefault="00D3232D">
            <w:r w:rsidRPr="00D3232D">
              <w:t>VPLMN QoS Constraints for MPS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ADB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36E1"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1BF2" w14:textId="77777777" w:rsidR="00D3232D" w:rsidRPr="00D3232D" w:rsidRDefault="00D3232D">
            <w:r w:rsidRPr="00D3232D">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F45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CCB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DB45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47D9"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3789" w14:textId="77777777" w:rsidR="00D3232D" w:rsidRPr="00D3232D" w:rsidRDefault="00D3232D">
            <w:r w:rsidRPr="00D3232D">
              <w:t>agreed</w:t>
            </w:r>
          </w:p>
        </w:tc>
      </w:tr>
      <w:tr w:rsidR="00F15DC7" w:rsidRPr="00D3232D" w14:paraId="59D592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9C6B2" w14:textId="77777777" w:rsidR="00D3232D" w:rsidRPr="00D3232D" w:rsidRDefault="00D3232D">
            <w:r w:rsidRPr="00D3232D">
              <w:t>C4-253298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6178" w14:textId="77777777" w:rsidR="00D3232D" w:rsidRPr="00D3232D" w:rsidRDefault="00D3232D">
            <w:r w:rsidRPr="00D3232D">
              <w:t>Update the AlternativeQosProfile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2B61"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D32ED"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B6B1" w14:textId="77777777" w:rsidR="00D3232D" w:rsidRPr="00D3232D" w:rsidRDefault="00D3232D">
            <w:r w:rsidRPr="00D3232D">
              <w:t>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833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73F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4BD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DFD5" w14:textId="77777777" w:rsidR="00D3232D" w:rsidRPr="00D3232D" w:rsidRDefault="00D3232D">
            <w:r w:rsidRPr="00D3232D">
              <w:t>TEI19, 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CEF5" w14:textId="77777777" w:rsidR="00D3232D" w:rsidRPr="00D3232D" w:rsidRDefault="00D3232D">
            <w:r w:rsidRPr="00D3232D">
              <w:t>postponed</w:t>
            </w:r>
          </w:p>
        </w:tc>
      </w:tr>
      <w:tr w:rsidR="00F15DC7" w:rsidRPr="00D3232D" w14:paraId="5DD8A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5300" w14:textId="77777777" w:rsidR="00D3232D" w:rsidRPr="00D3232D" w:rsidRDefault="00D3232D">
            <w:r w:rsidRPr="00D3232D">
              <w:lastRenderedPageBreak/>
              <w:t>C4-253327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16F2" w14:textId="77777777" w:rsidR="00D3232D" w:rsidRPr="00D3232D" w:rsidRDefault="00D3232D">
            <w:r w:rsidRPr="00D3232D">
              <w:t>QoS Notification Control of PDU Set QoS in only one 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03C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CB62B"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7766" w14:textId="77777777" w:rsidR="00D3232D" w:rsidRPr="00D3232D" w:rsidRDefault="00D3232D">
            <w:r w:rsidRPr="00D3232D">
              <w:t>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4D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682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C09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5CD1"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9B96" w14:textId="77777777" w:rsidR="00D3232D" w:rsidRPr="00D3232D" w:rsidRDefault="00D3232D">
            <w:r w:rsidRPr="00D3232D">
              <w:t>not pursued</w:t>
            </w:r>
          </w:p>
        </w:tc>
      </w:tr>
      <w:tr w:rsidR="00F15DC7" w:rsidRPr="00D3232D" w14:paraId="7DE7D0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8230" w14:textId="77777777" w:rsidR="00D3232D" w:rsidRPr="00D3232D" w:rsidRDefault="00D3232D">
            <w:r w:rsidRPr="00D3232D">
              <w:t>C4-253328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4CC5" w14:textId="77777777" w:rsidR="00D3232D" w:rsidRPr="00D3232D" w:rsidRDefault="00D3232D">
            <w:r w:rsidRPr="00D3232D">
              <w:t>Support of Transport Level Marking with I-SMF insertion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F98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B9B0" w14:textId="77777777" w:rsidR="00D3232D" w:rsidRPr="00D3232D" w:rsidRDefault="00D3232D">
            <w:r w:rsidRPr="00D3232D">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6243" w14:textId="77777777" w:rsidR="00D3232D" w:rsidRPr="00D3232D" w:rsidRDefault="00D3232D">
            <w:r w:rsidRPr="00D3232D">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8F8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5E6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58BC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1148"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D5A5" w14:textId="77777777" w:rsidR="00D3232D" w:rsidRPr="00D3232D" w:rsidRDefault="00D3232D">
            <w:r w:rsidRPr="00D3232D">
              <w:t>merged</w:t>
            </w:r>
          </w:p>
        </w:tc>
      </w:tr>
      <w:tr w:rsidR="00F15DC7" w:rsidRPr="00D3232D" w14:paraId="474BE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8D4F" w14:textId="77777777" w:rsidR="00D3232D" w:rsidRPr="00D3232D" w:rsidRDefault="00D3232D">
            <w:r w:rsidRPr="00D3232D">
              <w:t>C4-253175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F53A" w14:textId="77777777" w:rsidR="00D3232D" w:rsidRPr="00D3232D" w:rsidRDefault="00D3232D">
            <w:r w:rsidRPr="00D3232D">
              <w:t>Shared Data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90A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532B"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F7AEE" w14:textId="77777777" w:rsidR="00D3232D" w:rsidRPr="00D3232D" w:rsidRDefault="00D3232D">
            <w:r w:rsidRPr="00D3232D">
              <w:t>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BBE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472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0ED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4BB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1CAE" w14:textId="77777777" w:rsidR="00D3232D" w:rsidRPr="00D3232D" w:rsidRDefault="00D3232D">
            <w:r w:rsidRPr="00D3232D">
              <w:t>postponed</w:t>
            </w:r>
          </w:p>
        </w:tc>
      </w:tr>
      <w:tr w:rsidR="00F15DC7" w:rsidRPr="00D3232D" w14:paraId="2FE3D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4F66" w14:textId="77777777" w:rsidR="00D3232D" w:rsidRPr="00D3232D" w:rsidRDefault="00D3232D">
            <w:r w:rsidRPr="00D3232D">
              <w:t>C4-253039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D6CA" w14:textId="77777777" w:rsidR="00D3232D" w:rsidRPr="00D3232D" w:rsidRDefault="00D3232D">
            <w:r w:rsidRPr="00D3232D">
              <w:t>Wrong implementation of CR 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024F"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8583"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D33F" w14:textId="77777777" w:rsidR="00D3232D" w:rsidRPr="00D3232D" w:rsidRDefault="00D3232D">
            <w:r w:rsidRPr="00D3232D">
              <w:t>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FDD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E95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8C2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4ED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816B" w14:textId="77777777" w:rsidR="00D3232D" w:rsidRPr="00D3232D" w:rsidRDefault="00D3232D">
            <w:r w:rsidRPr="00D3232D">
              <w:t>agreed</w:t>
            </w:r>
          </w:p>
        </w:tc>
      </w:tr>
      <w:tr w:rsidR="00F15DC7" w:rsidRPr="00D3232D" w14:paraId="65104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76B5" w14:textId="77777777" w:rsidR="00D3232D" w:rsidRPr="00D3232D" w:rsidRDefault="00D3232D">
            <w:r w:rsidRPr="00D3232D">
              <w:t>C4-253049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D844"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92BA" w14:textId="77777777" w:rsidR="00D3232D" w:rsidRPr="00D3232D" w:rsidRDefault="00D3232D">
            <w:r w:rsidRPr="00D3232D">
              <w:t>Nokia, AT&amp;T, Cisco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C43B"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0364" w14:textId="77777777" w:rsidR="00D3232D" w:rsidRPr="00D3232D" w:rsidRDefault="00D3232D">
            <w:r w:rsidRPr="00D3232D">
              <w:t>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00C3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066C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C15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2962"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8691" w14:textId="77777777" w:rsidR="00D3232D" w:rsidRPr="00D3232D" w:rsidRDefault="00D3232D">
            <w:r w:rsidRPr="00D3232D">
              <w:t>revised</w:t>
            </w:r>
          </w:p>
        </w:tc>
      </w:tr>
      <w:tr w:rsidR="00F15DC7" w:rsidRPr="00D3232D" w14:paraId="264A9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C143" w14:textId="77777777" w:rsidR="00D3232D" w:rsidRPr="00D3232D" w:rsidRDefault="00D3232D">
            <w:r w:rsidRPr="00D3232D">
              <w:t>C4-253450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F6FE" w14:textId="77777777" w:rsidR="00D3232D" w:rsidRPr="00D3232D" w:rsidRDefault="00D3232D">
            <w:r w:rsidRPr="00D3232D">
              <w:t>Adding Serving node information as optional IE to Report the SM-Delivery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24F8" w14:textId="77777777" w:rsidR="00D3232D" w:rsidRPr="00D3232D" w:rsidRDefault="00D3232D">
            <w:r w:rsidRPr="00D3232D">
              <w:t>Nokia, AT&amp;T, Cisco,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2ED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95EC" w14:textId="77777777" w:rsidR="00D3232D" w:rsidRPr="00D3232D" w:rsidRDefault="00D3232D">
            <w:r w:rsidRPr="00D3232D">
              <w:t>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5D1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495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70B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9AA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D3DD9" w14:textId="77777777" w:rsidR="00D3232D" w:rsidRPr="00D3232D" w:rsidRDefault="00D3232D">
            <w:r w:rsidRPr="00D3232D">
              <w:t>agreed</w:t>
            </w:r>
          </w:p>
        </w:tc>
      </w:tr>
      <w:tr w:rsidR="00F15DC7" w:rsidRPr="00D3232D" w14:paraId="53604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27DF" w14:textId="77777777" w:rsidR="00D3232D" w:rsidRPr="00D3232D" w:rsidRDefault="00D3232D">
            <w:r w:rsidRPr="00D3232D">
              <w:t>C4-253094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055D9" w14:textId="77777777" w:rsidR="00D3232D" w:rsidRPr="00D3232D" w:rsidRDefault="00D3232D">
            <w:r w:rsidRPr="00D3232D">
              <w:t>SoR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5CB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C8F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0480" w14:textId="77777777" w:rsidR="00D3232D" w:rsidRPr="00D3232D" w:rsidRDefault="00D3232D">
            <w:r w:rsidRPr="00D3232D">
              <w:t>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68A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E94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9F0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1BD8" w14:textId="77777777" w:rsidR="00D3232D" w:rsidRPr="00D3232D" w:rsidRDefault="00D3232D">
            <w:r w:rsidRPr="00D3232D">
              <w:t>eCPSOR_CON,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FAB9" w14:textId="77777777" w:rsidR="00D3232D" w:rsidRPr="00D3232D" w:rsidRDefault="00D3232D">
            <w:r w:rsidRPr="00D3232D">
              <w:t>agreed</w:t>
            </w:r>
          </w:p>
        </w:tc>
      </w:tr>
      <w:tr w:rsidR="00F15DC7" w:rsidRPr="00D3232D" w14:paraId="691BD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1F45" w14:textId="77777777" w:rsidR="00D3232D" w:rsidRPr="00D3232D" w:rsidRDefault="00D3232D">
            <w:r w:rsidRPr="00D3232D">
              <w:t>C4-253097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97613" w14:textId="77777777" w:rsidR="00D3232D" w:rsidRPr="00D3232D" w:rsidRDefault="00D3232D">
            <w:r w:rsidRPr="00D3232D">
              <w:t>IP Index in DnnInfo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B934"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D4D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D504" w14:textId="77777777" w:rsidR="00D3232D" w:rsidRPr="00D3232D" w:rsidRDefault="00D3232D">
            <w:r w:rsidRPr="00D3232D">
              <w:t>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ACC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371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9E6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DE35"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7179" w14:textId="77777777" w:rsidR="00D3232D" w:rsidRPr="00D3232D" w:rsidRDefault="00D3232D">
            <w:r w:rsidRPr="00D3232D">
              <w:t>agreed</w:t>
            </w:r>
          </w:p>
        </w:tc>
      </w:tr>
      <w:tr w:rsidR="00F15DC7" w:rsidRPr="00D3232D" w14:paraId="30B032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222B" w14:textId="77777777" w:rsidR="00D3232D" w:rsidRPr="00D3232D" w:rsidRDefault="00D3232D">
            <w:r w:rsidRPr="00D3232D">
              <w:t>C4-253110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C215"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B803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276A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BE41"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8D3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78E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0EA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F2DD"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F755" w14:textId="77777777" w:rsidR="00D3232D" w:rsidRPr="00D3232D" w:rsidRDefault="00D3232D">
            <w:r w:rsidRPr="00D3232D">
              <w:t>revised</w:t>
            </w:r>
          </w:p>
        </w:tc>
      </w:tr>
      <w:tr w:rsidR="00F15DC7" w:rsidRPr="00D3232D" w14:paraId="28091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86CC" w14:textId="77777777" w:rsidR="00D3232D" w:rsidRPr="00D3232D" w:rsidRDefault="00D3232D">
            <w:r w:rsidRPr="00D3232D">
              <w:t>C4-253499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2363"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80B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051C2"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78CA"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F93D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146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413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7802"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BD10" w14:textId="77777777" w:rsidR="00D3232D" w:rsidRPr="00D3232D" w:rsidRDefault="00D3232D">
            <w:r w:rsidRPr="00D3232D">
              <w:t>revised</w:t>
            </w:r>
          </w:p>
        </w:tc>
      </w:tr>
      <w:tr w:rsidR="00F15DC7" w:rsidRPr="00D3232D" w14:paraId="7C54A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F40E" w14:textId="77777777" w:rsidR="00D3232D" w:rsidRPr="00D3232D" w:rsidRDefault="00D3232D">
            <w:r w:rsidRPr="00D3232D">
              <w:t>C4-253551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B81E"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3AA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0343"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AF3D7"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3210"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230B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5FA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7A8F"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75FA" w14:textId="77777777" w:rsidR="00D3232D" w:rsidRPr="00D3232D" w:rsidRDefault="00D3232D">
            <w:r w:rsidRPr="00D3232D">
              <w:t>revised</w:t>
            </w:r>
          </w:p>
        </w:tc>
      </w:tr>
      <w:tr w:rsidR="00F15DC7" w:rsidRPr="00D3232D" w14:paraId="0C828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5B6BD" w14:textId="77777777" w:rsidR="00D3232D" w:rsidRPr="00D3232D" w:rsidRDefault="00D3232D">
            <w:r w:rsidRPr="00D3232D">
              <w:t>C4-253569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04BB4" w14:textId="77777777" w:rsidR="00D3232D" w:rsidRPr="00D3232D" w:rsidRDefault="00D3232D">
            <w:r w:rsidRPr="00D3232D">
              <w:t>VlanTag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E01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29A0"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B359" w14:textId="77777777" w:rsidR="00D3232D" w:rsidRPr="00D3232D" w:rsidRDefault="00D3232D">
            <w:r w:rsidRPr="00D3232D">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8171B"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1C0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683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10FA" w14:textId="77777777" w:rsidR="00D3232D" w:rsidRPr="00D3232D" w:rsidRDefault="00D3232D">
            <w:r w:rsidRPr="00D3232D">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F833" w14:textId="77777777" w:rsidR="00D3232D" w:rsidRPr="00D3232D" w:rsidRDefault="00D3232D">
            <w:r w:rsidRPr="00D3232D">
              <w:t>agreed</w:t>
            </w:r>
          </w:p>
        </w:tc>
      </w:tr>
      <w:tr w:rsidR="00F15DC7" w:rsidRPr="00D3232D" w14:paraId="50839F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7999C" w14:textId="77777777" w:rsidR="00D3232D" w:rsidRPr="00D3232D" w:rsidRDefault="00D3232D">
            <w:r w:rsidRPr="00D3232D">
              <w:t>C4-253111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B969"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AC6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2BF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357F" w14:textId="77777777" w:rsidR="00D3232D" w:rsidRPr="00D3232D" w:rsidRDefault="00D3232D">
            <w:r w:rsidRPr="00D3232D">
              <w:t>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4FF8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FA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EEF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EA7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0EF27" w14:textId="77777777" w:rsidR="00D3232D" w:rsidRPr="00D3232D" w:rsidRDefault="00D3232D">
            <w:r w:rsidRPr="00D3232D">
              <w:t>revised</w:t>
            </w:r>
          </w:p>
        </w:tc>
      </w:tr>
      <w:tr w:rsidR="00F15DC7" w:rsidRPr="00D3232D" w14:paraId="0ACF3C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611E" w14:textId="77777777" w:rsidR="00D3232D" w:rsidRPr="00D3232D" w:rsidRDefault="00D3232D">
            <w:r w:rsidRPr="00D3232D">
              <w:t>C4-253451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B3F0" w14:textId="77777777" w:rsidR="00D3232D" w:rsidRPr="00D3232D" w:rsidRDefault="00D3232D">
            <w:r w:rsidRPr="00D3232D">
              <w:t>Supported Feature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FB136" w14:textId="77777777" w:rsidR="00D3232D" w:rsidRPr="00D3232D" w:rsidRDefault="00D3232D">
            <w:r w:rsidRPr="00D3232D">
              <w:t>Nokia,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E5934"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1201" w14:textId="77777777" w:rsidR="00D3232D" w:rsidRPr="00D3232D" w:rsidRDefault="00D3232D">
            <w:r w:rsidRPr="00D3232D">
              <w:t>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CA2B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AB4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75B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D4B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C937" w14:textId="77777777" w:rsidR="00D3232D" w:rsidRPr="00D3232D" w:rsidRDefault="00D3232D">
            <w:r w:rsidRPr="00D3232D">
              <w:t>agreed</w:t>
            </w:r>
          </w:p>
        </w:tc>
      </w:tr>
      <w:tr w:rsidR="00F15DC7" w:rsidRPr="00D3232D" w14:paraId="0E46DC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BFA5" w14:textId="77777777" w:rsidR="00D3232D" w:rsidRPr="00D3232D" w:rsidRDefault="00D3232D">
            <w:r w:rsidRPr="00D3232D">
              <w:t>C4-253112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F1D6"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70D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AB1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A020" w14:textId="77777777" w:rsidR="00D3232D" w:rsidRPr="00D3232D" w:rsidRDefault="00D3232D">
            <w:r w:rsidRPr="00D3232D">
              <w:t>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CB9A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0C56"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179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8EE3"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F798C" w14:textId="77777777" w:rsidR="00D3232D" w:rsidRPr="00D3232D" w:rsidRDefault="00D3232D">
            <w:r w:rsidRPr="00D3232D">
              <w:t>agreed</w:t>
            </w:r>
          </w:p>
        </w:tc>
      </w:tr>
      <w:tr w:rsidR="00F15DC7" w:rsidRPr="00D3232D" w14:paraId="621FCB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6876" w14:textId="77777777" w:rsidR="00D3232D" w:rsidRPr="00D3232D" w:rsidRDefault="00D3232D">
            <w:r w:rsidRPr="00D3232D">
              <w:t>C4-253113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5F50"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8883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34BE"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2E8C" w14:textId="77777777" w:rsidR="00D3232D" w:rsidRPr="00D3232D" w:rsidRDefault="00D3232D">
            <w:r w:rsidRPr="00D3232D">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87C5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DF8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2F6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ADA1"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D546" w14:textId="77777777" w:rsidR="00D3232D" w:rsidRPr="00D3232D" w:rsidRDefault="00D3232D">
            <w:r w:rsidRPr="00D3232D">
              <w:t>revised</w:t>
            </w:r>
          </w:p>
        </w:tc>
      </w:tr>
      <w:tr w:rsidR="00F15DC7" w:rsidRPr="00D3232D" w14:paraId="3FA4FF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B3EFB" w14:textId="77777777" w:rsidR="00D3232D" w:rsidRPr="00D3232D" w:rsidRDefault="00D3232D">
            <w:r w:rsidRPr="00D3232D">
              <w:t>C4-253494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C2184"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E820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D514"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433F" w14:textId="77777777" w:rsidR="00D3232D" w:rsidRPr="00D3232D" w:rsidRDefault="00D3232D">
            <w:r w:rsidRPr="00D3232D">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B6B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0A1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8B2B"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D70C"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CCE2" w14:textId="77777777" w:rsidR="00D3232D" w:rsidRPr="00D3232D" w:rsidRDefault="00D3232D">
            <w:r w:rsidRPr="00D3232D">
              <w:t>agreed</w:t>
            </w:r>
          </w:p>
        </w:tc>
      </w:tr>
      <w:tr w:rsidR="00F15DC7" w:rsidRPr="00D3232D" w14:paraId="6BB7A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6C03" w14:textId="77777777" w:rsidR="00D3232D" w:rsidRPr="00D3232D" w:rsidRDefault="00D3232D">
            <w:r w:rsidRPr="00D3232D">
              <w:t>C4-253117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78F9" w14:textId="77777777" w:rsidR="00D3232D" w:rsidRPr="00D3232D" w:rsidRDefault="00D3232D">
            <w:r w:rsidRPr="00D3232D">
              <w:t>AUSF subscribers reallocation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9FA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AB07"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1D0F" w14:textId="77777777" w:rsidR="00D3232D" w:rsidRPr="00D3232D" w:rsidRDefault="00D3232D">
            <w:r w:rsidRPr="00D3232D">
              <w:t>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CA96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D64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E6A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DA2F"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E90F" w14:textId="77777777" w:rsidR="00D3232D" w:rsidRPr="00D3232D" w:rsidRDefault="00D3232D">
            <w:r w:rsidRPr="00D3232D">
              <w:t>agreed</w:t>
            </w:r>
          </w:p>
        </w:tc>
      </w:tr>
      <w:tr w:rsidR="00F15DC7" w:rsidRPr="00D3232D" w14:paraId="04341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12785" w14:textId="77777777" w:rsidR="00D3232D" w:rsidRPr="00D3232D" w:rsidRDefault="00D3232D">
            <w:r w:rsidRPr="00D3232D">
              <w:t>C4-253118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C227"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2BC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8640"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D22FD" w14:textId="77777777" w:rsidR="00D3232D" w:rsidRPr="00D3232D" w:rsidRDefault="00D3232D">
            <w:r w:rsidRPr="00D3232D">
              <w:t>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004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C734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19A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9089" w14:textId="77777777" w:rsidR="00D3232D" w:rsidRPr="00D3232D" w:rsidRDefault="00D3232D">
            <w:r w:rsidRPr="00D3232D">
              <w:t>HN_Auth,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A252" w14:textId="77777777" w:rsidR="00D3232D" w:rsidRPr="00D3232D" w:rsidRDefault="00D3232D">
            <w:r w:rsidRPr="00D3232D">
              <w:t>agreed</w:t>
            </w:r>
          </w:p>
        </w:tc>
      </w:tr>
      <w:tr w:rsidR="00F15DC7" w:rsidRPr="00D3232D" w14:paraId="059DA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CAA9" w14:textId="77777777" w:rsidR="00D3232D" w:rsidRPr="00D3232D" w:rsidRDefault="00D3232D">
            <w:r w:rsidRPr="00D3232D">
              <w:t>C4-253484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AAA48" w14:textId="77777777" w:rsidR="00D3232D" w:rsidRPr="00D3232D" w:rsidRDefault="00D3232D">
            <w:r w:rsidRPr="00D3232D">
              <w:t>Remove references to re-authentication default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73C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A19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E0EB" w14:textId="77777777" w:rsidR="00D3232D" w:rsidRPr="00D3232D" w:rsidRDefault="00D3232D">
            <w:r w:rsidRPr="00D3232D">
              <w:t>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60A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B2D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E46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364D7" w14:textId="77777777" w:rsidR="00D3232D" w:rsidRPr="00D3232D" w:rsidRDefault="00D3232D">
            <w:r w:rsidRPr="00D3232D">
              <w:t>HN_Auth,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893C" w14:textId="77777777" w:rsidR="00D3232D" w:rsidRPr="00D3232D" w:rsidRDefault="00D3232D">
            <w:r w:rsidRPr="00D3232D">
              <w:t>withdrawn</w:t>
            </w:r>
          </w:p>
        </w:tc>
      </w:tr>
      <w:tr w:rsidR="00F15DC7" w:rsidRPr="00D3232D" w14:paraId="220725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1463" w14:textId="77777777" w:rsidR="00D3232D" w:rsidRPr="00D3232D" w:rsidRDefault="00D3232D">
            <w:r w:rsidRPr="00D3232D">
              <w:t>C4-253145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8D5"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261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26F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25A0" w14:textId="77777777" w:rsidR="00D3232D" w:rsidRPr="00D3232D" w:rsidRDefault="00D3232D">
            <w:r w:rsidRPr="00D3232D">
              <w:t>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55F0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DC6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2FF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92FC"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C1C2" w14:textId="77777777" w:rsidR="00D3232D" w:rsidRPr="00D3232D" w:rsidRDefault="00D3232D">
            <w:r w:rsidRPr="00D3232D">
              <w:t>postponed</w:t>
            </w:r>
          </w:p>
        </w:tc>
      </w:tr>
      <w:tr w:rsidR="00F15DC7" w:rsidRPr="00D3232D" w14:paraId="236D69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AA45" w14:textId="77777777" w:rsidR="00D3232D" w:rsidRPr="00D3232D" w:rsidRDefault="00D3232D">
            <w:r w:rsidRPr="00D3232D">
              <w:lastRenderedPageBreak/>
              <w:t>C4-253152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DFA7"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C13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3F2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B605" w14:textId="77777777" w:rsidR="00D3232D" w:rsidRPr="00D3232D" w:rsidRDefault="00D3232D">
            <w:r w:rsidRPr="00D3232D">
              <w:t>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C0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0AD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D593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41934" w14:textId="77777777" w:rsidR="00D3232D" w:rsidRPr="00D3232D" w:rsidRDefault="00D3232D">
            <w:r w:rsidRPr="00D3232D">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964B" w14:textId="77777777" w:rsidR="00D3232D" w:rsidRPr="00D3232D" w:rsidRDefault="00D3232D">
            <w:r w:rsidRPr="00D3232D">
              <w:t>revised</w:t>
            </w:r>
          </w:p>
        </w:tc>
      </w:tr>
      <w:tr w:rsidR="00F15DC7" w:rsidRPr="00D3232D" w14:paraId="281A88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96A" w14:textId="77777777" w:rsidR="00D3232D" w:rsidRPr="00D3232D" w:rsidRDefault="00D3232D">
            <w:r w:rsidRPr="00D3232D">
              <w:t>C4-253368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EC458" w14:textId="77777777" w:rsidR="00D3232D" w:rsidRPr="00D3232D" w:rsidRDefault="00D3232D">
            <w:r w:rsidRPr="00D3232D">
              <w:t>PEI Requested in monitoring event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3FD5" w14:textId="77777777" w:rsidR="00D3232D" w:rsidRPr="00D3232D" w:rsidRDefault="00D3232D">
            <w:r w:rsidRPr="00D3232D">
              <w:t>Ericsson, HP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9C6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1274" w14:textId="77777777" w:rsidR="00D3232D" w:rsidRPr="00D3232D" w:rsidRDefault="00D3232D">
            <w:r w:rsidRPr="00D3232D">
              <w:t>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9E1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AC4A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401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385A2" w14:textId="77777777" w:rsidR="00D3232D" w:rsidRPr="00D3232D" w:rsidRDefault="00D3232D">
            <w:r w:rsidRPr="00D3232D">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5D50" w14:textId="77777777" w:rsidR="00D3232D" w:rsidRPr="00D3232D" w:rsidRDefault="00D3232D">
            <w:r w:rsidRPr="00D3232D">
              <w:t>agreed</w:t>
            </w:r>
          </w:p>
        </w:tc>
      </w:tr>
      <w:tr w:rsidR="00F15DC7" w:rsidRPr="00D3232D" w14:paraId="1AA2D6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5FB97" w14:textId="77777777" w:rsidR="00D3232D" w:rsidRPr="00D3232D" w:rsidRDefault="00D3232D">
            <w:r w:rsidRPr="00D3232D">
              <w:t>C4-253171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84E8"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82D5"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C1B50"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C8AB" w14:textId="77777777" w:rsidR="00D3232D" w:rsidRPr="00D3232D" w:rsidRDefault="00D3232D">
            <w:r w:rsidRPr="00D3232D">
              <w:t>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24A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2762"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B93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1C71"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1FC1" w14:textId="77777777" w:rsidR="00D3232D" w:rsidRPr="00D3232D" w:rsidRDefault="00D3232D">
            <w:r w:rsidRPr="00D3232D">
              <w:t>revised</w:t>
            </w:r>
          </w:p>
        </w:tc>
      </w:tr>
      <w:tr w:rsidR="00F15DC7" w:rsidRPr="00D3232D" w14:paraId="068D6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FA137" w14:textId="77777777" w:rsidR="00D3232D" w:rsidRPr="00D3232D" w:rsidRDefault="00D3232D">
            <w:r w:rsidRPr="00D3232D">
              <w:t>C4-253491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C1EE"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802E" w14:textId="77777777" w:rsidR="00D3232D" w:rsidRPr="00D3232D" w:rsidRDefault="00D3232D">
            <w:r w:rsidRPr="00D3232D">
              <w:t>Nokia, Ericssojn,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51C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37A9" w14:textId="77777777" w:rsidR="00D3232D" w:rsidRPr="00D3232D" w:rsidRDefault="00D3232D">
            <w:r w:rsidRPr="00D3232D">
              <w:t>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107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2077"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50A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2947F"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9BB6" w14:textId="77777777" w:rsidR="00D3232D" w:rsidRPr="00D3232D" w:rsidRDefault="00D3232D">
            <w:r w:rsidRPr="00D3232D">
              <w:t>agreed</w:t>
            </w:r>
          </w:p>
        </w:tc>
      </w:tr>
      <w:tr w:rsidR="00F15DC7" w:rsidRPr="00D3232D" w14:paraId="5D29E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C524" w14:textId="77777777" w:rsidR="00D3232D" w:rsidRPr="00D3232D" w:rsidRDefault="00D3232D">
            <w:r w:rsidRPr="00D3232D">
              <w:t>C4-253172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DDB4"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2452"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473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D243" w14:textId="77777777" w:rsidR="00D3232D" w:rsidRPr="00D3232D" w:rsidRDefault="00D3232D">
            <w:r w:rsidRPr="00D3232D">
              <w:t>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208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43EC"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B7CE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249A"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DF64" w14:textId="77777777" w:rsidR="00D3232D" w:rsidRPr="00D3232D" w:rsidRDefault="00D3232D">
            <w:r w:rsidRPr="00D3232D">
              <w:t>revised</w:t>
            </w:r>
          </w:p>
        </w:tc>
      </w:tr>
      <w:tr w:rsidR="00F15DC7" w:rsidRPr="00D3232D" w14:paraId="24A873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7CF4" w14:textId="77777777" w:rsidR="00D3232D" w:rsidRPr="00D3232D" w:rsidRDefault="00D3232D">
            <w:r w:rsidRPr="00D3232D">
              <w:t>C4-253492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5F54"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E652"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923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D559" w14:textId="77777777" w:rsidR="00D3232D" w:rsidRPr="00D3232D" w:rsidRDefault="00D3232D">
            <w:r w:rsidRPr="00D3232D">
              <w:t>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911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36CA"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9A8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A2142"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AB041" w14:textId="77777777" w:rsidR="00D3232D" w:rsidRPr="00D3232D" w:rsidRDefault="00D3232D">
            <w:r w:rsidRPr="00D3232D">
              <w:t>agreed</w:t>
            </w:r>
          </w:p>
        </w:tc>
      </w:tr>
      <w:tr w:rsidR="00F15DC7" w:rsidRPr="00D3232D" w14:paraId="72A375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7189" w14:textId="77777777" w:rsidR="00D3232D" w:rsidRPr="00D3232D" w:rsidRDefault="00D3232D">
            <w:r w:rsidRPr="00D3232D">
              <w:t>C4-253173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7B4F"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628A" w14:textId="77777777" w:rsidR="00D3232D" w:rsidRPr="00D3232D" w:rsidRDefault="00D3232D">
            <w:r w:rsidRPr="00D3232D">
              <w:t>Nokia,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FDA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FDDA" w14:textId="77777777" w:rsidR="00D3232D" w:rsidRPr="00D3232D" w:rsidRDefault="00D3232D">
            <w:r w:rsidRPr="00D3232D">
              <w:t>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71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5AF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DEA"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4D31A"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7605" w14:textId="77777777" w:rsidR="00D3232D" w:rsidRPr="00D3232D" w:rsidRDefault="00D3232D">
            <w:r w:rsidRPr="00D3232D">
              <w:t>revised</w:t>
            </w:r>
          </w:p>
        </w:tc>
      </w:tr>
      <w:tr w:rsidR="00F15DC7" w:rsidRPr="00D3232D" w14:paraId="2D11D3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9E3C" w14:textId="77777777" w:rsidR="00D3232D" w:rsidRPr="00D3232D" w:rsidRDefault="00D3232D">
            <w:r w:rsidRPr="00D3232D">
              <w:t>C4-253493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0DB0" w14:textId="77777777" w:rsidR="00D3232D" w:rsidRPr="00D3232D" w:rsidRDefault="00D3232D">
            <w:r w:rsidRPr="00D3232D">
              <w:t>Wrong CR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BAA7" w14:textId="77777777" w:rsidR="00D3232D" w:rsidRPr="00D3232D" w:rsidRDefault="00D3232D">
            <w:r w:rsidRPr="00D3232D">
              <w:t>Nokia, 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8ED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5D05" w14:textId="77777777" w:rsidR="00D3232D" w:rsidRPr="00D3232D" w:rsidRDefault="00D3232D">
            <w:r w:rsidRPr="00D3232D">
              <w:t>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41E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71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48A4"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6024" w14:textId="77777777" w:rsidR="00D3232D" w:rsidRPr="00D3232D" w:rsidRDefault="00D3232D">
            <w:r w:rsidRPr="00D3232D">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377F" w14:textId="77777777" w:rsidR="00D3232D" w:rsidRPr="00D3232D" w:rsidRDefault="00D3232D">
            <w:r w:rsidRPr="00D3232D">
              <w:t>agreed</w:t>
            </w:r>
          </w:p>
        </w:tc>
      </w:tr>
      <w:tr w:rsidR="00F15DC7" w:rsidRPr="00D3232D" w14:paraId="3B5E3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E5B2" w14:textId="77777777" w:rsidR="00D3232D" w:rsidRPr="00D3232D" w:rsidRDefault="00D3232D">
            <w:r w:rsidRPr="00D3232D">
              <w:t>C4-253174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9BB4"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318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268B9"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5DE5" w14:textId="77777777" w:rsidR="00D3232D" w:rsidRPr="00D3232D" w:rsidRDefault="00D3232D">
            <w:r w:rsidRPr="00D3232D">
              <w:t>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6E8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9D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04A8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6F85"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FD8F" w14:textId="77777777" w:rsidR="00D3232D" w:rsidRPr="00D3232D" w:rsidRDefault="00D3232D">
            <w:r w:rsidRPr="00D3232D">
              <w:t>revised</w:t>
            </w:r>
          </w:p>
        </w:tc>
      </w:tr>
      <w:tr w:rsidR="00F15DC7" w:rsidRPr="00D3232D" w14:paraId="6FD87E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C0478" w14:textId="77777777" w:rsidR="00D3232D" w:rsidRPr="00D3232D" w:rsidRDefault="00D3232D">
            <w:r w:rsidRPr="00D3232D">
              <w:t>C4-253452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4349" w14:textId="77777777" w:rsidR="00D3232D" w:rsidRPr="00D3232D" w:rsidRDefault="00D3232D">
            <w:r w:rsidRPr="00D3232D">
              <w:t>Unsuccessful shared data retrieval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6439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C3CF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B225" w14:textId="77777777" w:rsidR="00D3232D" w:rsidRPr="00D3232D" w:rsidRDefault="00D3232D">
            <w:r w:rsidRPr="00D3232D">
              <w:t>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EF3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7C62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AB5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70F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827A" w14:textId="77777777" w:rsidR="00D3232D" w:rsidRPr="00D3232D" w:rsidRDefault="00D3232D">
            <w:r w:rsidRPr="00D3232D">
              <w:t>agreed</w:t>
            </w:r>
          </w:p>
        </w:tc>
      </w:tr>
      <w:tr w:rsidR="00F15DC7" w:rsidRPr="00D3232D" w14:paraId="729C3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46D6" w14:textId="77777777" w:rsidR="00D3232D" w:rsidRPr="00D3232D" w:rsidRDefault="00D3232D">
            <w:r w:rsidRPr="00D3232D">
              <w:t>C4-253186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7142"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D1EF"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994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6395"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3CF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E66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089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F567"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5B30" w14:textId="77777777" w:rsidR="00D3232D" w:rsidRPr="00D3232D" w:rsidRDefault="00D3232D">
            <w:r w:rsidRPr="00D3232D">
              <w:t>revised</w:t>
            </w:r>
          </w:p>
        </w:tc>
      </w:tr>
      <w:tr w:rsidR="00F15DC7" w:rsidRPr="00D3232D" w14:paraId="4F3CA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0FFB" w14:textId="77777777" w:rsidR="00D3232D" w:rsidRPr="00D3232D" w:rsidRDefault="00D3232D">
            <w:r w:rsidRPr="00D3232D">
              <w:t>C4-253455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0CCA"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7DEC"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86B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45B1"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730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20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4D6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665F"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314F" w14:textId="77777777" w:rsidR="00D3232D" w:rsidRPr="00D3232D" w:rsidRDefault="00D3232D">
            <w:r w:rsidRPr="00D3232D">
              <w:t>revised</w:t>
            </w:r>
          </w:p>
        </w:tc>
      </w:tr>
      <w:tr w:rsidR="00F15DC7" w:rsidRPr="00D3232D" w14:paraId="4B270E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F18B2" w14:textId="77777777" w:rsidR="00D3232D" w:rsidRPr="00D3232D" w:rsidRDefault="00D3232D">
            <w:r w:rsidRPr="00D3232D">
              <w:t>C4-253552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3544F"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26E8"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3B5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6720"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1BC8"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7836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7CA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D48A"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A993" w14:textId="77777777" w:rsidR="00D3232D" w:rsidRPr="00D3232D" w:rsidRDefault="00D3232D">
            <w:r w:rsidRPr="00D3232D">
              <w:t>revised</w:t>
            </w:r>
          </w:p>
        </w:tc>
      </w:tr>
      <w:tr w:rsidR="00F15DC7" w:rsidRPr="00D3232D" w14:paraId="05B21B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86AEF" w14:textId="77777777" w:rsidR="00D3232D" w:rsidRPr="00D3232D" w:rsidRDefault="00D3232D">
            <w:r w:rsidRPr="00D3232D">
              <w:t>C4-253555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1356" w14:textId="77777777" w:rsidR="00D3232D" w:rsidRPr="00D3232D" w:rsidRDefault="00D3232D">
            <w:r w:rsidRPr="00D3232D">
              <w:t>ECRATU Feature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1B325"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14F"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0663" w14:textId="77777777" w:rsidR="00D3232D" w:rsidRPr="00D3232D" w:rsidRDefault="00D3232D">
            <w:r w:rsidRPr="00D3232D">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D0C4"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8D00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D0A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FD57" w14:textId="77777777" w:rsidR="00D3232D" w:rsidRPr="00D3232D" w:rsidRDefault="00D3232D">
            <w:r w:rsidRPr="00D3232D">
              <w:t>ECRATU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E3AB" w14:textId="77777777" w:rsidR="00D3232D" w:rsidRPr="00D3232D" w:rsidRDefault="00D3232D">
            <w:r w:rsidRPr="00D3232D">
              <w:t>agreed</w:t>
            </w:r>
          </w:p>
        </w:tc>
      </w:tr>
      <w:tr w:rsidR="00F15DC7" w:rsidRPr="00D3232D" w14:paraId="3B1EE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566F" w14:textId="77777777" w:rsidR="00D3232D" w:rsidRPr="00D3232D" w:rsidRDefault="00D3232D">
            <w:r w:rsidRPr="00D3232D">
              <w:t>C4-253189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B272"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9C40"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1F1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698A" w14:textId="77777777" w:rsidR="00D3232D" w:rsidRPr="00D3232D" w:rsidRDefault="00D3232D">
            <w:r w:rsidRPr="00D3232D">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89F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3A8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067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ECC6" w14:textId="77777777" w:rsidR="00D3232D" w:rsidRPr="00D3232D" w:rsidRDefault="00D3232D">
            <w:r w:rsidRPr="00D3232D">
              <w:t>eNS_Ph3,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4BF6" w14:textId="77777777" w:rsidR="00D3232D" w:rsidRPr="00D3232D" w:rsidRDefault="00D3232D">
            <w:r w:rsidRPr="00D3232D">
              <w:t>revised</w:t>
            </w:r>
          </w:p>
        </w:tc>
      </w:tr>
      <w:tr w:rsidR="00F15DC7" w:rsidRPr="00D3232D" w14:paraId="51322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E2AE" w14:textId="77777777" w:rsidR="00D3232D" w:rsidRPr="00D3232D" w:rsidRDefault="00D3232D">
            <w:r w:rsidRPr="00D3232D">
              <w:t>C4-253485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0806"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ADB7"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0FA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997D" w14:textId="77777777" w:rsidR="00D3232D" w:rsidRPr="00D3232D" w:rsidRDefault="00D3232D">
            <w:r w:rsidRPr="00D3232D">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53B2F"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4DB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D746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DCAC" w14:textId="77777777" w:rsidR="00D3232D" w:rsidRPr="00D3232D" w:rsidRDefault="00D3232D">
            <w:r w:rsidRPr="00D3232D">
              <w:t>eNS_Ph3,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AE58" w14:textId="77777777" w:rsidR="00D3232D" w:rsidRPr="00D3232D" w:rsidRDefault="00D3232D">
            <w:r w:rsidRPr="00D3232D">
              <w:t>revised</w:t>
            </w:r>
          </w:p>
        </w:tc>
      </w:tr>
      <w:tr w:rsidR="00F15DC7" w:rsidRPr="00D3232D" w14:paraId="17CCA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AB47" w14:textId="77777777" w:rsidR="00D3232D" w:rsidRPr="00D3232D" w:rsidRDefault="00D3232D">
            <w:r w:rsidRPr="00D3232D">
              <w:t>C4-253533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772B" w14:textId="77777777" w:rsidR="00D3232D" w:rsidRPr="00D3232D" w:rsidRDefault="00D3232D">
            <w:r w:rsidRPr="00D3232D">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8531" w14:textId="77777777" w:rsidR="00D3232D" w:rsidRPr="00D3232D" w:rsidRDefault="00D3232D">
            <w:r w:rsidRPr="00D3232D">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50BE"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3561" w14:textId="77777777" w:rsidR="00D3232D" w:rsidRPr="00D3232D" w:rsidRDefault="00D3232D">
            <w:r w:rsidRPr="00D3232D">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B87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41C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A6D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4724" w14:textId="77777777" w:rsidR="00D3232D" w:rsidRPr="00D3232D" w:rsidRDefault="00D3232D">
            <w:r w:rsidRPr="00D3232D">
              <w:t>eNS_Ph3,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2365" w14:textId="77777777" w:rsidR="00D3232D" w:rsidRPr="00D3232D" w:rsidRDefault="00D3232D">
            <w:r w:rsidRPr="00D3232D">
              <w:t>agreed</w:t>
            </w:r>
          </w:p>
        </w:tc>
      </w:tr>
      <w:tr w:rsidR="00F15DC7" w:rsidRPr="00D3232D" w14:paraId="585E6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7837" w14:textId="77777777" w:rsidR="00D3232D" w:rsidRPr="00D3232D" w:rsidRDefault="00D3232D">
            <w:r w:rsidRPr="00D3232D">
              <w:t>C4-253244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8A21"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1FE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A93C1"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24B5" w14:textId="77777777" w:rsidR="00D3232D" w:rsidRPr="00D3232D" w:rsidRDefault="00D3232D">
            <w:r w:rsidRPr="00D3232D">
              <w:t>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42C8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7C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462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832E"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6D13" w14:textId="77777777" w:rsidR="00D3232D" w:rsidRPr="00D3232D" w:rsidRDefault="00D3232D">
            <w:r w:rsidRPr="00D3232D">
              <w:t>revised</w:t>
            </w:r>
          </w:p>
        </w:tc>
      </w:tr>
      <w:tr w:rsidR="00F15DC7" w:rsidRPr="00D3232D" w14:paraId="767DDA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B340" w14:textId="77777777" w:rsidR="00D3232D" w:rsidRPr="00D3232D" w:rsidRDefault="00D3232D">
            <w:r w:rsidRPr="00D3232D">
              <w:t>C4-253453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76F05" w14:textId="77777777" w:rsidR="00D3232D" w:rsidRPr="00D3232D" w:rsidRDefault="00D3232D">
            <w:r w:rsidRPr="00D3232D">
              <w:t>Timestamp in EE immediate event report for "SUPI-PEI association"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0BA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BC52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A384" w14:textId="77777777" w:rsidR="00D3232D" w:rsidRPr="00D3232D" w:rsidRDefault="00D3232D">
            <w:r w:rsidRPr="00D3232D">
              <w:t>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CED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669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9FC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6499"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156D" w14:textId="77777777" w:rsidR="00D3232D" w:rsidRPr="00D3232D" w:rsidRDefault="00D3232D">
            <w:r w:rsidRPr="00D3232D">
              <w:t>agreed</w:t>
            </w:r>
          </w:p>
        </w:tc>
      </w:tr>
      <w:tr w:rsidR="00F15DC7" w:rsidRPr="00D3232D" w14:paraId="50386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B96B" w14:textId="77777777" w:rsidR="00D3232D" w:rsidRPr="00D3232D" w:rsidRDefault="00D3232D">
            <w:r w:rsidRPr="00D3232D">
              <w:t>C4-253248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81490" w14:textId="77777777" w:rsidR="00D3232D" w:rsidRPr="00D3232D" w:rsidRDefault="00D3232D">
            <w:r w:rsidRPr="00D3232D">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B83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D295E"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8B9A4" w14:textId="77777777" w:rsidR="00D3232D" w:rsidRPr="00D3232D" w:rsidRDefault="00D3232D">
            <w:r w:rsidRPr="00D3232D">
              <w:t>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8EC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96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B28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EA91"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8A60" w14:textId="77777777" w:rsidR="00D3232D" w:rsidRPr="00D3232D" w:rsidRDefault="00D3232D">
            <w:r w:rsidRPr="00D3232D">
              <w:t>agreed</w:t>
            </w:r>
          </w:p>
        </w:tc>
      </w:tr>
      <w:tr w:rsidR="00F15DC7" w:rsidRPr="00D3232D" w14:paraId="6A7EEF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2C3B" w14:textId="77777777" w:rsidR="00D3232D" w:rsidRPr="00D3232D" w:rsidRDefault="00D3232D">
            <w:r w:rsidRPr="00D3232D">
              <w:t>C4-</w:t>
            </w:r>
            <w:r w:rsidRPr="00D3232D">
              <w:lastRenderedPageBreak/>
              <w:t>253487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F8B54" w14:textId="77777777" w:rsidR="00D3232D" w:rsidRPr="00D3232D" w:rsidRDefault="00D3232D">
            <w:r w:rsidRPr="00D3232D">
              <w:lastRenderedPageBreak/>
              <w:t>AF Specific GPSI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02A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E65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621E" w14:textId="77777777" w:rsidR="00D3232D" w:rsidRPr="00D3232D" w:rsidRDefault="00D3232D">
            <w:r w:rsidRPr="00D3232D">
              <w:t>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D4C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4210"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3802" w14:textId="77777777" w:rsidR="00D3232D" w:rsidRPr="00D3232D" w:rsidRDefault="00D3232D">
            <w:r w:rsidRPr="00D3232D">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5030"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0267" w14:textId="77777777" w:rsidR="00D3232D" w:rsidRPr="00D3232D" w:rsidRDefault="00D3232D">
            <w:r w:rsidRPr="00D3232D">
              <w:t>withdrawn</w:t>
            </w:r>
          </w:p>
        </w:tc>
      </w:tr>
      <w:tr w:rsidR="00F15DC7" w:rsidRPr="00D3232D" w14:paraId="5681C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0EEC" w14:textId="77777777" w:rsidR="00D3232D" w:rsidRPr="00D3232D" w:rsidRDefault="00D3232D">
            <w:r w:rsidRPr="00D3232D">
              <w:t>C4-253250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38AB"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D62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94CD"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2EE7" w14:textId="77777777" w:rsidR="00D3232D" w:rsidRPr="00D3232D" w:rsidRDefault="00D3232D">
            <w:r w:rsidRPr="00D3232D">
              <w:t>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27C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4EB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BBC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AE6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DB190" w14:textId="77777777" w:rsidR="00D3232D" w:rsidRPr="00D3232D" w:rsidRDefault="00D3232D">
            <w:r w:rsidRPr="00D3232D">
              <w:t>revised</w:t>
            </w:r>
          </w:p>
        </w:tc>
      </w:tr>
      <w:tr w:rsidR="00F15DC7" w:rsidRPr="00D3232D" w14:paraId="0DB8C0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22BA" w14:textId="77777777" w:rsidR="00D3232D" w:rsidRPr="00D3232D" w:rsidRDefault="00D3232D">
            <w:r w:rsidRPr="00D3232D">
              <w:t>C4-253454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04CD" w14:textId="77777777" w:rsidR="00D3232D" w:rsidRPr="00D3232D" w:rsidRDefault="00D3232D">
            <w:r w:rsidRPr="00D3232D">
              <w:t>Event Exposure Expiry Time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EE0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A6A4"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8D1D" w14:textId="77777777" w:rsidR="00D3232D" w:rsidRPr="00D3232D" w:rsidRDefault="00D3232D">
            <w:r w:rsidRPr="00D3232D">
              <w:t>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597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20D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C68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DF2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6D8F" w14:textId="77777777" w:rsidR="00D3232D" w:rsidRPr="00D3232D" w:rsidRDefault="00D3232D">
            <w:r w:rsidRPr="00D3232D">
              <w:t>agreed</w:t>
            </w:r>
          </w:p>
        </w:tc>
      </w:tr>
      <w:tr w:rsidR="00F15DC7" w:rsidRPr="00D3232D" w14:paraId="6C36B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BEE27" w14:textId="77777777" w:rsidR="00D3232D" w:rsidRPr="00D3232D" w:rsidRDefault="00D3232D">
            <w:r w:rsidRPr="00D3232D">
              <w:t>C4-253265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F80E"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F92B"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B66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11DE" w14:textId="77777777" w:rsidR="00D3232D" w:rsidRPr="00D3232D" w:rsidRDefault="00D3232D">
            <w:r w:rsidRPr="00D3232D">
              <w:t>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5A2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32CF"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0D7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2EAD" w14:textId="77777777" w:rsidR="00D3232D" w:rsidRPr="00D3232D" w:rsidRDefault="00D3232D">
            <w:r w:rsidRPr="00D3232D">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6F47" w14:textId="77777777" w:rsidR="00D3232D" w:rsidRPr="00D3232D" w:rsidRDefault="00D3232D">
            <w:r w:rsidRPr="00D3232D">
              <w:t>merged</w:t>
            </w:r>
          </w:p>
        </w:tc>
      </w:tr>
      <w:tr w:rsidR="00F15DC7" w:rsidRPr="00D3232D" w14:paraId="40DBA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58A3" w14:textId="77777777" w:rsidR="00D3232D" w:rsidRPr="00D3232D" w:rsidRDefault="00D3232D">
            <w:r w:rsidRPr="00D3232D">
              <w:t>C4-253266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16E4"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1315"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AF7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7A32" w14:textId="77777777" w:rsidR="00D3232D" w:rsidRPr="00D3232D" w:rsidRDefault="00D3232D">
            <w:r w:rsidRPr="00D3232D">
              <w:t>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7D5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871D"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3DF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5C84" w14:textId="77777777" w:rsidR="00D3232D" w:rsidRPr="00D3232D" w:rsidRDefault="00D3232D">
            <w:r w:rsidRPr="00D3232D">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1EC87" w14:textId="77777777" w:rsidR="00D3232D" w:rsidRPr="00D3232D" w:rsidRDefault="00D3232D">
            <w:r w:rsidRPr="00D3232D">
              <w:t>merged</w:t>
            </w:r>
          </w:p>
        </w:tc>
      </w:tr>
      <w:tr w:rsidR="00F15DC7" w:rsidRPr="00D3232D" w14:paraId="422755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98CE" w14:textId="77777777" w:rsidR="00D3232D" w:rsidRPr="00D3232D" w:rsidRDefault="00D3232D">
            <w:r w:rsidRPr="00D3232D">
              <w:t>C4-253267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FE89" w14:textId="77777777" w:rsidR="00D3232D" w:rsidRPr="00D3232D" w:rsidRDefault="00D3232D">
            <w:r w:rsidRPr="00D3232D">
              <w:t>Incomplete Implementation of CR0688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8B698" w14:textId="77777777" w:rsidR="00D3232D" w:rsidRPr="00D3232D" w:rsidRDefault="00D3232D">
            <w:r w:rsidRPr="00D3232D">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C37A"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0C7D" w14:textId="77777777" w:rsidR="00D3232D" w:rsidRPr="00D3232D" w:rsidRDefault="00D3232D">
            <w:r w:rsidRPr="00D3232D">
              <w:t>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0A3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2AD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F5B7"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C4560" w14:textId="77777777" w:rsidR="00D3232D" w:rsidRPr="00D3232D" w:rsidRDefault="00D3232D">
            <w:r w:rsidRPr="00D3232D">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29D3" w14:textId="77777777" w:rsidR="00D3232D" w:rsidRPr="00D3232D" w:rsidRDefault="00D3232D">
            <w:r w:rsidRPr="00D3232D">
              <w:t>merged</w:t>
            </w:r>
          </w:p>
        </w:tc>
      </w:tr>
      <w:tr w:rsidR="00F15DC7" w:rsidRPr="00D3232D" w14:paraId="324D2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8AED" w14:textId="77777777" w:rsidR="00D3232D" w:rsidRPr="00D3232D" w:rsidRDefault="00D3232D">
            <w:r w:rsidRPr="00D3232D">
              <w:t>C4-253273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A70C"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3686D"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FB1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2F06" w14:textId="77777777" w:rsidR="00D3232D" w:rsidRPr="00D3232D" w:rsidRDefault="00D3232D">
            <w:r w:rsidRPr="00D3232D">
              <w:t>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FC87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EAB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9A3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161B"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F9C1" w14:textId="77777777" w:rsidR="00D3232D" w:rsidRPr="00D3232D" w:rsidRDefault="00D3232D">
            <w:r w:rsidRPr="00D3232D">
              <w:t>revised</w:t>
            </w:r>
          </w:p>
        </w:tc>
      </w:tr>
      <w:tr w:rsidR="00F15DC7" w:rsidRPr="00D3232D" w14:paraId="0192D6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DDF4" w14:textId="77777777" w:rsidR="00D3232D" w:rsidRPr="00D3232D" w:rsidRDefault="00D3232D">
            <w:r w:rsidRPr="00D3232D">
              <w:t>C4-253489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C9A8"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D2114"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B716"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E9106" w14:textId="77777777" w:rsidR="00D3232D" w:rsidRPr="00D3232D" w:rsidRDefault="00D3232D">
            <w:r w:rsidRPr="00D3232D">
              <w:t>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585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CE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ACF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CCD0"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300CE" w14:textId="77777777" w:rsidR="00D3232D" w:rsidRPr="00D3232D" w:rsidRDefault="00D3232D">
            <w:r w:rsidRPr="00D3232D">
              <w:t>revised</w:t>
            </w:r>
          </w:p>
        </w:tc>
      </w:tr>
      <w:tr w:rsidR="00F15DC7" w:rsidRPr="00D3232D" w14:paraId="41423B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5E361" w14:textId="77777777" w:rsidR="00D3232D" w:rsidRPr="00D3232D" w:rsidRDefault="00D3232D">
            <w:r w:rsidRPr="00D3232D">
              <w:t>C4-253534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F248" w14:textId="77777777" w:rsidR="00D3232D" w:rsidRPr="00D3232D" w:rsidRDefault="00D3232D">
            <w:r w:rsidRPr="00D3232D">
              <w:t>RAT Type for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84B4" w14:textId="77777777" w:rsidR="00D3232D" w:rsidRPr="00D3232D" w:rsidRDefault="00D3232D">
            <w:r w:rsidRPr="00D3232D">
              <w:t>Ericsson,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D158"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02A5" w14:textId="77777777" w:rsidR="00D3232D" w:rsidRPr="00D3232D" w:rsidRDefault="00D3232D">
            <w:r w:rsidRPr="00D3232D">
              <w:t>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C606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832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45C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E2DE" w14:textId="77777777" w:rsidR="00D3232D" w:rsidRPr="00D3232D" w:rsidRDefault="00D3232D">
            <w:r w:rsidRPr="00D3232D">
              <w:t>TEI19,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2BBF" w14:textId="77777777" w:rsidR="00D3232D" w:rsidRPr="00D3232D" w:rsidRDefault="00D3232D">
            <w:r w:rsidRPr="00D3232D">
              <w:t>agreed</w:t>
            </w:r>
          </w:p>
        </w:tc>
      </w:tr>
      <w:tr w:rsidR="00F15DC7" w:rsidRPr="00D3232D" w14:paraId="571CD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DE9C" w14:textId="77777777" w:rsidR="00D3232D" w:rsidRPr="00D3232D" w:rsidRDefault="00D3232D">
            <w:r w:rsidRPr="00D3232D">
              <w:t>C4-253324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BB92"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B3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9EA3"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8233" w14:textId="77777777" w:rsidR="00D3232D" w:rsidRPr="00D3232D" w:rsidRDefault="00D3232D">
            <w:r w:rsidRPr="00D3232D">
              <w:t>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8DB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F296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58E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0211"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F48E" w14:textId="77777777" w:rsidR="00D3232D" w:rsidRPr="00D3232D" w:rsidRDefault="00D3232D">
            <w:r w:rsidRPr="00D3232D">
              <w:t>revised</w:t>
            </w:r>
          </w:p>
        </w:tc>
      </w:tr>
      <w:tr w:rsidR="00F15DC7" w:rsidRPr="00D3232D" w14:paraId="3F154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FBB6F" w14:textId="77777777" w:rsidR="00D3232D" w:rsidRPr="00D3232D" w:rsidRDefault="00D3232D">
            <w:r w:rsidRPr="00D3232D">
              <w:t>C4-253364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4612"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1BF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BF30C" w14:textId="77777777" w:rsidR="00D3232D" w:rsidRPr="00D3232D" w:rsidRDefault="00D3232D">
            <w:r w:rsidRPr="00D3232D">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EEED" w14:textId="77777777" w:rsidR="00D3232D" w:rsidRPr="00D3232D" w:rsidRDefault="00D3232D">
            <w:r w:rsidRPr="00D3232D">
              <w:t>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AC3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CF4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8EA4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D3E6"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E3F1" w14:textId="77777777" w:rsidR="00D3232D" w:rsidRPr="00D3232D" w:rsidRDefault="00D3232D">
            <w:r w:rsidRPr="00D3232D">
              <w:t>agreed</w:t>
            </w:r>
          </w:p>
        </w:tc>
      </w:tr>
      <w:tr w:rsidR="00F15DC7" w:rsidRPr="00D3232D" w14:paraId="3FEE9D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3906" w14:textId="77777777" w:rsidR="00D3232D" w:rsidRPr="00D3232D" w:rsidRDefault="00D3232D">
            <w:r w:rsidRPr="00D3232D">
              <w:t>C4-253037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7637" w14:textId="77777777" w:rsidR="00D3232D" w:rsidRPr="00D3232D" w:rsidRDefault="00D3232D">
            <w:r w:rsidRPr="00D3232D">
              <w:t>Service parameter authorization in the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106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BD0E"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6FF0" w14:textId="77777777" w:rsidR="00D3232D" w:rsidRPr="00D3232D" w:rsidRDefault="00D3232D">
            <w:r w:rsidRPr="00D3232D">
              <w:t>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50B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30C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3142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93DA3" w14:textId="77777777" w:rsidR="00D3232D" w:rsidRPr="00D3232D" w:rsidRDefault="00D3232D">
            <w:r w:rsidRPr="00D3232D">
              <w:t>TEI19, UEP19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80C3" w14:textId="77777777" w:rsidR="00D3232D" w:rsidRPr="00D3232D" w:rsidRDefault="00D3232D">
            <w:r w:rsidRPr="00D3232D">
              <w:t>agreed</w:t>
            </w:r>
          </w:p>
        </w:tc>
      </w:tr>
      <w:tr w:rsidR="00F15DC7" w:rsidRPr="00D3232D" w14:paraId="3E91F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1B7C" w14:textId="77777777" w:rsidR="00D3232D" w:rsidRPr="00D3232D" w:rsidRDefault="00D3232D">
            <w:r w:rsidRPr="00D3232D">
              <w:t>C4-253038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3918"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076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421A"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0BC23" w14:textId="77777777" w:rsidR="00D3232D" w:rsidRPr="00D3232D" w:rsidRDefault="00D3232D">
            <w:r w:rsidRPr="00D3232D">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324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A40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C9B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EA52" w14:textId="77777777" w:rsidR="00D3232D" w:rsidRPr="00D3232D" w:rsidRDefault="00D3232D">
            <w:r w:rsidRPr="00D3232D">
              <w:t>TEI19, UEP19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0808" w14:textId="77777777" w:rsidR="00D3232D" w:rsidRPr="00D3232D" w:rsidRDefault="00D3232D">
            <w:r w:rsidRPr="00D3232D">
              <w:t>revised</w:t>
            </w:r>
          </w:p>
        </w:tc>
      </w:tr>
      <w:tr w:rsidR="00F15DC7" w:rsidRPr="00D3232D" w14:paraId="76CFD7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927A" w14:textId="77777777" w:rsidR="00D3232D" w:rsidRPr="00D3232D" w:rsidRDefault="00D3232D">
            <w:r w:rsidRPr="00D3232D">
              <w:t>C4-253481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FFA7" w14:textId="77777777" w:rsidR="00D3232D" w:rsidRPr="00D3232D" w:rsidRDefault="00D3232D">
            <w:r w:rsidRPr="00D3232D">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F7F6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6D683"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441A" w14:textId="77777777" w:rsidR="00D3232D" w:rsidRPr="00D3232D" w:rsidRDefault="00D3232D">
            <w:r w:rsidRPr="00D3232D">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A02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5BE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7A8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E122" w14:textId="77777777" w:rsidR="00D3232D" w:rsidRPr="00D3232D" w:rsidRDefault="00D3232D">
            <w:r w:rsidRPr="00D3232D">
              <w:t>TEI19, UEP19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CC49F" w14:textId="77777777" w:rsidR="00D3232D" w:rsidRPr="00D3232D" w:rsidRDefault="00D3232D">
            <w:r w:rsidRPr="00D3232D">
              <w:t>agreed</w:t>
            </w:r>
          </w:p>
        </w:tc>
      </w:tr>
      <w:tr w:rsidR="00F15DC7" w:rsidRPr="00D3232D" w14:paraId="7A582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9414" w14:textId="77777777" w:rsidR="00D3232D" w:rsidRPr="00D3232D" w:rsidRDefault="00D3232D">
            <w:r w:rsidRPr="00D3232D">
              <w:t>C4-253146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89A0" w14:textId="77777777" w:rsidR="00D3232D" w:rsidRPr="00D3232D" w:rsidRDefault="00D3232D">
            <w:r w:rsidRPr="00D3232D">
              <w:t>"Deregistration and Unsubscribe required" for data migration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881A"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4A81"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F07C" w14:textId="77777777" w:rsidR="00D3232D" w:rsidRPr="00D3232D" w:rsidRDefault="00D3232D">
            <w:r w:rsidRPr="00D3232D">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92A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4B13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77E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9CFC" w14:textId="77777777" w:rsidR="00D3232D" w:rsidRPr="00D3232D" w:rsidRDefault="00D3232D">
            <w:r w:rsidRPr="00D3232D">
              <w:t>SUBDMIG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39E1" w14:textId="77777777" w:rsidR="00D3232D" w:rsidRPr="00D3232D" w:rsidRDefault="00D3232D">
            <w:r w:rsidRPr="00D3232D">
              <w:t>postponed</w:t>
            </w:r>
          </w:p>
        </w:tc>
      </w:tr>
      <w:tr w:rsidR="00F15DC7" w:rsidRPr="00D3232D" w14:paraId="32D851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A33D" w14:textId="77777777" w:rsidR="00D3232D" w:rsidRPr="00D3232D" w:rsidRDefault="00D3232D">
            <w:r w:rsidRPr="00D3232D">
              <w:t>C4-253181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28B5" w14:textId="77777777" w:rsidR="00D3232D" w:rsidRPr="00D3232D" w:rsidRDefault="00D3232D">
            <w:r w:rsidRPr="00D3232D">
              <w:t>Adding resource URI for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9A7E1"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A53F5"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A329" w14:textId="77777777" w:rsidR="00D3232D" w:rsidRPr="00D3232D" w:rsidRDefault="00D3232D">
            <w:r w:rsidRPr="00D3232D">
              <w:t>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4ED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33A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1AD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1C3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A5CC" w14:textId="77777777" w:rsidR="00D3232D" w:rsidRPr="00D3232D" w:rsidRDefault="00D3232D">
            <w:r w:rsidRPr="00D3232D">
              <w:t>merged</w:t>
            </w:r>
          </w:p>
        </w:tc>
      </w:tr>
      <w:tr w:rsidR="00F15DC7" w:rsidRPr="00D3232D" w14:paraId="7C30EF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7B59" w14:textId="77777777" w:rsidR="00D3232D" w:rsidRPr="00D3232D" w:rsidRDefault="00D3232D">
            <w:r w:rsidRPr="00D3232D">
              <w:t>C4-253289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E310" w14:textId="77777777" w:rsidR="00D3232D" w:rsidRPr="00D3232D" w:rsidRDefault="00D3232D">
            <w:r w:rsidRPr="00D3232D">
              <w:t>Update the scope overview and service operations 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E5EE"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C4E3"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01D2" w14:textId="77777777" w:rsidR="00D3232D" w:rsidRPr="00D3232D" w:rsidRDefault="00D3232D">
            <w:r w:rsidRPr="00D3232D">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A87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82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49A8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88D3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AFE0" w14:textId="77777777" w:rsidR="00D3232D" w:rsidRPr="00D3232D" w:rsidRDefault="00D3232D">
            <w:r w:rsidRPr="00D3232D">
              <w:t>revised</w:t>
            </w:r>
          </w:p>
        </w:tc>
      </w:tr>
      <w:tr w:rsidR="00F15DC7" w:rsidRPr="00D3232D" w14:paraId="783809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8E9C" w14:textId="77777777" w:rsidR="00D3232D" w:rsidRPr="00D3232D" w:rsidRDefault="00D3232D">
            <w:r w:rsidRPr="00D3232D">
              <w:t>C4-253402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EC3D" w14:textId="77777777" w:rsidR="00D3232D" w:rsidRPr="00D3232D" w:rsidRDefault="00D3232D">
            <w:r w:rsidRPr="00D3232D">
              <w:t>Update the scope overview and service operations 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937D" w14:textId="77777777" w:rsidR="00D3232D" w:rsidRPr="00D3232D" w:rsidRDefault="00D3232D">
            <w:r w:rsidRPr="00D3232D">
              <w:t>China Mobile, Lenovo, Huawei,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E625"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3FB12" w14:textId="77777777" w:rsidR="00D3232D" w:rsidRPr="00D3232D" w:rsidRDefault="00D3232D">
            <w:r w:rsidRPr="00D3232D">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D56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BD2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90D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36A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0DD55" w14:textId="77777777" w:rsidR="00D3232D" w:rsidRPr="00D3232D" w:rsidRDefault="00D3232D">
            <w:r w:rsidRPr="00D3232D">
              <w:t>agreed</w:t>
            </w:r>
          </w:p>
        </w:tc>
      </w:tr>
      <w:tr w:rsidR="00F15DC7" w:rsidRPr="00D3232D" w14:paraId="6DEDC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2035" w14:textId="77777777" w:rsidR="00D3232D" w:rsidRPr="00D3232D" w:rsidRDefault="00D3232D">
            <w:r w:rsidRPr="00D3232D">
              <w:t>C4-253290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3FEF" w14:textId="77777777" w:rsidR="00D3232D" w:rsidRPr="00D3232D" w:rsidRDefault="00D3232D">
            <w:r w:rsidRPr="00D3232D">
              <w:t>Update the Nudr_DataRepository resource 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93E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19B3"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9E47" w14:textId="77777777" w:rsidR="00D3232D" w:rsidRPr="00D3232D" w:rsidRDefault="00D3232D">
            <w:r w:rsidRPr="00D3232D">
              <w:t>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D0C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730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A4A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4AA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52F8" w14:textId="77777777" w:rsidR="00D3232D" w:rsidRPr="00D3232D" w:rsidRDefault="00D3232D">
            <w:r w:rsidRPr="00D3232D">
              <w:t>merged</w:t>
            </w:r>
          </w:p>
        </w:tc>
      </w:tr>
      <w:tr w:rsidR="00F15DC7" w:rsidRPr="00D3232D" w14:paraId="7AC5D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3BC24" w14:textId="77777777" w:rsidR="00D3232D" w:rsidRPr="00D3232D" w:rsidRDefault="00D3232D">
            <w:r w:rsidRPr="00D3232D">
              <w:t>C4-253299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59F25" w14:textId="77777777" w:rsidR="00D3232D" w:rsidRPr="00D3232D" w:rsidRDefault="00D3232D">
            <w:r w:rsidRPr="00D3232D">
              <w:t>Update the Nudr_DataRepository API to add AIoT device profile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4821"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6CCDD"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20F1" w14:textId="77777777" w:rsidR="00D3232D" w:rsidRPr="00D3232D" w:rsidRDefault="00D3232D">
            <w:r w:rsidRPr="00D3232D">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6B5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75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06A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41954"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765F" w14:textId="77777777" w:rsidR="00D3232D" w:rsidRPr="00D3232D" w:rsidRDefault="00D3232D">
            <w:r w:rsidRPr="00D3232D">
              <w:t>merged</w:t>
            </w:r>
          </w:p>
        </w:tc>
      </w:tr>
      <w:tr w:rsidR="00F15DC7" w:rsidRPr="00D3232D" w14:paraId="700436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632" w14:textId="77777777" w:rsidR="00D3232D" w:rsidRPr="00D3232D" w:rsidRDefault="00D3232D">
            <w:r w:rsidRPr="00D3232D">
              <w:t>C4-</w:t>
            </w:r>
            <w:r w:rsidRPr="00D3232D">
              <w:lastRenderedPageBreak/>
              <w:t>253303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45E7" w14:textId="77777777" w:rsidR="00D3232D" w:rsidRPr="00D3232D" w:rsidRDefault="00D3232D">
            <w:r w:rsidRPr="00D3232D">
              <w:lastRenderedPageBreak/>
              <w:t>Updates on AmbientIoT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690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E62DA"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2F86" w14:textId="77777777" w:rsidR="00D3232D" w:rsidRPr="00D3232D" w:rsidRDefault="00D3232D">
            <w:r w:rsidRPr="00D3232D">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D19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6FC3"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4C46" w14:textId="77777777" w:rsidR="00D3232D" w:rsidRPr="00D3232D" w:rsidRDefault="00D3232D">
            <w:r w:rsidRPr="00D3232D">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C5C1"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32E4E" w14:textId="77777777" w:rsidR="00D3232D" w:rsidRPr="00D3232D" w:rsidRDefault="00D3232D">
            <w:r w:rsidRPr="00D3232D">
              <w:t>merged</w:t>
            </w:r>
          </w:p>
        </w:tc>
      </w:tr>
      <w:tr w:rsidR="00F15DC7" w:rsidRPr="00D3232D" w14:paraId="48820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A7BB" w14:textId="77777777" w:rsidR="00D3232D" w:rsidRPr="00D3232D" w:rsidRDefault="00D3232D">
            <w:r w:rsidRPr="00D3232D">
              <w:t>C4-253316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A0CD"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B9A7"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92C0F"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26F8" w14:textId="77777777" w:rsidR="00D3232D" w:rsidRPr="00D3232D" w:rsidRDefault="00D3232D">
            <w:r w:rsidRPr="00D3232D">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EB0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84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925A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D4F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50D6" w14:textId="77777777" w:rsidR="00D3232D" w:rsidRPr="00D3232D" w:rsidRDefault="00D3232D">
            <w:r w:rsidRPr="00D3232D">
              <w:t>revised</w:t>
            </w:r>
          </w:p>
        </w:tc>
      </w:tr>
      <w:tr w:rsidR="00F15DC7" w:rsidRPr="00D3232D" w14:paraId="03C50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B224" w14:textId="77777777" w:rsidR="00D3232D" w:rsidRPr="00D3232D" w:rsidRDefault="00D3232D">
            <w:r w:rsidRPr="00D3232D">
              <w:t>C4-253445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F08F" w14:textId="77777777" w:rsidR="00D3232D" w:rsidRPr="00D3232D" w:rsidRDefault="00D3232D">
            <w:r w:rsidRPr="00D3232D">
              <w:t>Introduction of UE ID Mapping Info Enhancement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83D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1D3C"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54E0" w14:textId="77777777" w:rsidR="00D3232D" w:rsidRPr="00D3232D" w:rsidRDefault="00D3232D">
            <w:r w:rsidRPr="00D3232D">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D33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D30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46F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B3D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1798" w14:textId="77777777" w:rsidR="00D3232D" w:rsidRPr="00D3232D" w:rsidRDefault="00D3232D">
            <w:r w:rsidRPr="00D3232D">
              <w:t>withdrawn</w:t>
            </w:r>
          </w:p>
        </w:tc>
      </w:tr>
      <w:tr w:rsidR="00F15DC7" w:rsidRPr="00D3232D" w14:paraId="148E6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3AB9" w14:textId="77777777" w:rsidR="00D3232D" w:rsidRPr="00D3232D" w:rsidRDefault="00D3232D">
            <w:r w:rsidRPr="00D3232D">
              <w:t>C4-253333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8E92" w14:textId="77777777" w:rsidR="00D3232D" w:rsidRPr="00D3232D" w:rsidRDefault="00D3232D">
            <w:r w:rsidRPr="00D3232D">
              <w:t>Adding OAuth2 security scope for AIoT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35D5"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E819" w14:textId="77777777" w:rsidR="00D3232D" w:rsidRPr="00D3232D" w:rsidRDefault="00D3232D">
            <w:r w:rsidRPr="00D3232D">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D801" w14:textId="77777777" w:rsidR="00D3232D" w:rsidRPr="00D3232D" w:rsidRDefault="00D3232D">
            <w:r w:rsidRPr="00D3232D">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7EC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29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B81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C67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65A0" w14:textId="77777777" w:rsidR="00D3232D" w:rsidRPr="00D3232D" w:rsidRDefault="00D3232D">
            <w:r w:rsidRPr="00D3232D">
              <w:t>merged</w:t>
            </w:r>
          </w:p>
        </w:tc>
      </w:tr>
      <w:tr w:rsidR="00F15DC7" w:rsidRPr="00D3232D" w14:paraId="38E4D8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7F2CA" w14:textId="77777777" w:rsidR="00D3232D" w:rsidRPr="00D3232D" w:rsidRDefault="00D3232D">
            <w:r w:rsidRPr="00D3232D">
              <w:t>C4-253096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FC4C" w14:textId="77777777" w:rsidR="00D3232D" w:rsidRPr="00D3232D" w:rsidRDefault="00D3232D">
            <w:r w:rsidRPr="00D3232D">
              <w:t>HTTP status code 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7B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F56C"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1BAF" w14:textId="77777777" w:rsidR="00D3232D" w:rsidRPr="00D3232D" w:rsidRDefault="00D3232D">
            <w:r w:rsidRPr="00D3232D">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0CE2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B11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E59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E0E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A79C" w14:textId="77777777" w:rsidR="00D3232D" w:rsidRPr="00D3232D" w:rsidRDefault="00D3232D">
            <w:r w:rsidRPr="00D3232D">
              <w:t>agreed</w:t>
            </w:r>
          </w:p>
        </w:tc>
      </w:tr>
      <w:tr w:rsidR="00F15DC7" w:rsidRPr="00D3232D" w14:paraId="0FBDC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7AC4" w14:textId="77777777" w:rsidR="00D3232D" w:rsidRPr="00D3232D" w:rsidRDefault="00D3232D">
            <w:r w:rsidRPr="00D3232D">
              <w:t>C4-253099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7EC1"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8BE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0171"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2990" w14:textId="77777777" w:rsidR="00D3232D" w:rsidRPr="00D3232D" w:rsidRDefault="00D3232D">
            <w:r w:rsidRPr="00D3232D">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472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2E58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2F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32EC"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4780" w14:textId="77777777" w:rsidR="00D3232D" w:rsidRPr="00D3232D" w:rsidRDefault="00D3232D">
            <w:r w:rsidRPr="00D3232D">
              <w:t>revised</w:t>
            </w:r>
          </w:p>
        </w:tc>
      </w:tr>
      <w:tr w:rsidR="00F15DC7" w:rsidRPr="00D3232D" w14:paraId="22A1F9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BE56" w14:textId="77777777" w:rsidR="00D3232D" w:rsidRPr="00D3232D" w:rsidRDefault="00D3232D">
            <w:r w:rsidRPr="00D3232D">
              <w:t>C4-253483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F4E9"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584C"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4AA6"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CA00" w14:textId="77777777" w:rsidR="00D3232D" w:rsidRPr="00D3232D" w:rsidRDefault="00D3232D">
            <w:r w:rsidRPr="00D3232D">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3A0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07BE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564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D9EF"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795F" w14:textId="77777777" w:rsidR="00D3232D" w:rsidRPr="00D3232D" w:rsidRDefault="00D3232D">
            <w:r w:rsidRPr="00D3232D">
              <w:t>revised</w:t>
            </w:r>
          </w:p>
        </w:tc>
      </w:tr>
      <w:tr w:rsidR="00F15DC7" w:rsidRPr="00D3232D" w14:paraId="3E530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8C89" w14:textId="77777777" w:rsidR="00D3232D" w:rsidRPr="00D3232D" w:rsidRDefault="00D3232D">
            <w:r w:rsidRPr="00D3232D">
              <w:t>C4-253550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38E4" w14:textId="77777777" w:rsidR="00D3232D" w:rsidRPr="00D3232D" w:rsidRDefault="00D3232D">
            <w:r w:rsidRPr="00D3232D">
              <w:t>AF Specific UE Identifier storage in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437F" w14:textId="77777777" w:rsidR="00D3232D" w:rsidRPr="00D3232D" w:rsidRDefault="00D3232D">
            <w:r w:rsidRPr="00D3232D">
              <w:t>Nokia, AT&amp;T, HPE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093F"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92DF" w14:textId="77777777" w:rsidR="00D3232D" w:rsidRPr="00D3232D" w:rsidRDefault="00D3232D">
            <w:r w:rsidRPr="00D3232D">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5EC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17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82D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B0EC" w14:textId="77777777" w:rsidR="00D3232D" w:rsidRPr="00D3232D" w:rsidRDefault="00D3232D">
            <w:r w:rsidRPr="00D3232D">
              <w:t>EDGEAPP,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00028" w14:textId="77777777" w:rsidR="00D3232D" w:rsidRPr="00D3232D" w:rsidRDefault="00D3232D">
            <w:r w:rsidRPr="00D3232D">
              <w:t>postponed</w:t>
            </w:r>
          </w:p>
        </w:tc>
      </w:tr>
      <w:tr w:rsidR="00F15DC7" w:rsidRPr="00D3232D" w14:paraId="285CB0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93CE" w14:textId="77777777" w:rsidR="00D3232D" w:rsidRPr="00D3232D" w:rsidRDefault="00D3232D">
            <w:r w:rsidRPr="00D3232D">
              <w:t>C4-253114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0ED2"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3E9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134E"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A845B" w14:textId="77777777" w:rsidR="00D3232D" w:rsidRPr="00D3232D" w:rsidRDefault="00D3232D">
            <w:r w:rsidRPr="00D3232D">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7BF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6616"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376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3DD8"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5ADD" w14:textId="77777777" w:rsidR="00D3232D" w:rsidRPr="00D3232D" w:rsidRDefault="00D3232D">
            <w:r w:rsidRPr="00D3232D">
              <w:t>agreed</w:t>
            </w:r>
          </w:p>
        </w:tc>
      </w:tr>
      <w:tr w:rsidR="00F15DC7" w:rsidRPr="00D3232D" w14:paraId="4AAF0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B44F" w14:textId="77777777" w:rsidR="00D3232D" w:rsidRPr="00D3232D" w:rsidRDefault="00D3232D">
            <w:r w:rsidRPr="00D3232D">
              <w:t>C4-253115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E8B5" w14:textId="77777777" w:rsidR="00D3232D" w:rsidRPr="00D3232D" w:rsidRDefault="00D3232D">
            <w:r w:rsidRPr="00D3232D">
              <w:t>Service Specific Authorization for AF Requested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C2F7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9530"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2BAE" w14:textId="77777777" w:rsidR="00D3232D" w:rsidRPr="00D3232D" w:rsidRDefault="00D3232D">
            <w:r w:rsidRPr="00D3232D">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728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6C7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0F5E"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4AB6" w14:textId="77777777" w:rsidR="00D3232D" w:rsidRPr="00D3232D" w:rsidRDefault="00D3232D">
            <w:r w:rsidRPr="00D3232D">
              <w:t>GMEC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FF7C" w14:textId="77777777" w:rsidR="00D3232D" w:rsidRPr="00D3232D" w:rsidRDefault="00D3232D">
            <w:r w:rsidRPr="00D3232D">
              <w:t>agreed</w:t>
            </w:r>
          </w:p>
        </w:tc>
      </w:tr>
      <w:tr w:rsidR="00F15DC7" w:rsidRPr="00D3232D" w14:paraId="4CAE8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D50D9" w14:textId="77777777" w:rsidR="00D3232D" w:rsidRPr="00D3232D" w:rsidRDefault="00D3232D">
            <w:r w:rsidRPr="00D3232D">
              <w:t>C4-253247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56B1" w14:textId="77777777" w:rsidR="00D3232D" w:rsidRPr="00D3232D" w:rsidRDefault="00D3232D">
            <w:r w:rsidRPr="00D3232D">
              <w:t>PEI change timestamp in PeiUpdateInfo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B78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10E9" w14:textId="77777777" w:rsidR="00D3232D" w:rsidRPr="00D3232D" w:rsidRDefault="00D3232D">
            <w:r w:rsidRPr="00D3232D">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8413" w14:textId="77777777" w:rsidR="00D3232D" w:rsidRPr="00D3232D" w:rsidRDefault="00D3232D">
            <w:r w:rsidRPr="00D3232D">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A70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18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65C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EDDC"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1313" w14:textId="77777777" w:rsidR="00D3232D" w:rsidRPr="00D3232D" w:rsidRDefault="00D3232D">
            <w:r w:rsidRPr="00D3232D">
              <w:t>agreed</w:t>
            </w:r>
          </w:p>
        </w:tc>
      </w:tr>
      <w:tr w:rsidR="00F15DC7" w:rsidRPr="00D3232D" w14:paraId="0A405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4006" w14:textId="77777777" w:rsidR="00D3232D" w:rsidRPr="00D3232D" w:rsidRDefault="00D3232D">
            <w:r w:rsidRPr="00D3232D">
              <w:t>C4-253041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2064"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599F"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F290" w14:textId="77777777" w:rsidR="00D3232D" w:rsidRPr="00D3232D" w:rsidRDefault="00D3232D">
            <w:r w:rsidRPr="00D3232D">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E7B4C" w14:textId="77777777" w:rsidR="00D3232D" w:rsidRPr="00D3232D" w:rsidRDefault="00D3232D">
            <w:r w:rsidRPr="00D3232D">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C53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8D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5B7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879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C83B" w14:textId="77777777" w:rsidR="00D3232D" w:rsidRPr="00D3232D" w:rsidRDefault="00D3232D">
            <w:r w:rsidRPr="00D3232D">
              <w:t>revised</w:t>
            </w:r>
          </w:p>
        </w:tc>
      </w:tr>
      <w:tr w:rsidR="00F15DC7" w:rsidRPr="00D3232D" w14:paraId="213075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1E69" w14:textId="77777777" w:rsidR="00D3232D" w:rsidRPr="00D3232D" w:rsidRDefault="00D3232D">
            <w:r w:rsidRPr="00D3232D">
              <w:t>C4-253482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8606" w14:textId="77777777" w:rsidR="00D3232D" w:rsidRPr="00D3232D" w:rsidRDefault="00D3232D">
            <w:r w:rsidRPr="00D3232D">
              <w:t>General text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72E4"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5F15" w14:textId="77777777" w:rsidR="00D3232D" w:rsidRPr="00D3232D" w:rsidRDefault="00D3232D">
            <w:r w:rsidRPr="00D3232D">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82B2" w14:textId="77777777" w:rsidR="00D3232D" w:rsidRPr="00D3232D" w:rsidRDefault="00D3232D">
            <w:r w:rsidRPr="00D3232D">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A6E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D2C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840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6CFC"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F017" w14:textId="77777777" w:rsidR="00D3232D" w:rsidRPr="00D3232D" w:rsidRDefault="00D3232D">
            <w:r w:rsidRPr="00D3232D">
              <w:t>agreed</w:t>
            </w:r>
          </w:p>
        </w:tc>
      </w:tr>
      <w:tr w:rsidR="00F15DC7" w:rsidRPr="00D3232D" w14:paraId="3FE1D7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6737" w14:textId="77777777" w:rsidR="00D3232D" w:rsidRPr="00D3232D" w:rsidRDefault="00D3232D">
            <w:r w:rsidRPr="00D3232D">
              <w:t>C4-253042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93C0"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26BB"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7C90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A799"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9B6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C45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219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E0A6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1FC1D" w14:textId="77777777" w:rsidR="00D3232D" w:rsidRPr="00D3232D" w:rsidRDefault="00D3232D">
            <w:r w:rsidRPr="00D3232D">
              <w:t>revised</w:t>
            </w:r>
          </w:p>
        </w:tc>
      </w:tr>
      <w:tr w:rsidR="00F15DC7" w:rsidRPr="00D3232D" w14:paraId="61E53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70F18" w14:textId="77777777" w:rsidR="00D3232D" w:rsidRPr="00D3232D" w:rsidRDefault="00D3232D">
            <w:r w:rsidRPr="00D3232D">
              <w:t>C4-253355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E183"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379B"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070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8472"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D385"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617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1AD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DA94A" w14:textId="77777777" w:rsidR="00D3232D" w:rsidRPr="00D3232D" w:rsidRDefault="00D3232D">
            <w:r w:rsidRPr="00D3232D">
              <w:t>, TEI19,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5246" w14:textId="77777777" w:rsidR="00D3232D" w:rsidRPr="00D3232D" w:rsidRDefault="00D3232D">
            <w:r w:rsidRPr="00D3232D">
              <w:t>revised</w:t>
            </w:r>
          </w:p>
        </w:tc>
      </w:tr>
      <w:tr w:rsidR="00F15DC7" w:rsidRPr="00D3232D" w14:paraId="238934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6929" w14:textId="77777777" w:rsidR="00D3232D" w:rsidRPr="00D3232D" w:rsidRDefault="00D3232D">
            <w:r w:rsidRPr="00D3232D">
              <w:t>C4-253510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06E3"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06C2"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1279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3034"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E3A1E"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87B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4A3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F04E" w14:textId="77777777" w:rsidR="00D3232D" w:rsidRPr="00D3232D" w:rsidRDefault="00D3232D">
            <w:r w:rsidRPr="00D3232D">
              <w:t>, TEI19,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AF62" w14:textId="77777777" w:rsidR="00D3232D" w:rsidRPr="00D3232D" w:rsidRDefault="00D3232D">
            <w:r w:rsidRPr="00D3232D">
              <w:t>revised</w:t>
            </w:r>
          </w:p>
        </w:tc>
      </w:tr>
      <w:tr w:rsidR="00F15DC7" w:rsidRPr="00D3232D" w14:paraId="35C19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62F3" w14:textId="77777777" w:rsidR="00D3232D" w:rsidRPr="00D3232D" w:rsidRDefault="00D3232D">
            <w:r w:rsidRPr="00D3232D">
              <w:t>C4-253546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E949" w14:textId="77777777" w:rsidR="00D3232D" w:rsidRPr="00D3232D" w:rsidRDefault="00D3232D">
            <w:r w:rsidRPr="00D3232D">
              <w:t>Support for TAI-level weights in the NWDAF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434E" w14:textId="77777777" w:rsidR="00D3232D" w:rsidRPr="00D3232D" w:rsidRDefault="00D3232D">
            <w:r w:rsidRPr="00D3232D">
              <w:t>Orange,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BA2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B066" w14:textId="77777777" w:rsidR="00D3232D" w:rsidRPr="00D3232D" w:rsidRDefault="00D3232D">
            <w:r w:rsidRPr="00D3232D">
              <w:t>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112C"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8FD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3F03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4D68" w14:textId="77777777" w:rsidR="00D3232D" w:rsidRPr="00D3232D" w:rsidRDefault="00D3232D">
            <w:r w:rsidRPr="00D3232D">
              <w:t>, TEI19,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852B" w14:textId="77777777" w:rsidR="00D3232D" w:rsidRPr="00D3232D" w:rsidRDefault="00D3232D">
            <w:r w:rsidRPr="00D3232D">
              <w:t>agreed</w:t>
            </w:r>
          </w:p>
        </w:tc>
      </w:tr>
      <w:tr w:rsidR="00F15DC7" w:rsidRPr="00D3232D" w14:paraId="6A8264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AD0E" w14:textId="77777777" w:rsidR="00D3232D" w:rsidRPr="00D3232D" w:rsidRDefault="00D3232D">
            <w:r w:rsidRPr="00D3232D">
              <w:t>C4-253047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BDBF6" w14:textId="77777777" w:rsidR="00D3232D" w:rsidRPr="00D3232D" w:rsidRDefault="00D3232D">
            <w:r w:rsidRPr="00D3232D">
              <w:t>producerSnssaiList and producerNsiList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391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278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6A9E" w14:textId="77777777" w:rsidR="00D3232D" w:rsidRPr="00D3232D" w:rsidRDefault="00D3232D">
            <w:r w:rsidRPr="00D3232D">
              <w:t>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2F2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B97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035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0249"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6569" w14:textId="77777777" w:rsidR="00D3232D" w:rsidRPr="00D3232D" w:rsidRDefault="00D3232D">
            <w:r w:rsidRPr="00D3232D">
              <w:t>withdrawn</w:t>
            </w:r>
          </w:p>
        </w:tc>
      </w:tr>
      <w:tr w:rsidR="00F15DC7" w:rsidRPr="00D3232D" w14:paraId="1B5DB0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69044" w14:textId="77777777" w:rsidR="00D3232D" w:rsidRPr="00D3232D" w:rsidRDefault="00D3232D">
            <w:r w:rsidRPr="00D3232D">
              <w:t>C4-253061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4DA8" w14:textId="77777777" w:rsidR="00D3232D" w:rsidRPr="00D3232D" w:rsidRDefault="00D3232D">
            <w:r w:rsidRPr="00D3232D">
              <w:t>Addition of the AIoT Device Id ranges in AdmInfo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EE6A" w14:textId="77777777" w:rsidR="00D3232D" w:rsidRPr="00D3232D" w:rsidRDefault="00D3232D">
            <w:r w:rsidRPr="00D3232D">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1DD1"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B570" w14:textId="77777777" w:rsidR="00D3232D" w:rsidRPr="00D3232D" w:rsidRDefault="00D3232D">
            <w:r w:rsidRPr="00D3232D">
              <w:t>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73B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E7C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3B54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D5109"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A989D" w14:textId="77777777" w:rsidR="00D3232D" w:rsidRPr="00D3232D" w:rsidRDefault="00D3232D">
            <w:r w:rsidRPr="00D3232D">
              <w:t>merged</w:t>
            </w:r>
          </w:p>
        </w:tc>
      </w:tr>
      <w:tr w:rsidR="00F15DC7" w:rsidRPr="00D3232D" w14:paraId="1FABBA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91CA" w14:textId="77777777" w:rsidR="00D3232D" w:rsidRPr="00D3232D" w:rsidRDefault="00D3232D">
            <w:r w:rsidRPr="00D3232D">
              <w:t>C4-253085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CE7DF" w14:textId="77777777" w:rsidR="00D3232D" w:rsidRPr="00D3232D" w:rsidRDefault="00D3232D">
            <w:r w:rsidRPr="00D3232D">
              <w:t>producerSnssaiList and producerNsiList claims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28A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9C4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5B88" w14:textId="77777777" w:rsidR="00D3232D" w:rsidRPr="00D3232D" w:rsidRDefault="00D3232D">
            <w:r w:rsidRPr="00D3232D">
              <w:t>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677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323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8C9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7FCD"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AF3E" w14:textId="77777777" w:rsidR="00D3232D" w:rsidRPr="00D3232D" w:rsidRDefault="00D3232D">
            <w:r w:rsidRPr="00D3232D">
              <w:t>agreed</w:t>
            </w:r>
          </w:p>
        </w:tc>
      </w:tr>
      <w:tr w:rsidR="00F15DC7" w:rsidRPr="00D3232D" w14:paraId="021F56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778C" w14:textId="77777777" w:rsidR="00D3232D" w:rsidRPr="00D3232D" w:rsidRDefault="00D3232D">
            <w:r w:rsidRPr="00D3232D">
              <w:t>C4-253087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E5BC" w14:textId="77777777" w:rsidR="00D3232D" w:rsidRPr="00D3232D" w:rsidRDefault="00D3232D">
            <w:r w:rsidRPr="00D3232D">
              <w:t>consumerPlmnId claim in Access Token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602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64C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B04A" w14:textId="77777777" w:rsidR="00D3232D" w:rsidRPr="00D3232D" w:rsidRDefault="00D3232D">
            <w:r w:rsidRPr="00D3232D">
              <w:t>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D9F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368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58F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F4F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7D85" w14:textId="77777777" w:rsidR="00D3232D" w:rsidRPr="00D3232D" w:rsidRDefault="00D3232D">
            <w:r w:rsidRPr="00D3232D">
              <w:t>not pursued</w:t>
            </w:r>
          </w:p>
        </w:tc>
      </w:tr>
      <w:tr w:rsidR="00F15DC7" w:rsidRPr="00D3232D" w14:paraId="2F33E0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DBC6A" w14:textId="77777777" w:rsidR="00D3232D" w:rsidRPr="00D3232D" w:rsidRDefault="00D3232D">
            <w:r w:rsidRPr="00D3232D">
              <w:lastRenderedPageBreak/>
              <w:t>C4-253088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E881"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17DF7"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2081"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E269" w14:textId="77777777" w:rsidR="00D3232D" w:rsidRPr="00D3232D" w:rsidRDefault="00D3232D">
            <w:r w:rsidRPr="00D3232D">
              <w:t>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9F0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857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4A7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1BDB3"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3E09" w14:textId="77777777" w:rsidR="00D3232D" w:rsidRPr="00D3232D" w:rsidRDefault="00D3232D">
            <w:r w:rsidRPr="00D3232D">
              <w:t>revised</w:t>
            </w:r>
          </w:p>
        </w:tc>
      </w:tr>
      <w:tr w:rsidR="00F15DC7" w:rsidRPr="00D3232D" w14:paraId="6DB4B7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54F2" w14:textId="77777777" w:rsidR="00D3232D" w:rsidRPr="00D3232D" w:rsidRDefault="00D3232D">
            <w:r w:rsidRPr="00D3232D">
              <w:t>C4-253356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B874" w14:textId="77777777" w:rsidR="00D3232D" w:rsidRPr="00D3232D" w:rsidRDefault="00D3232D">
            <w:r w:rsidRPr="00D3232D">
              <w:t>Requester's PLMN IDs in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33C0" w14:textId="77777777" w:rsidR="00D3232D" w:rsidRPr="00D3232D" w:rsidRDefault="00D3232D">
            <w:r w:rsidRPr="00D3232D">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1F0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AED97" w14:textId="77777777" w:rsidR="00D3232D" w:rsidRPr="00D3232D" w:rsidRDefault="00D3232D">
            <w:r w:rsidRPr="00D3232D">
              <w:t>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8D7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501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98B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2D3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CAD64" w14:textId="77777777" w:rsidR="00D3232D" w:rsidRPr="00D3232D" w:rsidRDefault="00D3232D">
            <w:r w:rsidRPr="00D3232D">
              <w:t>agreed</w:t>
            </w:r>
          </w:p>
        </w:tc>
      </w:tr>
      <w:tr w:rsidR="00F15DC7" w:rsidRPr="00D3232D" w14:paraId="4A479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C7CF" w14:textId="77777777" w:rsidR="00D3232D" w:rsidRPr="00D3232D" w:rsidRDefault="00D3232D">
            <w:r w:rsidRPr="00D3232D">
              <w:t>C4-253098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288B" w14:textId="77777777" w:rsidR="00D3232D" w:rsidRPr="00D3232D" w:rsidRDefault="00D3232D">
            <w:r w:rsidRPr="00D3232D">
              <w:t>IP Index in SmfInfo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15E3" w14:textId="77777777" w:rsidR="00D3232D" w:rsidRPr="00D3232D" w:rsidRDefault="00D3232D">
            <w:r w:rsidRPr="00D3232D">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AAEA"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99D1" w14:textId="77777777" w:rsidR="00D3232D" w:rsidRPr="00D3232D" w:rsidRDefault="00D3232D">
            <w:r w:rsidRPr="00D3232D">
              <w:t>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B35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680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905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0B22"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3F3AA" w14:textId="77777777" w:rsidR="00D3232D" w:rsidRPr="00D3232D" w:rsidRDefault="00D3232D">
            <w:r w:rsidRPr="00D3232D">
              <w:t>agreed</w:t>
            </w:r>
          </w:p>
        </w:tc>
      </w:tr>
      <w:tr w:rsidR="00F15DC7" w:rsidRPr="00D3232D" w14:paraId="71BCC6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BFBD" w14:textId="77777777" w:rsidR="00D3232D" w:rsidRPr="00D3232D" w:rsidRDefault="00D3232D">
            <w:r w:rsidRPr="00D3232D">
              <w:t>C4-253106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9040" w14:textId="77777777" w:rsidR="00D3232D" w:rsidRPr="00D3232D" w:rsidRDefault="00D3232D">
            <w:r w:rsidRPr="00D3232D">
              <w:t>Regular expression for AIoT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B1E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DB4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2B20" w14:textId="77777777" w:rsidR="00D3232D" w:rsidRPr="00D3232D" w:rsidRDefault="00D3232D">
            <w:r w:rsidRPr="00D3232D">
              <w:t>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5FE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6BA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6D3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27DE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C37F" w14:textId="77777777" w:rsidR="00D3232D" w:rsidRPr="00D3232D" w:rsidRDefault="00D3232D">
            <w:r w:rsidRPr="00D3232D">
              <w:t>revised</w:t>
            </w:r>
          </w:p>
        </w:tc>
      </w:tr>
      <w:tr w:rsidR="00F15DC7" w:rsidRPr="00D3232D" w14:paraId="01A86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28D3" w14:textId="77777777" w:rsidR="00D3232D" w:rsidRPr="00D3232D" w:rsidRDefault="00D3232D">
            <w:r w:rsidRPr="00D3232D">
              <w:t>C4-253400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E0D3B" w14:textId="77777777" w:rsidR="00D3232D" w:rsidRPr="00D3232D" w:rsidRDefault="00D3232D">
            <w:r w:rsidRPr="00D3232D">
              <w:t>Regular expression for AIoT device permanent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E5D8A" w14:textId="77777777" w:rsidR="00D3232D" w:rsidRPr="00D3232D" w:rsidRDefault="00D3232D">
            <w:r w:rsidRPr="00D3232D">
              <w:t>Nokia, CEWiT, ZTE, Samsung, Ericsson, 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2717"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5A6D" w14:textId="77777777" w:rsidR="00D3232D" w:rsidRPr="00D3232D" w:rsidRDefault="00D3232D">
            <w:r w:rsidRPr="00D3232D">
              <w:t>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BC7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371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51C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8EB3"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141D" w14:textId="77777777" w:rsidR="00D3232D" w:rsidRPr="00D3232D" w:rsidRDefault="00D3232D">
            <w:r w:rsidRPr="00D3232D">
              <w:t>agreed</w:t>
            </w:r>
          </w:p>
        </w:tc>
      </w:tr>
      <w:tr w:rsidR="00F15DC7" w:rsidRPr="00D3232D" w14:paraId="35386C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D768" w14:textId="77777777" w:rsidR="00D3232D" w:rsidRPr="00D3232D" w:rsidRDefault="00D3232D">
            <w:r w:rsidRPr="00D3232D">
              <w:t>C4-253128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A7B69"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4D3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0B2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5D90" w14:textId="77777777" w:rsidR="00D3232D" w:rsidRPr="00D3232D" w:rsidRDefault="00D3232D">
            <w:r w:rsidRPr="00D3232D">
              <w:t>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619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9BB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A37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8404"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08198" w14:textId="77777777" w:rsidR="00D3232D" w:rsidRPr="00D3232D" w:rsidRDefault="00D3232D">
            <w:r w:rsidRPr="00D3232D">
              <w:t>revised</w:t>
            </w:r>
          </w:p>
        </w:tc>
      </w:tr>
      <w:tr w:rsidR="00F15DC7" w:rsidRPr="00D3232D" w14:paraId="6931C4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F520" w14:textId="77777777" w:rsidR="00D3232D" w:rsidRPr="00D3232D" w:rsidRDefault="00D3232D">
            <w:r w:rsidRPr="00D3232D">
              <w:t>C4-253463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A305" w14:textId="77777777" w:rsidR="00D3232D" w:rsidRPr="00D3232D" w:rsidRDefault="00D3232D">
            <w:r w:rsidRPr="00D3232D">
              <w:t>Media Capability Defined by Operator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BAD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145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10A98" w14:textId="77777777" w:rsidR="00D3232D" w:rsidRPr="00D3232D" w:rsidRDefault="00D3232D">
            <w:r w:rsidRPr="00D3232D">
              <w:t>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0640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2F4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266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85F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9194" w14:textId="77777777" w:rsidR="00D3232D" w:rsidRPr="00D3232D" w:rsidRDefault="00D3232D">
            <w:r w:rsidRPr="00D3232D">
              <w:t>agreed</w:t>
            </w:r>
          </w:p>
        </w:tc>
      </w:tr>
      <w:tr w:rsidR="00F15DC7" w:rsidRPr="00D3232D" w14:paraId="5C44E6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956A" w14:textId="77777777" w:rsidR="00D3232D" w:rsidRPr="00D3232D" w:rsidRDefault="00D3232D">
            <w:r w:rsidRPr="00D3232D">
              <w:t>C4-253131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DEEC" w14:textId="77777777" w:rsidR="00D3232D" w:rsidRPr="00D3232D" w:rsidRDefault="00D3232D">
            <w:r w:rsidRPr="00D3232D">
              <w:t>AIoT Device ID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CE49"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BC7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AAC0" w14:textId="77777777" w:rsidR="00D3232D" w:rsidRPr="00D3232D" w:rsidRDefault="00D3232D">
            <w:r w:rsidRPr="00D3232D">
              <w:t>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3DD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E8D3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599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B877"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996D" w14:textId="77777777" w:rsidR="00D3232D" w:rsidRPr="00D3232D" w:rsidRDefault="00D3232D">
            <w:r w:rsidRPr="00D3232D">
              <w:t>merged</w:t>
            </w:r>
          </w:p>
        </w:tc>
      </w:tr>
      <w:tr w:rsidR="00F15DC7" w:rsidRPr="00D3232D" w14:paraId="430E2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B3AA" w14:textId="77777777" w:rsidR="00D3232D" w:rsidRPr="00D3232D" w:rsidRDefault="00D3232D">
            <w:r w:rsidRPr="00D3232D">
              <w:t>C4-253140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6CCE" w14:textId="77777777" w:rsidR="00D3232D" w:rsidRPr="00D3232D" w:rsidRDefault="00D3232D">
            <w:r w:rsidRPr="00D3232D">
              <w:t>Update of NWDAF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F1D4" w14:textId="77777777" w:rsidR="00D3232D" w:rsidRPr="00D3232D" w:rsidRDefault="00D3232D">
            <w:r w:rsidRPr="00D3232D">
              <w:t>ZTE,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276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A9DC" w14:textId="77777777" w:rsidR="00D3232D" w:rsidRPr="00D3232D" w:rsidRDefault="00D3232D">
            <w:r w:rsidRPr="00D3232D">
              <w:t>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434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B31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567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CB0E"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97ED" w14:textId="77777777" w:rsidR="00D3232D" w:rsidRPr="00D3232D" w:rsidRDefault="00D3232D">
            <w:r w:rsidRPr="00D3232D">
              <w:t>postponed</w:t>
            </w:r>
          </w:p>
        </w:tc>
      </w:tr>
      <w:tr w:rsidR="00F15DC7" w:rsidRPr="00D3232D" w14:paraId="317B28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B0E6" w14:textId="77777777" w:rsidR="00D3232D" w:rsidRPr="00D3232D" w:rsidRDefault="00D3232D">
            <w:r w:rsidRPr="00D3232D">
              <w:t>C4-253167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26DF" w14:textId="77777777" w:rsidR="00D3232D" w:rsidRPr="00D3232D" w:rsidRDefault="00D3232D">
            <w:r w:rsidRPr="00D3232D">
              <w:t>Adding AIoT device permanent ID range in Adminfo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FF25"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108E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E82CA" w14:textId="77777777" w:rsidR="00D3232D" w:rsidRPr="00D3232D" w:rsidRDefault="00D3232D">
            <w:r w:rsidRPr="00D3232D">
              <w:t>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C84A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E67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782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811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C158" w14:textId="77777777" w:rsidR="00D3232D" w:rsidRPr="00D3232D" w:rsidRDefault="00D3232D">
            <w:r w:rsidRPr="00D3232D">
              <w:t>merged</w:t>
            </w:r>
          </w:p>
        </w:tc>
      </w:tr>
      <w:tr w:rsidR="00F15DC7" w:rsidRPr="00D3232D" w14:paraId="7E84EF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82AC" w14:textId="77777777" w:rsidR="00D3232D" w:rsidRPr="00D3232D" w:rsidRDefault="00D3232D">
            <w:r w:rsidRPr="00D3232D">
              <w:t>C4-253168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E08A" w14:textId="77777777" w:rsidR="00D3232D" w:rsidRPr="00D3232D" w:rsidRDefault="00D3232D">
            <w:r w:rsidRPr="00D3232D">
              <w:t>Adding ADM ID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0916"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940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E37FF" w14:textId="77777777" w:rsidR="00D3232D" w:rsidRPr="00D3232D" w:rsidRDefault="00D3232D">
            <w:r w:rsidRPr="00D3232D">
              <w:t>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0ED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73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3EB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DE1D"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9EE7" w14:textId="77777777" w:rsidR="00D3232D" w:rsidRPr="00D3232D" w:rsidRDefault="00D3232D">
            <w:r w:rsidRPr="00D3232D">
              <w:t>not pursued</w:t>
            </w:r>
          </w:p>
        </w:tc>
      </w:tr>
      <w:tr w:rsidR="00F15DC7" w:rsidRPr="00D3232D" w14:paraId="775DD4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0E2F" w14:textId="77777777" w:rsidR="00D3232D" w:rsidRPr="00D3232D" w:rsidRDefault="00D3232D">
            <w:r w:rsidRPr="00D3232D">
              <w:t>C4-253169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09E6" w14:textId="77777777" w:rsidR="00D3232D" w:rsidRPr="00D3232D" w:rsidRDefault="00D3232D">
            <w:r w:rsidRPr="00D3232D">
              <w:t>Updating Aiotfinfo in NF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9AD2"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0AB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9AB9" w14:textId="77777777" w:rsidR="00D3232D" w:rsidRPr="00D3232D" w:rsidRDefault="00D3232D">
            <w:r w:rsidRPr="00D3232D">
              <w:t>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9AF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292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9115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AE01D"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4AA81" w14:textId="77777777" w:rsidR="00D3232D" w:rsidRPr="00D3232D" w:rsidRDefault="00D3232D">
            <w:r w:rsidRPr="00D3232D">
              <w:t>not pursued</w:t>
            </w:r>
          </w:p>
        </w:tc>
      </w:tr>
      <w:tr w:rsidR="00F15DC7" w:rsidRPr="00D3232D" w14:paraId="7DCAE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8B0A" w14:textId="77777777" w:rsidR="00D3232D" w:rsidRPr="00D3232D" w:rsidRDefault="00D3232D">
            <w:r w:rsidRPr="00D3232D">
              <w:t>C4-253198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F8D8" w14:textId="77777777" w:rsidR="00D3232D" w:rsidRPr="00D3232D" w:rsidRDefault="00D3232D">
            <w:r w:rsidRPr="00D3232D">
              <w:t>Support for VFL Access Token Parameters for External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33C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89A6"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558F" w14:textId="77777777" w:rsidR="00D3232D" w:rsidRPr="00D3232D" w:rsidRDefault="00D3232D">
            <w:r w:rsidRPr="00D3232D">
              <w:t>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27E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209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BEC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151E"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C92F" w14:textId="77777777" w:rsidR="00D3232D" w:rsidRPr="00D3232D" w:rsidRDefault="00D3232D">
            <w:r w:rsidRPr="00D3232D">
              <w:t>merged</w:t>
            </w:r>
          </w:p>
        </w:tc>
      </w:tr>
      <w:tr w:rsidR="00F15DC7" w:rsidRPr="00D3232D" w14:paraId="44B07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221E" w14:textId="77777777" w:rsidR="00D3232D" w:rsidRPr="00D3232D" w:rsidRDefault="00D3232D">
            <w:r w:rsidRPr="00D3232D">
              <w:t>C4-253200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1C0FA" w14:textId="77777777" w:rsidR="00D3232D" w:rsidRPr="00D3232D" w:rsidRDefault="00D3232D">
            <w:r w:rsidRPr="00D3232D">
              <w:t>VFL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F5D6"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E35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51B5" w14:textId="77777777" w:rsidR="00D3232D" w:rsidRPr="00D3232D" w:rsidRDefault="00D3232D">
            <w:r w:rsidRPr="00D3232D">
              <w:t>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6E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B99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4ECF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4173"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DFCD" w14:textId="77777777" w:rsidR="00D3232D" w:rsidRPr="00D3232D" w:rsidRDefault="00D3232D">
            <w:r w:rsidRPr="00D3232D">
              <w:t>agreed</w:t>
            </w:r>
          </w:p>
        </w:tc>
      </w:tr>
      <w:tr w:rsidR="00F15DC7" w:rsidRPr="00D3232D" w14:paraId="6E438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9CBD" w14:textId="77777777" w:rsidR="00D3232D" w:rsidRPr="00D3232D" w:rsidRDefault="00D3232D">
            <w:r w:rsidRPr="00D3232D">
              <w:t>C4-253201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E6BD" w14:textId="77777777" w:rsidR="00D3232D" w:rsidRPr="00D3232D" w:rsidRDefault="00D3232D">
            <w:r w:rsidRPr="00D3232D">
              <w:t>Add AIoT to ServiceName Enum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9F9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CA09A"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FCB4" w14:textId="77777777" w:rsidR="00D3232D" w:rsidRPr="00D3232D" w:rsidRDefault="00D3232D">
            <w:r w:rsidRPr="00D3232D">
              <w:t>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472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7759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1A4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9EA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BD6A" w14:textId="77777777" w:rsidR="00D3232D" w:rsidRPr="00D3232D" w:rsidRDefault="00D3232D">
            <w:r w:rsidRPr="00D3232D">
              <w:t>agreed</w:t>
            </w:r>
          </w:p>
        </w:tc>
      </w:tr>
      <w:tr w:rsidR="00F15DC7" w:rsidRPr="00D3232D" w14:paraId="1BFD0E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5381" w14:textId="77777777" w:rsidR="00D3232D" w:rsidRPr="00D3232D" w:rsidRDefault="00D3232D">
            <w:r w:rsidRPr="00D3232D">
              <w:t>C4-253205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3DE0" w14:textId="77777777" w:rsidR="00D3232D" w:rsidRPr="00D3232D" w:rsidRDefault="00D3232D">
            <w:r w:rsidRPr="00D3232D">
              <w:t>Update Service names for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09530"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831F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E7A3" w14:textId="77777777" w:rsidR="00D3232D" w:rsidRPr="00D3232D" w:rsidRDefault="00D3232D">
            <w:r w:rsidRPr="00D3232D">
              <w:t>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02B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606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F5B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F39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16EA" w14:textId="77777777" w:rsidR="00D3232D" w:rsidRPr="00D3232D" w:rsidRDefault="00D3232D">
            <w:r w:rsidRPr="00D3232D">
              <w:t>agreed</w:t>
            </w:r>
          </w:p>
        </w:tc>
      </w:tr>
      <w:tr w:rsidR="00F15DC7" w:rsidRPr="00D3232D" w14:paraId="19C924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9DA8" w14:textId="77777777" w:rsidR="00D3232D" w:rsidRPr="00D3232D" w:rsidRDefault="00D3232D">
            <w:r w:rsidRPr="00D3232D">
              <w:t>C4-253208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193D" w14:textId="77777777" w:rsidR="00D3232D" w:rsidRPr="00D3232D" w:rsidRDefault="00D3232D">
            <w:r w:rsidRPr="00D3232D">
              <w:t>Remove Redundant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FF84"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5A4D"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EC73" w14:textId="77777777" w:rsidR="00D3232D" w:rsidRPr="00D3232D" w:rsidRDefault="00D3232D">
            <w:r w:rsidRPr="00D3232D">
              <w:t>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E59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E98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438D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49B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0C1A" w14:textId="77777777" w:rsidR="00D3232D" w:rsidRPr="00D3232D" w:rsidRDefault="00D3232D">
            <w:r w:rsidRPr="00D3232D">
              <w:t>agreed</w:t>
            </w:r>
          </w:p>
        </w:tc>
      </w:tr>
      <w:tr w:rsidR="00F15DC7" w:rsidRPr="00D3232D" w14:paraId="1A09A3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D0127" w14:textId="77777777" w:rsidR="00D3232D" w:rsidRPr="00D3232D" w:rsidRDefault="00D3232D">
            <w:r w:rsidRPr="00D3232D">
              <w:t>C4-253210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28A2" w14:textId="77777777" w:rsidR="00D3232D" w:rsidRPr="00D3232D" w:rsidRDefault="00D3232D">
            <w:r w:rsidRPr="00D3232D">
              <w:t>Correction to the ServiceName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A52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460D"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3C10" w14:textId="77777777" w:rsidR="00D3232D" w:rsidRPr="00D3232D" w:rsidRDefault="00D3232D">
            <w:r w:rsidRPr="00D3232D">
              <w:t>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F56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1DC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247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E1A3" w14:textId="77777777" w:rsidR="00D3232D" w:rsidRPr="00D3232D" w:rsidRDefault="00D3232D">
            <w:r w:rsidRPr="00D3232D">
              <w:t>UAS_Ph3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2684" w14:textId="77777777" w:rsidR="00D3232D" w:rsidRPr="00D3232D" w:rsidRDefault="00D3232D">
            <w:r w:rsidRPr="00D3232D">
              <w:t>agreed</w:t>
            </w:r>
          </w:p>
        </w:tc>
      </w:tr>
      <w:tr w:rsidR="00F15DC7" w:rsidRPr="00D3232D" w14:paraId="32C0B8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3783" w14:textId="77777777" w:rsidR="00D3232D" w:rsidRPr="00D3232D" w:rsidRDefault="00D3232D">
            <w:r w:rsidRPr="00D3232D">
              <w:t>C4-253220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AA6E7"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F81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1E5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FE297" w14:textId="77777777" w:rsidR="00D3232D" w:rsidRPr="00D3232D" w:rsidRDefault="00D3232D">
            <w:r w:rsidRPr="00D3232D">
              <w:t>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9A8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7840"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FA1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A2E5"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F0CE" w14:textId="77777777" w:rsidR="00D3232D" w:rsidRPr="00D3232D" w:rsidRDefault="00D3232D">
            <w:r w:rsidRPr="00D3232D">
              <w:t>not pursued</w:t>
            </w:r>
          </w:p>
        </w:tc>
      </w:tr>
      <w:tr w:rsidR="00F15DC7" w:rsidRPr="00D3232D" w14:paraId="1128C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B9AE" w14:textId="77777777" w:rsidR="00D3232D" w:rsidRPr="00D3232D" w:rsidRDefault="00D3232D">
            <w:r w:rsidRPr="00D3232D">
              <w:t>C4-</w:t>
            </w:r>
            <w:r w:rsidRPr="00D3232D">
              <w:lastRenderedPageBreak/>
              <w:t>253221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FE03" w14:textId="77777777" w:rsidR="00D3232D" w:rsidRPr="00D3232D" w:rsidRDefault="00D3232D">
            <w:r w:rsidRPr="00D3232D">
              <w:lastRenderedPageBreak/>
              <w:t xml:space="preserve">Providing list of PLMN IDs in Access </w:t>
            </w:r>
            <w:r w:rsidRPr="00D3232D">
              <w:lastRenderedPageBreak/>
              <w:t>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7C9A"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ECA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5C53" w14:textId="77777777" w:rsidR="00D3232D" w:rsidRPr="00D3232D" w:rsidRDefault="00D3232D">
            <w:r w:rsidRPr="00D3232D">
              <w:t>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ADD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1510C" w14:textId="77777777" w:rsidR="00D3232D" w:rsidRPr="00D3232D" w:rsidRDefault="00D3232D">
            <w:r w:rsidRPr="00D3232D">
              <w:t>Rel-</w:t>
            </w:r>
            <w:r w:rsidRPr="00D3232D">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E14C" w14:textId="77777777" w:rsidR="00D3232D" w:rsidRPr="00D3232D" w:rsidRDefault="00D3232D">
            <w:r w:rsidRPr="00D3232D">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F354"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CBBD" w14:textId="77777777" w:rsidR="00D3232D" w:rsidRPr="00D3232D" w:rsidRDefault="00D3232D">
            <w:r w:rsidRPr="00D3232D">
              <w:t xml:space="preserve">not </w:t>
            </w:r>
            <w:r w:rsidRPr="00D3232D">
              <w:lastRenderedPageBreak/>
              <w:t>pursued</w:t>
            </w:r>
          </w:p>
        </w:tc>
      </w:tr>
      <w:tr w:rsidR="00F15DC7" w:rsidRPr="00D3232D" w14:paraId="3AA91E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1474" w14:textId="77777777" w:rsidR="00D3232D" w:rsidRPr="00D3232D" w:rsidRDefault="00D3232D">
            <w:r w:rsidRPr="00D3232D">
              <w:lastRenderedPageBreak/>
              <w:t>C4-253222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896C"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C18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762D"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4D20" w14:textId="77777777" w:rsidR="00D3232D" w:rsidRPr="00D3232D" w:rsidRDefault="00D3232D">
            <w:r w:rsidRPr="00D3232D">
              <w:t>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A7F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41C7A"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5B6B"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15AC"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66CA" w14:textId="77777777" w:rsidR="00D3232D" w:rsidRPr="00D3232D" w:rsidRDefault="00D3232D">
            <w:r w:rsidRPr="00D3232D">
              <w:t>not pursued</w:t>
            </w:r>
          </w:p>
        </w:tc>
      </w:tr>
      <w:tr w:rsidR="00F15DC7" w:rsidRPr="00D3232D" w14:paraId="05C32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EF61" w14:textId="77777777" w:rsidR="00D3232D" w:rsidRPr="00D3232D" w:rsidRDefault="00D3232D">
            <w:r w:rsidRPr="00D3232D">
              <w:t>C4-253223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FF9C" w14:textId="77777777" w:rsidR="00D3232D" w:rsidRPr="00D3232D" w:rsidRDefault="00D3232D">
            <w:r w:rsidRPr="00D3232D">
              <w:t>Providing list of PLMN IDs in Access Token Claim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ACF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101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42695" w14:textId="77777777" w:rsidR="00D3232D" w:rsidRPr="00D3232D" w:rsidRDefault="00D3232D">
            <w:r w:rsidRPr="00D3232D">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FAC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2CD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DC57"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E434" w14:textId="77777777" w:rsidR="00D3232D" w:rsidRPr="00D3232D" w:rsidRDefault="00D3232D">
            <w:r w:rsidRPr="00D3232D">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5643" w14:textId="77777777" w:rsidR="00D3232D" w:rsidRPr="00D3232D" w:rsidRDefault="00D3232D">
            <w:r w:rsidRPr="00D3232D">
              <w:t>merged</w:t>
            </w:r>
          </w:p>
        </w:tc>
      </w:tr>
      <w:tr w:rsidR="00F15DC7" w:rsidRPr="00D3232D" w14:paraId="6112BA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20FF" w14:textId="77777777" w:rsidR="00D3232D" w:rsidRPr="00D3232D" w:rsidRDefault="00D3232D">
            <w:r w:rsidRPr="00D3232D">
              <w:t>C4-253224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91FC" w14:textId="77777777" w:rsidR="00D3232D" w:rsidRPr="00D3232D" w:rsidRDefault="00D3232D">
            <w:r w:rsidRPr="00D3232D">
              <w:t>Correction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1EA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D52A"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7B76" w14:textId="77777777" w:rsidR="00D3232D" w:rsidRPr="00D3232D" w:rsidRDefault="00D3232D">
            <w:r w:rsidRPr="00D3232D">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111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8F0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E54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61B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5982" w14:textId="77777777" w:rsidR="00D3232D" w:rsidRPr="00D3232D" w:rsidRDefault="00D3232D">
            <w:r w:rsidRPr="00D3232D">
              <w:t>agreed</w:t>
            </w:r>
          </w:p>
        </w:tc>
      </w:tr>
      <w:tr w:rsidR="00F15DC7" w:rsidRPr="00D3232D" w14:paraId="3F42F1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6345" w14:textId="77777777" w:rsidR="00D3232D" w:rsidRPr="00D3232D" w:rsidRDefault="00D3232D">
            <w:r w:rsidRPr="00D3232D">
              <w:t>C4-253228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0B0F"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12B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EA1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A511"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561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87A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DC7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0BFD"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B051" w14:textId="77777777" w:rsidR="00D3232D" w:rsidRPr="00D3232D" w:rsidRDefault="00D3232D">
            <w:r w:rsidRPr="00D3232D">
              <w:t>merged</w:t>
            </w:r>
          </w:p>
        </w:tc>
      </w:tr>
      <w:tr w:rsidR="00F15DC7" w:rsidRPr="00D3232D" w14:paraId="3818D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7486" w14:textId="77777777" w:rsidR="00D3232D" w:rsidRPr="00D3232D" w:rsidRDefault="00D3232D">
            <w:r w:rsidRPr="00D3232D">
              <w:t>C4-253507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F779"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98AD"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F5C5"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36700"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33C1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46CE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EF7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E414"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9520" w14:textId="77777777" w:rsidR="00D3232D" w:rsidRPr="00D3232D" w:rsidRDefault="00D3232D">
            <w:r w:rsidRPr="00D3232D">
              <w:t>revised</w:t>
            </w:r>
          </w:p>
        </w:tc>
      </w:tr>
      <w:tr w:rsidR="00F15DC7" w:rsidRPr="00D3232D" w14:paraId="15EF0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10936" w14:textId="77777777" w:rsidR="00D3232D" w:rsidRPr="00D3232D" w:rsidRDefault="00D3232D">
            <w:r w:rsidRPr="00D3232D">
              <w:t>C4-253558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33FC" w14:textId="77777777" w:rsidR="00D3232D" w:rsidRPr="00D3232D" w:rsidRDefault="00D3232D">
            <w:r w:rsidRPr="00D3232D">
              <w:t>Access token to support VFL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1C72" w14:textId="77777777" w:rsidR="00D3232D" w:rsidRPr="00D3232D" w:rsidRDefault="00D3232D">
            <w:r w:rsidRPr="00D3232D">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095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5D33"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140A"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AB6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A49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758A"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1CAD" w14:textId="77777777" w:rsidR="00D3232D" w:rsidRPr="00D3232D" w:rsidRDefault="00D3232D">
            <w:r w:rsidRPr="00D3232D">
              <w:t>agreed</w:t>
            </w:r>
          </w:p>
        </w:tc>
      </w:tr>
      <w:tr w:rsidR="00F15DC7" w:rsidRPr="00D3232D" w14:paraId="3CF7A8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36B3" w14:textId="77777777" w:rsidR="00D3232D" w:rsidRPr="00D3232D" w:rsidRDefault="00D3232D">
            <w:r w:rsidRPr="00D3232D">
              <w:t>C4-253230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A35AA" w14:textId="77777777" w:rsidR="00D3232D" w:rsidRPr="00D3232D" w:rsidRDefault="00D3232D">
            <w:r w:rsidRPr="00D3232D">
              <w:t>Correction of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97CEB"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A2C1F"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B788E" w14:textId="77777777" w:rsidR="00D3232D" w:rsidRPr="00D3232D" w:rsidRDefault="00D3232D">
            <w:r w:rsidRPr="00D3232D">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AA8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560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4C3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AA6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B2143" w14:textId="77777777" w:rsidR="00D3232D" w:rsidRPr="00D3232D" w:rsidRDefault="00D3232D">
            <w:r w:rsidRPr="00D3232D">
              <w:t>agreed</w:t>
            </w:r>
          </w:p>
        </w:tc>
      </w:tr>
      <w:tr w:rsidR="00F15DC7" w:rsidRPr="00D3232D" w14:paraId="5E9CC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5528" w14:textId="77777777" w:rsidR="00D3232D" w:rsidRPr="00D3232D" w:rsidRDefault="00D3232D">
            <w:r w:rsidRPr="00D3232D">
              <w:t>C4-253259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49AA6" w14:textId="77777777" w:rsidR="00D3232D" w:rsidRPr="00D3232D" w:rsidRDefault="00D3232D">
            <w:r w:rsidRPr="00D3232D">
              <w:t>AIoT Device Ranges Support for ADM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B83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A44B"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9F52" w14:textId="77777777" w:rsidR="00D3232D" w:rsidRPr="00D3232D" w:rsidRDefault="00D3232D">
            <w:r w:rsidRPr="00D3232D">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F0F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82E5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933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C0B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780F" w14:textId="77777777" w:rsidR="00D3232D" w:rsidRPr="00D3232D" w:rsidRDefault="00D3232D">
            <w:r w:rsidRPr="00D3232D">
              <w:t>merged</w:t>
            </w:r>
          </w:p>
        </w:tc>
      </w:tr>
      <w:tr w:rsidR="00F15DC7" w:rsidRPr="00D3232D" w14:paraId="65069D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F349" w14:textId="77777777" w:rsidR="00D3232D" w:rsidRPr="00D3232D" w:rsidRDefault="00D3232D">
            <w:r w:rsidRPr="00D3232D">
              <w:t>C4-253260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FF01" w14:textId="77777777" w:rsidR="00D3232D" w:rsidRPr="00D3232D" w:rsidRDefault="00D3232D">
            <w:r w:rsidRPr="00D3232D">
              <w:t>Clarify the Encoding of AIoT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87C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4C2E6"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B0B8" w14:textId="77777777" w:rsidR="00D3232D" w:rsidRPr="00D3232D" w:rsidRDefault="00D3232D">
            <w:r w:rsidRPr="00D3232D">
              <w:t>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616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8F1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946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97FCC"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62E4" w14:textId="77777777" w:rsidR="00D3232D" w:rsidRPr="00D3232D" w:rsidRDefault="00D3232D">
            <w:r w:rsidRPr="00D3232D">
              <w:t>withdrawn</w:t>
            </w:r>
          </w:p>
        </w:tc>
      </w:tr>
      <w:tr w:rsidR="00F15DC7" w:rsidRPr="00D3232D" w14:paraId="5E67A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F8F5" w14:textId="77777777" w:rsidR="00D3232D" w:rsidRPr="00D3232D" w:rsidRDefault="00D3232D">
            <w:r w:rsidRPr="00D3232D">
              <w:t>C4-253274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A71E" w14:textId="77777777" w:rsidR="00D3232D" w:rsidRPr="00D3232D" w:rsidRDefault="00D3232D">
            <w:r w:rsidRPr="00D3232D">
              <w:t>Disaster Roaming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61B1E"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B12F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1327" w14:textId="77777777" w:rsidR="00D3232D" w:rsidRPr="00D3232D" w:rsidRDefault="00D3232D">
            <w:r w:rsidRPr="00D3232D">
              <w:t>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B58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E22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C1C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25E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8EEB" w14:textId="77777777" w:rsidR="00D3232D" w:rsidRPr="00D3232D" w:rsidRDefault="00D3232D">
            <w:r w:rsidRPr="00D3232D">
              <w:t>postponed</w:t>
            </w:r>
          </w:p>
        </w:tc>
      </w:tr>
      <w:tr w:rsidR="00F15DC7" w:rsidRPr="00D3232D" w14:paraId="7C711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944A" w14:textId="77777777" w:rsidR="00D3232D" w:rsidRPr="00D3232D" w:rsidRDefault="00D3232D">
            <w:r w:rsidRPr="00D3232D">
              <w:t>C4-253275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3B446" w14:textId="77777777" w:rsidR="00D3232D" w:rsidRPr="00D3232D" w:rsidRDefault="00D3232D">
            <w:r w:rsidRPr="00D3232D">
              <w:t>Access Token Retrive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AFA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8BC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6A00"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539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FE70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3B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9F7F" w14:textId="77777777" w:rsidR="00D3232D" w:rsidRPr="00D3232D" w:rsidRDefault="00D3232D">
            <w:r w:rsidRPr="00D3232D">
              <w:t>TEI19, SBA_KDATV-SEC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4B7EE" w14:textId="77777777" w:rsidR="00D3232D" w:rsidRPr="00D3232D" w:rsidRDefault="00D3232D">
            <w:r w:rsidRPr="00D3232D">
              <w:t>revised</w:t>
            </w:r>
          </w:p>
        </w:tc>
      </w:tr>
      <w:tr w:rsidR="00F15DC7" w:rsidRPr="00D3232D" w14:paraId="1C07A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4D81" w14:textId="77777777" w:rsidR="00D3232D" w:rsidRPr="00D3232D" w:rsidRDefault="00D3232D">
            <w:r w:rsidRPr="00D3232D">
              <w:t>C4-253380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07EF" w14:textId="77777777" w:rsidR="00D3232D" w:rsidRPr="00D3232D" w:rsidRDefault="00D3232D">
            <w:r w:rsidRPr="00D3232D">
              <w:t>Access Token Retrive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2CE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3B9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CC38"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D501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803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378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36B24" w14:textId="77777777" w:rsidR="00D3232D" w:rsidRPr="00D3232D" w:rsidRDefault="00D3232D">
            <w:r w:rsidRPr="00D3232D">
              <w:t>TEI19, SBA_KDATV-SEC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4540" w14:textId="77777777" w:rsidR="00D3232D" w:rsidRPr="00D3232D" w:rsidRDefault="00D3232D">
            <w:r w:rsidRPr="00D3232D">
              <w:t>revised</w:t>
            </w:r>
          </w:p>
        </w:tc>
      </w:tr>
      <w:tr w:rsidR="00F15DC7" w:rsidRPr="00D3232D" w14:paraId="69382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B20E" w14:textId="77777777" w:rsidR="00D3232D" w:rsidRPr="00D3232D" w:rsidRDefault="00D3232D">
            <w:r w:rsidRPr="00D3232D">
              <w:t>C4-253557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C384" w14:textId="77777777" w:rsidR="00D3232D" w:rsidRPr="00D3232D" w:rsidRDefault="00D3232D">
            <w:r w:rsidRPr="00D3232D">
              <w:t>Access Token Retrive Key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85F5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816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A06F"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AA9F"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8FF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00D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66F6E" w14:textId="77777777" w:rsidR="00D3232D" w:rsidRPr="00D3232D" w:rsidRDefault="00D3232D">
            <w:r w:rsidRPr="00D3232D">
              <w:t>TEI19, SBA_KDATV-SEC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D7B18" w14:textId="77777777" w:rsidR="00D3232D" w:rsidRPr="00D3232D" w:rsidRDefault="00D3232D">
            <w:r w:rsidRPr="00D3232D">
              <w:t>agreed</w:t>
            </w:r>
          </w:p>
        </w:tc>
      </w:tr>
      <w:tr w:rsidR="00F15DC7" w:rsidRPr="00D3232D" w14:paraId="225B60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1D87" w14:textId="77777777" w:rsidR="00D3232D" w:rsidRPr="00D3232D" w:rsidRDefault="00D3232D">
            <w:r w:rsidRPr="00D3232D">
              <w:t>C4-253312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93EB" w14:textId="77777777" w:rsidR="00D3232D" w:rsidRPr="00D3232D" w:rsidRDefault="00D3232D">
            <w:r w:rsidRPr="00D3232D">
              <w:t>Add the AIoT Device ID ranges to AdmInfo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69F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59DC"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E360C" w14:textId="77777777" w:rsidR="00D3232D" w:rsidRPr="00D3232D" w:rsidRDefault="00D3232D">
            <w:r w:rsidRPr="00D3232D">
              <w:t>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3E2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854A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3EC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082C"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5C72" w14:textId="77777777" w:rsidR="00D3232D" w:rsidRPr="00D3232D" w:rsidRDefault="00D3232D">
            <w:r w:rsidRPr="00D3232D">
              <w:t>merged</w:t>
            </w:r>
          </w:p>
        </w:tc>
      </w:tr>
      <w:tr w:rsidR="00F15DC7" w:rsidRPr="00D3232D" w14:paraId="60EAA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54B8" w14:textId="77777777" w:rsidR="00D3232D" w:rsidRPr="00D3232D" w:rsidRDefault="00D3232D">
            <w:r w:rsidRPr="00D3232D">
              <w:t>C4-253322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CBD1"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FAE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3737"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64300"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520F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E153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EFD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1BCCF"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5500" w14:textId="77777777" w:rsidR="00D3232D" w:rsidRPr="00D3232D" w:rsidRDefault="00D3232D">
            <w:r w:rsidRPr="00D3232D">
              <w:t>revised</w:t>
            </w:r>
          </w:p>
        </w:tc>
      </w:tr>
      <w:tr w:rsidR="00F15DC7" w:rsidRPr="00D3232D" w14:paraId="6612ED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3C5F" w14:textId="77777777" w:rsidR="00D3232D" w:rsidRPr="00D3232D" w:rsidRDefault="00D3232D">
            <w:r w:rsidRPr="00D3232D">
              <w:t>C4-253363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ABE3C" w14:textId="77777777" w:rsidR="00D3232D" w:rsidRPr="00D3232D" w:rsidRDefault="00D3232D">
            <w:r w:rsidRPr="00D3232D">
              <w:t>UDM AnyUe selection for Nudm_EE 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E6B3"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583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F5B3"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B03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0B5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8C8C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BC739"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A774" w14:textId="77777777" w:rsidR="00D3232D" w:rsidRPr="00D3232D" w:rsidRDefault="00D3232D">
            <w:r w:rsidRPr="00D3232D">
              <w:t>agreed</w:t>
            </w:r>
          </w:p>
        </w:tc>
      </w:tr>
      <w:tr w:rsidR="00F15DC7" w:rsidRPr="00D3232D" w14:paraId="24BD8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119A" w14:textId="77777777" w:rsidR="00D3232D" w:rsidRPr="00D3232D" w:rsidRDefault="00D3232D">
            <w:r w:rsidRPr="00D3232D">
              <w:t>C4-253325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3370" w14:textId="77777777" w:rsidR="00D3232D" w:rsidRPr="00D3232D" w:rsidRDefault="00D3232D">
            <w:r w:rsidRPr="00D3232D">
              <w:t>Registration and discovery of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182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0FB8"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DC3D" w14:textId="77777777" w:rsidR="00D3232D" w:rsidRPr="00D3232D" w:rsidRDefault="00D3232D">
            <w:r w:rsidRPr="00D3232D">
              <w:t>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D43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59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6E8B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A298"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8853" w14:textId="77777777" w:rsidR="00D3232D" w:rsidRPr="00D3232D" w:rsidRDefault="00D3232D">
            <w:r w:rsidRPr="00D3232D">
              <w:t>revised</w:t>
            </w:r>
          </w:p>
        </w:tc>
      </w:tr>
      <w:tr w:rsidR="00F15DC7" w:rsidRPr="00D3232D" w14:paraId="388F40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6754D" w14:textId="77777777" w:rsidR="00D3232D" w:rsidRPr="00D3232D" w:rsidRDefault="00D3232D">
            <w:r w:rsidRPr="00D3232D">
              <w:t>C4-253365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CEC9" w14:textId="77777777" w:rsidR="00D3232D" w:rsidRPr="00D3232D" w:rsidRDefault="00D3232D">
            <w:r w:rsidRPr="00D3232D">
              <w:t>Registration and discovery of UDRs storing data for AnyUe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B741"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62854"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180C" w14:textId="77777777" w:rsidR="00D3232D" w:rsidRPr="00D3232D" w:rsidRDefault="00D3232D">
            <w:r w:rsidRPr="00D3232D">
              <w:t>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762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72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86E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2B7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F169" w14:textId="77777777" w:rsidR="00D3232D" w:rsidRPr="00D3232D" w:rsidRDefault="00D3232D">
            <w:r w:rsidRPr="00D3232D">
              <w:t>agreed</w:t>
            </w:r>
          </w:p>
        </w:tc>
      </w:tr>
      <w:tr w:rsidR="00F15DC7" w:rsidRPr="00D3232D" w14:paraId="399B7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DCCD" w14:textId="77777777" w:rsidR="00D3232D" w:rsidRPr="00D3232D" w:rsidRDefault="00D3232D">
            <w:r w:rsidRPr="00D3232D">
              <w:t>C4-253329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08BB9" w14:textId="77777777" w:rsidR="00D3232D" w:rsidRPr="00D3232D" w:rsidRDefault="00D3232D">
            <w:r w:rsidRPr="00D3232D">
              <w:t>Addition of subscriber segmentation in chfinfo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1D9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4D41E"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4775" w14:textId="77777777" w:rsidR="00D3232D" w:rsidRPr="00D3232D" w:rsidRDefault="00D3232D">
            <w:r w:rsidRPr="00D3232D">
              <w:t>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351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6D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2B9B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233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628B" w14:textId="77777777" w:rsidR="00D3232D" w:rsidRPr="00D3232D" w:rsidRDefault="00D3232D">
            <w:r w:rsidRPr="00D3232D">
              <w:t>revised</w:t>
            </w:r>
          </w:p>
        </w:tc>
      </w:tr>
      <w:tr w:rsidR="00F15DC7" w:rsidRPr="00D3232D" w14:paraId="5B1D3A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45D3" w14:textId="77777777" w:rsidR="00D3232D" w:rsidRPr="00D3232D" w:rsidRDefault="00D3232D">
            <w:r w:rsidRPr="00D3232D">
              <w:t>C4-253383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8093" w14:textId="77777777" w:rsidR="00D3232D" w:rsidRPr="00D3232D" w:rsidRDefault="00D3232D">
            <w:r w:rsidRPr="00D3232D">
              <w:t>Addition of subscriber segmentation in chfinfo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67D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4DD0" w14:textId="77777777" w:rsidR="00D3232D" w:rsidRPr="00D3232D" w:rsidRDefault="00D3232D">
            <w:r w:rsidRPr="00D3232D">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12EE" w14:textId="77777777" w:rsidR="00D3232D" w:rsidRPr="00D3232D" w:rsidRDefault="00D3232D">
            <w:r w:rsidRPr="00D3232D">
              <w:t>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23A7"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AC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832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F4E5"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BABA" w14:textId="77777777" w:rsidR="00D3232D" w:rsidRPr="00D3232D" w:rsidRDefault="00D3232D">
            <w:r w:rsidRPr="00D3232D">
              <w:t>postponed</w:t>
            </w:r>
          </w:p>
        </w:tc>
      </w:tr>
      <w:tr w:rsidR="00F15DC7" w:rsidRPr="00D3232D" w14:paraId="16885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E9CA" w14:textId="77777777" w:rsidR="00D3232D" w:rsidRPr="00D3232D" w:rsidRDefault="00D3232D">
            <w:r w:rsidRPr="00D3232D">
              <w:t>C4-253090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9FCE" w14:textId="77777777" w:rsidR="00D3232D" w:rsidRPr="00D3232D" w:rsidRDefault="00D3232D">
            <w:r w:rsidRPr="00D3232D">
              <w:t>Rejection of SMF initiated request during 5GS to EPS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8F3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ABC3"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562B" w14:textId="77777777" w:rsidR="00D3232D" w:rsidRPr="00D3232D" w:rsidRDefault="00D3232D">
            <w:r w:rsidRPr="00D3232D">
              <w:t>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930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34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8A8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34D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B144" w14:textId="77777777" w:rsidR="00D3232D" w:rsidRPr="00D3232D" w:rsidRDefault="00D3232D">
            <w:r w:rsidRPr="00D3232D">
              <w:t>agreed</w:t>
            </w:r>
          </w:p>
        </w:tc>
      </w:tr>
      <w:tr w:rsidR="00F15DC7" w:rsidRPr="00D3232D" w14:paraId="70D8D0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688B" w14:textId="77777777" w:rsidR="00D3232D" w:rsidRPr="00D3232D" w:rsidRDefault="00D3232D">
            <w:r w:rsidRPr="00D3232D">
              <w:lastRenderedPageBreak/>
              <w:t>C4-253119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43F"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EADC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C02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2F06" w14:textId="77777777" w:rsidR="00D3232D" w:rsidRPr="00D3232D" w:rsidRDefault="00D3232D">
            <w:r w:rsidRPr="00D3232D">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BC0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C032"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F07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F453"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C8B" w14:textId="77777777" w:rsidR="00D3232D" w:rsidRPr="00D3232D" w:rsidRDefault="00D3232D">
            <w:r w:rsidRPr="00D3232D">
              <w:t>revised</w:t>
            </w:r>
          </w:p>
        </w:tc>
      </w:tr>
      <w:tr w:rsidR="00F15DC7" w:rsidRPr="00D3232D" w14:paraId="60AEE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BEF77" w14:textId="77777777" w:rsidR="00D3232D" w:rsidRPr="00D3232D" w:rsidRDefault="00D3232D">
            <w:r w:rsidRPr="00D3232D">
              <w:t>C4-253448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8BCF"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6D66"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BCCA"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9051" w14:textId="77777777" w:rsidR="00D3232D" w:rsidRPr="00D3232D" w:rsidRDefault="00D3232D">
            <w:r w:rsidRPr="00D3232D">
              <w:t>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1B83"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513F"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CC3D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D74C"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2233" w14:textId="77777777" w:rsidR="00D3232D" w:rsidRPr="00D3232D" w:rsidRDefault="00D3232D">
            <w:r w:rsidRPr="00D3232D">
              <w:t>withdrawn</w:t>
            </w:r>
          </w:p>
        </w:tc>
      </w:tr>
      <w:tr w:rsidR="00F15DC7" w:rsidRPr="00D3232D" w14:paraId="50BD48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8468" w14:textId="77777777" w:rsidR="00D3232D" w:rsidRPr="00D3232D" w:rsidRDefault="00D3232D">
            <w:r w:rsidRPr="00D3232D">
              <w:t>C4-253120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65336"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318C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91A9"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C94D" w14:textId="77777777" w:rsidR="00D3232D" w:rsidRPr="00D3232D" w:rsidRDefault="00D3232D">
            <w:r w:rsidRPr="00D3232D">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5EB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B6B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90F2"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7C71"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BD70" w14:textId="77777777" w:rsidR="00D3232D" w:rsidRPr="00D3232D" w:rsidRDefault="00D3232D">
            <w:r w:rsidRPr="00D3232D">
              <w:t>revised</w:t>
            </w:r>
          </w:p>
        </w:tc>
      </w:tr>
      <w:tr w:rsidR="00F15DC7" w:rsidRPr="00D3232D" w14:paraId="563EC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901E" w14:textId="77777777" w:rsidR="00D3232D" w:rsidRPr="00D3232D" w:rsidRDefault="00D3232D">
            <w:r w:rsidRPr="00D3232D">
              <w:t>C4-253449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7496" w14:textId="77777777" w:rsidR="00D3232D" w:rsidRPr="00D3232D" w:rsidRDefault="00D3232D">
            <w:r w:rsidRPr="00D3232D">
              <w:t>LCS-UP Context Creation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8657"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AE5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F223E" w14:textId="77777777" w:rsidR="00D3232D" w:rsidRPr="00D3232D" w:rsidRDefault="00D3232D">
            <w:r w:rsidRPr="00D3232D">
              <w:t>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730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77AF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5F76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0CCD"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4DAE8" w14:textId="77777777" w:rsidR="00D3232D" w:rsidRPr="00D3232D" w:rsidRDefault="00D3232D">
            <w:r w:rsidRPr="00D3232D">
              <w:t>agreed</w:t>
            </w:r>
          </w:p>
        </w:tc>
      </w:tr>
      <w:tr w:rsidR="00F15DC7" w:rsidRPr="00D3232D" w14:paraId="604E5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9801" w14:textId="77777777" w:rsidR="00D3232D" w:rsidRPr="00D3232D" w:rsidRDefault="00D3232D">
            <w:r w:rsidRPr="00D3232D">
              <w:t>C4-253132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3EA5" w14:textId="77777777" w:rsidR="00D3232D" w:rsidRPr="00D3232D" w:rsidRDefault="00D3232D">
            <w:r w:rsidRPr="00D3232D">
              <w:t>Correct the Description of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297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9A44C"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E60D"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76E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A71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529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ED1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2FBD" w14:textId="77777777" w:rsidR="00D3232D" w:rsidRPr="00D3232D" w:rsidRDefault="00D3232D">
            <w:r w:rsidRPr="00D3232D">
              <w:t>revised</w:t>
            </w:r>
          </w:p>
        </w:tc>
      </w:tr>
      <w:tr w:rsidR="00F15DC7" w:rsidRPr="00D3232D" w14:paraId="40C543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9AB2" w14:textId="77777777" w:rsidR="00D3232D" w:rsidRPr="00D3232D" w:rsidRDefault="00D3232D">
            <w:r w:rsidRPr="00D3232D">
              <w:t>C4-253420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D6026" w14:textId="77777777" w:rsidR="00D3232D" w:rsidRPr="00D3232D" w:rsidRDefault="00D3232D">
            <w:r w:rsidRPr="00D3232D">
              <w:t>Correct the Description of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8891"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F8C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96C18"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95F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A00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820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A99F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4949" w14:textId="77777777" w:rsidR="00D3232D" w:rsidRPr="00D3232D" w:rsidRDefault="00D3232D">
            <w:r w:rsidRPr="00D3232D">
              <w:t>revised</w:t>
            </w:r>
          </w:p>
        </w:tc>
      </w:tr>
      <w:tr w:rsidR="00F15DC7" w:rsidRPr="00D3232D" w14:paraId="60827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61C0" w14:textId="77777777" w:rsidR="00D3232D" w:rsidRPr="00D3232D" w:rsidRDefault="00D3232D">
            <w:r w:rsidRPr="00D3232D">
              <w:t>C4-253525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E8BA" w14:textId="77777777" w:rsidR="00D3232D" w:rsidRPr="00D3232D" w:rsidRDefault="00D3232D">
            <w:r w:rsidRPr="00D3232D">
              <w:t>Correct the Description of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09A8"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1C98"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AD49" w14:textId="77777777" w:rsidR="00D3232D" w:rsidRPr="00D3232D" w:rsidRDefault="00D3232D">
            <w:r w:rsidRPr="00D3232D">
              <w:t>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8C0F4"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3F2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DEA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E06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5FB6" w14:textId="77777777" w:rsidR="00D3232D" w:rsidRPr="00D3232D" w:rsidRDefault="00D3232D">
            <w:r w:rsidRPr="00D3232D">
              <w:t>agreed</w:t>
            </w:r>
          </w:p>
        </w:tc>
      </w:tr>
      <w:tr w:rsidR="00F15DC7" w:rsidRPr="00D3232D" w14:paraId="21919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1F34" w14:textId="77777777" w:rsidR="00D3232D" w:rsidRPr="00D3232D" w:rsidRDefault="00D3232D">
            <w:r w:rsidRPr="00D3232D">
              <w:t>C4-253133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CB68" w14:textId="77777777" w:rsidR="00D3232D" w:rsidRPr="00D3232D" w:rsidRDefault="00D3232D">
            <w:r w:rsidRPr="00D3232D">
              <w:t>Content type of Multipart messages for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337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3307"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6D9B" w14:textId="77777777" w:rsidR="00D3232D" w:rsidRPr="00D3232D" w:rsidRDefault="00D3232D">
            <w:r w:rsidRPr="00D3232D">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B9E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067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ADF2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8FD1"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F974" w14:textId="77777777" w:rsidR="00D3232D" w:rsidRPr="00D3232D" w:rsidRDefault="00D3232D">
            <w:r w:rsidRPr="00D3232D">
              <w:t>revised</w:t>
            </w:r>
          </w:p>
        </w:tc>
      </w:tr>
      <w:tr w:rsidR="00F15DC7" w:rsidRPr="00D3232D" w14:paraId="03F529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56B36" w14:textId="77777777" w:rsidR="00D3232D" w:rsidRPr="00D3232D" w:rsidRDefault="00D3232D">
            <w:r w:rsidRPr="00D3232D">
              <w:t>C4-253421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F073" w14:textId="77777777" w:rsidR="00D3232D" w:rsidRPr="00D3232D" w:rsidRDefault="00D3232D">
            <w:r w:rsidRPr="00D3232D">
              <w:t>Content type of Multipart messages for AIoT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52F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A391F"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5C56" w14:textId="77777777" w:rsidR="00D3232D" w:rsidRPr="00D3232D" w:rsidRDefault="00D3232D">
            <w:r w:rsidRPr="00D3232D">
              <w:t>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35A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C6A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ACD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D7CF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F209" w14:textId="77777777" w:rsidR="00D3232D" w:rsidRPr="00D3232D" w:rsidRDefault="00D3232D">
            <w:r w:rsidRPr="00D3232D">
              <w:t>agreed</w:t>
            </w:r>
          </w:p>
        </w:tc>
      </w:tr>
      <w:tr w:rsidR="00F15DC7" w:rsidRPr="00D3232D" w14:paraId="41F55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7826" w14:textId="77777777" w:rsidR="00D3232D" w:rsidRPr="00D3232D" w:rsidRDefault="00D3232D">
            <w:r w:rsidRPr="00D3232D">
              <w:t>C4-253134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C425E"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ACDA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0D177"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B2DA" w14:textId="77777777" w:rsidR="00D3232D" w:rsidRPr="00D3232D" w:rsidRDefault="00D3232D">
            <w:r w:rsidRPr="00D3232D">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08F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FFA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FF7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07C5"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F498" w14:textId="77777777" w:rsidR="00D3232D" w:rsidRPr="00D3232D" w:rsidRDefault="00D3232D">
            <w:r w:rsidRPr="00D3232D">
              <w:t>revised</w:t>
            </w:r>
          </w:p>
        </w:tc>
      </w:tr>
      <w:tr w:rsidR="00F15DC7" w:rsidRPr="00D3232D" w14:paraId="4FF54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A1A8" w14:textId="77777777" w:rsidR="00D3232D" w:rsidRPr="00D3232D" w:rsidRDefault="00D3232D">
            <w:r w:rsidRPr="00D3232D">
              <w:t>C4-253422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AB36" w14:textId="77777777" w:rsidR="00D3232D" w:rsidRPr="00D3232D" w:rsidRDefault="00D3232D">
            <w:r w:rsidRPr="00D3232D">
              <w:t>Add a new value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EFCA"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E290"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8168" w14:textId="77777777" w:rsidR="00D3232D" w:rsidRPr="00D3232D" w:rsidRDefault="00D3232D">
            <w:r w:rsidRPr="00D3232D">
              <w:t>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5D7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045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2A1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707A"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DF45" w14:textId="77777777" w:rsidR="00D3232D" w:rsidRPr="00D3232D" w:rsidRDefault="00D3232D">
            <w:r w:rsidRPr="00D3232D">
              <w:t>agreed</w:t>
            </w:r>
          </w:p>
        </w:tc>
      </w:tr>
      <w:tr w:rsidR="00F15DC7" w:rsidRPr="00D3232D" w14:paraId="1B4BEF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36EF" w14:textId="77777777" w:rsidR="00D3232D" w:rsidRPr="00D3232D" w:rsidRDefault="00D3232D">
            <w:r w:rsidRPr="00D3232D">
              <w:t>C4-253138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31E3" w14:textId="77777777" w:rsidR="00D3232D" w:rsidRPr="00D3232D" w:rsidRDefault="00D3232D">
            <w:r w:rsidRPr="00D3232D">
              <w:t>Introduce a new attribute for AmfEvent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09ABE"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D5D9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3947" w14:textId="77777777" w:rsidR="00D3232D" w:rsidRPr="00D3232D" w:rsidRDefault="00D3232D">
            <w:r w:rsidRPr="00D3232D">
              <w:t>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474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9E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11E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40BA"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04CD" w14:textId="77777777" w:rsidR="00D3232D" w:rsidRPr="00D3232D" w:rsidRDefault="00D3232D">
            <w:r w:rsidRPr="00D3232D">
              <w:t>postponed</w:t>
            </w:r>
          </w:p>
        </w:tc>
      </w:tr>
      <w:tr w:rsidR="00F15DC7" w:rsidRPr="00D3232D" w14:paraId="3866F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C4B2" w14:textId="77777777" w:rsidR="00D3232D" w:rsidRPr="00D3232D" w:rsidRDefault="00D3232D">
            <w:r w:rsidRPr="00D3232D">
              <w:t>C4-253147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C17A"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0C8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B0FD"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1CAFA" w14:textId="77777777" w:rsidR="00D3232D" w:rsidRPr="00D3232D" w:rsidRDefault="00D3232D">
            <w:r w:rsidRPr="00D3232D">
              <w:t>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B66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8899"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471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6B1E"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919FD" w14:textId="77777777" w:rsidR="00D3232D" w:rsidRPr="00D3232D" w:rsidRDefault="00D3232D">
            <w:r w:rsidRPr="00D3232D">
              <w:t>agreed</w:t>
            </w:r>
          </w:p>
        </w:tc>
      </w:tr>
      <w:tr w:rsidR="00F15DC7" w:rsidRPr="00D3232D" w14:paraId="13D8CE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A2AC" w14:textId="77777777" w:rsidR="00D3232D" w:rsidRPr="00D3232D" w:rsidRDefault="00D3232D">
            <w:r w:rsidRPr="00D3232D">
              <w:t>C4-253148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99CC" w14:textId="77777777" w:rsidR="00D3232D" w:rsidRPr="00D3232D" w:rsidRDefault="00D3232D">
            <w:r w:rsidRPr="00D3232D">
              <w:t>IERSR for "UE Reachable for DL Traffic" and "Loss-of-Connectivity"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DD81"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3991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0C63" w14:textId="77777777" w:rsidR="00D3232D" w:rsidRPr="00D3232D" w:rsidRDefault="00D3232D">
            <w:r w:rsidRPr="00D3232D">
              <w:t>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E87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EC8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AB39"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86EB"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BDB7" w14:textId="77777777" w:rsidR="00D3232D" w:rsidRPr="00D3232D" w:rsidRDefault="00D3232D">
            <w:r w:rsidRPr="00D3232D">
              <w:t>agreed</w:t>
            </w:r>
          </w:p>
        </w:tc>
      </w:tr>
      <w:tr w:rsidR="00F15DC7" w:rsidRPr="00D3232D" w14:paraId="68E495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4675" w14:textId="77777777" w:rsidR="00D3232D" w:rsidRPr="00D3232D" w:rsidRDefault="00D3232D">
            <w:r w:rsidRPr="00D3232D">
              <w:t>C4-253170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E39A" w14:textId="77777777" w:rsidR="00D3232D" w:rsidRPr="00D3232D" w:rsidRDefault="00D3232D">
            <w:r w:rsidRPr="00D3232D">
              <w:t>Updating AIoT NF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5068" w14:textId="77777777" w:rsidR="00D3232D" w:rsidRPr="00D3232D" w:rsidRDefault="00D3232D">
            <w:r w:rsidRPr="00D3232D">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67DF"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916F" w14:textId="77777777" w:rsidR="00D3232D" w:rsidRPr="00D3232D" w:rsidRDefault="00D3232D">
            <w:r w:rsidRPr="00D3232D">
              <w:t>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045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A16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C88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05DE"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BDCF" w14:textId="77777777" w:rsidR="00D3232D" w:rsidRPr="00D3232D" w:rsidRDefault="00D3232D">
            <w:r w:rsidRPr="00D3232D">
              <w:t>merged</w:t>
            </w:r>
          </w:p>
        </w:tc>
      </w:tr>
      <w:tr w:rsidR="00F15DC7" w:rsidRPr="00D3232D" w14:paraId="391B93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A183" w14:textId="77777777" w:rsidR="00D3232D" w:rsidRPr="00D3232D" w:rsidRDefault="00D3232D">
            <w:r w:rsidRPr="00D3232D">
              <w:t>C4-253199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DA9B"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3591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30C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550C"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8DC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75D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C14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4970"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3CCE" w14:textId="77777777" w:rsidR="00D3232D" w:rsidRPr="00D3232D" w:rsidRDefault="00D3232D">
            <w:r w:rsidRPr="00D3232D">
              <w:t>revised</w:t>
            </w:r>
          </w:p>
        </w:tc>
      </w:tr>
      <w:tr w:rsidR="00F15DC7" w:rsidRPr="00D3232D" w14:paraId="07CD6B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99C3" w14:textId="77777777" w:rsidR="00D3232D" w:rsidRPr="00D3232D" w:rsidRDefault="00D3232D">
            <w:r w:rsidRPr="00D3232D">
              <w:t>C4-253390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8BC96"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8BF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D1BA"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AE5A"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8E3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729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230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E6BD"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ABAB" w14:textId="77777777" w:rsidR="00D3232D" w:rsidRPr="00D3232D" w:rsidRDefault="00D3232D">
            <w:r w:rsidRPr="00D3232D">
              <w:t>revised</w:t>
            </w:r>
          </w:p>
        </w:tc>
      </w:tr>
      <w:tr w:rsidR="00F15DC7" w:rsidRPr="00D3232D" w14:paraId="3CC181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9505" w14:textId="77777777" w:rsidR="00D3232D" w:rsidRPr="00D3232D" w:rsidRDefault="00D3232D">
            <w:r w:rsidRPr="00D3232D">
              <w:t>C4-253559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E374" w14:textId="77777777" w:rsidR="00D3232D" w:rsidRPr="00D3232D" w:rsidRDefault="00D3232D">
            <w:r w:rsidRPr="00D3232D">
              <w:t>Support per-UE Signalling Analytics in Signalling-Measurement-Report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BA5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7CC4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3CC2D" w14:textId="77777777" w:rsidR="00D3232D" w:rsidRPr="00D3232D" w:rsidRDefault="00D3232D">
            <w:r w:rsidRPr="00D3232D">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CD023"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996D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BFC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1C2B"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8685" w14:textId="77777777" w:rsidR="00D3232D" w:rsidRPr="00D3232D" w:rsidRDefault="00D3232D">
            <w:r w:rsidRPr="00D3232D">
              <w:t>agreed</w:t>
            </w:r>
          </w:p>
        </w:tc>
      </w:tr>
      <w:tr w:rsidR="00F15DC7" w:rsidRPr="00D3232D" w14:paraId="4731A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9A8B" w14:textId="77777777" w:rsidR="00D3232D" w:rsidRPr="00D3232D" w:rsidRDefault="00D3232D">
            <w:r w:rsidRPr="00D3232D">
              <w:t>C4-253207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CB9A9" w14:textId="77777777" w:rsidR="00D3232D" w:rsidRPr="00D3232D" w:rsidRDefault="00D3232D">
            <w:r w:rsidRPr="00D3232D">
              <w:t>Corrections to re-used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6933"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BD72"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371D1" w14:textId="77777777" w:rsidR="00D3232D" w:rsidRPr="00D3232D" w:rsidRDefault="00D3232D">
            <w:r w:rsidRPr="00D3232D">
              <w:t>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29A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E30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44D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2E79"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922C" w14:textId="77777777" w:rsidR="00D3232D" w:rsidRPr="00D3232D" w:rsidRDefault="00D3232D">
            <w:r w:rsidRPr="00D3232D">
              <w:t>agreed</w:t>
            </w:r>
          </w:p>
        </w:tc>
      </w:tr>
      <w:tr w:rsidR="00F15DC7" w:rsidRPr="00D3232D" w14:paraId="4BA5FF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E342F" w14:textId="77777777" w:rsidR="00D3232D" w:rsidRPr="00D3232D" w:rsidRDefault="00D3232D">
            <w:r w:rsidRPr="00D3232D">
              <w:t>C4-253214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DF05"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848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1458"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A63FD" w14:textId="77777777" w:rsidR="00D3232D" w:rsidRPr="00D3232D" w:rsidRDefault="00D3232D">
            <w:r w:rsidRPr="00D3232D">
              <w:t>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AA99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E7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34A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22E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5DF2" w14:textId="77777777" w:rsidR="00D3232D" w:rsidRPr="00D3232D" w:rsidRDefault="00D3232D">
            <w:r w:rsidRPr="00D3232D">
              <w:t>postponed</w:t>
            </w:r>
          </w:p>
        </w:tc>
      </w:tr>
      <w:tr w:rsidR="00F15DC7" w:rsidRPr="00D3232D" w14:paraId="7A827D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61A0" w14:textId="77777777" w:rsidR="00D3232D" w:rsidRPr="00D3232D" w:rsidRDefault="00D3232D">
            <w:r w:rsidRPr="00D3232D">
              <w:t>C4-253217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0FC5" w14:textId="77777777" w:rsidR="00D3232D" w:rsidRPr="00D3232D" w:rsidRDefault="00D3232D">
            <w:r w:rsidRPr="00D3232D">
              <w:t>AIoT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A778"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9B8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852E" w14:textId="77777777" w:rsidR="00D3232D" w:rsidRPr="00D3232D" w:rsidRDefault="00D3232D">
            <w:r w:rsidRPr="00D3232D">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137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DF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5DE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FBE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7B00" w14:textId="77777777" w:rsidR="00D3232D" w:rsidRPr="00D3232D" w:rsidRDefault="00D3232D">
            <w:r w:rsidRPr="00D3232D">
              <w:t>revised</w:t>
            </w:r>
          </w:p>
        </w:tc>
      </w:tr>
      <w:tr w:rsidR="00F15DC7" w:rsidRPr="00D3232D" w14:paraId="656332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250B" w14:textId="77777777" w:rsidR="00D3232D" w:rsidRPr="00D3232D" w:rsidRDefault="00D3232D">
            <w:r w:rsidRPr="00D3232D">
              <w:lastRenderedPageBreak/>
              <w:t>C4-253424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6170D" w14:textId="77777777" w:rsidR="00D3232D" w:rsidRPr="00D3232D" w:rsidRDefault="00D3232D">
            <w:r w:rsidRPr="00D3232D">
              <w:t>AIoT message delivery support for parallel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1189" w14:textId="77777777" w:rsidR="00D3232D" w:rsidRPr="00D3232D" w:rsidRDefault="00D3232D">
            <w:r w:rsidRPr="00D3232D">
              <w:t>Lenovo,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7702"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6816" w14:textId="77777777" w:rsidR="00D3232D" w:rsidRPr="00D3232D" w:rsidRDefault="00D3232D">
            <w:r w:rsidRPr="00D3232D">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DE4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F0F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80D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1E9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2FD7" w14:textId="77777777" w:rsidR="00D3232D" w:rsidRPr="00D3232D" w:rsidRDefault="00D3232D">
            <w:r w:rsidRPr="00D3232D">
              <w:t>revised</w:t>
            </w:r>
          </w:p>
        </w:tc>
      </w:tr>
      <w:tr w:rsidR="00F15DC7" w:rsidRPr="00D3232D" w14:paraId="4880D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31EC" w14:textId="77777777" w:rsidR="00D3232D" w:rsidRPr="00D3232D" w:rsidRDefault="00D3232D">
            <w:r w:rsidRPr="00D3232D">
              <w:t>C4-253561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EAE0" w14:textId="77777777" w:rsidR="00D3232D" w:rsidRPr="00D3232D" w:rsidRDefault="00D3232D">
            <w:r w:rsidRPr="00D3232D">
              <w:t>Addition of RAN A-IoT Device NGAP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D596E" w14:textId="77777777" w:rsidR="00D3232D" w:rsidRPr="00D3232D" w:rsidRDefault="00D3232D">
            <w:r w:rsidRPr="00D3232D">
              <w:t>Lenovo,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CACB"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B512" w14:textId="77777777" w:rsidR="00D3232D" w:rsidRPr="00D3232D" w:rsidRDefault="00D3232D">
            <w:r w:rsidRPr="00D3232D">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5FE3"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53F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4160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DE894"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650A" w14:textId="77777777" w:rsidR="00D3232D" w:rsidRPr="00D3232D" w:rsidRDefault="00D3232D">
            <w:r w:rsidRPr="00D3232D">
              <w:t>agreed</w:t>
            </w:r>
          </w:p>
        </w:tc>
      </w:tr>
      <w:tr w:rsidR="00F15DC7" w:rsidRPr="00D3232D" w14:paraId="388CD6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C94E" w14:textId="77777777" w:rsidR="00D3232D" w:rsidRPr="00D3232D" w:rsidRDefault="00D3232D">
            <w:r w:rsidRPr="00D3232D">
              <w:t>C4-253225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7B9F" w14:textId="77777777" w:rsidR="00D3232D" w:rsidRPr="00D3232D" w:rsidRDefault="00D3232D">
            <w:r w:rsidRPr="00D3232D">
              <w:t>AIoT sesseion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44C7"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3AB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7610" w14:textId="77777777" w:rsidR="00D3232D" w:rsidRPr="00D3232D" w:rsidRDefault="00D3232D">
            <w:r w:rsidRPr="00D3232D">
              <w:t>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3F65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453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F76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0CD6A"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0851" w14:textId="77777777" w:rsidR="00D3232D" w:rsidRPr="00D3232D" w:rsidRDefault="00D3232D">
            <w:r w:rsidRPr="00D3232D">
              <w:t>revised</w:t>
            </w:r>
          </w:p>
        </w:tc>
      </w:tr>
      <w:tr w:rsidR="00F15DC7" w:rsidRPr="00D3232D" w14:paraId="7A887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8C78" w14:textId="77777777" w:rsidR="00D3232D" w:rsidRPr="00D3232D" w:rsidRDefault="00D3232D">
            <w:r w:rsidRPr="00D3232D">
              <w:t>C4-253425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847B" w14:textId="77777777" w:rsidR="00D3232D" w:rsidRPr="00D3232D" w:rsidRDefault="00D3232D">
            <w:r w:rsidRPr="00D3232D">
              <w:t>AIoT sesseion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0E9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A1A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711B" w14:textId="77777777" w:rsidR="00D3232D" w:rsidRPr="00D3232D" w:rsidRDefault="00D3232D">
            <w:r w:rsidRPr="00D3232D">
              <w:t>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0DE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DECF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0F4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1C8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BCBD" w14:textId="77777777" w:rsidR="00D3232D" w:rsidRPr="00D3232D" w:rsidRDefault="00D3232D">
            <w:r w:rsidRPr="00D3232D">
              <w:t>agreed</w:t>
            </w:r>
          </w:p>
        </w:tc>
      </w:tr>
      <w:tr w:rsidR="00F15DC7" w:rsidRPr="00D3232D" w14:paraId="1BB971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1595" w14:textId="77777777" w:rsidR="00D3232D" w:rsidRPr="00D3232D" w:rsidRDefault="00D3232D">
            <w:r w:rsidRPr="00D3232D">
              <w:t>C4-253226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EF56" w14:textId="77777777" w:rsidR="00D3232D" w:rsidRPr="00D3232D" w:rsidRDefault="00D3232D">
            <w:r w:rsidRPr="00D3232D">
              <w:t>AIoT correlation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99E5"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D65C"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5E1E" w14:textId="77777777" w:rsidR="00D3232D" w:rsidRPr="00D3232D" w:rsidRDefault="00D3232D">
            <w:r w:rsidRPr="00D3232D">
              <w:t>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5E7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02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516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55E7"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39F6" w14:textId="77777777" w:rsidR="00D3232D" w:rsidRPr="00D3232D" w:rsidRDefault="00D3232D">
            <w:r w:rsidRPr="00D3232D">
              <w:t>merged</w:t>
            </w:r>
          </w:p>
        </w:tc>
      </w:tr>
      <w:tr w:rsidR="00F15DC7" w:rsidRPr="00D3232D" w14:paraId="0C301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8D23" w14:textId="77777777" w:rsidR="00D3232D" w:rsidRPr="00D3232D" w:rsidRDefault="00D3232D">
            <w:r w:rsidRPr="00D3232D">
              <w:t>C4-253227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3C5A" w14:textId="77777777" w:rsidR="00D3232D" w:rsidRPr="00D3232D" w:rsidRDefault="00D3232D">
            <w:r w:rsidRPr="00D3232D">
              <w:t>AIoT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0AD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5C4F"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E19FD" w14:textId="77777777" w:rsidR="00D3232D" w:rsidRPr="00D3232D" w:rsidRDefault="00D3232D">
            <w:r w:rsidRPr="00D3232D">
              <w:t>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7F03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6C6F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F36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925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8207" w14:textId="77777777" w:rsidR="00D3232D" w:rsidRPr="00D3232D" w:rsidRDefault="00D3232D">
            <w:r w:rsidRPr="00D3232D">
              <w:t>revised</w:t>
            </w:r>
          </w:p>
        </w:tc>
      </w:tr>
      <w:tr w:rsidR="00F15DC7" w:rsidRPr="00D3232D" w14:paraId="424CF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6291" w14:textId="77777777" w:rsidR="00D3232D" w:rsidRPr="00D3232D" w:rsidRDefault="00D3232D">
            <w:r w:rsidRPr="00D3232D">
              <w:t>C4-253426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30EA" w14:textId="77777777" w:rsidR="00D3232D" w:rsidRPr="00D3232D" w:rsidRDefault="00D3232D">
            <w:r w:rsidRPr="00D3232D">
              <w:t>AIoT transaction reference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4B7C"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C305"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F4AAC" w14:textId="77777777" w:rsidR="00D3232D" w:rsidRPr="00D3232D" w:rsidRDefault="00D3232D">
            <w:r w:rsidRPr="00D3232D">
              <w:t>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504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523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D81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57C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1EF8" w14:textId="77777777" w:rsidR="00D3232D" w:rsidRPr="00D3232D" w:rsidRDefault="00D3232D">
            <w:r w:rsidRPr="00D3232D">
              <w:t>postponed</w:t>
            </w:r>
          </w:p>
        </w:tc>
      </w:tr>
      <w:tr w:rsidR="00F15DC7" w:rsidRPr="00D3232D" w14:paraId="05BC6D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CB2D" w14:textId="77777777" w:rsidR="00D3232D" w:rsidRPr="00D3232D" w:rsidRDefault="00D3232D">
            <w:r w:rsidRPr="00D3232D">
              <w:t>C4-253232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4295"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21A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B1A0"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47C7" w14:textId="77777777" w:rsidR="00D3232D" w:rsidRPr="00D3232D" w:rsidRDefault="00D3232D">
            <w:r w:rsidRPr="00D3232D">
              <w:t>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727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ED0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8B5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B2C5"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F672" w14:textId="77777777" w:rsidR="00D3232D" w:rsidRPr="00D3232D" w:rsidRDefault="00D3232D">
            <w:r w:rsidRPr="00D3232D">
              <w:t>revised</w:t>
            </w:r>
          </w:p>
        </w:tc>
      </w:tr>
      <w:tr w:rsidR="00F15DC7" w:rsidRPr="00D3232D" w14:paraId="386CB9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1132" w14:textId="77777777" w:rsidR="00D3232D" w:rsidRPr="00D3232D" w:rsidRDefault="00D3232D">
            <w:r w:rsidRPr="00D3232D">
              <w:t>C4-253435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6755" w14:textId="77777777" w:rsidR="00D3232D" w:rsidRPr="00D3232D" w:rsidRDefault="00D3232D">
            <w:r w:rsidRPr="00D3232D">
              <w:t>Support for multiple LCS UPP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FC4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AEAF4"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8C52" w14:textId="77777777" w:rsidR="00D3232D" w:rsidRPr="00D3232D" w:rsidRDefault="00D3232D">
            <w:r w:rsidRPr="00D3232D">
              <w:t>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8256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F54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782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531B4"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8434" w14:textId="77777777" w:rsidR="00D3232D" w:rsidRPr="00D3232D" w:rsidRDefault="00D3232D">
            <w:r w:rsidRPr="00D3232D">
              <w:t>agreed</w:t>
            </w:r>
          </w:p>
        </w:tc>
      </w:tr>
      <w:tr w:rsidR="00F15DC7" w:rsidRPr="00D3232D" w14:paraId="273627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3717" w14:textId="77777777" w:rsidR="00D3232D" w:rsidRPr="00D3232D" w:rsidRDefault="00D3232D">
            <w:r w:rsidRPr="00D3232D">
              <w:t>C4-253255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48EB"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37D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E09E"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E43E" w14:textId="77777777" w:rsidR="00D3232D" w:rsidRPr="00D3232D" w:rsidRDefault="00D3232D">
            <w:r w:rsidRPr="00D3232D">
              <w:t>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E60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C9924"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DFA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FBBE"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66038" w14:textId="77777777" w:rsidR="00D3232D" w:rsidRPr="00D3232D" w:rsidRDefault="00D3232D">
            <w:r w:rsidRPr="00D3232D">
              <w:t>not pursued</w:t>
            </w:r>
          </w:p>
        </w:tc>
      </w:tr>
      <w:tr w:rsidR="00F15DC7" w:rsidRPr="00D3232D" w14:paraId="4C8B78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F37C" w14:textId="77777777" w:rsidR="00D3232D" w:rsidRPr="00D3232D" w:rsidRDefault="00D3232D">
            <w:r w:rsidRPr="00D3232D">
              <w:t>C4-253256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C1E0"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827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219C"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418D" w14:textId="77777777" w:rsidR="00D3232D" w:rsidRPr="00D3232D" w:rsidRDefault="00D3232D">
            <w:r w:rsidRPr="00D3232D">
              <w:t>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9CE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47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0A45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1117"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92BF" w14:textId="77777777" w:rsidR="00D3232D" w:rsidRPr="00D3232D" w:rsidRDefault="00D3232D">
            <w:r w:rsidRPr="00D3232D">
              <w:t>revised</w:t>
            </w:r>
          </w:p>
        </w:tc>
      </w:tr>
      <w:tr w:rsidR="00F15DC7" w:rsidRPr="00D3232D" w14:paraId="37DB2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ABDA" w14:textId="77777777" w:rsidR="00D3232D" w:rsidRPr="00D3232D" w:rsidRDefault="00D3232D">
            <w:r w:rsidRPr="00D3232D">
              <w:t>C4-253490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47EB9" w14:textId="77777777" w:rsidR="00D3232D" w:rsidRPr="00D3232D" w:rsidRDefault="00D3232D">
            <w:r w:rsidRPr="00D3232D">
              <w:t>Correction on LCS Correlation ID for LCS UPP 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3F58"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FF65"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72CD" w14:textId="77777777" w:rsidR="00D3232D" w:rsidRPr="00D3232D" w:rsidRDefault="00D3232D">
            <w:r w:rsidRPr="00D3232D">
              <w:t>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AE34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45E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A73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7DBC"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7B33" w14:textId="77777777" w:rsidR="00D3232D" w:rsidRPr="00D3232D" w:rsidRDefault="00D3232D">
            <w:r w:rsidRPr="00D3232D">
              <w:t>agreed</w:t>
            </w:r>
          </w:p>
        </w:tc>
      </w:tr>
      <w:tr w:rsidR="00F15DC7" w:rsidRPr="00D3232D" w14:paraId="51A8B9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3EC0" w14:textId="77777777" w:rsidR="00D3232D" w:rsidRPr="00D3232D" w:rsidRDefault="00D3232D">
            <w:r w:rsidRPr="00D3232D">
              <w:t>C4-253277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2FEF"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591C2" w14:textId="77777777" w:rsidR="00D3232D" w:rsidRPr="00D3232D" w:rsidRDefault="00D3232D">
            <w:r w:rsidRPr="00D3232D">
              <w:t>LG Electronics,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803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956C" w14:textId="77777777" w:rsidR="00D3232D" w:rsidRPr="00D3232D" w:rsidRDefault="00D3232D">
            <w:r w:rsidRPr="00D3232D">
              <w:t>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292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6E2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A61A"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238A" w14:textId="77777777" w:rsidR="00D3232D" w:rsidRPr="00D3232D" w:rsidRDefault="00D3232D">
            <w:r w:rsidRPr="00D3232D">
              <w:t>UAS_Ph3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34C8" w14:textId="77777777" w:rsidR="00D3232D" w:rsidRPr="00D3232D" w:rsidRDefault="00D3232D">
            <w:r w:rsidRPr="00D3232D">
              <w:t>revised</w:t>
            </w:r>
          </w:p>
        </w:tc>
      </w:tr>
      <w:tr w:rsidR="00F15DC7" w:rsidRPr="00D3232D" w14:paraId="5E8619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923F" w14:textId="77777777" w:rsidR="00D3232D" w:rsidRPr="00D3232D" w:rsidRDefault="00D3232D">
            <w:r w:rsidRPr="00D3232D">
              <w:t>C4-253389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C62E4" w14:textId="77777777" w:rsidR="00D3232D" w:rsidRPr="00D3232D" w:rsidRDefault="00D3232D">
            <w:r w:rsidRPr="00D3232D">
              <w:t>Altitude reporting cancelation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7CCD" w14:textId="77777777" w:rsidR="00D3232D" w:rsidRPr="00D3232D" w:rsidRDefault="00D3232D">
            <w:r w:rsidRPr="00D3232D">
              <w:t>LG Electronics,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9240"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698E" w14:textId="77777777" w:rsidR="00D3232D" w:rsidRPr="00D3232D" w:rsidRDefault="00D3232D">
            <w:r w:rsidRPr="00D3232D">
              <w:t>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514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628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4B9B"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3121" w14:textId="77777777" w:rsidR="00D3232D" w:rsidRPr="00D3232D" w:rsidRDefault="00D3232D">
            <w:r w:rsidRPr="00D3232D">
              <w:t>UAS_Ph3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A531" w14:textId="77777777" w:rsidR="00D3232D" w:rsidRPr="00D3232D" w:rsidRDefault="00D3232D">
            <w:r w:rsidRPr="00D3232D">
              <w:t>agreed</w:t>
            </w:r>
          </w:p>
        </w:tc>
      </w:tr>
      <w:tr w:rsidR="00F15DC7" w:rsidRPr="00D3232D" w14:paraId="37E88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4F49" w14:textId="77777777" w:rsidR="00D3232D" w:rsidRPr="00D3232D" w:rsidRDefault="00D3232D">
            <w:r w:rsidRPr="00D3232D">
              <w:t>C4-253284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8933" w14:textId="77777777" w:rsidR="00D3232D" w:rsidRPr="00D3232D" w:rsidRDefault="00D3232D">
            <w:r w:rsidRPr="00D3232D">
              <w:t>Add Correlation Identifier to Namf_AIoT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2FAA"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40D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0E6E" w14:textId="77777777" w:rsidR="00D3232D" w:rsidRPr="00D3232D" w:rsidRDefault="00D3232D">
            <w:r w:rsidRPr="00D3232D">
              <w:t>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97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9DE7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7E9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DD91"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C96F" w14:textId="77777777" w:rsidR="00D3232D" w:rsidRPr="00D3232D" w:rsidRDefault="00D3232D">
            <w:r w:rsidRPr="00D3232D">
              <w:t>merged</w:t>
            </w:r>
          </w:p>
        </w:tc>
      </w:tr>
      <w:tr w:rsidR="00F15DC7" w:rsidRPr="00D3232D" w14:paraId="4C6A14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12D0" w14:textId="77777777" w:rsidR="00D3232D" w:rsidRPr="00D3232D" w:rsidRDefault="00D3232D">
            <w:r w:rsidRPr="00D3232D">
              <w:t>C4-253292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B8D6" w14:textId="77777777" w:rsidR="00D3232D" w:rsidRPr="00D3232D" w:rsidRDefault="00D3232D">
            <w:r w:rsidRPr="00D3232D">
              <w:t>Editorial corrections on AIoT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CC93"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ED48"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C0BD" w14:textId="77777777" w:rsidR="00D3232D" w:rsidRPr="00D3232D" w:rsidRDefault="00D3232D">
            <w:r w:rsidRPr="00D3232D">
              <w:t>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0DD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E2A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CEB7"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D4456"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427A" w14:textId="77777777" w:rsidR="00D3232D" w:rsidRPr="00D3232D" w:rsidRDefault="00D3232D">
            <w:r w:rsidRPr="00D3232D">
              <w:t>agreed</w:t>
            </w:r>
          </w:p>
        </w:tc>
      </w:tr>
      <w:tr w:rsidR="00F15DC7" w:rsidRPr="00D3232D" w14:paraId="4C8BE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A660" w14:textId="77777777" w:rsidR="00D3232D" w:rsidRPr="00D3232D" w:rsidRDefault="00D3232D">
            <w:r w:rsidRPr="00D3232D">
              <w:t>C4-253293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732F" w14:textId="77777777" w:rsidR="00D3232D" w:rsidRPr="00D3232D" w:rsidRDefault="00D3232D">
            <w:r w:rsidRPr="00D3232D">
              <w:t>Update the Namf_AIoT Custom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8C8C2"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AFE5"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8982" w14:textId="77777777" w:rsidR="00D3232D" w:rsidRPr="00D3232D" w:rsidRDefault="00D3232D">
            <w:r w:rsidRPr="00D3232D">
              <w:t>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053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B3C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939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0ED9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68CFF" w14:textId="77777777" w:rsidR="00D3232D" w:rsidRPr="00D3232D" w:rsidRDefault="00D3232D">
            <w:r w:rsidRPr="00D3232D">
              <w:t>agreed</w:t>
            </w:r>
          </w:p>
        </w:tc>
      </w:tr>
      <w:tr w:rsidR="00F15DC7" w:rsidRPr="00D3232D" w14:paraId="64684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B8F8" w14:textId="77777777" w:rsidR="00D3232D" w:rsidRPr="00D3232D" w:rsidRDefault="00D3232D">
            <w:r w:rsidRPr="00D3232D">
              <w:t>C4-253294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C72E" w14:textId="77777777" w:rsidR="00D3232D" w:rsidRPr="00D3232D" w:rsidRDefault="00D3232D">
            <w:r w:rsidRPr="00D3232D">
              <w:t>Update the AiotMessageReq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F551"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1AD1"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771A" w14:textId="77777777" w:rsidR="00D3232D" w:rsidRPr="00D3232D" w:rsidRDefault="00D3232D">
            <w:r w:rsidRPr="00D3232D">
              <w:t>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FC9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BB0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C7C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7DD50"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17D0" w14:textId="77777777" w:rsidR="00D3232D" w:rsidRPr="00D3232D" w:rsidRDefault="00D3232D">
            <w:r w:rsidRPr="00D3232D">
              <w:t>not pursued</w:t>
            </w:r>
          </w:p>
        </w:tc>
      </w:tr>
      <w:tr w:rsidR="00F15DC7" w:rsidRPr="00D3232D" w14:paraId="7080D1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1780F" w14:textId="77777777" w:rsidR="00D3232D" w:rsidRPr="00D3232D" w:rsidRDefault="00D3232D">
            <w:r w:rsidRPr="00D3232D">
              <w:t>C4-253295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77D37" w14:textId="77777777" w:rsidR="00D3232D" w:rsidRPr="00D3232D" w:rsidRDefault="00D3232D">
            <w:r w:rsidRPr="00D3232D">
              <w:t>Add new identifiers in Namf_AIoT_MessageDelivery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6F70"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E7F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C51F" w14:textId="77777777" w:rsidR="00D3232D" w:rsidRPr="00D3232D" w:rsidRDefault="00D3232D">
            <w:r w:rsidRPr="00D3232D">
              <w:t>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820B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AA7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16E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D30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AFE0B" w14:textId="77777777" w:rsidR="00D3232D" w:rsidRPr="00D3232D" w:rsidRDefault="00D3232D">
            <w:r w:rsidRPr="00D3232D">
              <w:t>revised</w:t>
            </w:r>
          </w:p>
        </w:tc>
      </w:tr>
      <w:tr w:rsidR="00F15DC7" w:rsidRPr="00D3232D" w14:paraId="02DE3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5FCD" w14:textId="77777777" w:rsidR="00D3232D" w:rsidRPr="00D3232D" w:rsidRDefault="00D3232D">
            <w:r w:rsidRPr="00D3232D">
              <w:t>C4-253423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EE59" w14:textId="77777777" w:rsidR="00D3232D" w:rsidRPr="00D3232D" w:rsidRDefault="00D3232D">
            <w:r w:rsidRPr="00D3232D">
              <w:t xml:space="preserve">Add new identifiers in Namf_AIoT_MessageDelivery service </w:t>
            </w:r>
            <w:r w:rsidRPr="00D3232D">
              <w:lastRenderedPageBreak/>
              <w:t>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B2FC" w14:textId="77777777" w:rsidR="00D3232D" w:rsidRPr="00D3232D" w:rsidRDefault="00D3232D">
            <w:r w:rsidRPr="00D3232D">
              <w:lastRenderedPageBreak/>
              <w:t xml:space="preserve">CATT, Samsung, Lenovo, </w:t>
            </w:r>
            <w:r w:rsidRPr="00D3232D">
              <w:lastRenderedPageBreak/>
              <w:t>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41B2" w14:textId="77777777" w:rsidR="00D3232D" w:rsidRPr="00D3232D" w:rsidRDefault="00D3232D">
            <w:r w:rsidRPr="00D3232D">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FC78" w14:textId="77777777" w:rsidR="00D3232D" w:rsidRPr="00D3232D" w:rsidRDefault="00D3232D">
            <w:r w:rsidRPr="00D3232D">
              <w:t>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E40E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292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7B7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E2C4"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652C" w14:textId="77777777" w:rsidR="00D3232D" w:rsidRPr="00D3232D" w:rsidRDefault="00D3232D">
            <w:r w:rsidRPr="00D3232D">
              <w:t>revised</w:t>
            </w:r>
          </w:p>
        </w:tc>
      </w:tr>
      <w:tr w:rsidR="00F15DC7" w:rsidRPr="00D3232D" w14:paraId="16BD9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D8EC" w14:textId="77777777" w:rsidR="00D3232D" w:rsidRPr="00D3232D" w:rsidRDefault="00D3232D">
            <w:r w:rsidRPr="00D3232D">
              <w:t>C4-253537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ADC7" w14:textId="77777777" w:rsidR="00D3232D" w:rsidRPr="00D3232D" w:rsidRDefault="00D3232D">
            <w:r w:rsidRPr="00D3232D">
              <w:t>Add new identifiers in Namf_AIoT_MessageDelivery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862E" w14:textId="77777777" w:rsidR="00D3232D" w:rsidRPr="00D3232D" w:rsidRDefault="00D3232D">
            <w:r w:rsidRPr="00D3232D">
              <w:t>CATT, Samsung, Lenovo, Huawei,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7936" w14:textId="77777777" w:rsidR="00D3232D" w:rsidRPr="00D3232D" w:rsidRDefault="00D3232D">
            <w:r w:rsidRPr="00D3232D">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F90A" w14:textId="77777777" w:rsidR="00D3232D" w:rsidRPr="00D3232D" w:rsidRDefault="00D3232D">
            <w:r w:rsidRPr="00D3232D">
              <w:t>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C81A"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749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D62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2ABB"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0C31" w14:textId="77777777" w:rsidR="00D3232D" w:rsidRPr="00D3232D" w:rsidRDefault="00D3232D">
            <w:r w:rsidRPr="00D3232D">
              <w:t>agreed</w:t>
            </w:r>
          </w:p>
        </w:tc>
      </w:tr>
      <w:tr w:rsidR="00F15DC7" w:rsidRPr="00D3232D" w14:paraId="30826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1ED4" w14:textId="77777777" w:rsidR="00D3232D" w:rsidRPr="00D3232D" w:rsidRDefault="00D3232D">
            <w:r w:rsidRPr="00D3232D">
              <w:t>C4-253043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D5A12"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4113"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5C42"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6083F"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428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5FF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F9D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BB05" w14:textId="77777777" w:rsidR="00D3232D" w:rsidRPr="00D3232D" w:rsidRDefault="00D3232D">
            <w:r w:rsidRPr="00D3232D">
              <w:t>eNS_Ph3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89DB" w14:textId="77777777" w:rsidR="00D3232D" w:rsidRPr="00D3232D" w:rsidRDefault="00D3232D">
            <w:r w:rsidRPr="00D3232D">
              <w:t>revised</w:t>
            </w:r>
          </w:p>
        </w:tc>
      </w:tr>
      <w:tr w:rsidR="00F15DC7" w:rsidRPr="00D3232D" w14:paraId="432D2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7F09" w14:textId="77777777" w:rsidR="00D3232D" w:rsidRPr="00D3232D" w:rsidRDefault="00D3232D">
            <w:r w:rsidRPr="00D3232D">
              <w:t>C4-253503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2A1F"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EDC3"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071C"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C2FE"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740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E2D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215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AD0B"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5FCE" w14:textId="77777777" w:rsidR="00D3232D" w:rsidRPr="00D3232D" w:rsidRDefault="00D3232D">
            <w:r w:rsidRPr="00D3232D">
              <w:t>revised</w:t>
            </w:r>
          </w:p>
        </w:tc>
      </w:tr>
      <w:tr w:rsidR="00F15DC7" w:rsidRPr="00D3232D" w14:paraId="427588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2BB" w14:textId="77777777" w:rsidR="00D3232D" w:rsidRPr="00D3232D" w:rsidRDefault="00D3232D">
            <w:r w:rsidRPr="00D3232D">
              <w:t>C4-253529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E4AA3"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2CBA"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A96B"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6382"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52F5"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6DF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E15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9254"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794E" w14:textId="77777777" w:rsidR="00D3232D" w:rsidRPr="00D3232D" w:rsidRDefault="00D3232D">
            <w:r w:rsidRPr="00D3232D">
              <w:t>revised</w:t>
            </w:r>
          </w:p>
        </w:tc>
      </w:tr>
      <w:tr w:rsidR="00F15DC7" w:rsidRPr="00D3232D" w14:paraId="31E02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402DB" w14:textId="77777777" w:rsidR="00D3232D" w:rsidRPr="00D3232D" w:rsidRDefault="00D3232D">
            <w:r w:rsidRPr="00D3232D">
              <w:t>C4-253556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548A"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08D2"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6690"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68F8" w14:textId="77777777" w:rsidR="00D3232D" w:rsidRPr="00D3232D" w:rsidRDefault="00D3232D">
            <w:r w:rsidRPr="00D3232D">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D6F3" w14:textId="77777777" w:rsidR="00D3232D" w:rsidRPr="00D3232D" w:rsidRDefault="00D3232D">
            <w:r w:rsidRPr="00D3232D">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EE7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EC7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FD14"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B810" w14:textId="77777777" w:rsidR="00D3232D" w:rsidRPr="00D3232D" w:rsidRDefault="00D3232D">
            <w:r w:rsidRPr="00D3232D">
              <w:t>agreed</w:t>
            </w:r>
          </w:p>
        </w:tc>
      </w:tr>
      <w:tr w:rsidR="00F15DC7" w:rsidRPr="00D3232D" w14:paraId="5F3FA9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75B8" w14:textId="77777777" w:rsidR="00D3232D" w:rsidRPr="00D3232D" w:rsidRDefault="00D3232D">
            <w:r w:rsidRPr="00D3232D">
              <w:t>C4-253044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322F4"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E872"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365A"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0BD7" w14:textId="77777777" w:rsidR="00D3232D" w:rsidRPr="00D3232D" w:rsidRDefault="00D3232D">
            <w:r w:rsidRPr="00D3232D">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F53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556F"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795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B54D" w14:textId="77777777" w:rsidR="00D3232D" w:rsidRPr="00D3232D" w:rsidRDefault="00D3232D">
            <w:r w:rsidRPr="00D3232D">
              <w:t>eNS_Ph3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3BBE" w14:textId="77777777" w:rsidR="00D3232D" w:rsidRPr="00D3232D" w:rsidRDefault="00D3232D">
            <w:r w:rsidRPr="00D3232D">
              <w:t>not pursued</w:t>
            </w:r>
          </w:p>
        </w:tc>
      </w:tr>
      <w:tr w:rsidR="00F15DC7" w:rsidRPr="00D3232D" w14:paraId="460A45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C96BB" w14:textId="77777777" w:rsidR="00D3232D" w:rsidRPr="00D3232D" w:rsidRDefault="00D3232D">
            <w:r w:rsidRPr="00D3232D">
              <w:t>C4-253045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51B7"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7B6B"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C2F2"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66E6" w14:textId="77777777" w:rsidR="00D3232D" w:rsidRPr="00D3232D" w:rsidRDefault="00D3232D">
            <w:r w:rsidRPr="00D3232D">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86D1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7FB3"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62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55AE"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C7AF" w14:textId="77777777" w:rsidR="00D3232D" w:rsidRPr="00D3232D" w:rsidRDefault="00D3232D">
            <w:r w:rsidRPr="00D3232D">
              <w:t>not pursued</w:t>
            </w:r>
          </w:p>
        </w:tc>
      </w:tr>
      <w:tr w:rsidR="00F15DC7" w:rsidRPr="00D3232D" w14:paraId="7D56F6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C561" w14:textId="77777777" w:rsidR="00D3232D" w:rsidRPr="00D3232D" w:rsidRDefault="00D3232D">
            <w:r w:rsidRPr="00D3232D">
              <w:t>C4-253046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C89F" w14:textId="77777777" w:rsidR="00D3232D" w:rsidRPr="00D3232D" w:rsidRDefault="00D3232D">
            <w:r w:rsidRPr="00D3232D">
              <w:t>Text correction for Nnssf_NSSAIAvailability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3FF2"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0BFE"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EA62" w14:textId="77777777" w:rsidR="00D3232D" w:rsidRPr="00D3232D" w:rsidRDefault="00D3232D">
            <w:r w:rsidRPr="00D3232D">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AD0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05DD"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A47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D018A"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D277" w14:textId="77777777" w:rsidR="00D3232D" w:rsidRPr="00D3232D" w:rsidRDefault="00D3232D">
            <w:r w:rsidRPr="00D3232D">
              <w:t>not pursued</w:t>
            </w:r>
          </w:p>
        </w:tc>
      </w:tr>
      <w:tr w:rsidR="00F15DC7" w:rsidRPr="00D3232D" w14:paraId="4194E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FE63" w14:textId="77777777" w:rsidR="00D3232D" w:rsidRPr="00D3232D" w:rsidRDefault="00D3232D">
            <w:r w:rsidRPr="00D3232D">
              <w:t>C4-253052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DA87"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6095"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116B"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EED1" w14:textId="77777777" w:rsidR="00D3232D" w:rsidRPr="00D3232D" w:rsidRDefault="00D3232D">
            <w:r w:rsidRPr="00D3232D">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A39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AAC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C312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094C"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6C92" w14:textId="77777777" w:rsidR="00D3232D" w:rsidRPr="00D3232D" w:rsidRDefault="00D3232D">
            <w:r w:rsidRPr="00D3232D">
              <w:t>revised</w:t>
            </w:r>
          </w:p>
        </w:tc>
      </w:tr>
      <w:tr w:rsidR="00F15DC7" w:rsidRPr="00D3232D" w14:paraId="3BB2EA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1819" w14:textId="77777777" w:rsidR="00D3232D" w:rsidRPr="00D3232D" w:rsidRDefault="00D3232D">
            <w:r w:rsidRPr="00D3232D">
              <w:t>C4-253504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224A3"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6BD6"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DCCA"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085F" w14:textId="77777777" w:rsidR="00D3232D" w:rsidRPr="00D3232D" w:rsidRDefault="00D3232D">
            <w:r w:rsidRPr="00D3232D">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204C"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B9C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1403"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96F35" w14:textId="77777777" w:rsidR="00D3232D" w:rsidRPr="00D3232D" w:rsidRDefault="00D3232D">
            <w:r w:rsidRPr="00D3232D">
              <w:t>Tei19,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4654" w14:textId="77777777" w:rsidR="00D3232D" w:rsidRPr="00D3232D" w:rsidRDefault="00D3232D">
            <w:r w:rsidRPr="00D3232D">
              <w:t>agreed</w:t>
            </w:r>
          </w:p>
        </w:tc>
      </w:tr>
      <w:tr w:rsidR="00F15DC7" w:rsidRPr="00D3232D" w14:paraId="02B22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C0501" w14:textId="77777777" w:rsidR="00D3232D" w:rsidRPr="00D3232D" w:rsidRDefault="00D3232D">
            <w:r w:rsidRPr="00D3232D">
              <w:t>C4-253053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8CEF4"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84D71"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C9FC"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8B9C" w14:textId="77777777" w:rsidR="00D3232D" w:rsidRPr="00D3232D" w:rsidRDefault="00D3232D">
            <w:r w:rsidRPr="00D3232D">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A8F4"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64D7"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81E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F659"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8B1A" w14:textId="77777777" w:rsidR="00D3232D" w:rsidRPr="00D3232D" w:rsidRDefault="00D3232D">
            <w:r w:rsidRPr="00D3232D">
              <w:t>not pursued</w:t>
            </w:r>
          </w:p>
        </w:tc>
      </w:tr>
      <w:tr w:rsidR="00F15DC7" w:rsidRPr="00D3232D" w14:paraId="6A66E8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B3E8" w14:textId="77777777" w:rsidR="00D3232D" w:rsidRPr="00D3232D" w:rsidRDefault="00D3232D">
            <w:r w:rsidRPr="00D3232D">
              <w:t>C4-253054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8A26"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AD7D"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48DD"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FF75" w14:textId="77777777" w:rsidR="00D3232D" w:rsidRPr="00D3232D" w:rsidRDefault="00D3232D">
            <w:r w:rsidRPr="00D3232D">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F5A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0DAB" w14:textId="77777777" w:rsidR="00D3232D" w:rsidRPr="00D3232D" w:rsidRDefault="00D3232D">
            <w:r w:rsidRPr="00D3232D">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43D1"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9BF0"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3F6C" w14:textId="77777777" w:rsidR="00D3232D" w:rsidRPr="00D3232D" w:rsidRDefault="00D3232D">
            <w:r w:rsidRPr="00D3232D">
              <w:t>not pursued</w:t>
            </w:r>
          </w:p>
        </w:tc>
      </w:tr>
      <w:tr w:rsidR="00F15DC7" w:rsidRPr="00D3232D" w14:paraId="6F53A6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5ED4E" w14:textId="77777777" w:rsidR="00D3232D" w:rsidRPr="00D3232D" w:rsidRDefault="00D3232D">
            <w:r w:rsidRPr="00D3232D">
              <w:t>C4-253055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6C79" w14:textId="77777777" w:rsidR="00D3232D" w:rsidRPr="00D3232D" w:rsidRDefault="00D3232D">
            <w:r w:rsidRPr="00D3232D">
              <w:t>Clarification for NssfEventType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656E"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AF005" w14:textId="77777777" w:rsidR="00D3232D" w:rsidRPr="00D3232D" w:rsidRDefault="00D3232D">
            <w:r w:rsidRPr="00D3232D">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DF77" w14:textId="77777777" w:rsidR="00D3232D" w:rsidRPr="00D3232D" w:rsidRDefault="00D3232D">
            <w:r w:rsidRPr="00D3232D">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7E1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47F7" w14:textId="77777777" w:rsidR="00D3232D" w:rsidRPr="00D3232D" w:rsidRDefault="00D3232D">
            <w:r w:rsidRPr="00D3232D">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96E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593B" w14:textId="77777777" w:rsidR="00D3232D" w:rsidRPr="00D3232D" w:rsidRDefault="00D3232D">
            <w:r w:rsidRPr="00D3232D">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134F" w14:textId="77777777" w:rsidR="00D3232D" w:rsidRPr="00D3232D" w:rsidRDefault="00D3232D">
            <w:r w:rsidRPr="00D3232D">
              <w:t>not pursued</w:t>
            </w:r>
          </w:p>
        </w:tc>
      </w:tr>
      <w:tr w:rsidR="00F15DC7" w:rsidRPr="00D3232D" w14:paraId="59E06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20CF" w14:textId="77777777" w:rsidR="00D3232D" w:rsidRPr="00D3232D" w:rsidRDefault="00D3232D">
            <w:r w:rsidRPr="00D3232D">
              <w:t>C4-253141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68E53" w14:textId="77777777" w:rsidR="00D3232D" w:rsidRPr="00D3232D" w:rsidRDefault="00D3232D">
            <w:r w:rsidRPr="00D3232D">
              <w:t>Exclude a condition for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D9F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DEF4A" w14:textId="77777777" w:rsidR="00D3232D" w:rsidRPr="00D3232D" w:rsidRDefault="00D3232D">
            <w:r w:rsidRPr="00D3232D">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DA0D" w14:textId="77777777" w:rsidR="00D3232D" w:rsidRPr="00D3232D" w:rsidRDefault="00D3232D">
            <w:r w:rsidRPr="00D3232D">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6FB6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F16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5C8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8BE7" w14:textId="77777777" w:rsidR="00D3232D" w:rsidRPr="00D3232D" w:rsidRDefault="00D3232D">
            <w:r w:rsidRPr="00D3232D">
              <w:t>TEI19, eNSAC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BCC4" w14:textId="77777777" w:rsidR="00D3232D" w:rsidRPr="00D3232D" w:rsidRDefault="00D3232D">
            <w:r w:rsidRPr="00D3232D">
              <w:t>revised</w:t>
            </w:r>
          </w:p>
        </w:tc>
      </w:tr>
      <w:tr w:rsidR="00F15DC7" w:rsidRPr="00D3232D" w14:paraId="3DA2A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6953" w14:textId="77777777" w:rsidR="00D3232D" w:rsidRPr="00D3232D" w:rsidRDefault="00D3232D">
            <w:r w:rsidRPr="00D3232D">
              <w:t>C4-253430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5CA3" w14:textId="77777777" w:rsidR="00D3232D" w:rsidRPr="00D3232D" w:rsidRDefault="00D3232D">
            <w:r w:rsidRPr="00D3232D">
              <w:t>Exclude a condition for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97A0"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3E117" w14:textId="77777777" w:rsidR="00D3232D" w:rsidRPr="00D3232D" w:rsidRDefault="00D3232D">
            <w:r w:rsidRPr="00D3232D">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F14E3" w14:textId="77777777" w:rsidR="00D3232D" w:rsidRPr="00D3232D" w:rsidRDefault="00D3232D">
            <w:r w:rsidRPr="00D3232D">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00A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336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593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2C15" w14:textId="77777777" w:rsidR="00D3232D" w:rsidRPr="00D3232D" w:rsidRDefault="00D3232D">
            <w:r w:rsidRPr="00D3232D">
              <w:t>TEI19, eNSAC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4F5B4" w14:textId="77777777" w:rsidR="00D3232D" w:rsidRPr="00D3232D" w:rsidRDefault="00D3232D">
            <w:r w:rsidRPr="00D3232D">
              <w:t>agreed</w:t>
            </w:r>
          </w:p>
        </w:tc>
      </w:tr>
      <w:tr w:rsidR="00F15DC7" w:rsidRPr="00D3232D" w14:paraId="3E3B01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FBC83" w14:textId="77777777" w:rsidR="00D3232D" w:rsidRPr="00D3232D" w:rsidRDefault="00D3232D">
            <w:r w:rsidRPr="00D3232D">
              <w:t>C4-253101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C554" w14:textId="77777777" w:rsidR="00D3232D" w:rsidRPr="00D3232D" w:rsidRDefault="00D3232D">
            <w:r w:rsidRPr="00D3232D">
              <w:t>Incorrect "imsUeId" pattern in Nhss_imsEE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1C4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2C374"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0AD1" w14:textId="77777777" w:rsidR="00D3232D" w:rsidRPr="00D3232D" w:rsidRDefault="00D3232D">
            <w:r w:rsidRPr="00D3232D">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A6F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ACD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98C6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C1764"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5E93" w14:textId="77777777" w:rsidR="00D3232D" w:rsidRPr="00D3232D" w:rsidRDefault="00D3232D">
            <w:r w:rsidRPr="00D3232D">
              <w:t>agreed</w:t>
            </w:r>
          </w:p>
        </w:tc>
      </w:tr>
      <w:tr w:rsidR="00F15DC7" w:rsidRPr="00D3232D" w14:paraId="1FFBC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703F" w14:textId="77777777" w:rsidR="00D3232D" w:rsidRPr="00D3232D" w:rsidRDefault="00D3232D">
            <w:r w:rsidRPr="00D3232D">
              <w:t>C4-253320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0E35"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E1B2"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265B"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4FD8" w14:textId="77777777" w:rsidR="00D3232D" w:rsidRPr="00D3232D" w:rsidRDefault="00D3232D">
            <w:r w:rsidRPr="00D3232D">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E2B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763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0F7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84D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73C3" w14:textId="77777777" w:rsidR="00D3232D" w:rsidRPr="00D3232D" w:rsidRDefault="00D3232D">
            <w:r w:rsidRPr="00D3232D">
              <w:t>revised</w:t>
            </w:r>
          </w:p>
        </w:tc>
      </w:tr>
      <w:tr w:rsidR="00F15DC7" w:rsidRPr="00D3232D" w14:paraId="38BEB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E133" w14:textId="77777777" w:rsidR="00D3232D" w:rsidRPr="00D3232D" w:rsidRDefault="00D3232D">
            <w:r w:rsidRPr="00D3232D">
              <w:t>C4-253470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2DBB" w14:textId="77777777" w:rsidR="00D3232D" w:rsidRPr="00D3232D" w:rsidRDefault="00D3232D">
            <w:r w:rsidRPr="00D3232D">
              <w:t>Cancel procedure for subscriber specific IMS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2E5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4795"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4CF89" w14:textId="77777777" w:rsidR="00D3232D" w:rsidRPr="00D3232D" w:rsidRDefault="00D3232D">
            <w:r w:rsidRPr="00D3232D">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7B49"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620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985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351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883A3" w14:textId="77777777" w:rsidR="00D3232D" w:rsidRPr="00D3232D" w:rsidRDefault="00D3232D">
            <w:r w:rsidRPr="00D3232D">
              <w:t>withdrawn</w:t>
            </w:r>
          </w:p>
        </w:tc>
      </w:tr>
      <w:tr w:rsidR="00F15DC7" w:rsidRPr="00D3232D" w14:paraId="635C3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C587" w14:textId="77777777" w:rsidR="00D3232D" w:rsidRPr="00D3232D" w:rsidRDefault="00D3232D">
            <w:r w:rsidRPr="00D3232D">
              <w:t>C4-253339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A7879" w14:textId="77777777" w:rsidR="00D3232D" w:rsidRPr="00D3232D" w:rsidRDefault="00D3232D">
            <w:r w:rsidRPr="00D3232D">
              <w:t xml:space="preserve">Add 403 Forbidden in data structure of IMS AS registration in </w:t>
            </w:r>
            <w:r w:rsidRPr="00D3232D">
              <w:lastRenderedPageBreak/>
              <w:t>Nimsas_ImsUECM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AF24" w14:textId="77777777" w:rsidR="00D3232D" w:rsidRPr="00D3232D" w:rsidRDefault="00D3232D">
            <w:r w:rsidRPr="00D3232D">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FB94"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B2E37" w14:textId="77777777" w:rsidR="00D3232D" w:rsidRPr="00D3232D" w:rsidRDefault="00D3232D">
            <w:r w:rsidRPr="00D3232D">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B87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87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4D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06EA"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10FA" w14:textId="77777777" w:rsidR="00D3232D" w:rsidRPr="00D3232D" w:rsidRDefault="00D3232D">
            <w:r w:rsidRPr="00D3232D">
              <w:t>revised</w:t>
            </w:r>
          </w:p>
        </w:tc>
      </w:tr>
      <w:tr w:rsidR="00F15DC7" w:rsidRPr="00D3232D" w14:paraId="67A8A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D5CE" w14:textId="77777777" w:rsidR="00D3232D" w:rsidRPr="00D3232D" w:rsidRDefault="00D3232D">
            <w:r w:rsidRPr="00D3232D">
              <w:t>C4-253477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3A6B" w14:textId="77777777" w:rsidR="00D3232D" w:rsidRPr="00D3232D" w:rsidRDefault="00D3232D">
            <w:r w:rsidRPr="00D3232D">
              <w:t>Add 403 Forbidden in data structure of IMS AS registration in Nimsas_ImsUECM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FB0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30EE" w14:textId="77777777" w:rsidR="00D3232D" w:rsidRPr="00D3232D" w:rsidRDefault="00D3232D">
            <w:r w:rsidRPr="00D3232D">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CC97" w14:textId="77777777" w:rsidR="00D3232D" w:rsidRPr="00D3232D" w:rsidRDefault="00D3232D">
            <w:r w:rsidRPr="00D3232D">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843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FC4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1DA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DAF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27E0" w14:textId="77777777" w:rsidR="00D3232D" w:rsidRPr="00D3232D" w:rsidRDefault="00D3232D">
            <w:r w:rsidRPr="00D3232D">
              <w:t>agreed</w:t>
            </w:r>
          </w:p>
        </w:tc>
      </w:tr>
      <w:tr w:rsidR="00F15DC7" w:rsidRPr="00D3232D" w14:paraId="125D6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F98D" w14:textId="77777777" w:rsidR="00D3232D" w:rsidRPr="00D3232D" w:rsidRDefault="00D3232D">
            <w:r w:rsidRPr="00D3232D">
              <w:t>C4-253093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7FE0"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6C32" w14:textId="77777777" w:rsidR="00D3232D" w:rsidRPr="00D3232D" w:rsidRDefault="00D3232D">
            <w:r w:rsidRPr="00D3232D">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A05E"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06B2" w14:textId="77777777" w:rsidR="00D3232D" w:rsidRPr="00D3232D" w:rsidRDefault="00D3232D">
            <w:r w:rsidRPr="00D3232D">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BE9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991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5A7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B55D"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38FB8" w14:textId="77777777" w:rsidR="00D3232D" w:rsidRPr="00D3232D" w:rsidRDefault="00D3232D">
            <w:r w:rsidRPr="00D3232D">
              <w:t>revised</w:t>
            </w:r>
          </w:p>
        </w:tc>
      </w:tr>
      <w:tr w:rsidR="00F15DC7" w:rsidRPr="00D3232D" w14:paraId="423CE2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A511" w14:textId="77777777" w:rsidR="00D3232D" w:rsidRPr="00D3232D" w:rsidRDefault="00D3232D">
            <w:r w:rsidRPr="00D3232D">
              <w:t>C4-253367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3E84" w14:textId="77777777" w:rsidR="00D3232D" w:rsidRPr="00D3232D" w:rsidRDefault="00D3232D">
            <w:r w:rsidRPr="00D3232D">
              <w:t>Bundling Event Reports of Multiple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106B" w14:textId="77777777" w:rsidR="00D3232D" w:rsidRPr="00D3232D" w:rsidRDefault="00D3232D">
            <w:r w:rsidRPr="00D3232D">
              <w:t>Nokia, 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A90C5"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9C5F" w14:textId="77777777" w:rsidR="00D3232D" w:rsidRPr="00D3232D" w:rsidRDefault="00D3232D">
            <w:r w:rsidRPr="00D3232D">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DB4E"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FD4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552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AAE1"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5620" w14:textId="77777777" w:rsidR="00D3232D" w:rsidRPr="00D3232D" w:rsidRDefault="00D3232D">
            <w:r w:rsidRPr="00D3232D">
              <w:t>agreed</w:t>
            </w:r>
          </w:p>
        </w:tc>
      </w:tr>
      <w:tr w:rsidR="00F15DC7" w:rsidRPr="00D3232D" w14:paraId="7A8A9F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805C" w14:textId="77777777" w:rsidR="00D3232D" w:rsidRPr="00D3232D" w:rsidRDefault="00D3232D">
            <w:r w:rsidRPr="00D3232D">
              <w:t>C4-253137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2463" w14:textId="77777777" w:rsidR="00D3232D" w:rsidRPr="00D3232D" w:rsidRDefault="00D3232D">
            <w:r w:rsidRPr="00D3232D">
              <w:t>Introduce a new attribute for UpfEvent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B113"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E7D8"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0F6F3" w14:textId="77777777" w:rsidR="00D3232D" w:rsidRPr="00D3232D" w:rsidRDefault="00D3232D">
            <w:r w:rsidRPr="00D3232D">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ABE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B9A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C2C2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C09E"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5A6A" w14:textId="77777777" w:rsidR="00D3232D" w:rsidRPr="00D3232D" w:rsidRDefault="00D3232D">
            <w:r w:rsidRPr="00D3232D">
              <w:t>postponed</w:t>
            </w:r>
          </w:p>
        </w:tc>
      </w:tr>
      <w:tr w:rsidR="00F15DC7" w:rsidRPr="00D3232D" w14:paraId="79CD9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68EE" w14:textId="77777777" w:rsidR="00D3232D" w:rsidRPr="00D3232D" w:rsidRDefault="00D3232D">
            <w:r w:rsidRPr="00D3232D">
              <w:t>C4-253182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3B84" w14:textId="77777777" w:rsidR="00D3232D" w:rsidRPr="00D3232D" w:rsidRDefault="00D3232D">
            <w:r w:rsidRPr="00D3232D">
              <w:t>Skip Reporting Instruction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149D"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A6D3"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B3B0" w14:textId="77777777" w:rsidR="00D3232D" w:rsidRPr="00D3232D" w:rsidRDefault="00D3232D">
            <w:r w:rsidRPr="00D3232D">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21E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994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002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95C3E" w14:textId="77777777" w:rsidR="00D3232D" w:rsidRPr="00D3232D" w:rsidRDefault="00D3232D">
            <w:r w:rsidRPr="00D3232D">
              <w:t>FS_PAIDC_UPF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A292" w14:textId="77777777" w:rsidR="00D3232D" w:rsidRPr="00D3232D" w:rsidRDefault="00D3232D">
            <w:r w:rsidRPr="00D3232D">
              <w:t>agreed</w:t>
            </w:r>
          </w:p>
        </w:tc>
      </w:tr>
      <w:tr w:rsidR="00F15DC7" w:rsidRPr="00D3232D" w14:paraId="6B1709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81253" w14:textId="77777777" w:rsidR="00D3232D" w:rsidRPr="00D3232D" w:rsidRDefault="00D3232D">
            <w:r w:rsidRPr="00D3232D">
              <w:t>C4-253184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D6B0"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044B"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695D"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16DD" w14:textId="77777777" w:rsidR="00D3232D" w:rsidRPr="00D3232D" w:rsidRDefault="00D3232D">
            <w:r w:rsidRPr="00D3232D">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DC5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27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21C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043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8BAC" w14:textId="77777777" w:rsidR="00D3232D" w:rsidRPr="00D3232D" w:rsidRDefault="00D3232D">
            <w:r w:rsidRPr="00D3232D">
              <w:t>revised</w:t>
            </w:r>
          </w:p>
        </w:tc>
      </w:tr>
      <w:tr w:rsidR="00F15DC7" w:rsidRPr="00D3232D" w14:paraId="44AED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8AF9" w14:textId="77777777" w:rsidR="00D3232D" w:rsidRPr="00D3232D" w:rsidRDefault="00D3232D">
            <w:r w:rsidRPr="00D3232D">
              <w:t>C4-253508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665E"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2459"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625F"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8989" w14:textId="77777777" w:rsidR="00D3232D" w:rsidRPr="00D3232D" w:rsidRDefault="00D3232D">
            <w:r w:rsidRPr="00D3232D">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415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492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F2C9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B178" w14:textId="77777777" w:rsidR="00D3232D" w:rsidRPr="00D3232D" w:rsidRDefault="00D3232D">
            <w:r w:rsidRPr="00D3232D">
              <w:t>PAIDC_UPF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1D09" w14:textId="77777777" w:rsidR="00D3232D" w:rsidRPr="00D3232D" w:rsidRDefault="00D3232D">
            <w:r w:rsidRPr="00D3232D">
              <w:t>revised</w:t>
            </w:r>
          </w:p>
        </w:tc>
      </w:tr>
      <w:tr w:rsidR="00F15DC7" w:rsidRPr="00D3232D" w14:paraId="36D807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6C0E7" w14:textId="77777777" w:rsidR="00D3232D" w:rsidRPr="00D3232D" w:rsidRDefault="00D3232D">
            <w:r w:rsidRPr="00D3232D">
              <w:t>C4-253532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112C" w14:textId="77777777" w:rsidR="00D3232D" w:rsidRPr="00D3232D" w:rsidRDefault="00D3232D">
            <w:r w:rsidRPr="00D3232D">
              <w:t>Including RAT type in the Event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81C1" w14:textId="77777777" w:rsidR="00D3232D" w:rsidRPr="00D3232D" w:rsidRDefault="00D3232D">
            <w:r w:rsidRPr="00D3232D">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9F80"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A63F" w14:textId="77777777" w:rsidR="00D3232D" w:rsidRPr="00D3232D" w:rsidRDefault="00D3232D">
            <w:r w:rsidRPr="00D3232D">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BA4C"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AF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E17E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8E213" w14:textId="77777777" w:rsidR="00D3232D" w:rsidRPr="00D3232D" w:rsidRDefault="00D3232D">
            <w:r w:rsidRPr="00D3232D">
              <w:t>PAIDC_UPF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B9DB" w14:textId="77777777" w:rsidR="00D3232D" w:rsidRPr="00D3232D" w:rsidRDefault="00D3232D">
            <w:r w:rsidRPr="00D3232D">
              <w:t>agreed</w:t>
            </w:r>
          </w:p>
        </w:tc>
      </w:tr>
      <w:tr w:rsidR="00F15DC7" w:rsidRPr="00D3232D" w14:paraId="401570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57C2" w14:textId="77777777" w:rsidR="00D3232D" w:rsidRPr="00D3232D" w:rsidRDefault="00D3232D">
            <w:r w:rsidRPr="00D3232D">
              <w:t>C4-253188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77F5" w14:textId="77777777" w:rsidR="00D3232D" w:rsidRPr="00D3232D" w:rsidRDefault="00D3232D">
            <w:r w:rsidRPr="00D3232D">
              <w:t>Correction to remainingDataReports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BA9C" w14:textId="77777777" w:rsidR="00D3232D" w:rsidRPr="00D3232D" w:rsidRDefault="00D3232D">
            <w:r w:rsidRPr="00D3232D">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CCE4"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EE9D" w14:textId="77777777" w:rsidR="00D3232D" w:rsidRPr="00D3232D" w:rsidRDefault="00D3232D">
            <w:r w:rsidRPr="00D3232D">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E82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23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EF3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7A099" w14:textId="77777777" w:rsidR="00D3232D" w:rsidRPr="00D3232D" w:rsidRDefault="00D3232D">
            <w:r w:rsidRPr="00D3232D">
              <w:t>UPEAS_Ph2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D238" w14:textId="77777777" w:rsidR="00D3232D" w:rsidRPr="00D3232D" w:rsidRDefault="00D3232D">
            <w:r w:rsidRPr="00D3232D">
              <w:t>agreed</w:t>
            </w:r>
          </w:p>
        </w:tc>
      </w:tr>
      <w:tr w:rsidR="00F15DC7" w:rsidRPr="00D3232D" w14:paraId="5D2B3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ED9E" w14:textId="77777777" w:rsidR="00D3232D" w:rsidRPr="00D3232D" w:rsidRDefault="00D3232D">
            <w:r w:rsidRPr="00D3232D">
              <w:t>C4-253323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7753" w14:textId="77777777" w:rsidR="00D3232D" w:rsidRPr="00D3232D" w:rsidRDefault="00D3232D">
            <w:r w:rsidRPr="00D3232D">
              <w:t>Optimized UPF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9C72"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8D77" w14:textId="77777777" w:rsidR="00D3232D" w:rsidRPr="00D3232D" w:rsidRDefault="00D3232D">
            <w:r w:rsidRPr="00D3232D">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F615" w14:textId="77777777" w:rsidR="00D3232D" w:rsidRPr="00D3232D" w:rsidRDefault="00D3232D">
            <w:r w:rsidRPr="00D3232D">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1542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264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3DA7"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F5CC" w14:textId="77777777" w:rsidR="00D3232D" w:rsidRPr="00D3232D" w:rsidRDefault="00D3232D">
            <w:r w:rsidRPr="00D3232D">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93EA" w14:textId="77777777" w:rsidR="00D3232D" w:rsidRPr="00D3232D" w:rsidRDefault="00D3232D">
            <w:r w:rsidRPr="00D3232D">
              <w:t>merged</w:t>
            </w:r>
          </w:p>
        </w:tc>
      </w:tr>
      <w:tr w:rsidR="00F15DC7" w:rsidRPr="00D3232D" w14:paraId="1E65CA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75AE" w14:textId="77777777" w:rsidR="00D3232D" w:rsidRPr="00D3232D" w:rsidRDefault="00D3232D">
            <w:r w:rsidRPr="00D3232D">
              <w:t>C4-253082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87AD" w14:textId="77777777" w:rsidR="00D3232D" w:rsidRPr="00D3232D" w:rsidRDefault="00D3232D">
            <w:r w:rsidRPr="00D3232D">
              <w:t>PDU Set Importance for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CE2B"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A04B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2AF33" w14:textId="77777777" w:rsidR="00D3232D" w:rsidRPr="00D3232D" w:rsidRDefault="00D3232D">
            <w:r w:rsidRPr="00D3232D">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1A82"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C51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EC35"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5A511" w14:textId="77777777" w:rsidR="00D3232D" w:rsidRPr="00D3232D" w:rsidRDefault="00D3232D">
            <w:r w:rsidRPr="00D3232D">
              <w:t>XRM_Ph2, 5G_RTP_Ph2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41AA" w14:textId="77777777" w:rsidR="00D3232D" w:rsidRPr="00D3232D" w:rsidRDefault="00D3232D">
            <w:r w:rsidRPr="00D3232D">
              <w:t>postponed</w:t>
            </w:r>
          </w:p>
        </w:tc>
      </w:tr>
      <w:tr w:rsidR="00F15DC7" w:rsidRPr="00D3232D" w14:paraId="3BEF6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8F02D" w14:textId="77777777" w:rsidR="00D3232D" w:rsidRPr="00D3232D" w:rsidRDefault="00D3232D">
            <w:r w:rsidRPr="00D3232D">
              <w:t>C4-253050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C4E4" w14:textId="77777777" w:rsidR="00D3232D" w:rsidRPr="00D3232D" w:rsidRDefault="00D3232D">
            <w:r w:rsidRPr="00D3232D">
              <w:t>Correction for description of AMFRegionID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0CD"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4F760"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2DB9E" w14:textId="77777777" w:rsidR="00D3232D" w:rsidRPr="00D3232D" w:rsidRDefault="00D3232D">
            <w:r w:rsidRPr="00D3232D">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09A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098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E8E2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B0B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AB81" w14:textId="77777777" w:rsidR="00D3232D" w:rsidRPr="00D3232D" w:rsidRDefault="00D3232D">
            <w:r w:rsidRPr="00D3232D">
              <w:t>revised</w:t>
            </w:r>
          </w:p>
        </w:tc>
      </w:tr>
      <w:tr w:rsidR="00F15DC7" w:rsidRPr="00D3232D" w14:paraId="5C2364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AA67" w14:textId="77777777" w:rsidR="00D3232D" w:rsidRPr="00D3232D" w:rsidRDefault="00D3232D">
            <w:r w:rsidRPr="00D3232D">
              <w:t>C4-253374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B1813" w14:textId="77777777" w:rsidR="00D3232D" w:rsidRPr="00D3232D" w:rsidRDefault="00D3232D">
            <w:r w:rsidRPr="00D3232D">
              <w:t>Correction for description of AMFRegionID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73EB0"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98BD"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6A57" w14:textId="77777777" w:rsidR="00D3232D" w:rsidRPr="00D3232D" w:rsidRDefault="00D3232D">
            <w:r w:rsidRPr="00D3232D">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88A1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38D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A1E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9FA"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6235" w14:textId="77777777" w:rsidR="00D3232D" w:rsidRPr="00D3232D" w:rsidRDefault="00D3232D">
            <w:r w:rsidRPr="00D3232D">
              <w:t>agreed</w:t>
            </w:r>
          </w:p>
        </w:tc>
      </w:tr>
      <w:tr w:rsidR="00F15DC7" w:rsidRPr="00D3232D" w14:paraId="32CDF8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9BE8" w14:textId="77777777" w:rsidR="00D3232D" w:rsidRPr="00D3232D" w:rsidRDefault="00D3232D">
            <w:r w:rsidRPr="00D3232D">
              <w:t>C4-253077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FD27" w14:textId="77777777" w:rsidR="00D3232D" w:rsidRPr="00D3232D" w:rsidRDefault="00D3232D">
            <w:r w:rsidRPr="00D3232D">
              <w:t>Additional RTP header extensions in ProtocolDescriptionRm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B44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21D0"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2099" w14:textId="77777777" w:rsidR="00D3232D" w:rsidRPr="00D3232D" w:rsidRDefault="00D3232D">
            <w:r w:rsidRPr="00D3232D">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0672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EC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D51C"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5FE6"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1D464" w14:textId="77777777" w:rsidR="00D3232D" w:rsidRPr="00D3232D" w:rsidRDefault="00D3232D">
            <w:r w:rsidRPr="00D3232D">
              <w:t>revised</w:t>
            </w:r>
          </w:p>
        </w:tc>
      </w:tr>
      <w:tr w:rsidR="00F15DC7" w:rsidRPr="00D3232D" w14:paraId="457E7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E12D" w14:textId="77777777" w:rsidR="00D3232D" w:rsidRPr="00D3232D" w:rsidRDefault="00D3232D">
            <w:r w:rsidRPr="00D3232D">
              <w:t>C4-253394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4992" w14:textId="77777777" w:rsidR="00D3232D" w:rsidRPr="00D3232D" w:rsidRDefault="00D3232D">
            <w:r w:rsidRPr="00D3232D">
              <w:t>Additional RTP header extensions in ProtocolDescriptionRm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75828"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C282"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D61C" w14:textId="77777777" w:rsidR="00D3232D" w:rsidRPr="00D3232D" w:rsidRDefault="00D3232D">
            <w:r w:rsidRPr="00D3232D">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C4B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8FF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01FD"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474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B507" w14:textId="77777777" w:rsidR="00D3232D" w:rsidRPr="00D3232D" w:rsidRDefault="00D3232D">
            <w:r w:rsidRPr="00D3232D">
              <w:t>agreed</w:t>
            </w:r>
          </w:p>
        </w:tc>
      </w:tr>
      <w:tr w:rsidR="00F15DC7" w:rsidRPr="00D3232D" w14:paraId="61D87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5177" w14:textId="77777777" w:rsidR="00D3232D" w:rsidRPr="00D3232D" w:rsidRDefault="00D3232D">
            <w:r w:rsidRPr="00D3232D">
              <w:t>C4-253078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0751"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7409"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4D4B"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0FCA" w14:textId="77777777" w:rsidR="00D3232D" w:rsidRPr="00D3232D" w:rsidRDefault="00D3232D">
            <w:r w:rsidRPr="00D3232D">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6E2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C496"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7B39"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ED2E"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F5C0" w14:textId="77777777" w:rsidR="00D3232D" w:rsidRPr="00D3232D" w:rsidRDefault="00D3232D">
            <w:r w:rsidRPr="00D3232D">
              <w:t>revised</w:t>
            </w:r>
          </w:p>
        </w:tc>
      </w:tr>
      <w:tr w:rsidR="00F15DC7" w:rsidRPr="00D3232D" w14:paraId="5210E6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A5542" w14:textId="77777777" w:rsidR="00D3232D" w:rsidRPr="00D3232D" w:rsidRDefault="00D3232D">
            <w:r w:rsidRPr="00D3232D">
              <w:t>C4-253395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AEDA" w14:textId="77777777" w:rsidR="00D3232D" w:rsidRPr="00D3232D" w:rsidRDefault="00D3232D">
            <w:r w:rsidRPr="00D3232D">
              <w:t>RTP header extension for Expedited Transfer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ADEC" w14:textId="77777777" w:rsidR="00D3232D" w:rsidRPr="00D3232D" w:rsidRDefault="00D3232D">
            <w:r w:rsidRPr="00D3232D">
              <w:t>Nokia,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1093"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A914" w14:textId="77777777" w:rsidR="00D3232D" w:rsidRPr="00D3232D" w:rsidRDefault="00D3232D">
            <w:r w:rsidRPr="00D3232D">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174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667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FBB6"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4118"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51699" w14:textId="77777777" w:rsidR="00D3232D" w:rsidRPr="00D3232D" w:rsidRDefault="00D3232D">
            <w:r w:rsidRPr="00D3232D">
              <w:t>agreed</w:t>
            </w:r>
          </w:p>
        </w:tc>
      </w:tr>
      <w:tr w:rsidR="00F15DC7" w:rsidRPr="00D3232D" w14:paraId="4AD6BD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38DF" w14:textId="77777777" w:rsidR="00D3232D" w:rsidRPr="00D3232D" w:rsidRDefault="00D3232D">
            <w:r w:rsidRPr="00D3232D">
              <w:t>C4-253100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B475" w14:textId="77777777" w:rsidR="00D3232D" w:rsidRPr="00D3232D" w:rsidRDefault="00D3232D">
            <w:r w:rsidRPr="00D3232D">
              <w:t>Definition of transparent containers for 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A04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B156"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1F83" w14:textId="77777777" w:rsidR="00D3232D" w:rsidRPr="00D3232D" w:rsidRDefault="00D3232D">
            <w:r w:rsidRPr="00D3232D">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BFC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114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FB94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8767"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2D24" w14:textId="77777777" w:rsidR="00D3232D" w:rsidRPr="00D3232D" w:rsidRDefault="00D3232D">
            <w:r w:rsidRPr="00D3232D">
              <w:t>revised</w:t>
            </w:r>
          </w:p>
        </w:tc>
      </w:tr>
      <w:tr w:rsidR="00F15DC7" w:rsidRPr="00D3232D" w14:paraId="0B9D9D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9AD9" w14:textId="77777777" w:rsidR="00D3232D" w:rsidRPr="00D3232D" w:rsidRDefault="00D3232D">
            <w:r w:rsidRPr="00D3232D">
              <w:t>C4-</w:t>
            </w:r>
            <w:r w:rsidRPr="00D3232D">
              <w:lastRenderedPageBreak/>
              <w:t>253461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3F37" w14:textId="77777777" w:rsidR="00D3232D" w:rsidRPr="00D3232D" w:rsidRDefault="00D3232D">
            <w:r w:rsidRPr="00D3232D">
              <w:lastRenderedPageBreak/>
              <w:t xml:space="preserve">Definition of transparent containers for </w:t>
            </w:r>
            <w:r w:rsidRPr="00D3232D">
              <w:lastRenderedPageBreak/>
              <w:t>IMS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E64A" w14:textId="77777777" w:rsidR="00D3232D" w:rsidRPr="00D3232D" w:rsidRDefault="00D3232D">
            <w:r w:rsidRPr="00D3232D">
              <w:lastRenderedPageBreak/>
              <w:t xml:space="preserve">Ericsson, </w:t>
            </w:r>
            <w:r w:rsidRPr="00D3232D">
              <w:lastRenderedPageBreak/>
              <w:t>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7F65" w14:textId="77777777" w:rsidR="00D3232D" w:rsidRPr="00D3232D" w:rsidRDefault="00D3232D">
            <w:r w:rsidRPr="00D3232D">
              <w:lastRenderedPageBreak/>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2FB7" w14:textId="77777777" w:rsidR="00D3232D" w:rsidRPr="00D3232D" w:rsidRDefault="00D3232D">
            <w:r w:rsidRPr="00D3232D">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5A2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0F0A" w14:textId="77777777" w:rsidR="00D3232D" w:rsidRPr="00D3232D" w:rsidRDefault="00D3232D">
            <w:r w:rsidRPr="00D3232D">
              <w:t>Rel-</w:t>
            </w:r>
            <w:r w:rsidRPr="00D3232D">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C50D" w14:textId="77777777" w:rsidR="00D3232D" w:rsidRPr="00D3232D" w:rsidRDefault="00D3232D">
            <w:r w:rsidRPr="00D3232D">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F7C6E"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79C7" w14:textId="77777777" w:rsidR="00D3232D" w:rsidRPr="00D3232D" w:rsidRDefault="00D3232D">
            <w:r w:rsidRPr="00D3232D">
              <w:t>agreed</w:t>
            </w:r>
          </w:p>
        </w:tc>
      </w:tr>
      <w:tr w:rsidR="00F15DC7" w:rsidRPr="00D3232D" w14:paraId="48D7F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A0CD8" w14:textId="77777777" w:rsidR="00D3232D" w:rsidRPr="00D3232D" w:rsidRDefault="00D3232D">
            <w:r w:rsidRPr="00D3232D">
              <w:t>C4-253123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8D7D"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D825"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ADD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56B1" w14:textId="77777777" w:rsidR="00D3232D" w:rsidRPr="00D3232D" w:rsidRDefault="00D3232D">
            <w:r w:rsidRPr="00D3232D">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9D9E"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7DA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65E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40E1" w14:textId="77777777" w:rsidR="00D3232D" w:rsidRPr="00D3232D" w:rsidRDefault="00D3232D">
            <w:r w:rsidRPr="00D3232D">
              <w:t>5G_Femto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0281" w14:textId="77777777" w:rsidR="00D3232D" w:rsidRPr="00D3232D" w:rsidRDefault="00D3232D">
            <w:r w:rsidRPr="00D3232D">
              <w:t>revised</w:t>
            </w:r>
          </w:p>
        </w:tc>
      </w:tr>
      <w:tr w:rsidR="00F15DC7" w:rsidRPr="00D3232D" w14:paraId="1AC235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78AF" w14:textId="77777777" w:rsidR="00D3232D" w:rsidRPr="00D3232D" w:rsidRDefault="00D3232D">
            <w:r w:rsidRPr="00D3232D">
              <w:t>C4-253370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87E5" w14:textId="77777777" w:rsidR="00D3232D" w:rsidRPr="00D3232D" w:rsidRDefault="00D3232D">
            <w:r w:rsidRPr="00D3232D">
              <w:t>Update or Removal of CAG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507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54EE"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E48F" w14:textId="77777777" w:rsidR="00D3232D" w:rsidRPr="00D3232D" w:rsidRDefault="00D3232D">
            <w:r w:rsidRPr="00D3232D">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215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39C8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FC4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2F72" w14:textId="77777777" w:rsidR="00D3232D" w:rsidRPr="00D3232D" w:rsidRDefault="00D3232D">
            <w:r w:rsidRPr="00D3232D">
              <w:t>5G_Femto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D61F" w14:textId="77777777" w:rsidR="00D3232D" w:rsidRPr="00D3232D" w:rsidRDefault="00D3232D">
            <w:r w:rsidRPr="00D3232D">
              <w:t>agreed</w:t>
            </w:r>
          </w:p>
        </w:tc>
      </w:tr>
      <w:tr w:rsidR="00F15DC7" w:rsidRPr="00D3232D" w14:paraId="7C110F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AD4F" w14:textId="77777777" w:rsidR="00D3232D" w:rsidRPr="00D3232D" w:rsidRDefault="00D3232D">
            <w:r w:rsidRPr="00D3232D">
              <w:t>C4-253142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A8770" w14:textId="77777777" w:rsidR="00D3232D" w:rsidRPr="00D3232D" w:rsidRDefault="00D3232D">
            <w:r w:rsidRPr="00D3232D">
              <w:t>Correct the description of attributes included in LocalOffloadingManagementInfo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C86D"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D74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F59F" w14:textId="77777777" w:rsidR="00D3232D" w:rsidRPr="00D3232D" w:rsidRDefault="00D3232D">
            <w:r w:rsidRPr="00D3232D">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D900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506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926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21E2"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91DF" w14:textId="77777777" w:rsidR="00D3232D" w:rsidRPr="00D3232D" w:rsidRDefault="00D3232D">
            <w:r w:rsidRPr="00D3232D">
              <w:t>revised</w:t>
            </w:r>
          </w:p>
        </w:tc>
      </w:tr>
      <w:tr w:rsidR="00F15DC7" w:rsidRPr="00D3232D" w14:paraId="55EF51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F66B" w14:textId="77777777" w:rsidR="00D3232D" w:rsidRPr="00D3232D" w:rsidRDefault="00D3232D">
            <w:r w:rsidRPr="00D3232D">
              <w:t>C4-253386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2D3A" w14:textId="77777777" w:rsidR="00D3232D" w:rsidRPr="00D3232D" w:rsidRDefault="00D3232D">
            <w:r w:rsidRPr="00D3232D">
              <w:t>Correct the description of attributes included in LocalOffloadingManagementInfo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F96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72E34"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3A6F" w14:textId="77777777" w:rsidR="00D3232D" w:rsidRPr="00D3232D" w:rsidRDefault="00D3232D">
            <w:r w:rsidRPr="00D3232D">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2A158"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91D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11D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90655" w14:textId="77777777" w:rsidR="00D3232D" w:rsidRPr="00D3232D" w:rsidRDefault="00D3232D">
            <w:r w:rsidRPr="00D3232D">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A373" w14:textId="77777777" w:rsidR="00D3232D" w:rsidRPr="00D3232D" w:rsidRDefault="00D3232D">
            <w:r w:rsidRPr="00D3232D">
              <w:t>agreed</w:t>
            </w:r>
          </w:p>
        </w:tc>
      </w:tr>
      <w:tr w:rsidR="00F15DC7" w:rsidRPr="00D3232D" w14:paraId="36D9CA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48E4" w14:textId="77777777" w:rsidR="00D3232D" w:rsidRPr="00D3232D" w:rsidRDefault="00D3232D">
            <w:r w:rsidRPr="00D3232D">
              <w:t>C4-253159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3176" w14:textId="77777777" w:rsidR="00D3232D" w:rsidRPr="00D3232D" w:rsidRDefault="00D3232D">
            <w:r w:rsidRPr="00D3232D">
              <w:t>New RTP header extension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A6584" w14:textId="77777777" w:rsidR="00D3232D" w:rsidRPr="00D3232D" w:rsidRDefault="00D3232D">
            <w:r w:rsidRPr="00D3232D">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5724"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BFEA" w14:textId="77777777" w:rsidR="00D3232D" w:rsidRPr="00D3232D" w:rsidRDefault="00D3232D">
            <w:r w:rsidRPr="00D3232D">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B6AEC"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9D5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5ED4"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D783" w14:textId="77777777" w:rsidR="00D3232D" w:rsidRPr="00D3232D" w:rsidRDefault="00D3232D">
            <w:r w:rsidRPr="00D3232D">
              <w:t>XRM_Ph2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79708" w14:textId="77777777" w:rsidR="00D3232D" w:rsidRPr="00D3232D" w:rsidRDefault="00D3232D">
            <w:r w:rsidRPr="00D3232D">
              <w:t>merged</w:t>
            </w:r>
          </w:p>
        </w:tc>
      </w:tr>
      <w:tr w:rsidR="00F15DC7" w:rsidRPr="00D3232D" w14:paraId="1CE486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2E5D" w14:textId="77777777" w:rsidR="00D3232D" w:rsidRPr="00D3232D" w:rsidRDefault="00D3232D">
            <w:r w:rsidRPr="00D3232D">
              <w:t>C4-253180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9D5F"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1B75"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1818"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1A3A" w14:textId="77777777" w:rsidR="00D3232D" w:rsidRPr="00D3232D" w:rsidRDefault="00D3232D">
            <w:r w:rsidRPr="00D3232D">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8DDD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5DF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7C3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5300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73A6" w14:textId="77777777" w:rsidR="00D3232D" w:rsidRPr="00D3232D" w:rsidRDefault="00D3232D">
            <w:r w:rsidRPr="00D3232D">
              <w:t>revised</w:t>
            </w:r>
          </w:p>
        </w:tc>
      </w:tr>
      <w:tr w:rsidR="00F15DC7" w:rsidRPr="00D3232D" w14:paraId="5EED5C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10AD" w14:textId="77777777" w:rsidR="00D3232D" w:rsidRPr="00D3232D" w:rsidRDefault="00D3232D">
            <w:r w:rsidRPr="00D3232D">
              <w:t>C4-253376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75F2"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882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0AD8"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C46E" w14:textId="77777777" w:rsidR="00D3232D" w:rsidRPr="00D3232D" w:rsidRDefault="00D3232D">
            <w:r w:rsidRPr="00D3232D">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802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7F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1BBF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AA72"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C375" w14:textId="77777777" w:rsidR="00D3232D" w:rsidRPr="00D3232D" w:rsidRDefault="00D3232D">
            <w:r w:rsidRPr="00D3232D">
              <w:t>revised</w:t>
            </w:r>
          </w:p>
        </w:tc>
      </w:tr>
      <w:tr w:rsidR="00F15DC7" w:rsidRPr="00D3232D" w14:paraId="34E8B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396A" w14:textId="77777777" w:rsidR="00D3232D" w:rsidRPr="00D3232D" w:rsidRDefault="00D3232D">
            <w:r w:rsidRPr="00D3232D">
              <w:t>C4-253519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7B04" w14:textId="77777777" w:rsidR="00D3232D" w:rsidRPr="00D3232D" w:rsidRDefault="00D3232D">
            <w:r w:rsidRPr="00D3232D">
              <w:t>RAT Types for 2G/3G interworking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0451"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D9CA5"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64A5" w14:textId="77777777" w:rsidR="00D3232D" w:rsidRPr="00D3232D" w:rsidRDefault="00D3232D">
            <w:r w:rsidRPr="00D3232D">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EDC6"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AAF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6482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B12CF"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2E5F" w14:textId="77777777" w:rsidR="00D3232D" w:rsidRPr="00D3232D" w:rsidRDefault="00D3232D">
            <w:r w:rsidRPr="00D3232D">
              <w:t>agreed</w:t>
            </w:r>
          </w:p>
        </w:tc>
      </w:tr>
      <w:tr w:rsidR="00F15DC7" w:rsidRPr="00D3232D" w14:paraId="48FA22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092CC" w14:textId="77777777" w:rsidR="00D3232D" w:rsidRPr="00D3232D" w:rsidRDefault="00D3232D">
            <w:r w:rsidRPr="00D3232D">
              <w:t>C4-253196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C963D" w14:textId="77777777" w:rsidR="00D3232D" w:rsidRPr="00D3232D" w:rsidRDefault="00D3232D">
            <w:r w:rsidRPr="00D3232D">
              <w:t>Addition of OverloadControlInfo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A53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D69E"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489C" w14:textId="77777777" w:rsidR="00D3232D" w:rsidRPr="00D3232D" w:rsidRDefault="00D3232D">
            <w:r w:rsidRPr="00D3232D">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610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8FD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56EB"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3C1A"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9D44" w14:textId="77777777" w:rsidR="00D3232D" w:rsidRPr="00D3232D" w:rsidRDefault="00D3232D">
            <w:r w:rsidRPr="00D3232D">
              <w:t>agreed</w:t>
            </w:r>
          </w:p>
        </w:tc>
      </w:tr>
      <w:tr w:rsidR="00F15DC7" w:rsidRPr="00D3232D" w14:paraId="2F460F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13F3" w14:textId="77777777" w:rsidR="00D3232D" w:rsidRPr="00D3232D" w:rsidRDefault="00D3232D">
            <w:r w:rsidRPr="00D3232D">
              <w:t>C4-253197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2CB1"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4CD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3D23"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1772" w14:textId="77777777" w:rsidR="00D3232D" w:rsidRPr="00D3232D" w:rsidRDefault="00D3232D">
            <w:r w:rsidRPr="00D3232D">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53EF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64D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616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2841"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0C0B" w14:textId="77777777" w:rsidR="00D3232D" w:rsidRPr="00D3232D" w:rsidRDefault="00D3232D">
            <w:r w:rsidRPr="00D3232D">
              <w:t>revised</w:t>
            </w:r>
          </w:p>
        </w:tc>
      </w:tr>
      <w:tr w:rsidR="00F15DC7" w:rsidRPr="00D3232D" w14:paraId="49F2C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39B8" w14:textId="77777777" w:rsidR="00D3232D" w:rsidRPr="00D3232D" w:rsidRDefault="00D3232D">
            <w:r w:rsidRPr="00D3232D">
              <w:t>C4-253496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11087" w14:textId="77777777" w:rsidR="00D3232D" w:rsidRPr="00D3232D" w:rsidRDefault="00D3232D">
            <w:r w:rsidRPr="00D3232D">
              <w:t>Update the NF signalling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C5DD"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795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CDD97" w14:textId="77777777" w:rsidR="00D3232D" w:rsidRPr="00D3232D" w:rsidRDefault="00D3232D">
            <w:r w:rsidRPr="00D3232D">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901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CCE7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9EF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425F"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0BC9" w14:textId="77777777" w:rsidR="00D3232D" w:rsidRPr="00D3232D" w:rsidRDefault="00D3232D">
            <w:r w:rsidRPr="00D3232D">
              <w:t>agreed</w:t>
            </w:r>
          </w:p>
        </w:tc>
      </w:tr>
      <w:tr w:rsidR="00F15DC7" w:rsidRPr="00D3232D" w14:paraId="664ED1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9A36" w14:textId="77777777" w:rsidR="00D3232D" w:rsidRPr="00D3232D" w:rsidRDefault="00D3232D">
            <w:r w:rsidRPr="00D3232D">
              <w:t>C4-253204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4C0FD" w14:textId="77777777" w:rsidR="00D3232D" w:rsidRPr="00D3232D" w:rsidRDefault="00D3232D">
            <w:r w:rsidRPr="00D3232D">
              <w:t>Removal of Editor’s Note for EnergySavingIndicator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8CA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5609"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6FE8" w14:textId="77777777" w:rsidR="00D3232D" w:rsidRPr="00D3232D" w:rsidRDefault="00D3232D">
            <w:r w:rsidRPr="00D3232D">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12E9"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699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4DE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74A8" w14:textId="77777777" w:rsidR="00D3232D" w:rsidRPr="00D3232D" w:rsidRDefault="00D3232D">
            <w:r w:rsidRPr="00D3232D">
              <w:t>EnergySys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0D6C" w14:textId="77777777" w:rsidR="00D3232D" w:rsidRPr="00D3232D" w:rsidRDefault="00D3232D">
            <w:r w:rsidRPr="00D3232D">
              <w:t>agreed</w:t>
            </w:r>
          </w:p>
        </w:tc>
      </w:tr>
      <w:tr w:rsidR="00F15DC7" w:rsidRPr="00D3232D" w14:paraId="209629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4A01" w14:textId="77777777" w:rsidR="00D3232D" w:rsidRPr="00D3232D" w:rsidRDefault="00D3232D">
            <w:r w:rsidRPr="00D3232D">
              <w:t>C4-253213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0A24" w14:textId="77777777" w:rsidR="00D3232D" w:rsidRPr="00D3232D" w:rsidRDefault="00D3232D">
            <w:r w:rsidRPr="00D3232D">
              <w:t>Correction on the definition of Tac and MbsSecurityContext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D1A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036D"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42B0" w14:textId="77777777" w:rsidR="00D3232D" w:rsidRPr="00D3232D" w:rsidRDefault="00D3232D">
            <w:r w:rsidRPr="00D3232D">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B4ED3"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DC4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71B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AF8E"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DA45" w14:textId="77777777" w:rsidR="00D3232D" w:rsidRPr="00D3232D" w:rsidRDefault="00D3232D">
            <w:r w:rsidRPr="00D3232D">
              <w:t>revised</w:t>
            </w:r>
          </w:p>
        </w:tc>
      </w:tr>
      <w:tr w:rsidR="00F15DC7" w:rsidRPr="00D3232D" w14:paraId="7C7EA3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923E" w14:textId="77777777" w:rsidR="00D3232D" w:rsidRPr="00D3232D" w:rsidRDefault="00D3232D">
            <w:r w:rsidRPr="00D3232D">
              <w:t>C4-253378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3721" w14:textId="77777777" w:rsidR="00D3232D" w:rsidRPr="00D3232D" w:rsidRDefault="00D3232D">
            <w:r w:rsidRPr="00D3232D">
              <w:t>Correction on the definition of Tac and MbsSecurityContext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C85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0219"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57324" w14:textId="77777777" w:rsidR="00D3232D" w:rsidRPr="00D3232D" w:rsidRDefault="00D3232D">
            <w:r w:rsidRPr="00D3232D">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01C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C12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F16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B60B"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6B42" w14:textId="77777777" w:rsidR="00D3232D" w:rsidRPr="00D3232D" w:rsidRDefault="00D3232D">
            <w:r w:rsidRPr="00D3232D">
              <w:t>revised</w:t>
            </w:r>
          </w:p>
        </w:tc>
      </w:tr>
      <w:tr w:rsidR="00F15DC7" w:rsidRPr="00D3232D" w14:paraId="41B836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B43B4" w14:textId="77777777" w:rsidR="00D3232D" w:rsidRPr="00D3232D" w:rsidRDefault="00D3232D">
            <w:r w:rsidRPr="00D3232D">
              <w:t>C4-253509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0810" w14:textId="77777777" w:rsidR="00D3232D" w:rsidRPr="00D3232D" w:rsidRDefault="00D3232D">
            <w:r w:rsidRPr="00D3232D">
              <w:t>Correction on the definition of Tac and MbsSecurityContext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2613"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A60F"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4A5E" w14:textId="77777777" w:rsidR="00D3232D" w:rsidRPr="00D3232D" w:rsidRDefault="00D3232D">
            <w:r w:rsidRPr="00D3232D">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C57B" w14:textId="77777777" w:rsidR="00D3232D" w:rsidRPr="00D3232D" w:rsidRDefault="00D3232D">
            <w:r w:rsidRPr="00D3232D">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9E2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D21C8"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B739"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B6B6" w14:textId="77777777" w:rsidR="00D3232D" w:rsidRPr="00D3232D" w:rsidRDefault="00D3232D">
            <w:r w:rsidRPr="00D3232D">
              <w:t>agreed</w:t>
            </w:r>
          </w:p>
        </w:tc>
      </w:tr>
      <w:tr w:rsidR="00F15DC7" w:rsidRPr="00D3232D" w14:paraId="66717B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FF62" w14:textId="77777777" w:rsidR="00D3232D" w:rsidRPr="00D3232D" w:rsidRDefault="00D3232D">
            <w:r w:rsidRPr="00D3232D">
              <w:t>C4-253229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3AD4"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A3E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499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88BD" w14:textId="77777777" w:rsidR="00D3232D" w:rsidRPr="00D3232D" w:rsidRDefault="00D3232D">
            <w:r w:rsidRPr="00D3232D">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94C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43A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64CEF"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62E8"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68AC" w14:textId="77777777" w:rsidR="00D3232D" w:rsidRPr="00D3232D" w:rsidRDefault="00D3232D">
            <w:r w:rsidRPr="00D3232D">
              <w:t>revised</w:t>
            </w:r>
          </w:p>
        </w:tc>
      </w:tr>
      <w:tr w:rsidR="00F15DC7" w:rsidRPr="00D3232D" w14:paraId="50A70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693C" w14:textId="77777777" w:rsidR="00D3232D" w:rsidRPr="00D3232D" w:rsidRDefault="00D3232D">
            <w:r w:rsidRPr="00D3232D">
              <w:t>C4-253379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F97E" w14:textId="77777777" w:rsidR="00D3232D" w:rsidRPr="00D3232D" w:rsidRDefault="00D3232D">
            <w:r w:rsidRPr="00D3232D">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1052"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E072"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65C5" w14:textId="77777777" w:rsidR="00D3232D" w:rsidRPr="00D3232D" w:rsidRDefault="00D3232D">
            <w:r w:rsidRPr="00D3232D">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0B6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4A01E"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7FDB" w14:textId="77777777" w:rsidR="00D3232D" w:rsidRPr="00D3232D" w:rsidRDefault="00D3232D">
            <w:r w:rsidRPr="00D3232D">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D00C"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22DE2" w14:textId="77777777" w:rsidR="00D3232D" w:rsidRPr="00D3232D" w:rsidRDefault="00D3232D">
            <w:r w:rsidRPr="00D3232D">
              <w:t>agreed</w:t>
            </w:r>
          </w:p>
        </w:tc>
      </w:tr>
      <w:tr w:rsidR="00F15DC7" w:rsidRPr="00D3232D" w14:paraId="44381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D80E" w14:textId="77777777" w:rsidR="00D3232D" w:rsidRPr="00D3232D" w:rsidRDefault="00D3232D">
            <w:r w:rsidRPr="00D3232D">
              <w:t>C4-253231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5C17" w14:textId="77777777" w:rsidR="00D3232D" w:rsidRPr="00D3232D" w:rsidRDefault="00D3232D">
            <w:r w:rsidRPr="00D3232D">
              <w:t>Completing AIoT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B160"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939A"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7215" w14:textId="77777777" w:rsidR="00D3232D" w:rsidRPr="00D3232D" w:rsidRDefault="00D3232D">
            <w:r w:rsidRPr="00D3232D">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622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3EF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6AC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571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3F81" w14:textId="77777777" w:rsidR="00D3232D" w:rsidRPr="00D3232D" w:rsidRDefault="00D3232D">
            <w:r w:rsidRPr="00D3232D">
              <w:t>revised</w:t>
            </w:r>
          </w:p>
        </w:tc>
      </w:tr>
      <w:tr w:rsidR="00F15DC7" w:rsidRPr="00D3232D" w14:paraId="27EEB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25C6" w14:textId="77777777" w:rsidR="00D3232D" w:rsidRPr="00D3232D" w:rsidRDefault="00D3232D">
            <w:r w:rsidRPr="00D3232D">
              <w:t>C4-253404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F38C" w14:textId="77777777" w:rsidR="00D3232D" w:rsidRPr="00D3232D" w:rsidRDefault="00D3232D">
            <w:r w:rsidRPr="00D3232D">
              <w:t>Completing AIoT Area ID definition and correction of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1ACD"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F54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7CBB" w14:textId="77777777" w:rsidR="00D3232D" w:rsidRPr="00D3232D" w:rsidRDefault="00D3232D">
            <w:r w:rsidRPr="00D3232D">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DBA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EF6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6323"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274F"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C344" w14:textId="77777777" w:rsidR="00D3232D" w:rsidRPr="00D3232D" w:rsidRDefault="00D3232D">
            <w:r w:rsidRPr="00D3232D">
              <w:t>agreed</w:t>
            </w:r>
          </w:p>
        </w:tc>
      </w:tr>
      <w:tr w:rsidR="00F15DC7" w:rsidRPr="00D3232D" w14:paraId="129C8F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0C9A7" w14:textId="77777777" w:rsidR="00D3232D" w:rsidRPr="00D3232D" w:rsidRDefault="00D3232D">
            <w:r w:rsidRPr="00D3232D">
              <w:t>C4-253235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D399"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67CC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DE14"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66AE" w14:textId="77777777" w:rsidR="00D3232D" w:rsidRPr="00D3232D" w:rsidRDefault="00D3232D">
            <w:r w:rsidRPr="00D3232D">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EAA5"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6FB8"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AD06"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AE72"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4193" w14:textId="77777777" w:rsidR="00D3232D" w:rsidRPr="00D3232D" w:rsidRDefault="00D3232D">
            <w:r w:rsidRPr="00D3232D">
              <w:t>revised</w:t>
            </w:r>
          </w:p>
        </w:tc>
      </w:tr>
      <w:tr w:rsidR="00F15DC7" w:rsidRPr="00D3232D" w14:paraId="16AC3A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0474" w14:textId="77777777" w:rsidR="00D3232D" w:rsidRPr="00D3232D" w:rsidRDefault="00D3232D">
            <w:r w:rsidRPr="00D3232D">
              <w:lastRenderedPageBreak/>
              <w:t>C4-253465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C9467" w14:textId="77777777" w:rsidR="00D3232D" w:rsidRPr="00D3232D" w:rsidRDefault="00D3232D">
            <w:r w:rsidRPr="00D3232D">
              <w:t>Reference update: RFC 9796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63172" w14:textId="77777777" w:rsidR="00D3232D" w:rsidRPr="00D3232D" w:rsidRDefault="00D3232D">
            <w:r w:rsidRPr="00D3232D">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3D055"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38A1" w14:textId="77777777" w:rsidR="00D3232D" w:rsidRPr="00D3232D" w:rsidRDefault="00D3232D">
            <w:r w:rsidRPr="00D3232D">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33C2"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66F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D716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A483"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12BB" w14:textId="77777777" w:rsidR="00D3232D" w:rsidRPr="00D3232D" w:rsidRDefault="00D3232D">
            <w:r w:rsidRPr="00D3232D">
              <w:t>agreed</w:t>
            </w:r>
          </w:p>
        </w:tc>
      </w:tr>
      <w:tr w:rsidR="00F15DC7" w:rsidRPr="00D3232D" w14:paraId="5E3BDA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136E" w14:textId="77777777" w:rsidR="00D3232D" w:rsidRPr="00D3232D" w:rsidRDefault="00D3232D">
            <w:r w:rsidRPr="00D3232D">
              <w:t>C4-253278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41AB" w14:textId="77777777" w:rsidR="00D3232D" w:rsidRPr="00D3232D" w:rsidRDefault="00D3232D">
            <w:r w:rsidRPr="00D3232D">
              <w:t>Clarify the Encoding of AIoT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2DBD"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85CC"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D0A7" w14:textId="77777777" w:rsidR="00D3232D" w:rsidRPr="00D3232D" w:rsidRDefault="00D3232D">
            <w:r w:rsidRPr="00D3232D">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861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D7A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FD74"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E3889"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C119" w14:textId="77777777" w:rsidR="00D3232D" w:rsidRPr="00D3232D" w:rsidRDefault="00D3232D">
            <w:r w:rsidRPr="00D3232D">
              <w:t>revised</w:t>
            </w:r>
          </w:p>
        </w:tc>
      </w:tr>
      <w:tr w:rsidR="00F15DC7" w:rsidRPr="00D3232D" w14:paraId="4F3C0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D193" w14:textId="77777777" w:rsidR="00D3232D" w:rsidRPr="00D3232D" w:rsidRDefault="00D3232D">
            <w:r w:rsidRPr="00D3232D">
              <w:t>C4-253405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CFAB" w14:textId="77777777" w:rsidR="00D3232D" w:rsidRPr="00D3232D" w:rsidRDefault="00D3232D">
            <w:r w:rsidRPr="00D3232D">
              <w:t>Clarify the Encoding of AIoT Device Simple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8FBC"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1D7B"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A6AA" w14:textId="77777777" w:rsidR="00D3232D" w:rsidRPr="00D3232D" w:rsidRDefault="00D3232D">
            <w:r w:rsidRPr="00D3232D">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99D54"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63A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CF3C"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A1008"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D793" w14:textId="77777777" w:rsidR="00D3232D" w:rsidRPr="00D3232D" w:rsidRDefault="00D3232D">
            <w:r w:rsidRPr="00D3232D">
              <w:t>agreed</w:t>
            </w:r>
          </w:p>
        </w:tc>
      </w:tr>
      <w:tr w:rsidR="00F15DC7" w:rsidRPr="00D3232D" w14:paraId="66BAC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5762" w14:textId="77777777" w:rsidR="00D3232D" w:rsidRPr="00D3232D" w:rsidRDefault="00D3232D">
            <w:r w:rsidRPr="00D3232D">
              <w:t>C4-253313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2557" w14:textId="77777777" w:rsidR="00D3232D" w:rsidRPr="00D3232D" w:rsidRDefault="00D3232D">
            <w:r w:rsidRPr="00D3232D">
              <w:t>Add the AIoT Device ID range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532C"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8D49"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FC3E" w14:textId="77777777" w:rsidR="00D3232D" w:rsidRPr="00D3232D" w:rsidRDefault="00D3232D">
            <w:r w:rsidRPr="00D3232D">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9E6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D08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3692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24C2" w14:textId="77777777" w:rsidR="00D3232D" w:rsidRPr="00D3232D" w:rsidRDefault="00D3232D">
            <w:r w:rsidRPr="00D3232D">
              <w:t>AmbientIoT-CT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CD10" w14:textId="77777777" w:rsidR="00D3232D" w:rsidRPr="00D3232D" w:rsidRDefault="00D3232D">
            <w:r w:rsidRPr="00D3232D">
              <w:t>withdrawn</w:t>
            </w:r>
          </w:p>
        </w:tc>
      </w:tr>
      <w:tr w:rsidR="00F15DC7" w:rsidRPr="00D3232D" w14:paraId="2C38D8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AC42" w14:textId="77777777" w:rsidR="00D3232D" w:rsidRPr="00D3232D" w:rsidRDefault="00D3232D">
            <w:r w:rsidRPr="00D3232D">
              <w:t>C4-253334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3A7E" w14:textId="77777777" w:rsidR="00D3232D" w:rsidRPr="00D3232D" w:rsidRDefault="00D3232D">
            <w:r w:rsidRPr="00D3232D">
              <w:t>Correct the description of appBinInfo in ImsEventFilter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B76F"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F7FC"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7681" w14:textId="77777777" w:rsidR="00D3232D" w:rsidRPr="00D3232D" w:rsidRDefault="00D3232D">
            <w:r w:rsidRPr="00D3232D">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2BA7"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51A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3F0D"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7EDB"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D8D0B" w14:textId="77777777" w:rsidR="00D3232D" w:rsidRPr="00D3232D" w:rsidRDefault="00D3232D">
            <w:r w:rsidRPr="00D3232D">
              <w:t>revised</w:t>
            </w:r>
          </w:p>
        </w:tc>
      </w:tr>
      <w:tr w:rsidR="00F15DC7" w:rsidRPr="00D3232D" w14:paraId="34E26C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85B1" w14:textId="77777777" w:rsidR="00D3232D" w:rsidRPr="00D3232D" w:rsidRDefault="00D3232D">
            <w:r w:rsidRPr="00D3232D">
              <w:t>C4-253473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9D49" w14:textId="77777777" w:rsidR="00D3232D" w:rsidRPr="00D3232D" w:rsidRDefault="00D3232D">
            <w:r w:rsidRPr="00D3232D">
              <w:t>Correct the description of appBinInfo in ImsEventFilter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C606"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991D"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CB93" w14:textId="77777777" w:rsidR="00D3232D" w:rsidRPr="00D3232D" w:rsidRDefault="00D3232D">
            <w:r w:rsidRPr="00D3232D">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7786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2010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15E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E0AF" w14:textId="77777777" w:rsidR="00D3232D" w:rsidRPr="00D3232D" w:rsidRDefault="00D3232D">
            <w:r w:rsidRPr="00D3232D">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56CA" w14:textId="77777777" w:rsidR="00D3232D" w:rsidRPr="00D3232D" w:rsidRDefault="00D3232D">
            <w:r w:rsidRPr="00D3232D">
              <w:t>agreed</w:t>
            </w:r>
          </w:p>
        </w:tc>
      </w:tr>
      <w:tr w:rsidR="00F15DC7" w:rsidRPr="00D3232D" w14:paraId="1A693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6ADD" w14:textId="77777777" w:rsidR="00D3232D" w:rsidRPr="00D3232D" w:rsidRDefault="00D3232D">
            <w:r w:rsidRPr="00D3232D">
              <w:t>C4-253345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9F36" w14:textId="77777777" w:rsidR="00D3232D" w:rsidRPr="00D3232D" w:rsidRDefault="00D3232D">
            <w:r w:rsidRPr="00D3232D">
              <w:t>Update and replace obsoleted HTTP RFC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CF6E"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8FB1" w14:textId="77777777" w:rsidR="00D3232D" w:rsidRPr="00D3232D" w:rsidRDefault="00D3232D">
            <w:r w:rsidRPr="00D3232D">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663F" w14:textId="77777777" w:rsidR="00D3232D" w:rsidRPr="00D3232D" w:rsidRDefault="00D3232D">
            <w:r w:rsidRPr="00D3232D">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5CC6"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E24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DF0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53241"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E258" w14:textId="77777777" w:rsidR="00D3232D" w:rsidRPr="00D3232D" w:rsidRDefault="00D3232D">
            <w:r w:rsidRPr="00D3232D">
              <w:t>merged</w:t>
            </w:r>
          </w:p>
        </w:tc>
      </w:tr>
      <w:tr w:rsidR="00F15DC7" w:rsidRPr="00D3232D" w14:paraId="3EA70C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6AC5" w14:textId="77777777" w:rsidR="00D3232D" w:rsidRPr="00D3232D" w:rsidRDefault="00D3232D">
            <w:r w:rsidRPr="00D3232D">
              <w:t>C4-253059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DF89" w14:textId="77777777" w:rsidR="00D3232D" w:rsidRPr="00D3232D" w:rsidRDefault="00D3232D">
            <w:r w:rsidRPr="00D3232D">
              <w:t>Adding new cause value to Nlmf_Location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47B0"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F843"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0D90" w14:textId="77777777" w:rsidR="00D3232D" w:rsidRPr="00D3232D" w:rsidRDefault="00D3232D">
            <w:r w:rsidRPr="00D3232D">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246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79A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BC78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DFDC"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D5F7" w14:textId="77777777" w:rsidR="00D3232D" w:rsidRPr="00D3232D" w:rsidRDefault="00D3232D">
            <w:r w:rsidRPr="00D3232D">
              <w:t>withdrawn</w:t>
            </w:r>
          </w:p>
        </w:tc>
      </w:tr>
      <w:tr w:rsidR="00F15DC7" w:rsidRPr="00D3232D" w14:paraId="01E1D3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2F3B" w14:textId="77777777" w:rsidR="00D3232D" w:rsidRPr="00D3232D" w:rsidRDefault="00D3232D">
            <w:r w:rsidRPr="00D3232D">
              <w:t>C4-253060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BEA7" w14:textId="77777777" w:rsidR="00D3232D" w:rsidRPr="00D3232D" w:rsidRDefault="00D3232D">
            <w:r w:rsidRPr="00D3232D">
              <w:t>LMF relocation procedure related amendments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ECCE"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500A"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341C3" w14:textId="77777777" w:rsidR="00D3232D" w:rsidRPr="00D3232D" w:rsidRDefault="00D3232D">
            <w:r w:rsidRPr="00D3232D">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9D2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77D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C780"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F37E9"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F19C" w14:textId="77777777" w:rsidR="00D3232D" w:rsidRPr="00D3232D" w:rsidRDefault="00D3232D">
            <w:r w:rsidRPr="00D3232D">
              <w:t>merged</w:t>
            </w:r>
          </w:p>
        </w:tc>
      </w:tr>
      <w:tr w:rsidR="00F15DC7" w:rsidRPr="00D3232D" w14:paraId="23F56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2A16" w14:textId="77777777" w:rsidR="00D3232D" w:rsidRPr="00D3232D" w:rsidRDefault="00D3232D">
            <w:r w:rsidRPr="00D3232D">
              <w:t>C4-253121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70AD" w14:textId="77777777" w:rsidR="00D3232D" w:rsidRPr="00D3232D" w:rsidRDefault="00D3232D">
            <w:r w:rsidRPr="00D3232D">
              <w:t>Invoke Nlmf_Location_UPConfig to Releae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6FCB"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9B83"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19F1F" w14:textId="77777777" w:rsidR="00D3232D" w:rsidRPr="00D3232D" w:rsidRDefault="00D3232D">
            <w:r w:rsidRPr="00D3232D">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3A6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9E71"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0A8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9138"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14EB" w14:textId="77777777" w:rsidR="00D3232D" w:rsidRPr="00D3232D" w:rsidRDefault="00D3232D">
            <w:r w:rsidRPr="00D3232D">
              <w:t>withdrawn</w:t>
            </w:r>
          </w:p>
        </w:tc>
      </w:tr>
      <w:tr w:rsidR="00F15DC7" w:rsidRPr="00D3232D" w14:paraId="44F9B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EA51F" w14:textId="77777777" w:rsidR="00D3232D" w:rsidRPr="00D3232D" w:rsidRDefault="00D3232D">
            <w:r w:rsidRPr="00D3232D">
              <w:t>C4-253122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52A7" w14:textId="77777777" w:rsidR="00D3232D" w:rsidRPr="00D3232D" w:rsidRDefault="00D3232D">
            <w:r w:rsidRPr="00D3232D">
              <w:t>Invoke Nlmf_Location_UPConfig to Releae LCS-UP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B9F2"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3441"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9C6B" w14:textId="77777777" w:rsidR="00D3232D" w:rsidRPr="00D3232D" w:rsidRDefault="00D3232D">
            <w:r w:rsidRPr="00D3232D">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A9F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FECA"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67D8"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A8DA" w14:textId="77777777" w:rsidR="00D3232D" w:rsidRPr="00D3232D" w:rsidRDefault="00D3232D">
            <w:r w:rsidRPr="00D3232D">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95CC" w14:textId="77777777" w:rsidR="00D3232D" w:rsidRPr="00D3232D" w:rsidRDefault="00D3232D">
            <w:r w:rsidRPr="00D3232D">
              <w:t>withdrawn</w:t>
            </w:r>
          </w:p>
        </w:tc>
      </w:tr>
      <w:tr w:rsidR="00F15DC7" w:rsidRPr="00D3232D" w14:paraId="578FF0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5339" w14:textId="77777777" w:rsidR="00D3232D" w:rsidRPr="00D3232D" w:rsidRDefault="00D3232D">
            <w:r w:rsidRPr="00D3232D">
              <w:t>C4-253193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78C5F"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EA1B"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0699"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3C790" w14:textId="77777777" w:rsidR="00D3232D" w:rsidRPr="00D3232D" w:rsidRDefault="00D3232D">
            <w:r w:rsidRPr="00D3232D">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D10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E11F"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56B3"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F535"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C67A" w14:textId="77777777" w:rsidR="00D3232D" w:rsidRPr="00D3232D" w:rsidRDefault="00D3232D">
            <w:r w:rsidRPr="00D3232D">
              <w:t>revised</w:t>
            </w:r>
          </w:p>
        </w:tc>
      </w:tr>
      <w:tr w:rsidR="00F15DC7" w:rsidRPr="00D3232D" w14:paraId="385D3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7DEB" w14:textId="77777777" w:rsidR="00D3232D" w:rsidRPr="00D3232D" w:rsidRDefault="00D3232D">
            <w:r w:rsidRPr="00D3232D">
              <w:t>C4-253486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78DC" w14:textId="77777777" w:rsidR="00D3232D" w:rsidRPr="00D3232D" w:rsidRDefault="00D3232D">
            <w:r w:rsidRPr="00D3232D">
              <w:t>Support Multiple LCSUPP Connections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7D9E"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ED3D"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2B02" w14:textId="77777777" w:rsidR="00D3232D" w:rsidRPr="00D3232D" w:rsidRDefault="00D3232D">
            <w:r w:rsidRPr="00D3232D">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AA4B"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CC6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2885"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559F"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B6C2" w14:textId="77777777" w:rsidR="00D3232D" w:rsidRPr="00D3232D" w:rsidRDefault="00D3232D">
            <w:r w:rsidRPr="00D3232D">
              <w:t>agreed</w:t>
            </w:r>
          </w:p>
        </w:tc>
      </w:tr>
      <w:tr w:rsidR="00F15DC7" w:rsidRPr="00D3232D" w14:paraId="495EAF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CB20" w14:textId="77777777" w:rsidR="00D3232D" w:rsidRPr="00D3232D" w:rsidRDefault="00D3232D">
            <w:r w:rsidRPr="00D3232D">
              <w:t>C4-253209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C8B0D" w14:textId="77777777" w:rsidR="00D3232D" w:rsidRPr="00D3232D" w:rsidRDefault="00D3232D">
            <w:r w:rsidRPr="00D3232D">
              <w:t>Correction to the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5872"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0EBD"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F5648" w14:textId="77777777" w:rsidR="00D3232D" w:rsidRPr="00D3232D" w:rsidRDefault="00D3232D">
            <w:r w:rsidRPr="00D3232D">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D80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768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03DA2"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329D"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84CF" w14:textId="77777777" w:rsidR="00D3232D" w:rsidRPr="00D3232D" w:rsidRDefault="00D3232D">
            <w:r w:rsidRPr="00D3232D">
              <w:t>agreed</w:t>
            </w:r>
          </w:p>
        </w:tc>
      </w:tr>
      <w:tr w:rsidR="00F15DC7" w:rsidRPr="00D3232D" w14:paraId="137CB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59B" w14:textId="77777777" w:rsidR="00D3232D" w:rsidRPr="00D3232D" w:rsidRDefault="00D3232D">
            <w:r w:rsidRPr="00D3232D">
              <w:t>C4-253257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918C"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AAB0"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DB1C"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8B59" w14:textId="77777777" w:rsidR="00D3232D" w:rsidRPr="00D3232D" w:rsidRDefault="00D3232D">
            <w:r w:rsidRPr="00D3232D">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CEC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A061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2048"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3D08"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10B56" w14:textId="77777777" w:rsidR="00D3232D" w:rsidRPr="00D3232D" w:rsidRDefault="00D3232D">
            <w:r w:rsidRPr="00D3232D">
              <w:t>revised</w:t>
            </w:r>
          </w:p>
        </w:tc>
      </w:tr>
      <w:tr w:rsidR="00F15DC7" w:rsidRPr="00D3232D" w14:paraId="36314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A4B9" w14:textId="77777777" w:rsidR="00D3232D" w:rsidRPr="00D3232D" w:rsidRDefault="00D3232D">
            <w:r w:rsidRPr="00D3232D">
              <w:t>C4-253458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2D91" w14:textId="77777777" w:rsidR="00D3232D" w:rsidRPr="00D3232D" w:rsidRDefault="00D3232D">
            <w:r w:rsidRPr="00D3232D">
              <w:t>AIML Positioning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DDC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0DC8"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A07A" w14:textId="77777777" w:rsidR="00D3232D" w:rsidRPr="00D3232D" w:rsidRDefault="00D3232D">
            <w:r w:rsidRPr="00D3232D">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34AD"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87D9"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4FBF"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29E8"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62C0" w14:textId="77777777" w:rsidR="00D3232D" w:rsidRPr="00D3232D" w:rsidRDefault="00D3232D">
            <w:r w:rsidRPr="00D3232D">
              <w:t>agreed</w:t>
            </w:r>
          </w:p>
        </w:tc>
      </w:tr>
      <w:tr w:rsidR="00F15DC7" w:rsidRPr="00D3232D" w14:paraId="347FF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B273" w14:textId="77777777" w:rsidR="00D3232D" w:rsidRPr="00D3232D" w:rsidRDefault="00D3232D">
            <w:r w:rsidRPr="00D3232D">
              <w:t>C4-253258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AB9C"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D6499"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3520"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C3B3" w14:textId="77777777" w:rsidR="00D3232D" w:rsidRPr="00D3232D" w:rsidRDefault="00D3232D">
            <w:r w:rsidRPr="00D3232D">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70E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6E0B"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55D7"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AFBA4"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7095" w14:textId="77777777" w:rsidR="00D3232D" w:rsidRPr="00D3232D" w:rsidRDefault="00D3232D">
            <w:r w:rsidRPr="00D3232D">
              <w:t>revised</w:t>
            </w:r>
          </w:p>
        </w:tc>
      </w:tr>
      <w:tr w:rsidR="00F15DC7" w:rsidRPr="00D3232D" w14:paraId="0B91F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61ED" w14:textId="77777777" w:rsidR="00D3232D" w:rsidRPr="00D3232D" w:rsidRDefault="00D3232D">
            <w:r w:rsidRPr="00D3232D">
              <w:t>C4-253459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AF1" w14:textId="77777777" w:rsidR="00D3232D" w:rsidRPr="00D3232D" w:rsidRDefault="00D3232D">
            <w:r w:rsidRPr="00D3232D">
              <w:t>Resolve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5215" w14:textId="77777777" w:rsidR="00D3232D" w:rsidRPr="00D3232D" w:rsidRDefault="00D3232D">
            <w:r w:rsidRPr="00D3232D">
              <w:t>Ericsson,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C3FF"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FBB6" w14:textId="77777777" w:rsidR="00D3232D" w:rsidRPr="00D3232D" w:rsidRDefault="00D3232D">
            <w:r w:rsidRPr="00D3232D">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2226"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EC02"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119E"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D534"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2101" w14:textId="77777777" w:rsidR="00D3232D" w:rsidRPr="00D3232D" w:rsidRDefault="00D3232D">
            <w:r w:rsidRPr="00D3232D">
              <w:t>agreed</w:t>
            </w:r>
          </w:p>
        </w:tc>
      </w:tr>
      <w:tr w:rsidR="00F15DC7" w:rsidRPr="00D3232D" w14:paraId="614B3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ABE5" w14:textId="77777777" w:rsidR="00D3232D" w:rsidRPr="00D3232D" w:rsidRDefault="00D3232D">
            <w:r w:rsidRPr="00D3232D">
              <w:t>C4-253264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57A10" w14:textId="77777777" w:rsidR="00D3232D" w:rsidRPr="00D3232D" w:rsidRDefault="00D3232D">
            <w:r w:rsidRPr="00D3232D">
              <w:t>Essential Clarification for Bits Order for SIB Types Bitmap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73AF"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B912"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ABFBB" w14:textId="77777777" w:rsidR="00D3232D" w:rsidRPr="00D3232D" w:rsidRDefault="00D3232D">
            <w:r w:rsidRPr="00D3232D">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3AC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E57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E60A"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B3C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77DD" w14:textId="77777777" w:rsidR="00D3232D" w:rsidRPr="00D3232D" w:rsidRDefault="00D3232D">
            <w:r w:rsidRPr="00D3232D">
              <w:t>agreed</w:t>
            </w:r>
          </w:p>
        </w:tc>
      </w:tr>
      <w:tr w:rsidR="00F15DC7" w:rsidRPr="00D3232D" w14:paraId="103E1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340F" w14:textId="77777777" w:rsidR="00D3232D" w:rsidRPr="00D3232D" w:rsidRDefault="00D3232D">
            <w:r w:rsidRPr="00D3232D">
              <w:t>C4-253276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F32D"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C304" w14:textId="77777777" w:rsidR="00D3232D" w:rsidRPr="00D3232D" w:rsidRDefault="00D3232D">
            <w:r w:rsidRPr="00D3232D">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36BD"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B2AC" w14:textId="77777777" w:rsidR="00D3232D" w:rsidRPr="00D3232D" w:rsidRDefault="00D3232D">
            <w:r w:rsidRPr="00D3232D">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4B4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28225"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78FA0"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99DC"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5141" w14:textId="77777777" w:rsidR="00D3232D" w:rsidRPr="00D3232D" w:rsidRDefault="00D3232D">
            <w:r w:rsidRPr="00D3232D">
              <w:t>revised</w:t>
            </w:r>
          </w:p>
        </w:tc>
      </w:tr>
      <w:tr w:rsidR="00F15DC7" w:rsidRPr="00D3232D" w14:paraId="7A6A96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37C6F" w14:textId="77777777" w:rsidR="00D3232D" w:rsidRPr="00D3232D" w:rsidRDefault="00D3232D">
            <w:r w:rsidRPr="00D3232D">
              <w:t>C4-253444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8B16" w14:textId="77777777" w:rsidR="00D3232D" w:rsidRPr="00D3232D" w:rsidRDefault="00D3232D">
            <w:r w:rsidRPr="00D3232D">
              <w:t>Multiple LCS-UPP Connection Support per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9FE2" w14:textId="77777777" w:rsidR="00D3232D" w:rsidRPr="00D3232D" w:rsidRDefault="00D3232D">
            <w:r w:rsidRPr="00D3232D">
              <w:t>Ericsson, Huawei,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79996"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EC53" w14:textId="77777777" w:rsidR="00D3232D" w:rsidRPr="00D3232D" w:rsidRDefault="00D3232D">
            <w:r w:rsidRPr="00D3232D">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2E61"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0D6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7A1C" w14:textId="77777777" w:rsidR="00D3232D" w:rsidRPr="00D3232D" w:rsidRDefault="00D3232D">
            <w:r w:rsidRPr="00D3232D">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7AA2" w14:textId="77777777" w:rsidR="00D3232D" w:rsidRPr="00D3232D" w:rsidRDefault="00D3232D">
            <w:r w:rsidRPr="00D3232D">
              <w:t>TEI19, 5G_eLCS_Ph3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6795D" w14:textId="77777777" w:rsidR="00D3232D" w:rsidRPr="00D3232D" w:rsidRDefault="00D3232D">
            <w:r w:rsidRPr="00D3232D">
              <w:t>postponed</w:t>
            </w:r>
          </w:p>
        </w:tc>
      </w:tr>
      <w:tr w:rsidR="00F15DC7" w:rsidRPr="00D3232D" w14:paraId="14339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171D" w14:textId="77777777" w:rsidR="00D3232D" w:rsidRPr="00D3232D" w:rsidRDefault="00D3232D">
            <w:r w:rsidRPr="00D3232D">
              <w:lastRenderedPageBreak/>
              <w:t>C4-253301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A341" w14:textId="77777777" w:rsidR="00D3232D" w:rsidRPr="00D3232D" w:rsidRDefault="00D3232D">
            <w:r w:rsidRPr="00D3232D">
              <w:t>Add LMF ID for user plane connection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C7C8"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63553"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9AF" w14:textId="77777777" w:rsidR="00D3232D" w:rsidRPr="00D3232D" w:rsidRDefault="00D3232D">
            <w:r w:rsidRPr="00D3232D">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01D2"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FA790"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03BA"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A3D4" w14:textId="77777777" w:rsidR="00D3232D" w:rsidRPr="00D3232D" w:rsidRDefault="00D3232D">
            <w:r w:rsidRPr="00D3232D">
              <w:t>5G_eLCS_Ph3,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CAC5" w14:textId="77777777" w:rsidR="00D3232D" w:rsidRPr="00D3232D" w:rsidRDefault="00D3232D">
            <w:r w:rsidRPr="00D3232D">
              <w:t>merged</w:t>
            </w:r>
          </w:p>
        </w:tc>
      </w:tr>
      <w:tr w:rsidR="00F15DC7" w:rsidRPr="00D3232D" w14:paraId="6EFE8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ED02" w14:textId="77777777" w:rsidR="00D3232D" w:rsidRPr="00D3232D" w:rsidRDefault="00D3232D">
            <w:r w:rsidRPr="00D3232D">
              <w:t>C4-253319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22DF" w14:textId="77777777" w:rsidR="00D3232D" w:rsidRPr="00D3232D" w:rsidRDefault="00D3232D">
            <w:r w:rsidRPr="00D3232D">
              <w:t>Address ENs related to Nlmf_DataExposure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80E1" w14:textId="77777777" w:rsidR="00D3232D" w:rsidRPr="00D3232D" w:rsidRDefault="00D3232D">
            <w:r w:rsidRPr="00D3232D">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E169A"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C3C6" w14:textId="77777777" w:rsidR="00D3232D" w:rsidRPr="00D3232D" w:rsidRDefault="00D3232D">
            <w:r w:rsidRPr="00D3232D">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54C0"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3113"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9240"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6DC1" w14:textId="77777777" w:rsidR="00D3232D" w:rsidRPr="00D3232D" w:rsidRDefault="00D3232D">
            <w:r w:rsidRPr="00D3232D">
              <w:t>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4A0D" w14:textId="77777777" w:rsidR="00D3232D" w:rsidRPr="00D3232D" w:rsidRDefault="00D3232D">
            <w:r w:rsidRPr="00D3232D">
              <w:t>merged</w:t>
            </w:r>
          </w:p>
        </w:tc>
      </w:tr>
      <w:tr w:rsidR="00F15DC7" w:rsidRPr="00D3232D" w14:paraId="2A2355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D6F5" w14:textId="77777777" w:rsidR="00D3232D" w:rsidRPr="00D3232D" w:rsidRDefault="00D3232D">
            <w:r w:rsidRPr="00D3232D">
              <w:t>C4-253497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4DF2" w14:textId="77777777" w:rsidR="00D3232D" w:rsidRPr="00D3232D" w:rsidRDefault="00D3232D">
            <w:r w:rsidRPr="00D3232D">
              <w:t>Extended fasility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07B1"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F5C7" w14:textId="77777777" w:rsidR="00D3232D" w:rsidRPr="00D3232D" w:rsidRDefault="00D3232D">
            <w:r w:rsidRPr="00D3232D">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6C362" w14:textId="77777777" w:rsidR="00D3232D" w:rsidRPr="00D3232D" w:rsidRDefault="00D3232D">
            <w:r w:rsidRPr="00D3232D">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7C9D"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702C"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3195B"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9BF0"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24E6" w14:textId="77777777" w:rsidR="00D3232D" w:rsidRPr="00D3232D" w:rsidRDefault="00D3232D">
            <w:r w:rsidRPr="00D3232D">
              <w:t>postponed</w:t>
            </w:r>
          </w:p>
        </w:tc>
      </w:tr>
      <w:tr w:rsidR="00F15DC7" w:rsidRPr="00D3232D" w14:paraId="461437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C044" w14:textId="77777777" w:rsidR="00D3232D" w:rsidRPr="00D3232D" w:rsidRDefault="00D3232D">
            <w:r w:rsidRPr="00D3232D">
              <w:t>C4-253212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B0EB"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F465"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6BC68"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A30C" w14:textId="77777777" w:rsidR="00D3232D" w:rsidRPr="00D3232D" w:rsidRDefault="00D3232D">
            <w:r w:rsidRPr="00D3232D">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BEDA"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9394"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5B32"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837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CB1F8" w14:textId="77777777" w:rsidR="00D3232D" w:rsidRPr="00D3232D" w:rsidRDefault="00D3232D">
            <w:r w:rsidRPr="00D3232D">
              <w:t>revised</w:t>
            </w:r>
          </w:p>
        </w:tc>
      </w:tr>
      <w:tr w:rsidR="00F15DC7" w:rsidRPr="00D3232D" w14:paraId="4AAB63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47D91" w14:textId="77777777" w:rsidR="00D3232D" w:rsidRPr="00D3232D" w:rsidRDefault="00D3232D">
            <w:r w:rsidRPr="00D3232D">
              <w:t>C4-253361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CDEF" w14:textId="77777777" w:rsidR="00D3232D" w:rsidRPr="00D3232D" w:rsidRDefault="00D3232D">
            <w:r w:rsidRPr="00D3232D">
              <w:t>Modifying parameters of an existing N32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34BF"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6504"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3E4B" w14:textId="77777777" w:rsidR="00D3232D" w:rsidRPr="00D3232D" w:rsidRDefault="00D3232D">
            <w:r w:rsidRPr="00D3232D">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960A"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F2D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C3F6E"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0A0B"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32D8" w14:textId="77777777" w:rsidR="00D3232D" w:rsidRPr="00D3232D" w:rsidRDefault="00D3232D">
            <w:r w:rsidRPr="00D3232D">
              <w:t>postponed</w:t>
            </w:r>
          </w:p>
        </w:tc>
      </w:tr>
      <w:tr w:rsidR="00F15DC7" w:rsidRPr="00D3232D" w14:paraId="3A28C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C0D2" w14:textId="77777777" w:rsidR="00D3232D" w:rsidRPr="00D3232D" w:rsidRDefault="00D3232D">
            <w:r w:rsidRPr="00D3232D">
              <w:t>C4-253315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0698"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A194" w14:textId="77777777" w:rsidR="00D3232D" w:rsidRPr="00D3232D" w:rsidRDefault="00D3232D">
            <w:r w:rsidRPr="00D3232D">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7729F"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1F05" w14:textId="77777777" w:rsidR="00D3232D" w:rsidRPr="00D3232D" w:rsidRDefault="00D3232D">
            <w:r w:rsidRPr="00D3232D">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3D3D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B9F7"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05AF"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E9F6" w14:textId="77777777" w:rsidR="00D3232D" w:rsidRPr="00D3232D" w:rsidRDefault="00D3232D">
            <w:r w:rsidRPr="00D3232D">
              <w:t>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3E9C" w14:textId="77777777" w:rsidR="00D3232D" w:rsidRPr="00D3232D" w:rsidRDefault="00D3232D">
            <w:r w:rsidRPr="00D3232D">
              <w:t>revised</w:t>
            </w:r>
          </w:p>
        </w:tc>
      </w:tr>
      <w:tr w:rsidR="00F15DC7" w:rsidRPr="00D3232D" w14:paraId="300589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B0AD" w14:textId="77777777" w:rsidR="00D3232D" w:rsidRPr="00D3232D" w:rsidRDefault="00D3232D">
            <w:r w:rsidRPr="00D3232D">
              <w:t>C4-253382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B08A"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9A36"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0207"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D9C69" w14:textId="77777777" w:rsidR="00D3232D" w:rsidRPr="00D3232D" w:rsidRDefault="00D3232D">
            <w:r w:rsidRPr="00D3232D">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4820" w14:textId="77777777" w:rsidR="00D3232D" w:rsidRPr="00D3232D" w:rsidRDefault="00D3232D">
            <w:r w:rsidRPr="00D3232D">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E79D"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52C5" w14:textId="77777777" w:rsidR="00D3232D" w:rsidRPr="00D3232D" w:rsidRDefault="00D3232D">
            <w:r w:rsidRPr="00D3232D">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1626"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8DB0" w14:textId="77777777" w:rsidR="00D3232D" w:rsidRPr="00D3232D" w:rsidRDefault="00D3232D">
            <w:r w:rsidRPr="00D3232D">
              <w:t>agreed</w:t>
            </w:r>
          </w:p>
        </w:tc>
      </w:tr>
      <w:tr w:rsidR="00F15DC7" w:rsidRPr="00D3232D" w14:paraId="08048D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C685" w14:textId="77777777" w:rsidR="00D3232D" w:rsidRPr="00D3232D" w:rsidRDefault="00D3232D">
            <w:r w:rsidRPr="00D3232D">
              <w:t>C4-253381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BEC5" w14:textId="77777777" w:rsidR="00D3232D" w:rsidRPr="00D3232D" w:rsidRDefault="00D3232D">
            <w:r w:rsidRPr="00D3232D">
              <w:t>Correction on senderN32fPortList and senderN32fPort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7F54" w14:textId="77777777" w:rsidR="00D3232D" w:rsidRPr="00D3232D" w:rsidRDefault="00D3232D">
            <w:r w:rsidRPr="00D3232D">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5ABC8" w14:textId="77777777" w:rsidR="00D3232D" w:rsidRPr="00D3232D" w:rsidRDefault="00D3232D">
            <w:r w:rsidRPr="00D3232D">
              <w:t>29.573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F193" w14:textId="77777777" w:rsidR="00D3232D" w:rsidRPr="00D3232D" w:rsidRDefault="00D3232D">
            <w:r w:rsidRPr="00D3232D">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46AF"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567B" w14:textId="77777777" w:rsidR="00D3232D" w:rsidRPr="00D3232D" w:rsidRDefault="00D3232D">
            <w:r w:rsidRPr="00D3232D">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7B49" w14:textId="77777777" w:rsidR="00D3232D" w:rsidRPr="00D3232D" w:rsidRDefault="00D3232D">
            <w:r w:rsidRPr="00D3232D">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67C0" w14:textId="77777777" w:rsidR="00D3232D" w:rsidRPr="00D3232D" w:rsidRDefault="00D3232D">
            <w:r w:rsidRPr="00D3232D">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0E7C" w14:textId="77777777" w:rsidR="00D3232D" w:rsidRPr="00D3232D" w:rsidRDefault="00D3232D">
            <w:r w:rsidRPr="00D3232D">
              <w:t>agreed</w:t>
            </w:r>
          </w:p>
        </w:tc>
      </w:tr>
      <w:tr w:rsidR="00F15DC7" w:rsidRPr="00D3232D" w14:paraId="38853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DAC0" w14:textId="77777777" w:rsidR="00D3232D" w:rsidRPr="00D3232D" w:rsidRDefault="00D3232D">
            <w:r w:rsidRPr="00D3232D">
              <w:t>C4-253107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B318" w14:textId="77777777" w:rsidR="00D3232D" w:rsidRPr="00D3232D" w:rsidRDefault="00D3232D">
            <w:r w:rsidRPr="00D3232D">
              <w:t>Partial timer delete success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7742A"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03DEE" w14:textId="77777777" w:rsidR="00D3232D" w:rsidRPr="00D3232D" w:rsidRDefault="00D3232D">
            <w:r w:rsidRPr="00D3232D">
              <w:t>29.598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C906" w14:textId="77777777" w:rsidR="00D3232D" w:rsidRPr="00D3232D" w:rsidRDefault="00D3232D">
            <w:r w:rsidRPr="00D3232D">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C4CB"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82E1" w14:textId="77777777" w:rsidR="00D3232D" w:rsidRPr="00D3232D" w:rsidRDefault="00D3232D">
            <w:r w:rsidRPr="00D3232D">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B121" w14:textId="77777777" w:rsidR="00D3232D" w:rsidRPr="00D3232D" w:rsidRDefault="00D3232D">
            <w:r w:rsidRPr="00D3232D">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0C17" w14:textId="77777777" w:rsidR="00D3232D" w:rsidRPr="00D3232D" w:rsidRDefault="00D3232D">
            <w:r w:rsidRPr="00D3232D">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A4AC" w14:textId="77777777" w:rsidR="00D3232D" w:rsidRPr="00D3232D" w:rsidRDefault="00D3232D">
            <w:r w:rsidRPr="00D3232D">
              <w:t>agreed</w:t>
            </w:r>
          </w:p>
        </w:tc>
      </w:tr>
    </w:tbl>
    <w:p w14:paraId="6AA51545" w14:textId="77777777" w:rsidR="00D3232D" w:rsidRPr="00D3232D" w:rsidRDefault="00D3232D" w:rsidP="00D3232D"/>
    <w:p w14:paraId="5A2DDB0C" w14:textId="77777777" w:rsidR="00D3232D" w:rsidRPr="00D3232D" w:rsidRDefault="00D3232D" w:rsidP="00D3232D">
      <w:pPr>
        <w:pStyle w:val="Heading2"/>
      </w:pPr>
      <w:r w:rsidRPr="00D3232D">
        <w:br w:type="page"/>
      </w:r>
      <w:r w:rsidRPr="00D3232D">
        <w:lastRenderedPageBreak/>
        <w:t>Annex C: Lists of liaisons</w:t>
      </w:r>
    </w:p>
    <w:p w14:paraId="2C39332D" w14:textId="77777777" w:rsidR="00D3232D" w:rsidRPr="00D3232D" w:rsidRDefault="00D3232D" w:rsidP="00D3232D">
      <w:pPr>
        <w:pStyle w:val="Heading3"/>
      </w:pPr>
      <w:r w:rsidRPr="00D3232D">
        <w:t>C1: Incoming liaison statements</w:t>
      </w:r>
    </w:p>
    <w:p w14:paraId="296D1AB1"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449"/>
        <w:gridCol w:w="3938"/>
        <w:gridCol w:w="1094"/>
        <w:gridCol w:w="1039"/>
        <w:gridCol w:w="1233"/>
      </w:tblGrid>
      <w:tr w:rsidR="00F15DC7" w:rsidRPr="00D3232D" w14:paraId="1CD704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CDDE"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7A81F" w14:textId="77777777" w:rsidR="00D3232D" w:rsidRPr="00D3232D" w:rsidRDefault="00D3232D" w:rsidP="00D3232D">
            <w:pPr>
              <w:rPr>
                <w:b/>
              </w:rPr>
            </w:pPr>
            <w:r w:rsidRPr="00D3232D">
              <w:rPr>
                <w:b/>
              </w:rP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8B60"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49ABF" w14:textId="77777777" w:rsidR="00D3232D" w:rsidRPr="00D3232D" w:rsidRDefault="00D3232D" w:rsidP="00D3232D">
            <w:pPr>
              <w:rPr>
                <w:b/>
              </w:rPr>
            </w:pPr>
            <w:r w:rsidRPr="00D3232D">
              <w:rPr>
                <w:b/>
              </w:rP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660E" w14:textId="77777777" w:rsidR="00D3232D" w:rsidRPr="00D3232D" w:rsidRDefault="00D3232D" w:rsidP="00D3232D">
            <w:pPr>
              <w:rPr>
                <w:b/>
              </w:rPr>
            </w:pPr>
            <w:r w:rsidRPr="00D3232D">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0AAA" w14:textId="77777777" w:rsidR="00D3232D" w:rsidRPr="00D3232D" w:rsidRDefault="00D3232D" w:rsidP="00D3232D">
            <w:pPr>
              <w:rPr>
                <w:b/>
              </w:rPr>
            </w:pPr>
            <w:r w:rsidRPr="00D3232D">
              <w:rPr>
                <w:b/>
              </w:rPr>
              <w:t>Reply TDoc</w:t>
            </w:r>
          </w:p>
        </w:tc>
      </w:tr>
      <w:tr w:rsidR="00F15DC7" w:rsidRPr="00D3232D" w14:paraId="03ABB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05BD" w14:textId="77777777" w:rsidR="00D3232D" w:rsidRPr="00D3232D" w:rsidRDefault="00D3232D" w:rsidP="00D3232D">
            <w:r w:rsidRPr="00D3232D">
              <w:t>C4-253013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2297" w14:textId="77777777" w:rsidR="00D3232D" w:rsidRPr="00D3232D" w:rsidRDefault="00D3232D">
            <w:r w:rsidRPr="00D3232D">
              <w:t>S4-250738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C94F" w14:textId="77777777" w:rsidR="00D3232D" w:rsidRPr="00D3232D" w:rsidRDefault="00D3232D">
            <w:r w:rsidRPr="00D3232D">
              <w:t>LS to SA2 and CT4 on N6-Unmarked PDUs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95FE"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1741"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D442" w14:textId="77777777" w:rsidR="00D3232D" w:rsidRPr="00D3232D" w:rsidRDefault="00D3232D">
            <w:r w:rsidRPr="00D3232D">
              <w:t>(none)</w:t>
            </w:r>
          </w:p>
        </w:tc>
      </w:tr>
      <w:tr w:rsidR="00F15DC7" w:rsidRPr="00D3232D" w14:paraId="66FF1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DC03" w14:textId="77777777" w:rsidR="00D3232D" w:rsidRPr="00D3232D" w:rsidRDefault="00D3232D">
            <w:r w:rsidRPr="00D3232D">
              <w:t>C4-253014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5626" w14:textId="77777777" w:rsidR="00D3232D" w:rsidRPr="00D3232D" w:rsidRDefault="00D3232D">
            <w:r w:rsidRPr="00D3232D">
              <w:t>S4-250746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E1C5" w14:textId="77777777" w:rsidR="00D3232D" w:rsidRPr="00D3232D" w:rsidRDefault="00D3232D">
            <w:r w:rsidRPr="00D3232D">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26F8"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E138"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F530" w14:textId="77777777" w:rsidR="00D3232D" w:rsidRPr="00D3232D" w:rsidRDefault="00D3232D">
            <w:r w:rsidRPr="00D3232D">
              <w:t>C4-253500</w:t>
            </w:r>
          </w:p>
        </w:tc>
      </w:tr>
      <w:tr w:rsidR="00F15DC7" w:rsidRPr="00D3232D" w14:paraId="7077E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6085" w14:textId="77777777" w:rsidR="00D3232D" w:rsidRPr="00D3232D" w:rsidRDefault="00D3232D">
            <w:r w:rsidRPr="00D3232D">
              <w:t>C4-253015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CB4B" w14:textId="77777777" w:rsidR="00D3232D" w:rsidRPr="00D3232D" w:rsidRDefault="00D3232D">
            <w:r w:rsidRPr="00D3232D">
              <w:t>CVD-2025-0101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1FB8D" w14:textId="77777777" w:rsidR="00D3232D" w:rsidRPr="00D3232D" w:rsidRDefault="00D3232D">
            <w:r w:rsidRPr="00D3232D">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1B14" w14:textId="77777777" w:rsidR="00D3232D" w:rsidRPr="00D3232D" w:rsidRDefault="00D3232D">
            <w:r w:rsidRPr="00D3232D">
              <w:t>GSMA CVD PoE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7935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A94E" w14:textId="77777777" w:rsidR="00D3232D" w:rsidRPr="00D3232D" w:rsidRDefault="00D3232D">
            <w:r w:rsidRPr="00D3232D">
              <w:t>(none)</w:t>
            </w:r>
          </w:p>
        </w:tc>
      </w:tr>
      <w:tr w:rsidR="00F15DC7" w:rsidRPr="00D3232D" w14:paraId="441FDF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B3D5" w14:textId="77777777" w:rsidR="00D3232D" w:rsidRPr="00D3232D" w:rsidRDefault="00D3232D">
            <w:r w:rsidRPr="00D3232D">
              <w:t>C4-253016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4CA6C" w14:textId="77777777" w:rsidR="00D3232D" w:rsidRPr="00D3232D" w:rsidRDefault="00D3232D">
            <w:r w:rsidRPr="00D3232D">
              <w:t>C1-253719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551E" w14:textId="77777777" w:rsidR="00D3232D" w:rsidRPr="00D3232D" w:rsidRDefault="00D3232D">
            <w:r w:rsidRPr="00D3232D">
              <w:t>LS on UE parameters update header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C4F78" w14:textId="77777777" w:rsidR="00D3232D" w:rsidRPr="00D3232D" w:rsidRDefault="00D3232D">
            <w:r w:rsidRPr="00D3232D">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73D4" w14:textId="77777777" w:rsidR="00D3232D" w:rsidRPr="00D3232D" w:rsidRDefault="00D3232D">
            <w:r w:rsidRPr="00D3232D">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5F90" w14:textId="77777777" w:rsidR="00D3232D" w:rsidRPr="00D3232D" w:rsidRDefault="00D3232D">
            <w:r w:rsidRPr="00D3232D">
              <w:t>(none)</w:t>
            </w:r>
          </w:p>
        </w:tc>
      </w:tr>
      <w:tr w:rsidR="00F15DC7" w:rsidRPr="00D3232D" w14:paraId="74B834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7603" w14:textId="77777777" w:rsidR="00D3232D" w:rsidRPr="00D3232D" w:rsidRDefault="00D3232D">
            <w:r w:rsidRPr="00D3232D">
              <w:t>C4-253017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FFD8" w14:textId="77777777" w:rsidR="00D3232D" w:rsidRPr="00D3232D" w:rsidRDefault="00D3232D">
            <w:r w:rsidRPr="00D3232D">
              <w:t>C1-254120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0E87F"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209C" w14:textId="77777777" w:rsidR="00D3232D" w:rsidRPr="00D3232D" w:rsidRDefault="00D3232D">
            <w:r w:rsidRPr="00D3232D">
              <w:t>CT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DDA9"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5FD4" w14:textId="77777777" w:rsidR="00D3232D" w:rsidRPr="00D3232D" w:rsidRDefault="00D3232D">
            <w:r w:rsidRPr="00D3232D">
              <w:t>(none)</w:t>
            </w:r>
          </w:p>
        </w:tc>
      </w:tr>
      <w:tr w:rsidR="00F15DC7" w:rsidRPr="00D3232D" w14:paraId="5BBAE0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00AC" w14:textId="77777777" w:rsidR="00D3232D" w:rsidRPr="00D3232D" w:rsidRDefault="00D3232D">
            <w:r w:rsidRPr="00D3232D">
              <w:t>C4-253018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BE4C" w14:textId="77777777" w:rsidR="00D3232D" w:rsidRPr="00D3232D" w:rsidRDefault="00D3232D">
            <w:r w:rsidRPr="00D3232D">
              <w:t>C3-252475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2E18"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294E"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865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1B0F" w14:textId="77777777" w:rsidR="00D3232D" w:rsidRPr="00D3232D" w:rsidRDefault="00D3232D">
            <w:r w:rsidRPr="00D3232D">
              <w:t>(none)</w:t>
            </w:r>
          </w:p>
        </w:tc>
      </w:tr>
      <w:tr w:rsidR="00F15DC7" w:rsidRPr="00D3232D" w14:paraId="43862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5E23" w14:textId="77777777" w:rsidR="00D3232D" w:rsidRPr="00D3232D" w:rsidRDefault="00D3232D">
            <w:r w:rsidRPr="00D3232D">
              <w:t>C4-253019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82274" w14:textId="77777777" w:rsidR="00D3232D" w:rsidRPr="00D3232D" w:rsidRDefault="00D3232D">
            <w:r w:rsidRPr="00D3232D">
              <w:t>C3-252476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AFC1" w14:textId="77777777" w:rsidR="00D3232D" w:rsidRPr="00D3232D" w:rsidRDefault="00D3232D">
            <w:r w:rsidRPr="00D3232D">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9635F"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E85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0742" w14:textId="77777777" w:rsidR="00D3232D" w:rsidRPr="00D3232D" w:rsidRDefault="00D3232D">
            <w:r w:rsidRPr="00D3232D">
              <w:t>(none)</w:t>
            </w:r>
          </w:p>
        </w:tc>
      </w:tr>
      <w:tr w:rsidR="00F15DC7" w:rsidRPr="00D3232D" w14:paraId="4C49B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0A32" w14:textId="77777777" w:rsidR="00D3232D" w:rsidRPr="00D3232D" w:rsidRDefault="00D3232D">
            <w:r w:rsidRPr="00D3232D">
              <w:t>C4-253020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D2E3" w14:textId="77777777" w:rsidR="00D3232D" w:rsidRPr="00D3232D" w:rsidRDefault="00D3232D">
            <w:r w:rsidRPr="00D3232D">
              <w:t>C3-252543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4D8C" w14:textId="77777777" w:rsidR="00D3232D" w:rsidRPr="00D3232D" w:rsidRDefault="00D3232D">
            <w:r w:rsidRPr="00D3232D">
              <w:t>Reply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A9BB" w14:textId="77777777" w:rsidR="00D3232D" w:rsidRPr="00D3232D" w:rsidRDefault="00D3232D">
            <w:r w:rsidRPr="00D3232D">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5BC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A9E7" w14:textId="77777777" w:rsidR="00D3232D" w:rsidRPr="00D3232D" w:rsidRDefault="00D3232D">
            <w:r w:rsidRPr="00D3232D">
              <w:t>(none)</w:t>
            </w:r>
          </w:p>
        </w:tc>
      </w:tr>
      <w:tr w:rsidR="00F15DC7" w:rsidRPr="00D3232D" w14:paraId="3213AF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71B7" w14:textId="77777777" w:rsidR="00D3232D" w:rsidRPr="00D3232D" w:rsidRDefault="00D3232D">
            <w:r w:rsidRPr="00D3232D">
              <w:t>C4-253021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64A0" w14:textId="77777777" w:rsidR="00D3232D" w:rsidRPr="00D3232D" w:rsidRDefault="00D3232D">
            <w:r w:rsidRPr="00D3232D">
              <w:t>CP-251293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94497" w14:textId="77777777" w:rsidR="00D3232D" w:rsidRPr="00D3232D" w:rsidRDefault="00D3232D">
            <w:r w:rsidRPr="00D3232D">
              <w:t>Reply LS on Format of FQDN for PRINS -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90F00" w14:textId="77777777" w:rsidR="00D3232D" w:rsidRPr="00D3232D" w:rsidRDefault="00D3232D">
            <w:r w:rsidRPr="00D3232D">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4B0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A8E2" w14:textId="77777777" w:rsidR="00D3232D" w:rsidRPr="00D3232D" w:rsidRDefault="00D3232D">
            <w:r w:rsidRPr="00D3232D">
              <w:t>(none)</w:t>
            </w:r>
          </w:p>
        </w:tc>
      </w:tr>
      <w:tr w:rsidR="00F15DC7" w:rsidRPr="00D3232D" w14:paraId="07B25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92EEF" w14:textId="77777777" w:rsidR="00D3232D" w:rsidRPr="00D3232D" w:rsidRDefault="00D3232D">
            <w:r w:rsidRPr="00D3232D">
              <w:t>C4-253022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5A60" w14:textId="77777777" w:rsidR="00D3232D" w:rsidRPr="00D3232D" w:rsidRDefault="00D3232D">
            <w:r w:rsidRPr="00D3232D">
              <w:t>R2-2504931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B64B" w14:textId="77777777" w:rsidR="00D3232D" w:rsidRPr="00D3232D" w:rsidRDefault="00D3232D">
            <w:r w:rsidRPr="00D3232D">
              <w:t>Reply LS on UE usage of the RAT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3589" w14:textId="77777777" w:rsidR="00D3232D" w:rsidRPr="00D3232D" w:rsidRDefault="00D3232D">
            <w:r w:rsidRPr="00D3232D">
              <w:t>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9DE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F47E" w14:textId="77777777" w:rsidR="00D3232D" w:rsidRPr="00D3232D" w:rsidRDefault="00D3232D">
            <w:r w:rsidRPr="00D3232D">
              <w:t>(none)</w:t>
            </w:r>
          </w:p>
        </w:tc>
      </w:tr>
      <w:tr w:rsidR="00F15DC7" w:rsidRPr="00D3232D" w14:paraId="53EEE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8BDF" w14:textId="77777777" w:rsidR="00D3232D" w:rsidRPr="00D3232D" w:rsidRDefault="00D3232D">
            <w:r w:rsidRPr="00D3232D">
              <w:t>C4-253023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D3D0" w14:textId="77777777" w:rsidR="00D3232D" w:rsidRPr="00D3232D" w:rsidRDefault="00D3232D">
            <w:r w:rsidRPr="00D3232D">
              <w:t>R3-253867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9852" w14:textId="77777777" w:rsidR="00D3232D" w:rsidRPr="00D3232D" w:rsidRDefault="00D3232D">
            <w:r w:rsidRPr="00D3232D">
              <w:t>Reply LS on stage 1 requirements to support PWS over satellite NG-RAN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35FBF"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1A0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1B59" w14:textId="77777777" w:rsidR="00D3232D" w:rsidRPr="00D3232D" w:rsidRDefault="00D3232D">
            <w:r w:rsidRPr="00D3232D">
              <w:t>(none)</w:t>
            </w:r>
          </w:p>
        </w:tc>
      </w:tr>
      <w:tr w:rsidR="00F15DC7" w:rsidRPr="00D3232D" w14:paraId="3F0A64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7333" w14:textId="77777777" w:rsidR="00D3232D" w:rsidRPr="00D3232D" w:rsidRDefault="00D3232D">
            <w:r w:rsidRPr="00D3232D">
              <w:t>C4-253024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1F02" w14:textId="77777777" w:rsidR="00D3232D" w:rsidRPr="00D3232D" w:rsidRDefault="00D3232D">
            <w:r w:rsidRPr="00D3232D">
              <w:t>R3-253941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3B09" w14:textId="77777777" w:rsidR="00D3232D" w:rsidRPr="00D3232D" w:rsidRDefault="00D3232D">
            <w:r w:rsidRPr="00D3232D">
              <w:t>LS on the latest Ambient IoT progress of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2A1A9" w14:textId="77777777" w:rsidR="00D3232D" w:rsidRPr="00D3232D" w:rsidRDefault="00D3232D">
            <w:r w:rsidRPr="00D3232D">
              <w:t>RAN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09E9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0583" w14:textId="77777777" w:rsidR="00D3232D" w:rsidRPr="00D3232D" w:rsidRDefault="00D3232D">
            <w:r w:rsidRPr="00D3232D">
              <w:t>(none)</w:t>
            </w:r>
          </w:p>
        </w:tc>
      </w:tr>
      <w:tr w:rsidR="00F15DC7" w:rsidRPr="00D3232D" w14:paraId="5AF700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EDF59" w14:textId="77777777" w:rsidR="00D3232D" w:rsidRPr="00D3232D" w:rsidRDefault="00D3232D">
            <w:r w:rsidRPr="00D3232D">
              <w:t>C4-253025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B077C" w14:textId="77777777" w:rsidR="00D3232D" w:rsidRPr="00D3232D" w:rsidRDefault="00D3232D">
            <w:r w:rsidRPr="00D3232D">
              <w:t>S1-252421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B1C0D" w14:textId="77777777" w:rsidR="00D3232D" w:rsidRPr="00D3232D" w:rsidRDefault="00D3232D">
            <w:r w:rsidRPr="00D3232D">
              <w:t>Reply LS on SMS to emergency center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103D" w14:textId="77777777" w:rsidR="00D3232D" w:rsidRPr="00D3232D" w:rsidRDefault="00D3232D">
            <w:r w:rsidRPr="00D3232D">
              <w:t>SA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D532"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9B42" w14:textId="77777777" w:rsidR="00D3232D" w:rsidRPr="00D3232D" w:rsidRDefault="00D3232D">
            <w:r w:rsidRPr="00D3232D">
              <w:t>(none)</w:t>
            </w:r>
          </w:p>
        </w:tc>
      </w:tr>
      <w:tr w:rsidR="00F15DC7" w:rsidRPr="00D3232D" w14:paraId="427E9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65511" w14:textId="77777777" w:rsidR="00D3232D" w:rsidRPr="00D3232D" w:rsidRDefault="00D3232D">
            <w:r w:rsidRPr="00D3232D">
              <w:t>C4-253026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401F" w14:textId="77777777" w:rsidR="00D3232D" w:rsidRPr="00D3232D" w:rsidRDefault="00D3232D">
            <w:r w:rsidRPr="00D3232D">
              <w:t>S2-2505793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AC206" w14:textId="77777777" w:rsidR="00D3232D" w:rsidRPr="00D3232D" w:rsidRDefault="00D3232D">
            <w:r w:rsidRPr="00D3232D">
              <w:t>Reply LS on paging 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23514"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EC06"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7F04" w14:textId="77777777" w:rsidR="00D3232D" w:rsidRPr="00D3232D" w:rsidRDefault="00D3232D">
            <w:r w:rsidRPr="00D3232D">
              <w:t>(none)</w:t>
            </w:r>
          </w:p>
        </w:tc>
      </w:tr>
      <w:tr w:rsidR="00F15DC7" w:rsidRPr="00D3232D" w14:paraId="71DAF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296E" w14:textId="77777777" w:rsidR="00D3232D" w:rsidRPr="00D3232D" w:rsidRDefault="00D3232D">
            <w:r w:rsidRPr="00D3232D">
              <w:t>C4-253027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17CF" w14:textId="77777777" w:rsidR="00D3232D" w:rsidRPr="00D3232D" w:rsidRDefault="00D3232D">
            <w:r w:rsidRPr="00D3232D">
              <w:t>S2-2505873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388A" w14:textId="77777777" w:rsidR="00D3232D" w:rsidRPr="00D3232D" w:rsidRDefault="00D3232D">
            <w:r w:rsidRPr="00D3232D">
              <w:t>LS on Modification of User Plane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E5E5"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F3AEA"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E9BE" w14:textId="77777777" w:rsidR="00D3232D" w:rsidRPr="00D3232D" w:rsidRDefault="00D3232D">
            <w:r w:rsidRPr="00D3232D">
              <w:t>(none)</w:t>
            </w:r>
          </w:p>
        </w:tc>
      </w:tr>
      <w:tr w:rsidR="00F15DC7" w:rsidRPr="00D3232D" w14:paraId="290F7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466D" w14:textId="77777777" w:rsidR="00D3232D" w:rsidRPr="00D3232D" w:rsidRDefault="00D3232D">
            <w:r w:rsidRPr="00D3232D">
              <w:t>C4-253028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CCA4" w14:textId="77777777" w:rsidR="00D3232D" w:rsidRPr="00D3232D" w:rsidRDefault="00D3232D">
            <w:r w:rsidRPr="00D3232D">
              <w:t>S2-2505931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91F6" w14:textId="77777777" w:rsidR="00D3232D" w:rsidRPr="00D3232D" w:rsidRDefault="00D3232D">
            <w:r w:rsidRPr="00D3232D">
              <w:t>Reply LS on Ethernet MA PDU session using MPQUIC-E steering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950CD"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986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39CD" w14:textId="77777777" w:rsidR="00D3232D" w:rsidRPr="00D3232D" w:rsidRDefault="00D3232D">
            <w:r w:rsidRPr="00D3232D">
              <w:t>(none)</w:t>
            </w:r>
          </w:p>
        </w:tc>
      </w:tr>
      <w:tr w:rsidR="00F15DC7" w:rsidRPr="00D3232D" w14:paraId="4F04C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C4C37" w14:textId="77777777" w:rsidR="00D3232D" w:rsidRPr="00D3232D" w:rsidRDefault="00D3232D">
            <w:r w:rsidRPr="00D3232D">
              <w:t>C4-253029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A8F5" w14:textId="77777777" w:rsidR="00D3232D" w:rsidRPr="00D3232D" w:rsidRDefault="00D3232D">
            <w:r w:rsidRPr="00D3232D">
              <w:t>S2-2505955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83B7"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CC9C"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614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9EA4" w14:textId="77777777" w:rsidR="00D3232D" w:rsidRPr="00D3232D" w:rsidRDefault="00D3232D">
            <w:r w:rsidRPr="00D3232D">
              <w:t>(none)</w:t>
            </w:r>
          </w:p>
        </w:tc>
      </w:tr>
      <w:tr w:rsidR="00F15DC7" w:rsidRPr="00D3232D" w14:paraId="0A035F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615C" w14:textId="77777777" w:rsidR="00D3232D" w:rsidRPr="00D3232D" w:rsidRDefault="00D3232D">
            <w:r w:rsidRPr="00D3232D">
              <w:t>C4-253030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C9C8" w14:textId="77777777" w:rsidR="00D3232D" w:rsidRPr="00D3232D" w:rsidRDefault="00D3232D">
            <w:r w:rsidRPr="00D3232D">
              <w:t>S2-2506095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E2CF" w14:textId="77777777" w:rsidR="00D3232D" w:rsidRPr="00D3232D" w:rsidRDefault="00D3232D">
            <w:r w:rsidRPr="00D3232D">
              <w:t>Reply LS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0147"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F81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F7B3" w14:textId="77777777" w:rsidR="00D3232D" w:rsidRPr="00D3232D" w:rsidRDefault="00D3232D">
            <w:r w:rsidRPr="00D3232D">
              <w:t>(none)</w:t>
            </w:r>
          </w:p>
        </w:tc>
      </w:tr>
      <w:tr w:rsidR="00F15DC7" w:rsidRPr="00D3232D" w14:paraId="681B2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3074" w14:textId="77777777" w:rsidR="00D3232D" w:rsidRPr="00D3232D" w:rsidRDefault="00D3232D">
            <w:r w:rsidRPr="00D3232D">
              <w:lastRenderedPageBreak/>
              <w:t>C4-253031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9AF9" w14:textId="77777777" w:rsidR="00D3232D" w:rsidRPr="00D3232D" w:rsidRDefault="00D3232D">
            <w:r w:rsidRPr="00D3232D">
              <w:t>S2-2506097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0B37" w14:textId="77777777" w:rsidR="00D3232D" w:rsidRPr="00D3232D" w:rsidRDefault="00D3232D">
            <w:r w:rsidRPr="00D3232D">
              <w:t>Reply LS on Transport Level Marking on N3/N9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FEC4"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917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BADC" w14:textId="77777777" w:rsidR="00D3232D" w:rsidRPr="00D3232D" w:rsidRDefault="00D3232D">
            <w:r w:rsidRPr="00D3232D">
              <w:t>(none)</w:t>
            </w:r>
          </w:p>
        </w:tc>
      </w:tr>
      <w:tr w:rsidR="00F15DC7" w:rsidRPr="00D3232D" w14:paraId="3531DC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77B0" w14:textId="77777777" w:rsidR="00D3232D" w:rsidRPr="00D3232D" w:rsidRDefault="00D3232D">
            <w:r w:rsidRPr="00D3232D">
              <w:t>C4-253032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84BE" w14:textId="77777777" w:rsidR="00D3232D" w:rsidRPr="00D3232D" w:rsidRDefault="00D3232D">
            <w:r w:rsidRPr="00D3232D">
              <w:t>S2-2506099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00C6B" w14:textId="77777777" w:rsidR="00D3232D" w:rsidRPr="00D3232D" w:rsidRDefault="00D3232D">
            <w:r w:rsidRPr="00D3232D">
              <w:t>Reply LS on Questions on stage 2 requirements for AIML_CN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42D6" w14:textId="77777777" w:rsidR="00D3232D" w:rsidRPr="00D3232D" w:rsidRDefault="00D3232D">
            <w:r w:rsidRPr="00D3232D">
              <w:t>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CDAE"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0600D" w14:textId="77777777" w:rsidR="00D3232D" w:rsidRPr="00D3232D" w:rsidRDefault="00D3232D">
            <w:r w:rsidRPr="00D3232D">
              <w:t>(none)</w:t>
            </w:r>
          </w:p>
        </w:tc>
      </w:tr>
      <w:tr w:rsidR="00F15DC7" w:rsidRPr="00D3232D" w14:paraId="61CC9B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2EFA" w14:textId="77777777" w:rsidR="00D3232D" w:rsidRPr="00D3232D" w:rsidRDefault="00D3232D">
            <w:r w:rsidRPr="00D3232D">
              <w:t>C4-253033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1160" w14:textId="77777777" w:rsidR="00D3232D" w:rsidRPr="00D3232D" w:rsidRDefault="00D3232D">
            <w:r w:rsidRPr="00D3232D">
              <w:t>S3-252264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06092" w14:textId="77777777" w:rsidR="00D3232D" w:rsidRPr="00D3232D" w:rsidRDefault="00D3232D">
            <w:r w:rsidRPr="00D3232D">
              <w:t>LS on PLMN ID checks in interconnect scenarios when NFc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B2EF" w14:textId="77777777" w:rsidR="00D3232D" w:rsidRPr="00D3232D" w:rsidRDefault="00D3232D">
            <w:r w:rsidRPr="00D3232D">
              <w:t>SA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31E5"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0B70" w14:textId="77777777" w:rsidR="00D3232D" w:rsidRPr="00D3232D" w:rsidRDefault="00D3232D">
            <w:r w:rsidRPr="00D3232D">
              <w:t>C4-253357</w:t>
            </w:r>
          </w:p>
        </w:tc>
      </w:tr>
      <w:tr w:rsidR="00F15DC7" w:rsidRPr="00D3232D" w14:paraId="05F6C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54D7" w14:textId="77777777" w:rsidR="00D3232D" w:rsidRPr="00D3232D" w:rsidRDefault="00D3232D">
            <w:r w:rsidRPr="00D3232D">
              <w:t>C4-253034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7846" w14:textId="77777777" w:rsidR="00D3232D" w:rsidRPr="00D3232D" w:rsidRDefault="00D3232D">
            <w:r w:rsidRPr="00D3232D">
              <w:t>S5-252788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E9CC" w14:textId="77777777" w:rsidR="00D3232D" w:rsidRPr="00D3232D" w:rsidRDefault="00D3232D">
            <w:r w:rsidRPr="00D3232D">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30A5"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F564"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1FA2A" w14:textId="77777777" w:rsidR="00D3232D" w:rsidRPr="00D3232D" w:rsidRDefault="00D3232D">
            <w:r w:rsidRPr="00D3232D">
              <w:t>????</w:t>
            </w:r>
          </w:p>
        </w:tc>
      </w:tr>
      <w:tr w:rsidR="00F15DC7" w:rsidRPr="00D3232D" w14:paraId="0398E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F2751" w14:textId="77777777" w:rsidR="00D3232D" w:rsidRPr="00D3232D" w:rsidRDefault="00D3232D">
            <w:r w:rsidRPr="00D3232D">
              <w:t>C4-253035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29EA" w14:textId="77777777" w:rsidR="00D3232D" w:rsidRPr="00D3232D" w:rsidRDefault="00D3232D">
            <w:r w:rsidRPr="00D3232D">
              <w:t>S5-253101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C788" w14:textId="77777777" w:rsidR="00D3232D" w:rsidRPr="00D3232D" w:rsidRDefault="00D3232D">
            <w:r w:rsidRPr="00D3232D">
              <w:t>LS reply on Extending Charging Support in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77DC" w14:textId="77777777" w:rsidR="00D3232D" w:rsidRPr="00D3232D" w:rsidRDefault="00D3232D">
            <w:r w:rsidRPr="00D3232D">
              <w:t>SA WG5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0963"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0C55" w14:textId="77777777" w:rsidR="00D3232D" w:rsidRPr="00D3232D" w:rsidRDefault="00D3232D">
            <w:r w:rsidRPr="00D3232D">
              <w:t>(none)</w:t>
            </w:r>
          </w:p>
        </w:tc>
      </w:tr>
      <w:tr w:rsidR="00F15DC7" w:rsidRPr="00D3232D" w14:paraId="7DD066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BA49" w14:textId="77777777" w:rsidR="00D3232D" w:rsidRPr="00D3232D" w:rsidRDefault="00D3232D">
            <w:r w:rsidRPr="00D3232D">
              <w:t>C4-253036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534C" w14:textId="77777777" w:rsidR="00D3232D" w:rsidRPr="00D3232D" w:rsidRDefault="00D3232D">
            <w:r w:rsidRPr="00D3232D">
              <w:t>UPG14_109r3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36BD" w14:textId="77777777" w:rsidR="00D3232D" w:rsidRPr="00D3232D" w:rsidRDefault="00D3232D">
            <w:r w:rsidRPr="00D3232D">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DF057" w14:textId="77777777" w:rsidR="00D3232D" w:rsidRPr="00D3232D" w:rsidRDefault="00D3232D">
            <w:r w:rsidRPr="00D3232D">
              <w:t>GSMA NG UPG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00DC"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EE29" w14:textId="77777777" w:rsidR="00D3232D" w:rsidRPr="00D3232D" w:rsidRDefault="00D3232D">
            <w:r w:rsidRPr="00D3232D">
              <w:t>(none)</w:t>
            </w:r>
          </w:p>
        </w:tc>
      </w:tr>
      <w:tr w:rsidR="00F15DC7" w:rsidRPr="00D3232D" w14:paraId="6B594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EBA48" w14:textId="77777777" w:rsidR="00D3232D" w:rsidRPr="00D3232D" w:rsidRDefault="00D3232D">
            <w:r w:rsidRPr="00D3232D">
              <w:t>C4-253056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3D30" w14:textId="77777777" w:rsidR="00D3232D" w:rsidRPr="00D3232D" w:rsidRDefault="00D3232D">
            <w:r w:rsidRPr="00D3232D">
              <w:t>RP-251859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3CE5" w14:textId="77777777" w:rsidR="00D3232D" w:rsidRPr="00D3232D" w:rsidRDefault="00D3232D">
            <w:r w:rsidRPr="00D3232D">
              <w:t>Reply LS from RAN on removal of support of PWS over satellite NG-RAN in Rel-17 and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EA98" w14:textId="77777777" w:rsidR="00D3232D" w:rsidRPr="00D3232D" w:rsidRDefault="00D3232D">
            <w:r w:rsidRPr="00D3232D">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9950B"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C04D" w14:textId="77777777" w:rsidR="00D3232D" w:rsidRPr="00D3232D" w:rsidRDefault="00D3232D">
            <w:r w:rsidRPr="00D3232D">
              <w:t>(none)</w:t>
            </w:r>
          </w:p>
        </w:tc>
      </w:tr>
      <w:tr w:rsidR="00F15DC7" w:rsidRPr="00D3232D" w14:paraId="2F9A41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8D20" w14:textId="77777777" w:rsidR="00D3232D" w:rsidRPr="00D3232D" w:rsidRDefault="00D3232D">
            <w:r w:rsidRPr="00D3232D">
              <w:t>C4-253057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E4C3" w14:textId="77777777" w:rsidR="00D3232D" w:rsidRPr="00D3232D" w:rsidRDefault="00D3232D">
            <w:r w:rsidRPr="00D3232D">
              <w:t>SP-250807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C20A" w14:textId="77777777" w:rsidR="00D3232D" w:rsidRPr="00D3232D" w:rsidRDefault="00D3232D">
            <w:r w:rsidRPr="00D3232D">
              <w:t>Reply LS on the conclusion of FS_MINT_Ph2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D220" w14:textId="77777777" w:rsidR="00D3232D" w:rsidRPr="00D3232D" w:rsidRDefault="00D3232D">
            <w:r w:rsidRPr="00D3232D">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6DCF5"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79D8" w14:textId="77777777" w:rsidR="00D3232D" w:rsidRPr="00D3232D" w:rsidRDefault="00D3232D">
            <w:r w:rsidRPr="00D3232D">
              <w:t>(none)</w:t>
            </w:r>
          </w:p>
        </w:tc>
      </w:tr>
      <w:tr w:rsidR="00F15DC7" w:rsidRPr="00D3232D" w14:paraId="63942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7EFE" w14:textId="77777777" w:rsidR="00D3232D" w:rsidRPr="00D3232D" w:rsidRDefault="00D3232D">
            <w:r w:rsidRPr="00D3232D">
              <w:t>C4-253349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A373" w14:textId="77777777" w:rsidR="00D3232D" w:rsidRPr="00D3232D" w:rsidRDefault="00D3232D">
            <w:r w:rsidRPr="00D3232D">
              <w:t>S4-251471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5011" w14:textId="77777777" w:rsidR="00D3232D" w:rsidRPr="00D3232D" w:rsidRDefault="00D3232D">
            <w:r w:rsidRPr="00D3232D">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7551F"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961E7" w14:textId="77777777" w:rsidR="00D3232D" w:rsidRPr="00D3232D" w:rsidRDefault="00D3232D">
            <w:r w:rsidRPr="00D3232D">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D9404" w14:textId="77777777" w:rsidR="00D3232D" w:rsidRPr="00D3232D" w:rsidRDefault="00D3232D">
            <w:r w:rsidRPr="00D3232D">
              <w:t>(none)</w:t>
            </w:r>
          </w:p>
        </w:tc>
      </w:tr>
    </w:tbl>
    <w:p w14:paraId="44B5F0F9" w14:textId="77777777" w:rsidR="00D3232D" w:rsidRPr="00D3232D" w:rsidRDefault="00D3232D" w:rsidP="00D3232D"/>
    <w:p w14:paraId="12EA6AC9" w14:textId="77777777" w:rsidR="00D3232D" w:rsidRPr="00D3232D" w:rsidRDefault="00D3232D" w:rsidP="00D3232D"/>
    <w:p w14:paraId="460F4AD4" w14:textId="77777777" w:rsidR="00D3232D" w:rsidRPr="00D3232D" w:rsidRDefault="00D3232D" w:rsidP="00D3232D">
      <w:pPr>
        <w:pStyle w:val="Heading3"/>
      </w:pPr>
      <w:r w:rsidRPr="00D3232D">
        <w:t>C2: Outgoing liaison statements</w:t>
      </w:r>
    </w:p>
    <w:p w14:paraId="53B68E7E"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5209"/>
        <w:gridCol w:w="1287"/>
        <w:gridCol w:w="1001"/>
        <w:gridCol w:w="1251"/>
      </w:tblGrid>
      <w:tr w:rsidR="00F15DC7" w:rsidRPr="00D3232D" w14:paraId="17DF2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54BB2"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AFED"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DCC8" w14:textId="77777777" w:rsidR="00D3232D" w:rsidRPr="00D3232D" w:rsidRDefault="00D3232D" w:rsidP="00D3232D">
            <w:pPr>
              <w:rPr>
                <w:b/>
              </w:rPr>
            </w:pPr>
            <w:r w:rsidRPr="00D3232D">
              <w:rPr>
                <w:b/>
              </w:rP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BBA6" w14:textId="77777777" w:rsidR="00D3232D" w:rsidRPr="00D3232D" w:rsidRDefault="00D3232D" w:rsidP="00D3232D">
            <w:pPr>
              <w:rPr>
                <w:b/>
              </w:rPr>
            </w:pPr>
            <w:r w:rsidRPr="00D3232D">
              <w:rPr>
                <w:b/>
              </w:rP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A4BA" w14:textId="77777777" w:rsidR="00D3232D" w:rsidRPr="00D3232D" w:rsidRDefault="00D3232D" w:rsidP="00D3232D">
            <w:pPr>
              <w:rPr>
                <w:b/>
              </w:rPr>
            </w:pPr>
            <w:r w:rsidRPr="00D3232D">
              <w:rPr>
                <w:b/>
              </w:rPr>
              <w:t>reply to i/c LS</w:t>
            </w:r>
          </w:p>
        </w:tc>
      </w:tr>
      <w:tr w:rsidR="00F15DC7" w:rsidRPr="00D3232D" w14:paraId="787E9D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4460" w14:textId="77777777" w:rsidR="00D3232D" w:rsidRPr="00D3232D" w:rsidRDefault="00D3232D" w:rsidP="00D3232D">
            <w:r w:rsidRPr="00D3232D">
              <w:t>C4-253086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8F55C" w14:textId="77777777" w:rsidR="00D3232D" w:rsidRPr="00D3232D" w:rsidRDefault="00D3232D">
            <w:r w:rsidRPr="00D3232D">
              <w:t>Reply LS on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A622" w14:textId="77777777" w:rsidR="00D3232D" w:rsidRPr="00D3232D" w:rsidRDefault="00D3232D">
            <w:r w:rsidRPr="00D3232D">
              <w:t>GSMA CVD PoE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4CC7" w14:textId="77777777" w:rsidR="00D3232D" w:rsidRPr="00D3232D" w:rsidRDefault="00D3232D">
            <w:r w:rsidRPr="00D3232D">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53C0" w14:textId="77777777" w:rsidR="00D3232D" w:rsidRPr="00D3232D" w:rsidRDefault="00D3232D">
            <w:r w:rsidRPr="00D3232D">
              <w:t>CVD-2025-0101</w:t>
            </w:r>
          </w:p>
        </w:tc>
      </w:tr>
      <w:tr w:rsidR="00F15DC7" w:rsidRPr="00D3232D" w14:paraId="5C1360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66A0" w14:textId="77777777" w:rsidR="00D3232D" w:rsidRPr="00D3232D" w:rsidRDefault="00D3232D">
            <w:r w:rsidRPr="00D3232D">
              <w:t>C4-253160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C3B2" w14:textId="77777777" w:rsidR="00D3232D" w:rsidRPr="00D3232D" w:rsidRDefault="00D3232D">
            <w:r w:rsidRPr="00D3232D">
              <w:t>Reply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46A7" w14:textId="77777777" w:rsidR="00D3232D" w:rsidRPr="00D3232D" w:rsidRDefault="00D3232D">
            <w:r w:rsidRPr="00D3232D">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336FB" w14:textId="77777777" w:rsidR="00D3232D" w:rsidRPr="00D3232D" w:rsidRDefault="00D3232D">
            <w:r w:rsidRPr="00D3232D">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0B83" w14:textId="77777777" w:rsidR="00D3232D" w:rsidRPr="00D3232D" w:rsidRDefault="00D3232D">
            <w:r w:rsidRPr="00D3232D">
              <w:t>C4-253014</w:t>
            </w:r>
          </w:p>
        </w:tc>
      </w:tr>
      <w:tr w:rsidR="00F15DC7" w:rsidRPr="00D3232D" w14:paraId="751526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6CC4" w14:textId="77777777" w:rsidR="00D3232D" w:rsidRPr="00D3232D" w:rsidRDefault="00D3232D">
            <w:r w:rsidRPr="00D3232D">
              <w:t>C4-253357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8767" w14:textId="77777777" w:rsidR="00D3232D" w:rsidRPr="00D3232D" w:rsidRDefault="00D3232D">
            <w:r w:rsidRPr="00D3232D">
              <w:t>Reply LS on PLMN ID checks in interconnect scenarios when NFc supports multiple PLMN Ids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38FB" w14:textId="77777777" w:rsidR="00D3232D" w:rsidRPr="00D3232D" w:rsidRDefault="00D3232D">
            <w:r w:rsidRPr="00D3232D">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E8B8"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DEA4" w14:textId="77777777" w:rsidR="00D3232D" w:rsidRPr="00D3232D" w:rsidRDefault="00D3232D">
            <w:r w:rsidRPr="00D3232D">
              <w:t>C4-253033</w:t>
            </w:r>
          </w:p>
        </w:tc>
      </w:tr>
      <w:tr w:rsidR="00F15DC7" w:rsidRPr="00D3232D" w14:paraId="239794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1FEB" w14:textId="77777777" w:rsidR="00D3232D" w:rsidRPr="00D3232D" w:rsidRDefault="00D3232D">
            <w:r w:rsidRPr="00D3232D">
              <w:t>C4-253415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F569B" w14:textId="77777777" w:rsidR="00D3232D" w:rsidRPr="00D3232D" w:rsidRDefault="00D3232D">
            <w:r w:rsidRPr="00D3232D">
              <w:t>Reply 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6926" w14:textId="77777777" w:rsidR="00D3232D" w:rsidRPr="00D3232D" w:rsidRDefault="00D3232D">
            <w:r w:rsidRPr="00D3232D">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C5C5" w14:textId="77777777" w:rsidR="00D3232D" w:rsidRPr="00D3232D" w:rsidRDefault="00D3232D">
            <w:r w:rsidRPr="00D3232D">
              <w:t>CT3,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1738" w14:textId="77777777" w:rsidR="00D3232D" w:rsidRPr="00D3232D" w:rsidRDefault="00D3232D">
            <w:r w:rsidRPr="00D3232D">
              <w:t>C4-253034</w:t>
            </w:r>
          </w:p>
        </w:tc>
      </w:tr>
      <w:tr w:rsidR="00F15DC7" w:rsidRPr="00D3232D" w14:paraId="0C7BA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39C5" w14:textId="77777777" w:rsidR="00D3232D" w:rsidRPr="00D3232D" w:rsidRDefault="00D3232D">
            <w:r w:rsidRPr="00D3232D">
              <w:t>C4-253434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6E08E" w14:textId="77777777" w:rsidR="00D3232D" w:rsidRPr="00D3232D" w:rsidRDefault="00D3232D">
            <w:r w:rsidRPr="00D3232D">
              <w:t>Event Exposure on UE Reachable for DL Traffic for UE in RRC-Inactive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84F3" w14:textId="77777777" w:rsidR="00D3232D" w:rsidRPr="00D3232D" w:rsidRDefault="00D3232D">
            <w:r w:rsidRPr="00D3232D">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1E31" w14:textId="77777777" w:rsidR="00D3232D" w:rsidRPr="00D3232D" w:rsidRDefault="00D3232D">
            <w:r w:rsidRPr="00D3232D">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1552" w14:textId="77777777" w:rsidR="00D3232D" w:rsidRPr="00D3232D" w:rsidRDefault="00D3232D"/>
        </w:tc>
      </w:tr>
      <w:tr w:rsidR="00F15DC7" w:rsidRPr="00D3232D" w14:paraId="37991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5E07" w14:textId="77777777" w:rsidR="00D3232D" w:rsidRPr="00D3232D" w:rsidRDefault="00D3232D">
            <w:r w:rsidRPr="00D3232D">
              <w:t>C4-253575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1B84" w14:textId="77777777" w:rsidR="00D3232D" w:rsidRPr="00D3232D" w:rsidRDefault="00D3232D">
            <w:r w:rsidRPr="00D3232D">
              <w:t>LS on Structure updates of AIoT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8339" w14:textId="77777777" w:rsidR="00D3232D" w:rsidRPr="00D3232D" w:rsidRDefault="00D3232D">
            <w:r w:rsidRPr="00D3232D">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0D9A" w14:textId="77777777" w:rsidR="00D3232D" w:rsidRPr="00D3232D" w:rsidRDefault="00D3232D">
            <w:r w:rsidRPr="00D3232D">
              <w:t>SA3,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ABC5E" w14:textId="77777777" w:rsidR="00D3232D" w:rsidRPr="00D3232D" w:rsidRDefault="00D3232D">
            <w:r w:rsidRPr="00D3232D">
              <w:t>-</w:t>
            </w:r>
          </w:p>
        </w:tc>
      </w:tr>
      <w:tr w:rsidR="00F15DC7" w:rsidRPr="00D3232D" w14:paraId="3C9A7B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0634" w14:textId="77777777" w:rsidR="00D3232D" w:rsidRPr="00D3232D" w:rsidRDefault="00D3232D">
            <w:r w:rsidRPr="00D3232D">
              <w:t>C4-253576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BFEC" w14:textId="77777777" w:rsidR="00D3232D" w:rsidRPr="00D3232D" w:rsidRDefault="00D3232D">
            <w:r w:rsidRPr="00D3232D">
              <w:t>Clarification on 5G VN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A212" w14:textId="77777777" w:rsidR="00D3232D" w:rsidRPr="00D3232D" w:rsidRDefault="00D3232D">
            <w:r w:rsidRPr="00D3232D">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3E24" w14:textId="77777777" w:rsidR="00D3232D" w:rsidRPr="00D3232D" w:rsidRDefault="00D3232D">
            <w:r w:rsidRPr="00D3232D">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CE5D" w14:textId="77777777" w:rsidR="00D3232D" w:rsidRPr="00D3232D" w:rsidRDefault="00D3232D">
            <w:r w:rsidRPr="00D3232D">
              <w:t>-</w:t>
            </w:r>
          </w:p>
        </w:tc>
      </w:tr>
    </w:tbl>
    <w:p w14:paraId="0D758DA7" w14:textId="77777777" w:rsidR="00D3232D" w:rsidRPr="00D3232D" w:rsidRDefault="00D3232D" w:rsidP="00D3232D"/>
    <w:p w14:paraId="71C80619" w14:textId="77777777" w:rsidR="00D3232D" w:rsidRPr="00D3232D" w:rsidRDefault="00D3232D" w:rsidP="00D3232D">
      <w:pPr>
        <w:pStyle w:val="Heading2"/>
      </w:pPr>
      <w:r w:rsidRPr="00D3232D">
        <w:br w:type="page"/>
      </w:r>
      <w:r w:rsidRPr="00D3232D">
        <w:lastRenderedPageBreak/>
        <w:t>Annex D: List of agreed/approved new and revised Work Items</w:t>
      </w:r>
    </w:p>
    <w:p w14:paraId="219EE365"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4915"/>
        <w:gridCol w:w="2177"/>
        <w:gridCol w:w="1244"/>
      </w:tblGrid>
      <w:tr w:rsidR="00F15DC7" w:rsidRPr="00D3232D" w14:paraId="364395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6C56"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067F" w14:textId="77777777" w:rsidR="00D3232D" w:rsidRPr="00D3232D" w:rsidRDefault="00D3232D" w:rsidP="00D3232D">
            <w:pPr>
              <w:rPr>
                <w:b/>
              </w:rPr>
            </w:pPr>
            <w:r w:rsidRPr="00D3232D">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F526" w14:textId="77777777" w:rsidR="00D3232D" w:rsidRPr="00D3232D" w:rsidRDefault="00D3232D" w:rsidP="00D3232D">
            <w:pPr>
              <w:rPr>
                <w:b/>
              </w:rPr>
            </w:pPr>
            <w:r w:rsidRPr="00D3232D">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9A9CA" w14:textId="77777777" w:rsidR="00D3232D" w:rsidRPr="00D3232D" w:rsidRDefault="00D3232D" w:rsidP="00D3232D">
            <w:pPr>
              <w:rPr>
                <w:b/>
              </w:rPr>
            </w:pPr>
            <w:r w:rsidRPr="00D3232D">
              <w:rPr>
                <w:b/>
              </w:rPr>
              <w:t>new/revised</w:t>
            </w:r>
          </w:p>
        </w:tc>
      </w:tr>
      <w:tr w:rsidR="00F15DC7" w:rsidRPr="00D3232D" w14:paraId="01C8D0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B2E4" w14:textId="77777777" w:rsidR="00D3232D" w:rsidRPr="00D3232D" w:rsidRDefault="00D3232D" w:rsidP="00D3232D">
            <w:r w:rsidRPr="00D3232D">
              <w:t>C4-253571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C1B3" w14:textId="77777777" w:rsidR="00D3232D" w:rsidRPr="00D3232D" w:rsidRDefault="00D3232D">
            <w:r w:rsidRPr="00D3232D">
              <w:t>new WID_Protocol for AI Data Collection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C6F2" w14:textId="77777777" w:rsidR="00D3232D" w:rsidRPr="00D3232D" w:rsidRDefault="00D3232D">
            <w:r w:rsidRPr="00D3232D">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005C" w14:textId="77777777" w:rsidR="00D3232D" w:rsidRPr="00D3232D" w:rsidRDefault="00D3232D">
            <w:r w:rsidRPr="00D3232D">
              <w:t>WID new</w:t>
            </w:r>
          </w:p>
        </w:tc>
      </w:tr>
      <w:tr w:rsidR="00F15DC7" w:rsidRPr="00D3232D" w14:paraId="2B1C91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652E" w14:textId="77777777" w:rsidR="00D3232D" w:rsidRPr="00D3232D" w:rsidRDefault="00D3232D">
            <w:r w:rsidRPr="00D3232D">
              <w:t>C4-253352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35F4B" w14:textId="77777777" w:rsidR="00D3232D" w:rsidRPr="00D3232D" w:rsidRDefault="00D3232D">
            <w:r w:rsidRPr="00D3232D">
              <w:t>Revised WID on CT aspects on Advanced Media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98F5"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F19B" w14:textId="77777777" w:rsidR="00D3232D" w:rsidRPr="00D3232D" w:rsidRDefault="00D3232D">
            <w:r w:rsidRPr="00D3232D">
              <w:t>WID revised</w:t>
            </w:r>
          </w:p>
        </w:tc>
      </w:tr>
    </w:tbl>
    <w:p w14:paraId="02149ADD" w14:textId="77777777" w:rsidR="00D3232D" w:rsidRPr="00D3232D" w:rsidRDefault="00D3232D" w:rsidP="00D3232D"/>
    <w:p w14:paraId="6B85C003" w14:textId="77777777" w:rsidR="00D3232D" w:rsidRPr="00D3232D" w:rsidRDefault="00D3232D" w:rsidP="00D3232D">
      <w:pPr>
        <w:pStyle w:val="Heading2"/>
      </w:pPr>
      <w:r w:rsidRPr="00D3232D">
        <w:br w:type="page"/>
      </w:r>
      <w:r w:rsidRPr="00D3232D">
        <w:lastRenderedPageBreak/>
        <w:t>Annex E: List of draft Technical Specifications and Reports</w:t>
      </w:r>
    </w:p>
    <w:p w14:paraId="052427FC"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766"/>
        <w:gridCol w:w="616"/>
        <w:gridCol w:w="1622"/>
      </w:tblGrid>
      <w:tr w:rsidR="00F15DC7" w:rsidRPr="00D3232D" w14:paraId="62B62C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A086" w14:textId="77777777" w:rsidR="00D3232D" w:rsidRPr="00D3232D" w:rsidRDefault="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1470" w14:textId="77777777" w:rsidR="00D3232D" w:rsidRPr="00D3232D" w:rsidRDefault="00D3232D" w:rsidP="00D3232D">
            <w:pPr>
              <w:rPr>
                <w:b/>
              </w:rPr>
            </w:pPr>
            <w:r w:rsidRPr="00D3232D">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BC6" w14:textId="77777777" w:rsidR="00D3232D" w:rsidRPr="00D3232D" w:rsidRDefault="00D3232D" w:rsidP="00D3232D">
            <w:pPr>
              <w:rPr>
                <w:b/>
              </w:rPr>
            </w:pPr>
            <w:r w:rsidRPr="00D3232D">
              <w:rPr>
                <w:b/>
              </w:rP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D1AA" w14:textId="77777777" w:rsidR="00D3232D" w:rsidRPr="00D3232D" w:rsidRDefault="00D3232D" w:rsidP="00D3232D">
            <w:pPr>
              <w:rPr>
                <w:b/>
              </w:rPr>
            </w:pPr>
            <w:r w:rsidRPr="00D3232D">
              <w:rPr>
                <w:b/>
              </w:rPr>
              <w:t>Doc title</w:t>
            </w:r>
          </w:p>
        </w:tc>
      </w:tr>
      <w:tr w:rsidR="00F15DC7" w:rsidRPr="00D3232D" w14:paraId="6F4F80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B226F" w14:textId="77777777" w:rsidR="00D3232D" w:rsidRPr="00D3232D" w:rsidRDefault="00D3232D" w:rsidP="00D3232D">
            <w:r w:rsidRPr="00D3232D">
              <w:t>C4-253538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4B7BD" w14:textId="77777777" w:rsidR="00D3232D" w:rsidRPr="00D3232D" w:rsidRDefault="00D3232D">
            <w:r w:rsidRPr="00D3232D">
              <w:t>29.889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CF71" w14:textId="77777777" w:rsidR="00D3232D" w:rsidRPr="00D3232D" w:rsidRDefault="00D3232D">
            <w:r w:rsidRPr="00D3232D">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D3F" w14:textId="77777777" w:rsidR="00D3232D" w:rsidRPr="00D3232D" w:rsidRDefault="00D3232D">
            <w:r w:rsidRPr="00D3232D">
              <w:t>TR 29.889 v1.1.0</w:t>
            </w:r>
          </w:p>
        </w:tc>
      </w:tr>
      <w:tr w:rsidR="00F15DC7" w:rsidRPr="00D3232D" w14:paraId="05E0E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799B" w14:textId="77777777" w:rsidR="00D3232D" w:rsidRPr="00D3232D" w:rsidRDefault="00D3232D">
            <w:r w:rsidRPr="00D3232D">
              <w:t>C4-253539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241F" w14:textId="77777777" w:rsidR="00D3232D" w:rsidRPr="00D3232D" w:rsidRDefault="00D3232D">
            <w:r w:rsidRPr="00D3232D">
              <w:t>29.867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99EB" w14:textId="77777777" w:rsidR="00D3232D" w:rsidRPr="00D3232D" w:rsidRDefault="00D3232D">
            <w:r w:rsidRPr="00D3232D">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B25A" w14:textId="77777777" w:rsidR="00D3232D" w:rsidRPr="00D3232D" w:rsidRDefault="00D3232D">
            <w:r w:rsidRPr="00D3232D">
              <w:t>TR 29.867 v0.2.0</w:t>
            </w:r>
          </w:p>
        </w:tc>
      </w:tr>
      <w:tr w:rsidR="00F15DC7" w:rsidRPr="00D3232D" w14:paraId="3830BC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7ED90" w14:textId="77777777" w:rsidR="00D3232D" w:rsidRPr="00D3232D" w:rsidRDefault="00D3232D">
            <w:r w:rsidRPr="00D3232D">
              <w:t>C4-253540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6B82" w14:textId="77777777" w:rsidR="00D3232D" w:rsidRPr="00D3232D" w:rsidRDefault="00D3232D">
            <w:r w:rsidRPr="00D3232D">
              <w:t>29.369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048F" w14:textId="77777777" w:rsidR="00D3232D" w:rsidRPr="00D3232D" w:rsidRDefault="00D3232D">
            <w:r w:rsidRPr="00D3232D">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D3D7" w14:textId="77777777" w:rsidR="00D3232D" w:rsidRPr="00D3232D" w:rsidRDefault="00D3232D">
            <w:r w:rsidRPr="00D3232D">
              <w:t>TS 29.369 v</w:t>
            </w:r>
          </w:p>
        </w:tc>
      </w:tr>
      <w:tr w:rsidR="00F15DC7" w:rsidRPr="00D3232D" w14:paraId="63F17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E761" w14:textId="77777777" w:rsidR="00D3232D" w:rsidRPr="00D3232D" w:rsidRDefault="00D3232D">
            <w:r w:rsidRPr="00D3232D">
              <w:t>C4-253541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47A2" w14:textId="77777777" w:rsidR="00D3232D" w:rsidRPr="00D3232D" w:rsidRDefault="00D3232D">
            <w:r w:rsidRPr="00D3232D">
              <w:t>29.506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2F20F" w14:textId="77777777" w:rsidR="00D3232D" w:rsidRPr="00D3232D" w:rsidRDefault="00D3232D">
            <w:r w:rsidRPr="00D3232D">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0BFB" w14:textId="77777777" w:rsidR="00D3232D" w:rsidRPr="00D3232D" w:rsidRDefault="00D3232D">
            <w:r w:rsidRPr="00D3232D">
              <w:t>TS 29.506 v)</w:t>
            </w:r>
          </w:p>
        </w:tc>
      </w:tr>
      <w:tr w:rsidR="00F15DC7" w:rsidRPr="00D3232D" w14:paraId="4F7D8C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BF4B" w14:textId="77777777" w:rsidR="00D3232D" w:rsidRPr="00D3232D" w:rsidRDefault="00D3232D">
            <w:r w:rsidRPr="00D3232D">
              <w:t>C4-253542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7391" w14:textId="77777777" w:rsidR="00D3232D" w:rsidRPr="00D3232D" w:rsidRDefault="00D3232D">
            <w:r w:rsidRPr="00D3232D">
              <w:t>29.570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5AEB" w14:textId="77777777" w:rsidR="00D3232D" w:rsidRPr="00D3232D" w:rsidRDefault="00D3232D">
            <w:r w:rsidRPr="00D3232D">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A9A9" w14:textId="77777777" w:rsidR="00D3232D" w:rsidRPr="00D3232D" w:rsidRDefault="00D3232D">
            <w:r w:rsidRPr="00D3232D">
              <w:t>TS 29.570 v1.1.0</w:t>
            </w:r>
          </w:p>
        </w:tc>
      </w:tr>
    </w:tbl>
    <w:p w14:paraId="1E7FA38F" w14:textId="77777777" w:rsidR="00D3232D" w:rsidRPr="00D3232D" w:rsidRDefault="00D3232D" w:rsidP="00D3232D"/>
    <w:p w14:paraId="21B26683" w14:textId="77777777" w:rsidR="00D3232D" w:rsidRPr="00D3232D" w:rsidRDefault="00D3232D" w:rsidP="00D3232D">
      <w:pPr>
        <w:pStyle w:val="Heading2"/>
      </w:pPr>
      <w:r w:rsidRPr="00D3232D">
        <w:br w:type="page"/>
      </w:r>
      <w:r w:rsidRPr="00D3232D">
        <w:lastRenderedPageBreak/>
        <w:t>Annex F: List of action items</w:t>
      </w:r>
    </w:p>
    <w:p w14:paraId="541386F5"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gridCol w:w="1239"/>
        <w:gridCol w:w="822"/>
      </w:tblGrid>
      <w:tr w:rsidR="00F15DC7" w:rsidRPr="00D3232D" w14:paraId="6EF0FA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D36E7" w14:textId="77777777" w:rsidR="00D3232D" w:rsidRPr="00D3232D" w:rsidRDefault="00D3232D">
            <w:pPr>
              <w:rPr>
                <w:b/>
              </w:rPr>
            </w:pPr>
            <w:r w:rsidRPr="00D3232D">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03D9" w14:textId="77777777" w:rsidR="00D3232D" w:rsidRPr="00D3232D" w:rsidRDefault="00D3232D" w:rsidP="00D3232D">
            <w:pPr>
              <w:rPr>
                <w:b/>
              </w:rPr>
            </w:pPr>
            <w:r w:rsidRPr="00D3232D">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840F" w14:textId="77777777" w:rsidR="00D3232D" w:rsidRPr="00D3232D" w:rsidRDefault="00D3232D" w:rsidP="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0053" w14:textId="77777777" w:rsidR="00D3232D" w:rsidRPr="00D3232D" w:rsidRDefault="00D3232D" w:rsidP="00D3232D">
            <w:pPr>
              <w:rPr>
                <w:b/>
              </w:rPr>
            </w:pPr>
            <w:r w:rsidRPr="00D3232D">
              <w:rPr>
                <w:b/>
              </w:rP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57EE" w14:textId="77777777" w:rsidR="00D3232D" w:rsidRPr="00D3232D" w:rsidRDefault="00D3232D" w:rsidP="00D3232D">
            <w:pPr>
              <w:rPr>
                <w:b/>
              </w:rPr>
            </w:pPr>
            <w:r w:rsidRPr="00D3232D">
              <w:rPr>
                <w:b/>
              </w:rP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0EF6" w14:textId="77777777" w:rsidR="00D3232D" w:rsidRPr="00D3232D" w:rsidRDefault="00D3232D" w:rsidP="00D3232D">
            <w:pPr>
              <w:rPr>
                <w:b/>
              </w:rPr>
            </w:pPr>
            <w:r w:rsidRPr="00D3232D">
              <w:rPr>
                <w:b/>
              </w:rPr>
              <w:t>Due by</w:t>
            </w:r>
          </w:p>
        </w:tc>
      </w:tr>
    </w:tbl>
    <w:p w14:paraId="2DD3CD2B" w14:textId="77777777" w:rsidR="00D3232D" w:rsidRPr="00D3232D" w:rsidRDefault="00D3232D" w:rsidP="00D3232D"/>
    <w:p w14:paraId="3172B3FA" w14:textId="77777777" w:rsidR="00D3232D" w:rsidRPr="00D3232D" w:rsidRDefault="00D3232D" w:rsidP="00D3232D">
      <w:pPr>
        <w:pStyle w:val="Heading2"/>
      </w:pPr>
      <w:r w:rsidRPr="00D3232D">
        <w:br w:type="page"/>
      </w:r>
      <w:r w:rsidRPr="00D3232D">
        <w:lastRenderedPageBreak/>
        <w:t>Annex G: List of decisions</w:t>
      </w:r>
    </w:p>
    <w:p w14:paraId="186F50FE"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tblGrid>
      <w:tr w:rsidR="00F15DC7" w:rsidRPr="00D3232D" w14:paraId="14DA3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EB95" w14:textId="77777777" w:rsidR="00D3232D" w:rsidRPr="00D3232D" w:rsidRDefault="00D3232D">
            <w:pPr>
              <w:rPr>
                <w:b/>
              </w:rPr>
            </w:pPr>
            <w:r w:rsidRPr="00D3232D">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554D" w14:textId="77777777" w:rsidR="00D3232D" w:rsidRPr="00D3232D" w:rsidRDefault="00D3232D" w:rsidP="00D3232D">
            <w:pPr>
              <w:rPr>
                <w:b/>
              </w:rPr>
            </w:pPr>
            <w:r w:rsidRPr="00D3232D">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7DB" w14:textId="77777777" w:rsidR="00D3232D" w:rsidRPr="00D3232D" w:rsidRDefault="00D3232D" w:rsidP="00D3232D">
            <w:pPr>
              <w:rPr>
                <w:b/>
              </w:rPr>
            </w:pPr>
            <w:r w:rsidRPr="00D3232D">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0A55" w14:textId="77777777" w:rsidR="00D3232D" w:rsidRPr="00D3232D" w:rsidRDefault="00D3232D" w:rsidP="00D3232D">
            <w:pPr>
              <w:rPr>
                <w:b/>
              </w:rPr>
            </w:pPr>
            <w:r w:rsidRPr="00D3232D">
              <w:rPr>
                <w:b/>
              </w:rPr>
              <w:t>Details</w:t>
            </w:r>
          </w:p>
        </w:tc>
      </w:tr>
    </w:tbl>
    <w:p w14:paraId="11B9284A" w14:textId="77777777" w:rsidR="00D3232D" w:rsidRPr="00D3232D" w:rsidRDefault="00D3232D" w:rsidP="00D3232D"/>
    <w:p w14:paraId="074B494C" w14:textId="77777777" w:rsidR="00D3232D" w:rsidRPr="00D3232D" w:rsidRDefault="00D3232D" w:rsidP="00D3232D">
      <w:pPr>
        <w:pStyle w:val="Heading2"/>
      </w:pPr>
      <w:r w:rsidRPr="00D3232D">
        <w:br w:type="page"/>
      </w:r>
      <w:r w:rsidRPr="00D3232D">
        <w:lastRenderedPageBreak/>
        <w:t>Annex H: List of participants</w:t>
      </w:r>
    </w:p>
    <w:p w14:paraId="6E4794BD" w14:textId="77777777" w:rsidR="00D3232D" w:rsidRPr="00D3232D" w:rsidRDefault="00D3232D" w:rsidP="00D3232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4044"/>
        <w:gridCol w:w="2289"/>
      </w:tblGrid>
      <w:tr w:rsidR="00F15DC7" w:rsidRPr="00D3232D" w14:paraId="0CC524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21656" w14:textId="77777777" w:rsidR="00D3232D" w:rsidRPr="00D3232D" w:rsidRDefault="00D3232D">
            <w:pPr>
              <w:rPr>
                <w:b/>
              </w:rPr>
            </w:pPr>
            <w:r w:rsidRPr="00D3232D">
              <w:rPr>
                <w:b/>
              </w:rP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CEDC" w14:textId="77777777" w:rsidR="00D3232D" w:rsidRPr="00D3232D" w:rsidRDefault="00D3232D" w:rsidP="00D3232D">
            <w:pPr>
              <w:rPr>
                <w:b/>
              </w:rPr>
            </w:pPr>
            <w:r w:rsidRPr="00D3232D">
              <w:rPr>
                <w:b/>
              </w:rP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C428" w14:textId="77777777" w:rsidR="00D3232D" w:rsidRPr="00D3232D" w:rsidRDefault="00D3232D" w:rsidP="00D3232D">
            <w:pPr>
              <w:rPr>
                <w:b/>
              </w:rPr>
            </w:pPr>
            <w:r w:rsidRPr="00D3232D">
              <w:rPr>
                <w:b/>
              </w:rPr>
              <w:t>Status (OP)</w:t>
            </w:r>
          </w:p>
        </w:tc>
      </w:tr>
      <w:tr w:rsidR="00F15DC7" w:rsidRPr="00D3232D" w14:paraId="5C1E4B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C049" w14:textId="77777777" w:rsidR="00D3232D" w:rsidRPr="00D3232D" w:rsidRDefault="00D3232D" w:rsidP="00D3232D">
            <w:r w:rsidRPr="00D3232D">
              <w:t>AHMAD, Saad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6B09" w14:textId="77777777" w:rsidR="00D3232D" w:rsidRPr="00D3232D" w:rsidRDefault="00D3232D">
            <w:r w:rsidRPr="00D3232D">
              <w:t>InterDigital Washington 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3327" w14:textId="77777777" w:rsidR="00D3232D" w:rsidRPr="00D3232D" w:rsidRDefault="00D3232D">
            <w:r w:rsidRPr="00D3232D">
              <w:t>3GPPMEMBER (ATIS)</w:t>
            </w:r>
          </w:p>
        </w:tc>
      </w:tr>
      <w:tr w:rsidR="00F15DC7" w:rsidRPr="00D3232D" w14:paraId="5584A8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32D0" w14:textId="77777777" w:rsidR="00D3232D" w:rsidRPr="00D3232D" w:rsidRDefault="00D3232D">
            <w:r w:rsidRPr="00D3232D">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05E5" w14:textId="77777777" w:rsidR="00D3232D" w:rsidRPr="00D3232D" w:rsidRDefault="00D3232D">
            <w:r w:rsidRPr="00D3232D">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DBBD" w14:textId="77777777" w:rsidR="00D3232D" w:rsidRPr="00D3232D" w:rsidRDefault="00D3232D">
            <w:r w:rsidRPr="00D3232D">
              <w:t>3GPPMEMBER (ATIS)</w:t>
            </w:r>
          </w:p>
        </w:tc>
      </w:tr>
      <w:tr w:rsidR="00F15DC7" w:rsidRPr="00D3232D" w14:paraId="684A8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1047" w14:textId="77777777" w:rsidR="00D3232D" w:rsidRPr="00D3232D" w:rsidRDefault="00D3232D">
            <w:r w:rsidRPr="00D3232D">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F605E" w14:textId="77777777" w:rsidR="00D3232D" w:rsidRPr="00D3232D" w:rsidRDefault="00D3232D">
            <w:r w:rsidRPr="00D3232D">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B130" w14:textId="77777777" w:rsidR="00D3232D" w:rsidRPr="00D3232D" w:rsidRDefault="00D3232D">
            <w:r w:rsidRPr="00D3232D">
              <w:t>3GPPMEMBER (ATIS)</w:t>
            </w:r>
          </w:p>
        </w:tc>
      </w:tr>
      <w:tr w:rsidR="00F15DC7" w:rsidRPr="00D3232D" w14:paraId="0A9F3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CA289" w14:textId="77777777" w:rsidR="00D3232D" w:rsidRPr="00D3232D" w:rsidRDefault="00D3232D">
            <w:r w:rsidRPr="00D3232D">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1014" w14:textId="77777777" w:rsidR="00D3232D" w:rsidRPr="00D3232D" w:rsidRDefault="00D3232D">
            <w:r w:rsidRPr="00D3232D">
              <w:t>Motorola Mobility India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8C7B" w14:textId="77777777" w:rsidR="00D3232D" w:rsidRPr="00D3232D" w:rsidRDefault="00D3232D">
            <w:r w:rsidRPr="00D3232D">
              <w:t>3GPPMEMBER (ETSI)</w:t>
            </w:r>
          </w:p>
        </w:tc>
      </w:tr>
      <w:tr w:rsidR="00F15DC7" w:rsidRPr="00D3232D" w14:paraId="067F8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3FD8" w14:textId="77777777" w:rsidR="00D3232D" w:rsidRPr="00D3232D" w:rsidRDefault="00D3232D">
            <w:r w:rsidRPr="00D3232D">
              <w:t>BAE, Jaehyeon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F3AB" w14:textId="77777777" w:rsidR="00D3232D" w:rsidRPr="00D3232D" w:rsidRDefault="00D3232D">
            <w:r w:rsidRPr="00D3232D">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DBC8" w14:textId="77777777" w:rsidR="00D3232D" w:rsidRPr="00D3232D" w:rsidRDefault="00D3232D">
            <w:r w:rsidRPr="00D3232D">
              <w:t>3GPPMEMBER (ARIB)</w:t>
            </w:r>
          </w:p>
        </w:tc>
      </w:tr>
      <w:tr w:rsidR="00F15DC7" w:rsidRPr="00D3232D" w14:paraId="51EBD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C0E1" w14:textId="77777777" w:rsidR="00D3232D" w:rsidRPr="00D3232D" w:rsidRDefault="00D3232D">
            <w:r w:rsidRPr="00D3232D">
              <w:t>BAEK, Youngkyo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58FF" w14:textId="77777777" w:rsidR="00D3232D" w:rsidRPr="00D3232D" w:rsidRDefault="00D3232D">
            <w:r w:rsidRPr="00D3232D">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FFA3" w14:textId="77777777" w:rsidR="00D3232D" w:rsidRPr="00D3232D" w:rsidRDefault="00D3232D">
            <w:r w:rsidRPr="00D3232D">
              <w:t>3GPPMEMBER (ETSI)</w:t>
            </w:r>
          </w:p>
        </w:tc>
      </w:tr>
      <w:tr w:rsidR="00F15DC7" w:rsidRPr="00D3232D" w14:paraId="73E38E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7790" w14:textId="77777777" w:rsidR="00D3232D" w:rsidRPr="00D3232D" w:rsidRDefault="00D3232D">
            <w:r w:rsidRPr="00D3232D">
              <w:t>BALASIS, Filippos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BE0F" w14:textId="77777777" w:rsidR="00D3232D" w:rsidRPr="00D3232D" w:rsidRDefault="00D3232D">
            <w:r w:rsidRPr="00D3232D">
              <w:t>Motorola Mobile Com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0AC3" w14:textId="77777777" w:rsidR="00D3232D" w:rsidRPr="00D3232D" w:rsidRDefault="00D3232D">
            <w:r w:rsidRPr="00D3232D">
              <w:t>3GPPMEMBER (CCSA)</w:t>
            </w:r>
          </w:p>
        </w:tc>
      </w:tr>
      <w:tr w:rsidR="00F15DC7" w:rsidRPr="00D3232D" w14:paraId="7FEEF1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69EE" w14:textId="77777777" w:rsidR="00D3232D" w:rsidRPr="00D3232D" w:rsidRDefault="00D3232D">
            <w:r w:rsidRPr="00D3232D">
              <w:t>BALASUBRAMANIAN, Anusuya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D08F" w14:textId="77777777" w:rsidR="00D3232D" w:rsidRPr="00D3232D" w:rsidRDefault="00D3232D">
            <w:r w:rsidRPr="00D3232D">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FCF5" w14:textId="77777777" w:rsidR="00D3232D" w:rsidRPr="00D3232D" w:rsidRDefault="00D3232D">
            <w:r w:rsidRPr="00D3232D">
              <w:t>3GPPMEMBER (TSDSI)</w:t>
            </w:r>
          </w:p>
        </w:tc>
      </w:tr>
      <w:tr w:rsidR="00F15DC7" w:rsidRPr="00D3232D" w14:paraId="1B515F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261E" w14:textId="77777777" w:rsidR="00D3232D" w:rsidRPr="00D3232D" w:rsidRDefault="00D3232D">
            <w:r w:rsidRPr="00D3232D">
              <w:t>BASKARAN, Sheeba Backia 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1129" w14:textId="77777777" w:rsidR="00D3232D" w:rsidRPr="00D3232D" w:rsidRDefault="00D3232D">
            <w:r w:rsidRPr="00D3232D">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1794" w14:textId="77777777" w:rsidR="00D3232D" w:rsidRPr="00D3232D" w:rsidRDefault="00D3232D">
            <w:r w:rsidRPr="00D3232D">
              <w:t>3GPPMEMBER (ETSI)</w:t>
            </w:r>
          </w:p>
        </w:tc>
      </w:tr>
      <w:tr w:rsidR="00F15DC7" w:rsidRPr="00D3232D" w14:paraId="597234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6AE6" w14:textId="77777777" w:rsidR="00D3232D" w:rsidRPr="00D3232D" w:rsidRDefault="00D3232D">
            <w:r w:rsidRPr="00D3232D">
              <w:t>BHANGU, Manmeet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AFBB" w14:textId="77777777" w:rsidR="00D3232D" w:rsidRPr="00D3232D" w:rsidRDefault="00D3232D">
            <w:r w:rsidRPr="00D3232D">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58ED" w14:textId="77777777" w:rsidR="00D3232D" w:rsidRPr="00D3232D" w:rsidRDefault="00D3232D">
            <w:r w:rsidRPr="00D3232D">
              <w:t>3GPPMEMBER (ARIB)</w:t>
            </w:r>
          </w:p>
        </w:tc>
      </w:tr>
      <w:tr w:rsidR="00F15DC7" w:rsidRPr="00D3232D" w14:paraId="6B54D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A2410" w14:textId="77777777" w:rsidR="00D3232D" w:rsidRPr="00D3232D" w:rsidRDefault="00D3232D">
            <w:r w:rsidRPr="00D3232D">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21E6" w14:textId="77777777" w:rsidR="00D3232D" w:rsidRPr="00D3232D" w:rsidRDefault="00D3232D">
            <w:r w:rsidRPr="00D3232D">
              <w:t>Ericsson Telecom S.A. de C.V.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5537" w14:textId="77777777" w:rsidR="00D3232D" w:rsidRPr="00D3232D" w:rsidRDefault="00D3232D">
            <w:r w:rsidRPr="00D3232D">
              <w:t>3GPPMEMBER (ATIS)</w:t>
            </w:r>
          </w:p>
        </w:tc>
      </w:tr>
      <w:tr w:rsidR="00F15DC7" w:rsidRPr="00D3232D" w14:paraId="7DF7FF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0EF8" w14:textId="77777777" w:rsidR="00D3232D" w:rsidRPr="00D3232D" w:rsidRDefault="00D3232D">
            <w:r w:rsidRPr="00D3232D">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501F5" w14:textId="77777777" w:rsidR="00D3232D" w:rsidRPr="00D3232D" w:rsidRDefault="00D3232D">
            <w:r w:rsidRPr="00D3232D">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E0E1" w14:textId="77777777" w:rsidR="00D3232D" w:rsidRPr="00D3232D" w:rsidRDefault="00D3232D">
            <w:r w:rsidRPr="00D3232D">
              <w:t>3GPPMEMBER (ETSI)</w:t>
            </w:r>
          </w:p>
        </w:tc>
      </w:tr>
      <w:tr w:rsidR="00F15DC7" w:rsidRPr="00D3232D" w14:paraId="674F8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3462" w14:textId="77777777" w:rsidR="00D3232D" w:rsidRPr="00D3232D" w:rsidRDefault="00D3232D">
            <w:r w:rsidRPr="00D3232D">
              <w:t>BUCKLEY,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6DBE" w14:textId="77777777" w:rsidR="00D3232D" w:rsidRPr="00D3232D" w:rsidRDefault="00D3232D">
            <w:r w:rsidRPr="00D3232D">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D934" w14:textId="77777777" w:rsidR="00D3232D" w:rsidRPr="00D3232D" w:rsidRDefault="00D3232D">
            <w:r w:rsidRPr="00D3232D">
              <w:t>3GPPMEMBER (ETSI)</w:t>
            </w:r>
          </w:p>
        </w:tc>
      </w:tr>
      <w:tr w:rsidR="00F15DC7" w:rsidRPr="00D3232D" w14:paraId="7A0DD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E7B1" w14:textId="77777777" w:rsidR="00D3232D" w:rsidRPr="00D3232D" w:rsidRDefault="00D3232D">
            <w:r w:rsidRPr="00D3232D">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5C4C" w14:textId="77777777" w:rsidR="00D3232D" w:rsidRPr="00D3232D" w:rsidRDefault="00D3232D">
            <w:r w:rsidRPr="00D3232D">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B823" w14:textId="77777777" w:rsidR="00D3232D" w:rsidRPr="00D3232D" w:rsidRDefault="00D3232D">
            <w:r w:rsidRPr="00D3232D">
              <w:t>3GPPMEMBER (ETSI)</w:t>
            </w:r>
          </w:p>
        </w:tc>
      </w:tr>
      <w:tr w:rsidR="00F15DC7" w:rsidRPr="00D3232D" w14:paraId="5DDDFA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91BE" w14:textId="77777777" w:rsidR="00D3232D" w:rsidRPr="00D3232D" w:rsidRDefault="00D3232D">
            <w:r w:rsidRPr="00D3232D">
              <w:t>CETINKAYA, Egemen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CAA9" w14:textId="77777777" w:rsidR="00D3232D" w:rsidRPr="00D3232D" w:rsidRDefault="00D3232D">
            <w:r w:rsidRPr="00D3232D">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AEC9" w14:textId="77777777" w:rsidR="00D3232D" w:rsidRPr="00D3232D" w:rsidRDefault="00D3232D">
            <w:r w:rsidRPr="00D3232D">
              <w:t>3GPPMEMBER (ETSI)</w:t>
            </w:r>
          </w:p>
        </w:tc>
      </w:tr>
      <w:tr w:rsidR="00F15DC7" w:rsidRPr="00D3232D" w14:paraId="595B7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5A20" w14:textId="77777777" w:rsidR="00D3232D" w:rsidRPr="00D3232D" w:rsidRDefault="00D3232D">
            <w:r w:rsidRPr="00D3232D">
              <w:t>CHAKRABARTI, SAMITA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439C" w14:textId="77777777" w:rsidR="00D3232D" w:rsidRPr="00D3232D" w:rsidRDefault="00D3232D">
            <w:r w:rsidRPr="00D3232D">
              <w:t>Verizon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0842D" w14:textId="77777777" w:rsidR="00D3232D" w:rsidRPr="00D3232D" w:rsidRDefault="00D3232D">
            <w:r w:rsidRPr="00D3232D">
              <w:t>3GPPMEMBER (ETSI)</w:t>
            </w:r>
          </w:p>
        </w:tc>
      </w:tr>
      <w:tr w:rsidR="00F15DC7" w:rsidRPr="00D3232D" w14:paraId="4E2E5A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E331" w14:textId="77777777" w:rsidR="00D3232D" w:rsidRPr="00D3232D" w:rsidRDefault="00D3232D">
            <w:r w:rsidRPr="00D3232D">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A710" w14:textId="77777777" w:rsidR="00D3232D" w:rsidRPr="00D3232D" w:rsidRDefault="00D3232D">
            <w:r w:rsidRPr="00D3232D">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0FF7" w14:textId="77777777" w:rsidR="00D3232D" w:rsidRPr="00D3232D" w:rsidRDefault="00D3232D">
            <w:r w:rsidRPr="00D3232D">
              <w:t>3GPPMEMBER (ATIS)</w:t>
            </w:r>
          </w:p>
        </w:tc>
      </w:tr>
      <w:tr w:rsidR="00F15DC7" w:rsidRPr="00D3232D" w14:paraId="64F8D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F26A" w14:textId="77777777" w:rsidR="00D3232D" w:rsidRPr="00D3232D" w:rsidRDefault="00D3232D">
            <w:r w:rsidRPr="00D3232D">
              <w:t>CHELIBANE, ouerdia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B7BB" w14:textId="77777777" w:rsidR="00D3232D" w:rsidRPr="00D3232D" w:rsidRDefault="00D3232D">
            <w:r w:rsidRPr="00D3232D">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57FF" w14:textId="77777777" w:rsidR="00D3232D" w:rsidRPr="00D3232D" w:rsidRDefault="00D3232D">
            <w:r w:rsidRPr="00D3232D">
              <w:t>3GPPMEMBER (ETSI)</w:t>
            </w:r>
          </w:p>
        </w:tc>
      </w:tr>
      <w:tr w:rsidR="00F15DC7" w:rsidRPr="00D3232D" w14:paraId="5EEE0A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8B275" w14:textId="77777777" w:rsidR="00D3232D" w:rsidRPr="00D3232D" w:rsidRDefault="00D3232D">
            <w:r w:rsidRPr="00D3232D">
              <w:t>CHEN, 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F9D6" w14:textId="77777777" w:rsidR="00D3232D" w:rsidRPr="00D3232D" w:rsidRDefault="00D3232D">
            <w:r w:rsidRPr="00D3232D">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5D96" w14:textId="77777777" w:rsidR="00D3232D" w:rsidRPr="00D3232D" w:rsidRDefault="00D3232D">
            <w:r w:rsidRPr="00D3232D">
              <w:t>3GPPMEMBER (CCSA)</w:t>
            </w:r>
          </w:p>
        </w:tc>
      </w:tr>
      <w:tr w:rsidR="00F15DC7" w:rsidRPr="00D3232D" w14:paraId="63B95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7D73C" w14:textId="77777777" w:rsidR="00D3232D" w:rsidRPr="00D3232D" w:rsidRDefault="00D3232D">
            <w:r w:rsidRPr="00D3232D">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8FE67" w14:textId="77777777" w:rsidR="00D3232D" w:rsidRPr="00D3232D" w:rsidRDefault="00D3232D">
            <w:r w:rsidRPr="00D3232D">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7495" w14:textId="77777777" w:rsidR="00D3232D" w:rsidRPr="00D3232D" w:rsidRDefault="00D3232D">
            <w:r w:rsidRPr="00D3232D">
              <w:t>3GPPMEMBER (CCSA)</w:t>
            </w:r>
          </w:p>
        </w:tc>
      </w:tr>
      <w:tr w:rsidR="00F15DC7" w:rsidRPr="00D3232D" w14:paraId="37300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809E" w14:textId="77777777" w:rsidR="00D3232D" w:rsidRPr="00D3232D" w:rsidRDefault="00D3232D">
            <w:r w:rsidRPr="00D3232D">
              <w:t>CHEN, Lijuan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0FB5" w14:textId="77777777" w:rsidR="00D3232D" w:rsidRPr="00D3232D" w:rsidRDefault="00D3232D">
            <w:r w:rsidRPr="00D3232D">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5239" w14:textId="77777777" w:rsidR="00D3232D" w:rsidRPr="00D3232D" w:rsidRDefault="00D3232D">
            <w:r w:rsidRPr="00D3232D">
              <w:t>3GPPMEMBER (CCSA)</w:t>
            </w:r>
          </w:p>
        </w:tc>
      </w:tr>
      <w:tr w:rsidR="00F15DC7" w:rsidRPr="00D3232D" w14:paraId="08D51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6EB4" w14:textId="77777777" w:rsidR="00D3232D" w:rsidRPr="00D3232D" w:rsidRDefault="00D3232D">
            <w:r w:rsidRPr="00D3232D">
              <w:t>CHEN,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8D331" w14:textId="77777777" w:rsidR="00D3232D" w:rsidRPr="00D3232D" w:rsidRDefault="00D3232D">
            <w:r w:rsidRPr="00D3232D">
              <w:t>ZTE FRANCE SASU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FCE7" w14:textId="77777777" w:rsidR="00D3232D" w:rsidRPr="00D3232D" w:rsidRDefault="00D3232D">
            <w:r w:rsidRPr="00D3232D">
              <w:t>3GPPMEMBER (ETSI)</w:t>
            </w:r>
          </w:p>
        </w:tc>
      </w:tr>
      <w:tr w:rsidR="00F15DC7" w:rsidRPr="00D3232D" w14:paraId="66312A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CC97" w14:textId="77777777" w:rsidR="00D3232D" w:rsidRPr="00D3232D" w:rsidRDefault="00D3232D">
            <w:r w:rsidRPr="00D3232D">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A2D5" w14:textId="77777777" w:rsidR="00D3232D" w:rsidRPr="00D3232D" w:rsidRDefault="00D3232D">
            <w:r w:rsidRPr="00D3232D">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A776" w14:textId="77777777" w:rsidR="00D3232D" w:rsidRPr="00D3232D" w:rsidRDefault="00D3232D">
            <w:r w:rsidRPr="00D3232D">
              <w:t>3GPPMEMBER (CCSA)</w:t>
            </w:r>
          </w:p>
        </w:tc>
      </w:tr>
      <w:tr w:rsidR="00F15DC7" w:rsidRPr="00D3232D" w14:paraId="0EA93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67D2" w14:textId="77777777" w:rsidR="00D3232D" w:rsidRPr="00D3232D" w:rsidRDefault="00D3232D">
            <w:r w:rsidRPr="00D3232D">
              <w:t>CHEN, Yinglin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8E00" w14:textId="77777777" w:rsidR="00D3232D" w:rsidRPr="00D3232D" w:rsidRDefault="00D3232D">
            <w:r w:rsidRPr="00D3232D">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5E01" w14:textId="77777777" w:rsidR="00D3232D" w:rsidRPr="00D3232D" w:rsidRDefault="00D3232D">
            <w:r w:rsidRPr="00D3232D">
              <w:t>3GPPMEMBER (CCSA)</w:t>
            </w:r>
          </w:p>
        </w:tc>
      </w:tr>
      <w:tr w:rsidR="00F15DC7" w:rsidRPr="00D3232D" w14:paraId="485B2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A5B5" w14:textId="77777777" w:rsidR="00D3232D" w:rsidRPr="00D3232D" w:rsidRDefault="00D3232D">
            <w:r w:rsidRPr="00D3232D">
              <w:t>CHEN, Zhuoyi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D28C" w14:textId="77777777" w:rsidR="00D3232D" w:rsidRPr="00D3232D" w:rsidRDefault="00D3232D">
            <w:r w:rsidRPr="00D3232D">
              <w:t>Chinatelecom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E467" w14:textId="77777777" w:rsidR="00D3232D" w:rsidRPr="00D3232D" w:rsidRDefault="00D3232D">
            <w:r w:rsidRPr="00D3232D">
              <w:t>3GPPMEMBER (CCSA)</w:t>
            </w:r>
          </w:p>
        </w:tc>
      </w:tr>
      <w:tr w:rsidR="00F15DC7" w:rsidRPr="00D3232D" w14:paraId="06AE8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67B" w14:textId="77777777" w:rsidR="00D3232D" w:rsidRPr="00D3232D" w:rsidRDefault="00D3232D">
            <w:r w:rsidRPr="00D3232D">
              <w:t>CHENG, Cuiru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67A4" w14:textId="77777777" w:rsidR="00D3232D" w:rsidRPr="00D3232D" w:rsidRDefault="00D3232D">
            <w:r w:rsidRPr="00D3232D">
              <w:t>BTPDI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DB43" w14:textId="77777777" w:rsidR="00D3232D" w:rsidRPr="00D3232D" w:rsidRDefault="00D3232D">
            <w:r w:rsidRPr="00D3232D">
              <w:t>3GPPMEMBER (CCSA)</w:t>
            </w:r>
          </w:p>
        </w:tc>
      </w:tr>
      <w:tr w:rsidR="00F15DC7" w:rsidRPr="00D3232D" w14:paraId="35A69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2FBA" w14:textId="77777777" w:rsidR="00D3232D" w:rsidRPr="00D3232D" w:rsidRDefault="00D3232D">
            <w:r w:rsidRPr="00D3232D">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F565" w14:textId="77777777" w:rsidR="00D3232D" w:rsidRPr="00D3232D" w:rsidRDefault="00D3232D">
            <w:r w:rsidRPr="00D3232D">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0339" w14:textId="77777777" w:rsidR="00D3232D" w:rsidRPr="00D3232D" w:rsidRDefault="00D3232D">
            <w:r w:rsidRPr="00D3232D">
              <w:t>3GPPMEMBER (TTA)</w:t>
            </w:r>
          </w:p>
        </w:tc>
      </w:tr>
      <w:tr w:rsidR="00F15DC7" w:rsidRPr="00D3232D" w14:paraId="18D36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7458" w14:textId="77777777" w:rsidR="00D3232D" w:rsidRPr="00D3232D" w:rsidRDefault="00D3232D">
            <w:r w:rsidRPr="00D3232D">
              <w:t>CHENG, Sihan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3EAB" w14:textId="77777777" w:rsidR="00D3232D" w:rsidRPr="00D3232D" w:rsidRDefault="00D3232D">
            <w:r w:rsidRPr="00D3232D">
              <w:t>Tomorrow's Creation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F2C6" w14:textId="77777777" w:rsidR="00D3232D" w:rsidRPr="00D3232D" w:rsidRDefault="00D3232D">
            <w:r w:rsidRPr="00D3232D">
              <w:t>3GPPMEMBER (ARIB)</w:t>
            </w:r>
          </w:p>
        </w:tc>
      </w:tr>
      <w:tr w:rsidR="00F15DC7" w:rsidRPr="00D3232D" w14:paraId="619C9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5645" w14:textId="77777777" w:rsidR="00D3232D" w:rsidRPr="00D3232D" w:rsidRDefault="00D3232D">
            <w:r w:rsidRPr="00D3232D">
              <w:t>CHIBA, Tsunehiko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47B8" w14:textId="77777777" w:rsidR="00D3232D" w:rsidRPr="00D3232D" w:rsidRDefault="00D3232D">
            <w:r w:rsidRPr="00D3232D">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2F98" w14:textId="77777777" w:rsidR="00D3232D" w:rsidRPr="00D3232D" w:rsidRDefault="00D3232D">
            <w:r w:rsidRPr="00D3232D">
              <w:t>3GPPMEMBER (ETSI)</w:t>
            </w:r>
          </w:p>
        </w:tc>
      </w:tr>
      <w:tr w:rsidR="00F15DC7" w:rsidRPr="00D3232D" w14:paraId="7EA424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083B" w14:textId="77777777" w:rsidR="00D3232D" w:rsidRPr="00D3232D" w:rsidRDefault="00D3232D">
            <w:r w:rsidRPr="00D3232D">
              <w:t>CHOE, HyunJung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B25F" w14:textId="77777777" w:rsidR="00D3232D" w:rsidRPr="00D3232D" w:rsidRDefault="00D3232D">
            <w:r w:rsidRPr="00D3232D">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D8C8" w14:textId="77777777" w:rsidR="00D3232D" w:rsidRPr="00D3232D" w:rsidRDefault="00D3232D">
            <w:r w:rsidRPr="00D3232D">
              <w:t>3GPPMEMBER (ETSI)</w:t>
            </w:r>
          </w:p>
        </w:tc>
      </w:tr>
      <w:tr w:rsidR="00F15DC7" w:rsidRPr="00D3232D" w14:paraId="49099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DDE4" w14:textId="77777777" w:rsidR="00D3232D" w:rsidRPr="00D3232D" w:rsidRDefault="00D3232D">
            <w:r w:rsidRPr="00D3232D">
              <w:lastRenderedPageBreak/>
              <w:t>CHOI, Hongjin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6F8A" w14:textId="77777777" w:rsidR="00D3232D" w:rsidRPr="00D3232D" w:rsidRDefault="00D3232D">
            <w:r w:rsidRPr="00D3232D">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1B069" w14:textId="77777777" w:rsidR="00D3232D" w:rsidRPr="00D3232D" w:rsidRDefault="00D3232D">
            <w:r w:rsidRPr="00D3232D">
              <w:t>3GPPMEMBER (ETSI)</w:t>
            </w:r>
          </w:p>
        </w:tc>
      </w:tr>
      <w:tr w:rsidR="00F15DC7" w:rsidRPr="00D3232D" w14:paraId="175455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6906" w14:textId="77777777" w:rsidR="00D3232D" w:rsidRPr="00D3232D" w:rsidRDefault="00D3232D">
            <w:r w:rsidRPr="00D3232D">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CC360" w14:textId="77777777" w:rsidR="00D3232D" w:rsidRPr="00D3232D" w:rsidRDefault="00D3232D">
            <w:r w:rsidRPr="00D3232D">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1C8E" w14:textId="77777777" w:rsidR="00D3232D" w:rsidRPr="00D3232D" w:rsidRDefault="00D3232D">
            <w:r w:rsidRPr="00D3232D">
              <w:t>3GPPMEMBER (ETSI)</w:t>
            </w:r>
          </w:p>
        </w:tc>
      </w:tr>
      <w:tr w:rsidR="00F15DC7" w:rsidRPr="00D3232D" w14:paraId="206D7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A9" w14:textId="77777777" w:rsidR="00D3232D" w:rsidRPr="00D3232D" w:rsidRDefault="00D3232D">
            <w:r w:rsidRPr="00D3232D">
              <w:t>DESNOES,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8E19" w14:textId="77777777" w:rsidR="00D3232D" w:rsidRPr="00D3232D" w:rsidRDefault="00D3232D">
            <w:r w:rsidRPr="00D3232D">
              <w:t>Orange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4DA5" w14:textId="77777777" w:rsidR="00D3232D" w:rsidRPr="00D3232D" w:rsidRDefault="00D3232D">
            <w:r w:rsidRPr="00D3232D">
              <w:t>3GPPMEMBER (ETSI)</w:t>
            </w:r>
          </w:p>
        </w:tc>
      </w:tr>
      <w:tr w:rsidR="00F15DC7" w:rsidRPr="00D3232D" w14:paraId="20EAB4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1737" w14:textId="77777777" w:rsidR="00D3232D" w:rsidRPr="00D3232D" w:rsidRDefault="00D3232D">
            <w:r w:rsidRPr="00D3232D">
              <w:t>DOCZKAT,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633C" w14:textId="77777777" w:rsidR="00D3232D" w:rsidRPr="00D3232D" w:rsidRDefault="00D3232D">
            <w:r w:rsidRPr="00D3232D">
              <w:t>FCC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CEDD" w14:textId="77777777" w:rsidR="00D3232D" w:rsidRPr="00D3232D" w:rsidRDefault="00D3232D">
            <w:r w:rsidRPr="00D3232D">
              <w:t>3GPPMEMBER (ATIS)</w:t>
            </w:r>
          </w:p>
        </w:tc>
      </w:tr>
      <w:tr w:rsidR="00F15DC7" w:rsidRPr="00D3232D" w14:paraId="7215B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5F86" w14:textId="77777777" w:rsidR="00D3232D" w:rsidRPr="00D3232D" w:rsidRDefault="00D3232D">
            <w:r w:rsidRPr="00D3232D">
              <w:t>DOJIRI,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8D65" w14:textId="77777777" w:rsidR="00D3232D" w:rsidRPr="00D3232D" w:rsidRDefault="00D3232D">
            <w:r w:rsidRPr="00D3232D">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91CE0" w14:textId="77777777" w:rsidR="00D3232D" w:rsidRPr="00D3232D" w:rsidRDefault="00D3232D">
            <w:r w:rsidRPr="00D3232D">
              <w:t>3GPPMEMBER (CCSA)</w:t>
            </w:r>
          </w:p>
        </w:tc>
      </w:tr>
      <w:tr w:rsidR="00F15DC7" w:rsidRPr="00D3232D" w14:paraId="3CA667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EE6A0" w14:textId="77777777" w:rsidR="00D3232D" w:rsidRPr="00D3232D" w:rsidRDefault="00D3232D">
            <w:r w:rsidRPr="00D3232D">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748C" w14:textId="77777777" w:rsidR="00D3232D" w:rsidRPr="00D3232D" w:rsidRDefault="00D3232D">
            <w:r w:rsidRPr="00D3232D">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F254" w14:textId="77777777" w:rsidR="00D3232D" w:rsidRPr="00D3232D" w:rsidRDefault="00D3232D">
            <w:r w:rsidRPr="00D3232D">
              <w:t>3GPPMEMBER (CCSA)</w:t>
            </w:r>
          </w:p>
        </w:tc>
      </w:tr>
      <w:tr w:rsidR="00F15DC7" w:rsidRPr="00D3232D" w14:paraId="3280BF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CFC9" w14:textId="77777777" w:rsidR="00D3232D" w:rsidRPr="00D3232D" w:rsidRDefault="00D3232D">
            <w:r w:rsidRPr="00D3232D">
              <w:t>ECKEL, Charles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2DBC" w14:textId="77777777" w:rsidR="00D3232D" w:rsidRPr="00D3232D" w:rsidRDefault="00D3232D">
            <w:r w:rsidRPr="00D3232D">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455C" w14:textId="77777777" w:rsidR="00D3232D" w:rsidRPr="00D3232D" w:rsidRDefault="00D3232D">
            <w:r w:rsidRPr="00D3232D">
              <w:t>3GPPMEMBER (ETSI)</w:t>
            </w:r>
          </w:p>
        </w:tc>
      </w:tr>
      <w:tr w:rsidR="00F15DC7" w:rsidRPr="00D3232D" w14:paraId="1FC97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CC1F" w14:textId="77777777" w:rsidR="00D3232D" w:rsidRPr="00D3232D" w:rsidRDefault="00D3232D">
            <w:r w:rsidRPr="00D3232D">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6947" w14:textId="77777777" w:rsidR="00D3232D" w:rsidRPr="00D3232D" w:rsidRDefault="00D3232D">
            <w:r w:rsidRPr="00D3232D">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7C1E" w14:textId="77777777" w:rsidR="00D3232D" w:rsidRPr="00D3232D" w:rsidRDefault="00D3232D">
            <w:r w:rsidRPr="00D3232D">
              <w:t>3GPPMEMBER (ETSI)</w:t>
            </w:r>
          </w:p>
        </w:tc>
      </w:tr>
      <w:tr w:rsidR="00F15DC7" w:rsidRPr="00D3232D" w14:paraId="67BE27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3C46" w14:textId="77777777" w:rsidR="00D3232D" w:rsidRPr="00D3232D" w:rsidRDefault="00D3232D">
            <w:r w:rsidRPr="00D3232D">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F08B" w14:textId="77777777" w:rsidR="00D3232D" w:rsidRPr="00D3232D" w:rsidRDefault="00D3232D">
            <w:r w:rsidRPr="00D3232D">
              <w:t>QWCT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6D74A" w14:textId="77777777" w:rsidR="00D3232D" w:rsidRPr="00D3232D" w:rsidRDefault="00D3232D">
            <w:r w:rsidRPr="00D3232D">
              <w:t>3GPPMEMBER (CCSA)</w:t>
            </w:r>
          </w:p>
        </w:tc>
      </w:tr>
      <w:tr w:rsidR="00F15DC7" w:rsidRPr="00D3232D" w14:paraId="682661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DBAAE" w14:textId="77777777" w:rsidR="00D3232D" w:rsidRPr="00D3232D" w:rsidRDefault="00D3232D">
            <w:r w:rsidRPr="00D3232D">
              <w:t>FENG, Yuang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5039" w14:textId="77777777" w:rsidR="00D3232D" w:rsidRPr="00D3232D" w:rsidRDefault="00D3232D">
            <w:r w:rsidRPr="00D3232D">
              <w:t>Jetflow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5839" w14:textId="77777777" w:rsidR="00D3232D" w:rsidRPr="00D3232D" w:rsidRDefault="00D3232D">
            <w:r w:rsidRPr="00D3232D">
              <w:t>3GPPMEMBER (CCSA)</w:t>
            </w:r>
          </w:p>
        </w:tc>
      </w:tr>
      <w:tr w:rsidR="00F15DC7" w:rsidRPr="00D3232D" w14:paraId="3D38DF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1021" w14:textId="77777777" w:rsidR="00D3232D" w:rsidRPr="00D3232D" w:rsidRDefault="00D3232D">
            <w:r w:rsidRPr="00D3232D">
              <w:t>FERDI, Samir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75B1" w14:textId="77777777" w:rsidR="00D3232D" w:rsidRPr="00D3232D" w:rsidRDefault="00D3232D">
            <w:r w:rsidRPr="00D3232D">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C785" w14:textId="77777777" w:rsidR="00D3232D" w:rsidRPr="00D3232D" w:rsidRDefault="00D3232D">
            <w:r w:rsidRPr="00D3232D">
              <w:t>3GPPMEMBER (ETSI)</w:t>
            </w:r>
          </w:p>
        </w:tc>
      </w:tr>
      <w:tr w:rsidR="00F15DC7" w:rsidRPr="00D3232D" w14:paraId="1C837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6F88" w14:textId="77777777" w:rsidR="00D3232D" w:rsidRPr="00D3232D" w:rsidRDefault="00D3232D">
            <w:r w:rsidRPr="00D3232D">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49BF4" w14:textId="77777777" w:rsidR="00D3232D" w:rsidRPr="00D3232D" w:rsidRDefault="00D3232D">
            <w:r w:rsidRPr="00D3232D">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E0E3" w14:textId="77777777" w:rsidR="00D3232D" w:rsidRPr="00D3232D" w:rsidRDefault="00D3232D">
            <w:r w:rsidRPr="00D3232D">
              <w:t>3GPPMEMBER (ETSI)</w:t>
            </w:r>
          </w:p>
        </w:tc>
      </w:tr>
      <w:tr w:rsidR="00F15DC7" w:rsidRPr="00D3232D" w14:paraId="182E38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8FEF" w14:textId="77777777" w:rsidR="00D3232D" w:rsidRPr="00D3232D" w:rsidRDefault="00D3232D">
            <w:r w:rsidRPr="00D3232D">
              <w:t>GAMISHEV, Todor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BDA8" w14:textId="77777777" w:rsidR="00D3232D" w:rsidRPr="00D3232D" w:rsidRDefault="00D3232D">
            <w:r w:rsidRPr="00D3232D">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BD5C" w14:textId="77777777" w:rsidR="00D3232D" w:rsidRPr="00D3232D" w:rsidRDefault="00D3232D">
            <w:r w:rsidRPr="00D3232D">
              <w:t>3GPPMEMBER (ETSI)</w:t>
            </w:r>
          </w:p>
        </w:tc>
      </w:tr>
      <w:tr w:rsidR="00F15DC7" w:rsidRPr="00D3232D" w14:paraId="1AD16C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9A27" w14:textId="77777777" w:rsidR="00D3232D" w:rsidRPr="00D3232D" w:rsidRDefault="00D3232D">
            <w:r w:rsidRPr="00D3232D">
              <w:t>GAN, Lu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B157" w14:textId="77777777" w:rsidR="00D3232D" w:rsidRPr="00D3232D" w:rsidRDefault="00D3232D">
            <w:r w:rsidRPr="00D3232D">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5B62" w14:textId="77777777" w:rsidR="00D3232D" w:rsidRPr="00D3232D" w:rsidRDefault="00D3232D">
            <w:r w:rsidRPr="00D3232D">
              <w:t>3GPPMEMBER (CCSA)</w:t>
            </w:r>
          </w:p>
        </w:tc>
      </w:tr>
      <w:tr w:rsidR="00F15DC7" w:rsidRPr="00D3232D" w14:paraId="34022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C3BB" w14:textId="77777777" w:rsidR="00D3232D" w:rsidRPr="00D3232D" w:rsidRDefault="00D3232D">
            <w:r w:rsidRPr="00D3232D">
              <w:t>GONG, Ruby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C203" w14:textId="77777777" w:rsidR="00D3232D" w:rsidRPr="00D3232D" w:rsidRDefault="00D3232D">
            <w:r w:rsidRPr="00D3232D">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C848" w14:textId="77777777" w:rsidR="00D3232D" w:rsidRPr="00D3232D" w:rsidRDefault="00D3232D">
            <w:r w:rsidRPr="00D3232D">
              <w:t>3GPPMEMBER (CCSA)</w:t>
            </w:r>
          </w:p>
        </w:tc>
      </w:tr>
      <w:tr w:rsidR="00F15DC7" w:rsidRPr="00D3232D" w14:paraId="68B19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DE5C6" w14:textId="77777777" w:rsidR="00D3232D" w:rsidRPr="00D3232D" w:rsidRDefault="00D3232D">
            <w:r w:rsidRPr="00D3232D">
              <w:t>GONZALEZ CONTRERAS, Veronica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B1E5" w14:textId="77777777" w:rsidR="00D3232D" w:rsidRPr="00D3232D" w:rsidRDefault="00D3232D">
            <w:r w:rsidRPr="00D3232D">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9DA6" w14:textId="77777777" w:rsidR="00D3232D" w:rsidRPr="00D3232D" w:rsidRDefault="00D3232D">
            <w:r w:rsidRPr="00D3232D">
              <w:t>3GPPMEMBER (ETSI)</w:t>
            </w:r>
          </w:p>
        </w:tc>
      </w:tr>
      <w:tr w:rsidR="00F15DC7" w:rsidRPr="00D3232D" w14:paraId="6F9E0A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3825" w14:textId="77777777" w:rsidR="00D3232D" w:rsidRPr="00D3232D" w:rsidRDefault="00D3232D">
            <w:r w:rsidRPr="00D3232D">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68371" w14:textId="77777777" w:rsidR="00D3232D" w:rsidRPr="00D3232D" w:rsidRDefault="00D3232D">
            <w:r w:rsidRPr="00D3232D">
              <w:t>Reflection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28AC" w14:textId="77777777" w:rsidR="00D3232D" w:rsidRPr="00D3232D" w:rsidRDefault="00D3232D">
            <w:r w:rsidRPr="00D3232D">
              <w:t>3GPPMEMBER (ETSI)</w:t>
            </w:r>
          </w:p>
        </w:tc>
      </w:tr>
      <w:tr w:rsidR="00F15DC7" w:rsidRPr="00D3232D" w14:paraId="418E6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5FA2" w14:textId="77777777" w:rsidR="00D3232D" w:rsidRPr="00D3232D" w:rsidRDefault="00D3232D">
            <w:r w:rsidRPr="00D3232D">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9B4C" w14:textId="77777777" w:rsidR="00D3232D" w:rsidRPr="00D3232D" w:rsidRDefault="00D3232D">
            <w:r w:rsidRPr="00D3232D">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9D74" w14:textId="77777777" w:rsidR="00D3232D" w:rsidRPr="00D3232D" w:rsidRDefault="00D3232D">
            <w:r w:rsidRPr="00D3232D">
              <w:t>3GPPMEMBER (CCSA)</w:t>
            </w:r>
          </w:p>
        </w:tc>
      </w:tr>
      <w:tr w:rsidR="00F15DC7" w:rsidRPr="00D3232D" w14:paraId="0C12C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9F5A" w14:textId="77777777" w:rsidR="00D3232D" w:rsidRPr="00D3232D" w:rsidRDefault="00D3232D">
            <w:r w:rsidRPr="00D3232D">
              <w:t>GUPTA, Naman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EFE1" w14:textId="77777777" w:rsidR="00D3232D" w:rsidRPr="00D3232D" w:rsidRDefault="00D3232D">
            <w:r w:rsidRPr="00D3232D">
              <w:t>Samsung Nanjing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3659" w14:textId="77777777" w:rsidR="00D3232D" w:rsidRPr="00D3232D" w:rsidRDefault="00D3232D">
            <w:r w:rsidRPr="00D3232D">
              <w:t>3GPPMEMBER (CCSA)</w:t>
            </w:r>
          </w:p>
        </w:tc>
      </w:tr>
      <w:tr w:rsidR="00F15DC7" w:rsidRPr="00D3232D" w14:paraId="40678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8928A" w14:textId="77777777" w:rsidR="00D3232D" w:rsidRPr="00D3232D" w:rsidRDefault="00D3232D">
            <w:r w:rsidRPr="00D3232D">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8561" w14:textId="77777777" w:rsidR="00D3232D" w:rsidRPr="00D3232D" w:rsidRDefault="00D3232D">
            <w:r w:rsidRPr="00D3232D">
              <w:t>Qualcomm Atheros,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BE4DB" w14:textId="77777777" w:rsidR="00D3232D" w:rsidRPr="00D3232D" w:rsidRDefault="00D3232D">
            <w:r w:rsidRPr="00D3232D">
              <w:t>3GPPMEMBER (ATIS)</w:t>
            </w:r>
          </w:p>
        </w:tc>
      </w:tr>
      <w:tr w:rsidR="00F15DC7" w:rsidRPr="00D3232D" w14:paraId="0D662E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BB23" w14:textId="77777777" w:rsidR="00D3232D" w:rsidRPr="00D3232D" w:rsidRDefault="00D3232D">
            <w:r w:rsidRPr="00D3232D">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27C5" w14:textId="77777777" w:rsidR="00D3232D" w:rsidRPr="00D3232D" w:rsidRDefault="00D3232D">
            <w:r w:rsidRPr="00D3232D">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ACA5" w14:textId="77777777" w:rsidR="00D3232D" w:rsidRPr="00D3232D" w:rsidRDefault="00D3232D">
            <w:r w:rsidRPr="00D3232D">
              <w:t>3GPPMEMBER (ATIS)</w:t>
            </w:r>
          </w:p>
        </w:tc>
      </w:tr>
      <w:tr w:rsidR="00F15DC7" w:rsidRPr="00D3232D" w14:paraId="51A43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D08A4" w14:textId="77777777" w:rsidR="00D3232D" w:rsidRPr="00D3232D" w:rsidRDefault="00D3232D">
            <w:r w:rsidRPr="00D3232D">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3C2B" w14:textId="77777777" w:rsidR="00D3232D" w:rsidRPr="00D3232D" w:rsidRDefault="00D3232D">
            <w:r w:rsidRPr="00D3232D">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0720" w14:textId="77777777" w:rsidR="00D3232D" w:rsidRPr="00D3232D" w:rsidRDefault="00D3232D">
            <w:r w:rsidRPr="00D3232D">
              <w:t>3GPPMEMBER (TSDSI)</w:t>
            </w:r>
          </w:p>
        </w:tc>
      </w:tr>
      <w:tr w:rsidR="00F15DC7" w:rsidRPr="00D3232D" w14:paraId="4C315B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EA5C" w14:textId="77777777" w:rsidR="00D3232D" w:rsidRPr="00D3232D" w:rsidRDefault="00D3232D">
            <w:r w:rsidRPr="00D3232D">
              <w:t>HE, Mu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94B3" w14:textId="77777777" w:rsidR="00D3232D" w:rsidRPr="00D3232D" w:rsidRDefault="00D3232D">
            <w:r w:rsidRPr="00D3232D">
              <w:t>Verizon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8997" w14:textId="77777777" w:rsidR="00D3232D" w:rsidRPr="00D3232D" w:rsidRDefault="00D3232D">
            <w:r w:rsidRPr="00D3232D">
              <w:t>3GPPMEMBER (ETSI)</w:t>
            </w:r>
          </w:p>
        </w:tc>
      </w:tr>
      <w:tr w:rsidR="00F15DC7" w:rsidRPr="00D3232D" w14:paraId="56B0E1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710C" w14:textId="77777777" w:rsidR="00D3232D" w:rsidRPr="00D3232D" w:rsidRDefault="00D3232D">
            <w:r w:rsidRPr="00D3232D">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8C9D" w14:textId="77777777" w:rsidR="00D3232D" w:rsidRPr="00D3232D" w:rsidRDefault="00D3232D">
            <w:r w:rsidRPr="00D3232D">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1FCD" w14:textId="77777777" w:rsidR="00D3232D" w:rsidRPr="00D3232D" w:rsidRDefault="00D3232D">
            <w:r w:rsidRPr="00D3232D">
              <w:t>3GPPMEMBER (ETSI)</w:t>
            </w:r>
          </w:p>
        </w:tc>
      </w:tr>
      <w:tr w:rsidR="00F15DC7" w:rsidRPr="00D3232D" w14:paraId="7C6B6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3B2C" w14:textId="77777777" w:rsidR="00D3232D" w:rsidRPr="00D3232D" w:rsidRDefault="00D3232D">
            <w:r w:rsidRPr="00D3232D">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DD4E" w14:textId="77777777" w:rsidR="00D3232D" w:rsidRPr="00D3232D" w:rsidRDefault="00D3232D">
            <w:r w:rsidRPr="00D3232D">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B667" w14:textId="77777777" w:rsidR="00D3232D" w:rsidRPr="00D3232D" w:rsidRDefault="00D3232D">
            <w:r w:rsidRPr="00D3232D">
              <w:t>3GPPMEMBER (ATIS)</w:t>
            </w:r>
          </w:p>
        </w:tc>
      </w:tr>
      <w:tr w:rsidR="00F15DC7" w:rsidRPr="00D3232D" w14:paraId="10058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BE31" w14:textId="77777777" w:rsidR="00D3232D" w:rsidRPr="00D3232D" w:rsidRDefault="00D3232D">
            <w:r w:rsidRPr="00D3232D">
              <w:t>HU, Yushuang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C35B1" w14:textId="77777777" w:rsidR="00D3232D" w:rsidRPr="00D3232D" w:rsidRDefault="00D3232D">
            <w:r w:rsidRPr="00D3232D">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A39D" w14:textId="77777777" w:rsidR="00D3232D" w:rsidRPr="00D3232D" w:rsidRDefault="00D3232D">
            <w:r w:rsidRPr="00D3232D">
              <w:t>3GPPMEMBER (CCSA)</w:t>
            </w:r>
          </w:p>
        </w:tc>
      </w:tr>
      <w:tr w:rsidR="00F15DC7" w:rsidRPr="00D3232D" w14:paraId="7AA23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4C88" w14:textId="77777777" w:rsidR="00D3232D" w:rsidRPr="00D3232D" w:rsidRDefault="00D3232D">
            <w:r w:rsidRPr="00D3232D">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D7FE" w14:textId="77777777" w:rsidR="00D3232D" w:rsidRPr="00D3232D" w:rsidRDefault="00D3232D">
            <w:r w:rsidRPr="00D3232D">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1C44" w14:textId="77777777" w:rsidR="00D3232D" w:rsidRPr="00D3232D" w:rsidRDefault="00D3232D">
            <w:r w:rsidRPr="00D3232D">
              <w:t>3GPPMEMBER (CCSA)</w:t>
            </w:r>
          </w:p>
        </w:tc>
      </w:tr>
      <w:tr w:rsidR="00F15DC7" w:rsidRPr="00D3232D" w14:paraId="5A7C92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C9DC" w14:textId="77777777" w:rsidR="00D3232D" w:rsidRPr="00D3232D" w:rsidRDefault="00D3232D">
            <w:r w:rsidRPr="00D3232D">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CBF8" w14:textId="77777777" w:rsidR="00D3232D" w:rsidRPr="00D3232D" w:rsidRDefault="00D3232D">
            <w:r w:rsidRPr="00D3232D">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DB22" w14:textId="77777777" w:rsidR="00D3232D" w:rsidRPr="00D3232D" w:rsidRDefault="00D3232D">
            <w:r w:rsidRPr="00D3232D">
              <w:t>3GPPMEMBER (TTC)</w:t>
            </w:r>
          </w:p>
        </w:tc>
      </w:tr>
      <w:tr w:rsidR="00F15DC7" w:rsidRPr="00D3232D" w14:paraId="7D9C3A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5A835" w14:textId="77777777" w:rsidR="00D3232D" w:rsidRPr="00D3232D" w:rsidRDefault="00D3232D">
            <w:r w:rsidRPr="00D3232D">
              <w:t>JI, Mengdi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F3C2" w14:textId="77777777" w:rsidR="00D3232D" w:rsidRPr="00D3232D" w:rsidRDefault="00D3232D">
            <w:pPr>
              <w:rPr>
                <w:lang w:val="fi-FI"/>
              </w:rPr>
            </w:pPr>
            <w:r w:rsidRPr="00D3232D">
              <w:rPr>
                <w:lang w:val="fi-FI"/>
              </w:rPr>
              <w:t>Huawei Tech.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5915" w14:textId="77777777" w:rsidR="00D3232D" w:rsidRPr="00D3232D" w:rsidRDefault="00D3232D">
            <w:r w:rsidRPr="00D3232D">
              <w:t>3GPPMEMBER (TTC)</w:t>
            </w:r>
          </w:p>
        </w:tc>
      </w:tr>
      <w:tr w:rsidR="00F15DC7" w:rsidRPr="00D3232D" w14:paraId="2CE33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FD3C" w14:textId="77777777" w:rsidR="00D3232D" w:rsidRPr="00D3232D" w:rsidRDefault="00D3232D">
            <w:r w:rsidRPr="00D3232D">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D46B" w14:textId="77777777" w:rsidR="00D3232D" w:rsidRPr="00D3232D" w:rsidRDefault="00D3232D">
            <w:r w:rsidRPr="00D3232D">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DCD2" w14:textId="77777777" w:rsidR="00D3232D" w:rsidRPr="00D3232D" w:rsidRDefault="00D3232D">
            <w:r w:rsidRPr="00D3232D">
              <w:t>3GPPMEMBER (CCSA)</w:t>
            </w:r>
          </w:p>
        </w:tc>
      </w:tr>
      <w:tr w:rsidR="00F15DC7" w:rsidRPr="00D3232D" w14:paraId="1D87B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7635" w14:textId="77777777" w:rsidR="00D3232D" w:rsidRPr="00D3232D" w:rsidRDefault="00D3232D">
            <w:r w:rsidRPr="00D3232D">
              <w:t>JIN,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9265" w14:textId="77777777" w:rsidR="00D3232D" w:rsidRPr="00D3232D" w:rsidRDefault="00D3232D">
            <w:r w:rsidRPr="00D3232D">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D694" w14:textId="77777777" w:rsidR="00D3232D" w:rsidRPr="00D3232D" w:rsidRDefault="00D3232D">
            <w:r w:rsidRPr="00D3232D">
              <w:t>3GPPMEMBER (CCSA)</w:t>
            </w:r>
          </w:p>
        </w:tc>
      </w:tr>
      <w:tr w:rsidR="00F15DC7" w:rsidRPr="00D3232D" w14:paraId="42A69C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B5BA1" w14:textId="77777777" w:rsidR="00D3232D" w:rsidRPr="00D3232D" w:rsidRDefault="00D3232D">
            <w:r w:rsidRPr="00D3232D">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1A7D" w14:textId="77777777" w:rsidR="00D3232D" w:rsidRPr="00D3232D" w:rsidRDefault="00D3232D">
            <w:r w:rsidRPr="00D3232D">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EF93" w14:textId="77777777" w:rsidR="00D3232D" w:rsidRPr="00D3232D" w:rsidRDefault="00D3232D">
            <w:r w:rsidRPr="00D3232D">
              <w:t>3GPPMEMBER (TSDSI)</w:t>
            </w:r>
          </w:p>
        </w:tc>
      </w:tr>
      <w:tr w:rsidR="00F15DC7" w:rsidRPr="00D3232D" w14:paraId="790B1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C8AD" w14:textId="77777777" w:rsidR="00D3232D" w:rsidRPr="00D3232D" w:rsidRDefault="00D3232D">
            <w:r w:rsidRPr="00D3232D">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5FC7" w14:textId="77777777" w:rsidR="00D3232D" w:rsidRPr="00D3232D" w:rsidRDefault="00D3232D">
            <w:r w:rsidRPr="00D3232D">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2158" w14:textId="77777777" w:rsidR="00D3232D" w:rsidRPr="00D3232D" w:rsidRDefault="00D3232D">
            <w:r w:rsidRPr="00D3232D">
              <w:t>3GPPMEMBER (CCSA)</w:t>
            </w:r>
          </w:p>
        </w:tc>
      </w:tr>
      <w:tr w:rsidR="00F15DC7" w:rsidRPr="00D3232D" w14:paraId="5135E2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8CB0" w14:textId="77777777" w:rsidR="00D3232D" w:rsidRPr="00D3232D" w:rsidRDefault="00D3232D">
            <w:r w:rsidRPr="00D3232D">
              <w:lastRenderedPageBreak/>
              <w:t>KARAMPATSIS, Dimitrios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1208" w14:textId="77777777" w:rsidR="00D3232D" w:rsidRPr="00D3232D" w:rsidRDefault="00D3232D">
            <w:r w:rsidRPr="00D3232D">
              <w:t>Motorola Mobility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8B6F" w14:textId="77777777" w:rsidR="00D3232D" w:rsidRPr="00D3232D" w:rsidRDefault="00D3232D">
            <w:r w:rsidRPr="00D3232D">
              <w:t>3GPPMEMBER (ETSI)</w:t>
            </w:r>
          </w:p>
        </w:tc>
      </w:tr>
      <w:tr w:rsidR="00F15DC7" w:rsidRPr="00D3232D" w14:paraId="11A050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765A" w14:textId="77777777" w:rsidR="00D3232D" w:rsidRPr="00D3232D" w:rsidRDefault="00D3232D">
            <w:r w:rsidRPr="00D3232D">
              <w:t>KHATURIA, Meghna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16B6" w14:textId="77777777" w:rsidR="00D3232D" w:rsidRPr="00D3232D" w:rsidRDefault="00D3232D">
            <w:r w:rsidRPr="00D3232D">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30E9" w14:textId="77777777" w:rsidR="00D3232D" w:rsidRPr="00D3232D" w:rsidRDefault="00D3232D">
            <w:r w:rsidRPr="00D3232D">
              <w:t>3GPPMEMBER (ETSI)</w:t>
            </w:r>
          </w:p>
        </w:tc>
      </w:tr>
      <w:tr w:rsidR="00F15DC7" w:rsidRPr="00D3232D" w14:paraId="3D7CB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9993" w14:textId="77777777" w:rsidR="00D3232D" w:rsidRPr="00D3232D" w:rsidRDefault="00D3232D">
            <w:r w:rsidRPr="00D3232D">
              <w:t>KIANI, Abbas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7CB0" w14:textId="77777777" w:rsidR="00D3232D" w:rsidRPr="00D3232D" w:rsidRDefault="00D3232D">
            <w:r w:rsidRPr="00D3232D">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2F13" w14:textId="77777777" w:rsidR="00D3232D" w:rsidRPr="00D3232D" w:rsidRDefault="00D3232D">
            <w:r w:rsidRPr="00D3232D">
              <w:t>3GPPMEMBER (ETSI)</w:t>
            </w:r>
          </w:p>
        </w:tc>
      </w:tr>
      <w:tr w:rsidR="00F15DC7" w:rsidRPr="00D3232D" w14:paraId="1D1861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EC3F" w14:textId="77777777" w:rsidR="00D3232D" w:rsidRPr="00D3232D" w:rsidRDefault="00D3232D">
            <w:r w:rsidRPr="00D3232D">
              <w:t>KIM, Anbin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230C" w14:textId="77777777" w:rsidR="00D3232D" w:rsidRPr="00D3232D" w:rsidRDefault="00D3232D">
            <w:r w:rsidRPr="00D3232D">
              <w:t>LG Electronics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6E6F" w14:textId="77777777" w:rsidR="00D3232D" w:rsidRPr="00D3232D" w:rsidRDefault="00D3232D">
            <w:r w:rsidRPr="00D3232D">
              <w:t>3GPPMEMBER (ETSI)</w:t>
            </w:r>
          </w:p>
        </w:tc>
      </w:tr>
      <w:tr w:rsidR="00F15DC7" w:rsidRPr="00D3232D" w14:paraId="3B5CCD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83C5" w14:textId="77777777" w:rsidR="00D3232D" w:rsidRPr="00D3232D" w:rsidRDefault="00D3232D">
            <w:r w:rsidRPr="00D3232D">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F43C" w14:textId="77777777" w:rsidR="00D3232D" w:rsidRPr="00D3232D" w:rsidRDefault="00D3232D">
            <w:r w:rsidRPr="00D3232D">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6934" w14:textId="77777777" w:rsidR="00D3232D" w:rsidRPr="00D3232D" w:rsidRDefault="00D3232D">
            <w:r w:rsidRPr="00D3232D">
              <w:t>3GPPMEMBER (ETSI)</w:t>
            </w:r>
          </w:p>
        </w:tc>
      </w:tr>
      <w:tr w:rsidR="00F15DC7" w:rsidRPr="00D3232D" w14:paraId="687193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35C0" w14:textId="77777777" w:rsidR="00D3232D" w:rsidRPr="00D3232D" w:rsidRDefault="00D3232D">
            <w:r w:rsidRPr="00D3232D">
              <w:t>KIM, Minseon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EBE7" w14:textId="77777777" w:rsidR="00D3232D" w:rsidRPr="00D3232D" w:rsidRDefault="00D3232D">
            <w:r w:rsidRPr="00D3232D">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DF26" w14:textId="77777777" w:rsidR="00D3232D" w:rsidRPr="00D3232D" w:rsidRDefault="00D3232D">
            <w:r w:rsidRPr="00D3232D">
              <w:t>3GPPMEMBER (ETSI)</w:t>
            </w:r>
          </w:p>
        </w:tc>
      </w:tr>
      <w:tr w:rsidR="00F15DC7" w:rsidRPr="00D3232D" w14:paraId="77475B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D98D1" w14:textId="77777777" w:rsidR="00D3232D" w:rsidRPr="00D3232D" w:rsidRDefault="00D3232D">
            <w:r w:rsidRPr="00D3232D">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7DFE" w14:textId="77777777" w:rsidR="00D3232D" w:rsidRPr="00D3232D" w:rsidRDefault="00D3232D">
            <w:r w:rsidRPr="00D3232D">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3A9C" w14:textId="77777777" w:rsidR="00D3232D" w:rsidRPr="00D3232D" w:rsidRDefault="00D3232D">
            <w:r w:rsidRPr="00D3232D">
              <w:t>3GPPMEMBER (ETSI)</w:t>
            </w:r>
          </w:p>
        </w:tc>
      </w:tr>
      <w:tr w:rsidR="00F15DC7" w:rsidRPr="00D3232D" w14:paraId="556790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F566" w14:textId="77777777" w:rsidR="00D3232D" w:rsidRPr="00D3232D" w:rsidRDefault="00D3232D">
            <w:r w:rsidRPr="00D3232D">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1102" w14:textId="77777777" w:rsidR="00D3232D" w:rsidRPr="00D3232D" w:rsidRDefault="00D3232D">
            <w:r w:rsidRPr="00D3232D">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7A75" w14:textId="77777777" w:rsidR="00D3232D" w:rsidRPr="00D3232D" w:rsidRDefault="00D3232D">
            <w:r w:rsidRPr="00D3232D">
              <w:t>3GPPMEMBER (TTA)</w:t>
            </w:r>
          </w:p>
        </w:tc>
      </w:tr>
      <w:tr w:rsidR="00F15DC7" w:rsidRPr="00D3232D" w14:paraId="1CFA2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A3B9" w14:textId="77777777" w:rsidR="00D3232D" w:rsidRPr="00D3232D" w:rsidRDefault="00D3232D">
            <w:r w:rsidRPr="00D3232D">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9272" w14:textId="77777777" w:rsidR="00D3232D" w:rsidRPr="00D3232D" w:rsidRDefault="00D3232D">
            <w:r w:rsidRPr="00D3232D">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1FFF" w14:textId="77777777" w:rsidR="00D3232D" w:rsidRPr="00D3232D" w:rsidRDefault="00D3232D">
            <w:r w:rsidRPr="00D3232D">
              <w:t>3GPPMEMBER (ETSI)</w:t>
            </w:r>
          </w:p>
        </w:tc>
      </w:tr>
      <w:tr w:rsidR="00F15DC7" w:rsidRPr="00D3232D" w14:paraId="4D981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C377" w14:textId="77777777" w:rsidR="00D3232D" w:rsidRPr="00D3232D" w:rsidRDefault="00D3232D">
            <w:r w:rsidRPr="00D3232D">
              <w:t>KRISHNA, Renan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8DDD" w14:textId="77777777" w:rsidR="00D3232D" w:rsidRPr="00D3232D" w:rsidRDefault="00D3232D">
            <w:r w:rsidRPr="00D3232D">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24C2" w14:textId="77777777" w:rsidR="00D3232D" w:rsidRPr="00D3232D" w:rsidRDefault="00D3232D">
            <w:r w:rsidRPr="00D3232D">
              <w:t>3GPPMEMBER (ATIS)</w:t>
            </w:r>
          </w:p>
        </w:tc>
      </w:tr>
      <w:tr w:rsidR="00F15DC7" w:rsidRPr="00D3232D" w14:paraId="3ECCD0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7F0A" w14:textId="77777777" w:rsidR="00D3232D" w:rsidRPr="00D3232D" w:rsidRDefault="00D3232D">
            <w:r w:rsidRPr="00D3232D">
              <w:t>KUNITOMO, Koichiro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7FC4" w14:textId="77777777" w:rsidR="00D3232D" w:rsidRPr="00D3232D" w:rsidRDefault="00D3232D">
            <w:r w:rsidRPr="00D3232D">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79F1" w14:textId="77777777" w:rsidR="00D3232D" w:rsidRPr="00D3232D" w:rsidRDefault="00D3232D">
            <w:r w:rsidRPr="00D3232D">
              <w:t>3GPPMEMBER (TTC)</w:t>
            </w:r>
          </w:p>
        </w:tc>
      </w:tr>
      <w:tr w:rsidR="00F15DC7" w:rsidRPr="00D3232D" w14:paraId="2DBF87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FAE2" w14:textId="77777777" w:rsidR="00D3232D" w:rsidRPr="00D3232D" w:rsidRDefault="00D3232D">
            <w:r w:rsidRPr="00D3232D">
              <w:t>KUNZ, Andreas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A0B7" w14:textId="77777777" w:rsidR="00D3232D" w:rsidRPr="00D3232D" w:rsidRDefault="00D3232D">
            <w:r w:rsidRPr="00D3232D">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98CE8" w14:textId="77777777" w:rsidR="00D3232D" w:rsidRPr="00D3232D" w:rsidRDefault="00D3232D">
            <w:r w:rsidRPr="00D3232D">
              <w:t>3GPPMEMBER (ETSI)</w:t>
            </w:r>
          </w:p>
        </w:tc>
      </w:tr>
      <w:tr w:rsidR="00F15DC7" w:rsidRPr="00D3232D" w14:paraId="333A2E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32B1" w14:textId="77777777" w:rsidR="00D3232D" w:rsidRPr="00D3232D" w:rsidRDefault="00D3232D">
            <w:r w:rsidRPr="00D3232D">
              <w:t>KWON, JeongAhn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7768" w14:textId="77777777" w:rsidR="00D3232D" w:rsidRPr="00D3232D" w:rsidRDefault="00D3232D">
            <w:r w:rsidRPr="00D3232D">
              <w:t>KT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B915" w14:textId="77777777" w:rsidR="00D3232D" w:rsidRPr="00D3232D" w:rsidRDefault="00D3232D">
            <w:r w:rsidRPr="00D3232D">
              <w:t>3GPPMEMBER (TTA)</w:t>
            </w:r>
          </w:p>
        </w:tc>
      </w:tr>
      <w:tr w:rsidR="00F15DC7" w:rsidRPr="00D3232D" w14:paraId="56B21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BB9C" w14:textId="77777777" w:rsidR="00D3232D" w:rsidRPr="00D3232D" w:rsidRDefault="00D3232D">
            <w:r w:rsidRPr="00D3232D">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3FD8" w14:textId="77777777" w:rsidR="00D3232D" w:rsidRPr="00D3232D" w:rsidRDefault="00D3232D">
            <w:r w:rsidRPr="00D3232D">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CF1B9" w14:textId="77777777" w:rsidR="00D3232D" w:rsidRPr="00D3232D" w:rsidRDefault="00D3232D">
            <w:r w:rsidRPr="00D3232D">
              <w:t>3GPPORG_REP (ETSI)</w:t>
            </w:r>
          </w:p>
        </w:tc>
      </w:tr>
      <w:tr w:rsidR="00F15DC7" w:rsidRPr="00D3232D" w14:paraId="6A9B34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BF96" w14:textId="77777777" w:rsidR="00D3232D" w:rsidRPr="00D3232D" w:rsidRDefault="00D3232D">
            <w:r w:rsidRPr="00D3232D">
              <w:t>LACHHWANI, Ankita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F9B9B" w14:textId="77777777" w:rsidR="00D3232D" w:rsidRPr="00D3232D" w:rsidRDefault="00D3232D">
            <w:r w:rsidRPr="00D3232D">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7968" w14:textId="77777777" w:rsidR="00D3232D" w:rsidRPr="00D3232D" w:rsidRDefault="00D3232D">
            <w:r w:rsidRPr="00D3232D">
              <w:t>3GPPMEMBER (TSDSI)</w:t>
            </w:r>
          </w:p>
        </w:tc>
      </w:tr>
      <w:tr w:rsidR="00F15DC7" w:rsidRPr="00D3232D" w14:paraId="715D4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4D3D" w14:textId="77777777" w:rsidR="00D3232D" w:rsidRPr="00D3232D" w:rsidRDefault="00D3232D">
            <w:r w:rsidRPr="00D3232D">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FE91" w14:textId="77777777" w:rsidR="00D3232D" w:rsidRPr="00D3232D" w:rsidRDefault="00D3232D">
            <w:r w:rsidRPr="00D3232D">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DF9C" w14:textId="77777777" w:rsidR="00D3232D" w:rsidRPr="00D3232D" w:rsidRDefault="00D3232D">
            <w:r w:rsidRPr="00D3232D">
              <w:t>3GPPMEMBER (ETSI)</w:t>
            </w:r>
          </w:p>
        </w:tc>
      </w:tr>
      <w:tr w:rsidR="00F15DC7" w:rsidRPr="00D3232D" w14:paraId="2FF560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B315" w14:textId="77777777" w:rsidR="00D3232D" w:rsidRPr="00D3232D" w:rsidRDefault="00D3232D">
            <w:r w:rsidRPr="00D3232D">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EE0B" w14:textId="77777777" w:rsidR="00D3232D" w:rsidRPr="00D3232D" w:rsidRDefault="00D3232D">
            <w:r w:rsidRPr="00D3232D">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E56D" w14:textId="77777777" w:rsidR="00D3232D" w:rsidRPr="00D3232D" w:rsidRDefault="00D3232D">
            <w:r w:rsidRPr="00D3232D">
              <w:t>3GPPMEMBER (ETSI)</w:t>
            </w:r>
          </w:p>
        </w:tc>
      </w:tr>
      <w:tr w:rsidR="00F15DC7" w:rsidRPr="00D3232D" w14:paraId="61FB57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CF9D7" w14:textId="77777777" w:rsidR="00D3232D" w:rsidRPr="00D3232D" w:rsidRDefault="00D3232D">
            <w:r w:rsidRPr="00D3232D">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9C61" w14:textId="77777777" w:rsidR="00D3232D" w:rsidRPr="00D3232D" w:rsidRDefault="00D3232D">
            <w:r w:rsidRPr="00D3232D">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DEAC" w14:textId="77777777" w:rsidR="00D3232D" w:rsidRPr="00D3232D" w:rsidRDefault="00D3232D">
            <w:r w:rsidRPr="00D3232D">
              <w:t>3GPPMEMBER (ARIB)</w:t>
            </w:r>
          </w:p>
        </w:tc>
      </w:tr>
      <w:tr w:rsidR="00F15DC7" w:rsidRPr="00D3232D" w14:paraId="56090A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80937" w14:textId="77777777" w:rsidR="00D3232D" w:rsidRPr="00D3232D" w:rsidRDefault="00D3232D">
            <w:r w:rsidRPr="00D3232D">
              <w:t>LEUNG, Henry(Haoran)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3C4E" w14:textId="77777777" w:rsidR="00D3232D" w:rsidRPr="00D3232D" w:rsidRDefault="00D3232D">
            <w:r w:rsidRPr="00D3232D">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42E18" w14:textId="77777777" w:rsidR="00D3232D" w:rsidRPr="00D3232D" w:rsidRDefault="00D3232D">
            <w:r w:rsidRPr="00D3232D">
              <w:t>3GPPMEMBER (CCSA)</w:t>
            </w:r>
          </w:p>
        </w:tc>
      </w:tr>
      <w:tr w:rsidR="00F15DC7" w:rsidRPr="00D3232D" w14:paraId="0A7D76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4006" w14:textId="77777777" w:rsidR="00D3232D" w:rsidRPr="00D3232D" w:rsidRDefault="00D3232D">
            <w:r w:rsidRPr="00D3232D">
              <w:t>LI, Aihua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0125" w14:textId="77777777" w:rsidR="00D3232D" w:rsidRPr="00D3232D" w:rsidRDefault="00D3232D">
            <w:r w:rsidRPr="00D3232D">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AF8C" w14:textId="77777777" w:rsidR="00D3232D" w:rsidRPr="00D3232D" w:rsidRDefault="00D3232D">
            <w:r w:rsidRPr="00D3232D">
              <w:t>3GPPMEMBER (CCSA)</w:t>
            </w:r>
          </w:p>
        </w:tc>
      </w:tr>
      <w:tr w:rsidR="00F15DC7" w:rsidRPr="00D3232D" w14:paraId="3C915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AD6BE" w14:textId="77777777" w:rsidR="00D3232D" w:rsidRPr="00D3232D" w:rsidRDefault="00D3232D">
            <w:r w:rsidRPr="00D3232D">
              <w:t>LI, Chenyi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F451" w14:textId="77777777" w:rsidR="00D3232D" w:rsidRPr="00D3232D" w:rsidRDefault="00D3232D">
            <w:r w:rsidRPr="00D3232D">
              <w:t>Unicompay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913B" w14:textId="77777777" w:rsidR="00D3232D" w:rsidRPr="00D3232D" w:rsidRDefault="00D3232D">
            <w:r w:rsidRPr="00D3232D">
              <w:t>3GPPMEMBER (CCSA)</w:t>
            </w:r>
          </w:p>
        </w:tc>
      </w:tr>
      <w:tr w:rsidR="00F15DC7" w:rsidRPr="00D3232D" w14:paraId="6EAC4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DAAA" w14:textId="77777777" w:rsidR="00D3232D" w:rsidRPr="00D3232D" w:rsidRDefault="00D3232D">
            <w:r w:rsidRPr="00D3232D">
              <w:t>LI, Jiahui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7689" w14:textId="77777777" w:rsidR="00D3232D" w:rsidRPr="00D3232D" w:rsidRDefault="00D3232D">
            <w:r w:rsidRPr="00D3232D">
              <w:t>Esurfing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4A41" w14:textId="77777777" w:rsidR="00D3232D" w:rsidRPr="00D3232D" w:rsidRDefault="00D3232D">
            <w:r w:rsidRPr="00D3232D">
              <w:t>3GPPMEMBER (CCSA)</w:t>
            </w:r>
          </w:p>
        </w:tc>
      </w:tr>
      <w:tr w:rsidR="00F15DC7" w:rsidRPr="00D3232D" w14:paraId="4403EF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66D5" w14:textId="77777777" w:rsidR="00D3232D" w:rsidRPr="00D3232D" w:rsidRDefault="00D3232D">
            <w:r w:rsidRPr="00D3232D">
              <w:t>LI,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FD684" w14:textId="77777777" w:rsidR="00D3232D" w:rsidRPr="00D3232D" w:rsidRDefault="00D3232D">
            <w:r w:rsidRPr="00D3232D">
              <w:t>Realme Shenzhen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5753" w14:textId="77777777" w:rsidR="00D3232D" w:rsidRPr="00D3232D" w:rsidRDefault="00D3232D">
            <w:r w:rsidRPr="00D3232D">
              <w:t>3GPPMEMBER (ETSI)</w:t>
            </w:r>
          </w:p>
        </w:tc>
      </w:tr>
      <w:tr w:rsidR="00F15DC7" w:rsidRPr="00D3232D" w14:paraId="22E17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E4B0" w14:textId="77777777" w:rsidR="00D3232D" w:rsidRPr="00D3232D" w:rsidRDefault="00D3232D">
            <w:r w:rsidRPr="00D3232D">
              <w:t>LI, Zhendong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2B86" w14:textId="77777777" w:rsidR="00D3232D" w:rsidRPr="00D3232D" w:rsidRDefault="00D3232D">
            <w:r w:rsidRPr="00D3232D">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89A0" w14:textId="77777777" w:rsidR="00D3232D" w:rsidRPr="00D3232D" w:rsidRDefault="00D3232D">
            <w:r w:rsidRPr="00D3232D">
              <w:t>3GPPMEMBER (CCSA)</w:t>
            </w:r>
          </w:p>
        </w:tc>
      </w:tr>
      <w:tr w:rsidR="00F15DC7" w:rsidRPr="00D3232D" w14:paraId="26230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58FD" w14:textId="77777777" w:rsidR="00D3232D" w:rsidRPr="00D3232D" w:rsidRDefault="00D3232D">
            <w:r w:rsidRPr="00D3232D">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BB3A9" w14:textId="77777777" w:rsidR="00D3232D" w:rsidRPr="00D3232D" w:rsidRDefault="00D3232D">
            <w:r w:rsidRPr="00D3232D">
              <w:t>ZTE Italia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1464" w14:textId="77777777" w:rsidR="00D3232D" w:rsidRPr="00D3232D" w:rsidRDefault="00D3232D">
            <w:r w:rsidRPr="00D3232D">
              <w:t>3GPPMEMBER (ETSI)</w:t>
            </w:r>
          </w:p>
        </w:tc>
      </w:tr>
      <w:tr w:rsidR="00F15DC7" w:rsidRPr="00D3232D" w14:paraId="55734D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41074" w14:textId="77777777" w:rsidR="00D3232D" w:rsidRPr="00D3232D" w:rsidRDefault="00D3232D">
            <w:r w:rsidRPr="00D3232D">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FA99" w14:textId="77777777" w:rsidR="00D3232D" w:rsidRPr="00D3232D" w:rsidRDefault="00D3232D">
            <w:r w:rsidRPr="00D3232D">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8BDB" w14:textId="77777777" w:rsidR="00D3232D" w:rsidRPr="00D3232D" w:rsidRDefault="00D3232D">
            <w:r w:rsidRPr="00D3232D">
              <w:t>3GPPMEMBER (CCSA)</w:t>
            </w:r>
          </w:p>
        </w:tc>
      </w:tr>
      <w:tr w:rsidR="00F15DC7" w:rsidRPr="00D3232D" w14:paraId="59F0F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E076" w14:textId="77777777" w:rsidR="00D3232D" w:rsidRPr="00D3232D" w:rsidRDefault="00D3232D">
            <w:r w:rsidRPr="00D3232D">
              <w:t>LIM, Hanna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E602" w14:textId="77777777" w:rsidR="00D3232D" w:rsidRPr="00D3232D" w:rsidRDefault="00D3232D">
            <w:r w:rsidRPr="00D3232D">
              <w:t>Qualcomm Innovation Center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BE15" w14:textId="77777777" w:rsidR="00D3232D" w:rsidRPr="00D3232D" w:rsidRDefault="00D3232D">
            <w:r w:rsidRPr="00D3232D">
              <w:t>3GPPMEMBER (ATIS)</w:t>
            </w:r>
          </w:p>
        </w:tc>
      </w:tr>
      <w:tr w:rsidR="00F15DC7" w:rsidRPr="00D3232D" w14:paraId="47CECC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E7D7" w14:textId="77777777" w:rsidR="00D3232D" w:rsidRPr="00D3232D" w:rsidRDefault="00D3232D">
            <w:r w:rsidRPr="00D3232D">
              <w:t>LIU, Jianning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D42E" w14:textId="77777777" w:rsidR="00D3232D" w:rsidRPr="00D3232D" w:rsidRDefault="00D3232D">
            <w:r w:rsidRPr="00D3232D">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E7F1" w14:textId="77777777" w:rsidR="00D3232D" w:rsidRPr="00D3232D" w:rsidRDefault="00D3232D">
            <w:r w:rsidRPr="00D3232D">
              <w:t>3GPPMEMBER (CCSA)</w:t>
            </w:r>
          </w:p>
        </w:tc>
      </w:tr>
      <w:tr w:rsidR="00F15DC7" w:rsidRPr="00D3232D" w14:paraId="4C5BB6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8DC3" w14:textId="77777777" w:rsidR="00D3232D" w:rsidRPr="00D3232D" w:rsidRDefault="00D3232D">
            <w:r w:rsidRPr="00D3232D">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5952" w14:textId="77777777" w:rsidR="00D3232D" w:rsidRPr="00D3232D" w:rsidRDefault="00D3232D">
            <w:r w:rsidRPr="00D3232D">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4C58" w14:textId="77777777" w:rsidR="00D3232D" w:rsidRPr="00D3232D" w:rsidRDefault="00D3232D">
            <w:r w:rsidRPr="00D3232D">
              <w:t>3GPPMEMBER (CCSA)</w:t>
            </w:r>
          </w:p>
        </w:tc>
      </w:tr>
      <w:tr w:rsidR="00F15DC7" w:rsidRPr="00D3232D" w14:paraId="2CFC48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AAE6" w14:textId="77777777" w:rsidR="00D3232D" w:rsidRPr="00D3232D" w:rsidRDefault="00D3232D">
            <w:r w:rsidRPr="00D3232D">
              <w:t>LIU, Yuze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36E9" w14:textId="77777777" w:rsidR="00D3232D" w:rsidRPr="00D3232D" w:rsidRDefault="00D3232D">
            <w:r w:rsidRPr="00D3232D">
              <w:t>ZTE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5E24" w14:textId="77777777" w:rsidR="00D3232D" w:rsidRPr="00D3232D" w:rsidRDefault="00D3232D">
            <w:r w:rsidRPr="00D3232D">
              <w:t>3GPPMEMBER (ETSI)</w:t>
            </w:r>
          </w:p>
        </w:tc>
      </w:tr>
      <w:tr w:rsidR="00F15DC7" w:rsidRPr="00D3232D" w14:paraId="173B0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6E93" w14:textId="77777777" w:rsidR="00D3232D" w:rsidRPr="00D3232D" w:rsidRDefault="00D3232D">
            <w:r w:rsidRPr="00D3232D">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DC42" w14:textId="77777777" w:rsidR="00D3232D" w:rsidRPr="00D3232D" w:rsidRDefault="00D3232D">
            <w:r w:rsidRPr="00D3232D">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CE88" w14:textId="77777777" w:rsidR="00D3232D" w:rsidRPr="00D3232D" w:rsidRDefault="00D3232D">
            <w:r w:rsidRPr="00D3232D">
              <w:t>3GPPMEMBER (CCSA)</w:t>
            </w:r>
          </w:p>
        </w:tc>
      </w:tr>
      <w:tr w:rsidR="00F15DC7" w:rsidRPr="00D3232D" w14:paraId="45A3B7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DD65" w14:textId="77777777" w:rsidR="00D3232D" w:rsidRPr="00D3232D" w:rsidRDefault="00D3232D">
            <w:r w:rsidRPr="00D3232D">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580A" w14:textId="77777777" w:rsidR="00D3232D" w:rsidRPr="00D3232D" w:rsidRDefault="00D3232D">
            <w:r w:rsidRPr="00D3232D">
              <w:t>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4423" w14:textId="77777777" w:rsidR="00D3232D" w:rsidRPr="00D3232D" w:rsidRDefault="00D3232D">
            <w:r w:rsidRPr="00D3232D">
              <w:t>3GPPMEMBER (ATIS)</w:t>
            </w:r>
          </w:p>
        </w:tc>
      </w:tr>
      <w:tr w:rsidR="00F15DC7" w:rsidRPr="00D3232D" w14:paraId="51D0B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3957" w14:textId="77777777" w:rsidR="00D3232D" w:rsidRPr="00D3232D" w:rsidRDefault="00D3232D">
            <w:r w:rsidRPr="00D3232D">
              <w:t>LOUSHINE,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996DF" w14:textId="77777777" w:rsidR="00D3232D" w:rsidRPr="00D3232D" w:rsidRDefault="00D3232D">
            <w:r w:rsidRPr="00D3232D">
              <w:t>AT&amp;T Services,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DC1CD" w14:textId="77777777" w:rsidR="00D3232D" w:rsidRPr="00D3232D" w:rsidRDefault="00D3232D">
            <w:r w:rsidRPr="00D3232D">
              <w:t>3GPPMEMBER (ATIS)</w:t>
            </w:r>
          </w:p>
        </w:tc>
      </w:tr>
      <w:tr w:rsidR="00F15DC7" w:rsidRPr="00D3232D" w14:paraId="30C5C8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9B191" w14:textId="77777777" w:rsidR="00D3232D" w:rsidRPr="00D3232D" w:rsidRDefault="00D3232D">
            <w:r w:rsidRPr="00D3232D">
              <w:lastRenderedPageBreak/>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DF705" w14:textId="77777777" w:rsidR="00D3232D" w:rsidRPr="00D3232D" w:rsidRDefault="00D3232D">
            <w:r w:rsidRPr="00D3232D">
              <w:t>Realme (Shenzhen)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5182" w14:textId="77777777" w:rsidR="00D3232D" w:rsidRPr="00D3232D" w:rsidRDefault="00D3232D">
            <w:r w:rsidRPr="00D3232D">
              <w:t>3GPPMEMBER (CCSA)</w:t>
            </w:r>
          </w:p>
        </w:tc>
      </w:tr>
      <w:tr w:rsidR="00F15DC7" w:rsidRPr="00D3232D" w14:paraId="7E60BA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BAD60" w14:textId="77777777" w:rsidR="00D3232D" w:rsidRPr="00D3232D" w:rsidRDefault="00D3232D">
            <w:r w:rsidRPr="00D3232D">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6FA5E" w14:textId="77777777" w:rsidR="00D3232D" w:rsidRPr="00D3232D" w:rsidRDefault="00D3232D">
            <w:r w:rsidRPr="00D3232D">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AE5C" w14:textId="77777777" w:rsidR="00D3232D" w:rsidRPr="00D3232D" w:rsidRDefault="00D3232D">
            <w:r w:rsidRPr="00D3232D">
              <w:t>3GPPMEMBER (CCSA)</w:t>
            </w:r>
          </w:p>
        </w:tc>
      </w:tr>
      <w:tr w:rsidR="00F15DC7" w:rsidRPr="00D3232D" w14:paraId="20BC48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62A" w14:textId="77777777" w:rsidR="00D3232D" w:rsidRPr="00D3232D" w:rsidRDefault="00D3232D">
            <w:r w:rsidRPr="00D3232D">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987D" w14:textId="77777777" w:rsidR="00D3232D" w:rsidRPr="00D3232D" w:rsidRDefault="00D3232D">
            <w:r w:rsidRPr="00D3232D">
              <w:t>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EE71" w14:textId="77777777" w:rsidR="00D3232D" w:rsidRPr="00D3232D" w:rsidRDefault="00D3232D">
            <w:r w:rsidRPr="00D3232D">
              <w:t>3GPPMEMBER (ATIS)</w:t>
            </w:r>
          </w:p>
        </w:tc>
      </w:tr>
      <w:tr w:rsidR="00F15DC7" w:rsidRPr="00D3232D" w14:paraId="30C34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F16D" w14:textId="77777777" w:rsidR="00D3232D" w:rsidRPr="00D3232D" w:rsidRDefault="00D3232D">
            <w:r w:rsidRPr="00D3232D">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DB75" w14:textId="77777777" w:rsidR="00D3232D" w:rsidRPr="00D3232D" w:rsidRDefault="00D3232D">
            <w:r w:rsidRPr="00D3232D">
              <w:t>Motorola Mobility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F0E5" w14:textId="77777777" w:rsidR="00D3232D" w:rsidRPr="00D3232D" w:rsidRDefault="00D3232D">
            <w:r w:rsidRPr="00D3232D">
              <w:t>3GPPMEMBER (ETSI)</w:t>
            </w:r>
          </w:p>
        </w:tc>
      </w:tr>
      <w:tr w:rsidR="00F15DC7" w:rsidRPr="00D3232D" w14:paraId="2B0F7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A879F" w14:textId="77777777" w:rsidR="00D3232D" w:rsidRPr="00D3232D" w:rsidRDefault="00D3232D">
            <w:r w:rsidRPr="00D3232D">
              <w:t>LUO,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1D11B" w14:textId="77777777" w:rsidR="00D3232D" w:rsidRPr="00D3232D" w:rsidRDefault="00D3232D">
            <w:r w:rsidRPr="00D3232D">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B354" w14:textId="77777777" w:rsidR="00D3232D" w:rsidRPr="00D3232D" w:rsidRDefault="00D3232D">
            <w:r w:rsidRPr="00D3232D">
              <w:t>3GPPMEMBER (CCSA)</w:t>
            </w:r>
          </w:p>
        </w:tc>
      </w:tr>
      <w:tr w:rsidR="00F15DC7" w:rsidRPr="00D3232D" w14:paraId="4B3EA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98EB" w14:textId="77777777" w:rsidR="00D3232D" w:rsidRPr="00D3232D" w:rsidRDefault="00D3232D">
            <w:r w:rsidRPr="00D3232D">
              <w:t>MA, Ruitao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1416" w14:textId="77777777" w:rsidR="00D3232D" w:rsidRPr="00D3232D" w:rsidRDefault="00D3232D">
            <w:r w:rsidRPr="00D3232D">
              <w:t>CITC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69FA" w14:textId="77777777" w:rsidR="00D3232D" w:rsidRPr="00D3232D" w:rsidRDefault="00D3232D">
            <w:r w:rsidRPr="00D3232D">
              <w:t>3GPPMEMBER (CCSA)</w:t>
            </w:r>
          </w:p>
        </w:tc>
      </w:tr>
      <w:tr w:rsidR="00F15DC7" w:rsidRPr="00D3232D" w14:paraId="5158E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B9E5" w14:textId="77777777" w:rsidR="00D3232D" w:rsidRPr="00D3232D" w:rsidRDefault="00D3232D">
            <w:r w:rsidRPr="00D3232D">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5552A" w14:textId="77777777" w:rsidR="00D3232D" w:rsidRPr="00D3232D" w:rsidRDefault="00D3232D">
            <w:r w:rsidRPr="00D3232D">
              <w:t>Xiaomi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1755" w14:textId="77777777" w:rsidR="00D3232D" w:rsidRPr="00D3232D" w:rsidRDefault="00D3232D">
            <w:r w:rsidRPr="00D3232D">
              <w:t>3GPPMEMBER (CCSA)</w:t>
            </w:r>
          </w:p>
        </w:tc>
      </w:tr>
      <w:tr w:rsidR="00F15DC7" w:rsidRPr="00D3232D" w14:paraId="60171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EE5B" w14:textId="77777777" w:rsidR="00D3232D" w:rsidRPr="00D3232D" w:rsidRDefault="00D3232D">
            <w:r w:rsidRPr="00D3232D">
              <w:t>MO, Zhiwei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F0BA" w14:textId="77777777" w:rsidR="00D3232D" w:rsidRPr="00D3232D" w:rsidRDefault="00D3232D">
            <w:r w:rsidRPr="00D3232D">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D6FA" w14:textId="77777777" w:rsidR="00D3232D" w:rsidRPr="00D3232D" w:rsidRDefault="00D3232D">
            <w:r w:rsidRPr="00D3232D">
              <w:t>3GPPMEMBER (CCSA)</w:t>
            </w:r>
          </w:p>
        </w:tc>
      </w:tr>
      <w:tr w:rsidR="00F15DC7" w:rsidRPr="00D3232D" w14:paraId="3AFF9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9436" w14:textId="77777777" w:rsidR="00D3232D" w:rsidRPr="00D3232D" w:rsidRDefault="00D3232D">
            <w:r w:rsidRPr="00D3232D">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C0C5" w14:textId="77777777" w:rsidR="00D3232D" w:rsidRPr="00D3232D" w:rsidRDefault="00D3232D">
            <w:r w:rsidRPr="00D3232D">
              <w:t>AT&amp;T Services,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C27CC" w14:textId="77777777" w:rsidR="00D3232D" w:rsidRPr="00D3232D" w:rsidRDefault="00D3232D">
            <w:r w:rsidRPr="00D3232D">
              <w:t>3GPPMEMBER (ATIS)</w:t>
            </w:r>
          </w:p>
        </w:tc>
      </w:tr>
      <w:tr w:rsidR="00F15DC7" w:rsidRPr="00D3232D" w14:paraId="7CB2AD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F5148" w14:textId="77777777" w:rsidR="00D3232D" w:rsidRPr="00D3232D" w:rsidRDefault="00D3232D">
            <w:r w:rsidRPr="00D3232D">
              <w:t>MOHANRAJ, John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2F58" w14:textId="77777777" w:rsidR="00D3232D" w:rsidRPr="00D3232D" w:rsidRDefault="00D3232D">
            <w:r w:rsidRPr="00D3232D">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03EE" w14:textId="77777777" w:rsidR="00D3232D" w:rsidRPr="00D3232D" w:rsidRDefault="00D3232D">
            <w:r w:rsidRPr="00D3232D">
              <w:t>3GPPMEMBER (ETSI)</w:t>
            </w:r>
          </w:p>
        </w:tc>
      </w:tr>
      <w:tr w:rsidR="00F15DC7" w:rsidRPr="00D3232D" w14:paraId="663A29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AAB3" w14:textId="77777777" w:rsidR="00D3232D" w:rsidRPr="00D3232D" w:rsidRDefault="00D3232D">
            <w:r w:rsidRPr="00D3232D">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8066" w14:textId="77777777" w:rsidR="00D3232D" w:rsidRPr="00D3232D" w:rsidRDefault="00D3232D">
            <w:r w:rsidRPr="00D3232D">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AE23" w14:textId="77777777" w:rsidR="00D3232D" w:rsidRPr="00D3232D" w:rsidRDefault="00D3232D">
            <w:r w:rsidRPr="00D3232D">
              <w:t>3GPPMEMBER (ETSI)</w:t>
            </w:r>
          </w:p>
        </w:tc>
      </w:tr>
      <w:tr w:rsidR="00F15DC7" w:rsidRPr="00D3232D" w14:paraId="23492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8F46" w14:textId="77777777" w:rsidR="00D3232D" w:rsidRPr="00D3232D" w:rsidRDefault="00D3232D">
            <w:r w:rsidRPr="00D3232D">
              <w:t>MORSY, Karim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507D" w14:textId="77777777" w:rsidR="00D3232D" w:rsidRPr="00D3232D" w:rsidRDefault="00D3232D">
            <w:r w:rsidRPr="00D3232D">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AA001" w14:textId="77777777" w:rsidR="00D3232D" w:rsidRPr="00D3232D" w:rsidRDefault="00D3232D">
            <w:r w:rsidRPr="00D3232D">
              <w:t>3GPPMEMBER (ETSI)</w:t>
            </w:r>
          </w:p>
        </w:tc>
      </w:tr>
      <w:tr w:rsidR="00F15DC7" w:rsidRPr="00D3232D" w14:paraId="50BBA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97C7" w14:textId="77777777" w:rsidR="00D3232D" w:rsidRPr="00D3232D" w:rsidRDefault="00D3232D">
            <w:r w:rsidRPr="00D3232D">
              <w:t>NAGATY IBRAHIM, Mohamed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87A9" w14:textId="77777777" w:rsidR="00D3232D" w:rsidRPr="00D3232D" w:rsidRDefault="00D3232D">
            <w:r w:rsidRPr="00D3232D">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41F" w14:textId="77777777" w:rsidR="00D3232D" w:rsidRPr="00D3232D" w:rsidRDefault="00D3232D">
            <w:r w:rsidRPr="00D3232D">
              <w:t>3GPPMEMBER (ETSI)</w:t>
            </w:r>
          </w:p>
        </w:tc>
      </w:tr>
      <w:tr w:rsidR="00F15DC7" w:rsidRPr="00D3232D" w14:paraId="4A394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4B7B0" w14:textId="77777777" w:rsidR="00D3232D" w:rsidRPr="00D3232D" w:rsidRDefault="00D3232D">
            <w:r w:rsidRPr="00D3232D">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AB57" w14:textId="77777777" w:rsidR="00D3232D" w:rsidRPr="00D3232D" w:rsidRDefault="00D3232D">
            <w:r w:rsidRPr="00D3232D">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D842" w14:textId="77777777" w:rsidR="00D3232D" w:rsidRPr="00D3232D" w:rsidRDefault="00D3232D">
            <w:r w:rsidRPr="00D3232D">
              <w:t>3GPPMEMBER (ARIB)</w:t>
            </w:r>
          </w:p>
        </w:tc>
      </w:tr>
      <w:tr w:rsidR="00F15DC7" w:rsidRPr="00D3232D" w14:paraId="614DB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CD68" w14:textId="77777777" w:rsidR="00D3232D" w:rsidRPr="00D3232D" w:rsidRDefault="00D3232D">
            <w:r w:rsidRPr="00D3232D">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C1E3" w14:textId="77777777" w:rsidR="00D3232D" w:rsidRPr="00D3232D" w:rsidRDefault="00D3232D">
            <w:r w:rsidRPr="00D3232D">
              <w:t>Nokia Americas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D04B" w14:textId="77777777" w:rsidR="00D3232D" w:rsidRPr="00D3232D" w:rsidRDefault="00D3232D">
            <w:r w:rsidRPr="00D3232D">
              <w:t>3GPPMEMBER (ATIS)</w:t>
            </w:r>
          </w:p>
        </w:tc>
      </w:tr>
      <w:tr w:rsidR="00F15DC7" w:rsidRPr="00D3232D" w14:paraId="43BB9F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05DF" w14:textId="77777777" w:rsidR="00D3232D" w:rsidRPr="00D3232D" w:rsidRDefault="00D3232D">
            <w:r w:rsidRPr="00D3232D">
              <w:t>NAYAK MANJESHWAR, Akshatha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3FBD" w14:textId="77777777" w:rsidR="00D3232D" w:rsidRPr="00D3232D" w:rsidRDefault="00D3232D">
            <w:r w:rsidRPr="00D3232D">
              <w:t>Tejas Network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F5BA" w14:textId="77777777" w:rsidR="00D3232D" w:rsidRPr="00D3232D" w:rsidRDefault="00D3232D">
            <w:r w:rsidRPr="00D3232D">
              <w:t>3GPPMEMBER (TSDSI)</w:t>
            </w:r>
          </w:p>
        </w:tc>
      </w:tr>
      <w:tr w:rsidR="00F15DC7" w:rsidRPr="00D3232D" w14:paraId="0FEB66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EDFD" w14:textId="77777777" w:rsidR="00D3232D" w:rsidRPr="00D3232D" w:rsidRDefault="00D3232D">
            <w:r w:rsidRPr="00D3232D">
              <w:t>NI,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C358" w14:textId="77777777" w:rsidR="00D3232D" w:rsidRPr="00D3232D" w:rsidRDefault="00D3232D">
            <w:r w:rsidRPr="00D3232D">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0F43" w14:textId="77777777" w:rsidR="00D3232D" w:rsidRPr="00D3232D" w:rsidRDefault="00D3232D">
            <w:r w:rsidRPr="00D3232D">
              <w:t>3GPPMEMBER (CCSA)</w:t>
            </w:r>
          </w:p>
        </w:tc>
      </w:tr>
      <w:tr w:rsidR="00F15DC7" w:rsidRPr="00D3232D" w14:paraId="7EF8FA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2367B" w14:textId="77777777" w:rsidR="00D3232D" w:rsidRPr="00D3232D" w:rsidRDefault="00D3232D">
            <w:r w:rsidRPr="00D3232D">
              <w:t>OLVERA, Ulises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FF40" w14:textId="77777777" w:rsidR="00D3232D" w:rsidRPr="00D3232D" w:rsidRDefault="00D3232D">
            <w:r w:rsidRPr="00D3232D">
              <w:t>InterDigital Pennsylvania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09AD" w14:textId="77777777" w:rsidR="00D3232D" w:rsidRPr="00D3232D" w:rsidRDefault="00D3232D">
            <w:r w:rsidRPr="00D3232D">
              <w:t>3GPPMEMBER (ATIS)</w:t>
            </w:r>
          </w:p>
        </w:tc>
      </w:tr>
      <w:tr w:rsidR="00F15DC7" w:rsidRPr="00D3232D" w14:paraId="0BA0F2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BCF22" w14:textId="77777777" w:rsidR="00D3232D" w:rsidRPr="00D3232D" w:rsidRDefault="00D3232D">
            <w:r w:rsidRPr="00D3232D">
              <w:t>PANIGRAHI, Bighnaraj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0C03" w14:textId="77777777" w:rsidR="00D3232D" w:rsidRPr="00D3232D" w:rsidRDefault="00D3232D">
            <w:r w:rsidRPr="00D3232D">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C5ED" w14:textId="77777777" w:rsidR="00D3232D" w:rsidRPr="00D3232D" w:rsidRDefault="00D3232D">
            <w:r w:rsidRPr="00D3232D">
              <w:t>3GPPMEMBER (ETSI)</w:t>
            </w:r>
          </w:p>
        </w:tc>
      </w:tr>
      <w:tr w:rsidR="00F15DC7" w:rsidRPr="00D3232D" w14:paraId="4B3D4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3F96E" w14:textId="77777777" w:rsidR="00D3232D" w:rsidRPr="00D3232D" w:rsidRDefault="00D3232D">
            <w:r w:rsidRPr="00D3232D">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B6B8" w14:textId="77777777" w:rsidR="00D3232D" w:rsidRPr="00D3232D" w:rsidRDefault="00D3232D">
            <w:r w:rsidRPr="00D3232D">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8ECF" w14:textId="77777777" w:rsidR="00D3232D" w:rsidRPr="00D3232D" w:rsidRDefault="00D3232D">
            <w:r w:rsidRPr="00D3232D">
              <w:t>3GPPMEMBER (ETSI)</w:t>
            </w:r>
          </w:p>
        </w:tc>
      </w:tr>
      <w:tr w:rsidR="00F15DC7" w:rsidRPr="00D3232D" w14:paraId="28893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6344" w14:textId="77777777" w:rsidR="00D3232D" w:rsidRPr="00D3232D" w:rsidRDefault="00D3232D">
            <w:r w:rsidRPr="00D3232D">
              <w:t>PARAMBATH SASI, Nivedya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E42C" w14:textId="77777777" w:rsidR="00D3232D" w:rsidRPr="00D3232D" w:rsidRDefault="00D3232D">
            <w:r w:rsidRPr="00D3232D">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235DD" w14:textId="77777777" w:rsidR="00D3232D" w:rsidRPr="00D3232D" w:rsidRDefault="00D3232D">
            <w:r w:rsidRPr="00D3232D">
              <w:t>3GPPMEMBER (ETSI)</w:t>
            </w:r>
          </w:p>
        </w:tc>
      </w:tr>
      <w:tr w:rsidR="00F15DC7" w:rsidRPr="00D3232D" w14:paraId="6DC1E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0BD5" w14:textId="77777777" w:rsidR="00D3232D" w:rsidRPr="00D3232D" w:rsidRDefault="00D3232D">
            <w:r w:rsidRPr="00D3232D">
              <w:t>PASTUSHOK, Igor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FB588" w14:textId="77777777" w:rsidR="00D3232D" w:rsidRPr="00D3232D" w:rsidRDefault="00D3232D">
            <w:r w:rsidRPr="00D3232D">
              <w:t>Ericsson Canada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035E" w14:textId="77777777" w:rsidR="00D3232D" w:rsidRPr="00D3232D" w:rsidRDefault="00D3232D">
            <w:r w:rsidRPr="00D3232D">
              <w:t>3GPPMEMBER (ATIS)</w:t>
            </w:r>
          </w:p>
        </w:tc>
      </w:tr>
      <w:tr w:rsidR="00F15DC7" w:rsidRPr="00D3232D" w14:paraId="32CF93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268F4" w14:textId="77777777" w:rsidR="00D3232D" w:rsidRPr="00D3232D" w:rsidRDefault="00D3232D">
            <w:r w:rsidRPr="00D3232D">
              <w:t>PATEROMICHELAKIS, Emmanouil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2418" w14:textId="77777777" w:rsidR="00D3232D" w:rsidRPr="00D3232D" w:rsidRDefault="00D3232D">
            <w:r w:rsidRPr="00D3232D">
              <w:t>Lenovo Information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832F" w14:textId="77777777" w:rsidR="00D3232D" w:rsidRPr="00D3232D" w:rsidRDefault="00D3232D">
            <w:r w:rsidRPr="00D3232D">
              <w:t>3GPPMEMBER (CCSA)</w:t>
            </w:r>
          </w:p>
        </w:tc>
      </w:tr>
      <w:tr w:rsidR="00F15DC7" w:rsidRPr="00D3232D" w14:paraId="1A1BC8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2912" w14:textId="77777777" w:rsidR="00D3232D" w:rsidRPr="00D3232D" w:rsidRDefault="00D3232D">
            <w:r w:rsidRPr="00D3232D">
              <w:t>PAUL, Bhaskar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7B45" w14:textId="77777777" w:rsidR="00D3232D" w:rsidRPr="00D3232D" w:rsidRDefault="00D3232D">
            <w:r w:rsidRPr="00D3232D">
              <w:t>Nokia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D6D8" w14:textId="77777777" w:rsidR="00D3232D" w:rsidRPr="00D3232D" w:rsidRDefault="00D3232D">
            <w:r w:rsidRPr="00D3232D">
              <w:t>3GPPMEMBER (ATIS)</w:t>
            </w:r>
          </w:p>
        </w:tc>
      </w:tr>
      <w:tr w:rsidR="00F15DC7" w:rsidRPr="00D3232D" w14:paraId="3F60F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9543" w14:textId="77777777" w:rsidR="00D3232D" w:rsidRPr="00D3232D" w:rsidRDefault="00D3232D">
            <w:r w:rsidRPr="00D3232D">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F29A" w14:textId="77777777" w:rsidR="00D3232D" w:rsidRPr="00D3232D" w:rsidRDefault="00D3232D">
            <w:r w:rsidRPr="00D3232D">
              <w:t>Qualcomm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A776" w14:textId="77777777" w:rsidR="00D3232D" w:rsidRPr="00D3232D" w:rsidRDefault="00D3232D">
            <w:r w:rsidRPr="00D3232D">
              <w:t>3GPPMEMBER (ETSI)</w:t>
            </w:r>
          </w:p>
        </w:tc>
      </w:tr>
      <w:tr w:rsidR="00F15DC7" w:rsidRPr="00D3232D" w14:paraId="168EC3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9337" w14:textId="77777777" w:rsidR="00D3232D" w:rsidRPr="00D3232D" w:rsidRDefault="00D3232D">
            <w:r w:rsidRPr="00D3232D">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67BF" w14:textId="77777777" w:rsidR="00D3232D" w:rsidRPr="00D3232D" w:rsidRDefault="00D3232D">
            <w:r w:rsidRPr="00D3232D">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3B7CC" w14:textId="77777777" w:rsidR="00D3232D" w:rsidRPr="00D3232D" w:rsidRDefault="00D3232D">
            <w:r w:rsidRPr="00D3232D">
              <w:t>3GPPMEMBER (CCSA)</w:t>
            </w:r>
          </w:p>
        </w:tc>
      </w:tr>
      <w:tr w:rsidR="00F15DC7" w:rsidRPr="00D3232D" w14:paraId="63FEBB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473F" w14:textId="77777777" w:rsidR="00D3232D" w:rsidRPr="00D3232D" w:rsidRDefault="00D3232D">
            <w:r w:rsidRPr="00D3232D">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6387D" w14:textId="77777777" w:rsidR="00D3232D" w:rsidRPr="00D3232D" w:rsidRDefault="00D3232D">
            <w:r w:rsidRPr="00D3232D">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1650" w14:textId="77777777" w:rsidR="00D3232D" w:rsidRPr="00D3232D" w:rsidRDefault="00D3232D">
            <w:r w:rsidRPr="00D3232D">
              <w:t>3GPPMEMBER (ARIB)</w:t>
            </w:r>
          </w:p>
        </w:tc>
      </w:tr>
      <w:tr w:rsidR="00F15DC7" w:rsidRPr="00D3232D" w14:paraId="1B47A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A014" w14:textId="77777777" w:rsidR="00D3232D" w:rsidRPr="00D3232D" w:rsidRDefault="00D3232D">
            <w:r w:rsidRPr="00D3232D">
              <w:t>QIN, Pengtai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F6DC" w14:textId="77777777" w:rsidR="00D3232D" w:rsidRPr="00D3232D" w:rsidRDefault="00D3232D">
            <w:r w:rsidRPr="00D3232D">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165C" w14:textId="77777777" w:rsidR="00D3232D" w:rsidRPr="00D3232D" w:rsidRDefault="00D3232D">
            <w:r w:rsidRPr="00D3232D">
              <w:t>3GPPMEMBER (CCSA)</w:t>
            </w:r>
          </w:p>
        </w:tc>
      </w:tr>
      <w:tr w:rsidR="00F15DC7" w:rsidRPr="00D3232D" w14:paraId="156BC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CB0C" w14:textId="77777777" w:rsidR="00D3232D" w:rsidRPr="00D3232D" w:rsidRDefault="00D3232D">
            <w:r w:rsidRPr="00D3232D">
              <w:t>RAVINDRAN, Parthasarathi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4DAC" w14:textId="77777777" w:rsidR="00D3232D" w:rsidRPr="00D3232D" w:rsidRDefault="00D3232D">
            <w:r w:rsidRPr="00D3232D">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8FCF" w14:textId="77777777" w:rsidR="00D3232D" w:rsidRPr="00D3232D" w:rsidRDefault="00D3232D">
            <w:r w:rsidRPr="00D3232D">
              <w:t>3GPPMEMBER (ATIS)</w:t>
            </w:r>
          </w:p>
        </w:tc>
      </w:tr>
      <w:tr w:rsidR="00F15DC7" w:rsidRPr="00D3232D" w14:paraId="7AA3A9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ADED" w14:textId="77777777" w:rsidR="00D3232D" w:rsidRPr="00D3232D" w:rsidRDefault="00D3232D">
            <w:r w:rsidRPr="00D3232D">
              <w:t>REDDY, Vijayakumar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4879" w14:textId="77777777" w:rsidR="00D3232D" w:rsidRPr="00D3232D" w:rsidRDefault="00D3232D">
            <w:r w:rsidRPr="00D3232D">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0899" w14:textId="77777777" w:rsidR="00D3232D" w:rsidRPr="00D3232D" w:rsidRDefault="00D3232D">
            <w:r w:rsidRPr="00D3232D">
              <w:t>3GPPMEMBER (TSDSI)</w:t>
            </w:r>
          </w:p>
        </w:tc>
      </w:tr>
      <w:tr w:rsidR="00F15DC7" w:rsidRPr="00D3232D" w14:paraId="43DABD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1DBB" w14:textId="77777777" w:rsidR="00D3232D" w:rsidRPr="00D3232D" w:rsidRDefault="00D3232D">
            <w:r w:rsidRPr="00D3232D">
              <w:t>REYES FUCHS, Maruja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89522" w14:textId="77777777" w:rsidR="00D3232D" w:rsidRPr="00D3232D" w:rsidRDefault="00D3232D">
            <w:r w:rsidRPr="00D3232D">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F91E" w14:textId="77777777" w:rsidR="00D3232D" w:rsidRPr="00D3232D" w:rsidRDefault="00D3232D">
            <w:r w:rsidRPr="00D3232D">
              <w:t>3GPPMEMBER (ETSI)</w:t>
            </w:r>
          </w:p>
        </w:tc>
      </w:tr>
      <w:tr w:rsidR="00F15DC7" w:rsidRPr="00D3232D" w14:paraId="3E86C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D965" w14:textId="77777777" w:rsidR="00D3232D" w:rsidRPr="00D3232D" w:rsidRDefault="00D3232D">
            <w:r w:rsidRPr="00D3232D">
              <w:t>REZAGAH, Roya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DCFE" w14:textId="77777777" w:rsidR="00D3232D" w:rsidRPr="00D3232D" w:rsidRDefault="00D3232D">
            <w:r w:rsidRPr="00D3232D">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EC4B" w14:textId="77777777" w:rsidR="00D3232D" w:rsidRPr="00D3232D" w:rsidRDefault="00D3232D">
            <w:r w:rsidRPr="00D3232D">
              <w:t>3GPPMEMBER (ETSI)</w:t>
            </w:r>
          </w:p>
        </w:tc>
      </w:tr>
      <w:tr w:rsidR="00F15DC7" w:rsidRPr="00D3232D" w14:paraId="7B33D6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8247" w14:textId="77777777" w:rsidR="00D3232D" w:rsidRPr="00D3232D" w:rsidRDefault="00D3232D">
            <w:r w:rsidRPr="00D3232D">
              <w:t>ROY, Michel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CE30" w14:textId="77777777" w:rsidR="00D3232D" w:rsidRPr="00D3232D" w:rsidRDefault="00D3232D">
            <w:r w:rsidRPr="00D3232D">
              <w:t>InterDigital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CC98" w14:textId="77777777" w:rsidR="00D3232D" w:rsidRPr="00D3232D" w:rsidRDefault="00D3232D">
            <w:r w:rsidRPr="00D3232D">
              <w:t>3GPPMEMBER (ATIS)</w:t>
            </w:r>
          </w:p>
        </w:tc>
      </w:tr>
      <w:tr w:rsidR="00F15DC7" w:rsidRPr="00D3232D" w14:paraId="395B90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AEF3" w14:textId="77777777" w:rsidR="00D3232D" w:rsidRPr="00D3232D" w:rsidRDefault="00D3232D">
            <w:r w:rsidRPr="00D3232D">
              <w:lastRenderedPageBreak/>
              <w:t>RUAN, Bangqiu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61D6"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4C78" w14:textId="77777777" w:rsidR="00D3232D" w:rsidRPr="00D3232D" w:rsidRDefault="00D3232D">
            <w:r w:rsidRPr="00D3232D">
              <w:t>3GPPMEMBER (CCSA)</w:t>
            </w:r>
          </w:p>
        </w:tc>
      </w:tr>
      <w:tr w:rsidR="00F15DC7" w:rsidRPr="00D3232D" w14:paraId="1C56D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4C3C" w14:textId="77777777" w:rsidR="00D3232D" w:rsidRPr="00D3232D" w:rsidRDefault="00D3232D">
            <w:r w:rsidRPr="00D3232D">
              <w:t>S, Aswathy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536A" w14:textId="77777777" w:rsidR="00D3232D" w:rsidRPr="00D3232D" w:rsidRDefault="00D3232D">
            <w:r w:rsidRPr="00D3232D">
              <w:t>CEWiT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1FD7F" w14:textId="77777777" w:rsidR="00D3232D" w:rsidRPr="00D3232D" w:rsidRDefault="00D3232D">
            <w:r w:rsidRPr="00D3232D">
              <w:t>3GPPMEMBER (TSDSI)</w:t>
            </w:r>
          </w:p>
        </w:tc>
      </w:tr>
      <w:tr w:rsidR="00F15DC7" w:rsidRPr="00D3232D" w14:paraId="5CE80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E1E98" w14:textId="77777777" w:rsidR="00D3232D" w:rsidRPr="00D3232D" w:rsidRDefault="00D3232D">
            <w:r w:rsidRPr="00D3232D">
              <w:t>SABOORIAN,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8B1B" w14:textId="77777777" w:rsidR="00D3232D" w:rsidRPr="00D3232D" w:rsidRDefault="00D3232D">
            <w:r w:rsidRPr="00D3232D">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D5523" w14:textId="77777777" w:rsidR="00D3232D" w:rsidRPr="00D3232D" w:rsidRDefault="00D3232D">
            <w:r w:rsidRPr="00D3232D">
              <w:t>3GPPMEMBER (ATIS)</w:t>
            </w:r>
          </w:p>
        </w:tc>
      </w:tr>
      <w:tr w:rsidR="00F15DC7" w:rsidRPr="00D3232D" w14:paraId="142FF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181D8" w14:textId="77777777" w:rsidR="00D3232D" w:rsidRPr="00D3232D" w:rsidRDefault="00D3232D">
            <w:r w:rsidRPr="00D3232D">
              <w:t>SADEGHI, Bahar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F08DE" w14:textId="77777777" w:rsidR="00D3232D" w:rsidRPr="00D3232D" w:rsidRDefault="00D3232D">
            <w:r w:rsidRPr="00D3232D">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1ED6" w14:textId="77777777" w:rsidR="00D3232D" w:rsidRPr="00D3232D" w:rsidRDefault="00D3232D">
            <w:r w:rsidRPr="00D3232D">
              <w:t>3GPPMEMBER (ATIS)</w:t>
            </w:r>
          </w:p>
        </w:tc>
      </w:tr>
      <w:tr w:rsidR="00F15DC7" w:rsidRPr="00D3232D" w14:paraId="30FF03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5C90" w14:textId="77777777" w:rsidR="00D3232D" w:rsidRPr="00D3232D" w:rsidRDefault="00D3232D">
            <w:r w:rsidRPr="00D3232D">
              <w:t>SALKINTZIS, Apostolis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EB5D0" w14:textId="77777777" w:rsidR="00D3232D" w:rsidRPr="00D3232D" w:rsidRDefault="00D3232D">
            <w:r w:rsidRPr="00D3232D">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BA91" w14:textId="77777777" w:rsidR="00D3232D" w:rsidRPr="00D3232D" w:rsidRDefault="00D3232D">
            <w:r w:rsidRPr="00D3232D">
              <w:t>3GPPMEMBER (ETSI)</w:t>
            </w:r>
          </w:p>
        </w:tc>
      </w:tr>
      <w:tr w:rsidR="00F15DC7" w:rsidRPr="00D3232D" w14:paraId="2438F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0405" w14:textId="77777777" w:rsidR="00D3232D" w:rsidRPr="00D3232D" w:rsidRDefault="00D3232D">
            <w:r w:rsidRPr="00D3232D">
              <w:t>SALMON,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1393" w14:textId="77777777" w:rsidR="00D3232D" w:rsidRPr="00D3232D" w:rsidRDefault="00D3232D">
            <w:r w:rsidRPr="00D3232D">
              <w:t>Verizon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CD7D" w14:textId="77777777" w:rsidR="00D3232D" w:rsidRPr="00D3232D" w:rsidRDefault="00D3232D">
            <w:r w:rsidRPr="00D3232D">
              <w:t>3GPPMEMBER (ETSI)</w:t>
            </w:r>
          </w:p>
        </w:tc>
      </w:tr>
      <w:tr w:rsidR="00F15DC7" w:rsidRPr="00D3232D" w14:paraId="756E29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7FE7" w14:textId="77777777" w:rsidR="00D3232D" w:rsidRPr="00D3232D" w:rsidRDefault="00D3232D">
            <w:r w:rsidRPr="00D3232D">
              <w:t>SAMDANIS, Konstantinos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28301" w14:textId="77777777" w:rsidR="00D3232D" w:rsidRPr="00D3232D" w:rsidRDefault="00D3232D">
            <w:r w:rsidRPr="00D3232D">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9F26" w14:textId="77777777" w:rsidR="00D3232D" w:rsidRPr="00D3232D" w:rsidRDefault="00D3232D">
            <w:r w:rsidRPr="00D3232D">
              <w:t>3GPPMEMBER (CCSA)</w:t>
            </w:r>
          </w:p>
        </w:tc>
      </w:tr>
      <w:tr w:rsidR="00F15DC7" w:rsidRPr="00D3232D" w14:paraId="504AAB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60FC" w14:textId="77777777" w:rsidR="00D3232D" w:rsidRPr="00D3232D" w:rsidRDefault="00D3232D">
            <w:r w:rsidRPr="00D3232D">
              <w:t>SANGAMESHWARA,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6F00" w14:textId="77777777" w:rsidR="00D3232D" w:rsidRPr="00D3232D" w:rsidRDefault="00D3232D">
            <w:r w:rsidRPr="00D3232D">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32979" w14:textId="77777777" w:rsidR="00D3232D" w:rsidRPr="00D3232D" w:rsidRDefault="00D3232D">
            <w:r w:rsidRPr="00D3232D">
              <w:t>3GPPMEMBER (ETSI)</w:t>
            </w:r>
          </w:p>
        </w:tc>
      </w:tr>
      <w:tr w:rsidR="00F15DC7" w:rsidRPr="00D3232D" w14:paraId="0B529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DF9A" w14:textId="77777777" w:rsidR="00D3232D" w:rsidRPr="00D3232D" w:rsidRDefault="00D3232D">
            <w:r w:rsidRPr="00D3232D">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FAAE" w14:textId="77777777" w:rsidR="00D3232D" w:rsidRPr="00D3232D" w:rsidRDefault="00D3232D">
            <w:r w:rsidRPr="00D3232D">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8F9F" w14:textId="77777777" w:rsidR="00D3232D" w:rsidRPr="00D3232D" w:rsidRDefault="00D3232D">
            <w:r w:rsidRPr="00D3232D">
              <w:t>3GPPMEMBER (ETSI)</w:t>
            </w:r>
          </w:p>
        </w:tc>
      </w:tr>
      <w:tr w:rsidR="00F15DC7" w:rsidRPr="00D3232D" w14:paraId="6417D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524A" w14:textId="77777777" w:rsidR="00D3232D" w:rsidRPr="00D3232D" w:rsidRDefault="00D3232D">
            <w:r w:rsidRPr="00D3232D">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CE80" w14:textId="77777777" w:rsidR="00D3232D" w:rsidRPr="00D3232D" w:rsidRDefault="00D3232D">
            <w:r w:rsidRPr="00D3232D">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FACF" w14:textId="77777777" w:rsidR="00D3232D" w:rsidRPr="00D3232D" w:rsidRDefault="00D3232D">
            <w:r w:rsidRPr="00D3232D">
              <w:t>3GPPMEMBER (ETSI)</w:t>
            </w:r>
          </w:p>
        </w:tc>
      </w:tr>
      <w:tr w:rsidR="00F15DC7" w:rsidRPr="00D3232D" w14:paraId="3B7CA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88CA" w14:textId="77777777" w:rsidR="00D3232D" w:rsidRPr="00D3232D" w:rsidRDefault="00D3232D">
            <w:r w:rsidRPr="00D3232D">
              <w:t>SHAHIN, Mamdoh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5817" w14:textId="77777777" w:rsidR="00D3232D" w:rsidRPr="00D3232D" w:rsidRDefault="00D3232D">
            <w:r w:rsidRPr="00D3232D">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458B9" w14:textId="77777777" w:rsidR="00D3232D" w:rsidRPr="00D3232D" w:rsidRDefault="00D3232D">
            <w:r w:rsidRPr="00D3232D">
              <w:t>3GPPMEMBER (TTA)</w:t>
            </w:r>
          </w:p>
        </w:tc>
      </w:tr>
      <w:tr w:rsidR="00F15DC7" w:rsidRPr="00D3232D" w14:paraId="38E5D1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FE421" w14:textId="77777777" w:rsidR="00D3232D" w:rsidRPr="00D3232D" w:rsidRDefault="00D3232D">
            <w:r w:rsidRPr="00D3232D">
              <w:t>SHAN, Changhong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9531" w14:textId="77777777" w:rsidR="00D3232D" w:rsidRPr="00D3232D" w:rsidRDefault="00D3232D">
            <w:r w:rsidRPr="00D3232D">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2C0E" w14:textId="77777777" w:rsidR="00D3232D" w:rsidRPr="00D3232D" w:rsidRDefault="00D3232D">
            <w:r w:rsidRPr="00D3232D">
              <w:t>3GPPMEMBER (ETSI)</w:t>
            </w:r>
          </w:p>
        </w:tc>
      </w:tr>
      <w:tr w:rsidR="00F15DC7" w:rsidRPr="00D3232D" w14:paraId="10C374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8C55" w14:textId="77777777" w:rsidR="00D3232D" w:rsidRPr="00D3232D" w:rsidRDefault="00D3232D">
            <w:r w:rsidRPr="00D3232D">
              <w:t>SHANG, Zhengyi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878D" w14:textId="77777777" w:rsidR="00D3232D" w:rsidRPr="00D3232D" w:rsidRDefault="00D3232D">
            <w:r w:rsidRPr="00D3232D">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EA90" w14:textId="77777777" w:rsidR="00D3232D" w:rsidRPr="00D3232D" w:rsidRDefault="00D3232D">
            <w:r w:rsidRPr="00D3232D">
              <w:t>3GPPMEMBER (CCSA)</w:t>
            </w:r>
          </w:p>
        </w:tc>
      </w:tr>
      <w:tr w:rsidR="00F15DC7" w:rsidRPr="00D3232D" w14:paraId="5A9867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5190" w14:textId="77777777" w:rsidR="00D3232D" w:rsidRPr="00D3232D" w:rsidRDefault="00D3232D">
            <w:r w:rsidRPr="00D3232D">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DF7F" w14:textId="77777777" w:rsidR="00D3232D" w:rsidRPr="00D3232D" w:rsidRDefault="00D3232D">
            <w:r w:rsidRPr="00D3232D">
              <w:t>Hangzhou Mengyuxiang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F156" w14:textId="77777777" w:rsidR="00D3232D" w:rsidRPr="00D3232D" w:rsidRDefault="00D3232D">
            <w:r w:rsidRPr="00D3232D">
              <w:t>3GPPMEMBER (CCSA)</w:t>
            </w:r>
          </w:p>
        </w:tc>
      </w:tr>
      <w:tr w:rsidR="00F15DC7" w:rsidRPr="00D3232D" w14:paraId="30A9F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2733" w14:textId="77777777" w:rsidR="00D3232D" w:rsidRPr="00D3232D" w:rsidRDefault="00D3232D">
            <w:r w:rsidRPr="00D3232D">
              <w:t>SHI, Cong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95D0" w14:textId="77777777" w:rsidR="00D3232D" w:rsidRPr="00D3232D" w:rsidRDefault="00D3232D">
            <w:r w:rsidRPr="00D3232D">
              <w:t>BARADINE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0E94" w14:textId="77777777" w:rsidR="00D3232D" w:rsidRPr="00D3232D" w:rsidRDefault="00D3232D">
            <w:r w:rsidRPr="00D3232D">
              <w:t>3GPPMEMBER (ETSI)</w:t>
            </w:r>
          </w:p>
        </w:tc>
      </w:tr>
      <w:tr w:rsidR="00F15DC7" w:rsidRPr="00D3232D" w14:paraId="6A7C0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3585" w14:textId="77777777" w:rsidR="00D3232D" w:rsidRPr="00D3232D" w:rsidRDefault="00D3232D">
            <w:r w:rsidRPr="00D3232D">
              <w:t>SHI, Xiaonan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D322" w14:textId="77777777" w:rsidR="00D3232D" w:rsidRPr="00D3232D" w:rsidRDefault="00D3232D">
            <w:r w:rsidRPr="00D3232D">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9272" w14:textId="77777777" w:rsidR="00D3232D" w:rsidRPr="00D3232D" w:rsidRDefault="00D3232D">
            <w:r w:rsidRPr="00D3232D">
              <w:t>3GPPMEMBER (CCSA)</w:t>
            </w:r>
          </w:p>
        </w:tc>
      </w:tr>
      <w:tr w:rsidR="00F15DC7" w:rsidRPr="00D3232D" w14:paraId="24D13D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730" w14:textId="77777777" w:rsidR="00D3232D" w:rsidRPr="00D3232D" w:rsidRDefault="00D3232D">
            <w:r w:rsidRPr="00D3232D">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4F4F" w14:textId="77777777" w:rsidR="00D3232D" w:rsidRPr="00D3232D" w:rsidRDefault="00D3232D">
            <w:r w:rsidRPr="00D3232D">
              <w:t>vivo Wisdom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5F7E" w14:textId="77777777" w:rsidR="00D3232D" w:rsidRPr="00D3232D" w:rsidRDefault="00D3232D">
            <w:r w:rsidRPr="00D3232D">
              <w:t>3GPPMEMBER (CCSA)</w:t>
            </w:r>
          </w:p>
        </w:tc>
      </w:tr>
      <w:tr w:rsidR="00F15DC7" w:rsidRPr="00D3232D" w14:paraId="709056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4022" w14:textId="77777777" w:rsidR="00D3232D" w:rsidRPr="00D3232D" w:rsidRDefault="00D3232D">
            <w:r w:rsidRPr="00D3232D">
              <w:t>SINHA, UTSAV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1259" w14:textId="77777777" w:rsidR="00D3232D" w:rsidRPr="00D3232D" w:rsidRDefault="00D3232D">
            <w:r w:rsidRPr="00D3232D">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DAA6F" w14:textId="77777777" w:rsidR="00D3232D" w:rsidRPr="00D3232D" w:rsidRDefault="00D3232D">
            <w:r w:rsidRPr="00D3232D">
              <w:t>3GPPMEMBER (CCSA)</w:t>
            </w:r>
          </w:p>
        </w:tc>
      </w:tr>
      <w:tr w:rsidR="00F15DC7" w:rsidRPr="00D3232D" w14:paraId="4C5807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5861" w14:textId="77777777" w:rsidR="00D3232D" w:rsidRPr="00D3232D" w:rsidRDefault="00D3232D">
            <w:r w:rsidRPr="00D3232D">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73F5" w14:textId="77777777" w:rsidR="00D3232D" w:rsidRPr="00D3232D" w:rsidRDefault="00D3232D">
            <w:r w:rsidRPr="00D3232D">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33514" w14:textId="77777777" w:rsidR="00D3232D" w:rsidRPr="00D3232D" w:rsidRDefault="00D3232D">
            <w:r w:rsidRPr="00D3232D">
              <w:t>3GPPMEMBER (CCSA)</w:t>
            </w:r>
          </w:p>
        </w:tc>
      </w:tr>
      <w:tr w:rsidR="00F15DC7" w:rsidRPr="00D3232D" w14:paraId="32ADA3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1033" w14:textId="77777777" w:rsidR="00D3232D" w:rsidRPr="00D3232D" w:rsidRDefault="00D3232D">
            <w:r w:rsidRPr="00D3232D">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54BC" w14:textId="77777777" w:rsidR="00D3232D" w:rsidRPr="00D3232D" w:rsidRDefault="00D3232D">
            <w:r w:rsidRPr="00D3232D">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92D4" w14:textId="77777777" w:rsidR="00D3232D" w:rsidRPr="00D3232D" w:rsidRDefault="00D3232D">
            <w:r w:rsidRPr="00D3232D">
              <w:t>3GPPMEMBER (ARIB)</w:t>
            </w:r>
          </w:p>
        </w:tc>
      </w:tr>
      <w:tr w:rsidR="00F15DC7" w:rsidRPr="00D3232D" w14:paraId="0C0DDC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D4AC" w14:textId="77777777" w:rsidR="00D3232D" w:rsidRPr="00D3232D" w:rsidRDefault="00D3232D">
            <w:r w:rsidRPr="00D3232D">
              <w:t>SRIRAM KUMAR, Sushmitha Shree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9DCE" w14:textId="77777777" w:rsidR="00D3232D" w:rsidRPr="00D3232D" w:rsidRDefault="00D3232D">
            <w:r w:rsidRPr="00D3232D">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C112" w14:textId="77777777" w:rsidR="00D3232D" w:rsidRPr="00D3232D" w:rsidRDefault="00D3232D">
            <w:r w:rsidRPr="00D3232D">
              <w:t>3GPPMEMBER (ETSI)</w:t>
            </w:r>
          </w:p>
        </w:tc>
      </w:tr>
      <w:tr w:rsidR="00F15DC7" w:rsidRPr="00D3232D" w14:paraId="20F8D7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07BC" w14:textId="77777777" w:rsidR="00D3232D" w:rsidRPr="00D3232D" w:rsidRDefault="00D3232D">
            <w:r w:rsidRPr="00D3232D">
              <w:t>STEFANO, Faccin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6A19" w14:textId="77777777" w:rsidR="00D3232D" w:rsidRPr="00D3232D" w:rsidRDefault="00D3232D">
            <w:r w:rsidRPr="00D3232D">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F20C5" w14:textId="77777777" w:rsidR="00D3232D" w:rsidRPr="00D3232D" w:rsidRDefault="00D3232D">
            <w:r w:rsidRPr="00D3232D">
              <w:t>3GPPMEMBER (ETSI)</w:t>
            </w:r>
          </w:p>
        </w:tc>
      </w:tr>
      <w:tr w:rsidR="00F15DC7" w:rsidRPr="00D3232D" w14:paraId="413D9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2FA5" w14:textId="77777777" w:rsidR="00D3232D" w:rsidRPr="00D3232D" w:rsidRDefault="00D3232D">
            <w:r w:rsidRPr="00D3232D">
              <w:t>STRALMARK, Joakim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59207" w14:textId="77777777" w:rsidR="00D3232D" w:rsidRPr="00D3232D" w:rsidRDefault="00D3232D">
            <w:r w:rsidRPr="00D3232D">
              <w:t>PTS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FDC28" w14:textId="77777777" w:rsidR="00D3232D" w:rsidRPr="00D3232D" w:rsidRDefault="00D3232D">
            <w:r w:rsidRPr="00D3232D">
              <w:t>3GPPMEMBER (ETSI)</w:t>
            </w:r>
          </w:p>
        </w:tc>
      </w:tr>
      <w:tr w:rsidR="00F15DC7" w:rsidRPr="00D3232D" w14:paraId="233F1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F557" w14:textId="77777777" w:rsidR="00D3232D" w:rsidRPr="00D3232D" w:rsidRDefault="00D3232D">
            <w:r w:rsidRPr="00D3232D">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F23C" w14:textId="77777777" w:rsidR="00D3232D" w:rsidRPr="00D3232D" w:rsidRDefault="00D3232D">
            <w:r w:rsidRPr="00D3232D">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A35D" w14:textId="77777777" w:rsidR="00D3232D" w:rsidRPr="00D3232D" w:rsidRDefault="00D3232D">
            <w:r w:rsidRPr="00D3232D">
              <w:t>3GPPMEMBER (ETSI)</w:t>
            </w:r>
          </w:p>
        </w:tc>
      </w:tr>
      <w:tr w:rsidR="00F15DC7" w:rsidRPr="00D3232D" w14:paraId="001256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D107" w14:textId="77777777" w:rsidR="00D3232D" w:rsidRPr="00D3232D" w:rsidRDefault="00D3232D">
            <w:r w:rsidRPr="00D3232D">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C9DE" w14:textId="77777777" w:rsidR="00D3232D" w:rsidRPr="00D3232D" w:rsidRDefault="00D3232D">
            <w:r w:rsidRPr="00D3232D">
              <w:t>China Telecommunications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18B2" w14:textId="77777777" w:rsidR="00D3232D" w:rsidRPr="00D3232D" w:rsidRDefault="00D3232D">
            <w:r w:rsidRPr="00D3232D">
              <w:t>3GPPMEMBER (CCSA)</w:t>
            </w:r>
          </w:p>
        </w:tc>
      </w:tr>
      <w:tr w:rsidR="00F15DC7" w:rsidRPr="00D3232D" w14:paraId="1492C2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22E9" w14:textId="77777777" w:rsidR="00D3232D" w:rsidRPr="00D3232D" w:rsidRDefault="00D3232D">
            <w:r w:rsidRPr="00D3232D">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3796" w14:textId="77777777" w:rsidR="00D3232D" w:rsidRPr="00D3232D" w:rsidRDefault="00D3232D">
            <w:r w:rsidRPr="00D3232D">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4F08" w14:textId="77777777" w:rsidR="00D3232D" w:rsidRPr="00D3232D" w:rsidRDefault="00D3232D">
            <w:r w:rsidRPr="00D3232D">
              <w:t>3GPPMEMBER (TTC)</w:t>
            </w:r>
          </w:p>
        </w:tc>
      </w:tr>
      <w:tr w:rsidR="00F15DC7" w:rsidRPr="00D3232D" w14:paraId="0422C7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F00C" w14:textId="77777777" w:rsidR="00D3232D" w:rsidRPr="00D3232D" w:rsidRDefault="00D3232D">
            <w:r w:rsidRPr="00D3232D">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EF72" w14:textId="77777777" w:rsidR="00D3232D" w:rsidRPr="00D3232D" w:rsidRDefault="00D3232D">
            <w:r w:rsidRPr="00D3232D">
              <w:t>Skylo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E89E" w14:textId="77777777" w:rsidR="00D3232D" w:rsidRPr="00D3232D" w:rsidRDefault="00D3232D">
            <w:r w:rsidRPr="00D3232D">
              <w:t>3GPPMEMBER (ATIS)</w:t>
            </w:r>
          </w:p>
        </w:tc>
      </w:tr>
      <w:tr w:rsidR="00F15DC7" w:rsidRPr="00D3232D" w14:paraId="74662E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B6CD" w14:textId="77777777" w:rsidR="00D3232D" w:rsidRPr="00D3232D" w:rsidRDefault="00D3232D">
            <w:r w:rsidRPr="00D3232D">
              <w:t>TANG, Tingfang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7A094" w14:textId="77777777" w:rsidR="00D3232D" w:rsidRPr="00D3232D" w:rsidRDefault="00D3232D">
            <w:r w:rsidRPr="00D3232D">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19E4" w14:textId="77777777" w:rsidR="00D3232D" w:rsidRPr="00D3232D" w:rsidRDefault="00D3232D">
            <w:r w:rsidRPr="00D3232D">
              <w:t>3GPPMEMBER (CCSA)</w:t>
            </w:r>
          </w:p>
        </w:tc>
      </w:tr>
      <w:tr w:rsidR="00F15DC7" w:rsidRPr="00D3232D" w14:paraId="6B5B7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6296" w14:textId="77777777" w:rsidR="00D3232D" w:rsidRPr="00D3232D" w:rsidRDefault="00D3232D">
            <w:r w:rsidRPr="00D3232D">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AC4AC" w14:textId="77777777" w:rsidR="00D3232D" w:rsidRPr="00D3232D" w:rsidRDefault="00D3232D">
            <w:r w:rsidRPr="00D3232D">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7CC75" w14:textId="77777777" w:rsidR="00D3232D" w:rsidRPr="00D3232D" w:rsidRDefault="00D3232D">
            <w:r w:rsidRPr="00D3232D">
              <w:t>3GPPMEMBER (TTA)</w:t>
            </w:r>
          </w:p>
        </w:tc>
      </w:tr>
      <w:tr w:rsidR="00F15DC7" w:rsidRPr="00D3232D" w14:paraId="05210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1A86" w14:textId="77777777" w:rsidR="00D3232D" w:rsidRPr="00D3232D" w:rsidRDefault="00D3232D">
            <w:r w:rsidRPr="00D3232D">
              <w:t>TARGALI, Yousif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53EE" w14:textId="77777777" w:rsidR="00D3232D" w:rsidRPr="00D3232D" w:rsidRDefault="00D3232D">
            <w:r w:rsidRPr="00D3232D">
              <w:t>Verizon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B5B7" w14:textId="77777777" w:rsidR="00D3232D" w:rsidRPr="00D3232D" w:rsidRDefault="00D3232D">
            <w:r w:rsidRPr="00D3232D">
              <w:t>3GPPMEMBER (ETSI)</w:t>
            </w:r>
          </w:p>
        </w:tc>
      </w:tr>
      <w:tr w:rsidR="00F15DC7" w:rsidRPr="00D3232D" w14:paraId="54CC6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6422" w14:textId="77777777" w:rsidR="00D3232D" w:rsidRPr="00D3232D" w:rsidRDefault="00D3232D">
            <w:r w:rsidRPr="00D3232D">
              <w:t>THAMMAIAH, Shanthala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C484B" w14:textId="77777777" w:rsidR="00D3232D" w:rsidRPr="00D3232D" w:rsidRDefault="00D3232D">
            <w:r w:rsidRPr="00D3232D">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13DA" w14:textId="77777777" w:rsidR="00D3232D" w:rsidRPr="00D3232D" w:rsidRDefault="00D3232D">
            <w:r w:rsidRPr="00D3232D">
              <w:t>3GPPMEMBER (ETSI)</w:t>
            </w:r>
          </w:p>
        </w:tc>
      </w:tr>
      <w:tr w:rsidR="00F15DC7" w:rsidRPr="00D3232D" w14:paraId="3607B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A83C" w14:textId="77777777" w:rsidR="00D3232D" w:rsidRPr="00D3232D" w:rsidRDefault="00D3232D">
            <w:r w:rsidRPr="00D3232D">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E208" w14:textId="77777777" w:rsidR="00D3232D" w:rsidRPr="00D3232D" w:rsidRDefault="00D3232D">
            <w:r w:rsidRPr="00D3232D">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3DC0" w14:textId="77777777" w:rsidR="00D3232D" w:rsidRPr="00D3232D" w:rsidRDefault="00D3232D">
            <w:r w:rsidRPr="00D3232D">
              <w:t>3GPPMEMBER (ETSI)</w:t>
            </w:r>
          </w:p>
        </w:tc>
      </w:tr>
      <w:tr w:rsidR="00F15DC7" w:rsidRPr="00D3232D" w14:paraId="704254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F845" w14:textId="77777777" w:rsidR="00D3232D" w:rsidRPr="00D3232D" w:rsidRDefault="00D3232D">
            <w:r w:rsidRPr="00D3232D">
              <w:t>VELEV, Genadi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6395" w14:textId="77777777" w:rsidR="00D3232D" w:rsidRPr="00D3232D" w:rsidRDefault="00D3232D">
            <w:r w:rsidRPr="00D3232D">
              <w:t>Lenovo (Beijing)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0FE9" w14:textId="77777777" w:rsidR="00D3232D" w:rsidRPr="00D3232D" w:rsidRDefault="00D3232D">
            <w:r w:rsidRPr="00D3232D">
              <w:t>3GPPMEMBER (CCSA)</w:t>
            </w:r>
          </w:p>
        </w:tc>
      </w:tr>
      <w:tr w:rsidR="00F15DC7" w:rsidRPr="00D3232D" w14:paraId="0DCA97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7064" w14:textId="77777777" w:rsidR="00D3232D" w:rsidRPr="00D3232D" w:rsidRDefault="00D3232D">
            <w:r w:rsidRPr="00D3232D">
              <w:lastRenderedPageBreak/>
              <w:t>WANG, Baixiao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18B6A" w14:textId="77777777" w:rsidR="00D3232D" w:rsidRPr="00D3232D" w:rsidRDefault="00D3232D">
            <w:r w:rsidRPr="00D3232D">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283E" w14:textId="77777777" w:rsidR="00D3232D" w:rsidRPr="00D3232D" w:rsidRDefault="00D3232D">
            <w:r w:rsidRPr="00D3232D">
              <w:t>3GPPMEMBER (CCSA)</w:t>
            </w:r>
          </w:p>
        </w:tc>
      </w:tr>
      <w:tr w:rsidR="00F15DC7" w:rsidRPr="00D3232D" w14:paraId="555F9D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60A3" w14:textId="77777777" w:rsidR="00D3232D" w:rsidRPr="00D3232D" w:rsidRDefault="00D3232D">
            <w:r w:rsidRPr="00D3232D">
              <w:t>WANG, Guanzhou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08A3" w14:textId="77777777" w:rsidR="00D3232D" w:rsidRPr="00D3232D" w:rsidRDefault="00D3232D">
            <w:r w:rsidRPr="00D3232D">
              <w:t>InterDigital New York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0A43" w14:textId="77777777" w:rsidR="00D3232D" w:rsidRPr="00D3232D" w:rsidRDefault="00D3232D">
            <w:r w:rsidRPr="00D3232D">
              <w:t>3GPPMEMBER (ATIS)</w:t>
            </w:r>
          </w:p>
        </w:tc>
      </w:tr>
      <w:tr w:rsidR="00F15DC7" w:rsidRPr="00D3232D" w14:paraId="689079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BC8D" w14:textId="77777777" w:rsidR="00D3232D" w:rsidRPr="00D3232D" w:rsidRDefault="00D3232D">
            <w:r w:rsidRPr="00D3232D">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4351" w14:textId="77777777" w:rsidR="00D3232D" w:rsidRPr="00D3232D" w:rsidRDefault="00D3232D">
            <w:r w:rsidRPr="00D3232D">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48F3" w14:textId="77777777" w:rsidR="00D3232D" w:rsidRPr="00D3232D" w:rsidRDefault="00D3232D">
            <w:r w:rsidRPr="00D3232D">
              <w:t>3GPPMEMBER (CCSA)</w:t>
            </w:r>
          </w:p>
        </w:tc>
      </w:tr>
      <w:tr w:rsidR="00F15DC7" w:rsidRPr="00D3232D" w14:paraId="40177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74C7" w14:textId="77777777" w:rsidR="00D3232D" w:rsidRPr="00D3232D" w:rsidRDefault="00D3232D">
            <w:r w:rsidRPr="00D3232D">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B250" w14:textId="77777777" w:rsidR="00D3232D" w:rsidRPr="00D3232D" w:rsidRDefault="00D3232D">
            <w:r w:rsidRPr="00D3232D">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6D7F" w14:textId="77777777" w:rsidR="00D3232D" w:rsidRPr="00D3232D" w:rsidRDefault="00D3232D">
            <w:r w:rsidRPr="00D3232D">
              <w:t>3GPPMEMBER (CCSA)</w:t>
            </w:r>
          </w:p>
        </w:tc>
      </w:tr>
      <w:tr w:rsidR="00F15DC7" w:rsidRPr="00D3232D" w14:paraId="474B3E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2B90" w14:textId="77777777" w:rsidR="00D3232D" w:rsidRPr="00D3232D" w:rsidRDefault="00D3232D">
            <w:r w:rsidRPr="00D3232D">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61398" w14:textId="77777777" w:rsidR="00D3232D" w:rsidRPr="00D3232D" w:rsidRDefault="00D3232D">
            <w:r w:rsidRPr="00D3232D">
              <w:t>China Mobile lnfo.Tech.Co.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A97B8" w14:textId="77777777" w:rsidR="00D3232D" w:rsidRPr="00D3232D" w:rsidRDefault="00D3232D">
            <w:r w:rsidRPr="00D3232D">
              <w:t>3GPPMEMBER (CCSA)</w:t>
            </w:r>
          </w:p>
        </w:tc>
      </w:tr>
      <w:tr w:rsidR="00F15DC7" w:rsidRPr="00D3232D" w14:paraId="03958E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9E6CD" w14:textId="77777777" w:rsidR="00D3232D" w:rsidRPr="00D3232D" w:rsidRDefault="00D3232D">
            <w:r w:rsidRPr="00D3232D">
              <w:t>WANG, 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1646" w14:textId="77777777" w:rsidR="00D3232D" w:rsidRPr="00D3232D" w:rsidRDefault="00D3232D">
            <w:r w:rsidRPr="00D3232D">
              <w:t>iQoo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4011" w14:textId="77777777" w:rsidR="00D3232D" w:rsidRPr="00D3232D" w:rsidRDefault="00D3232D">
            <w:r w:rsidRPr="00D3232D">
              <w:t>3GPPMEMBER (CCSA)</w:t>
            </w:r>
          </w:p>
        </w:tc>
      </w:tr>
      <w:tr w:rsidR="00F15DC7" w:rsidRPr="00D3232D" w14:paraId="37429B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261FF" w14:textId="77777777" w:rsidR="00D3232D" w:rsidRPr="00D3232D" w:rsidRDefault="00D3232D">
            <w:r w:rsidRPr="00D3232D">
              <w:t>WANG, Yaxin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2490" w14:textId="77777777" w:rsidR="00D3232D" w:rsidRPr="00D3232D" w:rsidRDefault="00D3232D">
            <w:r w:rsidRPr="00D3232D">
              <w:t>OPPO (chongqing) Intelligence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999B" w14:textId="77777777" w:rsidR="00D3232D" w:rsidRPr="00D3232D" w:rsidRDefault="00D3232D">
            <w:r w:rsidRPr="00D3232D">
              <w:t>3GPPMEMBER (CCSA)</w:t>
            </w:r>
          </w:p>
        </w:tc>
      </w:tr>
      <w:tr w:rsidR="00F15DC7" w:rsidRPr="00D3232D" w14:paraId="13F3E4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0047" w14:textId="77777777" w:rsidR="00D3232D" w:rsidRPr="00D3232D" w:rsidRDefault="00D3232D">
            <w:r w:rsidRPr="00D3232D">
              <w:t>WANG, Zhaoning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4DD5" w14:textId="77777777" w:rsidR="00D3232D" w:rsidRPr="00D3232D" w:rsidRDefault="00D3232D">
            <w:r w:rsidRPr="00D3232D">
              <w:t>CU Digital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9408" w14:textId="77777777" w:rsidR="00D3232D" w:rsidRPr="00D3232D" w:rsidRDefault="00D3232D">
            <w:r w:rsidRPr="00D3232D">
              <w:t>3GPPMEMBER (CCSA)</w:t>
            </w:r>
          </w:p>
        </w:tc>
      </w:tr>
      <w:tr w:rsidR="00F15DC7" w:rsidRPr="00D3232D" w14:paraId="53200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E5E67" w14:textId="77777777" w:rsidR="00D3232D" w:rsidRPr="00D3232D" w:rsidRDefault="00D3232D">
            <w:r w:rsidRPr="00D3232D">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5089" w14:textId="77777777" w:rsidR="00D3232D" w:rsidRPr="00D3232D" w:rsidRDefault="00D3232D">
            <w:r w:rsidRPr="00D3232D">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7DAC" w14:textId="77777777" w:rsidR="00D3232D" w:rsidRPr="00D3232D" w:rsidRDefault="00D3232D">
            <w:r w:rsidRPr="00D3232D">
              <w:t>3GPPMEMBER (ETSI)</w:t>
            </w:r>
          </w:p>
        </w:tc>
      </w:tr>
      <w:tr w:rsidR="00F15DC7" w:rsidRPr="00D3232D" w14:paraId="6729C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084C2" w14:textId="77777777" w:rsidR="00D3232D" w:rsidRPr="00D3232D" w:rsidRDefault="00D3232D">
            <w:r w:rsidRPr="00D3232D">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C44B" w14:textId="77777777" w:rsidR="00D3232D" w:rsidRPr="00D3232D" w:rsidRDefault="00D3232D">
            <w:r w:rsidRPr="00D3232D">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44577" w14:textId="77777777" w:rsidR="00D3232D" w:rsidRPr="00D3232D" w:rsidRDefault="00D3232D">
            <w:r w:rsidRPr="00D3232D">
              <w:t>3GPPMEMBER (ETSI)</w:t>
            </w:r>
          </w:p>
        </w:tc>
      </w:tr>
      <w:tr w:rsidR="00F15DC7" w:rsidRPr="00D3232D" w14:paraId="0DB80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B959" w14:textId="77777777" w:rsidR="00D3232D" w:rsidRPr="00D3232D" w:rsidRDefault="00D3232D">
            <w:r w:rsidRPr="00D3232D">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63D2" w14:textId="77777777" w:rsidR="00D3232D" w:rsidRPr="00D3232D" w:rsidRDefault="00D3232D">
            <w:r w:rsidRPr="00D3232D">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5CFC" w14:textId="77777777" w:rsidR="00D3232D" w:rsidRPr="00D3232D" w:rsidRDefault="00D3232D">
            <w:r w:rsidRPr="00D3232D">
              <w:t>3GPPMEMBER (ETSI)</w:t>
            </w:r>
          </w:p>
        </w:tc>
      </w:tr>
      <w:tr w:rsidR="00F15DC7" w:rsidRPr="00D3232D" w14:paraId="7C1926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F1CF" w14:textId="77777777" w:rsidR="00D3232D" w:rsidRPr="00D3232D" w:rsidRDefault="00D3232D">
            <w:r w:rsidRPr="00D3232D">
              <w:t>WONG, Marcus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76FB" w14:textId="77777777" w:rsidR="00D3232D" w:rsidRPr="00D3232D" w:rsidRDefault="00D3232D">
            <w:r w:rsidRPr="00D3232D">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3A6C" w14:textId="77777777" w:rsidR="00D3232D" w:rsidRPr="00D3232D" w:rsidRDefault="00D3232D">
            <w:r w:rsidRPr="00D3232D">
              <w:t>3GPPMEMBER (ETSI)</w:t>
            </w:r>
          </w:p>
        </w:tc>
      </w:tr>
      <w:tr w:rsidR="00F15DC7" w:rsidRPr="00D3232D" w14:paraId="252AFF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E566" w14:textId="77777777" w:rsidR="00D3232D" w:rsidRPr="00D3232D" w:rsidRDefault="00D3232D">
            <w:r w:rsidRPr="00D3232D">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5CE3" w14:textId="77777777" w:rsidR="00D3232D" w:rsidRPr="00D3232D" w:rsidRDefault="00D3232D">
            <w:r w:rsidRPr="00D3232D">
              <w:t>Xiaomi Electronic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3A6C" w14:textId="77777777" w:rsidR="00D3232D" w:rsidRPr="00D3232D" w:rsidRDefault="00D3232D">
            <w:r w:rsidRPr="00D3232D">
              <w:t>3GPPMEMBER (CCSA)</w:t>
            </w:r>
          </w:p>
        </w:tc>
      </w:tr>
      <w:tr w:rsidR="00F15DC7" w:rsidRPr="00D3232D" w14:paraId="76739F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C94B" w14:textId="77777777" w:rsidR="00D3232D" w:rsidRPr="00D3232D" w:rsidRDefault="00D3232D">
            <w:r w:rsidRPr="00D3232D">
              <w:t>XIE, Pengxiang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3422" w14:textId="77777777" w:rsidR="00D3232D" w:rsidRPr="00D3232D" w:rsidRDefault="00D3232D">
            <w:r w:rsidRPr="00D3232D">
              <w:t>ZTE Korea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0027" w14:textId="77777777" w:rsidR="00D3232D" w:rsidRPr="00D3232D" w:rsidRDefault="00D3232D">
            <w:r w:rsidRPr="00D3232D">
              <w:t>3GPPMEMBER (TTA)</w:t>
            </w:r>
          </w:p>
        </w:tc>
      </w:tr>
      <w:tr w:rsidR="00F15DC7" w:rsidRPr="00D3232D" w14:paraId="28E043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68FD" w14:textId="77777777" w:rsidR="00D3232D" w:rsidRPr="00D3232D" w:rsidRDefault="00D3232D">
            <w:r w:rsidRPr="00D3232D">
              <w:t>XIE, Zhenhua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8E26" w14:textId="77777777" w:rsidR="00D3232D" w:rsidRPr="00D3232D" w:rsidRDefault="00D3232D">
            <w:r w:rsidRPr="00D3232D">
              <w:t>Nanjing vivo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E1249" w14:textId="77777777" w:rsidR="00D3232D" w:rsidRPr="00D3232D" w:rsidRDefault="00D3232D">
            <w:r w:rsidRPr="00D3232D">
              <w:t>3GPPMEMBER (CCSA)</w:t>
            </w:r>
          </w:p>
        </w:tc>
      </w:tr>
      <w:tr w:rsidR="00F15DC7" w:rsidRPr="00D3232D" w14:paraId="2668B2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BFCD7" w14:textId="77777777" w:rsidR="00D3232D" w:rsidRPr="00D3232D" w:rsidRDefault="00D3232D">
            <w:r w:rsidRPr="00D3232D">
              <w:t>XIE, Zhonghuai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9242" w14:textId="77777777" w:rsidR="00D3232D" w:rsidRPr="00D3232D" w:rsidRDefault="00D3232D">
            <w:r w:rsidRPr="00D3232D">
              <w:t>VSENS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B2C3" w14:textId="77777777" w:rsidR="00D3232D" w:rsidRPr="00D3232D" w:rsidRDefault="00D3232D">
            <w:r w:rsidRPr="00D3232D">
              <w:t>3GPPMEMBER (CCSA)</w:t>
            </w:r>
          </w:p>
        </w:tc>
      </w:tr>
      <w:tr w:rsidR="00F15DC7" w:rsidRPr="00D3232D" w14:paraId="7ED2F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81B3" w14:textId="77777777" w:rsidR="00D3232D" w:rsidRPr="00D3232D" w:rsidRDefault="00D3232D">
            <w:r w:rsidRPr="00D3232D">
              <w:t>XING, TianQi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61B4" w14:textId="77777777" w:rsidR="00D3232D" w:rsidRPr="00D3232D" w:rsidRDefault="00D3232D">
            <w:r w:rsidRPr="00D3232D">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20A3" w14:textId="77777777" w:rsidR="00D3232D" w:rsidRPr="00D3232D" w:rsidRDefault="00D3232D">
            <w:r w:rsidRPr="00D3232D">
              <w:t>3GPPMEMBER (CCSA)</w:t>
            </w:r>
          </w:p>
        </w:tc>
      </w:tr>
      <w:tr w:rsidR="00F15DC7" w:rsidRPr="00D3232D" w14:paraId="2A3EE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2FFE" w14:textId="77777777" w:rsidR="00D3232D" w:rsidRPr="00D3232D" w:rsidRDefault="00D3232D">
            <w:r w:rsidRPr="00D3232D">
              <w:t>XING, Zhen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1518" w14:textId="77777777" w:rsidR="00D3232D" w:rsidRPr="00D3232D" w:rsidRDefault="00D3232D">
            <w:r w:rsidRPr="00D3232D">
              <w:t>CUG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E9E5" w14:textId="77777777" w:rsidR="00D3232D" w:rsidRPr="00D3232D" w:rsidRDefault="00D3232D">
            <w:r w:rsidRPr="00D3232D">
              <w:t>3GPPMEMBER (CCSA)</w:t>
            </w:r>
          </w:p>
        </w:tc>
      </w:tr>
      <w:tr w:rsidR="00F15DC7" w:rsidRPr="00D3232D" w14:paraId="389E64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8018" w14:textId="77777777" w:rsidR="00D3232D" w:rsidRPr="00D3232D" w:rsidRDefault="00D3232D">
            <w:r w:rsidRPr="00D3232D">
              <w:t>XIONG, Lihui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E466" w14:textId="77777777" w:rsidR="00D3232D" w:rsidRPr="00D3232D" w:rsidRDefault="00D3232D">
            <w:r w:rsidRPr="00D3232D">
              <w:t>Unumplus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5E211" w14:textId="77777777" w:rsidR="00D3232D" w:rsidRPr="00D3232D" w:rsidRDefault="00D3232D">
            <w:r w:rsidRPr="00D3232D">
              <w:t>3GPPMEMBER (ETSI)</w:t>
            </w:r>
          </w:p>
        </w:tc>
      </w:tr>
      <w:tr w:rsidR="00F15DC7" w:rsidRPr="00D3232D" w14:paraId="1BAB0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7A12" w14:textId="77777777" w:rsidR="00D3232D" w:rsidRPr="00D3232D" w:rsidRDefault="00D3232D">
            <w:r w:rsidRPr="00D3232D">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DDB5"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2213" w14:textId="77777777" w:rsidR="00D3232D" w:rsidRPr="00D3232D" w:rsidRDefault="00D3232D">
            <w:r w:rsidRPr="00D3232D">
              <w:t>3GPPMEMBER (ETSI)</w:t>
            </w:r>
          </w:p>
        </w:tc>
      </w:tr>
      <w:tr w:rsidR="00F15DC7" w:rsidRPr="00D3232D" w14:paraId="3766CE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89AC" w14:textId="77777777" w:rsidR="00D3232D" w:rsidRPr="00D3232D" w:rsidRDefault="00D3232D">
            <w:r w:rsidRPr="00D3232D">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5092" w14:textId="77777777" w:rsidR="00D3232D" w:rsidRPr="00D3232D" w:rsidRDefault="00D3232D">
            <w:r w:rsidRPr="00D3232D">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7B6A6" w14:textId="77777777" w:rsidR="00D3232D" w:rsidRPr="00D3232D" w:rsidRDefault="00D3232D">
            <w:r w:rsidRPr="00D3232D">
              <w:t>3GPPMEMBER (ETSI)</w:t>
            </w:r>
          </w:p>
        </w:tc>
      </w:tr>
      <w:tr w:rsidR="00F15DC7" w:rsidRPr="00D3232D" w14:paraId="671932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460D" w14:textId="77777777" w:rsidR="00D3232D" w:rsidRPr="00D3232D" w:rsidRDefault="00D3232D">
            <w:r w:rsidRPr="00D3232D">
              <w:t>YADAV, Rashmi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633F" w14:textId="77777777" w:rsidR="00D3232D" w:rsidRPr="00D3232D" w:rsidRDefault="00D3232D">
            <w:r w:rsidRPr="00D3232D">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E51E8" w14:textId="77777777" w:rsidR="00D3232D" w:rsidRPr="00D3232D" w:rsidRDefault="00D3232D">
            <w:r w:rsidRPr="00D3232D">
              <w:t>3GPPMEMBER (CCSA)</w:t>
            </w:r>
          </w:p>
        </w:tc>
      </w:tr>
      <w:tr w:rsidR="00F15DC7" w:rsidRPr="00D3232D" w14:paraId="4BD07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D272" w14:textId="77777777" w:rsidR="00D3232D" w:rsidRPr="00D3232D" w:rsidRDefault="00D3232D">
            <w:r w:rsidRPr="00D3232D">
              <w:t>YAMAMOTO, Kenichi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3FC5" w14:textId="77777777" w:rsidR="00D3232D" w:rsidRPr="00D3232D" w:rsidRDefault="00D3232D">
            <w:r w:rsidRPr="00D3232D">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C5909" w14:textId="77777777" w:rsidR="00D3232D" w:rsidRPr="00D3232D" w:rsidRDefault="00D3232D">
            <w:r w:rsidRPr="00D3232D">
              <w:t>3GPPMEMBER (ARIB)</w:t>
            </w:r>
          </w:p>
        </w:tc>
      </w:tr>
      <w:tr w:rsidR="00F15DC7" w:rsidRPr="00D3232D" w14:paraId="677D9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4362" w14:textId="77777777" w:rsidR="00D3232D" w:rsidRPr="00D3232D" w:rsidRDefault="00D3232D">
            <w:r w:rsidRPr="00D3232D">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CEC3" w14:textId="77777777" w:rsidR="00D3232D" w:rsidRPr="00D3232D" w:rsidRDefault="00D3232D">
            <w:r w:rsidRPr="00D3232D">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BF3E" w14:textId="77777777" w:rsidR="00D3232D" w:rsidRPr="00D3232D" w:rsidRDefault="00D3232D">
            <w:r w:rsidRPr="00D3232D">
              <w:t>3GPPMEMBER (CCSA)</w:t>
            </w:r>
          </w:p>
        </w:tc>
      </w:tr>
      <w:tr w:rsidR="00F15DC7" w:rsidRPr="00D3232D" w14:paraId="72B89E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F5F4" w14:textId="77777777" w:rsidR="00D3232D" w:rsidRPr="00D3232D" w:rsidRDefault="00D3232D">
            <w:r w:rsidRPr="00D3232D">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76DF" w14:textId="77777777" w:rsidR="00D3232D" w:rsidRPr="00D3232D" w:rsidRDefault="00D3232D">
            <w:r w:rsidRPr="00D3232D">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0BB3" w14:textId="77777777" w:rsidR="00D3232D" w:rsidRPr="00D3232D" w:rsidRDefault="00D3232D">
            <w:r w:rsidRPr="00D3232D">
              <w:t>3GPPMEMBER (ETSI)</w:t>
            </w:r>
          </w:p>
        </w:tc>
      </w:tr>
      <w:tr w:rsidR="00F15DC7" w:rsidRPr="00D3232D" w14:paraId="4FAC8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0BD3" w14:textId="77777777" w:rsidR="00D3232D" w:rsidRPr="00D3232D" w:rsidRDefault="00D3232D">
            <w:r w:rsidRPr="00D3232D">
              <w:t>YOU, Shilin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6B34"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983A8" w14:textId="77777777" w:rsidR="00D3232D" w:rsidRPr="00D3232D" w:rsidRDefault="00D3232D">
            <w:r w:rsidRPr="00D3232D">
              <w:t>3GPPMEMBER (ETSI)</w:t>
            </w:r>
          </w:p>
        </w:tc>
      </w:tr>
      <w:tr w:rsidR="00F15DC7" w:rsidRPr="00D3232D" w14:paraId="783BF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9FCF" w14:textId="77777777" w:rsidR="00D3232D" w:rsidRPr="00D3232D" w:rsidRDefault="00D3232D">
            <w:r w:rsidRPr="00D3232D">
              <w:t>YOUN, Myungjune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960C" w14:textId="77777777" w:rsidR="00D3232D" w:rsidRPr="00D3232D" w:rsidRDefault="00D3232D">
            <w:r w:rsidRPr="00D3232D">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FFF" w14:textId="77777777" w:rsidR="00D3232D" w:rsidRPr="00D3232D" w:rsidRDefault="00D3232D">
            <w:r w:rsidRPr="00D3232D">
              <w:t>3GPPMEMBER (ETSI)</w:t>
            </w:r>
          </w:p>
        </w:tc>
      </w:tr>
      <w:tr w:rsidR="00F15DC7" w:rsidRPr="00D3232D" w14:paraId="42D665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D518" w14:textId="77777777" w:rsidR="00D3232D" w:rsidRPr="00D3232D" w:rsidRDefault="00D3232D">
            <w:r w:rsidRPr="00D3232D">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D7C1" w14:textId="77777777" w:rsidR="00D3232D" w:rsidRPr="00D3232D" w:rsidRDefault="00D3232D">
            <w:r w:rsidRPr="00D3232D">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DF62" w14:textId="77777777" w:rsidR="00D3232D" w:rsidRPr="00D3232D" w:rsidRDefault="00D3232D">
            <w:r w:rsidRPr="00D3232D">
              <w:t>3GPPMEMBER (CCSA)</w:t>
            </w:r>
          </w:p>
        </w:tc>
      </w:tr>
      <w:tr w:rsidR="00F15DC7" w:rsidRPr="00D3232D" w14:paraId="4423E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A0C0" w14:textId="77777777" w:rsidR="00D3232D" w:rsidRPr="00D3232D" w:rsidRDefault="00D3232D">
            <w:r w:rsidRPr="00D3232D">
              <w:t>YUAN, HUANCHENG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AC1C" w14:textId="77777777" w:rsidR="00D3232D" w:rsidRPr="00D3232D" w:rsidRDefault="00D3232D">
            <w:r w:rsidRPr="00D3232D">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7728" w14:textId="77777777" w:rsidR="00D3232D" w:rsidRPr="00D3232D" w:rsidRDefault="00D3232D">
            <w:r w:rsidRPr="00D3232D">
              <w:t>3GPPMEMBER (CCSA)</w:t>
            </w:r>
          </w:p>
        </w:tc>
      </w:tr>
      <w:tr w:rsidR="00F15DC7" w:rsidRPr="00D3232D" w14:paraId="70E145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7CD5" w14:textId="77777777" w:rsidR="00D3232D" w:rsidRPr="00D3232D" w:rsidRDefault="00D3232D">
            <w:r w:rsidRPr="00D3232D">
              <w:t>YUE,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BE0A" w14:textId="77777777" w:rsidR="00D3232D" w:rsidRPr="00D3232D" w:rsidRDefault="00D3232D">
            <w:r w:rsidRPr="00D3232D">
              <w:t>Unicom Broadband Online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B4420" w14:textId="77777777" w:rsidR="00D3232D" w:rsidRPr="00D3232D" w:rsidRDefault="00D3232D">
            <w:r w:rsidRPr="00D3232D">
              <w:t>3GPPMEMBER (CCSA)</w:t>
            </w:r>
          </w:p>
        </w:tc>
      </w:tr>
      <w:tr w:rsidR="00F15DC7" w:rsidRPr="00D3232D" w14:paraId="3D10CF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DDCA" w14:textId="77777777" w:rsidR="00D3232D" w:rsidRPr="00D3232D" w:rsidRDefault="00D3232D">
            <w:r w:rsidRPr="00D3232D">
              <w:t>ZHANG, 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46F5" w14:textId="77777777" w:rsidR="00D3232D" w:rsidRPr="00D3232D" w:rsidRDefault="00D3232D">
            <w:r w:rsidRPr="00D3232D">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DDCE" w14:textId="77777777" w:rsidR="00D3232D" w:rsidRPr="00D3232D" w:rsidRDefault="00D3232D">
            <w:r w:rsidRPr="00D3232D">
              <w:t>3GPPMEMBER (TTA)</w:t>
            </w:r>
          </w:p>
        </w:tc>
      </w:tr>
      <w:tr w:rsidR="00F15DC7" w:rsidRPr="00D3232D" w14:paraId="238C4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B2AF" w14:textId="77777777" w:rsidR="00D3232D" w:rsidRPr="00D3232D" w:rsidRDefault="00D3232D">
            <w:r w:rsidRPr="00D3232D">
              <w:t>ZHANG,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CC67" w14:textId="77777777" w:rsidR="00D3232D" w:rsidRPr="00D3232D" w:rsidRDefault="00D3232D">
            <w:r w:rsidRPr="00D3232D">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D4351" w14:textId="77777777" w:rsidR="00D3232D" w:rsidRPr="00D3232D" w:rsidRDefault="00D3232D">
            <w:r w:rsidRPr="00D3232D">
              <w:t>3GPPMEMBER (ETSI)</w:t>
            </w:r>
          </w:p>
        </w:tc>
      </w:tr>
      <w:tr w:rsidR="00F15DC7" w:rsidRPr="00D3232D" w14:paraId="12B6C6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6739" w14:textId="77777777" w:rsidR="00D3232D" w:rsidRPr="00D3232D" w:rsidRDefault="00D3232D">
            <w:r w:rsidRPr="00D3232D">
              <w:t>ZHANG, Kefeng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DA0A" w14:textId="77777777" w:rsidR="00D3232D" w:rsidRPr="00D3232D" w:rsidRDefault="00D3232D">
            <w:r w:rsidRPr="00D3232D">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6D6E" w14:textId="77777777" w:rsidR="00D3232D" w:rsidRPr="00D3232D" w:rsidRDefault="00D3232D">
            <w:r w:rsidRPr="00D3232D">
              <w:t>3GPPMEMBER (ETSI)</w:t>
            </w:r>
          </w:p>
        </w:tc>
      </w:tr>
      <w:tr w:rsidR="00F15DC7" w:rsidRPr="00D3232D" w14:paraId="0BDD22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85BA" w14:textId="77777777" w:rsidR="00D3232D" w:rsidRPr="00D3232D" w:rsidRDefault="00D3232D">
            <w:r w:rsidRPr="00D3232D">
              <w:lastRenderedPageBreak/>
              <w:t>ZHANG, Xuefei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DBA9" w14:textId="77777777" w:rsidR="00D3232D" w:rsidRPr="00D3232D" w:rsidRDefault="00D3232D">
            <w:r w:rsidRPr="00D3232D">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8085" w14:textId="77777777" w:rsidR="00D3232D" w:rsidRPr="00D3232D" w:rsidRDefault="00D3232D">
            <w:r w:rsidRPr="00D3232D">
              <w:t>3GPPMEMBER (CCSA)</w:t>
            </w:r>
          </w:p>
        </w:tc>
      </w:tr>
      <w:tr w:rsidR="00F15DC7" w:rsidRPr="00D3232D" w14:paraId="26222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1021" w14:textId="77777777" w:rsidR="00D3232D" w:rsidRPr="00D3232D" w:rsidRDefault="00D3232D">
            <w:r w:rsidRPr="00D3232D">
              <w:t>ZHANG,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8F76" w14:textId="77777777" w:rsidR="00D3232D" w:rsidRPr="00D3232D" w:rsidRDefault="00D3232D">
            <w:r w:rsidRPr="00D3232D">
              <w:t>vivo Software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9B08" w14:textId="77777777" w:rsidR="00D3232D" w:rsidRPr="00D3232D" w:rsidRDefault="00D3232D">
            <w:r w:rsidRPr="00D3232D">
              <w:t>3GPPMEMBER (CCSA)</w:t>
            </w:r>
          </w:p>
        </w:tc>
      </w:tr>
      <w:tr w:rsidR="00F15DC7" w:rsidRPr="00D3232D" w14:paraId="44A0A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0354A" w14:textId="77777777" w:rsidR="00D3232D" w:rsidRPr="00D3232D" w:rsidRDefault="00D3232D">
            <w:r w:rsidRPr="00D3232D">
              <w:t>ZHANG, Yuying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02E4" w14:textId="77777777" w:rsidR="00D3232D" w:rsidRPr="00D3232D" w:rsidRDefault="00D3232D">
            <w:r w:rsidRPr="00D3232D">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C8B6" w14:textId="77777777" w:rsidR="00D3232D" w:rsidRPr="00D3232D" w:rsidRDefault="00D3232D">
            <w:r w:rsidRPr="00D3232D">
              <w:t>3GPPMEMBER (CCSA)</w:t>
            </w:r>
          </w:p>
        </w:tc>
      </w:tr>
      <w:tr w:rsidR="00F15DC7" w:rsidRPr="00D3232D" w14:paraId="25093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CD5B" w14:textId="77777777" w:rsidR="00D3232D" w:rsidRPr="00D3232D" w:rsidRDefault="00D3232D">
            <w:r w:rsidRPr="00D3232D">
              <w:t>ZHANG, Zhuoyun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FD77" w14:textId="77777777" w:rsidR="00D3232D" w:rsidRPr="00D3232D" w:rsidRDefault="00D3232D">
            <w:r w:rsidRPr="00D3232D">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9D2A" w14:textId="77777777" w:rsidR="00D3232D" w:rsidRPr="00D3232D" w:rsidRDefault="00D3232D">
            <w:r w:rsidRPr="00D3232D">
              <w:t>3GPPMEMBER (CCSA)</w:t>
            </w:r>
          </w:p>
        </w:tc>
      </w:tr>
      <w:tr w:rsidR="00F15DC7" w:rsidRPr="00D3232D" w14:paraId="0C9ABB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5D92" w14:textId="77777777" w:rsidR="00D3232D" w:rsidRPr="00D3232D" w:rsidRDefault="00D3232D">
            <w:r w:rsidRPr="00D3232D">
              <w:t>ZHAO,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91BE" w14:textId="77777777" w:rsidR="00D3232D" w:rsidRPr="00D3232D" w:rsidRDefault="00D3232D">
            <w:r w:rsidRPr="00D3232D">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E87C" w14:textId="77777777" w:rsidR="00D3232D" w:rsidRPr="00D3232D" w:rsidRDefault="00D3232D">
            <w:r w:rsidRPr="00D3232D">
              <w:t>3GPPMEMBER (CCSA)</w:t>
            </w:r>
          </w:p>
        </w:tc>
      </w:tr>
      <w:tr w:rsidR="00F15DC7" w:rsidRPr="00D3232D" w14:paraId="472A95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8C82" w14:textId="77777777" w:rsidR="00D3232D" w:rsidRPr="00D3232D" w:rsidRDefault="00D3232D">
            <w:r w:rsidRPr="00D3232D">
              <w:t>ZHENG, Lizhuo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23A7" w14:textId="77777777" w:rsidR="00D3232D" w:rsidRPr="00D3232D" w:rsidRDefault="00D3232D">
            <w:r w:rsidRPr="00D3232D">
              <w:t>Beijing Lenovo Software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A200" w14:textId="77777777" w:rsidR="00D3232D" w:rsidRPr="00D3232D" w:rsidRDefault="00D3232D">
            <w:r w:rsidRPr="00D3232D">
              <w:t>3GPPMEMBER (CCSA)</w:t>
            </w:r>
          </w:p>
        </w:tc>
      </w:tr>
      <w:tr w:rsidR="00F15DC7" w:rsidRPr="00D3232D" w14:paraId="14FB4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64A3" w14:textId="77777777" w:rsidR="00D3232D" w:rsidRPr="00D3232D" w:rsidRDefault="00D3232D">
            <w:r w:rsidRPr="00D3232D">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9D86" w14:textId="77777777" w:rsidR="00D3232D" w:rsidRPr="00D3232D" w:rsidRDefault="00D3232D">
            <w:r w:rsidRPr="00D3232D">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157E" w14:textId="77777777" w:rsidR="00D3232D" w:rsidRPr="00D3232D" w:rsidRDefault="00D3232D">
            <w:r w:rsidRPr="00D3232D">
              <w:t>3GPPMEMBER (CCSA)</w:t>
            </w:r>
          </w:p>
        </w:tc>
      </w:tr>
      <w:tr w:rsidR="00F15DC7" w:rsidRPr="00D3232D" w14:paraId="1CDE51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8992" w14:textId="77777777" w:rsidR="00D3232D" w:rsidRPr="00D3232D" w:rsidRDefault="00D3232D">
            <w:r w:rsidRPr="00D3232D">
              <w:t>ZHOU, Yiting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4A4E" w14:textId="77777777" w:rsidR="00D3232D" w:rsidRPr="00D3232D" w:rsidRDefault="00D3232D">
            <w:r w:rsidRPr="00D3232D">
              <w:t>ZTE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68E1" w14:textId="77777777" w:rsidR="00D3232D" w:rsidRPr="00D3232D" w:rsidRDefault="00D3232D">
            <w:r w:rsidRPr="00D3232D">
              <w:t>3GPPMEMBER (ARIB)</w:t>
            </w:r>
          </w:p>
        </w:tc>
      </w:tr>
      <w:tr w:rsidR="00F15DC7" w:rsidRPr="00D3232D" w14:paraId="4C6DA6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8205" w14:textId="77777777" w:rsidR="00D3232D" w:rsidRPr="00D3232D" w:rsidRDefault="00D3232D">
            <w:r w:rsidRPr="00D3232D">
              <w:t>ZHU, Jinguo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B78F" w14:textId="77777777" w:rsidR="00D3232D" w:rsidRPr="00D3232D" w:rsidRDefault="00D3232D">
            <w:r w:rsidRPr="00D3232D">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B634" w14:textId="77777777" w:rsidR="00D3232D" w:rsidRPr="00D3232D" w:rsidRDefault="00D3232D">
            <w:r w:rsidRPr="00D3232D">
              <w:t>3GPPMEMBER (TSDSI)</w:t>
            </w:r>
          </w:p>
        </w:tc>
      </w:tr>
      <w:tr w:rsidR="00F15DC7" w:rsidRPr="00D3232D" w14:paraId="43CFB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21D9" w14:textId="77777777" w:rsidR="00D3232D" w:rsidRPr="00D3232D" w:rsidRDefault="00D3232D">
            <w:r w:rsidRPr="00D3232D">
              <w:t>ZISIMOPOULOS, Haris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3377C" w14:textId="77777777" w:rsidR="00D3232D" w:rsidRPr="00D3232D" w:rsidRDefault="00D3232D">
            <w:r w:rsidRPr="00D3232D">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45A0" w14:textId="77777777" w:rsidR="00D3232D" w:rsidRPr="00D3232D" w:rsidRDefault="00D3232D">
            <w:r w:rsidRPr="00D3232D">
              <w:t>3GPPMEMBER (ETSI)</w:t>
            </w:r>
          </w:p>
        </w:tc>
      </w:tr>
    </w:tbl>
    <w:p w14:paraId="7F9967D9" w14:textId="387DCF43" w:rsidR="00D3232D" w:rsidRPr="00D3232D" w:rsidRDefault="00D3232D" w:rsidP="00D3232D"/>
    <w:sectPr w:rsidR="00D3232D" w:rsidRPr="00D3232D" w:rsidSect="008160A3">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A2EE" w14:textId="77777777" w:rsidR="006C6B8A" w:rsidRDefault="006C6B8A">
      <w:pPr>
        <w:spacing w:after="0"/>
      </w:pPr>
      <w:r>
        <w:separator/>
      </w:r>
    </w:p>
  </w:endnote>
  <w:endnote w:type="continuationSeparator" w:id="0">
    <w:p w14:paraId="6CCE067C" w14:textId="77777777" w:rsidR="006C6B8A" w:rsidRDefault="006C6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4A8CE" w14:textId="77777777" w:rsidR="008160A3" w:rsidRDefault="008160A3" w:rsidP="00C076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755F6C3" w14:textId="77777777" w:rsidR="008160A3" w:rsidRDefault="008160A3" w:rsidP="008160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CBB82" w14:textId="2E800340" w:rsidR="008160A3" w:rsidRDefault="008160A3" w:rsidP="00C076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95A2AD" w14:textId="77777777" w:rsidR="008160A3" w:rsidRDefault="008160A3" w:rsidP="008160A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357F" w14:textId="77777777" w:rsidR="008160A3" w:rsidRDefault="00816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974C2" w14:textId="77777777" w:rsidR="006C6B8A" w:rsidRDefault="006C6B8A">
      <w:pPr>
        <w:spacing w:after="0"/>
      </w:pPr>
      <w:r>
        <w:separator/>
      </w:r>
    </w:p>
  </w:footnote>
  <w:footnote w:type="continuationSeparator" w:id="0">
    <w:p w14:paraId="273910BD" w14:textId="77777777" w:rsidR="006C6B8A" w:rsidRDefault="006C6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BC2D4" w14:textId="77777777" w:rsidR="00F15DC7"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19A7" w14:textId="77777777" w:rsidR="008160A3" w:rsidRDefault="008160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3D1F" w14:textId="77777777" w:rsidR="008160A3" w:rsidRDefault="008160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60A3"/>
    <w:rsid w:val="00010E33"/>
    <w:rsid w:val="000D5ECB"/>
    <w:rsid w:val="00116BDA"/>
    <w:rsid w:val="00421728"/>
    <w:rsid w:val="006C6B8A"/>
    <w:rsid w:val="008160A3"/>
    <w:rsid w:val="00D3232D"/>
    <w:rsid w:val="00F15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3FF3D"/>
  <w15:chartTrackingRefBased/>
  <w15:docId w15:val="{07C45253-4C0C-4C77-8635-AF8055619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72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217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21728"/>
    <w:pPr>
      <w:pBdr>
        <w:top w:val="none" w:sz="0" w:space="0" w:color="auto"/>
      </w:pBdr>
      <w:spacing w:before="180"/>
      <w:outlineLvl w:val="1"/>
    </w:pPr>
    <w:rPr>
      <w:sz w:val="32"/>
    </w:rPr>
  </w:style>
  <w:style w:type="paragraph" w:styleId="Heading3">
    <w:name w:val="heading 3"/>
    <w:basedOn w:val="Heading2"/>
    <w:next w:val="Normal"/>
    <w:link w:val="Heading3Char"/>
    <w:qFormat/>
    <w:rsid w:val="00421728"/>
    <w:pPr>
      <w:spacing w:before="120"/>
      <w:outlineLvl w:val="2"/>
    </w:pPr>
    <w:rPr>
      <w:sz w:val="28"/>
    </w:rPr>
  </w:style>
  <w:style w:type="paragraph" w:styleId="Heading4">
    <w:name w:val="heading 4"/>
    <w:basedOn w:val="Heading3"/>
    <w:next w:val="Normal"/>
    <w:link w:val="Heading4Char"/>
    <w:qFormat/>
    <w:rsid w:val="00421728"/>
    <w:pPr>
      <w:ind w:left="1418" w:hanging="1418"/>
      <w:outlineLvl w:val="3"/>
    </w:pPr>
    <w:rPr>
      <w:sz w:val="24"/>
    </w:rPr>
  </w:style>
  <w:style w:type="paragraph" w:styleId="Heading5">
    <w:name w:val="heading 5"/>
    <w:basedOn w:val="Heading4"/>
    <w:next w:val="Normal"/>
    <w:link w:val="Heading5Char"/>
    <w:qFormat/>
    <w:rsid w:val="00421728"/>
    <w:pPr>
      <w:ind w:left="1701" w:hanging="1701"/>
      <w:outlineLvl w:val="4"/>
    </w:pPr>
    <w:rPr>
      <w:sz w:val="22"/>
    </w:rPr>
  </w:style>
  <w:style w:type="paragraph" w:styleId="Heading6">
    <w:name w:val="heading 6"/>
    <w:basedOn w:val="H6"/>
    <w:next w:val="Normal"/>
    <w:link w:val="Heading6Char"/>
    <w:qFormat/>
    <w:rsid w:val="00421728"/>
    <w:pPr>
      <w:outlineLvl w:val="5"/>
    </w:pPr>
  </w:style>
  <w:style w:type="paragraph" w:styleId="Heading7">
    <w:name w:val="heading 7"/>
    <w:basedOn w:val="H6"/>
    <w:next w:val="Normal"/>
    <w:link w:val="Heading7Char"/>
    <w:qFormat/>
    <w:rsid w:val="00421728"/>
    <w:pPr>
      <w:outlineLvl w:val="6"/>
    </w:pPr>
  </w:style>
  <w:style w:type="paragraph" w:styleId="Heading8">
    <w:name w:val="heading 8"/>
    <w:basedOn w:val="Heading1"/>
    <w:next w:val="Normal"/>
    <w:link w:val="Heading8Char"/>
    <w:qFormat/>
    <w:rsid w:val="00421728"/>
    <w:pPr>
      <w:ind w:left="0" w:firstLine="0"/>
      <w:outlineLvl w:val="7"/>
    </w:pPr>
  </w:style>
  <w:style w:type="paragraph" w:styleId="Heading9">
    <w:name w:val="heading 9"/>
    <w:basedOn w:val="Heading8"/>
    <w:next w:val="Normal"/>
    <w:link w:val="Heading9Char"/>
    <w:qFormat/>
    <w:rsid w:val="00421728"/>
    <w:pPr>
      <w:outlineLvl w:val="8"/>
    </w:pPr>
  </w:style>
  <w:style w:type="character" w:default="1" w:styleId="DefaultParagraphFont">
    <w:name w:val="Default Paragraph Font"/>
    <w:semiHidden/>
    <w:rsid w:val="004217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1728"/>
  </w:style>
  <w:style w:type="paragraph" w:styleId="TOC8">
    <w:name w:val="toc 8"/>
    <w:basedOn w:val="TOC1"/>
    <w:rsid w:val="00421728"/>
    <w:pPr>
      <w:spacing w:before="180"/>
      <w:ind w:left="2693" w:hanging="2693"/>
    </w:pPr>
    <w:rPr>
      <w:b/>
    </w:rPr>
  </w:style>
  <w:style w:type="paragraph" w:styleId="TOC1">
    <w:name w:val="toc 1"/>
    <w:rsid w:val="004217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217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21728"/>
    <w:pPr>
      <w:ind w:left="1701" w:hanging="1701"/>
    </w:pPr>
  </w:style>
  <w:style w:type="paragraph" w:styleId="TOC4">
    <w:name w:val="toc 4"/>
    <w:basedOn w:val="TOC3"/>
    <w:rsid w:val="00421728"/>
    <w:pPr>
      <w:ind w:left="1418" w:hanging="1418"/>
    </w:pPr>
  </w:style>
  <w:style w:type="paragraph" w:styleId="TOC3">
    <w:name w:val="toc 3"/>
    <w:basedOn w:val="TOC2"/>
    <w:rsid w:val="00421728"/>
    <w:pPr>
      <w:ind w:left="1134" w:hanging="1134"/>
    </w:pPr>
  </w:style>
  <w:style w:type="paragraph" w:styleId="TOC2">
    <w:name w:val="toc 2"/>
    <w:basedOn w:val="TOC1"/>
    <w:rsid w:val="00421728"/>
    <w:pPr>
      <w:keepNext w:val="0"/>
      <w:spacing w:before="0"/>
      <w:ind w:left="851" w:hanging="851"/>
    </w:pPr>
    <w:rPr>
      <w:sz w:val="20"/>
    </w:rPr>
  </w:style>
  <w:style w:type="paragraph" w:styleId="Index2">
    <w:name w:val="index 2"/>
    <w:basedOn w:val="Index1"/>
    <w:semiHidden/>
    <w:rsid w:val="00421728"/>
    <w:pPr>
      <w:ind w:left="284"/>
    </w:pPr>
  </w:style>
  <w:style w:type="paragraph" w:styleId="Index1">
    <w:name w:val="index 1"/>
    <w:basedOn w:val="Normal"/>
    <w:semiHidden/>
    <w:rsid w:val="00421728"/>
    <w:pPr>
      <w:keepLines/>
      <w:spacing w:after="0"/>
    </w:pPr>
  </w:style>
  <w:style w:type="paragraph" w:customStyle="1" w:styleId="ZH">
    <w:name w:val="ZH"/>
    <w:rsid w:val="004217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21728"/>
    <w:pPr>
      <w:outlineLvl w:val="9"/>
    </w:pPr>
  </w:style>
  <w:style w:type="paragraph" w:styleId="ListNumber2">
    <w:name w:val="List Number 2"/>
    <w:basedOn w:val="ListNumber"/>
    <w:semiHidden/>
    <w:rsid w:val="00421728"/>
    <w:pPr>
      <w:ind w:left="851"/>
    </w:pPr>
  </w:style>
  <w:style w:type="paragraph" w:styleId="Header">
    <w:name w:val="header"/>
    <w:link w:val="HeaderChar"/>
    <w:semiHidden/>
    <w:rsid w:val="0042172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21728"/>
    <w:rPr>
      <w:b/>
      <w:position w:val="6"/>
      <w:sz w:val="16"/>
    </w:rPr>
  </w:style>
  <w:style w:type="paragraph" w:styleId="FootnoteText">
    <w:name w:val="footnote text"/>
    <w:basedOn w:val="Normal"/>
    <w:link w:val="FootnoteTextChar"/>
    <w:semiHidden/>
    <w:rsid w:val="00421728"/>
    <w:pPr>
      <w:keepLines/>
      <w:spacing w:after="0"/>
      <w:ind w:left="454" w:hanging="454"/>
    </w:pPr>
    <w:rPr>
      <w:sz w:val="16"/>
    </w:rPr>
  </w:style>
  <w:style w:type="paragraph" w:customStyle="1" w:styleId="TAH">
    <w:name w:val="TAH"/>
    <w:basedOn w:val="TAC"/>
    <w:rsid w:val="00421728"/>
    <w:rPr>
      <w:b/>
    </w:rPr>
  </w:style>
  <w:style w:type="paragraph" w:customStyle="1" w:styleId="TAC">
    <w:name w:val="TAC"/>
    <w:basedOn w:val="TAL"/>
    <w:rsid w:val="00421728"/>
    <w:pPr>
      <w:jc w:val="center"/>
    </w:pPr>
  </w:style>
  <w:style w:type="paragraph" w:customStyle="1" w:styleId="TF">
    <w:name w:val="TF"/>
    <w:basedOn w:val="TH"/>
    <w:rsid w:val="00421728"/>
    <w:pPr>
      <w:keepNext w:val="0"/>
      <w:spacing w:before="0" w:after="240"/>
    </w:pPr>
  </w:style>
  <w:style w:type="paragraph" w:customStyle="1" w:styleId="NO">
    <w:name w:val="NO"/>
    <w:basedOn w:val="Normal"/>
    <w:rsid w:val="00421728"/>
    <w:pPr>
      <w:keepLines/>
      <w:ind w:left="1135" w:hanging="851"/>
    </w:pPr>
  </w:style>
  <w:style w:type="paragraph" w:styleId="TOC9">
    <w:name w:val="toc 9"/>
    <w:basedOn w:val="TOC8"/>
    <w:rsid w:val="00421728"/>
    <w:pPr>
      <w:ind w:left="1418" w:hanging="1418"/>
    </w:pPr>
  </w:style>
  <w:style w:type="paragraph" w:customStyle="1" w:styleId="EX">
    <w:name w:val="EX"/>
    <w:basedOn w:val="Normal"/>
    <w:rsid w:val="00421728"/>
    <w:pPr>
      <w:keepLines/>
      <w:ind w:left="1702" w:hanging="1418"/>
    </w:pPr>
  </w:style>
  <w:style w:type="paragraph" w:customStyle="1" w:styleId="FP">
    <w:name w:val="FP"/>
    <w:basedOn w:val="Normal"/>
    <w:rsid w:val="00421728"/>
    <w:pPr>
      <w:spacing w:after="0"/>
    </w:pPr>
  </w:style>
  <w:style w:type="paragraph" w:customStyle="1" w:styleId="LD">
    <w:name w:val="LD"/>
    <w:rsid w:val="004217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21728"/>
    <w:pPr>
      <w:spacing w:after="0"/>
    </w:pPr>
  </w:style>
  <w:style w:type="paragraph" w:customStyle="1" w:styleId="EW">
    <w:name w:val="EW"/>
    <w:basedOn w:val="EX"/>
    <w:rsid w:val="00421728"/>
    <w:pPr>
      <w:spacing w:after="0"/>
    </w:pPr>
  </w:style>
  <w:style w:type="paragraph" w:styleId="TOC6">
    <w:name w:val="toc 6"/>
    <w:basedOn w:val="TOC5"/>
    <w:next w:val="Normal"/>
    <w:rsid w:val="00421728"/>
    <w:pPr>
      <w:ind w:left="1985" w:hanging="1985"/>
    </w:pPr>
  </w:style>
  <w:style w:type="paragraph" w:styleId="TOC7">
    <w:name w:val="toc 7"/>
    <w:basedOn w:val="TOC6"/>
    <w:next w:val="Normal"/>
    <w:rsid w:val="00421728"/>
    <w:pPr>
      <w:ind w:left="2268" w:hanging="2268"/>
    </w:pPr>
  </w:style>
  <w:style w:type="paragraph" w:styleId="ListBullet2">
    <w:name w:val="List Bullet 2"/>
    <w:basedOn w:val="ListBullet"/>
    <w:semiHidden/>
    <w:rsid w:val="00421728"/>
    <w:pPr>
      <w:ind w:left="851"/>
    </w:pPr>
  </w:style>
  <w:style w:type="paragraph" w:styleId="ListBullet3">
    <w:name w:val="List Bullet 3"/>
    <w:basedOn w:val="ListBullet2"/>
    <w:semiHidden/>
    <w:rsid w:val="00421728"/>
    <w:pPr>
      <w:ind w:left="1135"/>
    </w:pPr>
  </w:style>
  <w:style w:type="paragraph" w:styleId="ListNumber">
    <w:name w:val="List Number"/>
    <w:basedOn w:val="List"/>
    <w:semiHidden/>
    <w:rsid w:val="00421728"/>
  </w:style>
  <w:style w:type="paragraph" w:customStyle="1" w:styleId="EQ">
    <w:name w:val="EQ"/>
    <w:basedOn w:val="Normal"/>
    <w:next w:val="Normal"/>
    <w:rsid w:val="00421728"/>
    <w:pPr>
      <w:keepLines/>
      <w:tabs>
        <w:tab w:val="center" w:pos="4536"/>
        <w:tab w:val="right" w:pos="9072"/>
      </w:tabs>
    </w:pPr>
    <w:rPr>
      <w:noProof/>
    </w:rPr>
  </w:style>
  <w:style w:type="paragraph" w:customStyle="1" w:styleId="TH">
    <w:name w:val="TH"/>
    <w:basedOn w:val="Normal"/>
    <w:rsid w:val="00421728"/>
    <w:pPr>
      <w:keepNext/>
      <w:keepLines/>
      <w:spacing w:before="60"/>
      <w:jc w:val="center"/>
    </w:pPr>
    <w:rPr>
      <w:rFonts w:ascii="Arial" w:hAnsi="Arial"/>
      <w:b/>
    </w:rPr>
  </w:style>
  <w:style w:type="paragraph" w:customStyle="1" w:styleId="NF">
    <w:name w:val="NF"/>
    <w:basedOn w:val="NO"/>
    <w:rsid w:val="00421728"/>
    <w:pPr>
      <w:keepNext/>
      <w:spacing w:after="0"/>
    </w:pPr>
    <w:rPr>
      <w:rFonts w:ascii="Arial" w:hAnsi="Arial"/>
      <w:sz w:val="18"/>
    </w:rPr>
  </w:style>
  <w:style w:type="paragraph" w:customStyle="1" w:styleId="PL">
    <w:name w:val="PL"/>
    <w:rsid w:val="0042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21728"/>
    <w:pPr>
      <w:jc w:val="right"/>
    </w:pPr>
  </w:style>
  <w:style w:type="paragraph" w:customStyle="1" w:styleId="H6">
    <w:name w:val="H6"/>
    <w:basedOn w:val="Heading5"/>
    <w:next w:val="Normal"/>
    <w:rsid w:val="00421728"/>
    <w:pPr>
      <w:ind w:left="1985" w:hanging="1985"/>
      <w:outlineLvl w:val="9"/>
    </w:pPr>
    <w:rPr>
      <w:sz w:val="20"/>
    </w:rPr>
  </w:style>
  <w:style w:type="paragraph" w:customStyle="1" w:styleId="TAN">
    <w:name w:val="TAN"/>
    <w:basedOn w:val="TAL"/>
    <w:rsid w:val="00421728"/>
    <w:pPr>
      <w:ind w:left="851" w:hanging="851"/>
    </w:pPr>
  </w:style>
  <w:style w:type="paragraph" w:customStyle="1" w:styleId="TAL">
    <w:name w:val="TAL"/>
    <w:basedOn w:val="Normal"/>
    <w:rsid w:val="00421728"/>
    <w:pPr>
      <w:keepNext/>
      <w:keepLines/>
      <w:spacing w:after="0"/>
    </w:pPr>
    <w:rPr>
      <w:rFonts w:ascii="Arial" w:hAnsi="Arial"/>
      <w:sz w:val="18"/>
    </w:rPr>
  </w:style>
  <w:style w:type="paragraph" w:customStyle="1" w:styleId="ZA">
    <w:name w:val="ZA"/>
    <w:rsid w:val="004217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17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217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217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21728"/>
    <w:pPr>
      <w:framePr w:wrap="notBeside" w:y="16161"/>
    </w:pPr>
  </w:style>
  <w:style w:type="character" w:customStyle="1" w:styleId="ZGSM">
    <w:name w:val="ZGSM"/>
    <w:rsid w:val="00421728"/>
  </w:style>
  <w:style w:type="paragraph" w:styleId="List2">
    <w:name w:val="List 2"/>
    <w:basedOn w:val="List"/>
    <w:semiHidden/>
    <w:rsid w:val="00421728"/>
    <w:pPr>
      <w:ind w:left="851"/>
    </w:pPr>
  </w:style>
  <w:style w:type="paragraph" w:customStyle="1" w:styleId="ZG">
    <w:name w:val="ZG"/>
    <w:rsid w:val="004217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21728"/>
    <w:pPr>
      <w:ind w:left="1135"/>
    </w:pPr>
  </w:style>
  <w:style w:type="paragraph" w:styleId="List4">
    <w:name w:val="List 4"/>
    <w:basedOn w:val="List3"/>
    <w:semiHidden/>
    <w:rsid w:val="00421728"/>
    <w:pPr>
      <w:ind w:left="1418"/>
    </w:pPr>
  </w:style>
  <w:style w:type="paragraph" w:styleId="List5">
    <w:name w:val="List 5"/>
    <w:basedOn w:val="List4"/>
    <w:semiHidden/>
    <w:rsid w:val="00421728"/>
    <w:pPr>
      <w:ind w:left="1702"/>
    </w:pPr>
  </w:style>
  <w:style w:type="paragraph" w:customStyle="1" w:styleId="EditorsNote">
    <w:name w:val="Editor's Note"/>
    <w:basedOn w:val="NO"/>
    <w:rsid w:val="00421728"/>
    <w:rPr>
      <w:color w:val="FF0000"/>
    </w:rPr>
  </w:style>
  <w:style w:type="paragraph" w:styleId="List">
    <w:name w:val="List"/>
    <w:basedOn w:val="Normal"/>
    <w:semiHidden/>
    <w:rsid w:val="00421728"/>
    <w:pPr>
      <w:ind w:left="568" w:hanging="284"/>
    </w:pPr>
  </w:style>
  <w:style w:type="paragraph" w:styleId="ListBullet">
    <w:name w:val="List Bullet"/>
    <w:basedOn w:val="List"/>
    <w:semiHidden/>
    <w:rsid w:val="00421728"/>
  </w:style>
  <w:style w:type="paragraph" w:styleId="ListBullet4">
    <w:name w:val="List Bullet 4"/>
    <w:basedOn w:val="ListBullet3"/>
    <w:semiHidden/>
    <w:rsid w:val="00421728"/>
    <w:pPr>
      <w:ind w:left="1418"/>
    </w:pPr>
  </w:style>
  <w:style w:type="paragraph" w:styleId="ListBullet5">
    <w:name w:val="List Bullet 5"/>
    <w:basedOn w:val="ListBullet4"/>
    <w:semiHidden/>
    <w:rsid w:val="00421728"/>
    <w:pPr>
      <w:ind w:left="1702"/>
    </w:pPr>
  </w:style>
  <w:style w:type="paragraph" w:customStyle="1" w:styleId="B1">
    <w:name w:val="B1"/>
    <w:basedOn w:val="List"/>
    <w:rsid w:val="00421728"/>
  </w:style>
  <w:style w:type="paragraph" w:customStyle="1" w:styleId="B2">
    <w:name w:val="B2"/>
    <w:basedOn w:val="List2"/>
    <w:rsid w:val="00421728"/>
  </w:style>
  <w:style w:type="paragraph" w:customStyle="1" w:styleId="B3">
    <w:name w:val="B3"/>
    <w:basedOn w:val="List3"/>
    <w:rsid w:val="00421728"/>
  </w:style>
  <w:style w:type="paragraph" w:customStyle="1" w:styleId="B4">
    <w:name w:val="B4"/>
    <w:basedOn w:val="List4"/>
    <w:rsid w:val="00421728"/>
  </w:style>
  <w:style w:type="paragraph" w:customStyle="1" w:styleId="B5">
    <w:name w:val="B5"/>
    <w:basedOn w:val="List5"/>
    <w:rsid w:val="00421728"/>
  </w:style>
  <w:style w:type="paragraph" w:styleId="Footer">
    <w:name w:val="footer"/>
    <w:basedOn w:val="Header"/>
    <w:link w:val="FooterChar"/>
    <w:semiHidden/>
    <w:rsid w:val="00421728"/>
    <w:pPr>
      <w:jc w:val="center"/>
    </w:pPr>
    <w:rPr>
      <w:i/>
    </w:rPr>
  </w:style>
  <w:style w:type="paragraph" w:customStyle="1" w:styleId="ZTD">
    <w:name w:val="ZTD"/>
    <w:basedOn w:val="ZB"/>
    <w:rsid w:val="00421728"/>
    <w:pPr>
      <w:framePr w:hRule="auto" w:wrap="notBeside" w:y="852"/>
    </w:pPr>
    <w:rPr>
      <w:i w:val="0"/>
      <w:sz w:val="40"/>
    </w:rPr>
  </w:style>
  <w:style w:type="character" w:styleId="PageNumber">
    <w:name w:val="page number"/>
    <w:basedOn w:val="DefaultParagraphFont"/>
    <w:uiPriority w:val="99"/>
    <w:semiHidden/>
    <w:unhideWhenUsed/>
    <w:rsid w:val="008160A3"/>
  </w:style>
  <w:style w:type="table" w:styleId="TableGrid">
    <w:name w:val="Table Grid"/>
    <w:basedOn w:val="TableNormal"/>
    <w:uiPriority w:val="39"/>
    <w:rsid w:val="00D323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3232D"/>
    <w:rPr>
      <w:rFonts w:ascii="Arial" w:hAnsi="Arial"/>
      <w:sz w:val="36"/>
    </w:rPr>
  </w:style>
  <w:style w:type="character" w:customStyle="1" w:styleId="Heading2Char">
    <w:name w:val="Heading 2 Char"/>
    <w:link w:val="Heading2"/>
    <w:rsid w:val="00D3232D"/>
    <w:rPr>
      <w:rFonts w:ascii="Arial" w:hAnsi="Arial"/>
      <w:sz w:val="32"/>
    </w:rPr>
  </w:style>
  <w:style w:type="character" w:customStyle="1" w:styleId="Heading3Char">
    <w:name w:val="Heading 3 Char"/>
    <w:link w:val="Heading3"/>
    <w:rsid w:val="00D3232D"/>
    <w:rPr>
      <w:rFonts w:ascii="Arial" w:hAnsi="Arial"/>
      <w:sz w:val="28"/>
    </w:rPr>
  </w:style>
  <w:style w:type="character" w:customStyle="1" w:styleId="Heading4Char">
    <w:name w:val="Heading 4 Char"/>
    <w:link w:val="Heading4"/>
    <w:rsid w:val="00D3232D"/>
    <w:rPr>
      <w:rFonts w:ascii="Arial" w:hAnsi="Arial"/>
      <w:sz w:val="24"/>
    </w:rPr>
  </w:style>
  <w:style w:type="character" w:customStyle="1" w:styleId="Heading5Char">
    <w:name w:val="Heading 5 Char"/>
    <w:link w:val="Heading5"/>
    <w:rsid w:val="00D3232D"/>
    <w:rPr>
      <w:rFonts w:ascii="Arial" w:hAnsi="Arial"/>
      <w:sz w:val="22"/>
    </w:rPr>
  </w:style>
  <w:style w:type="character" w:customStyle="1" w:styleId="Heading6Char">
    <w:name w:val="Heading 6 Char"/>
    <w:link w:val="Heading6"/>
    <w:rsid w:val="00D3232D"/>
    <w:rPr>
      <w:rFonts w:ascii="Arial" w:hAnsi="Arial"/>
    </w:rPr>
  </w:style>
  <w:style w:type="character" w:customStyle="1" w:styleId="Heading7Char">
    <w:name w:val="Heading 7 Char"/>
    <w:link w:val="Heading7"/>
    <w:rsid w:val="00D3232D"/>
    <w:rPr>
      <w:rFonts w:ascii="Arial" w:hAnsi="Arial"/>
    </w:rPr>
  </w:style>
  <w:style w:type="character" w:customStyle="1" w:styleId="Heading8Char">
    <w:name w:val="Heading 8 Char"/>
    <w:link w:val="Heading8"/>
    <w:rsid w:val="00D3232D"/>
    <w:rPr>
      <w:rFonts w:ascii="Arial" w:hAnsi="Arial"/>
      <w:sz w:val="36"/>
    </w:rPr>
  </w:style>
  <w:style w:type="character" w:customStyle="1" w:styleId="Heading9Char">
    <w:name w:val="Heading 9 Char"/>
    <w:link w:val="Heading9"/>
    <w:rsid w:val="00D3232D"/>
    <w:rPr>
      <w:rFonts w:ascii="Arial" w:hAnsi="Arial"/>
      <w:sz w:val="36"/>
    </w:rPr>
  </w:style>
  <w:style w:type="paragraph" w:customStyle="1" w:styleId="msonormal0">
    <w:name w:val="msonormal"/>
    <w:basedOn w:val="Normal"/>
    <w:rsid w:val="00D3232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3232D"/>
    <w:rPr>
      <w:rFonts w:ascii="Times New Roman" w:hAnsi="Times New Roman"/>
      <w:sz w:val="16"/>
    </w:rPr>
  </w:style>
  <w:style w:type="character" w:customStyle="1" w:styleId="HeaderChar">
    <w:name w:val="Header Char"/>
    <w:link w:val="Header"/>
    <w:semiHidden/>
    <w:rsid w:val="00D3232D"/>
    <w:rPr>
      <w:rFonts w:ascii="Arial" w:hAnsi="Arial"/>
      <w:b/>
      <w:noProof/>
      <w:sz w:val="18"/>
    </w:rPr>
  </w:style>
  <w:style w:type="character" w:customStyle="1" w:styleId="FooterChar">
    <w:name w:val="Footer Char"/>
    <w:link w:val="Footer"/>
    <w:semiHidden/>
    <w:rsid w:val="00D3232D"/>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87177">
      <w:bodyDiv w:val="1"/>
      <w:marLeft w:val="0"/>
      <w:marRight w:val="0"/>
      <w:marTop w:val="0"/>
      <w:marBottom w:val="0"/>
      <w:divBdr>
        <w:top w:val="none" w:sz="0" w:space="0" w:color="auto"/>
        <w:left w:val="none" w:sz="0" w:space="0" w:color="auto"/>
        <w:bottom w:val="none" w:sz="0" w:space="0" w:color="auto"/>
        <w:right w:val="none" w:sz="0" w:space="0" w:color="auto"/>
      </w:divBdr>
    </w:div>
    <w:div w:id="26997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47178</Words>
  <Characters>268915</Characters>
  <Application>Microsoft Office Word</Application>
  <DocSecurity>0</DocSecurity>
  <Lines>2240</Lines>
  <Paragraphs>630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31.213_CR0046_(Rel-18)_TEST_GBA_U_APIs</dc:creator>
  <cp:keywords>ESA, style sheet, Winword</cp:keywords>
  <dc:description/>
  <cp:lastModifiedBy>23003-j40.</cp:lastModifiedBy>
  <cp:revision>5</cp:revision>
  <cp:lastPrinted>1899-12-31T23:00:00Z</cp:lastPrinted>
  <dcterms:created xsi:type="dcterms:W3CDTF">2025-10-06T17:44:00Z</dcterms:created>
  <dcterms:modified xsi:type="dcterms:W3CDTF">2025-10-17T07:05:00Z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ced12e3a-c251-4eec-94ea-30d0cf0ee100</vt:lpwstr>
  </property>
</Properties>
</file>