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FEEAA" w14:textId="7B2C656A" w:rsidR="00CA0789" w:rsidRPr="001C177C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1C177C">
        <w:rPr>
          <w:rFonts w:eastAsiaTheme="minorEastAsia" w:hint="eastAsia"/>
          <w:b/>
          <w:noProof/>
          <w:sz w:val="24"/>
          <w:lang w:eastAsia="ko-KR"/>
        </w:rPr>
        <w:t>078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12C0507C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  <w:t xml:space="preserve">LS on </w:t>
      </w:r>
      <w:r w:rsidR="001C3A5B" w:rsidRPr="0029152B">
        <w:rPr>
          <w:rFonts w:ascii="Arial" w:hAnsi="Arial" w:cs="Arial"/>
          <w:b/>
        </w:rPr>
        <w:t>accessibility parameters in emergency communications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272FD359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  <w:t xml:space="preserve">LS </w:t>
      </w:r>
      <w:r w:rsidR="00B95F0E" w:rsidRPr="0029152B">
        <w:rPr>
          <w:rFonts w:ascii="Arial" w:hAnsi="Arial" w:cs="Arial"/>
          <w:b/>
          <w:bCs/>
        </w:rPr>
        <w:t>C</w:t>
      </w:r>
      <w:r w:rsidR="006859B2" w:rsidRPr="0029152B">
        <w:rPr>
          <w:rFonts w:ascii="Arial" w:hAnsi="Arial" w:cs="Arial"/>
          <w:b/>
          <w:bCs/>
          <w:lang w:eastAsia="ko-KR"/>
        </w:rPr>
        <w:t>4</w:t>
      </w:r>
      <w:r w:rsidR="00B95F0E" w:rsidRPr="0029152B">
        <w:rPr>
          <w:rFonts w:ascii="Arial" w:hAnsi="Arial" w:cs="Arial"/>
          <w:b/>
          <w:bCs/>
        </w:rPr>
        <w:t>-</w:t>
      </w:r>
      <w:r w:rsidR="004D72BF" w:rsidRPr="0029152B">
        <w:rPr>
          <w:rFonts w:ascii="Arial" w:hAnsi="Arial" w:cs="Arial"/>
          <w:b/>
          <w:bCs/>
          <w:lang w:eastAsia="ko-KR"/>
        </w:rPr>
        <w:t>26</w:t>
      </w:r>
      <w:r w:rsidR="00E82A29">
        <w:rPr>
          <w:rFonts w:ascii="Arial" w:hAnsi="Arial" w:cs="Arial" w:hint="eastAsia"/>
          <w:b/>
          <w:bCs/>
          <w:lang w:eastAsia="ko-KR"/>
        </w:rPr>
        <w:t>0055</w:t>
      </w:r>
      <w:r w:rsidRPr="0029152B">
        <w:rPr>
          <w:rFonts w:ascii="Arial" w:hAnsi="Arial" w:cs="Arial"/>
          <w:b/>
          <w:bCs/>
        </w:rPr>
        <w:t xml:space="preserve"> on </w:t>
      </w:r>
      <w:r w:rsidR="001C3A5B" w:rsidRPr="0029152B">
        <w:rPr>
          <w:rFonts w:ascii="Arial" w:hAnsi="Arial" w:cs="Arial"/>
          <w:b/>
          <w:bCs/>
        </w:rPr>
        <w:t xml:space="preserve">accessibility parameters in emergency communications </w:t>
      </w:r>
      <w:r w:rsidRPr="0029152B">
        <w:rPr>
          <w:rFonts w:ascii="Arial" w:hAnsi="Arial" w:cs="Arial"/>
          <w:b/>
          <w:bCs/>
        </w:rPr>
        <w:t xml:space="preserve">from </w:t>
      </w:r>
      <w:r w:rsidR="00B95F0E" w:rsidRPr="0029152B">
        <w:rPr>
          <w:rFonts w:ascii="Arial" w:hAnsi="Arial" w:cs="Arial"/>
          <w:b/>
          <w:bCs/>
        </w:rPr>
        <w:t>ETSI TC EMTEL</w:t>
      </w:r>
    </w:p>
    <w:bookmarkEnd w:id="0"/>
    <w:bookmarkEnd w:id="1"/>
    <w:p w14:paraId="53BC9DE3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7C404A04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To:</w:t>
      </w:r>
      <w:r w:rsidRPr="0029152B">
        <w:rPr>
          <w:rFonts w:ascii="Arial" w:hAnsi="Arial" w:cs="Arial"/>
          <w:b/>
          <w:bCs/>
        </w:rPr>
        <w:tab/>
      </w:r>
      <w:r w:rsidR="006475D5" w:rsidRPr="0029152B">
        <w:rPr>
          <w:rFonts w:ascii="Arial" w:hAnsi="Arial" w:cs="Arial"/>
          <w:b/>
          <w:bCs/>
        </w:rPr>
        <w:t>CT, SA</w:t>
      </w:r>
    </w:p>
    <w:p w14:paraId="530AF946" w14:textId="5457D17B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bookmarkStart w:id="2" w:name="OLE_LINK45"/>
      <w:bookmarkStart w:id="3" w:name="OLE_LINK46"/>
      <w:r w:rsidRPr="0029152B">
        <w:rPr>
          <w:rFonts w:ascii="Arial" w:hAnsi="Arial" w:cs="Arial"/>
          <w:b/>
        </w:rPr>
        <w:t>Cc:</w:t>
      </w:r>
      <w:r w:rsidRPr="0029152B">
        <w:rPr>
          <w:rFonts w:ascii="Arial" w:hAnsi="Arial" w:cs="Arial"/>
          <w:b/>
          <w:bCs/>
        </w:rPr>
        <w:tab/>
      </w:r>
      <w:r w:rsidR="006475D5" w:rsidRPr="0029152B">
        <w:rPr>
          <w:rFonts w:ascii="Arial" w:hAnsi="Arial" w:cs="Arial"/>
          <w:b/>
          <w:bCs/>
        </w:rPr>
        <w:t>SA1, SA2, CT</w:t>
      </w:r>
      <w:r w:rsidR="004D72BF" w:rsidRPr="0029152B">
        <w:rPr>
          <w:rFonts w:ascii="Arial" w:hAnsi="Arial" w:cs="Arial"/>
          <w:b/>
          <w:bCs/>
          <w:lang w:eastAsia="ko-KR"/>
        </w:rPr>
        <w:t>1</w:t>
      </w:r>
    </w:p>
    <w:bookmarkEnd w:id="2"/>
    <w:bookmarkEnd w:id="3"/>
    <w:p w14:paraId="6709E25F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322BBA" w14:textId="77777777" w:rsidR="0050774F" w:rsidRPr="000F4E43" w:rsidRDefault="0050774F" w:rsidP="005077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AC44BD2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77777777" w:rsidR="0050774F" w:rsidRPr="006F1AFF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156E2812" w14:textId="77777777" w:rsidR="002212E4" w:rsidRPr="0050774F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 xml:space="preserve">Send any </w:t>
      </w:r>
      <w:proofErr w:type="gramStart"/>
      <w:r w:rsidRPr="0029152B">
        <w:rPr>
          <w:rFonts w:ascii="Arial" w:hAnsi="Arial" w:cs="Arial"/>
          <w:b/>
        </w:rPr>
        <w:t>reply</w:t>
      </w:r>
      <w:proofErr w:type="gramEnd"/>
      <w:r w:rsidRPr="0029152B">
        <w:rPr>
          <w:rFonts w:ascii="Arial" w:hAnsi="Arial" w:cs="Arial"/>
          <w:b/>
        </w:rPr>
        <w:t xml:space="preserve">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4B51A83C" w:rsidR="00B97703" w:rsidRPr="0029152B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913A59" w:rsidRPr="0029152B">
        <w:rPr>
          <w:rFonts w:ascii="Arial" w:hAnsi="Arial" w:cs="Arial"/>
          <w:bCs/>
        </w:rPr>
        <w:t>None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E647C7" w14:textId="4FFC2602" w:rsidR="00B97703" w:rsidRPr="008B4FD3" w:rsidRDefault="00634B03" w:rsidP="00C23D6E">
      <w:pPr>
        <w:spacing w:after="0"/>
        <w:rPr>
          <w:i/>
          <w:iCs/>
        </w:rPr>
      </w:pPr>
      <w:r w:rsidRPr="008B4FD3">
        <w:t>CT</w:t>
      </w:r>
      <w:r w:rsidR="009179E2">
        <w:rPr>
          <w:rFonts w:hint="eastAsia"/>
          <w:lang w:eastAsia="ko-KR"/>
        </w:rPr>
        <w:t>4</w:t>
      </w:r>
      <w:r w:rsidRPr="008B4FD3">
        <w:t xml:space="preserve"> thanks CT for forwarding ETSI TC EMTEL’s LS on </w:t>
      </w:r>
      <w:r w:rsidR="001C3A5B">
        <w:t>a</w:t>
      </w:r>
      <w:r w:rsidR="001C3A5B" w:rsidRPr="001C3A5B">
        <w:t>ccessibility parameters in emergency communications</w:t>
      </w:r>
      <w:r w:rsidRPr="008B4FD3">
        <w:t>.</w:t>
      </w:r>
    </w:p>
    <w:p w14:paraId="76D77FDE" w14:textId="77777777" w:rsidR="0032070F" w:rsidRDefault="0032070F" w:rsidP="00573B86">
      <w:pPr>
        <w:spacing w:after="0"/>
      </w:pPr>
    </w:p>
    <w:p w14:paraId="515C8930" w14:textId="1803EBE6" w:rsidR="00B97703" w:rsidRPr="008B4FD3" w:rsidRDefault="00634B03" w:rsidP="00573B86">
      <w:pPr>
        <w:spacing w:after="0"/>
      </w:pPr>
      <w:r w:rsidRPr="008B4FD3">
        <w:t>Given that the request from ETSI TC EMTEL</w:t>
      </w:r>
      <w:r w:rsidR="0032070F">
        <w:rPr>
          <w:rFonts w:hint="eastAsia"/>
          <w:lang w:eastAsia="ko-KR"/>
        </w:rPr>
        <w:t xml:space="preserve"> seems to</w:t>
      </w:r>
      <w:r w:rsidRPr="008B4FD3">
        <w:t xml:space="preserve"> require work in SA1, </w:t>
      </w:r>
      <w:r w:rsidR="00A209B1" w:rsidRPr="008B4FD3">
        <w:t>CT</w:t>
      </w:r>
      <w:r w:rsidR="00E57A4E">
        <w:rPr>
          <w:rFonts w:hint="eastAsia"/>
          <w:lang w:eastAsia="ko-KR"/>
        </w:rPr>
        <w:t>4</w:t>
      </w:r>
      <w:r w:rsidR="00A209B1" w:rsidRPr="008B4FD3">
        <w:t xml:space="preserve"> expects SA1 to take the lead on this and will wait for</w:t>
      </w:r>
      <w:r w:rsidR="00916B25">
        <w:rPr>
          <w:rFonts w:hint="eastAsia"/>
          <w:lang w:eastAsia="ko-KR"/>
        </w:rPr>
        <w:t xml:space="preserve"> possible</w:t>
      </w:r>
      <w:r w:rsidR="00A209B1" w:rsidRPr="008B4FD3">
        <w:t xml:space="preserve"> new requirement</w:t>
      </w:r>
      <w:r w:rsidR="004554AE">
        <w:t>s</w:t>
      </w:r>
      <w:r w:rsidR="00916B25">
        <w:rPr>
          <w:rFonts w:hint="eastAsia"/>
          <w:lang w:eastAsia="ko-KR"/>
        </w:rPr>
        <w:t xml:space="preserve"> from SA1</w:t>
      </w:r>
      <w:r w:rsidR="00A209B1" w:rsidRPr="008B4FD3">
        <w:t xml:space="preserve"> before starting </w:t>
      </w:r>
      <w:r w:rsidR="00117637">
        <w:t xml:space="preserve">any related </w:t>
      </w:r>
      <w:r w:rsidR="00A209B1" w:rsidRPr="008B4FD3">
        <w:t>work.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09721A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7137F">
        <w:rPr>
          <w:rFonts w:ascii="Arial" w:hAnsi="Arial" w:cs="Arial"/>
          <w:b/>
        </w:rPr>
        <w:t>CT</w:t>
      </w:r>
      <w:r w:rsidR="00852DBB">
        <w:rPr>
          <w:rFonts w:ascii="Arial" w:hAnsi="Arial" w:cs="Arial" w:hint="eastAsia"/>
          <w:b/>
          <w:lang w:eastAsia="ko-KR"/>
        </w:rPr>
        <w:t xml:space="preserve"> and </w:t>
      </w:r>
      <w:r w:rsidR="0017137F">
        <w:rPr>
          <w:rFonts w:ascii="Arial" w:hAnsi="Arial" w:cs="Arial"/>
          <w:b/>
        </w:rPr>
        <w:t>SA</w:t>
      </w:r>
      <w:r w:rsidR="00852DBB">
        <w:rPr>
          <w:rFonts w:ascii="Arial" w:hAnsi="Arial" w:cs="Arial" w:hint="eastAsia"/>
          <w:b/>
          <w:lang w:eastAsia="ko-KR"/>
        </w:rPr>
        <w:t xml:space="preserve"> </w:t>
      </w:r>
      <w:r w:rsidR="003F12B2">
        <w:rPr>
          <w:rFonts w:ascii="Arial" w:hAnsi="Arial" w:cs="Arial"/>
          <w:b/>
          <w:lang w:eastAsia="ko-KR"/>
        </w:rPr>
        <w:t>groups</w:t>
      </w:r>
      <w:r w:rsidR="003F12B2">
        <w:rPr>
          <w:rFonts w:ascii="Arial" w:hAnsi="Arial" w:cs="Arial" w:hint="eastAsia"/>
          <w:b/>
          <w:lang w:eastAsia="ko-KR"/>
        </w:rPr>
        <w:t>.</w:t>
      </w:r>
      <w:r>
        <w:rPr>
          <w:rFonts w:ascii="Arial" w:hAnsi="Arial" w:cs="Arial"/>
          <w:b/>
        </w:rPr>
        <w:t xml:space="preserve"> </w:t>
      </w:r>
    </w:p>
    <w:p w14:paraId="518A998D" w14:textId="6981616D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17137F">
        <w:t>CT</w:t>
      </w:r>
      <w:r w:rsidR="003F12B2">
        <w:rPr>
          <w:rFonts w:hint="eastAsia"/>
          <w:lang w:eastAsia="ko-KR"/>
        </w:rPr>
        <w:t>4 kindly</w:t>
      </w:r>
      <w:r w:rsidR="0017137F" w:rsidRPr="0017137F">
        <w:t xml:space="preserve"> asks CT and SA to take the information above into account.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2701E" w14:textId="77777777" w:rsidR="00314384" w:rsidRDefault="00314384">
      <w:pPr>
        <w:spacing w:after="0"/>
      </w:pPr>
      <w:r>
        <w:separator/>
      </w:r>
    </w:p>
  </w:endnote>
  <w:endnote w:type="continuationSeparator" w:id="0">
    <w:p w14:paraId="772570CD" w14:textId="77777777" w:rsidR="00314384" w:rsidRDefault="003143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69DF0" w14:textId="77777777" w:rsidR="00314384" w:rsidRDefault="00314384">
      <w:pPr>
        <w:spacing w:after="0"/>
      </w:pPr>
      <w:r>
        <w:separator/>
      </w:r>
    </w:p>
  </w:footnote>
  <w:footnote w:type="continuationSeparator" w:id="0">
    <w:p w14:paraId="22E2D530" w14:textId="77777777" w:rsidR="00314384" w:rsidRDefault="003143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E1D"/>
    <w:rsid w:val="000F6242"/>
    <w:rsid w:val="00117637"/>
    <w:rsid w:val="00151F52"/>
    <w:rsid w:val="0015302B"/>
    <w:rsid w:val="0017137F"/>
    <w:rsid w:val="001957C8"/>
    <w:rsid w:val="001A087B"/>
    <w:rsid w:val="001C177C"/>
    <w:rsid w:val="001C3A5B"/>
    <w:rsid w:val="00214D67"/>
    <w:rsid w:val="002212E4"/>
    <w:rsid w:val="00251C5C"/>
    <w:rsid w:val="0029152B"/>
    <w:rsid w:val="002F1940"/>
    <w:rsid w:val="0030103C"/>
    <w:rsid w:val="00314384"/>
    <w:rsid w:val="0032070F"/>
    <w:rsid w:val="00351F5F"/>
    <w:rsid w:val="00383545"/>
    <w:rsid w:val="003F12B2"/>
    <w:rsid w:val="0042618F"/>
    <w:rsid w:val="00433500"/>
    <w:rsid w:val="00433F71"/>
    <w:rsid w:val="00440D43"/>
    <w:rsid w:val="004554AE"/>
    <w:rsid w:val="004D72BF"/>
    <w:rsid w:val="004E3939"/>
    <w:rsid w:val="0050774F"/>
    <w:rsid w:val="00573B86"/>
    <w:rsid w:val="00581A5A"/>
    <w:rsid w:val="005D4383"/>
    <w:rsid w:val="00634547"/>
    <w:rsid w:val="00634B03"/>
    <w:rsid w:val="006475D5"/>
    <w:rsid w:val="006859B2"/>
    <w:rsid w:val="006A047F"/>
    <w:rsid w:val="007F1694"/>
    <w:rsid w:val="007F4F92"/>
    <w:rsid w:val="00823387"/>
    <w:rsid w:val="00852DBB"/>
    <w:rsid w:val="0089285F"/>
    <w:rsid w:val="008B4FD3"/>
    <w:rsid w:val="008D772F"/>
    <w:rsid w:val="00910C9C"/>
    <w:rsid w:val="00913A59"/>
    <w:rsid w:val="00916B25"/>
    <w:rsid w:val="009179E2"/>
    <w:rsid w:val="00973B6A"/>
    <w:rsid w:val="009826D6"/>
    <w:rsid w:val="0099764C"/>
    <w:rsid w:val="009C7D9A"/>
    <w:rsid w:val="009F1D95"/>
    <w:rsid w:val="00A209B1"/>
    <w:rsid w:val="00A53C9A"/>
    <w:rsid w:val="00A62D3E"/>
    <w:rsid w:val="00AA1BB8"/>
    <w:rsid w:val="00AF4835"/>
    <w:rsid w:val="00B95F0E"/>
    <w:rsid w:val="00B97703"/>
    <w:rsid w:val="00C17913"/>
    <w:rsid w:val="00C23D6E"/>
    <w:rsid w:val="00C66CE8"/>
    <w:rsid w:val="00C74AC8"/>
    <w:rsid w:val="00CA0789"/>
    <w:rsid w:val="00CC58AF"/>
    <w:rsid w:val="00CF6087"/>
    <w:rsid w:val="00D255ED"/>
    <w:rsid w:val="00DF4319"/>
    <w:rsid w:val="00E57A4E"/>
    <w:rsid w:val="00E82A29"/>
    <w:rsid w:val="00E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5302B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154</Words>
  <Characters>874</Characters>
  <Application>Microsoft Office Word</Application>
  <DocSecurity>0</DocSecurity>
  <Lines>35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34</cp:revision>
  <cp:lastPrinted>2002-04-23T07:10:00Z</cp:lastPrinted>
  <dcterms:created xsi:type="dcterms:W3CDTF">2026-01-09T07:23:00Z</dcterms:created>
  <dcterms:modified xsi:type="dcterms:W3CDTF">2026-01-30T10:06:00Z</dcterms:modified>
</cp:coreProperties>
</file>