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A44D1" w14:textId="448CC0A9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</w:t>
      </w:r>
      <w:r w:rsidR="00631430">
        <w:rPr>
          <w:b/>
          <w:sz w:val="24"/>
        </w:rPr>
        <w:t>5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60</w:t>
      </w:r>
      <w:r w:rsidR="001E73E7">
        <w:rPr>
          <w:b/>
          <w:iCs/>
          <w:sz w:val="28"/>
        </w:rPr>
        <w:t>4</w:t>
      </w:r>
      <w:r w:rsidR="00F32EEC">
        <w:rPr>
          <w:b/>
          <w:iCs/>
          <w:sz w:val="28"/>
        </w:rPr>
        <w:t>74</w:t>
      </w:r>
    </w:p>
    <w:p w14:paraId="06BEABD3" w14:textId="172A1F5F" w:rsidR="00B97703" w:rsidRDefault="00631430">
      <w:pPr>
        <w:rPr>
          <w:rFonts w:ascii="Arial" w:hAnsi="Arial" w:cs="Arial"/>
        </w:rPr>
      </w:pPr>
      <w:r w:rsidRPr="00631430">
        <w:rPr>
          <w:rFonts w:ascii="Arial" w:hAnsi="Arial"/>
          <w:b/>
          <w:sz w:val="24"/>
          <w:lang w:eastAsia="en-US"/>
        </w:rPr>
        <w:t>Goa, India, 09 - 13 February, 2026</w:t>
      </w:r>
    </w:p>
    <w:p w14:paraId="5BD27AB8" w14:textId="0F381BD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395C" w:rsidRPr="0097395C">
        <w:rPr>
          <w:rFonts w:ascii="Arial" w:hAnsi="Arial" w:cs="Arial"/>
          <w:b/>
          <w:sz w:val="22"/>
          <w:szCs w:val="22"/>
        </w:rPr>
        <w:t xml:space="preserve">LS on </w:t>
      </w:r>
      <w:r w:rsidR="00F32EEC">
        <w:rPr>
          <w:rFonts w:ascii="Arial" w:hAnsi="Arial" w:cs="Arial"/>
          <w:b/>
          <w:sz w:val="22"/>
          <w:szCs w:val="22"/>
        </w:rPr>
        <w:t>BSF entries cleanup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40F051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F32EEC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7A065332" w14:textId="11D450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2EEC">
        <w:rPr>
          <w:rFonts w:ascii="Arial" w:hAnsi="Arial" w:cs="Arial"/>
          <w:b/>
          <w:bCs/>
          <w:sz w:val="22"/>
          <w:szCs w:val="22"/>
        </w:rPr>
        <w:t xml:space="preserve">TEI19, </w:t>
      </w:r>
      <w:r w:rsidR="00F32EEC" w:rsidRPr="00F32EEC">
        <w:rPr>
          <w:rFonts w:ascii="Arial" w:hAnsi="Arial" w:cs="Arial"/>
          <w:b/>
          <w:bCs/>
          <w:sz w:val="22"/>
          <w:szCs w:val="22"/>
        </w:rPr>
        <w:t>5GS_Ph1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26C9D018" w:rsidR="00B97703" w:rsidRPr="00F32EE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32EE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F32EE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32EEC">
        <w:rPr>
          <w:rFonts w:ascii="Arial" w:hAnsi="Arial" w:cs="Arial"/>
          <w:b/>
          <w:sz w:val="22"/>
          <w:szCs w:val="22"/>
          <w:lang w:val="fr-FR"/>
        </w:rPr>
        <w:t>:</w:t>
      </w:r>
      <w:r w:rsidRPr="00F32E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32EEC">
        <w:rPr>
          <w:rFonts w:ascii="Arial" w:hAnsi="Arial" w:cs="Arial"/>
          <w:b/>
          <w:bCs/>
          <w:sz w:val="22"/>
          <w:szCs w:val="22"/>
          <w:lang w:val="fr-FR"/>
        </w:rPr>
        <w:t>Apostolos Papageorgiou</w:t>
      </w:r>
    </w:p>
    <w:p w14:paraId="7507F908" w14:textId="2448459A" w:rsidR="00B97703" w:rsidRPr="00F32EEC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32EE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32EEC">
        <w:rPr>
          <w:rStyle w:val="Hyperlink"/>
          <w:rFonts w:ascii="Arial" w:hAnsi="Arial" w:cs="Arial"/>
          <w:b/>
          <w:sz w:val="22"/>
          <w:szCs w:val="22"/>
          <w:lang w:val="fr-FR"/>
        </w:rPr>
        <w:t>apostolos</w:t>
      </w:r>
      <w:r w:rsidR="0097395C" w:rsidRPr="00F32EEC">
        <w:rPr>
          <w:rStyle w:val="Hyperlink"/>
          <w:rFonts w:ascii="Arial" w:hAnsi="Arial" w:cs="Arial"/>
          <w:b/>
          <w:sz w:val="22"/>
          <w:szCs w:val="22"/>
          <w:lang w:val="fr-FR"/>
        </w:rPr>
        <w:t>.</w:t>
      </w:r>
      <w:r w:rsidR="00F32EEC">
        <w:rPr>
          <w:rStyle w:val="Hyperlink"/>
          <w:rFonts w:ascii="Arial" w:hAnsi="Arial" w:cs="Arial"/>
          <w:b/>
          <w:sz w:val="22"/>
          <w:szCs w:val="22"/>
          <w:lang w:val="fr-FR"/>
        </w:rPr>
        <w:t>papageorgiou</w:t>
      </w:r>
      <w:r w:rsidR="0097395C" w:rsidRPr="00F32EEC">
        <w:rPr>
          <w:rStyle w:val="Hyperlink"/>
          <w:rFonts w:ascii="Arial" w:hAnsi="Arial" w:cs="Arial"/>
          <w:b/>
          <w:sz w:val="22"/>
          <w:szCs w:val="22"/>
          <w:lang w:val="fr-FR"/>
        </w:rPr>
        <w:t>@</w:t>
      </w:r>
      <w:r w:rsidR="00F32EEC">
        <w:rPr>
          <w:rStyle w:val="Hyperlink"/>
          <w:rFonts w:ascii="Arial" w:hAnsi="Arial" w:cs="Arial"/>
          <w:b/>
          <w:sz w:val="22"/>
          <w:szCs w:val="22"/>
          <w:lang w:val="fr-FR"/>
        </w:rPr>
        <w:t>nokia</w:t>
      </w:r>
      <w:r w:rsidR="0097395C" w:rsidRPr="00F32EEC">
        <w:rPr>
          <w:rStyle w:val="Hyperlink"/>
          <w:rFonts w:ascii="Arial" w:hAnsi="Arial" w:cs="Arial"/>
          <w:b/>
          <w:sz w:val="22"/>
          <w:szCs w:val="22"/>
          <w:lang w:val="fr-FR"/>
        </w:rPr>
        <w:t>.com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5524EB" w14:textId="40477758" w:rsidR="004F7514" w:rsidRDefault="004F7514" w:rsidP="004F7514">
      <w:pPr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</w:rPr>
        <w:t>C</w:t>
      </w:r>
      <w:r>
        <w:rPr>
          <w:rFonts w:ascii="Arial" w:eastAsia="DengXian" w:hAnsi="Arial" w:cs="Arial"/>
        </w:rPr>
        <w:t xml:space="preserve">T3 </w:t>
      </w:r>
      <w:r w:rsidR="00F32EEC">
        <w:rPr>
          <w:rFonts w:ascii="Arial" w:eastAsia="DengXian" w:hAnsi="Arial" w:cs="Arial"/>
        </w:rPr>
        <w:t xml:space="preserve">acknowledges an issue of possibly ending up with stale BSF registrations in cases they are not removed by the PCF due to graceless shutdowns, skipped </w:t>
      </w:r>
      <w:proofErr w:type="spellStart"/>
      <w:r w:rsidR="00F32EEC">
        <w:rPr>
          <w:rFonts w:ascii="Arial" w:eastAsia="DengXian" w:hAnsi="Arial" w:cs="Arial"/>
        </w:rPr>
        <w:t>deregistrations</w:t>
      </w:r>
      <w:proofErr w:type="spellEnd"/>
      <w:r w:rsidR="00F32EEC">
        <w:rPr>
          <w:rFonts w:ascii="Arial" w:eastAsia="DengXian" w:hAnsi="Arial" w:cs="Arial"/>
        </w:rPr>
        <w:t>, or similar</w:t>
      </w:r>
      <w:r w:rsidR="00484198">
        <w:rPr>
          <w:rFonts w:ascii="Arial" w:eastAsia="DengXian" w:hAnsi="Arial" w:cs="Arial"/>
        </w:rPr>
        <w:t xml:space="preserve"> issues, which has been observed in deployments and raised by operators</w:t>
      </w:r>
      <w:r w:rsidR="00B3393F">
        <w:rPr>
          <w:rFonts w:ascii="Arial" w:eastAsia="DengXian" w:hAnsi="Arial" w:cs="Arial"/>
        </w:rPr>
        <w:t>.</w:t>
      </w:r>
    </w:p>
    <w:p w14:paraId="4878C308" w14:textId="39D461E0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question:</w:t>
      </w:r>
    </w:p>
    <w:p w14:paraId="5E7C2307" w14:textId="22D2FCC3" w:rsidR="00A57A9B" w:rsidRPr="00B3393F" w:rsidRDefault="002218CB" w:rsidP="000F6242">
      <w:pPr>
        <w:rPr>
          <w:rFonts w:ascii="Arial" w:eastAsiaTheme="minorEastAsia" w:hAnsi="Arial" w:cs="Arial"/>
        </w:rPr>
      </w:pPr>
      <w:r w:rsidRPr="00484198">
        <w:rPr>
          <w:rFonts w:ascii="Arial" w:eastAsia="DengXian" w:hAnsi="Arial" w:cs="Arial"/>
          <w:u w:val="single"/>
        </w:rPr>
        <w:t>Question</w:t>
      </w:r>
      <w:r w:rsidR="00484198" w:rsidRPr="00484198">
        <w:rPr>
          <w:rFonts w:ascii="Arial" w:eastAsia="DengXian" w:hAnsi="Arial" w:cs="Arial"/>
          <w:u w:val="single"/>
        </w:rPr>
        <w:t xml:space="preserve"> 1</w:t>
      </w:r>
      <w:r w:rsidR="000A4EDC" w:rsidRPr="00B3393F">
        <w:rPr>
          <w:rFonts w:ascii="Arial" w:eastAsia="DengXian" w:hAnsi="Arial" w:cs="Arial"/>
        </w:rPr>
        <w:t>:</w:t>
      </w:r>
      <w:r w:rsidR="001E73E7" w:rsidRPr="00B3393F">
        <w:rPr>
          <w:rFonts w:ascii="Arial" w:eastAsia="DengXian" w:hAnsi="Arial" w:cs="Arial"/>
        </w:rPr>
        <w:t xml:space="preserve"> </w:t>
      </w:r>
      <w:r w:rsidR="004E16B5" w:rsidRPr="004E16B5">
        <w:rPr>
          <w:rFonts w:ascii="Arial" w:eastAsia="DengXian" w:hAnsi="Arial" w:cs="Arial"/>
        </w:rPr>
        <w:t>Can SA2 assess whether modifications to the BSF API are needed to support the removal of stale entries</w:t>
      </w:r>
      <w:r w:rsidR="00B3393F" w:rsidRPr="00B3393F">
        <w:rPr>
          <w:rFonts w:ascii="Arial" w:eastAsia="DengXian" w:hAnsi="Arial" w:cs="Arial"/>
        </w:rPr>
        <w:t>?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00F10B25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</w:t>
      </w:r>
      <w:r w:rsidR="001F3731">
        <w:rPr>
          <w:rFonts w:ascii="Arial" w:hAnsi="Arial" w:cs="Arial"/>
          <w:b/>
          <w:bCs/>
          <w:color w:val="000000"/>
        </w:rPr>
        <w:t>2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8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3BD19" w14:textId="77777777" w:rsidR="008A067A" w:rsidRDefault="008A067A">
      <w:pPr>
        <w:spacing w:after="0"/>
      </w:pPr>
      <w:r>
        <w:separator/>
      </w:r>
    </w:p>
  </w:endnote>
  <w:endnote w:type="continuationSeparator" w:id="0">
    <w:p w14:paraId="13063523" w14:textId="77777777" w:rsidR="008A067A" w:rsidRDefault="008A06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C1610" w14:textId="77777777" w:rsidR="008A067A" w:rsidRDefault="008A067A">
      <w:pPr>
        <w:spacing w:after="0"/>
      </w:pPr>
      <w:r>
        <w:separator/>
      </w:r>
    </w:p>
  </w:footnote>
  <w:footnote w:type="continuationSeparator" w:id="0">
    <w:p w14:paraId="47401B26" w14:textId="77777777" w:rsidR="008A067A" w:rsidRDefault="008A06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65488979">
    <w:abstractNumId w:val="6"/>
  </w:num>
  <w:num w:numId="2" w16cid:durableId="1448625126">
    <w:abstractNumId w:val="5"/>
  </w:num>
  <w:num w:numId="3" w16cid:durableId="642738955">
    <w:abstractNumId w:val="4"/>
  </w:num>
  <w:num w:numId="4" w16cid:durableId="928777728">
    <w:abstractNumId w:val="3"/>
  </w:num>
  <w:num w:numId="5" w16cid:durableId="509368715">
    <w:abstractNumId w:val="2"/>
  </w:num>
  <w:num w:numId="6" w16cid:durableId="1460877109">
    <w:abstractNumId w:val="1"/>
  </w:num>
  <w:num w:numId="7" w16cid:durableId="17875021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65B14"/>
    <w:rsid w:val="001842AD"/>
    <w:rsid w:val="00190AC8"/>
    <w:rsid w:val="001E407E"/>
    <w:rsid w:val="001E73E7"/>
    <w:rsid w:val="001F3731"/>
    <w:rsid w:val="00213543"/>
    <w:rsid w:val="002218CB"/>
    <w:rsid w:val="00240815"/>
    <w:rsid w:val="002C5922"/>
    <w:rsid w:val="002E66FD"/>
    <w:rsid w:val="002F1940"/>
    <w:rsid w:val="0033021D"/>
    <w:rsid w:val="00331467"/>
    <w:rsid w:val="00331F13"/>
    <w:rsid w:val="00343FBB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84198"/>
    <w:rsid w:val="004E16B5"/>
    <w:rsid w:val="004E3939"/>
    <w:rsid w:val="004F749B"/>
    <w:rsid w:val="004F7514"/>
    <w:rsid w:val="00500FA8"/>
    <w:rsid w:val="005413C3"/>
    <w:rsid w:val="00552705"/>
    <w:rsid w:val="00560F91"/>
    <w:rsid w:val="00573314"/>
    <w:rsid w:val="005836F0"/>
    <w:rsid w:val="005A36DC"/>
    <w:rsid w:val="005F7764"/>
    <w:rsid w:val="006101D0"/>
    <w:rsid w:val="006139BA"/>
    <w:rsid w:val="00631430"/>
    <w:rsid w:val="00635AB6"/>
    <w:rsid w:val="00643E78"/>
    <w:rsid w:val="006802C2"/>
    <w:rsid w:val="006E5035"/>
    <w:rsid w:val="00705636"/>
    <w:rsid w:val="00726C39"/>
    <w:rsid w:val="00733E70"/>
    <w:rsid w:val="007358CE"/>
    <w:rsid w:val="0074201F"/>
    <w:rsid w:val="007426D0"/>
    <w:rsid w:val="00763627"/>
    <w:rsid w:val="00783F62"/>
    <w:rsid w:val="00791163"/>
    <w:rsid w:val="007931E4"/>
    <w:rsid w:val="007B577C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93FC1"/>
    <w:rsid w:val="008A00E8"/>
    <w:rsid w:val="008A067A"/>
    <w:rsid w:val="008D45C6"/>
    <w:rsid w:val="008D772F"/>
    <w:rsid w:val="008E45EF"/>
    <w:rsid w:val="008F531A"/>
    <w:rsid w:val="009076CA"/>
    <w:rsid w:val="00913934"/>
    <w:rsid w:val="00962636"/>
    <w:rsid w:val="0097395C"/>
    <w:rsid w:val="0099764C"/>
    <w:rsid w:val="009A1F81"/>
    <w:rsid w:val="009B0CB2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393F"/>
    <w:rsid w:val="00B344E7"/>
    <w:rsid w:val="00B37311"/>
    <w:rsid w:val="00B720A0"/>
    <w:rsid w:val="00B97703"/>
    <w:rsid w:val="00BA7F98"/>
    <w:rsid w:val="00BC2E1D"/>
    <w:rsid w:val="00BC3EAC"/>
    <w:rsid w:val="00BD74A7"/>
    <w:rsid w:val="00BE5D69"/>
    <w:rsid w:val="00BF6178"/>
    <w:rsid w:val="00C765E3"/>
    <w:rsid w:val="00C85CE6"/>
    <w:rsid w:val="00CB53B0"/>
    <w:rsid w:val="00CD1ECD"/>
    <w:rsid w:val="00CD6617"/>
    <w:rsid w:val="00CF6087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80830"/>
    <w:rsid w:val="00E862E1"/>
    <w:rsid w:val="00E937EA"/>
    <w:rsid w:val="00EF7F20"/>
    <w:rsid w:val="00F10CE5"/>
    <w:rsid w:val="00F170EA"/>
    <w:rsid w:val="00F25231"/>
    <w:rsid w:val="00F32EEC"/>
    <w:rsid w:val="00F413CF"/>
    <w:rsid w:val="00F458EA"/>
    <w:rsid w:val="00F472E6"/>
    <w:rsid w:val="00F559D3"/>
    <w:rsid w:val="00F572C2"/>
    <w:rsid w:val="00F64AB6"/>
    <w:rsid w:val="00F813F0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DefaultParagraphFont"/>
    <w:rsid w:val="00B33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1</Pages>
  <Words>157</Words>
  <Characters>1000</Characters>
  <Application>Microsoft Office Word</Application>
  <DocSecurity>0</DocSecurity>
  <Lines>18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Nokia</cp:lastModifiedBy>
  <cp:revision>11</cp:revision>
  <cp:lastPrinted>2002-04-23T07:10:00Z</cp:lastPrinted>
  <dcterms:created xsi:type="dcterms:W3CDTF">2026-01-21T08:18:00Z</dcterms:created>
  <dcterms:modified xsi:type="dcterms:W3CDTF">2026-02-13T05:55:00Z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