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9243BEE"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r>
      <w:bookmarkStart w:id="0" w:name="_GoBack"/>
      <w:r>
        <w:rPr>
          <w:b/>
          <w:i/>
          <w:noProof/>
          <w:sz w:val="28"/>
        </w:rPr>
        <w:t>C3-25</w:t>
      </w:r>
      <w:r w:rsidR="00B74E65">
        <w:rPr>
          <w:b/>
          <w:i/>
          <w:noProof/>
          <w:sz w:val="28"/>
        </w:rPr>
        <w:t>4</w:t>
      </w:r>
      <w:r w:rsidR="00804D77">
        <w:rPr>
          <w:b/>
          <w:i/>
          <w:noProof/>
          <w:sz w:val="28"/>
        </w:rPr>
        <w:t>428</w:t>
      </w:r>
      <w:bookmarkEnd w:id="0"/>
    </w:p>
    <w:p w14:paraId="34CBDDD2" w14:textId="28852EA2"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CB2081" w:rsidRPr="00CB2081">
        <w:rPr>
          <w:b/>
          <w:noProof/>
          <w:sz w:val="18"/>
          <w:szCs w:val="14"/>
        </w:rPr>
        <w:tab/>
      </w:r>
      <w:r w:rsidR="00CB2081" w:rsidRPr="00CB2081">
        <w:rPr>
          <w:b/>
          <w:noProof/>
          <w:sz w:val="18"/>
          <w:szCs w:val="14"/>
        </w:rPr>
        <w:tab/>
      </w:r>
      <w:r w:rsidR="00CB2081" w:rsidRPr="00CB2081">
        <w:rPr>
          <w:b/>
          <w:noProof/>
          <w:sz w:val="18"/>
          <w:szCs w:val="14"/>
        </w:rPr>
        <w:tab/>
      </w:r>
      <w:r w:rsidR="00CB2081" w:rsidRPr="00CB2081">
        <w:rPr>
          <w:b/>
          <w:noProof/>
          <w:sz w:val="18"/>
          <w:szCs w:val="14"/>
        </w:rPr>
        <w:tab/>
      </w:r>
      <w:r w:rsidR="00CB2081" w:rsidRPr="00CB2081">
        <w:rPr>
          <w:b/>
          <w:noProof/>
          <w:sz w:val="18"/>
          <w:szCs w:val="14"/>
        </w:rPr>
        <w:tab/>
      </w:r>
      <w:r w:rsidR="00CB2081" w:rsidRPr="00CB2081">
        <w:rPr>
          <w:b/>
          <w:noProof/>
          <w:sz w:val="18"/>
          <w:szCs w:val="14"/>
        </w:rPr>
        <w:tab/>
      </w:r>
      <w:r w:rsidR="00CB2081" w:rsidRPr="00CB2081">
        <w:rPr>
          <w:b/>
          <w:noProof/>
          <w:sz w:val="18"/>
          <w:szCs w:val="14"/>
        </w:rPr>
        <w:tab/>
      </w:r>
      <w:r w:rsidR="00CB2081" w:rsidRPr="00CB2081">
        <w:rPr>
          <w:b/>
          <w:noProof/>
          <w:sz w:val="18"/>
          <w:szCs w:val="14"/>
        </w:rPr>
        <w:tab/>
      </w:r>
      <w:r w:rsidR="00CB2081" w:rsidRPr="00CB2081">
        <w:rPr>
          <w:b/>
          <w:noProof/>
          <w:sz w:val="18"/>
          <w:szCs w:val="14"/>
        </w:rPr>
        <w:tab/>
      </w:r>
      <w:r w:rsidR="00CB2081" w:rsidRPr="00CB2081">
        <w:rPr>
          <w:b/>
          <w:noProof/>
          <w:sz w:val="18"/>
          <w:szCs w:val="14"/>
        </w:rPr>
        <w:tab/>
      </w:r>
      <w:r w:rsidR="00CB2081" w:rsidRPr="00CB2081">
        <w:rPr>
          <w:b/>
          <w:noProof/>
          <w:sz w:val="18"/>
          <w:szCs w:val="14"/>
        </w:rPr>
        <w:tab/>
        <w:t>was C3-254048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919CC5" w:rsidR="00D400D6" w:rsidRPr="00410371" w:rsidRDefault="006E4ABD"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BC67CA6" w:rsidR="00D400D6" w:rsidRPr="00410371" w:rsidRDefault="00044D79" w:rsidP="00C3404E">
            <w:pPr>
              <w:pStyle w:val="CRCoverPage"/>
              <w:spacing w:after="0"/>
              <w:rPr>
                <w:noProof/>
              </w:rPr>
            </w:pPr>
            <w:r w:rsidRPr="00044D79">
              <w:rPr>
                <w:b/>
                <w:noProof/>
                <w:sz w:val="28"/>
              </w:rPr>
              <w:t>1708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07C0860" w:rsidR="00D400D6" w:rsidRPr="00410371" w:rsidRDefault="0093183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6E4AB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0D6AD85" w:rsidR="00D400D6" w:rsidRDefault="007F491C" w:rsidP="008618CF">
            <w:pPr>
              <w:pStyle w:val="CRCoverPage"/>
              <w:spacing w:after="0"/>
              <w:ind w:left="100"/>
              <w:rPr>
                <w:noProof/>
              </w:rPr>
            </w:pPr>
            <w:r>
              <w:t>202</w:t>
            </w:r>
            <w:r w:rsidR="002E4164">
              <w:t>5</w:t>
            </w:r>
            <w:r>
              <w:t>-</w:t>
            </w:r>
            <w:r w:rsidR="00A6395D">
              <w:t>10</w:t>
            </w:r>
            <w:r>
              <w:t>-</w:t>
            </w:r>
            <w:r w:rsidR="0093183A">
              <w:t>13</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E4AB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2277118B" w:rsidR="00940465" w:rsidRDefault="00053DED" w:rsidP="00940465">
            <w:pPr>
              <w:pStyle w:val="CRCoverPage"/>
              <w:numPr>
                <w:ilvl w:val="0"/>
                <w:numId w:val="7"/>
              </w:numPr>
              <w:spacing w:after="0"/>
            </w:pPr>
            <w:r>
              <w:t xml:space="preserve">The </w:t>
            </w:r>
            <w:r w:rsidR="00A8274D">
              <w:t xml:space="preserve">option to provide the </w:t>
            </w:r>
            <w:r w:rsidR="00A8274D" w:rsidRPr="00A8274D">
              <w:t>"</w:t>
            </w:r>
            <w:proofErr w:type="spellStart"/>
            <w:r w:rsidR="00A8274D" w:rsidRPr="00A8274D">
              <w:t>addnMonTypes</w:t>
            </w:r>
            <w:proofErr w:type="spellEnd"/>
            <w:r w:rsidR="00A8274D" w:rsidRPr="00A8274D">
              <w:t>"</w:t>
            </w:r>
            <w:r w:rsidR="00A8274D">
              <w:t xml:space="preserve"> and </w:t>
            </w:r>
            <w:r w:rsidR="00BB3B0A" w:rsidRPr="00BB3B0A">
              <w:t>"</w:t>
            </w:r>
            <w:proofErr w:type="spellStart"/>
            <w:r w:rsidR="00BB3B0A" w:rsidRPr="00BB3B0A">
              <w:t>addnMonEventReports</w:t>
            </w:r>
            <w:proofErr w:type="spellEnd"/>
            <w:r w:rsidR="00BB3B0A" w:rsidRPr="00BB3B0A">
              <w:t xml:space="preserve">" </w:t>
            </w:r>
            <w:r w:rsidR="00A8274D">
              <w:t>attributes</w:t>
            </w:r>
            <w:r w:rsidR="00BB3B0A">
              <w:t xml:space="preserve"> is not considered</w:t>
            </w:r>
            <w:r w:rsidR="00A8626A">
              <w:t>.</w:t>
            </w:r>
          </w:p>
          <w:p w14:paraId="74552C52" w14:textId="2B300646" w:rsidR="00A01674" w:rsidRDefault="00BB3B0A" w:rsidP="00940465">
            <w:pPr>
              <w:pStyle w:val="CRCoverPage"/>
              <w:numPr>
                <w:ilvl w:val="0"/>
                <w:numId w:val="7"/>
              </w:numPr>
              <w:spacing w:after="0"/>
            </w:pPr>
            <w:r>
              <w:t>The chaining logic of some bullets should be enhanced to avoid confusion</w:t>
            </w:r>
            <w:r w:rsidR="00A01674">
              <w:t>.</w:t>
            </w:r>
          </w:p>
          <w:p w14:paraId="6C6D78AE" w14:textId="1A5307C4" w:rsidR="00BB3B0A" w:rsidRDefault="00BB3B0A" w:rsidP="00940465">
            <w:pPr>
              <w:pStyle w:val="CRCoverPage"/>
              <w:numPr>
                <w:ilvl w:val="0"/>
                <w:numId w:val="7"/>
              </w:numPr>
              <w:spacing w:after="0"/>
            </w:pPr>
            <w:r>
              <w:t>The cases of immediate reporting and one-time immediate reporting should be further clarified.</w:t>
            </w:r>
          </w:p>
          <w:p w14:paraId="24ABD935" w14:textId="6EB345BA" w:rsidR="00940465" w:rsidRPr="00E87A19" w:rsidRDefault="00A01674" w:rsidP="00E851E2">
            <w:pPr>
              <w:pStyle w:val="CRCoverPage"/>
              <w:numPr>
                <w:ilvl w:val="0"/>
                <w:numId w:val="7"/>
              </w:numPr>
              <w:spacing w:after="0"/>
            </w:pPr>
            <w:r>
              <w:t xml:space="preserve">Various minor text enhancements </w:t>
            </w:r>
            <w:r w:rsidR="00BB3B0A">
              <w:t>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EC7C45" w:rsidR="001E41F3" w:rsidRPr="005F4248" w:rsidRDefault="00E5223C" w:rsidP="00342210">
            <w:pPr>
              <w:pStyle w:val="CRCoverPage"/>
              <w:spacing w:after="0"/>
              <w:ind w:left="100"/>
              <w:rPr>
                <w:noProof/>
              </w:rPr>
            </w:pPr>
            <w:r>
              <w:rPr>
                <w:lang w:val="en-US"/>
              </w:rPr>
              <w:t>4.4.2</w:t>
            </w:r>
            <w:r w:rsidR="001616CB">
              <w:rPr>
                <w:lang w:val="en-US"/>
              </w:rPr>
              <w:t>, 4.4.4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B001D" w14:textId="77777777" w:rsidR="00D27997" w:rsidRDefault="00D27997" w:rsidP="00D27997">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C03AFE" w14:textId="77777777" w:rsidR="00D27997" w:rsidRDefault="00D27997" w:rsidP="00D27997">
      <w:r>
        <w:t>The procedures and provisions for event monitoring defined in clause 4.4.2 of 3GPP TS 29.122 [4] shall be applicable in 5GS with the following differences:</w:t>
      </w:r>
    </w:p>
    <w:p w14:paraId="13A3EFAD" w14:textId="77777777" w:rsidR="00D27997" w:rsidRDefault="00D27997" w:rsidP="00D27997">
      <w:pPr>
        <w:pStyle w:val="B10"/>
      </w:pPr>
      <w:r>
        <w:t>-</w:t>
      </w:r>
      <w:r>
        <w:tab/>
        <w:t>description of the SCS/AS applies to the AF;</w:t>
      </w:r>
    </w:p>
    <w:p w14:paraId="132E8BAE" w14:textId="77777777" w:rsidR="00D27997" w:rsidRDefault="00D27997" w:rsidP="00D27997">
      <w:pPr>
        <w:pStyle w:val="B10"/>
      </w:pPr>
      <w:r>
        <w:t>-</w:t>
      </w:r>
      <w:r>
        <w:tab/>
        <w:t>description of the SCEF applies to the NEF;</w:t>
      </w:r>
    </w:p>
    <w:p w14:paraId="7BB13ECA" w14:textId="77777777" w:rsidR="00D27997" w:rsidRDefault="00D27997" w:rsidP="00D2799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59C2CE82" w14:textId="77777777" w:rsidR="00D27997" w:rsidRDefault="00D27997" w:rsidP="00D2799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1792646" w14:textId="77777777" w:rsidR="00D27997" w:rsidRDefault="00D27997" w:rsidP="00D27997">
      <w:pPr>
        <w:pStyle w:val="B10"/>
      </w:pPr>
      <w:r>
        <w:t>-</w:t>
      </w:r>
      <w:r>
        <w:tab/>
        <w:t>description about the PCRF is not applicable;</w:t>
      </w:r>
    </w:p>
    <w:p w14:paraId="3FBE0520" w14:textId="77777777" w:rsidR="00D27997" w:rsidRDefault="00D27997" w:rsidP="00D2799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7D77137" w14:textId="77777777" w:rsidR="00D27997" w:rsidRDefault="00D27997" w:rsidP="00D2799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F1F4DF5" w14:textId="77777777" w:rsidR="00D27997" w:rsidRDefault="00D27997" w:rsidP="00D2799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EFE76F7" w14:textId="77777777" w:rsidR="00D27997" w:rsidRDefault="00D27997" w:rsidP="00D2799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32695BB" w14:textId="77777777" w:rsidR="00D27997" w:rsidRDefault="00D27997" w:rsidP="00D2799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A4B0306" w14:textId="77777777" w:rsidR="00D27997" w:rsidRDefault="00D27997" w:rsidP="00D27997">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7ABFB9B8" w14:textId="77777777" w:rsidR="00D27997" w:rsidRDefault="00D27997" w:rsidP="00D2799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844BF0E" w14:textId="77777777" w:rsidR="00D27997" w:rsidRDefault="00D27997" w:rsidP="00D27997">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7062559F" w14:textId="77777777" w:rsidR="00D27997" w:rsidRDefault="00D27997" w:rsidP="00D2799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77BB74A" w14:textId="77777777" w:rsidR="00D27997" w:rsidRDefault="00D27997" w:rsidP="00D2799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033558B" w14:textId="77777777" w:rsidR="00D27997" w:rsidRDefault="00D27997" w:rsidP="00D2799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C659029" w14:textId="77777777" w:rsidR="00D27997" w:rsidRDefault="00D27997" w:rsidP="00D27997">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1F58467E" w14:textId="77777777" w:rsidR="00D27997" w:rsidRDefault="00D27997" w:rsidP="00D2799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8952233" w14:textId="77777777" w:rsidR="00D27997" w:rsidRDefault="00D27997" w:rsidP="00D2799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C4DAA83" w14:textId="77777777" w:rsidR="00D27997" w:rsidRDefault="00D27997" w:rsidP="00D2799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A932EF8" w14:textId="77777777" w:rsidR="00D27997" w:rsidRDefault="00D27997" w:rsidP="00D2799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3B7DAF98" w14:textId="77777777" w:rsidR="00D27997" w:rsidRDefault="00D27997" w:rsidP="00D2799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FC62957" w14:textId="77777777" w:rsidR="00D27997" w:rsidRDefault="00D27997" w:rsidP="00D27997">
      <w:pPr>
        <w:pStyle w:val="B3"/>
      </w:pPr>
      <w:r>
        <w:t>B)</w:t>
      </w:r>
      <w:r>
        <w:tab/>
        <w:t>the downlink data descriptor impacted by the downlink data delivery status change within the "</w:t>
      </w:r>
      <w:proofErr w:type="spellStart"/>
      <w:r>
        <w:t>dddTraDescriptor</w:t>
      </w:r>
      <w:proofErr w:type="spellEnd"/>
      <w:r>
        <w:t>" attribute;</w:t>
      </w:r>
    </w:p>
    <w:p w14:paraId="502CE79D" w14:textId="77777777" w:rsidR="00D27997" w:rsidRDefault="00D27997" w:rsidP="00D2799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5BE5949" w14:textId="77777777" w:rsidR="00D27997" w:rsidRDefault="00D27997" w:rsidP="00D2799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2742AE6" w14:textId="77777777" w:rsidR="00D27997" w:rsidRDefault="00D27997" w:rsidP="00D2799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D9E8A2D" w14:textId="77777777" w:rsidR="00D27997" w:rsidRDefault="00D27997" w:rsidP="00D27997">
      <w:pPr>
        <w:pStyle w:val="B2"/>
        <w:rPr>
          <w:lang w:eastAsia="zh-CN"/>
        </w:rPr>
      </w:pPr>
      <w:bookmarkStart w:id="18" w:name="OLE_LINK22"/>
      <w:bookmarkStart w:id="19"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8"/>
    <w:bookmarkEnd w:id="19"/>
    <w:p w14:paraId="5627CB45" w14:textId="77777777" w:rsidR="00D27997" w:rsidRDefault="00D27997" w:rsidP="00D27997">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ADF79F" w14:textId="77777777" w:rsidR="00D27997" w:rsidRDefault="00D27997" w:rsidP="00D2799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in clause</w:t>
      </w:r>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0017BA2" w14:textId="77777777" w:rsidR="00D27997" w:rsidRDefault="00D27997" w:rsidP="00D2799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3F0CCC5" w14:textId="77777777" w:rsidR="00D27997" w:rsidRPr="00871E28" w:rsidRDefault="00D27997" w:rsidP="00D2799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7EC7004" w14:textId="77777777" w:rsidR="00D27997" w:rsidRDefault="00D27997" w:rsidP="00D27997">
      <w:pPr>
        <w:pStyle w:val="B2"/>
      </w:pPr>
      <w:r>
        <w:t>6)</w:t>
      </w:r>
      <w:r>
        <w:tab/>
        <w:t>in order to delete a previous active configured monitoring event subscription at the NEF:</w:t>
      </w:r>
    </w:p>
    <w:p w14:paraId="04922A1D" w14:textId="77777777" w:rsidR="00D27997" w:rsidRDefault="00D27997" w:rsidP="00D27997">
      <w:pPr>
        <w:pStyle w:val="B3"/>
      </w:pPr>
      <w:r>
        <w:t>-</w:t>
      </w:r>
      <w:r>
        <w:tab/>
        <w:t>the AF shall send either:</w:t>
      </w:r>
    </w:p>
    <w:p w14:paraId="76665A25" w14:textId="77777777" w:rsidR="00D27997" w:rsidRDefault="00D27997" w:rsidP="00D2799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F9D45CF" w14:textId="77777777" w:rsidR="00D27997" w:rsidRDefault="00D27997" w:rsidP="00D2799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5F8C0684" w14:textId="77777777" w:rsidR="00D27997" w:rsidRDefault="00D27997" w:rsidP="00D27997">
      <w:pPr>
        <w:pStyle w:val="B3"/>
      </w:pPr>
      <w:r>
        <w:t>-</w:t>
      </w:r>
      <w:r>
        <w:tab/>
        <w:t>the NEF shall interact with the GMLC, the AMF</w:t>
      </w:r>
      <w:r>
        <w:rPr>
          <w:rFonts w:hint="eastAsia"/>
        </w:rPr>
        <w:t xml:space="preserve"> or the UDM</w:t>
      </w:r>
      <w:r>
        <w:t xml:space="preserve"> to remove the corresponding events reporting; and</w:t>
      </w:r>
    </w:p>
    <w:p w14:paraId="19E2DA82" w14:textId="77777777" w:rsidR="00D27997" w:rsidRDefault="00D27997" w:rsidP="00D2799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2EE57DED" w14:textId="77777777" w:rsidR="00D27997" w:rsidRDefault="00D27997" w:rsidP="00D2799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CB8A0" w14:textId="77777777" w:rsidR="00D27997" w:rsidRPr="00307390" w:rsidRDefault="00D27997" w:rsidP="00D27997">
      <w:pPr>
        <w:pStyle w:val="B10"/>
      </w:pPr>
      <w:r w:rsidRPr="00307390">
        <w:t>-</w:t>
      </w:r>
      <w:r w:rsidRPr="00307390">
        <w:tab/>
        <w:t>when user consent management shall be carried out for EDGE applications, then:</w:t>
      </w:r>
    </w:p>
    <w:p w14:paraId="29E3AF90" w14:textId="77777777" w:rsidR="00D27997" w:rsidRPr="00C805FF" w:rsidRDefault="00D27997" w:rsidP="00D2799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ED2EE32" w14:textId="77777777" w:rsidR="00D27997" w:rsidRDefault="00D27997" w:rsidP="00D2799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D08C790" w14:textId="77777777" w:rsidR="00D27997" w:rsidRDefault="00D27997" w:rsidP="00D2799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4DC9927" w14:textId="77777777" w:rsidR="00D27997" w:rsidRDefault="00D27997" w:rsidP="00D2799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4DEC7610" w14:textId="77777777" w:rsidR="00D27997" w:rsidRDefault="00D27997" w:rsidP="00D27997">
      <w:pPr>
        <w:pStyle w:val="B2"/>
      </w:pPr>
      <w:r>
        <w:t>5)</w:t>
      </w:r>
      <w:r>
        <w:tab/>
        <w:t>when becoming aware of user consent revocation for one or several UE(s), the NEF shall:</w:t>
      </w:r>
    </w:p>
    <w:p w14:paraId="037A1843" w14:textId="77777777" w:rsidR="00D27997" w:rsidRDefault="00D27997" w:rsidP="00D27997">
      <w:pPr>
        <w:pStyle w:val="B3"/>
      </w:pPr>
      <w:r>
        <w:t>A)</w:t>
      </w:r>
      <w:r>
        <w:tab/>
        <w:t>stop processing the data related to the concerned UE(s)</w:t>
      </w:r>
      <w:r>
        <w:rPr>
          <w:lang w:eastAsia="zh-CN"/>
        </w:rPr>
        <w:t>;</w:t>
      </w:r>
    </w:p>
    <w:p w14:paraId="7E016AA6" w14:textId="77777777" w:rsidR="00D27997" w:rsidRDefault="00D27997" w:rsidP="00D2799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76557DF" w14:textId="77777777" w:rsidR="00D27997" w:rsidRDefault="00D27997" w:rsidP="00D2799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E8B957" w14:textId="77777777" w:rsidR="00D27997" w:rsidRDefault="00D27997" w:rsidP="00D27997">
      <w:pPr>
        <w:pStyle w:val="B3"/>
      </w:pPr>
      <w:r>
        <w:t>D)</w:t>
      </w:r>
      <w:r>
        <w:tab/>
        <w:t>unsubscribe from user consent revocation notifications for the concerned UE(s) at the UDM</w:t>
      </w:r>
      <w:r>
        <w:rPr>
          <w:lang w:eastAsia="zh-CN"/>
        </w:rPr>
        <w:t>;</w:t>
      </w:r>
    </w:p>
    <w:p w14:paraId="6C1B0257" w14:textId="77777777" w:rsidR="00D27997" w:rsidRDefault="00D27997" w:rsidP="00D27997">
      <w:pPr>
        <w:pStyle w:val="B2"/>
      </w:pPr>
      <w:r>
        <w:t>6)</w:t>
      </w:r>
      <w:r>
        <w:tab/>
        <w:t>at the reception of the user consent revocation notification from the NEF, the AF shall take the necessary actions to stop processing the data related to the UE(s) for which user consent was revoked; and</w:t>
      </w:r>
    </w:p>
    <w:p w14:paraId="6335A53C" w14:textId="77777777" w:rsidR="00D27997" w:rsidRDefault="00D27997" w:rsidP="00D27997">
      <w:pPr>
        <w:pStyle w:val="B2"/>
      </w:pPr>
      <w:r>
        <w:t>7)</w:t>
      </w:r>
      <w:r>
        <w:tab/>
        <w:t>if user consent is revoked for all the UE(s), the AF shall delete the corresponding "Individual Monitoring Event Subscription</w:t>
      </w:r>
      <w:r>
        <w:rPr>
          <w:lang w:eastAsia="zh-CN"/>
        </w:rPr>
        <w:t>" resource as specified above in this clause;</w:t>
      </w:r>
    </w:p>
    <w:p w14:paraId="1C10E2B7" w14:textId="77777777" w:rsidR="00D27997" w:rsidRDefault="00D27997" w:rsidP="00D2799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D639E1" w14:textId="77777777"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0B775DCF"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D568558" w14:textId="77777777" w:rsidR="00D27997" w:rsidRDefault="00D27997" w:rsidP="00D2799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B46752E" w14:textId="77777777" w:rsidR="00D27997" w:rsidRDefault="00D27997" w:rsidP="00D27997">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590A5B6C" w14:textId="77777777" w:rsidR="00D27997" w:rsidRDefault="00D27997" w:rsidP="00D2799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D6225DB" w14:textId="77777777" w:rsidR="00D27997" w:rsidRDefault="00D27997" w:rsidP="00D2799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9534AC7" w14:textId="77777777" w:rsidR="00D27997" w:rsidRDefault="00D27997" w:rsidP="00D2799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B6896D3" w14:textId="77777777" w:rsidR="00D27997" w:rsidRDefault="00D27997" w:rsidP="00D2799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66EF107" w14:textId="77777777" w:rsidR="00D27997" w:rsidRDefault="00D27997" w:rsidP="00D2799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69213AE2" w14:textId="77777777" w:rsidR="00D27997" w:rsidRDefault="00D27997" w:rsidP="00D2799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ADCE9C9" w14:textId="77777777" w:rsidR="00D27997" w:rsidRDefault="00D27997" w:rsidP="00D2799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8019D42" w14:textId="77777777" w:rsidR="00D27997" w:rsidRDefault="00D27997" w:rsidP="00D2799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0FAD3A2" w14:textId="77777777" w:rsidR="00D27997" w:rsidRPr="00C9426B" w:rsidRDefault="00D27997" w:rsidP="00D2799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1959B7C" w14:textId="77777777" w:rsidR="00D27997" w:rsidRDefault="00D27997" w:rsidP="00D27997">
      <w:pPr>
        <w:pStyle w:val="B3"/>
      </w:pPr>
      <w:r>
        <w:t>A)</w:t>
      </w:r>
      <w:r>
        <w:tab/>
      </w:r>
      <w:r>
        <w:rPr>
          <w:lang w:eastAsia="zh-CN"/>
        </w:rPr>
        <w:t>for the HTTP POST request,</w:t>
      </w:r>
      <w:r>
        <w:t xml:space="preserve"> respond to the AF as defined in clause 5.3.3.2.3.4 of 3GPP TS 29.122 [4] with either;</w:t>
      </w:r>
    </w:p>
    <w:p w14:paraId="537AAF46" w14:textId="77777777"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4A303DC" w14:textId="77777777" w:rsidR="00D27997" w:rsidRDefault="00D27997" w:rsidP="00D2799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CD7CE9D" w14:textId="77777777" w:rsidR="00D27997" w:rsidRDefault="00D27997" w:rsidP="00D27997">
      <w:pPr>
        <w:pStyle w:val="B3"/>
        <w:rPr>
          <w:lang w:eastAsia="zh-CN"/>
        </w:rPr>
      </w:pPr>
      <w:r>
        <w:t>B)</w:t>
      </w:r>
      <w:r>
        <w:tab/>
        <w:t xml:space="preserve">for the HTTP PUT/PATCH request, </w:t>
      </w:r>
      <w:r>
        <w:rPr>
          <w:lang w:eastAsia="zh-CN"/>
        </w:rPr>
        <w:t>respond to the AF with either:</w:t>
      </w:r>
    </w:p>
    <w:p w14:paraId="1E1E1FA6" w14:textId="77777777" w:rsidR="00D27997" w:rsidRDefault="00D27997" w:rsidP="00D2799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4B0E924" w14:textId="77777777" w:rsidR="00D27997" w:rsidRDefault="00D27997" w:rsidP="00D27997">
      <w:pPr>
        <w:pStyle w:val="B4"/>
      </w:pPr>
      <w:r>
        <w:t>-</w:t>
      </w:r>
      <w:r>
        <w:tab/>
        <w:t>an HTTP "204 No Content" status code;</w:t>
      </w:r>
    </w:p>
    <w:p w14:paraId="11ECC8A5" w14:textId="77777777" w:rsidR="00D27997" w:rsidRDefault="00D27997" w:rsidP="00D2799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3DA2F1E" w14:textId="77777777" w:rsidR="00D27997" w:rsidRDefault="00D27997" w:rsidP="00D27997">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44E6F30" w14:textId="77777777" w:rsidR="00D27997" w:rsidRDefault="00D27997" w:rsidP="00D2799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00C3D61" w14:textId="77777777" w:rsidR="00D27997" w:rsidRDefault="00D27997" w:rsidP="00D2799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09BB43E" w14:textId="77777777"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105E67B2" w14:textId="77777777"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0BCE1D9" w14:textId="77777777" w:rsidR="00D27997" w:rsidRDefault="00D27997" w:rsidP="00D2799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930EE91" w14:textId="77777777" w:rsidR="00D27997" w:rsidRDefault="00D27997" w:rsidP="00D2799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53CF503" w14:textId="77777777" w:rsidR="00D27997" w:rsidRDefault="00D27997" w:rsidP="00D2799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E9040BE" w14:textId="77777777" w:rsidR="00D27997" w:rsidRDefault="00D27997" w:rsidP="00D2799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F108BE4" w14:textId="77777777" w:rsidR="00D27997" w:rsidRDefault="00D27997" w:rsidP="00D2799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8D3A5FB" w14:textId="77777777" w:rsidR="00D27997" w:rsidRDefault="00D27997" w:rsidP="00D2799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A938DA4" w14:textId="77777777" w:rsidR="00D27997" w:rsidRDefault="00D27997" w:rsidP="00D27997">
      <w:pPr>
        <w:pStyle w:val="B2"/>
      </w:pPr>
      <w:r>
        <w:t>and</w:t>
      </w:r>
    </w:p>
    <w:p w14:paraId="29AD7EEE" w14:textId="77777777" w:rsidR="00D27997" w:rsidRDefault="00D27997" w:rsidP="00D27997">
      <w:pPr>
        <w:pStyle w:val="B2"/>
      </w:pPr>
      <w:r>
        <w:t>6)</w:t>
      </w:r>
      <w:r>
        <w:tab/>
        <w:t>in order to unsubscribe from network slice status reporting:</w:t>
      </w:r>
    </w:p>
    <w:p w14:paraId="7FEB4CB2" w14:textId="77777777" w:rsidR="00D27997" w:rsidRDefault="00D27997" w:rsidP="00D27997">
      <w:pPr>
        <w:pStyle w:val="B3"/>
      </w:pPr>
      <w:r>
        <w:t>A)</w:t>
      </w:r>
      <w:r>
        <w:tab/>
        <w:t>the AF shall either:</w:t>
      </w:r>
    </w:p>
    <w:p w14:paraId="00EA3983"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4ACF8FC"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6AD89D55" w14:textId="77777777" w:rsidR="00D27997" w:rsidRDefault="00D27997" w:rsidP="00D27997">
      <w:pPr>
        <w:pStyle w:val="B3"/>
      </w:pPr>
      <w:r>
        <w:t>and</w:t>
      </w:r>
    </w:p>
    <w:p w14:paraId="1318BDA8" w14:textId="77777777" w:rsidR="00D27997" w:rsidRDefault="00D27997" w:rsidP="00D27997">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73083F7" w14:textId="77777777" w:rsidR="00D27997" w:rsidRDefault="00D27997" w:rsidP="00D27997">
      <w:pPr>
        <w:pStyle w:val="B10"/>
        <w:ind w:left="400" w:hanging="400"/>
      </w:pPr>
      <w:r>
        <w:rPr>
          <w:rFonts w:hint="eastAsia"/>
        </w:rPr>
        <w:t>-</w:t>
      </w:r>
      <w:r>
        <w:rPr>
          <w:lang w:eastAsia="zh-CN"/>
        </w:rPr>
        <w:tab/>
      </w:r>
      <w:r>
        <w:t>if the "enNB1_5G" feature defined in clause 5.3.4 of 3GPP TS 29.122 [4] is supported, then:</w:t>
      </w:r>
    </w:p>
    <w:p w14:paraId="5B435B78" w14:textId="77777777" w:rsidR="00D27997" w:rsidRDefault="00D27997" w:rsidP="00D2799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218E209" w14:textId="77777777" w:rsidR="00D27997" w:rsidRDefault="00D27997" w:rsidP="00D2799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4FA44C22" w14:textId="77777777" w:rsidR="00D27997" w:rsidRDefault="00D27997" w:rsidP="00D27997">
      <w:pPr>
        <w:pStyle w:val="B10"/>
        <w:ind w:left="400" w:hanging="400"/>
      </w:pPr>
      <w:r>
        <w:rPr>
          <w:rFonts w:hint="eastAsia"/>
        </w:rPr>
        <w:t>-</w:t>
      </w:r>
      <w:r>
        <w:rPr>
          <w:lang w:eastAsia="zh-CN"/>
        </w:rPr>
        <w:tab/>
      </w:r>
      <w:r>
        <w:t xml:space="preserve">if the </w:t>
      </w:r>
      <w:bookmarkStart w:id="23" w:name="_Hlk95309043"/>
      <w:r>
        <w:t>"</w:t>
      </w:r>
      <w:bookmarkEnd w:id="23"/>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6D099E86" w14:textId="77777777" w:rsidR="00D27997" w:rsidRDefault="00D27997" w:rsidP="00D2799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25136348" w14:textId="77777777" w:rsidR="00D27997" w:rsidRDefault="00D27997" w:rsidP="00D2799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3D48A82" w14:textId="77777777" w:rsidR="00D27997" w:rsidRDefault="00D27997" w:rsidP="00D2799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D296C3" w14:textId="77777777" w:rsidR="00D27997" w:rsidRDefault="00D27997" w:rsidP="00D2799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8EE824C" w14:textId="77777777" w:rsidR="00D27997" w:rsidRDefault="00D27997" w:rsidP="00D2799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11094DB7" w14:textId="77777777" w:rsidR="00D27997" w:rsidRDefault="00D27997" w:rsidP="00D2799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CF7307C" w14:textId="77777777" w:rsidR="00D27997" w:rsidRDefault="00D27997" w:rsidP="00D2799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20BD812" w14:textId="77777777" w:rsidR="00D27997" w:rsidRDefault="00D27997" w:rsidP="00D2799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B6CE7E8" w14:textId="77777777" w:rsidR="00D27997" w:rsidRDefault="00D27997" w:rsidP="00D2799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5C09800D" w14:textId="77777777" w:rsidR="00D27997" w:rsidRPr="003F510D" w:rsidRDefault="00D27997" w:rsidP="00D2799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3826B94" w14:textId="77777777" w:rsidR="00D27997" w:rsidRDefault="00D27997" w:rsidP="00D2799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6D660C71" w14:textId="77777777" w:rsidR="00D27997" w:rsidRPr="00E74C01" w:rsidRDefault="00D27997" w:rsidP="00D2799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7EF838AB" w14:textId="77777777" w:rsidR="00D27997" w:rsidRDefault="00D27997" w:rsidP="00D2799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3A2EE70" w14:textId="77777777" w:rsidR="00D27997" w:rsidRDefault="00D27997" w:rsidP="00D2799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CA1EAF8" w14:textId="77777777" w:rsidR="00D27997" w:rsidRDefault="00D27997" w:rsidP="00D2799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AC01359" w14:textId="77777777" w:rsidR="00D27997" w:rsidRDefault="00D27997" w:rsidP="00D2799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5B2FC7F" w14:textId="77777777" w:rsidR="00D27997" w:rsidRDefault="00D27997" w:rsidP="00D2799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E8D72B2" w14:textId="77777777" w:rsidR="00D27997" w:rsidRPr="00C9426B" w:rsidRDefault="00D27997" w:rsidP="00D2799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2375F959" w14:textId="77777777" w:rsidR="00D27997" w:rsidRDefault="00D27997" w:rsidP="00D2799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FEB8745" w14:textId="77777777" w:rsidR="00D27997" w:rsidRDefault="00D27997" w:rsidP="00D27997">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09B16E43" w14:textId="77777777" w:rsidR="00D27997" w:rsidRDefault="00D27997" w:rsidP="00D2799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6DFAE1E" w14:textId="77777777" w:rsidR="00D27997" w:rsidRDefault="00D27997" w:rsidP="00D2799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E27B46C" w14:textId="77777777" w:rsidR="00D27997" w:rsidRDefault="00D27997" w:rsidP="00D27997">
      <w:pPr>
        <w:pStyle w:val="B2"/>
        <w:rPr>
          <w:lang w:eastAsia="zh-CN"/>
        </w:rPr>
      </w:pPr>
      <w:r>
        <w:rPr>
          <w:lang w:eastAsia="zh-CN"/>
        </w:rPr>
        <w:t>and</w:t>
      </w:r>
    </w:p>
    <w:p w14:paraId="5441996E" w14:textId="77777777" w:rsidR="00D27997" w:rsidRPr="007C61B5" w:rsidRDefault="00D27997" w:rsidP="00D27997">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73A7F716" w14:textId="77777777" w:rsidR="00D27997" w:rsidRPr="007C61B5" w:rsidRDefault="00D27997" w:rsidP="00D2799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DBEF6F0" w14:textId="77777777" w:rsidR="00D27997" w:rsidRDefault="00D27997" w:rsidP="00D2799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214170C" w14:textId="77777777" w:rsidR="00D27997" w:rsidRPr="003108D4" w:rsidRDefault="00D27997" w:rsidP="00D2799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07C51A9A" w14:textId="77777777" w:rsidR="00D27997" w:rsidRPr="003108D4" w:rsidRDefault="00D27997" w:rsidP="00D27997">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F9A4782" w14:textId="77777777" w:rsidR="00D27997" w:rsidRPr="003108D4" w:rsidRDefault="00D27997" w:rsidP="00D2799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4CB61D98" w14:textId="77777777" w:rsidR="00D27997" w:rsidRPr="0058588A" w:rsidRDefault="00D27997" w:rsidP="00D2799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19A221F" w14:textId="77777777" w:rsidR="00D27997" w:rsidRPr="007C61B5" w:rsidRDefault="00D27997" w:rsidP="00D27997">
      <w:pPr>
        <w:pStyle w:val="B2"/>
      </w:pPr>
      <w:r w:rsidRPr="007C61B5">
        <w:t>-</w:t>
      </w:r>
      <w:r w:rsidRPr="007C61B5">
        <w:tab/>
      </w:r>
      <w:r w:rsidRPr="0058588A">
        <w:t xml:space="preserve">the AF shall send </w:t>
      </w:r>
      <w:r>
        <w:t>either:</w:t>
      </w:r>
    </w:p>
    <w:p w14:paraId="111BA0D5" w14:textId="77777777" w:rsidR="00D27997" w:rsidRDefault="00D27997" w:rsidP="00D2799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BF5CD3D" w14:textId="77777777" w:rsidR="00D27997" w:rsidRPr="007C61B5" w:rsidRDefault="00D27997" w:rsidP="00D2799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FCF9BE7" w14:textId="77777777" w:rsidR="00D27997" w:rsidRDefault="00D27997" w:rsidP="00D2799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6A9CBD04" w14:textId="77777777" w:rsidR="00D27997" w:rsidRPr="0058588A" w:rsidRDefault="00D27997" w:rsidP="00D2799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A0C22F7" w14:textId="77777777" w:rsidR="00D27997" w:rsidRPr="0058588A" w:rsidRDefault="00D27997" w:rsidP="00D2799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EA60F68" w14:textId="77777777" w:rsidR="00D27997" w:rsidRPr="0058588A" w:rsidRDefault="00D27997" w:rsidP="00D2799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3A9F308" w14:textId="77777777" w:rsidR="00D27997" w:rsidRPr="0058588A" w:rsidRDefault="00D27997" w:rsidP="00D2799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9DD431C" w14:textId="77777777" w:rsidR="00D27997" w:rsidRDefault="00D27997" w:rsidP="00D27997">
      <w:pPr>
        <w:pStyle w:val="B2"/>
      </w:pPr>
      <w:r>
        <w:t>and</w:t>
      </w:r>
    </w:p>
    <w:p w14:paraId="486474C5" w14:textId="77777777" w:rsidR="00D27997" w:rsidRPr="0058588A" w:rsidRDefault="00D27997" w:rsidP="00D2799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50E07D1C" w14:textId="77777777" w:rsidR="00D27997" w:rsidRPr="0058588A" w:rsidRDefault="00D27997" w:rsidP="00D2799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F2C8951" w14:textId="77777777" w:rsidR="00D27997" w:rsidRPr="0058588A" w:rsidRDefault="00D27997" w:rsidP="00D2799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A9CC2B6" w14:textId="77777777" w:rsidR="00D27997" w:rsidRPr="0058588A" w:rsidRDefault="00D27997" w:rsidP="00D2799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AE6BB99" w14:textId="77777777" w:rsidR="00D27997" w:rsidRPr="0058588A" w:rsidRDefault="00D27997" w:rsidP="00D2799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B7C39C" w14:textId="77777777" w:rsidR="00D27997" w:rsidRPr="0058588A" w:rsidRDefault="00D27997" w:rsidP="00D27997">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4D80839" w14:textId="77777777" w:rsidR="00D27997" w:rsidRPr="0058588A" w:rsidRDefault="00D27997" w:rsidP="00D2799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EC0304C" w14:textId="77777777" w:rsidR="00D27997" w:rsidRDefault="00D27997" w:rsidP="00D27997">
      <w:pPr>
        <w:pStyle w:val="B10"/>
      </w:pPr>
      <w:r>
        <w:t>and</w:t>
      </w:r>
    </w:p>
    <w:p w14:paraId="6E09B949" w14:textId="77777777" w:rsidR="00D27997" w:rsidRPr="0058588A" w:rsidRDefault="00D27997" w:rsidP="00D2799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06161205" w14:textId="311E759D"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del w:id="24" w:author="Huawei [Abdessamad] 2025-09" w:date="2025-09-17T16:15:00Z">
        <w:r w:rsidDel="00216D03">
          <w:delText>as follows</w:delText>
        </w:r>
      </w:del>
      <w:ins w:id="25" w:author="Huawei [Abdessamad] 2025-09" w:date="2025-09-17T16:15:00Z">
        <w:r w:rsidR="00216D03">
          <w:t>and</w:t>
        </w:r>
      </w:ins>
      <w:r>
        <w:t>:</w:t>
      </w:r>
    </w:p>
    <w:p w14:paraId="17BDFDE5"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EC1F6E1" w14:textId="6A7DA3E0" w:rsidR="00D27997" w:rsidRDefault="00D27997" w:rsidP="00D27997">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ins w:id="26" w:author="Huawei [Abdessamad] 2025-09" w:date="2025-09-17T16:16:00Z">
        <w:r w:rsidR="00216D03" w:rsidRPr="005C3968">
          <w:t>(</w:t>
        </w:r>
        <w:r w:rsidR="00216D03">
          <w:t>and/</w:t>
        </w:r>
        <w:r w:rsidR="00216D03" w:rsidRPr="005C3968">
          <w:t xml:space="preserve">or </w:t>
        </w:r>
        <w:r w:rsidR="00216D03">
          <w:t xml:space="preserve">an array element of </w:t>
        </w:r>
        <w:r w:rsidR="00216D03" w:rsidRPr="005C3968">
          <w:t>the "</w:t>
        </w:r>
        <w:proofErr w:type="spellStart"/>
        <w:r w:rsidR="00216D03" w:rsidRPr="005C3968">
          <w:t>addnMonTypes</w:t>
        </w:r>
        <w:proofErr w:type="spellEnd"/>
        <w:r w:rsidR="00216D03" w:rsidRPr="005C3968">
          <w:t>" attribute)</w:t>
        </w:r>
        <w:r w:rsidR="00216D03">
          <w:t xml:space="preserve"> </w:t>
        </w:r>
      </w:ins>
      <w:r>
        <w:rPr>
          <w:lang w:eastAsia="zh-CN"/>
        </w:rPr>
        <w:t xml:space="preserve">shall be set to </w:t>
      </w:r>
      <w:del w:id="27" w:author="Huawei [Abdessamad] 2025-09" w:date="2025-09-17T16:16:00Z">
        <w:r w:rsidDel="00216D03">
          <w:rPr>
            <w:lang w:eastAsia="zh-CN"/>
          </w:rPr>
          <w:delText xml:space="preserve">either </w:delText>
        </w:r>
      </w:del>
      <w:r w:rsidRPr="0058588A">
        <w:t>"</w:t>
      </w:r>
      <w:r>
        <w:t>UE_ENERGY</w:t>
      </w:r>
      <w:r w:rsidRPr="0058588A">
        <w:t>"</w:t>
      </w:r>
      <w:r>
        <w:t xml:space="preserve">, </w:t>
      </w:r>
      <w:r w:rsidRPr="00260771">
        <w:t>"</w:t>
      </w:r>
      <w:r>
        <w:t>PDU_SESSION_ENERGY</w:t>
      </w:r>
      <w:r w:rsidRPr="00260771">
        <w:t>"</w:t>
      </w:r>
      <w:r>
        <w:t xml:space="preserve">, "UE_SNSSAI_ENERGY" </w:t>
      </w:r>
      <w:ins w:id="28" w:author="Huawei [Abdessamad] 2025-09" w:date="2025-09-17T16:16:00Z">
        <w:r w:rsidR="00216D03">
          <w:t>and/</w:t>
        </w:r>
      </w:ins>
      <w:r>
        <w:t xml:space="preserve">or </w:t>
      </w:r>
      <w:r w:rsidRPr="003E2DC0">
        <w:t>"</w:t>
      </w:r>
      <w:r>
        <w:t>SERVICE</w:t>
      </w:r>
      <w:r w:rsidRPr="003E2DC0">
        <w:t>_</w:t>
      </w:r>
      <w:r>
        <w:t>DATA</w:t>
      </w:r>
      <w:r w:rsidRPr="003E2DC0">
        <w:t>_ENERGY"</w:t>
      </w:r>
      <w:r>
        <w:rPr>
          <w:lang w:eastAsia="zh-CN"/>
        </w:rPr>
        <w:t>;</w:t>
      </w:r>
    </w:p>
    <w:p w14:paraId="22291AE3" w14:textId="77777777" w:rsidR="00D27997" w:rsidRDefault="00D27997" w:rsidP="00D27997">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1DF947C4" w14:textId="4BB92E9C" w:rsidR="00D27997" w:rsidRDefault="00D27997" w:rsidP="00D27997">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ins w:id="29" w:author="Huawei [Abdessamad] 2025-09" w:date="2025-09-17T16:19:00Z">
        <w:r w:rsidR="00BC4FBA" w:rsidRPr="005C3968">
          <w:t>(</w:t>
        </w:r>
        <w:r w:rsidR="00BC4FBA">
          <w:t>and/</w:t>
        </w:r>
        <w:r w:rsidR="00BC4FBA" w:rsidRPr="005C3968">
          <w:t xml:space="preserve">or </w:t>
        </w:r>
        <w:r w:rsidR="00BC4FBA">
          <w:t xml:space="preserve">an array element of </w:t>
        </w:r>
        <w:r w:rsidR="00BC4FBA" w:rsidRPr="005C3968">
          <w:t>the "</w:t>
        </w:r>
        <w:proofErr w:type="spellStart"/>
        <w:r w:rsidR="00BC4FBA" w:rsidRPr="005C3968">
          <w:t>addnMonTypes</w:t>
        </w:r>
        <w:proofErr w:type="spellEnd"/>
        <w:r w:rsidR="00BC4FBA" w:rsidRPr="005C3968">
          <w:t>" attribute)</w:t>
        </w:r>
        <w:r w:rsidR="00BC4FBA">
          <w:t xml:space="preserve"> </w:t>
        </w:r>
      </w:ins>
      <w:r>
        <w:t xml:space="preserve">is set to "PDU_SESSION_ENERGY" </w:t>
      </w:r>
      <w:ins w:id="30" w:author="Huawei [Abdessamad] 2025-09" w:date="2025-09-17T16:19:00Z">
        <w:r w:rsidR="00BC4FBA">
          <w:t>and/</w:t>
        </w:r>
      </w:ins>
      <w:r>
        <w:t>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w:t>
      </w:r>
      <w:del w:id="31" w:author="Huawei [Abdessamad] 2025-09" w:date="2025-09-17T16:19:00Z">
        <w:r w:rsidDel="00263F13">
          <w:delText>,</w:delText>
        </w:r>
      </w:del>
      <w:r>
        <w:t xml:space="preserve"> or both shall be provided</w:t>
      </w:r>
      <w:r>
        <w:rPr>
          <w:lang w:eastAsia="zh-CN"/>
        </w:rPr>
        <w:t>;</w:t>
      </w:r>
    </w:p>
    <w:p w14:paraId="7F42E0BF" w14:textId="77147EC3" w:rsidR="00D27997" w:rsidRDefault="00D27997" w:rsidP="00D27997">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ins w:id="32"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t>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3B50895" w14:textId="29BC0337" w:rsidR="00D27997" w:rsidRDefault="00CA4DD0" w:rsidP="00D27997">
      <w:pPr>
        <w:pStyle w:val="B4"/>
        <w:rPr>
          <w:lang w:eastAsia="zh-CN"/>
        </w:rPr>
      </w:pPr>
      <w:ins w:id="33" w:author="Huawei [Abdessamad] 2025-10" w:date="2025-10-13T18:39:00Z">
        <w:r>
          <w:rPr>
            <w:lang w:eastAsia="zh-CN"/>
          </w:rPr>
          <w:t>g</w:t>
        </w:r>
      </w:ins>
      <w:del w:id="34" w:author="Huawei [Abdessamad] 2025-10" w:date="2025-10-13T18:39:00Z">
        <w:r w:rsidR="00D27997" w:rsidDel="00CA4DD0">
          <w:rPr>
            <w:lang w:eastAsia="zh-CN"/>
          </w:rPr>
          <w:delText>e</w:delText>
        </w:r>
      </w:del>
      <w:r w:rsidR="00D27997">
        <w:rPr>
          <w:lang w:eastAsia="zh-CN"/>
        </w:rPr>
        <w:t>)</w:t>
      </w:r>
      <w:r w:rsidR="00D27997">
        <w:rPr>
          <w:lang w:eastAsia="zh-CN"/>
        </w:rPr>
        <w:tab/>
        <w:t xml:space="preserve">if the </w:t>
      </w:r>
      <w:r w:rsidR="00D27997">
        <w:t>value of the "</w:t>
      </w:r>
      <w:proofErr w:type="spellStart"/>
      <w:r w:rsidR="00D27997">
        <w:t>monitoringType</w:t>
      </w:r>
      <w:proofErr w:type="spellEnd"/>
      <w:r w:rsidR="00D27997">
        <w:t xml:space="preserve">" attribute </w:t>
      </w:r>
      <w:ins w:id="35"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rsidR="00D27997">
        <w:t>is set to "UE_SNSSAI_ENERGY"</w:t>
      </w:r>
      <w:r w:rsidR="00D27997" w:rsidRPr="000A0A5F">
        <w:t xml:space="preserve">, </w:t>
      </w:r>
      <w:r w:rsidR="00D27997">
        <w:t>then the</w:t>
      </w:r>
      <w:r w:rsidR="00D27997" w:rsidRPr="000A0A5F">
        <w:t xml:space="preserve"> "</w:t>
      </w:r>
      <w:proofErr w:type="spellStart"/>
      <w:r w:rsidR="00D27997" w:rsidRPr="000A0A5F">
        <w:t>snssai</w:t>
      </w:r>
      <w:proofErr w:type="spellEnd"/>
      <w:r w:rsidR="00D27997" w:rsidRPr="000A0A5F">
        <w:t xml:space="preserve">" </w:t>
      </w:r>
      <w:r w:rsidR="00D27997">
        <w:t>attribute containing the target network slice shall be provided</w:t>
      </w:r>
      <w:r w:rsidR="00D27997">
        <w:rPr>
          <w:lang w:eastAsia="zh-CN"/>
        </w:rPr>
        <w:t>;</w:t>
      </w:r>
    </w:p>
    <w:p w14:paraId="39981769" w14:textId="0199A37C" w:rsidR="00263F13" w:rsidRDefault="00CA4DD0" w:rsidP="00263F13">
      <w:pPr>
        <w:pStyle w:val="B4"/>
        <w:rPr>
          <w:ins w:id="36" w:author="Huawei [Abdessamad] 2025-09" w:date="2025-09-17T16:20:00Z"/>
          <w:lang w:eastAsia="zh-CN"/>
        </w:rPr>
      </w:pPr>
      <w:ins w:id="37" w:author="Huawei [Abdessamad] 2025-10" w:date="2025-10-13T18:39:00Z">
        <w:r>
          <w:t>f</w:t>
        </w:r>
      </w:ins>
      <w:ins w:id="38" w:author="Huawei [Abdessamad] 2025-09" w:date="2025-09-17T16:20:00Z">
        <w:r w:rsidR="00263F13">
          <w:t>)</w:t>
        </w:r>
        <w:r w:rsidR="00263F13">
          <w:tab/>
        </w:r>
        <w:r w:rsidR="00263F13">
          <w:rPr>
            <w:lang w:eastAsia="zh-CN"/>
          </w:rPr>
          <w:t>the reporting time window within the "</w:t>
        </w:r>
        <w:proofErr w:type="spellStart"/>
        <w:r w:rsidR="00263F13" w:rsidRPr="00A16E30">
          <w:rPr>
            <w:lang w:eastAsia="zh-CN"/>
          </w:rPr>
          <w:t>repTimePeriod</w:t>
        </w:r>
        <w:proofErr w:type="spellEnd"/>
        <w:r w:rsidR="00263F13">
          <w:rPr>
            <w:lang w:eastAsia="zh-CN"/>
          </w:rPr>
          <w:t>" attribute may be provided;</w:t>
        </w:r>
      </w:ins>
    </w:p>
    <w:p w14:paraId="13170616" w14:textId="6AE11C87" w:rsidR="00D27997" w:rsidRDefault="00FE2332" w:rsidP="00D27997">
      <w:pPr>
        <w:pStyle w:val="B4"/>
        <w:rPr>
          <w:lang w:eastAsia="zh-CN"/>
        </w:rPr>
      </w:pPr>
      <w:ins w:id="39" w:author="Huawei [Abdessamad] 2025-10" w:date="2025-10-13T18:48:00Z">
        <w:r>
          <w:t>g</w:t>
        </w:r>
      </w:ins>
      <w:del w:id="40" w:author="Huawei [Abdessamad] 2025-10" w:date="2025-10-13T18:48:00Z">
        <w:r w:rsidR="00D27997" w:rsidDel="00FE2332">
          <w:delText>f</w:delText>
        </w:r>
      </w:del>
      <w:r w:rsidR="00D27997">
        <w:t>)</w:t>
      </w:r>
      <w:r w:rsidR="00D27997">
        <w:tab/>
        <w:t>if immediate reporting</w:t>
      </w:r>
      <w:r w:rsidR="00D27997">
        <w:rPr>
          <w:lang w:eastAsia="zh-CN"/>
        </w:rPr>
        <w:t xml:space="preserve"> of the current Energy Consumption Information is </w:t>
      </w:r>
      <w:ins w:id="41" w:author="Huawei [Abdessamad] 2025-09" w:date="2025-09-17T16:21:00Z">
        <w:r w:rsidR="00263F13">
          <w:rPr>
            <w:lang w:eastAsia="zh-CN"/>
          </w:rPr>
          <w:t>requested</w:t>
        </w:r>
      </w:ins>
      <w:del w:id="42" w:author="Huawei [Abdessamad] 2025-09" w:date="2025-09-17T16:21:00Z">
        <w:r w:rsidR="00D27997" w:rsidDel="00263F13">
          <w:rPr>
            <w:lang w:eastAsia="zh-CN"/>
          </w:rPr>
          <w:delText>required</w:delText>
        </w:r>
      </w:del>
      <w:r w:rsidR="00D27997">
        <w:rPr>
          <w:lang w:eastAsia="zh-CN"/>
        </w:rPr>
        <w:t>, the "</w:t>
      </w:r>
      <w:proofErr w:type="spellStart"/>
      <w:r w:rsidR="00D27997">
        <w:rPr>
          <w:noProof/>
          <w:lang w:eastAsia="zh-CN"/>
        </w:rPr>
        <w:t>immediateRep</w:t>
      </w:r>
      <w:proofErr w:type="spellEnd"/>
      <w:r w:rsidR="00D27997">
        <w:rPr>
          <w:lang w:eastAsia="zh-CN"/>
        </w:rPr>
        <w:t>" attribute shall be provided and set to "true";</w:t>
      </w:r>
    </w:p>
    <w:p w14:paraId="7551382E" w14:textId="3F79AABE" w:rsidR="00D27997" w:rsidDel="00263F13" w:rsidRDefault="00D27997" w:rsidP="00D27997">
      <w:pPr>
        <w:pStyle w:val="B4"/>
        <w:rPr>
          <w:del w:id="43" w:author="Huawei [Abdessamad] 2025-09" w:date="2025-09-17T16:20:00Z"/>
          <w:lang w:eastAsia="zh-CN"/>
        </w:rPr>
      </w:pPr>
      <w:del w:id="44" w:author="Huawei [Abdessamad] 2025-09" w:date="2025-09-17T16:20:00Z">
        <w:r w:rsidDel="00263F13">
          <w:delText>g)</w:delText>
        </w:r>
        <w:r w:rsidDel="00263F13">
          <w:tab/>
        </w:r>
        <w:r w:rsidDel="00263F13">
          <w:rPr>
            <w:lang w:eastAsia="zh-CN"/>
          </w:rPr>
          <w:delText>the reporting time window within the "</w:delText>
        </w:r>
        <w:r w:rsidRPr="00A16E30" w:rsidDel="00263F13">
          <w:rPr>
            <w:lang w:eastAsia="zh-CN"/>
          </w:rPr>
          <w:delText>repTimePeriod</w:delText>
        </w:r>
        <w:r w:rsidDel="00263F13">
          <w:rPr>
            <w:lang w:eastAsia="zh-CN"/>
          </w:rPr>
          <w:delText>" attribute may be provided;</w:delText>
        </w:r>
      </w:del>
    </w:p>
    <w:p w14:paraId="47E533C6" w14:textId="6ADB72B0" w:rsidR="00D27997" w:rsidRDefault="00D27997" w:rsidP="00D27997">
      <w:pPr>
        <w:pStyle w:val="B4"/>
        <w:rPr>
          <w:lang w:eastAsia="zh-CN"/>
        </w:rPr>
      </w:pPr>
      <w:r>
        <w:t>h)</w:t>
      </w:r>
      <w:r>
        <w:tab/>
      </w:r>
      <w:r>
        <w:rPr>
          <w:lang w:eastAsia="zh-CN"/>
        </w:rPr>
        <w:t xml:space="preserve">if one-time </w:t>
      </w:r>
      <w:ins w:id="45" w:author="Huawei [Abdessamad] 2025-09" w:date="2025-09-17T16:20:00Z">
        <w:r w:rsidR="00263F13">
          <w:rPr>
            <w:lang w:eastAsia="zh-CN"/>
          </w:rPr>
          <w:t xml:space="preserve">immediate </w:t>
        </w:r>
      </w:ins>
      <w:r>
        <w:rPr>
          <w:lang w:eastAsia="zh-CN"/>
        </w:rPr>
        <w:t xml:space="preserve">reporting </w:t>
      </w:r>
      <w:r>
        <w:t>of the current network slice status information</w:t>
      </w:r>
      <w:r>
        <w:rPr>
          <w:lang w:eastAsia="zh-CN"/>
        </w:rPr>
        <w:t xml:space="preserve">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 and the "</w:t>
      </w:r>
      <w:proofErr w:type="spellStart"/>
      <w:r w:rsidRPr="00A16E30">
        <w:rPr>
          <w:lang w:eastAsia="zh-CN"/>
        </w:rPr>
        <w:t>repTimePeriod</w:t>
      </w:r>
      <w:proofErr w:type="spellEnd"/>
      <w:r>
        <w:rPr>
          <w:lang w:eastAsia="zh-CN"/>
        </w:rPr>
        <w:t>" attribute shall be provided; and</w:t>
      </w:r>
    </w:p>
    <w:p w14:paraId="3EFFFE88" w14:textId="77777777" w:rsidR="00D27997" w:rsidRDefault="00D27997" w:rsidP="00D27997">
      <w:pPr>
        <w:pStyle w:val="B4"/>
        <w:rPr>
          <w:lang w:eastAsia="zh-CN"/>
        </w:rPr>
      </w:pPr>
      <w:r>
        <w:t>i)</w:t>
      </w:r>
      <w:r>
        <w:tab/>
      </w:r>
      <w:r>
        <w:rPr>
          <w:lang w:eastAsia="zh-CN"/>
        </w:rPr>
        <w:t xml:space="preserve">if one-time reporting is not requested, then </w:t>
      </w:r>
      <w:r>
        <w:t>either:</w:t>
      </w:r>
    </w:p>
    <w:p w14:paraId="7DD48BCF" w14:textId="77777777" w:rsidR="00D27997" w:rsidRDefault="00D27997" w:rsidP="00D27997">
      <w:pPr>
        <w:pStyle w:val="B5"/>
      </w:pPr>
      <w:r>
        <w:rPr>
          <w:lang w:eastAsia="zh-CN"/>
        </w:rPr>
        <w:t>i)</w:t>
      </w:r>
      <w:r>
        <w:rPr>
          <w:lang w:eastAsia="zh-CN"/>
        </w:rPr>
        <w:tab/>
        <w:t>the energy threshold(s) within the "</w:t>
      </w:r>
      <w:proofErr w:type="spellStart"/>
      <w:r>
        <w:rPr>
          <w:noProof/>
          <w:lang w:eastAsia="zh-CN"/>
        </w:rPr>
        <w:t>enrgRepThres</w:t>
      </w:r>
      <w:proofErr w:type="spellEnd"/>
      <w:r>
        <w:rPr>
          <w:lang w:eastAsia="zh-CN"/>
        </w:rPr>
        <w:t>" attribute shall be provided, if threshold-based reporting is requested</w:t>
      </w:r>
      <w:r>
        <w:rPr>
          <w:rFonts w:cs="Arial"/>
          <w:szCs w:val="18"/>
          <w:lang w:eastAsia="zh-CN"/>
        </w:rPr>
        <w:t>; or</w:t>
      </w:r>
    </w:p>
    <w:p w14:paraId="5E046D52" w14:textId="77777777" w:rsidR="00D27997" w:rsidRDefault="00D27997" w:rsidP="00D27997">
      <w:pPr>
        <w:pStyle w:val="B5"/>
      </w:pPr>
      <w:r>
        <w:rPr>
          <w:lang w:eastAsia="zh-CN"/>
        </w:rPr>
        <w:t>ii)</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is requested</w:t>
      </w:r>
      <w:r>
        <w:rPr>
          <w:rFonts w:cs="Arial"/>
          <w:szCs w:val="18"/>
          <w:lang w:eastAsia="zh-CN"/>
        </w:rPr>
        <w:t>;</w:t>
      </w:r>
    </w:p>
    <w:p w14:paraId="6AE2DCFF" w14:textId="5656BDA9" w:rsidR="00D27997" w:rsidRDefault="00D27997" w:rsidP="00D27997">
      <w:pPr>
        <w:pStyle w:val="B2"/>
      </w:pPr>
      <w:r>
        <w:t>2)</w:t>
      </w:r>
      <w:r>
        <w:tab/>
      </w:r>
      <w:ins w:id="46" w:author="Huawei [Abdessamad] 2025-10" w:date="2025-10-16T19:11:00Z">
        <w:r w:rsidR="00251DFB">
          <w:t xml:space="preserve">if needed, </w:t>
        </w:r>
      </w:ins>
      <w:r>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1C45064B" w14:textId="77777777" w:rsidR="00D27997" w:rsidRPr="00C9426B" w:rsidRDefault="00D27997" w:rsidP="00D27997">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F0F3534" w14:textId="4F57FB64" w:rsidR="00D27997" w:rsidRDefault="00D27997" w:rsidP="00D27997">
      <w:pPr>
        <w:pStyle w:val="B3"/>
      </w:pPr>
      <w:r>
        <w:lastRenderedPageBreak/>
        <w:t>A)</w:t>
      </w:r>
      <w:r>
        <w:tab/>
      </w:r>
      <w:r>
        <w:rPr>
          <w:lang w:eastAsia="zh-CN"/>
        </w:rPr>
        <w:t>for the HTTP POST request,</w:t>
      </w:r>
      <w:r>
        <w:t xml:space="preserve"> respond to the AF as defined in clause 5.3.3.2.3.4 of 3GPP TS 29.122 [4] with either</w:t>
      </w:r>
      <w:ins w:id="47" w:author="Huawei [Abdessamad] 2025-09" w:date="2025-09-17T16:22:00Z">
        <w:r w:rsidR="004D03ED">
          <w:t>:</w:t>
        </w:r>
      </w:ins>
      <w:del w:id="48" w:author="Huawei [Abdessamad] 2025-09" w:date="2025-09-17T16:22:00Z">
        <w:r w:rsidDel="004D03ED">
          <w:delText>;</w:delText>
        </w:r>
      </w:del>
    </w:p>
    <w:p w14:paraId="2578CA15" w14:textId="5ED6F815"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ins w:id="49" w:author="Huawei [Abdessamad] 2025-09" w:date="2025-09-17T16:23:00Z">
        <w:r w:rsidR="004D03ED">
          <w:t>,</w:t>
        </w:r>
      </w:ins>
      <w:del w:id="50" w:author="Huawei [Abdessamad] 2025-09" w:date="2025-09-17T16:23:00Z">
        <w:r w:rsidDel="004D03ED">
          <w:delText>.</w:delText>
        </w:r>
      </w:del>
      <w:r w:rsidRPr="0044045E">
        <w:rPr>
          <w:noProof/>
        </w:rPr>
        <w:t xml:space="preserve"> </w:t>
      </w:r>
      <w:ins w:id="51" w:author="Huawei [Abdessamad] 2025-09" w:date="2025-09-17T16:23:00Z">
        <w:r w:rsidR="004D03ED">
          <w:rPr>
            <w:noProof/>
          </w:rPr>
          <w:t xml:space="preserve">and if available and </w:t>
        </w:r>
      </w:ins>
      <w:ins w:id="52" w:author="Huawei [Abdessamad] 2025-09" w:date="2025-09-17T16:26:00Z">
        <w:r w:rsidR="00924BBB">
          <w:t>immediate reporting was requested in</w:t>
        </w:r>
      </w:ins>
      <w:ins w:id="53" w:author="Huawei [Abdessamad] 2025-09" w:date="2025-09-17T16:23:00Z">
        <w:r w:rsidR="004D03ED">
          <w:rPr>
            <w:lang w:eastAsia="zh-CN"/>
          </w:rPr>
          <w:t xml:space="preserve"> the corresponding </w:t>
        </w:r>
      </w:ins>
      <w:ins w:id="54" w:author="Huawei [Abdessamad] 2025-09" w:date="2025-09-17T16:26:00Z">
        <w:r w:rsidR="00924BBB">
          <w:rPr>
            <w:lang w:eastAsia="zh-CN"/>
          </w:rPr>
          <w:t xml:space="preserve">subscription creation </w:t>
        </w:r>
      </w:ins>
      <w:ins w:id="55" w:author="Huawei [Abdessamad] 2025-09" w:date="2025-09-17T16:23:00Z">
        <w:r w:rsidR="004D03ED">
          <w:rPr>
            <w:lang w:eastAsia="zh-CN"/>
          </w:rPr>
          <w:t>request</w:t>
        </w:r>
        <w:r w:rsidR="004D03ED">
          <w:rPr>
            <w:noProof/>
          </w:rPr>
          <w:t xml:space="preserve">, </w:t>
        </w:r>
      </w:ins>
      <w:del w:id="56" w:author="Huawei [Abdessamad] 2025-09" w:date="2025-09-17T16:24:00Z">
        <w:r w:rsidDel="004D03ED">
          <w:rPr>
            <w:noProof/>
          </w:rPr>
          <w:delText xml:space="preserve">The NEF shall </w:delText>
        </w:r>
      </w:del>
      <w:r>
        <w:rPr>
          <w:noProof/>
        </w:rPr>
        <w:t xml:space="preserve">include </w:t>
      </w:r>
      <w:ins w:id="57" w:author="Huawei [Abdessamad] 2025-09" w:date="2025-09-17T16:25:00Z">
        <w:r w:rsidR="00924BBB">
          <w:rPr>
            <w:noProof/>
          </w:rPr>
          <w:t xml:space="preserve">within the </w:t>
        </w:r>
        <w:proofErr w:type="spellStart"/>
        <w:r w:rsidR="00924BBB" w:rsidRPr="00662218">
          <w:t>MonitoringEventSubscription</w:t>
        </w:r>
        <w:proofErr w:type="spellEnd"/>
        <w:r w:rsidR="00924BBB">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58" w:author="Huawei [Abdessamad] 2025-09" w:date="2025-09-17T16:35:00Z">
        <w:r w:rsidR="00F774D1" w:rsidRPr="00F774D1">
          <w:rPr>
            <w:lang w:eastAsia="zh-CN"/>
          </w:rPr>
          <w:t xml:space="preserve"> </w:t>
        </w:r>
        <w:r w:rsidR="00F774D1">
          <w:rPr>
            <w:lang w:eastAsia="zh-CN"/>
          </w:rPr>
          <w:t>and/or the "</w:t>
        </w:r>
        <w:proofErr w:type="spellStart"/>
        <w:r w:rsidR="00F774D1" w:rsidRPr="000A0A5F">
          <w:rPr>
            <w:lang w:eastAsia="zh-CN"/>
          </w:rPr>
          <w:t>add</w:t>
        </w:r>
        <w:r w:rsidR="00F774D1" w:rsidRPr="000A0A5F">
          <w:rPr>
            <w:rFonts w:hint="eastAsia"/>
            <w:lang w:eastAsia="zh-CN"/>
          </w:rPr>
          <w:t>n</w:t>
        </w:r>
        <w:r w:rsidR="00F774D1" w:rsidRPr="000A0A5F">
          <w:rPr>
            <w:lang w:eastAsia="zh-CN"/>
          </w:rPr>
          <w:t>Mon</w:t>
        </w:r>
        <w:r w:rsidR="00F774D1" w:rsidRPr="000A0A5F">
          <w:t>EventReports</w:t>
        </w:r>
        <w:proofErr w:type="spellEnd"/>
        <w:r w:rsidR="00F774D1">
          <w:t>" attribute</w:t>
        </w:r>
      </w:ins>
      <w:del w:id="59" w:author="Huawei [Abdessamad] 2025-09" w:date="2025-09-17T16:24:00Z">
        <w:r w:rsidDel="00C63F85">
          <w:rPr>
            <w:lang w:eastAsia="zh-CN"/>
          </w:rPr>
          <w:delText xml:space="preserve">, </w:delText>
        </w:r>
        <w:r w:rsidDel="00C63F85">
          <w:delText xml:space="preserve">if available and the </w:delText>
        </w:r>
        <w:r w:rsidDel="00C63F85">
          <w:rPr>
            <w:lang w:eastAsia="zh-CN"/>
          </w:rPr>
          <w:delText>"</w:delText>
        </w:r>
        <w:r w:rsidDel="00C63F85">
          <w:rPr>
            <w:noProof/>
            <w:lang w:eastAsia="zh-CN"/>
          </w:rPr>
          <w:delText>immediateRep</w:delText>
        </w:r>
        <w:r w:rsidDel="00C63F85">
          <w:rPr>
            <w:lang w:eastAsia="zh-CN"/>
          </w:rPr>
          <w:delText>" attribute was provided and set to "true" in the corresponding request</w:delText>
        </w:r>
      </w:del>
      <w:r>
        <w:t>; or</w:t>
      </w:r>
    </w:p>
    <w:p w14:paraId="25ED5854" w14:textId="3FF954C4" w:rsidR="00D27997" w:rsidRDefault="00D27997" w:rsidP="00D27997">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w:t>
      </w:r>
      <w:del w:id="60" w:author="Huawei [Abdessamad] 2025-09" w:date="2025-09-17T16:24:00Z">
        <w:r w:rsidDel="00F71FF7">
          <w:rPr>
            <w:lang w:eastAsia="zh-CN"/>
          </w:rPr>
          <w:delText xml:space="preserve">the corresponding request is a </w:delText>
        </w:r>
      </w:del>
      <w:ins w:id="61" w:author="Huawei [Abdessamad] 2025-09" w:date="2025-09-18T10:55:00Z">
        <w:r w:rsidR="00322A20">
          <w:rPr>
            <w:lang w:eastAsia="zh-CN"/>
          </w:rPr>
          <w:t xml:space="preserve">available and </w:t>
        </w:r>
      </w:ins>
      <w:r>
        <w:rPr>
          <w:lang w:eastAsia="zh-CN"/>
        </w:rPr>
        <w:t xml:space="preserve">one-time </w:t>
      </w:r>
      <w:ins w:id="62" w:author="Huawei [Abdessamad] 2025-09" w:date="2025-09-17T16:24:00Z">
        <w:r w:rsidR="009E35DA">
          <w:rPr>
            <w:lang w:eastAsia="zh-CN"/>
          </w:rPr>
          <w:t xml:space="preserve">immediate </w:t>
        </w:r>
      </w:ins>
      <w:r>
        <w:rPr>
          <w:lang w:eastAsia="zh-CN"/>
        </w:rPr>
        <w:t xml:space="preserve">reporting </w:t>
      </w:r>
      <w:ins w:id="63" w:author="Huawei [Abdessamad] 2025-09" w:date="2025-09-17T16:25:00Z">
        <w:r w:rsidR="00F71FF7">
          <w:rPr>
            <w:lang w:eastAsia="zh-CN"/>
          </w:rPr>
          <w:t xml:space="preserve">was </w:t>
        </w:r>
      </w:ins>
      <w:r>
        <w:rPr>
          <w:lang w:eastAsia="zh-CN"/>
        </w:rPr>
        <w:t>request</w:t>
      </w:r>
      <w:ins w:id="64" w:author="Huawei [Abdessamad] 2025-09" w:date="2025-09-17T16:25:00Z">
        <w:r w:rsidR="00F71FF7">
          <w:rPr>
            <w:lang w:eastAsia="zh-CN"/>
          </w:rPr>
          <w:t>ed in the corresponding subscription</w:t>
        </w:r>
      </w:ins>
      <w:del w:id="65" w:author="Huawei [Abdessamad] 2025-09" w:date="2025-09-17T16:24:00Z">
        <w:r w:rsidDel="00DB179F">
          <w:rPr>
            <w:lang w:eastAsia="zh-CN"/>
          </w:rPr>
          <w:delText xml:space="preserve"> with</w:delText>
        </w:r>
        <w:r w:rsidDel="00DB179F">
          <w:delText xml:space="preserve"> the </w:delText>
        </w:r>
        <w:r w:rsidDel="00DB179F">
          <w:rPr>
            <w:lang w:eastAsia="zh-CN"/>
          </w:rPr>
          <w:delText>"</w:delText>
        </w:r>
        <w:r w:rsidDel="00DB179F">
          <w:rPr>
            <w:noProof/>
            <w:lang w:eastAsia="zh-CN"/>
          </w:rPr>
          <w:delText>immediateRep</w:delText>
        </w:r>
        <w:r w:rsidDel="00DB179F">
          <w:rPr>
            <w:lang w:eastAsia="zh-CN"/>
          </w:rPr>
          <w:delText>" attribute set to "true"</w:delText>
        </w:r>
      </w:del>
      <w:ins w:id="66" w:author="Huawei [Abdessamad] 2025-09" w:date="2025-09-18T10:56:00Z">
        <w:r w:rsidR="008C171D">
          <w:rPr>
            <w:lang w:eastAsia="zh-CN"/>
          </w:rPr>
          <w:t xml:space="preserve">, and </w:t>
        </w:r>
      </w:ins>
      <w:ins w:id="67" w:author="Huawei [Abdessamad] 2025-09" w:date="2025-09-18T10:57:00Z">
        <w:r w:rsidR="00B02D8F">
          <w:rPr>
            <w:lang w:eastAsia="zh-CN"/>
          </w:rPr>
          <w:t>not create</w:t>
        </w:r>
        <w:r w:rsidR="008E4333">
          <w:rPr>
            <w:lang w:eastAsia="zh-CN"/>
          </w:rPr>
          <w:t xml:space="preserve"> </w:t>
        </w:r>
      </w:ins>
      <w:ins w:id="68" w:author="Huawei [Abdessamad] 2025-09" w:date="2025-09-18T10:56:00Z">
        <w:r w:rsidR="008C171D">
          <w:rPr>
            <w:lang w:eastAsia="zh-CN"/>
          </w:rPr>
          <w:t xml:space="preserve">the subscription to the </w:t>
        </w:r>
        <w:r w:rsidR="008E4333">
          <w:rPr>
            <w:lang w:eastAsia="zh-CN"/>
          </w:rPr>
          <w:t xml:space="preserve">requested </w:t>
        </w:r>
      </w:ins>
      <w:ins w:id="69" w:author="Huawei [Abdessamad] 2025-09" w:date="2025-09-18T11:01:00Z">
        <w:r w:rsidR="00B84434">
          <w:t>Energy consumption information</w:t>
        </w:r>
        <w:r w:rsidR="00B84434">
          <w:rPr>
            <w:lang w:eastAsia="zh-CN"/>
          </w:rPr>
          <w:t xml:space="preserve"> related event(s)</w:t>
        </w:r>
      </w:ins>
      <w:r>
        <w:t>;</w:t>
      </w:r>
    </w:p>
    <w:p w14:paraId="1D625A0C" w14:textId="2A6985D5" w:rsidR="00D27997" w:rsidRDefault="00D27997" w:rsidP="00D27997">
      <w:pPr>
        <w:pStyle w:val="B3"/>
        <w:rPr>
          <w:lang w:eastAsia="zh-CN"/>
        </w:rPr>
      </w:pPr>
      <w:r>
        <w:t>B)</w:t>
      </w:r>
      <w:r>
        <w:tab/>
        <w:t xml:space="preserve">for the HTTP PUT/PATCH request, </w:t>
      </w:r>
      <w:r>
        <w:rPr>
          <w:lang w:eastAsia="zh-CN"/>
        </w:rPr>
        <w:t>respond to the AF with either:</w:t>
      </w:r>
    </w:p>
    <w:p w14:paraId="3C4B0719" w14:textId="41CB721B" w:rsidR="00322A20" w:rsidRDefault="00D27997" w:rsidP="00D27997">
      <w:pPr>
        <w:pStyle w:val="B4"/>
        <w:rPr>
          <w:ins w:id="70" w:author="Huawei [Abdessamad] 2025-09" w:date="2025-09-18T10:53:00Z"/>
          <w:lang w:eastAsia="zh-CN"/>
        </w:rPr>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w:t>
      </w:r>
      <w:del w:id="71" w:author="Huawei [Abdessamad] 2025-09" w:date="2025-09-17T16:25:00Z">
        <w:r w:rsidDel="00924BBB">
          <w:delText xml:space="preserve">a </w:delText>
        </w:r>
      </w:del>
      <w:ins w:id="72" w:author="Huawei [Abdessamad] 2025-09" w:date="2025-09-17T16:25:00Z">
        <w:r w:rsidR="00924BBB">
          <w:t xml:space="preserve">the </w:t>
        </w:r>
      </w:ins>
      <w:r>
        <w:t xml:space="preserve">representation of the updated </w:t>
      </w:r>
      <w:r>
        <w:rPr>
          <w:noProof/>
        </w:rPr>
        <w:t>"</w:t>
      </w:r>
      <w:r>
        <w:t>Individual Monitoring Event Subscription</w:t>
      </w:r>
      <w:r>
        <w:rPr>
          <w:noProof/>
        </w:rPr>
        <w:t>" resource</w:t>
      </w:r>
      <w:ins w:id="73" w:author="Huawei [Abdessamad] 2025-09" w:date="2025-09-17T16:26:00Z">
        <w:r w:rsidR="00924BBB">
          <w:rPr>
            <w:noProof/>
          </w:rPr>
          <w:t>,</w:t>
        </w:r>
      </w:ins>
      <w:del w:id="74" w:author="Huawei [Abdessamad] 2025-09" w:date="2025-09-17T16:26:00Z">
        <w:r w:rsidDel="00924BBB">
          <w:rPr>
            <w:noProof/>
          </w:rPr>
          <w:delText>.</w:delText>
        </w:r>
      </w:del>
      <w:r>
        <w:rPr>
          <w:noProof/>
        </w:rPr>
        <w:t xml:space="preserve"> </w:t>
      </w:r>
      <w:ins w:id="75" w:author="Huawei [Abdessamad] 2025-09" w:date="2025-09-17T16:26:00Z">
        <w:r w:rsidR="00924BBB">
          <w:rPr>
            <w:noProof/>
          </w:rPr>
          <w:t xml:space="preserve">and if available and </w:t>
        </w:r>
      </w:ins>
      <w:ins w:id="76" w:author="Huawei [Abdessamad] 2025-09" w:date="2025-09-17T16:27:00Z">
        <w:r w:rsidR="00140F73">
          <w:t xml:space="preserve">immediate reporting </w:t>
        </w:r>
      </w:ins>
      <w:ins w:id="77" w:author="Huawei [Abdessamad] 2025-09" w:date="2025-09-17T16:33:00Z">
        <w:r w:rsidR="00E2308B">
          <w:t xml:space="preserve">or one-time immediate reporting </w:t>
        </w:r>
      </w:ins>
      <w:ins w:id="78" w:author="Huawei [Abdessamad] 2025-09" w:date="2025-09-17T16:27:00Z">
        <w:r w:rsidR="00140F73">
          <w:t>was requested in</w:t>
        </w:r>
        <w:r w:rsidR="00140F73">
          <w:rPr>
            <w:lang w:eastAsia="zh-CN"/>
          </w:rPr>
          <w:t xml:space="preserve"> the corresponding subscription update request</w:t>
        </w:r>
      </w:ins>
      <w:ins w:id="79" w:author="Huawei [Abdessamad] 2025-09" w:date="2025-09-17T16:26:00Z">
        <w:r w:rsidR="00924BBB">
          <w:rPr>
            <w:noProof/>
          </w:rPr>
          <w:t>,</w:t>
        </w:r>
      </w:ins>
      <w:del w:id="80" w:author="Huawei [Abdessamad] 2025-09" w:date="2025-09-17T16:27:00Z">
        <w:r w:rsidDel="00526874">
          <w:rPr>
            <w:noProof/>
          </w:rPr>
          <w:delText>The NEF shall</w:delText>
        </w:r>
      </w:del>
      <w:r>
        <w:rPr>
          <w:noProof/>
        </w:rPr>
        <w:t xml:space="preserve"> include </w:t>
      </w:r>
      <w:ins w:id="81" w:author="Huawei [Abdessamad] 2025-09" w:date="2025-09-17T16:27:00Z">
        <w:r w:rsidR="00526874">
          <w:rPr>
            <w:noProof/>
          </w:rPr>
          <w:t xml:space="preserve">within the </w:t>
        </w:r>
        <w:proofErr w:type="spellStart"/>
        <w:r w:rsidR="00526874" w:rsidRPr="00662218">
          <w:t>MonitoringEventSubscription</w:t>
        </w:r>
        <w:proofErr w:type="spellEnd"/>
        <w:r w:rsidR="00526874">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82" w:author="Huawei [Abdessamad] 2025-09" w:date="2025-09-17T16:34:00Z">
        <w:r w:rsidR="00ED1D7D">
          <w:rPr>
            <w:lang w:eastAsia="zh-CN"/>
          </w:rPr>
          <w:t xml:space="preserve"> </w:t>
        </w:r>
      </w:ins>
      <w:ins w:id="83" w:author="Huawei [Abdessamad] 2025-09" w:date="2025-09-17T16:35:00Z">
        <w:r w:rsidR="00ED1D7D">
          <w:rPr>
            <w:lang w:eastAsia="zh-CN"/>
          </w:rPr>
          <w:t>and/or the "</w:t>
        </w:r>
        <w:proofErr w:type="spellStart"/>
        <w:r w:rsidR="00ED1D7D" w:rsidRPr="000A0A5F">
          <w:rPr>
            <w:lang w:eastAsia="zh-CN"/>
          </w:rPr>
          <w:t>add</w:t>
        </w:r>
        <w:r w:rsidR="00ED1D7D" w:rsidRPr="000A0A5F">
          <w:rPr>
            <w:rFonts w:hint="eastAsia"/>
            <w:lang w:eastAsia="zh-CN"/>
          </w:rPr>
          <w:t>n</w:t>
        </w:r>
        <w:r w:rsidR="00ED1D7D" w:rsidRPr="000A0A5F">
          <w:rPr>
            <w:lang w:eastAsia="zh-CN"/>
          </w:rPr>
          <w:t>Mon</w:t>
        </w:r>
        <w:r w:rsidR="00ED1D7D" w:rsidRPr="000A0A5F">
          <w:t>EventReports</w:t>
        </w:r>
        <w:proofErr w:type="spellEnd"/>
        <w:r w:rsidR="00ED1D7D">
          <w:t>" attribute</w:t>
        </w:r>
      </w:ins>
      <w:del w:id="84" w:author="Huawei [Abdessamad] 2025-09" w:date="2025-09-17T16:28:00Z">
        <w:r w:rsidDel="00526874">
          <w:rPr>
            <w:lang w:eastAsia="zh-CN"/>
          </w:rPr>
          <w:delText xml:space="preserve">, </w:delText>
        </w:r>
        <w:r w:rsidRPr="00CB0C9B" w:rsidDel="00526874">
          <w:rPr>
            <w:lang w:eastAsia="zh-CN"/>
          </w:rPr>
          <w:delText xml:space="preserve">if available </w:delText>
        </w:r>
        <w:r w:rsidDel="00526874">
          <w:rPr>
            <w:lang w:eastAsia="zh-CN"/>
          </w:rPr>
          <w:delText>and</w:delText>
        </w:r>
        <w:r w:rsidDel="00526874">
          <w:delText xml:space="preserve"> the </w:delText>
        </w:r>
        <w:r w:rsidDel="00526874">
          <w:rPr>
            <w:lang w:eastAsia="zh-CN"/>
          </w:rPr>
          <w:delText>"</w:delText>
        </w:r>
        <w:r w:rsidDel="00526874">
          <w:rPr>
            <w:noProof/>
            <w:lang w:eastAsia="zh-CN"/>
          </w:rPr>
          <w:delText>immediateRep</w:delText>
        </w:r>
        <w:r w:rsidDel="00526874">
          <w:rPr>
            <w:lang w:eastAsia="zh-CN"/>
          </w:rPr>
          <w:delText>" attribute was provided and set to "true" in the request</w:delText>
        </w:r>
      </w:del>
      <w:ins w:id="85" w:author="Huawei [Abdessamad] 2025-09" w:date="2025-09-18T10:53:00Z">
        <w:r w:rsidR="00322A20">
          <w:rPr>
            <w:lang w:eastAsia="zh-CN"/>
          </w:rPr>
          <w:t>, and:</w:t>
        </w:r>
      </w:ins>
      <w:del w:id="86" w:author="Huawei [Abdessamad] 2025-09" w:date="2025-09-18T10:53:00Z">
        <w:r w:rsidDel="00322A20">
          <w:rPr>
            <w:lang w:eastAsia="zh-CN"/>
          </w:rPr>
          <w:delText xml:space="preserve">; </w:delText>
        </w:r>
      </w:del>
    </w:p>
    <w:p w14:paraId="0A68BC69" w14:textId="52AE7659" w:rsidR="00322A20" w:rsidRDefault="00322A20" w:rsidP="00322A20">
      <w:pPr>
        <w:pStyle w:val="B5"/>
        <w:rPr>
          <w:ins w:id="87" w:author="Huawei [Abdessamad] 2025-09" w:date="2025-09-18T10:53:00Z"/>
          <w:lang w:eastAsia="zh-CN"/>
        </w:rPr>
      </w:pPr>
      <w:ins w:id="88" w:author="Huawei [Abdessamad] 2025-09" w:date="2025-09-18T10:53:00Z">
        <w:r>
          <w:t>-</w:t>
        </w:r>
        <w:r>
          <w:tab/>
        </w:r>
      </w:ins>
      <w:ins w:id="89" w:author="Huawei [Abdessamad] 2025-09" w:date="2025-09-18T10:54:00Z">
        <w:r>
          <w:rPr>
            <w:lang w:eastAsia="zh-CN"/>
          </w:rPr>
          <w:t xml:space="preserve">if </w:t>
        </w:r>
        <w:r>
          <w:t>one-time immediate reporting was requested in</w:t>
        </w:r>
        <w:r>
          <w:rPr>
            <w:lang w:eastAsia="zh-CN"/>
          </w:rPr>
          <w:t xml:space="preserve"> the corresponding subscription update request, </w:t>
        </w:r>
      </w:ins>
      <w:ins w:id="90" w:author="Huawei [Abdessamad] 2025-09" w:date="2025-09-18T10:58:00Z">
        <w:r w:rsidR="00B02D8F">
          <w:rPr>
            <w:lang w:eastAsia="zh-CN"/>
          </w:rPr>
          <w:t xml:space="preserve">not create </w:t>
        </w:r>
      </w:ins>
      <w:ins w:id="91" w:author="Huawei [Abdessamad] 2025-09" w:date="2025-09-18T10:57:00Z">
        <w:r w:rsidR="009A2320">
          <w:rPr>
            <w:lang w:eastAsia="zh-CN"/>
          </w:rPr>
          <w:t xml:space="preserve">the subscription to the requested </w:t>
        </w:r>
      </w:ins>
      <w:ins w:id="92" w:author="Huawei [Abdessamad] 2025-09" w:date="2025-09-18T11:01:00Z">
        <w:r w:rsidR="00B84434">
          <w:t>Energy consumption information</w:t>
        </w:r>
        <w:r w:rsidR="00B84434">
          <w:rPr>
            <w:lang w:eastAsia="zh-CN"/>
          </w:rPr>
          <w:t xml:space="preserve"> </w:t>
        </w:r>
      </w:ins>
      <w:ins w:id="93" w:author="Huawei [Abdessamad] 2025-09" w:date="2025-09-18T10:57:00Z">
        <w:r w:rsidR="009A2320">
          <w:rPr>
            <w:lang w:eastAsia="zh-CN"/>
          </w:rPr>
          <w:t>related event</w:t>
        </w:r>
      </w:ins>
      <w:ins w:id="94" w:author="Huawei [Abdessamad] 2025-09" w:date="2025-09-18T11:01:00Z">
        <w:r w:rsidR="00B84434">
          <w:rPr>
            <w:lang w:eastAsia="zh-CN"/>
          </w:rPr>
          <w:t>(</w:t>
        </w:r>
      </w:ins>
      <w:ins w:id="95" w:author="Huawei [Abdessamad] 2025-09" w:date="2025-09-18T10:57:00Z">
        <w:r w:rsidR="009A2320">
          <w:rPr>
            <w:lang w:eastAsia="zh-CN"/>
          </w:rPr>
          <w:t>s</w:t>
        </w:r>
      </w:ins>
      <w:ins w:id="96" w:author="Huawei [Abdessamad] 2025-09" w:date="2025-09-18T11:01:00Z">
        <w:r w:rsidR="00B84434">
          <w:rPr>
            <w:lang w:eastAsia="zh-CN"/>
          </w:rPr>
          <w:t>)</w:t>
        </w:r>
      </w:ins>
      <w:ins w:id="97" w:author="Huawei [Abdessamad] 2025-09" w:date="2025-09-18T10:57:00Z">
        <w:r w:rsidR="009A2320">
          <w:rPr>
            <w:lang w:eastAsia="zh-CN"/>
          </w:rPr>
          <w:t>;</w:t>
        </w:r>
      </w:ins>
    </w:p>
    <w:p w14:paraId="6125356E" w14:textId="3880B275" w:rsidR="00D27997" w:rsidRDefault="00D27997" w:rsidP="00D27997">
      <w:pPr>
        <w:pStyle w:val="B4"/>
      </w:pPr>
      <w:r>
        <w:rPr>
          <w:lang w:eastAsia="zh-CN"/>
        </w:rPr>
        <w:t>or</w:t>
      </w:r>
    </w:p>
    <w:p w14:paraId="6B7FAA34" w14:textId="77777777" w:rsidR="00D27997" w:rsidRDefault="00D27997" w:rsidP="00D27997">
      <w:pPr>
        <w:pStyle w:val="B4"/>
      </w:pPr>
      <w:r>
        <w:t>-</w:t>
      </w:r>
      <w:r>
        <w:tab/>
        <w:t>an HTTP "204 No Content" status code;</w:t>
      </w:r>
    </w:p>
    <w:p w14:paraId="1BB186A7" w14:textId="61A43670" w:rsidR="00D27997" w:rsidRDefault="00D27997" w:rsidP="00D27997">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xml:space="preserve"> TS 29.122 [4]) </w:t>
      </w:r>
      <w:del w:id="98" w:author="Huawei [Abdessamad] 2025-09" w:date="2025-09-18T10:59:00Z">
        <w:r w:rsidDel="0084727D">
          <w:rPr>
            <w:lang w:val="en-US" w:eastAsia="zh-CN"/>
          </w:rPr>
          <w:delText>as follows:</w:delText>
        </w:r>
      </w:del>
      <w:ins w:id="99" w:author="Huawei [Abdessamad] 2025-09" w:date="2025-09-18T10:59:00Z">
        <w:r w:rsidR="0084727D">
          <w:rPr>
            <w:lang w:val="en-US" w:eastAsia="zh-CN"/>
          </w:rPr>
          <w:t>and:</w:t>
        </w:r>
      </w:ins>
    </w:p>
    <w:p w14:paraId="04876E97" w14:textId="2E0B6E8F"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w:t>
      </w:r>
      <w:ins w:id="100" w:author="Huawei [Abdessamad] 2025-09" w:date="2025-09-18T10:59:00Z">
        <w:r w:rsidR="0084727D">
          <w:t>, with</w:t>
        </w:r>
      </w:ins>
      <w:r>
        <w:t xml:space="preserve"> each one containing:</w:t>
      </w:r>
    </w:p>
    <w:p w14:paraId="5AAA59FD" w14:textId="445880EA"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ins w:id="101" w:author="Huawei [Abdessamad] 2025-09" w:date="2025-09-18T10:59:00Z">
        <w:r w:rsidR="0084727D">
          <w:rPr>
            <w:lang w:eastAsia="zh-CN"/>
          </w:rPr>
          <w:t xml:space="preserve">either </w:t>
        </w:r>
      </w:ins>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w:t>
      </w:r>
      <w:ins w:id="102" w:author="Huawei [Abdessamad] 2025-09" w:date="2025-09-18T10:59:00Z">
        <w:r w:rsidR="0084727D">
          <w:t xml:space="preserve">one of </w:t>
        </w:r>
      </w:ins>
      <w:r>
        <w:t xml:space="preserve">the </w:t>
      </w:r>
      <w:del w:id="103" w:author="Huawei [Abdessamad] 2025-09" w:date="2025-09-18T11:00:00Z">
        <w:r w:rsidDel="0084727D">
          <w:delText>same value</w:delText>
        </w:r>
      </w:del>
      <w:ins w:id="104" w:author="Huawei [Abdessamad] 2025-09" w:date="2025-09-18T11:00:00Z">
        <w:r w:rsidR="0084727D">
          <w:t>event(s)</w:t>
        </w:r>
      </w:ins>
      <w:r>
        <w:t xml:space="preserve"> received in the HTTP POST or PUT/PATCH request that created or updated the subscription); and</w:t>
      </w:r>
    </w:p>
    <w:p w14:paraId="544B3585" w14:textId="77777777" w:rsidR="00D27997" w:rsidRDefault="00D27997" w:rsidP="00D27997">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attribute shall be provided;</w:t>
      </w:r>
    </w:p>
    <w:p w14:paraId="64511DC2" w14:textId="77777777" w:rsidR="00D27997" w:rsidRDefault="00D27997" w:rsidP="00D27997">
      <w:pPr>
        <w:pStyle w:val="B2"/>
      </w:pPr>
      <w:r>
        <w:t>and</w:t>
      </w:r>
    </w:p>
    <w:p w14:paraId="16EF91A4" w14:textId="77777777" w:rsidR="00D27997" w:rsidRDefault="00D27997" w:rsidP="00D27997">
      <w:pPr>
        <w:pStyle w:val="B2"/>
      </w:pPr>
      <w:r>
        <w:t>5)</w:t>
      </w:r>
      <w:r>
        <w:tab/>
        <w:t>in order to unsubscribe from Energy consumption information</w:t>
      </w:r>
      <w:r w:rsidRPr="0058588A">
        <w:t xml:space="preserve"> </w:t>
      </w:r>
      <w:r>
        <w:t>related event(s) reporting:</w:t>
      </w:r>
    </w:p>
    <w:p w14:paraId="7FB30535" w14:textId="77777777" w:rsidR="00D27997" w:rsidRDefault="00D27997" w:rsidP="00D27997">
      <w:pPr>
        <w:pStyle w:val="B3"/>
      </w:pPr>
      <w:r>
        <w:t>A)</w:t>
      </w:r>
      <w:r>
        <w:tab/>
        <w:t>the AF shall either:</w:t>
      </w:r>
    </w:p>
    <w:p w14:paraId="11DBD125"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8F33AE7"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6278E2D" w14:textId="77777777" w:rsidR="00D27997" w:rsidRDefault="00D27997" w:rsidP="00D27997">
      <w:pPr>
        <w:pStyle w:val="B3"/>
      </w:pPr>
      <w:r>
        <w:t>and</w:t>
      </w:r>
    </w:p>
    <w:p w14:paraId="16864185" w14:textId="77777777" w:rsidR="00D27997" w:rsidRDefault="00D27997" w:rsidP="00D27997">
      <w:pPr>
        <w:pStyle w:val="B3"/>
      </w:pPr>
      <w:r>
        <w:lastRenderedPageBreak/>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378C57BE" w14:textId="77777777" w:rsidR="00D27997" w:rsidRPr="00CB0A11" w:rsidRDefault="00D27997" w:rsidP="00D2799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E0EF85B" w14:textId="77777777" w:rsidR="00D27997" w:rsidRPr="005356FE" w:rsidRDefault="00D27997" w:rsidP="00D2799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D50F96E" w14:textId="768377F8" w:rsidR="0005734E" w:rsidRPr="00FD3BBA" w:rsidRDefault="0005734E" w:rsidP="000573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 w:name="_Toc28013317"/>
      <w:bookmarkStart w:id="106" w:name="_Toc36040072"/>
      <w:bookmarkStart w:id="107" w:name="_Toc44692685"/>
      <w:bookmarkStart w:id="108" w:name="_Toc45134146"/>
      <w:bookmarkStart w:id="109" w:name="_Toc49607210"/>
      <w:bookmarkStart w:id="110" w:name="_Toc51763182"/>
      <w:bookmarkStart w:id="111" w:name="_Toc58850077"/>
      <w:bookmarkStart w:id="112" w:name="_Toc59018457"/>
      <w:bookmarkStart w:id="113" w:name="_Toc68169463"/>
      <w:bookmarkStart w:id="114" w:name="_Toc114211619"/>
      <w:bookmarkStart w:id="115" w:name="_Toc136554344"/>
      <w:bookmarkStart w:id="116" w:name="_Toc151992732"/>
      <w:bookmarkStart w:id="117" w:name="_Toc151999512"/>
      <w:bookmarkStart w:id="118" w:name="_Toc152158084"/>
      <w:bookmarkStart w:id="119" w:name="_Toc168570228"/>
      <w:bookmarkStart w:id="120" w:name="_Toc1697722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3619C" w14:textId="77777777" w:rsidR="0005734E" w:rsidRDefault="0005734E" w:rsidP="0005734E">
      <w:pPr>
        <w:pStyle w:val="Heading3"/>
      </w:pPr>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0149449" w14:textId="77777777" w:rsidR="0005734E" w:rsidRDefault="0005734E" w:rsidP="0005734E">
      <w:r>
        <w:t>The procedures for resource management of Background Data Transfer (BDT) in 5GS are described in clause 4.4.3 of 3GPP TS 29.122 [4] with the following differences:</w:t>
      </w:r>
    </w:p>
    <w:p w14:paraId="00897CAE" w14:textId="77777777" w:rsidR="0005734E" w:rsidRDefault="0005734E" w:rsidP="0005734E">
      <w:pPr>
        <w:pStyle w:val="B10"/>
      </w:pPr>
      <w:r>
        <w:t>-</w:t>
      </w:r>
      <w:r>
        <w:tab/>
        <w:t>description of the SCS/AS applies to the AF;</w:t>
      </w:r>
    </w:p>
    <w:p w14:paraId="3580CF9E" w14:textId="77777777" w:rsidR="0005734E" w:rsidRDefault="0005734E" w:rsidP="0005734E">
      <w:pPr>
        <w:pStyle w:val="B10"/>
      </w:pPr>
      <w:r>
        <w:t>-</w:t>
      </w:r>
      <w:r>
        <w:tab/>
        <w:t>description of the SCEF applies to the NEF;</w:t>
      </w:r>
    </w:p>
    <w:p w14:paraId="29A9A0EA" w14:textId="77777777" w:rsidR="0005734E" w:rsidRDefault="0005734E" w:rsidP="0005734E">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6B8EFF01" w14:textId="77777777" w:rsidR="0005734E" w:rsidRDefault="0005734E" w:rsidP="0005734E">
      <w:pPr>
        <w:pStyle w:val="B10"/>
      </w:pPr>
      <w:r>
        <w:t>-</w:t>
      </w:r>
      <w:r>
        <w:tab/>
        <w:t xml:space="preserve">description of the PCRF applies to the PCF; </w:t>
      </w:r>
    </w:p>
    <w:p w14:paraId="67D9CCEF" w14:textId="77777777" w:rsidR="0005734E" w:rsidRDefault="0005734E" w:rsidP="0005734E">
      <w:pPr>
        <w:pStyle w:val="B10"/>
      </w:pPr>
      <w:r>
        <w:t>-</w:t>
      </w:r>
      <w:r>
        <w:tab/>
        <w:t xml:space="preserve">the NEF shall interact with the PCF by using </w:t>
      </w:r>
      <w:proofErr w:type="spellStart"/>
      <w:r>
        <w:t>Npcf_BDTPolicyControl</w:t>
      </w:r>
      <w:proofErr w:type="spellEnd"/>
      <w:r>
        <w:t xml:space="preserve"> service as defined in 3GPP TS 29.554 [19];</w:t>
      </w:r>
    </w:p>
    <w:p w14:paraId="2997EB88" w14:textId="77777777" w:rsidR="0005734E" w:rsidRDefault="0005734E" w:rsidP="0005734E">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443379CD" w14:textId="77777777" w:rsidR="0005734E" w:rsidRDefault="0005734E" w:rsidP="0005734E">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05D48C8F" w14:textId="77777777" w:rsidR="0005734E" w:rsidRDefault="0005734E" w:rsidP="0005734E">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462110AE" w14:textId="77777777" w:rsidR="0005734E" w:rsidRDefault="0005734E" w:rsidP="0005734E">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D89CF08" w14:textId="5C64D010" w:rsidR="0005734E" w:rsidRDefault="0005734E" w:rsidP="0005734E">
      <w:pPr>
        <w:pStyle w:val="B10"/>
        <w:rPr>
          <w:lang w:eastAsia="zh-CN"/>
        </w:rPr>
      </w:pPr>
      <w:r>
        <w:rPr>
          <w:lang w:eastAsia="zh-CN"/>
        </w:rPr>
        <w:lastRenderedPageBreak/>
        <w:t>-</w:t>
      </w:r>
      <w:r>
        <w:rPr>
          <w:lang w:eastAsia="zh-CN"/>
        </w:rPr>
        <w:tab/>
        <w:t>if the "Energy"</w:t>
      </w:r>
      <w:r w:rsidRPr="00237CBF">
        <w:rPr>
          <w:lang w:eastAsia="zh-CN"/>
        </w:rPr>
        <w:t xml:space="preserve"> feature is supported, the AF may include </w:t>
      </w:r>
      <w:ins w:id="121" w:author="Huawei [Abdessamad] 2025-09" w:date="2025-09-18T13:05:00Z">
        <w:r w:rsidR="006E0B99">
          <w:rPr>
            <w:lang w:eastAsia="zh-CN"/>
          </w:rPr>
          <w:t>the Energy Indicator</w:t>
        </w:r>
      </w:ins>
      <w:ins w:id="122" w:author="Huawei [Abdessamad] 2025-09" w:date="2025-09-18T13:06:00Z">
        <w:r w:rsidR="006E0B99">
          <w:rPr>
            <w:lang w:eastAsia="zh-CN"/>
          </w:rPr>
          <w:t xml:space="preserve"> </w:t>
        </w:r>
        <w:r w:rsidR="006E0B99">
          <w:rPr>
            <w:noProof/>
          </w:rPr>
          <w:t>with</w:t>
        </w:r>
        <w:r w:rsidR="006E0B99" w:rsidRPr="0018365C">
          <w:rPr>
            <w:noProof/>
          </w:rPr>
          <w:t>in the "</w:t>
        </w:r>
        <w:proofErr w:type="spellStart"/>
        <w:r w:rsidR="006E0B99">
          <w:t>energyInd</w:t>
        </w:r>
        <w:proofErr w:type="spellEnd"/>
        <w:r w:rsidR="006E0B99" w:rsidRPr="0018365C">
          <w:rPr>
            <w:noProof/>
          </w:rPr>
          <w:t>" attribute</w:t>
        </w:r>
        <w:r w:rsidR="006E0B99">
          <w:rPr>
            <w:noProof/>
          </w:rPr>
          <w:t xml:space="preserve"> to</w:t>
        </w:r>
      </w:ins>
      <w:ins w:id="123" w:author="Huawei [Abdessamad] 2025-09" w:date="2025-09-18T13:05:00Z">
        <w:r w:rsidR="006E0B99">
          <w:rPr>
            <w:lang w:eastAsia="zh-CN"/>
          </w:rPr>
          <w:t xml:space="preserve"> </w:t>
        </w:r>
      </w:ins>
      <w:del w:id="124" w:author="Huawei [Abdessamad] 2025-09" w:date="2025-09-18T13:05:00Z">
        <w:r w:rsidRPr="0018365C" w:rsidDel="006E0B99">
          <w:rPr>
            <w:noProof/>
          </w:rPr>
          <w:delText xml:space="preserve">an </w:delText>
        </w:r>
      </w:del>
      <w:r w:rsidRPr="0018365C">
        <w:rPr>
          <w:noProof/>
        </w:rPr>
        <w:t>indicat</w:t>
      </w:r>
      <w:ins w:id="125" w:author="Huawei [Abdessamad] 2025-09" w:date="2025-09-18T13:06:00Z">
        <w:r w:rsidR="006E0B99">
          <w:rPr>
            <w:noProof/>
          </w:rPr>
          <w:t>e</w:t>
        </w:r>
      </w:ins>
      <w:del w:id="126" w:author="Huawei [Abdessamad] 2025-09" w:date="2025-09-18T13:06:00Z">
        <w:r w:rsidRPr="0018365C" w:rsidDel="006E0B99">
          <w:rPr>
            <w:noProof/>
          </w:rPr>
          <w:delText>i</w:delText>
        </w:r>
      </w:del>
      <w:del w:id="127" w:author="Huawei [Abdessamad] 2025-09" w:date="2025-09-18T13:05:00Z">
        <w:r w:rsidRPr="0018365C" w:rsidDel="006E0B99">
          <w:rPr>
            <w:noProof/>
          </w:rPr>
          <w:delText>o</w:delText>
        </w:r>
      </w:del>
      <w:del w:id="128" w:author="Huawei [Abdessamad] 2025-09" w:date="2025-09-18T13:06:00Z">
        <w:r w:rsidRPr="0018365C" w:rsidDel="006E0B99">
          <w:rPr>
            <w:noProof/>
          </w:rPr>
          <w:delText>n</w:delText>
        </w:r>
      </w:del>
      <w:del w:id="129" w:author="Huawei [Abdessamad] 2025-09" w:date="2025-09-18T13:05:00Z">
        <w:r w:rsidRPr="0018365C" w:rsidDel="006E0B99">
          <w:rPr>
            <w:noProof/>
          </w:rPr>
          <w:delText xml:space="preserve"> </w:delText>
        </w:r>
        <w:r w:rsidDel="006E0B99">
          <w:rPr>
            <w:noProof/>
          </w:rPr>
          <w:delText>on</w:delText>
        </w:r>
      </w:del>
      <w:r>
        <w:rPr>
          <w:noProof/>
        </w:rPr>
        <w:t xml:space="preserv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del w:id="130" w:author="Huawei [Abdessamad] 2025-09" w:date="2025-09-18T13:06:00Z">
        <w:r w:rsidRPr="0018365C" w:rsidDel="006E0B99">
          <w:rPr>
            <w:noProof/>
          </w:rPr>
          <w:delText xml:space="preserve"> </w:delText>
        </w:r>
        <w:r w:rsidDel="006E0B99">
          <w:rPr>
            <w:noProof/>
          </w:rPr>
          <w:delText>with</w:delText>
        </w:r>
        <w:r w:rsidRPr="0018365C" w:rsidDel="006E0B99">
          <w:rPr>
            <w:noProof/>
          </w:rPr>
          <w:delText>in the "</w:delText>
        </w:r>
        <w:r w:rsidDel="006E0B99">
          <w:delText>energyInd</w:delText>
        </w:r>
        <w:r w:rsidRPr="0018365C" w:rsidDel="006E0B99">
          <w:rPr>
            <w:noProof/>
          </w:rPr>
          <w:delText>" attribute</w:delText>
        </w:r>
      </w:del>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BB5F8" w14:textId="77777777" w:rsidR="00734322" w:rsidRDefault="00734322">
      <w:r>
        <w:separator/>
      </w:r>
    </w:p>
  </w:endnote>
  <w:endnote w:type="continuationSeparator" w:id="0">
    <w:p w14:paraId="1C8FED34" w14:textId="77777777" w:rsidR="00734322" w:rsidRDefault="0073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E0E77" w14:textId="77777777" w:rsidR="00734322" w:rsidRDefault="00734322">
      <w:r>
        <w:separator/>
      </w:r>
    </w:p>
  </w:footnote>
  <w:footnote w:type="continuationSeparator" w:id="0">
    <w:p w14:paraId="3ADC7491" w14:textId="77777777" w:rsidR="00734322" w:rsidRDefault="00734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4D79"/>
    <w:rsid w:val="0004540D"/>
    <w:rsid w:val="000454FF"/>
    <w:rsid w:val="00047AB8"/>
    <w:rsid w:val="00051D71"/>
    <w:rsid w:val="00052C3D"/>
    <w:rsid w:val="00053DED"/>
    <w:rsid w:val="000542B9"/>
    <w:rsid w:val="00054751"/>
    <w:rsid w:val="000548BB"/>
    <w:rsid w:val="0005554B"/>
    <w:rsid w:val="00055A02"/>
    <w:rsid w:val="00057086"/>
    <w:rsid w:val="0005734E"/>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07A"/>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0F7D5A"/>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3EE"/>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1DFB"/>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2D7"/>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21E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ABF"/>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94D"/>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276"/>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21FB"/>
    <w:rsid w:val="006E31AB"/>
    <w:rsid w:val="006E3836"/>
    <w:rsid w:val="006E3B11"/>
    <w:rsid w:val="006E4ABD"/>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6F7E63"/>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322"/>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4D77"/>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590"/>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83A"/>
    <w:rsid w:val="00931D41"/>
    <w:rsid w:val="00932C8B"/>
    <w:rsid w:val="00934B76"/>
    <w:rsid w:val="009368C1"/>
    <w:rsid w:val="00937408"/>
    <w:rsid w:val="0093774F"/>
    <w:rsid w:val="0093789C"/>
    <w:rsid w:val="00940465"/>
    <w:rsid w:val="009404FC"/>
    <w:rsid w:val="009417B0"/>
    <w:rsid w:val="00941AE3"/>
    <w:rsid w:val="00941C08"/>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E1B"/>
    <w:rsid w:val="00B561DB"/>
    <w:rsid w:val="00B56B5F"/>
    <w:rsid w:val="00B56C94"/>
    <w:rsid w:val="00B60404"/>
    <w:rsid w:val="00B60446"/>
    <w:rsid w:val="00B60D7B"/>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C19"/>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4DD0"/>
    <w:rsid w:val="00CA5307"/>
    <w:rsid w:val="00CA64E6"/>
    <w:rsid w:val="00CA6BFD"/>
    <w:rsid w:val="00CA7C01"/>
    <w:rsid w:val="00CA7ED1"/>
    <w:rsid w:val="00CB050B"/>
    <w:rsid w:val="00CB11D7"/>
    <w:rsid w:val="00CB19B6"/>
    <w:rsid w:val="00CB2081"/>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06"/>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BFC"/>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6D9"/>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2CFA"/>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3EF"/>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332"/>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77E"/>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3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881F4-30F6-46C3-B2A3-D17EB465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7897</Words>
  <Characters>45015</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cp:revision>
  <cp:lastPrinted>1900-01-01T00:00:00Z</cp:lastPrinted>
  <dcterms:created xsi:type="dcterms:W3CDTF">2025-10-17T02:39:00Z</dcterms:created>
  <dcterms:modified xsi:type="dcterms:W3CDTF">2025-10-17T02:39:00Z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