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899D7" w14:textId="1D7B2AF8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50FA3">
        <w:rPr>
          <w:b/>
          <w:noProof/>
          <w:sz w:val="24"/>
        </w:rPr>
        <w:t>4</w:t>
      </w:r>
      <w:r w:rsidR="009468A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468AD" w:rsidRPr="009468AD">
        <w:rPr>
          <w:b/>
          <w:i/>
          <w:noProof/>
          <w:sz w:val="28"/>
        </w:rPr>
        <w:t>C3-260015</w:t>
      </w:r>
    </w:p>
    <w:p w14:paraId="2912C4EB" w14:textId="3364B436" w:rsidR="00652705" w:rsidRPr="00F82E68" w:rsidRDefault="00F82E68" w:rsidP="00652705">
      <w:pPr>
        <w:pStyle w:val="CRCoverPage"/>
        <w:pBdr>
          <w:bottom w:val="single" w:sz="4" w:space="1" w:color="auto"/>
        </w:pBdr>
        <w:outlineLvl w:val="0"/>
        <w:rPr>
          <w:b/>
          <w:bCs/>
          <w:noProof/>
          <w:sz w:val="32"/>
          <w:szCs w:val="24"/>
          <w:lang w:eastAsia="ko-KR"/>
        </w:rPr>
      </w:pPr>
      <w:r w:rsidRPr="00F82E68">
        <w:rPr>
          <w:b/>
          <w:bCs/>
          <w:sz w:val="24"/>
          <w:szCs w:val="24"/>
        </w:rPr>
        <w:t>Goa, India, 9 - 13 February, 2026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2545B64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</w:t>
      </w:r>
      <w:r w:rsidR="00780E9E">
        <w:rPr>
          <w:rFonts w:ascii="Arial" w:hAnsi="Arial" w:cs="Arial"/>
          <w:b/>
        </w:rPr>
        <w:t>2</w:t>
      </w:r>
      <w:r w:rsidR="00F305B4">
        <w:rPr>
          <w:rFonts w:ascii="Arial" w:hAnsi="Arial" w:cs="Arial"/>
          <w:b/>
        </w:rPr>
        <w:t>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35"/>
        <w:gridCol w:w="1418"/>
        <w:gridCol w:w="796"/>
        <w:gridCol w:w="1893"/>
        <w:gridCol w:w="1706"/>
        <w:gridCol w:w="980"/>
      </w:tblGrid>
      <w:tr w:rsidR="00C55A4D" w14:paraId="5A0DF7F6" w14:textId="77777777" w:rsidTr="00F954C1">
        <w:tc>
          <w:tcPr>
            <w:tcW w:w="1472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736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413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983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886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509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6C43B3" w14:paraId="41663670" w14:textId="77777777" w:rsidTr="00F954C1">
        <w:tc>
          <w:tcPr>
            <w:tcW w:w="1472" w:type="pct"/>
          </w:tcPr>
          <w:p w14:paraId="3B76C40A" w14:textId="74CE49FD" w:rsidR="006C43B3" w:rsidRDefault="006C43B3" w:rsidP="006C43B3">
            <w:pPr>
              <w:pStyle w:val="TAL"/>
              <w:spacing w:before="60" w:after="60"/>
            </w:pPr>
            <w:hyperlink r:id="rId8" w:anchor="/meeting?MtgId=60745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46</w:t>
              </w:r>
            </w:hyperlink>
          </w:p>
        </w:tc>
        <w:tc>
          <w:tcPr>
            <w:tcW w:w="736" w:type="pct"/>
          </w:tcPr>
          <w:p w14:paraId="564B7784" w14:textId="7A12F2FC" w:rsidR="006C43B3" w:rsidRDefault="006C43B3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2026</w:t>
            </w:r>
          </w:p>
        </w:tc>
        <w:tc>
          <w:tcPr>
            <w:tcW w:w="413" w:type="pct"/>
          </w:tcPr>
          <w:p w14:paraId="2834F286" w14:textId="1AE627AC" w:rsidR="006C43B3" w:rsidRDefault="006C43B3" w:rsidP="006C43B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1248C3EB" w14:textId="1D018403" w:rsidR="006C43B3" w:rsidRDefault="00AE0DBF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</w:t>
            </w:r>
            <w:r w:rsidR="006C43B3">
              <w:rPr>
                <w:sz w:val="20"/>
                <w:szCs w:val="21"/>
              </w:rPr>
              <w:t xml:space="preserve"> - 1</w:t>
            </w:r>
            <w:r>
              <w:rPr>
                <w:sz w:val="20"/>
                <w:szCs w:val="21"/>
              </w:rPr>
              <w:t>7</w:t>
            </w:r>
            <w:r w:rsidR="006C43B3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April</w:t>
            </w:r>
          </w:p>
        </w:tc>
        <w:tc>
          <w:tcPr>
            <w:tcW w:w="886" w:type="pct"/>
          </w:tcPr>
          <w:p w14:paraId="0C90BB8E" w14:textId="1B92138B" w:rsidR="006C43B3" w:rsidRDefault="00083242" w:rsidP="006C43B3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Malta</w:t>
            </w:r>
          </w:p>
        </w:tc>
        <w:tc>
          <w:tcPr>
            <w:tcW w:w="509" w:type="pct"/>
          </w:tcPr>
          <w:p w14:paraId="2777FE5E" w14:textId="41050F01" w:rsidR="006C43B3" w:rsidRDefault="00083242" w:rsidP="006C43B3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MT</w:t>
            </w:r>
          </w:p>
        </w:tc>
      </w:tr>
      <w:tr w:rsidR="00780E9E" w14:paraId="284C29DC" w14:textId="77777777" w:rsidTr="00F954C1">
        <w:tc>
          <w:tcPr>
            <w:tcW w:w="1472" w:type="pct"/>
          </w:tcPr>
          <w:p w14:paraId="267DBB86" w14:textId="3E69A29E" w:rsidR="00780E9E" w:rsidRDefault="00780E9E" w:rsidP="00780E9E">
            <w:pPr>
              <w:pStyle w:val="TAL"/>
              <w:spacing w:before="60" w:after="60"/>
            </w:pPr>
            <w:hyperlink r:id="rId9" w:anchor="/meeting?MtgId=60746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47</w:t>
              </w:r>
            </w:hyperlink>
          </w:p>
        </w:tc>
        <w:tc>
          <w:tcPr>
            <w:tcW w:w="736" w:type="pct"/>
          </w:tcPr>
          <w:p w14:paraId="408FD354" w14:textId="062C6E15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2026</w:t>
            </w:r>
          </w:p>
        </w:tc>
        <w:tc>
          <w:tcPr>
            <w:tcW w:w="413" w:type="pct"/>
          </w:tcPr>
          <w:p w14:paraId="68AB1A93" w14:textId="2103B0A9" w:rsidR="00780E9E" w:rsidRDefault="00780E9E" w:rsidP="00780E9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07276A2C" w14:textId="20CCF281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565212">
              <w:rPr>
                <w:sz w:val="20"/>
                <w:szCs w:val="21"/>
              </w:rPr>
              <w:t>8</w:t>
            </w:r>
            <w:r>
              <w:rPr>
                <w:sz w:val="20"/>
                <w:szCs w:val="21"/>
              </w:rPr>
              <w:t xml:space="preserve"> - </w:t>
            </w:r>
            <w:r w:rsidR="00565212">
              <w:rPr>
                <w:sz w:val="20"/>
                <w:szCs w:val="21"/>
              </w:rPr>
              <w:t>22</w:t>
            </w:r>
            <w:r>
              <w:rPr>
                <w:sz w:val="20"/>
                <w:szCs w:val="21"/>
              </w:rPr>
              <w:t xml:space="preserve"> </w:t>
            </w:r>
            <w:r w:rsidR="00565212">
              <w:rPr>
                <w:sz w:val="20"/>
                <w:szCs w:val="21"/>
              </w:rPr>
              <w:t>May</w:t>
            </w:r>
          </w:p>
        </w:tc>
        <w:tc>
          <w:tcPr>
            <w:tcW w:w="886" w:type="pct"/>
          </w:tcPr>
          <w:p w14:paraId="0E20DBA0" w14:textId="11C6B1FD" w:rsidR="00780E9E" w:rsidRDefault="00780E9E" w:rsidP="00780E9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509" w:type="pct"/>
          </w:tcPr>
          <w:p w14:paraId="1D964119" w14:textId="56E10279" w:rsidR="00780E9E" w:rsidRDefault="00565212" w:rsidP="00780E9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A27794" w14:paraId="2C6572F5" w14:textId="77777777" w:rsidTr="00F954C1">
        <w:tc>
          <w:tcPr>
            <w:tcW w:w="1472" w:type="pct"/>
          </w:tcPr>
          <w:p w14:paraId="577CD06A" w14:textId="707ED3EE" w:rsidR="00A27794" w:rsidRDefault="00A27794" w:rsidP="00A27794">
            <w:pPr>
              <w:pStyle w:val="TAL"/>
              <w:spacing w:before="60" w:after="60"/>
            </w:pPr>
            <w:hyperlink r:id="rId10" w:anchor="/meeting?MtgId=60747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48</w:t>
              </w:r>
            </w:hyperlink>
          </w:p>
        </w:tc>
        <w:tc>
          <w:tcPr>
            <w:tcW w:w="736" w:type="pct"/>
          </w:tcPr>
          <w:p w14:paraId="6A54631F" w14:textId="064C3251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</w:t>
            </w:r>
            <w:r w:rsidR="00A27794">
              <w:rPr>
                <w:sz w:val="20"/>
                <w:szCs w:val="21"/>
              </w:rPr>
              <w:t xml:space="preserve"> 2026</w:t>
            </w:r>
          </w:p>
        </w:tc>
        <w:tc>
          <w:tcPr>
            <w:tcW w:w="413" w:type="pct"/>
          </w:tcPr>
          <w:p w14:paraId="426B9CB0" w14:textId="6B4D14A9" w:rsidR="00A27794" w:rsidRDefault="00A27794" w:rsidP="00A2779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3566F284" w14:textId="157D74A3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24</w:t>
            </w:r>
            <w:r w:rsidR="00A27794">
              <w:rPr>
                <w:sz w:val="20"/>
                <w:szCs w:val="21"/>
              </w:rPr>
              <w:t xml:space="preserve"> -</w:t>
            </w:r>
            <w:r>
              <w:rPr>
                <w:sz w:val="20"/>
                <w:szCs w:val="21"/>
              </w:rPr>
              <w:t xml:space="preserve"> 28</w:t>
            </w:r>
            <w:r w:rsidR="00A27794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August</w:t>
            </w:r>
          </w:p>
        </w:tc>
        <w:tc>
          <w:tcPr>
            <w:tcW w:w="886" w:type="pct"/>
          </w:tcPr>
          <w:p w14:paraId="49727EFB" w14:textId="5C31BE8C" w:rsidR="00A27794" w:rsidRDefault="005B7530" w:rsidP="00A2779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Prague</w:t>
            </w:r>
          </w:p>
        </w:tc>
        <w:tc>
          <w:tcPr>
            <w:tcW w:w="509" w:type="pct"/>
          </w:tcPr>
          <w:p w14:paraId="487E3288" w14:textId="5C713D5A" w:rsidR="00A27794" w:rsidRDefault="00A27794" w:rsidP="00A2779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</w:t>
            </w:r>
            <w:r w:rsidR="005B7530">
              <w:rPr>
                <w:sz w:val="20"/>
                <w:szCs w:val="21"/>
              </w:rPr>
              <w:t>Z</w:t>
            </w:r>
          </w:p>
        </w:tc>
      </w:tr>
      <w:tr w:rsidR="009468AD" w14:paraId="0947DD11" w14:textId="77777777" w:rsidTr="00F954C1">
        <w:tc>
          <w:tcPr>
            <w:tcW w:w="1472" w:type="pct"/>
          </w:tcPr>
          <w:p w14:paraId="5209B471" w14:textId="504112AC" w:rsidR="009468AD" w:rsidRDefault="009468AD" w:rsidP="009468AD">
            <w:pPr>
              <w:pStyle w:val="TAL"/>
              <w:spacing w:before="60" w:after="60"/>
            </w:pPr>
            <w:hyperlink r:id="rId11" w:anchor="/meeting?MtgId=60748" w:history="1">
              <w:r>
                <w:rPr>
                  <w:rStyle w:val="Hyperlink"/>
                  <w:sz w:val="20"/>
                  <w:szCs w:val="21"/>
                </w:rPr>
                <w:t>3GPP CT3#149</w:t>
              </w:r>
            </w:hyperlink>
          </w:p>
        </w:tc>
        <w:tc>
          <w:tcPr>
            <w:tcW w:w="736" w:type="pct"/>
          </w:tcPr>
          <w:p w14:paraId="595C25B2" w14:textId="38B51651" w:rsidR="009468AD" w:rsidRDefault="009468AD" w:rsidP="009468AD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 2026</w:t>
            </w:r>
          </w:p>
        </w:tc>
        <w:tc>
          <w:tcPr>
            <w:tcW w:w="413" w:type="pct"/>
          </w:tcPr>
          <w:p w14:paraId="3F1F04EA" w14:textId="0C0EE806" w:rsidR="009468AD" w:rsidRDefault="009468AD" w:rsidP="009468AD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240C6A63" w14:textId="6C3AB301" w:rsidR="009468AD" w:rsidRDefault="009468AD" w:rsidP="009468AD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12 - 16 October</w:t>
            </w:r>
          </w:p>
        </w:tc>
        <w:tc>
          <w:tcPr>
            <w:tcW w:w="886" w:type="pct"/>
          </w:tcPr>
          <w:p w14:paraId="0B5A2897" w14:textId="0469DFFA" w:rsidR="009468AD" w:rsidRDefault="009468AD" w:rsidP="009468AD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Prague</w:t>
            </w:r>
          </w:p>
        </w:tc>
        <w:tc>
          <w:tcPr>
            <w:tcW w:w="509" w:type="pct"/>
          </w:tcPr>
          <w:p w14:paraId="1CD3ED6B" w14:textId="6CC21B63" w:rsidR="009468AD" w:rsidRDefault="009468AD" w:rsidP="009468AD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CZ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6B1435A" w14:textId="7B8EEF85" w:rsidR="003F5693" w:rsidRDefault="003F5693" w:rsidP="00BB6CAD">
      <w:pPr>
        <w:pStyle w:val="NO"/>
      </w:pPr>
      <w:r>
        <w:t>NOTE</w:t>
      </w:r>
      <w:r w:rsidR="000E6BB5">
        <w:t> </w:t>
      </w:r>
      <w:r w:rsidR="00F16BBF">
        <w:t>1</w:t>
      </w:r>
      <w:r>
        <w:t>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p w14:paraId="52A8C317" w14:textId="2276578B" w:rsidR="009468AD" w:rsidRPr="00695161" w:rsidRDefault="000E6BB5" w:rsidP="00496096">
      <w:pPr>
        <w:pStyle w:val="NO"/>
      </w:pPr>
      <w:r>
        <w:t>NOTE 2:</w:t>
      </w:r>
      <w:r>
        <w:tab/>
        <w:t xml:space="preserve">The location of </w:t>
      </w:r>
      <w:r w:rsidR="007559F8">
        <w:t>CT3#147</w:t>
      </w:r>
      <w:r w:rsidR="009018B4">
        <w:t xml:space="preserve"> is to be confirmed.</w:t>
      </w:r>
    </w:p>
    <w:sectPr w:rsidR="009468AD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1D83D" w14:textId="77777777" w:rsidR="0009615C" w:rsidRDefault="0009615C">
      <w:r>
        <w:separator/>
      </w:r>
    </w:p>
    <w:p w14:paraId="39F1886F" w14:textId="77777777" w:rsidR="0009615C" w:rsidRDefault="0009615C"/>
  </w:endnote>
  <w:endnote w:type="continuationSeparator" w:id="0">
    <w:p w14:paraId="1A34D3DA" w14:textId="77777777" w:rsidR="0009615C" w:rsidRDefault="0009615C">
      <w:r>
        <w:continuationSeparator/>
      </w:r>
    </w:p>
    <w:p w14:paraId="77B0055F" w14:textId="77777777" w:rsidR="0009615C" w:rsidRDefault="000961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5F875" w14:textId="77777777" w:rsidR="0009615C" w:rsidRDefault="0009615C">
      <w:r>
        <w:separator/>
      </w:r>
    </w:p>
    <w:p w14:paraId="507980F0" w14:textId="77777777" w:rsidR="0009615C" w:rsidRDefault="0009615C"/>
  </w:footnote>
  <w:footnote w:type="continuationSeparator" w:id="0">
    <w:p w14:paraId="1C64FA59" w14:textId="77777777" w:rsidR="0009615C" w:rsidRDefault="0009615C">
      <w:r>
        <w:continuationSeparator/>
      </w:r>
    </w:p>
    <w:p w14:paraId="68E4F129" w14:textId="77777777" w:rsidR="0009615C" w:rsidRDefault="000961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83242"/>
    <w:rsid w:val="000943C8"/>
    <w:rsid w:val="0009615C"/>
    <w:rsid w:val="000A4C70"/>
    <w:rsid w:val="000B7CEC"/>
    <w:rsid w:val="000E3046"/>
    <w:rsid w:val="000E6B33"/>
    <w:rsid w:val="000E6BB5"/>
    <w:rsid w:val="001057D9"/>
    <w:rsid w:val="001248AD"/>
    <w:rsid w:val="0012495C"/>
    <w:rsid w:val="00130686"/>
    <w:rsid w:val="00150F9E"/>
    <w:rsid w:val="00166469"/>
    <w:rsid w:val="00193433"/>
    <w:rsid w:val="001944E6"/>
    <w:rsid w:val="001A0FB0"/>
    <w:rsid w:val="001A3837"/>
    <w:rsid w:val="001F6B5F"/>
    <w:rsid w:val="0021015F"/>
    <w:rsid w:val="00217D12"/>
    <w:rsid w:val="0022747F"/>
    <w:rsid w:val="0022776D"/>
    <w:rsid w:val="0023669F"/>
    <w:rsid w:val="002610D7"/>
    <w:rsid w:val="002621A0"/>
    <w:rsid w:val="0027296F"/>
    <w:rsid w:val="00294EFC"/>
    <w:rsid w:val="002968F3"/>
    <w:rsid w:val="002B4D28"/>
    <w:rsid w:val="002C230F"/>
    <w:rsid w:val="002D1B3C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15B11"/>
    <w:rsid w:val="004212C3"/>
    <w:rsid w:val="0043264C"/>
    <w:rsid w:val="00441EDE"/>
    <w:rsid w:val="004563BF"/>
    <w:rsid w:val="00464A64"/>
    <w:rsid w:val="00486140"/>
    <w:rsid w:val="00487F56"/>
    <w:rsid w:val="00496096"/>
    <w:rsid w:val="004B4D34"/>
    <w:rsid w:val="004D4FDA"/>
    <w:rsid w:val="004E1D60"/>
    <w:rsid w:val="004E2E0D"/>
    <w:rsid w:val="004E320F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279A"/>
    <w:rsid w:val="00565212"/>
    <w:rsid w:val="00595CB7"/>
    <w:rsid w:val="005B337E"/>
    <w:rsid w:val="005B7530"/>
    <w:rsid w:val="005D450B"/>
    <w:rsid w:val="005D52BE"/>
    <w:rsid w:val="005E4872"/>
    <w:rsid w:val="005E522F"/>
    <w:rsid w:val="00604769"/>
    <w:rsid w:val="0062377E"/>
    <w:rsid w:val="006455AB"/>
    <w:rsid w:val="00652705"/>
    <w:rsid w:val="00654127"/>
    <w:rsid w:val="00667B04"/>
    <w:rsid w:val="00687EBC"/>
    <w:rsid w:val="00695161"/>
    <w:rsid w:val="006C43B3"/>
    <w:rsid w:val="006F35F3"/>
    <w:rsid w:val="006F603D"/>
    <w:rsid w:val="007107A2"/>
    <w:rsid w:val="00715FFF"/>
    <w:rsid w:val="00716799"/>
    <w:rsid w:val="00732318"/>
    <w:rsid w:val="007333E5"/>
    <w:rsid w:val="007527C0"/>
    <w:rsid w:val="007559F8"/>
    <w:rsid w:val="00770CF0"/>
    <w:rsid w:val="00780E9E"/>
    <w:rsid w:val="00787078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018B4"/>
    <w:rsid w:val="00911040"/>
    <w:rsid w:val="00927D93"/>
    <w:rsid w:val="0093416A"/>
    <w:rsid w:val="00942B0E"/>
    <w:rsid w:val="00944C14"/>
    <w:rsid w:val="009468AD"/>
    <w:rsid w:val="00964864"/>
    <w:rsid w:val="0098254A"/>
    <w:rsid w:val="00992622"/>
    <w:rsid w:val="00997194"/>
    <w:rsid w:val="009978B1"/>
    <w:rsid w:val="009A2A69"/>
    <w:rsid w:val="009B66F0"/>
    <w:rsid w:val="009B6C0A"/>
    <w:rsid w:val="009C5772"/>
    <w:rsid w:val="009E7C38"/>
    <w:rsid w:val="00A13367"/>
    <w:rsid w:val="00A17EF8"/>
    <w:rsid w:val="00A27794"/>
    <w:rsid w:val="00A50FA3"/>
    <w:rsid w:val="00A51EE1"/>
    <w:rsid w:val="00A84345"/>
    <w:rsid w:val="00A9040A"/>
    <w:rsid w:val="00A9159F"/>
    <w:rsid w:val="00A95E52"/>
    <w:rsid w:val="00AA3828"/>
    <w:rsid w:val="00AB1ADC"/>
    <w:rsid w:val="00AB30AE"/>
    <w:rsid w:val="00AE0DBF"/>
    <w:rsid w:val="00B13F07"/>
    <w:rsid w:val="00B14B40"/>
    <w:rsid w:val="00B173B8"/>
    <w:rsid w:val="00B3054A"/>
    <w:rsid w:val="00B32F84"/>
    <w:rsid w:val="00B40B5E"/>
    <w:rsid w:val="00B6059F"/>
    <w:rsid w:val="00B60D57"/>
    <w:rsid w:val="00BA151C"/>
    <w:rsid w:val="00BB1A2B"/>
    <w:rsid w:val="00BB6CAD"/>
    <w:rsid w:val="00BE1FF9"/>
    <w:rsid w:val="00C0041E"/>
    <w:rsid w:val="00C10F82"/>
    <w:rsid w:val="00C13006"/>
    <w:rsid w:val="00C21D6C"/>
    <w:rsid w:val="00C55A4D"/>
    <w:rsid w:val="00C8085F"/>
    <w:rsid w:val="00C92388"/>
    <w:rsid w:val="00C976B1"/>
    <w:rsid w:val="00CE4422"/>
    <w:rsid w:val="00CF1884"/>
    <w:rsid w:val="00CF6A35"/>
    <w:rsid w:val="00D06152"/>
    <w:rsid w:val="00D57A18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029B3"/>
    <w:rsid w:val="00F16830"/>
    <w:rsid w:val="00F16BBF"/>
    <w:rsid w:val="00F22905"/>
    <w:rsid w:val="00F305B4"/>
    <w:rsid w:val="00F34FFA"/>
    <w:rsid w:val="00F43146"/>
    <w:rsid w:val="00F43190"/>
    <w:rsid w:val="00F51C49"/>
    <w:rsid w:val="00F538C1"/>
    <w:rsid w:val="00F55047"/>
    <w:rsid w:val="00F82E68"/>
    <w:rsid w:val="00F954C1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rsid w:val="009468A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8</cp:revision>
  <cp:lastPrinted>2003-09-26T09:29:00Z</cp:lastPrinted>
  <dcterms:created xsi:type="dcterms:W3CDTF">2026-01-21T14:16:00Z</dcterms:created>
  <dcterms:modified xsi:type="dcterms:W3CDTF">2026-01-21T14:23:00Z</dcterms:modified>
</cp:coreProperties>
</file>