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71DD213"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BC4E71">
        <w:rPr>
          <w:b/>
          <w:i/>
          <w:noProof/>
          <w:sz w:val="28"/>
        </w:rPr>
        <w:t>353</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575E6C8" w:rsidR="00D400D6" w:rsidRPr="00410371" w:rsidRDefault="0059629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F26412">
              <w:rPr>
                <w:b/>
                <w:noProof/>
                <w:sz w:val="28"/>
              </w:rPr>
              <w:t>1</w:t>
            </w:r>
            <w:r w:rsidR="00273E57">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B3857E3" w:rsidR="00D400D6" w:rsidRPr="00410371" w:rsidRDefault="00BC4E71" w:rsidP="00C3404E">
            <w:pPr>
              <w:pStyle w:val="CRCoverPage"/>
              <w:spacing w:after="0"/>
              <w:rPr>
                <w:noProof/>
              </w:rPr>
            </w:pPr>
            <w:r w:rsidRPr="00BC4E71">
              <w:rPr>
                <w:b/>
                <w:noProof/>
                <w:sz w:val="28"/>
              </w:rPr>
              <w:t>0982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59629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996838" w:rsidR="00D400D6" w:rsidRDefault="0008709C" w:rsidP="008618CF">
            <w:pPr>
              <w:pStyle w:val="CRCoverPage"/>
              <w:spacing w:after="0"/>
              <w:ind w:left="100"/>
              <w:rPr>
                <w:noProof/>
              </w:rPr>
            </w:pPr>
            <w:r w:rsidRPr="0008709C">
              <w:t>Removal of unused references from the NBI TS Skeleton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A4FB510" w:rsidR="00D400D6" w:rsidRDefault="00AD0DBA"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3F5294" w:rsidR="00D400D6" w:rsidRPr="00116815" w:rsidRDefault="0008709C"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9629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4118E9B" w:rsidR="00940465" w:rsidRPr="00E87A19" w:rsidRDefault="00392AD3" w:rsidP="00392AD3">
            <w:pPr>
              <w:pStyle w:val="CRCoverPage"/>
              <w:spacing w:after="0"/>
              <w:ind w:left="100"/>
            </w:pPr>
            <w:r>
              <w:t>There are some unused references in the NBI TS Skeleton that need to be removed.</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098CDBD"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are not addressed.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B1E3DC" w:rsidR="001E41F3" w:rsidRPr="005F4248" w:rsidRDefault="000C1CCC" w:rsidP="00342210">
            <w:pPr>
              <w:pStyle w:val="CRCoverPage"/>
              <w:spacing w:after="0"/>
              <w:ind w:left="100"/>
              <w:rPr>
                <w:noProof/>
              </w:rPr>
            </w:pPr>
            <w:r>
              <w:rPr>
                <w:lang w:val="en-US"/>
              </w:rPr>
              <w:t>Annex B</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63506C" w14:textId="77777777" w:rsidR="002463F0" w:rsidRPr="000A0A5F" w:rsidRDefault="002463F0" w:rsidP="002463F0">
      <w:pPr>
        <w:pStyle w:val="Heading8"/>
      </w:pPr>
      <w:bookmarkStart w:id="2" w:name="_Toc19702529"/>
      <w:bookmarkStart w:id="3" w:name="_Toc27751690"/>
      <w:bookmarkStart w:id="4" w:name="_Toc35971776"/>
      <w:bookmarkStart w:id="5" w:name="_Toc35976025"/>
      <w:bookmarkStart w:id="6" w:name="_Toc44849482"/>
      <w:bookmarkStart w:id="7" w:name="_Toc51853124"/>
      <w:bookmarkStart w:id="8" w:name="_Toc51859797"/>
      <w:bookmarkStart w:id="9" w:name="_Toc120011583"/>
      <w:bookmarkStart w:id="10" w:name="_Toc153625998"/>
      <w:bookmarkStart w:id="11" w:name="_Toc185506235"/>
      <w:bookmarkStart w:id="12" w:name="_Toc200746590"/>
      <w:r w:rsidRPr="000A0A5F">
        <w:t>Annex B (informative):</w:t>
      </w:r>
      <w:r w:rsidRPr="000A0A5F">
        <w:br/>
        <w:t>TS Skeleton Template</w:t>
      </w:r>
      <w:bookmarkEnd w:id="2"/>
      <w:bookmarkEnd w:id="3"/>
      <w:bookmarkEnd w:id="4"/>
      <w:bookmarkEnd w:id="5"/>
      <w:bookmarkEnd w:id="6"/>
      <w:bookmarkEnd w:id="7"/>
      <w:bookmarkEnd w:id="8"/>
      <w:bookmarkEnd w:id="9"/>
      <w:bookmarkEnd w:id="10"/>
      <w:bookmarkEnd w:id="11"/>
      <w:bookmarkEnd w:id="12"/>
    </w:p>
    <w:p w14:paraId="0E1125F7" w14:textId="77777777" w:rsidR="002463F0" w:rsidRPr="000A0A5F" w:rsidRDefault="002463F0" w:rsidP="002463F0">
      <w:r w:rsidRPr="000A0A5F">
        <w:t>A TS Skeleton Template to be used as a starting point of drafting a 3GPP NBI (i.e. northbound and/or application layer interface) Stage 3 specification is available at the following location:</w:t>
      </w:r>
    </w:p>
    <w:p w14:paraId="42EA2955" w14:textId="77777777" w:rsidR="002463F0" w:rsidRPr="000A0A5F" w:rsidRDefault="002463F0" w:rsidP="002463F0">
      <w:pPr>
        <w:pStyle w:val="B10"/>
      </w:pPr>
      <w:commentRangeStart w:id="13"/>
      <w:r w:rsidRPr="000A0A5F">
        <w:t>https://www.3gpp.org/ftp/information/All_Templates/29.xxx-NBI-Stage3-Template.zip</w:t>
      </w:r>
      <w:commentRangeEnd w:id="13"/>
      <w:r>
        <w:rPr>
          <w:rStyle w:val="CommentReference"/>
        </w:rPr>
        <w:commentReference w:id="13"/>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awei [Abdessamad] 2025-09" w:date="2025-09-22T17:21:00Z" w:initials="AEM">
    <w:p w14:paraId="3E0873D9" w14:textId="091BFCE4" w:rsidR="002463F0" w:rsidRDefault="002463F0">
      <w:pPr>
        <w:pStyle w:val="CommentText"/>
      </w:pPr>
      <w:r>
        <w:rPr>
          <w:rStyle w:val="CommentReference"/>
        </w:rPr>
        <w:annotationRef/>
      </w:r>
      <w:r>
        <w:t>Please see the proposed changes in the updated version of this template attached to this contribution.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0873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0873D9" w16cid:durableId="2C7C04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83966" w14:textId="77777777" w:rsidR="00596296" w:rsidRDefault="00596296">
      <w:r>
        <w:separator/>
      </w:r>
    </w:p>
  </w:endnote>
  <w:endnote w:type="continuationSeparator" w:id="0">
    <w:p w14:paraId="60E120E4" w14:textId="77777777" w:rsidR="00596296" w:rsidRDefault="0059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9B24D" w14:textId="77777777" w:rsidR="00596296" w:rsidRDefault="00596296">
      <w:r>
        <w:separator/>
      </w:r>
    </w:p>
  </w:footnote>
  <w:footnote w:type="continuationSeparator" w:id="0">
    <w:p w14:paraId="2F0F6675" w14:textId="77777777" w:rsidR="00596296" w:rsidRDefault="00596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8709C"/>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0A"/>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000A"/>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841"/>
    <w:rsid w:val="00285938"/>
    <w:rsid w:val="0028595A"/>
    <w:rsid w:val="00285C2B"/>
    <w:rsid w:val="002860C4"/>
    <w:rsid w:val="0028634E"/>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AD3"/>
    <w:rsid w:val="00392BAA"/>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3A7"/>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4A51"/>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93A"/>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D82"/>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296"/>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5C5"/>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4305"/>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2C5A"/>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2897"/>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5C33"/>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2D9A"/>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62F3"/>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371"/>
    <w:rsid w:val="009B7957"/>
    <w:rsid w:val="009C08A1"/>
    <w:rsid w:val="009C1B6A"/>
    <w:rsid w:val="009C1C85"/>
    <w:rsid w:val="009C2E28"/>
    <w:rsid w:val="009C37A0"/>
    <w:rsid w:val="009C4DCE"/>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6F03"/>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2E7"/>
    <w:rsid w:val="00AC4C96"/>
    <w:rsid w:val="00AC4E7D"/>
    <w:rsid w:val="00AC5820"/>
    <w:rsid w:val="00AC5DF0"/>
    <w:rsid w:val="00AC65A5"/>
    <w:rsid w:val="00AC76D2"/>
    <w:rsid w:val="00AC7B0C"/>
    <w:rsid w:val="00AC7D1F"/>
    <w:rsid w:val="00AD0DBA"/>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5"/>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48"/>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E71"/>
    <w:rsid w:val="00BC4FBA"/>
    <w:rsid w:val="00BC5800"/>
    <w:rsid w:val="00BC68F5"/>
    <w:rsid w:val="00BC6969"/>
    <w:rsid w:val="00BC6A67"/>
    <w:rsid w:val="00BC6DCC"/>
    <w:rsid w:val="00BC72D8"/>
    <w:rsid w:val="00BD0D66"/>
    <w:rsid w:val="00BD1EE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606"/>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2C9"/>
    <w:rsid w:val="00C758B2"/>
    <w:rsid w:val="00C75F97"/>
    <w:rsid w:val="00C76FE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494A"/>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554"/>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393D2-DFA8-4538-87D2-FD4CB89A6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2</Pages>
  <Words>358</Words>
  <Characters>2046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97</cp:revision>
  <cp:lastPrinted>1900-01-01T00:00:00Z</cp:lastPrinted>
  <dcterms:created xsi:type="dcterms:W3CDTF">2025-09-22T15:07:00Z</dcterms:created>
  <dcterms:modified xsi:type="dcterms:W3CDTF">2025-10-06T11:58:00Z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