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C83DD" w14:textId="2FFC1C80" w:rsidR="00051D78" w:rsidRDefault="00051D78" w:rsidP="00051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CB2F83" w:rsidRPr="00CB2F83">
        <w:rPr>
          <w:b/>
          <w:noProof/>
          <w:sz w:val="24"/>
        </w:rPr>
        <w:t>C1-260306</w:t>
      </w:r>
    </w:p>
    <w:p w14:paraId="2AFB94D3" w14:textId="77777777" w:rsidR="00051D78" w:rsidRPr="00E75B39" w:rsidRDefault="00051D78" w:rsidP="00051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Goa, India</w:t>
      </w:r>
      <w:r>
        <w:rPr>
          <w:b/>
          <w:noProof/>
          <w:sz w:val="24"/>
        </w:rPr>
        <w:t>, 09-13 February 202</w:t>
      </w:r>
      <w:bookmarkEnd w:id="0"/>
      <w:r>
        <w:rPr>
          <w:b/>
          <w:noProof/>
          <w:sz w:val="24"/>
        </w:rPr>
        <w:t>6</w:t>
      </w:r>
    </w:p>
    <w:p w14:paraId="05B0D0A8" w14:textId="7F039569" w:rsidR="001E489F" w:rsidRPr="00D96F43" w:rsidRDefault="001E489F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0EF76F4" w14:textId="0AC07B4B" w:rsidR="00711C4F" w:rsidRDefault="00B10922" w:rsidP="00B10922">
      <w:bookmarkStart w:id="1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  <w:r w:rsidR="00711C4F">
        <w:t xml:space="preserve"> </w:t>
      </w:r>
      <w:r w:rsidR="00711C4F" w:rsidRPr="00711C4F">
        <w:t xml:space="preserve">Steering of </w:t>
      </w:r>
      <w:r w:rsidR="00711C4F">
        <w:t>r</w:t>
      </w:r>
      <w:r w:rsidR="00711C4F" w:rsidRPr="00711C4F">
        <w:t>oaming</w:t>
      </w:r>
      <w:r w:rsidR="00711C4F">
        <w:t xml:space="preserve"> is also part of CT1's remit.</w:t>
      </w:r>
    </w:p>
    <w:p w14:paraId="58873CC5" w14:textId="650CFE13" w:rsidR="00586B69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to identify use cases and service requirements for 6G </w:t>
      </w:r>
      <w:r w:rsidR="000F347E"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ystem.</w:t>
      </w:r>
    </w:p>
    <w:p w14:paraId="04D092CA" w14:textId="160B2C94" w:rsidR="00785EE9" w:rsidRDefault="00BA2A46" w:rsidP="00785EE9">
      <w:pPr>
        <w:rPr>
          <w:rFonts w:eastAsia="Times New Roman"/>
          <w:iCs/>
        </w:rPr>
      </w:pPr>
      <w:bookmarkStart w:id="2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2"/>
      <w:r>
        <w:t xml:space="preserve"> need to be aligned with the </w:t>
      </w:r>
      <w:r w:rsidRPr="009F4C5A">
        <w:rPr>
          <w:rFonts w:eastAsia="Times New Roman"/>
          <w:iCs/>
        </w:rPr>
        <w:t xml:space="preserve">service requirements for 6G </w:t>
      </w:r>
      <w:r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</w:t>
      </w:r>
      <w:r>
        <w:rPr>
          <w:rFonts w:eastAsia="Times New Roman"/>
          <w:iCs/>
        </w:rPr>
        <w:t>.</w:t>
      </w:r>
    </w:p>
    <w:p w14:paraId="0CBFA3B5" w14:textId="1EC807A6" w:rsidR="00B15FDA" w:rsidRDefault="00B15FDA" w:rsidP="00785EE9">
      <w:pPr>
        <w:rPr>
          <w:rFonts w:eastAsia="Times New Roman"/>
          <w:iCs/>
        </w:rPr>
      </w:pPr>
      <w:r>
        <w:t>S</w:t>
      </w:r>
      <w:r>
        <w:rPr>
          <w:lang w:eastAsia="zh-CN"/>
        </w:rPr>
        <w:t xml:space="preserve">teering of roaming procedures are a part of the </w:t>
      </w:r>
      <w:r>
        <w:rPr>
          <w:rFonts w:eastAsia="SimSun"/>
          <w:lang w:val="en-US" w:eastAsia="zh-CN"/>
        </w:rPr>
        <w:t>network selection procedures.</w:t>
      </w:r>
    </w:p>
    <w:bookmarkEnd w:id="1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BA6DEB9" w14:textId="204C8102" w:rsidR="003B4864" w:rsidRDefault="004C61B1" w:rsidP="004C61B1">
      <w:r>
        <w:t xml:space="preserve">Objective of this SID is to study </w:t>
      </w:r>
      <w:r w:rsidR="00F26451">
        <w:t>network</w:t>
      </w:r>
      <w:r>
        <w:t xml:space="preserve"> selection.</w:t>
      </w:r>
    </w:p>
    <w:p w14:paraId="50353461" w14:textId="7FFF7923" w:rsidR="004C61B1" w:rsidRDefault="009E424D" w:rsidP="004C61B1">
      <w:r>
        <w:t>T</w:t>
      </w:r>
      <w:r w:rsidR="004C61B1">
        <w:t xml:space="preserve">he study will include </w:t>
      </w:r>
    </w:p>
    <w:p w14:paraId="38CF17AF" w14:textId="06EA669F" w:rsidR="006A53BB" w:rsidRPr="00390514" w:rsidRDefault="004C61B1" w:rsidP="004C61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WT#1: </w:t>
      </w:r>
      <w:r w:rsidR="00390514" w:rsidRPr="00390514">
        <w:rPr>
          <w:rFonts w:eastAsia="SimSun"/>
          <w:lang w:val="en-US" w:eastAsia="zh-CN"/>
        </w:rPr>
        <w:t xml:space="preserve">Study </w:t>
      </w:r>
      <w:r w:rsidR="004B0C67" w:rsidRPr="004B0C67">
        <w:rPr>
          <w:rFonts w:eastAsia="SimSun"/>
          <w:lang w:val="en-US" w:eastAsia="zh-CN"/>
        </w:rPr>
        <w:t xml:space="preserve">potential </w:t>
      </w:r>
      <w:r w:rsidR="004B0C67">
        <w:rPr>
          <w:rFonts w:eastAsia="SimSun"/>
          <w:lang w:val="en-US" w:eastAsia="zh-CN"/>
        </w:rPr>
        <w:t xml:space="preserve">limitations </w:t>
      </w:r>
      <w:r w:rsidR="00390514" w:rsidRPr="00390514">
        <w:rPr>
          <w:rFonts w:eastAsia="SimSun"/>
          <w:lang w:val="en-US" w:eastAsia="zh-CN"/>
        </w:rPr>
        <w:t xml:space="preserve">of the </w:t>
      </w:r>
      <w:r w:rsidR="00BC0F32">
        <w:rPr>
          <w:rFonts w:eastAsia="SimSun"/>
          <w:lang w:val="en-US" w:eastAsia="zh-CN"/>
        </w:rPr>
        <w:t xml:space="preserve">current </w:t>
      </w:r>
      <w:r w:rsidR="00390514">
        <w:rPr>
          <w:rFonts w:eastAsia="SimSun"/>
          <w:lang w:val="en-US" w:eastAsia="zh-CN"/>
        </w:rPr>
        <w:t>network selection procedures</w:t>
      </w:r>
      <w:r w:rsidR="00390514" w:rsidRPr="00390514">
        <w:rPr>
          <w:rFonts w:eastAsia="SimSun"/>
          <w:lang w:val="en-US" w:eastAsia="zh-CN"/>
        </w:rPr>
        <w:t xml:space="preserve"> and </w:t>
      </w:r>
      <w:r w:rsidR="004A5983">
        <w:rPr>
          <w:rFonts w:eastAsia="SimSun"/>
          <w:lang w:val="en-US" w:eastAsia="zh-CN"/>
        </w:rPr>
        <w:t xml:space="preserve">whether and </w:t>
      </w:r>
      <w:r w:rsidR="00390514" w:rsidRPr="00390514">
        <w:rPr>
          <w:rFonts w:eastAsia="SimSun"/>
          <w:lang w:val="en-US" w:eastAsia="zh-CN"/>
        </w:rPr>
        <w:t xml:space="preserve">how to avoid </w:t>
      </w:r>
      <w:r w:rsidR="004B0C67">
        <w:rPr>
          <w:rFonts w:eastAsia="SimSun"/>
          <w:lang w:val="en-US" w:eastAsia="zh-CN"/>
        </w:rPr>
        <w:t>them</w:t>
      </w:r>
      <w:r w:rsidR="00390514" w:rsidRPr="00390514">
        <w:rPr>
          <w:rFonts w:eastAsia="SimSun"/>
          <w:lang w:val="en-US" w:eastAsia="zh-CN"/>
        </w:rPr>
        <w:t xml:space="preserve"> for 6G</w:t>
      </w:r>
      <w:r w:rsidR="00390514">
        <w:rPr>
          <w:rFonts w:eastAsia="SimSun"/>
          <w:lang w:val="en-US" w:eastAsia="zh-CN"/>
        </w:rPr>
        <w:t>.</w:t>
      </w:r>
    </w:p>
    <w:p w14:paraId="05ADC025" w14:textId="1392D766" w:rsidR="004C61B1" w:rsidRDefault="006A53BB" w:rsidP="003B4864">
      <w:pPr>
        <w:pStyle w:val="B1"/>
        <w:rPr>
          <w:lang w:val="en-US" w:eastAsia="zh-CN"/>
        </w:rPr>
      </w:pPr>
      <w:r>
        <w:rPr>
          <w:lang w:eastAsia="zh-CN"/>
        </w:rPr>
        <w:t xml:space="preserve">WT#2: </w:t>
      </w:r>
      <w:r>
        <w:rPr>
          <w:lang w:val="en-US" w:eastAsia="zh-CN"/>
        </w:rPr>
        <w:t>S</w:t>
      </w:r>
      <w:r w:rsidR="005020C3">
        <w:rPr>
          <w:lang w:val="en-US" w:eastAsia="zh-CN"/>
        </w:rPr>
        <w:t xml:space="preserve">tudy whether and how </w:t>
      </w:r>
      <w:r w:rsidR="009E424D" w:rsidRPr="009E424D">
        <w:rPr>
          <w:lang w:val="en-US" w:eastAsia="zh-CN"/>
        </w:rPr>
        <w:t xml:space="preserve">to </w:t>
      </w:r>
      <w:r>
        <w:rPr>
          <w:lang w:val="en-US" w:eastAsia="zh-CN"/>
        </w:rPr>
        <w:t xml:space="preserve">support </w:t>
      </w:r>
      <w:r w:rsidR="00523CB5">
        <w:rPr>
          <w:lang w:val="en-US" w:eastAsia="zh-CN"/>
        </w:rPr>
        <w:t>"c</w:t>
      </w:r>
      <w:r w:rsidR="00523CB5" w:rsidRPr="00523CB5">
        <w:rPr>
          <w:lang w:val="en-US" w:eastAsia="zh-CN"/>
        </w:rPr>
        <w:t>onsolidated potential functional and performance requirements</w:t>
      </w:r>
      <w:r w:rsidR="00523CB5">
        <w:rPr>
          <w:lang w:val="en-US" w:eastAsia="zh-CN"/>
        </w:rPr>
        <w:t xml:space="preserve">" </w:t>
      </w:r>
      <w:r w:rsidR="00922D86">
        <w:rPr>
          <w:lang w:val="en-US" w:eastAsia="zh-CN"/>
        </w:rPr>
        <w:t xml:space="preserve">included </w:t>
      </w:r>
      <w:r w:rsidR="003A01CA">
        <w:rPr>
          <w:lang w:val="en-US" w:eastAsia="zh-CN"/>
        </w:rPr>
        <w:t xml:space="preserve">in TR 22.870 </w:t>
      </w:r>
      <w:r>
        <w:rPr>
          <w:lang w:eastAsia="zh-CN"/>
        </w:rPr>
        <w:t>in the network selection procedures</w:t>
      </w:r>
      <w:r w:rsidR="004C61B1" w:rsidRPr="00361CDA">
        <w:t>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28402A1F" w14:textId="212A5462" w:rsidR="001E489F" w:rsidRPr="006C2E80" w:rsidRDefault="004C61B1" w:rsidP="001E489F">
      <w:bookmarkStart w:id="3" w:name="_Hlk212664387"/>
      <w:r>
        <w:rPr>
          <w:rFonts w:eastAsia="SimSun"/>
          <w:shd w:val="clear" w:color="auto" w:fill="FFFFFF" w:themeFill="background1"/>
        </w:rPr>
        <w:t xml:space="preserve">NOTE: The progress and results of </w:t>
      </w:r>
      <w:r>
        <w:rPr>
          <w:shd w:val="clear" w:color="auto" w:fill="FFFFFF" w:themeFill="background1"/>
        </w:rPr>
        <w:t>3GPP TR 22.</w:t>
      </w:r>
      <w:r w:rsidRPr="004C61B1">
        <w:t>870</w:t>
      </w:r>
      <w:r>
        <w:rPr>
          <w:shd w:val="clear" w:color="auto" w:fill="FFFFFF" w:themeFill="background1"/>
        </w:rPr>
        <w:t xml:space="preserve"> (SA1 study)</w:t>
      </w:r>
      <w:r>
        <w:rPr>
          <w:shd w:val="clear" w:color="auto" w:fill="FFFFFF" w:themeFill="background1"/>
          <w:lang w:val="en-US" w:eastAsia="zh-CN"/>
        </w:rPr>
        <w:t xml:space="preserve"> </w:t>
      </w:r>
      <w:r>
        <w:rPr>
          <w:rFonts w:eastAsia="SimSun"/>
          <w:shd w:val="clear" w:color="auto" w:fill="FFFFFF" w:themeFill="background1"/>
        </w:rPr>
        <w:t>shall be taken into account and may result in new work tasks/key issues.</w:t>
      </w:r>
    </w:p>
    <w:bookmarkEnd w:id="3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40C5580" w:rsidR="001E489F" w:rsidRPr="00557B2E" w:rsidRDefault="004C61B1" w:rsidP="001E489F">
      <w:r>
        <w:t>RAN2 for broadcast of any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C9C1B43" w:rsidR="001E489F" w:rsidRDefault="005E71AF" w:rsidP="005875D6">
            <w:pPr>
              <w:pStyle w:val="TAL"/>
            </w:pPr>
            <w:r w:rsidRPr="005E71AF">
              <w:t>Accenture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D4923" w14:textId="77777777" w:rsidR="00856FB0" w:rsidRDefault="00856FB0">
      <w:r>
        <w:separator/>
      </w:r>
    </w:p>
  </w:endnote>
  <w:endnote w:type="continuationSeparator" w:id="0">
    <w:p w14:paraId="13064FF4" w14:textId="77777777" w:rsidR="00856FB0" w:rsidRDefault="0085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F694" w14:textId="77777777" w:rsidR="00856FB0" w:rsidRDefault="00856FB0">
      <w:r>
        <w:separator/>
      </w:r>
    </w:p>
  </w:footnote>
  <w:footnote w:type="continuationSeparator" w:id="0">
    <w:p w14:paraId="779F69FC" w14:textId="77777777" w:rsidR="00856FB0" w:rsidRDefault="00856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1D78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A7D"/>
    <w:rsid w:val="000E2BAD"/>
    <w:rsid w:val="000F347E"/>
    <w:rsid w:val="000F6E51"/>
    <w:rsid w:val="00100B74"/>
    <w:rsid w:val="00102A24"/>
    <w:rsid w:val="001207CB"/>
    <w:rsid w:val="001244C2"/>
    <w:rsid w:val="0013259C"/>
    <w:rsid w:val="00135831"/>
    <w:rsid w:val="001376A6"/>
    <w:rsid w:val="00137FDD"/>
    <w:rsid w:val="001424CD"/>
    <w:rsid w:val="0014389B"/>
    <w:rsid w:val="0014413C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D1C"/>
    <w:rsid w:val="001D0B09"/>
    <w:rsid w:val="001E489F"/>
    <w:rsid w:val="001E6729"/>
    <w:rsid w:val="001F5631"/>
    <w:rsid w:val="001F7653"/>
    <w:rsid w:val="00205B6A"/>
    <w:rsid w:val="002070CB"/>
    <w:rsid w:val="00221438"/>
    <w:rsid w:val="0022208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135"/>
    <w:rsid w:val="002919B7"/>
    <w:rsid w:val="00291EF2"/>
    <w:rsid w:val="00295D61"/>
    <w:rsid w:val="00297C1F"/>
    <w:rsid w:val="002B074C"/>
    <w:rsid w:val="002B2FE7"/>
    <w:rsid w:val="002B34EA"/>
    <w:rsid w:val="002B35F9"/>
    <w:rsid w:val="002B5361"/>
    <w:rsid w:val="002C1BA4"/>
    <w:rsid w:val="002C1E82"/>
    <w:rsid w:val="002C47B8"/>
    <w:rsid w:val="002E397B"/>
    <w:rsid w:val="002E3AE2"/>
    <w:rsid w:val="002F7CCB"/>
    <w:rsid w:val="003006EE"/>
    <w:rsid w:val="00301992"/>
    <w:rsid w:val="003057FD"/>
    <w:rsid w:val="003101C6"/>
    <w:rsid w:val="00310E70"/>
    <w:rsid w:val="00313F3E"/>
    <w:rsid w:val="00320536"/>
    <w:rsid w:val="00321FE7"/>
    <w:rsid w:val="00325E33"/>
    <w:rsid w:val="0032748B"/>
    <w:rsid w:val="003275E6"/>
    <w:rsid w:val="0033334F"/>
    <w:rsid w:val="00344B23"/>
    <w:rsid w:val="003466A4"/>
    <w:rsid w:val="003470F6"/>
    <w:rsid w:val="00354553"/>
    <w:rsid w:val="003715B7"/>
    <w:rsid w:val="00372C7C"/>
    <w:rsid w:val="00376C60"/>
    <w:rsid w:val="0038010C"/>
    <w:rsid w:val="00390514"/>
    <w:rsid w:val="00392C87"/>
    <w:rsid w:val="003A01CA"/>
    <w:rsid w:val="003A5FFA"/>
    <w:rsid w:val="003A67E1"/>
    <w:rsid w:val="003A7108"/>
    <w:rsid w:val="003B0051"/>
    <w:rsid w:val="003B2166"/>
    <w:rsid w:val="003B48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2D70"/>
    <w:rsid w:val="004131BD"/>
    <w:rsid w:val="004159BE"/>
    <w:rsid w:val="00416CEA"/>
    <w:rsid w:val="00421AFD"/>
    <w:rsid w:val="004246F2"/>
    <w:rsid w:val="00432048"/>
    <w:rsid w:val="004322EF"/>
    <w:rsid w:val="00442C65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5983"/>
    <w:rsid w:val="004A661C"/>
    <w:rsid w:val="004B0C67"/>
    <w:rsid w:val="004C140E"/>
    <w:rsid w:val="004C4C9B"/>
    <w:rsid w:val="004C5DDC"/>
    <w:rsid w:val="004C61B1"/>
    <w:rsid w:val="004D0E54"/>
    <w:rsid w:val="004D2684"/>
    <w:rsid w:val="004D2FA0"/>
    <w:rsid w:val="004D7AAC"/>
    <w:rsid w:val="004E1010"/>
    <w:rsid w:val="004F4172"/>
    <w:rsid w:val="005006A8"/>
    <w:rsid w:val="0050202A"/>
    <w:rsid w:val="005020C3"/>
    <w:rsid w:val="00507903"/>
    <w:rsid w:val="00516054"/>
    <w:rsid w:val="0052032E"/>
    <w:rsid w:val="00521896"/>
    <w:rsid w:val="00522A80"/>
    <w:rsid w:val="00523CB5"/>
    <w:rsid w:val="00535A39"/>
    <w:rsid w:val="00537AD1"/>
    <w:rsid w:val="00544D8F"/>
    <w:rsid w:val="00553BDE"/>
    <w:rsid w:val="00556F13"/>
    <w:rsid w:val="00562495"/>
    <w:rsid w:val="00572237"/>
    <w:rsid w:val="00573819"/>
    <w:rsid w:val="0057401B"/>
    <w:rsid w:val="00576B8B"/>
    <w:rsid w:val="00577727"/>
    <w:rsid w:val="005777AF"/>
    <w:rsid w:val="005804C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3C92"/>
    <w:rsid w:val="005D60FD"/>
    <w:rsid w:val="005E07CB"/>
    <w:rsid w:val="005E0BF8"/>
    <w:rsid w:val="005E32BB"/>
    <w:rsid w:val="005E71AF"/>
    <w:rsid w:val="005E7235"/>
    <w:rsid w:val="005F041C"/>
    <w:rsid w:val="005F2E94"/>
    <w:rsid w:val="005F4B34"/>
    <w:rsid w:val="0061268D"/>
    <w:rsid w:val="00616AE4"/>
    <w:rsid w:val="00616E18"/>
    <w:rsid w:val="00620287"/>
    <w:rsid w:val="00623AED"/>
    <w:rsid w:val="0062580F"/>
    <w:rsid w:val="0063044E"/>
    <w:rsid w:val="00632157"/>
    <w:rsid w:val="00633971"/>
    <w:rsid w:val="006341C6"/>
    <w:rsid w:val="0064121E"/>
    <w:rsid w:val="00642894"/>
    <w:rsid w:val="00660354"/>
    <w:rsid w:val="006606DB"/>
    <w:rsid w:val="006617D7"/>
    <w:rsid w:val="00665B9B"/>
    <w:rsid w:val="0067616E"/>
    <w:rsid w:val="006860C5"/>
    <w:rsid w:val="00690725"/>
    <w:rsid w:val="00693606"/>
    <w:rsid w:val="00693D70"/>
    <w:rsid w:val="006975AE"/>
    <w:rsid w:val="006A0E66"/>
    <w:rsid w:val="006A32D1"/>
    <w:rsid w:val="006A3CF5"/>
    <w:rsid w:val="006A53BB"/>
    <w:rsid w:val="006B4BC6"/>
    <w:rsid w:val="006B6998"/>
    <w:rsid w:val="006D03E2"/>
    <w:rsid w:val="006D0A8E"/>
    <w:rsid w:val="006D3D54"/>
    <w:rsid w:val="006E0D1B"/>
    <w:rsid w:val="006E1A49"/>
    <w:rsid w:val="006E3A55"/>
    <w:rsid w:val="006E4AF4"/>
    <w:rsid w:val="006F1306"/>
    <w:rsid w:val="006F1B00"/>
    <w:rsid w:val="006F2EEB"/>
    <w:rsid w:val="006F3902"/>
    <w:rsid w:val="006F3DD0"/>
    <w:rsid w:val="006F461B"/>
    <w:rsid w:val="006F4B7A"/>
    <w:rsid w:val="00700A59"/>
    <w:rsid w:val="00710142"/>
    <w:rsid w:val="00711C4F"/>
    <w:rsid w:val="00712E81"/>
    <w:rsid w:val="00715590"/>
    <w:rsid w:val="00723919"/>
    <w:rsid w:val="007261D3"/>
    <w:rsid w:val="00727A9F"/>
    <w:rsid w:val="00733E8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5456"/>
    <w:rsid w:val="007B5F65"/>
    <w:rsid w:val="007C06DF"/>
    <w:rsid w:val="007C47A0"/>
    <w:rsid w:val="007C767B"/>
    <w:rsid w:val="007D3C7C"/>
    <w:rsid w:val="007D687A"/>
    <w:rsid w:val="007E1BA0"/>
    <w:rsid w:val="007F2297"/>
    <w:rsid w:val="007F55EC"/>
    <w:rsid w:val="007F6574"/>
    <w:rsid w:val="007F7100"/>
    <w:rsid w:val="00803C8A"/>
    <w:rsid w:val="0081673A"/>
    <w:rsid w:val="00830614"/>
    <w:rsid w:val="00831057"/>
    <w:rsid w:val="00837EF8"/>
    <w:rsid w:val="0084119C"/>
    <w:rsid w:val="00850CD4"/>
    <w:rsid w:val="00854A49"/>
    <w:rsid w:val="00856FB0"/>
    <w:rsid w:val="008578D0"/>
    <w:rsid w:val="008624DE"/>
    <w:rsid w:val="008634EB"/>
    <w:rsid w:val="00866945"/>
    <w:rsid w:val="008731E5"/>
    <w:rsid w:val="00876BD5"/>
    <w:rsid w:val="00882AE0"/>
    <w:rsid w:val="00883EB5"/>
    <w:rsid w:val="00897C84"/>
    <w:rsid w:val="008A06BE"/>
    <w:rsid w:val="008A56FD"/>
    <w:rsid w:val="008A5A82"/>
    <w:rsid w:val="008B5DFB"/>
    <w:rsid w:val="008B6F2F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2D75"/>
    <w:rsid w:val="00922D86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87D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491C"/>
    <w:rsid w:val="009D4744"/>
    <w:rsid w:val="009D5E48"/>
    <w:rsid w:val="009D6D9F"/>
    <w:rsid w:val="009E0B41"/>
    <w:rsid w:val="009E1910"/>
    <w:rsid w:val="009E3EDD"/>
    <w:rsid w:val="009E424D"/>
    <w:rsid w:val="009E5DBA"/>
    <w:rsid w:val="009E7A68"/>
    <w:rsid w:val="009F5663"/>
    <w:rsid w:val="009F6047"/>
    <w:rsid w:val="00A03D2A"/>
    <w:rsid w:val="00A10ADB"/>
    <w:rsid w:val="00A12F5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0D46"/>
    <w:rsid w:val="00A82557"/>
    <w:rsid w:val="00A82FCC"/>
    <w:rsid w:val="00A8479D"/>
    <w:rsid w:val="00A84FF1"/>
    <w:rsid w:val="00A906A4"/>
    <w:rsid w:val="00A97953"/>
    <w:rsid w:val="00AA574E"/>
    <w:rsid w:val="00AB5F13"/>
    <w:rsid w:val="00AC52D4"/>
    <w:rsid w:val="00AD324E"/>
    <w:rsid w:val="00AD5B51"/>
    <w:rsid w:val="00AD7B78"/>
    <w:rsid w:val="00AE0A45"/>
    <w:rsid w:val="00AF0CE3"/>
    <w:rsid w:val="00AF4118"/>
    <w:rsid w:val="00AF5A17"/>
    <w:rsid w:val="00B00077"/>
    <w:rsid w:val="00B016D6"/>
    <w:rsid w:val="00B03107"/>
    <w:rsid w:val="00B063D6"/>
    <w:rsid w:val="00B10820"/>
    <w:rsid w:val="00B10922"/>
    <w:rsid w:val="00B15FDA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84F"/>
    <w:rsid w:val="00B75CE0"/>
    <w:rsid w:val="00B84B54"/>
    <w:rsid w:val="00B92B0A"/>
    <w:rsid w:val="00B92C7D"/>
    <w:rsid w:val="00B93BB2"/>
    <w:rsid w:val="00B9697B"/>
    <w:rsid w:val="00BA2A46"/>
    <w:rsid w:val="00BA46C7"/>
    <w:rsid w:val="00BA4DA4"/>
    <w:rsid w:val="00BB6D15"/>
    <w:rsid w:val="00BB7B45"/>
    <w:rsid w:val="00BC0F32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F36"/>
    <w:rsid w:val="00BF4326"/>
    <w:rsid w:val="00C00A1B"/>
    <w:rsid w:val="00C03706"/>
    <w:rsid w:val="00C03F46"/>
    <w:rsid w:val="00C1391D"/>
    <w:rsid w:val="00C14B7F"/>
    <w:rsid w:val="00C152DC"/>
    <w:rsid w:val="00C159BC"/>
    <w:rsid w:val="00C15A54"/>
    <w:rsid w:val="00C2214E"/>
    <w:rsid w:val="00C247CD"/>
    <w:rsid w:val="00C2519B"/>
    <w:rsid w:val="00C278EB"/>
    <w:rsid w:val="00C30787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621A2"/>
    <w:rsid w:val="00C63F06"/>
    <w:rsid w:val="00C6590B"/>
    <w:rsid w:val="00C7131F"/>
    <w:rsid w:val="00C76753"/>
    <w:rsid w:val="00C8586A"/>
    <w:rsid w:val="00C91BF3"/>
    <w:rsid w:val="00CA2174"/>
    <w:rsid w:val="00CA2B4F"/>
    <w:rsid w:val="00CA5DB0"/>
    <w:rsid w:val="00CB2F83"/>
    <w:rsid w:val="00CC084E"/>
    <w:rsid w:val="00CC4270"/>
    <w:rsid w:val="00CC58ED"/>
    <w:rsid w:val="00CE5C43"/>
    <w:rsid w:val="00CE7FA4"/>
    <w:rsid w:val="00D0135E"/>
    <w:rsid w:val="00D06C51"/>
    <w:rsid w:val="00D1379B"/>
    <w:rsid w:val="00D145EC"/>
    <w:rsid w:val="00D355FB"/>
    <w:rsid w:val="00D43C0B"/>
    <w:rsid w:val="00D44A74"/>
    <w:rsid w:val="00D44B10"/>
    <w:rsid w:val="00D57CD2"/>
    <w:rsid w:val="00D57E66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C0F52"/>
    <w:rsid w:val="00DC3425"/>
    <w:rsid w:val="00DC4726"/>
    <w:rsid w:val="00DD0AAB"/>
    <w:rsid w:val="00DD1DE1"/>
    <w:rsid w:val="00DD241D"/>
    <w:rsid w:val="00DD3C66"/>
    <w:rsid w:val="00DD40D2"/>
    <w:rsid w:val="00DE5BBF"/>
    <w:rsid w:val="00DF01BE"/>
    <w:rsid w:val="00E013A9"/>
    <w:rsid w:val="00E017B3"/>
    <w:rsid w:val="00E03A99"/>
    <w:rsid w:val="00E041CD"/>
    <w:rsid w:val="00E06534"/>
    <w:rsid w:val="00E126A5"/>
    <w:rsid w:val="00E131B3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2B1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9E7"/>
    <w:rsid w:val="00F0218C"/>
    <w:rsid w:val="00F0251A"/>
    <w:rsid w:val="00F02FB2"/>
    <w:rsid w:val="00F0393B"/>
    <w:rsid w:val="00F117F5"/>
    <w:rsid w:val="00F15D08"/>
    <w:rsid w:val="00F26451"/>
    <w:rsid w:val="00F313DD"/>
    <w:rsid w:val="00F378BE"/>
    <w:rsid w:val="00F43120"/>
    <w:rsid w:val="00F44FF2"/>
    <w:rsid w:val="00F6007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24D"/>
    <w:rsid w:val="00FE3DCC"/>
    <w:rsid w:val="00FE53C8"/>
    <w:rsid w:val="00FE57F8"/>
    <w:rsid w:val="00FE5FB7"/>
    <w:rsid w:val="00FF1021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17</cp:revision>
  <cp:lastPrinted>2001-04-23T09:30:00Z</cp:lastPrinted>
  <dcterms:created xsi:type="dcterms:W3CDTF">2025-12-16T14:01:00Z</dcterms:created>
  <dcterms:modified xsi:type="dcterms:W3CDTF">2026-02-02T08:50:00Z</dcterms:modified>
</cp:coreProperties>
</file>